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6.xml" ContentType="application/vnd.openxmlformats-officedocument.wordprocessingml.footer+xml"/>
  <Override PartName="/word/header1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0A904" w14:textId="77777777" w:rsidR="00E64F07" w:rsidRPr="00C1266B" w:rsidRDefault="00E64F07" w:rsidP="00BC34B5">
      <w:pPr>
        <w:pStyle w:val="IndexHeading1"/>
        <w:tabs>
          <w:tab w:val="left" w:pos="9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b w:val="0"/>
          <w:bCs/>
          <w:sz w:val="30"/>
          <w:szCs w:val="30"/>
          <w:cs/>
          <w:lang w:bidi="th-TH"/>
        </w:rPr>
      </w:pPr>
      <w:r w:rsidRPr="00C1266B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C1266B">
        <w:rPr>
          <w:rFonts w:ascii="Angsana New" w:hAnsi="Angsana New"/>
          <w:b w:val="0"/>
          <w:bCs/>
          <w:sz w:val="30"/>
          <w:szCs w:val="30"/>
        </w:rPr>
        <w:tab/>
      </w:r>
      <w:r w:rsidRPr="00C1266B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930D466" w14:textId="77777777" w:rsidR="00E64F07" w:rsidRPr="00F64339" w:rsidRDefault="00E64F07" w:rsidP="00BC34B5">
      <w:pPr>
        <w:pStyle w:val="index"/>
        <w:tabs>
          <w:tab w:val="clear" w:pos="1134"/>
        </w:tabs>
        <w:spacing w:after="0" w:line="240" w:lineRule="atLeast"/>
        <w:ind w:left="1080" w:right="-43" w:hanging="108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51510DA4" w14:textId="77777777" w:rsidR="00E64F07" w:rsidRPr="00C1266B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2D853C73" w14:textId="77777777" w:rsidR="00E64F07" w:rsidRPr="00472AE4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</w:t>
      </w:r>
      <w:r w:rsidR="00F62C9D" w:rsidRPr="00C1266B">
        <w:rPr>
          <w:rFonts w:ascii="Angsana New" w:hAnsi="Angsana New"/>
          <w:sz w:val="30"/>
          <w:szCs w:val="30"/>
          <w:cs/>
          <w:lang w:bidi="th-TH"/>
        </w:rPr>
        <w:t>น</w:t>
      </w:r>
    </w:p>
    <w:p w14:paraId="6B6CC285" w14:textId="77777777" w:rsidR="00472AE4" w:rsidRPr="00472AE4" w:rsidRDefault="00472AE4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75E7A">
        <w:rPr>
          <w:rFonts w:ascii="Angsana New" w:hAnsi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466F51BE" w14:textId="77777777" w:rsidR="000D4DBA" w:rsidRPr="00C1266B" w:rsidRDefault="00742FC9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นโยบาย</w:t>
      </w:r>
      <w:r w:rsidR="00AB5FF4" w:rsidRPr="00C1266B">
        <w:rPr>
          <w:rFonts w:ascii="Angsana New" w:hAnsi="Angsana New"/>
          <w:sz w:val="30"/>
          <w:szCs w:val="30"/>
          <w:cs/>
          <w:lang w:bidi="th-TH"/>
        </w:rPr>
        <w:t>การ</w:t>
      </w:r>
      <w:r w:rsidRPr="00C1266B">
        <w:rPr>
          <w:rFonts w:ascii="Angsana New" w:hAnsi="Angsana New"/>
          <w:sz w:val="30"/>
          <w:szCs w:val="30"/>
          <w:cs/>
          <w:lang w:bidi="th-TH"/>
        </w:rPr>
        <w:t>บัญชี</w:t>
      </w:r>
      <w:r w:rsidR="00AB5FF4" w:rsidRPr="00C1266B">
        <w:rPr>
          <w:rFonts w:ascii="Angsana New" w:hAnsi="Angsana New"/>
          <w:sz w:val="30"/>
          <w:szCs w:val="30"/>
          <w:cs/>
          <w:lang w:bidi="th-TH"/>
        </w:rPr>
        <w:t>ที่สำคัญ</w:t>
      </w:r>
    </w:p>
    <w:p w14:paraId="379FAF61" w14:textId="77777777" w:rsidR="00503124" w:rsidRPr="00503124" w:rsidRDefault="00503124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503124">
        <w:rPr>
          <w:rFonts w:ascii="Angsana New" w:hAnsi="Angsana New"/>
          <w:sz w:val="30"/>
          <w:szCs w:val="30"/>
          <w:cs/>
          <w:lang w:bidi="th-TH"/>
        </w:rPr>
        <w:t>ผลกระทบจากการแพร่ระบาดของโรคติดเชื้อโคโรนา</w:t>
      </w:r>
      <w:r w:rsidRPr="00503124">
        <w:rPr>
          <w:rFonts w:ascii="Angsana New" w:hAnsi="Angsana New"/>
          <w:sz w:val="30"/>
          <w:szCs w:val="30"/>
          <w:lang w:bidi="th-TH"/>
        </w:rPr>
        <w:t xml:space="preserve"> 2019 (Covid-19)</w:t>
      </w:r>
    </w:p>
    <w:p w14:paraId="0417EF6A" w14:textId="77777777" w:rsidR="00E64F07" w:rsidRPr="00510A06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510A06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5485A73" w14:textId="77777777" w:rsidR="00E64F07" w:rsidRPr="00C1266B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3FD8C7F2" w14:textId="6A33ACCB" w:rsidR="004576A5" w:rsidRPr="006649A3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7A7B612F" w14:textId="77777777" w:rsidR="00E64F07" w:rsidRPr="00C1266B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6A4C32D8" w14:textId="77777777" w:rsidR="0028513A" w:rsidRPr="00C1266B" w:rsidRDefault="0028513A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</w:t>
      </w:r>
    </w:p>
    <w:p w14:paraId="08478288" w14:textId="77777777" w:rsidR="00E64F07" w:rsidRPr="00C1266B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3A674AC3" w14:textId="77777777" w:rsidR="00E64F07" w:rsidRPr="00C1266B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เงินลงทุนระยะยาวอื่น</w:t>
      </w:r>
    </w:p>
    <w:p w14:paraId="27ABECE3" w14:textId="77777777" w:rsidR="00E64F07" w:rsidRPr="00C1266B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9AB9656" w14:textId="77777777" w:rsidR="00E64F07" w:rsidRPr="00C1266B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 xml:space="preserve">ที่ดิน อาคารและอุปกรณ์ </w:t>
      </w:r>
    </w:p>
    <w:p w14:paraId="16B31ADD" w14:textId="77777777" w:rsidR="00E64F07" w:rsidRPr="00C1266B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</w:t>
      </w:r>
    </w:p>
    <w:p w14:paraId="701A5DE9" w14:textId="77777777" w:rsidR="007E7AD7" w:rsidRPr="004A470E" w:rsidRDefault="00463ACD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4A470E">
        <w:rPr>
          <w:rFonts w:ascii="Angsana New" w:hAnsi="Angsana New"/>
          <w:sz w:val="30"/>
          <w:szCs w:val="30"/>
          <w:cs/>
          <w:lang w:bidi="th-TH"/>
        </w:rPr>
        <w:t>ประมาณการหนี้สินไม่หมุนเวียนสำหรับภาระผูกพันผลประโยชน์พนักงาน</w:t>
      </w:r>
    </w:p>
    <w:p w14:paraId="3E919461" w14:textId="77777777" w:rsidR="007E7AD7" w:rsidRPr="004A470E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4A470E">
        <w:rPr>
          <w:rFonts w:ascii="Angsana New" w:hAnsi="Angsana New"/>
          <w:sz w:val="30"/>
          <w:szCs w:val="30"/>
          <w:cs/>
          <w:lang w:bidi="th-TH"/>
        </w:rPr>
        <w:t>ทุนเรือนหุ้น</w:t>
      </w:r>
    </w:p>
    <w:p w14:paraId="71F613E5" w14:textId="77777777" w:rsidR="007E7AD7" w:rsidRPr="004A470E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rtl/>
          <w:cs/>
        </w:rPr>
      </w:pPr>
      <w:r w:rsidRPr="004A470E">
        <w:rPr>
          <w:rFonts w:ascii="Angsana New" w:hAnsi="Angsana New"/>
          <w:sz w:val="30"/>
          <w:szCs w:val="30"/>
          <w:cs/>
          <w:lang w:bidi="th-TH"/>
        </w:rPr>
        <w:t>สำรอง</w:t>
      </w:r>
    </w:p>
    <w:p w14:paraId="08661D0C" w14:textId="77777777" w:rsidR="007E7AD7" w:rsidRPr="00C611DF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4A470E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FB4D27">
        <w:rPr>
          <w:rFonts w:ascii="Angsana New" w:hAnsi="Angsana New"/>
          <w:sz w:val="30"/>
          <w:szCs w:val="30"/>
          <w:cs/>
          <w:lang w:bidi="th-TH"/>
        </w:rPr>
        <w:t>ดำเนินงาน</w:t>
      </w:r>
    </w:p>
    <w:p w14:paraId="50751BB7" w14:textId="77777777" w:rsidR="007E7AD7" w:rsidRPr="004A470E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4A470E">
        <w:rPr>
          <w:rFonts w:ascii="Angsana New" w:hAnsi="Angsana New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37B52AD3" w14:textId="77777777" w:rsidR="007E7AD7" w:rsidRPr="004A470E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4A470E">
        <w:rPr>
          <w:rFonts w:ascii="Angsana New" w:hAnsi="Angsana New"/>
          <w:sz w:val="30"/>
          <w:szCs w:val="30"/>
          <w:cs/>
          <w:lang w:bidi="th-TH"/>
        </w:rPr>
        <w:t>ค่าใช้จ่ายตามลักษณะ</w:t>
      </w:r>
    </w:p>
    <w:p w14:paraId="3C38B758" w14:textId="77777777" w:rsidR="007E7AD7" w:rsidRPr="00F64339" w:rsidRDefault="00CE7A5C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64339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66DE8AE0" w14:textId="77777777" w:rsidR="007E7AD7" w:rsidRPr="004A470E" w:rsidRDefault="00E17D5F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4A470E">
        <w:rPr>
          <w:rFonts w:ascii="Angsana New" w:hAnsi="Angsana New"/>
          <w:sz w:val="30"/>
          <w:szCs w:val="30"/>
          <w:cs/>
          <w:lang w:bidi="th-TH"/>
        </w:rPr>
        <w:t>กำไร (ขาดทุน) ต่อหุ้น</w:t>
      </w:r>
    </w:p>
    <w:p w14:paraId="0282A066" w14:textId="77777777" w:rsidR="0075755C" w:rsidRPr="00C1266B" w:rsidRDefault="00F62C9D" w:rsidP="0075755C">
      <w:pPr>
        <w:pStyle w:val="IndexHeading1"/>
        <w:tabs>
          <w:tab w:val="left" w:pos="9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b w:val="0"/>
          <w:bCs/>
          <w:sz w:val="30"/>
          <w:szCs w:val="30"/>
          <w:cs/>
          <w:lang w:bidi="th-TH"/>
        </w:rPr>
      </w:pPr>
      <w:r w:rsidRPr="00C1266B">
        <w:rPr>
          <w:rFonts w:ascii="Angsana New" w:hAnsi="Angsana New"/>
          <w:sz w:val="30"/>
          <w:szCs w:val="30"/>
        </w:rPr>
        <w:br w:type="page"/>
      </w:r>
      <w:r w:rsidR="0075755C" w:rsidRPr="00C1266B">
        <w:rPr>
          <w:rFonts w:ascii="Angsana New" w:hAnsi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="0075755C" w:rsidRPr="00C1266B">
        <w:rPr>
          <w:rFonts w:ascii="Angsana New" w:hAnsi="Angsana New"/>
          <w:b w:val="0"/>
          <w:bCs/>
          <w:sz w:val="30"/>
          <w:szCs w:val="30"/>
        </w:rPr>
        <w:tab/>
      </w:r>
      <w:r w:rsidR="0075755C" w:rsidRPr="00C1266B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6850278B" w14:textId="77777777" w:rsidR="00561444" w:rsidRPr="00F64339" w:rsidRDefault="00561444" w:rsidP="00BC34B5">
      <w:pPr>
        <w:pStyle w:val="index"/>
        <w:tabs>
          <w:tab w:val="clear" w:pos="1134"/>
        </w:tabs>
        <w:spacing w:after="0" w:line="240" w:lineRule="atLeast"/>
        <w:ind w:left="0" w:right="-43" w:firstLine="0"/>
        <w:outlineLvl w:val="0"/>
        <w:rPr>
          <w:rFonts w:ascii="Angsana New" w:hAnsi="Angsana New"/>
          <w:sz w:val="30"/>
          <w:szCs w:val="30"/>
          <w:lang w:val="en-US"/>
        </w:rPr>
      </w:pPr>
    </w:p>
    <w:p w14:paraId="6609EC11" w14:textId="77777777" w:rsidR="00BF5654" w:rsidRPr="00F64339" w:rsidRDefault="00BF5654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64339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5B24096" w14:textId="77777777" w:rsidR="007E7AD7" w:rsidRPr="00C1266B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4264905C" w14:textId="77777777" w:rsidR="007E7AD7" w:rsidRPr="00C1266B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702F968" w14:textId="77777777" w:rsidR="007E7AD7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วงเงินสินเชื่อ</w:t>
      </w:r>
    </w:p>
    <w:p w14:paraId="3826D868" w14:textId="77777777" w:rsidR="00607C10" w:rsidRDefault="00607C10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607C10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14:paraId="4548EE84" w14:textId="77777777" w:rsidR="00486F35" w:rsidRPr="00607C10" w:rsidRDefault="00486F35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486F35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เหตุการณ์ภายหลังรอบระยะเวลาที่รายงาน</w:t>
      </w:r>
    </w:p>
    <w:p w14:paraId="19F3048A" w14:textId="27AEF40C" w:rsidR="007E7AD7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7DD546F9" w14:textId="24713D17" w:rsidR="005C5027" w:rsidRDefault="005C502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490409">
        <w:rPr>
          <w:rFonts w:ascii="Angsana New" w:hAnsi="Angsana New"/>
          <w:sz w:val="30"/>
          <w:szCs w:val="30"/>
          <w:cs/>
          <w:lang w:bidi="th-TH"/>
        </w:rPr>
        <w:t>การจัดประเภทรายการใหม่</w:t>
      </w:r>
    </w:p>
    <w:p w14:paraId="1B01D9A8" w14:textId="77777777" w:rsidR="000218BC" w:rsidRPr="00C1266B" w:rsidRDefault="000218BC" w:rsidP="007E5A75">
      <w:pPr>
        <w:pStyle w:val="index"/>
        <w:tabs>
          <w:tab w:val="clear" w:pos="1134"/>
        </w:tabs>
        <w:spacing w:after="0" w:line="240" w:lineRule="atLeast"/>
        <w:ind w:left="0" w:right="-43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107CC5D" w14:textId="77777777" w:rsidR="00E83288" w:rsidRPr="00C1266B" w:rsidRDefault="00E83288" w:rsidP="00E83288">
      <w:pPr>
        <w:pStyle w:val="index"/>
        <w:tabs>
          <w:tab w:val="clear" w:pos="1134"/>
        </w:tabs>
        <w:spacing w:after="0" w:line="240" w:lineRule="atLeast"/>
        <w:ind w:left="0" w:right="-43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1337C675" w14:textId="77777777" w:rsidR="00E64F07" w:rsidRPr="000A1B9B" w:rsidRDefault="00950921" w:rsidP="00BC34B5">
      <w:pPr>
        <w:pStyle w:val="IndexHeading1"/>
        <w:spacing w:after="0" w:line="240" w:lineRule="atLeast"/>
        <w:ind w:left="0" w:right="-43" w:firstLine="540"/>
        <w:outlineLvl w:val="0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b w:val="0"/>
          <w:bCs/>
          <w:sz w:val="30"/>
          <w:szCs w:val="30"/>
          <w:cs/>
          <w:lang w:bidi="th-TH"/>
        </w:rPr>
        <w:br w:type="page"/>
      </w:r>
      <w:r w:rsidR="00E64F07" w:rsidRPr="000A1B9B">
        <w:rPr>
          <w:rFonts w:ascii="Angsana New" w:hAnsi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5DC53298" w14:textId="77777777" w:rsidR="00E64F07" w:rsidRPr="000A1B9B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132E4FB" w14:textId="5C7692D2" w:rsidR="00E64F07" w:rsidRPr="000A1B9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A1B9B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4C5B3F" w:rsidRPr="000A1B9B">
        <w:rPr>
          <w:rFonts w:ascii="Angsana New" w:hAnsi="Angsana New"/>
          <w:sz w:val="30"/>
          <w:szCs w:val="30"/>
          <w:cs/>
        </w:rPr>
        <w:t>คณะ</w:t>
      </w:r>
      <w:r w:rsidRPr="000A1B9B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2007D9" w:rsidRPr="000A1B9B">
        <w:rPr>
          <w:rFonts w:ascii="Angsana New" w:hAnsi="Angsana New"/>
          <w:sz w:val="30"/>
          <w:szCs w:val="30"/>
          <w:cs/>
        </w:rPr>
        <w:t xml:space="preserve"> </w:t>
      </w:r>
      <w:r w:rsidR="00993441">
        <w:rPr>
          <w:rFonts w:ascii="Angsana New" w:hAnsi="Angsana New"/>
          <w:sz w:val="30"/>
          <w:szCs w:val="30"/>
        </w:rPr>
        <w:t>18</w:t>
      </w:r>
      <w:r w:rsidR="0087185B" w:rsidRPr="000A1B9B">
        <w:rPr>
          <w:rFonts w:ascii="Angsana New" w:hAnsi="Angsana New" w:hint="cs"/>
          <w:sz w:val="30"/>
          <w:szCs w:val="30"/>
          <w:cs/>
        </w:rPr>
        <w:t xml:space="preserve"> </w:t>
      </w:r>
      <w:r w:rsidR="00E0762F" w:rsidRPr="000A1B9B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993441">
        <w:rPr>
          <w:rFonts w:ascii="Angsana New" w:hAnsi="Angsana New"/>
          <w:sz w:val="30"/>
          <w:szCs w:val="30"/>
        </w:rPr>
        <w:t>2563</w:t>
      </w:r>
    </w:p>
    <w:p w14:paraId="48876360" w14:textId="77777777" w:rsidR="00E64F07" w:rsidRPr="000A1B9B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CFC2CD3" w14:textId="77777777" w:rsidR="00E64F07" w:rsidRPr="000A1B9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0A1B9B">
        <w:rPr>
          <w:rFonts w:ascii="Angsana New" w:hAnsi="Angsana New"/>
          <w:b/>
          <w:bCs/>
          <w:sz w:val="30"/>
          <w:szCs w:val="30"/>
        </w:rPr>
        <w:t>1</w:t>
      </w:r>
      <w:r w:rsidRPr="000A1B9B">
        <w:rPr>
          <w:rFonts w:ascii="Angsana New" w:hAnsi="Angsana New"/>
          <w:b/>
          <w:bCs/>
          <w:sz w:val="30"/>
          <w:szCs w:val="30"/>
        </w:rPr>
        <w:tab/>
      </w:r>
      <w:r w:rsidRPr="000A1B9B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0A1B9B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150510D" w14:textId="77777777" w:rsidR="00E64F07" w:rsidRPr="000A1B9B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rtl/>
          <w:cs/>
          <w:lang w:val="en-US"/>
        </w:rPr>
      </w:pPr>
    </w:p>
    <w:p w14:paraId="4142349E" w14:textId="2519DFFA" w:rsidR="006C4A3B" w:rsidRPr="008F3110" w:rsidRDefault="006C4A3B" w:rsidP="00AD5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0A1B9B">
        <w:rPr>
          <w:rFonts w:ascii="Angsana New" w:hAnsi="Angsana New"/>
          <w:sz w:val="30"/>
          <w:szCs w:val="30"/>
          <w:cs/>
        </w:rPr>
        <w:t xml:space="preserve">บริษัท เสริมสุข จำกัด (มหาชน) </w:t>
      </w:r>
      <w:r w:rsidRPr="000A1B9B">
        <w:rPr>
          <w:rFonts w:ascii="Angsana New" w:hAnsi="Angsana New"/>
          <w:sz w:val="30"/>
          <w:szCs w:val="30"/>
        </w:rPr>
        <w:t>“</w:t>
      </w:r>
      <w:r w:rsidRPr="000A1B9B">
        <w:rPr>
          <w:rFonts w:ascii="Angsana New" w:hAnsi="Angsana New"/>
          <w:sz w:val="30"/>
          <w:szCs w:val="30"/>
          <w:cs/>
        </w:rPr>
        <w:t>บริษัท</w:t>
      </w:r>
      <w:r w:rsidRPr="000A1B9B">
        <w:rPr>
          <w:rFonts w:ascii="Angsana New" w:hAnsi="Angsana New"/>
          <w:sz w:val="30"/>
          <w:szCs w:val="30"/>
        </w:rPr>
        <w:t>”</w:t>
      </w:r>
      <w:r w:rsidRPr="000A1B9B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</w:t>
      </w:r>
      <w:r w:rsidR="00AD59DB" w:rsidRPr="000A1B9B">
        <w:rPr>
          <w:rFonts w:ascii="Angsana New" w:hAnsi="Angsana New"/>
          <w:sz w:val="30"/>
          <w:szCs w:val="30"/>
          <w:cs/>
        </w:rPr>
        <w:t xml:space="preserve">กับตลาดหลักทรัพย์แห่งประเทศไทยเมื่อเดือนมิถุนายน </w:t>
      </w:r>
      <w:r w:rsidR="00993441">
        <w:rPr>
          <w:rFonts w:ascii="Angsana New" w:hAnsi="Angsana New"/>
          <w:sz w:val="30"/>
          <w:szCs w:val="30"/>
        </w:rPr>
        <w:t>2518</w:t>
      </w:r>
      <w:r w:rsidR="00AD59DB" w:rsidRPr="000A1B9B">
        <w:rPr>
          <w:rFonts w:ascii="Angsana New" w:hAnsi="Angsana New"/>
          <w:sz w:val="30"/>
          <w:szCs w:val="30"/>
        </w:rPr>
        <w:t xml:space="preserve"> </w:t>
      </w:r>
      <w:r w:rsidR="00AD59DB" w:rsidRPr="000A1B9B">
        <w:rPr>
          <w:rFonts w:ascii="Angsana New" w:hAnsi="Angsana New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="00FC028C" w:rsidRPr="000A1B9B">
        <w:rPr>
          <w:rFonts w:ascii="Angsana New" w:hAnsi="Angsana New"/>
          <w:sz w:val="30"/>
          <w:szCs w:val="30"/>
        </w:rPr>
        <w:t xml:space="preserve"> 90 </w:t>
      </w:r>
      <w:r w:rsidR="00FC028C" w:rsidRPr="000A1B9B">
        <w:rPr>
          <w:rFonts w:ascii="Angsana New" w:hAnsi="Angsana New"/>
          <w:sz w:val="30"/>
          <w:szCs w:val="30"/>
          <w:cs/>
        </w:rPr>
        <w:t>อาคาร</w:t>
      </w:r>
      <w:r w:rsidR="00BC5B9A">
        <w:rPr>
          <w:rFonts w:ascii="Angsana New" w:hAnsi="Angsana New" w:hint="cs"/>
          <w:sz w:val="30"/>
          <w:szCs w:val="30"/>
          <w:cs/>
        </w:rPr>
        <w:t xml:space="preserve"> </w:t>
      </w:r>
      <w:r w:rsidR="00F7194C">
        <w:rPr>
          <w:rFonts w:ascii="Angsana New" w:hAnsi="Angsana New"/>
          <w:sz w:val="30"/>
          <w:szCs w:val="30"/>
        </w:rPr>
        <w:br/>
      </w:r>
      <w:r w:rsidR="00FC028C" w:rsidRPr="000A1B9B">
        <w:rPr>
          <w:rFonts w:ascii="Angsana New" w:hAnsi="Angsana New"/>
          <w:sz w:val="30"/>
          <w:szCs w:val="30"/>
          <w:cs/>
        </w:rPr>
        <w:t xml:space="preserve">ซีดับเบิ้ลยู ทาวเวอร์ ชั้น </w:t>
      </w:r>
      <w:r w:rsidR="002870BF" w:rsidRPr="000A1B9B">
        <w:rPr>
          <w:rFonts w:ascii="Angsana New" w:hAnsi="Angsana New"/>
          <w:sz w:val="30"/>
          <w:szCs w:val="30"/>
        </w:rPr>
        <w:t>3</w:t>
      </w:r>
      <w:r w:rsidR="00FC028C" w:rsidRPr="000A1B9B">
        <w:rPr>
          <w:rFonts w:ascii="Angsana New" w:hAnsi="Angsana New"/>
          <w:sz w:val="30"/>
          <w:szCs w:val="30"/>
        </w:rPr>
        <w:t>1-32</w:t>
      </w:r>
      <w:r w:rsidR="00FC028C" w:rsidRPr="000A1B9B">
        <w:rPr>
          <w:rFonts w:ascii="Angsana New" w:hAnsi="Angsana New"/>
          <w:sz w:val="30"/>
          <w:szCs w:val="30"/>
          <w:cs/>
        </w:rPr>
        <w:t xml:space="preserve"> ถนนรัชดาภิเษก แขวงห้</w:t>
      </w:r>
      <w:r w:rsidR="00FC028C" w:rsidRPr="008F3110">
        <w:rPr>
          <w:rFonts w:ascii="Angsana New" w:hAnsi="Angsana New"/>
          <w:sz w:val="30"/>
          <w:szCs w:val="30"/>
          <w:cs/>
        </w:rPr>
        <w:t>วยขวาง เขตห้วยขวาง กรุงเทพมหานคร ประเทศไทย</w:t>
      </w:r>
      <w:r w:rsidR="00FC028C" w:rsidRPr="008F3110">
        <w:rPr>
          <w:rFonts w:ascii="Angsana New" w:hAnsi="Angsana New"/>
          <w:sz w:val="30"/>
          <w:szCs w:val="30"/>
        </w:rPr>
        <w:t xml:space="preserve"> </w:t>
      </w:r>
      <w:r w:rsidRPr="008F3110">
        <w:rPr>
          <w:rFonts w:ascii="Angsana New" w:hAnsi="Angsana New"/>
          <w:sz w:val="30"/>
          <w:szCs w:val="30"/>
          <w:cs/>
        </w:rPr>
        <w:t>และ บริษัทมีโรงงานและคลังสินค้าอยู่ในภูมิภาคสำคัญของประเทศไทย</w:t>
      </w:r>
    </w:p>
    <w:p w14:paraId="23E96386" w14:textId="77777777" w:rsidR="006C4A3B" w:rsidRPr="008F3110" w:rsidRDefault="006C4A3B" w:rsidP="00AD5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4B9BC227" w14:textId="77777777" w:rsidR="006E5B54" w:rsidRPr="008F3110" w:rsidRDefault="008A4AFE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3"/>
        <w:jc w:val="thaiDistribute"/>
        <w:rPr>
          <w:rFonts w:ascii="Angsana New" w:hAnsi="Angsana New"/>
          <w:sz w:val="30"/>
          <w:szCs w:val="30"/>
        </w:rPr>
      </w:pPr>
      <w:r w:rsidRPr="008F3110">
        <w:rPr>
          <w:rFonts w:ascii="Angsana New" w:hAnsi="Angsana New"/>
          <w:sz w:val="30"/>
          <w:szCs w:val="30"/>
          <w:cs/>
        </w:rPr>
        <w:t>บริษัทใหญ่และบริษัทใหญ่ในลำดับสูงสุด</w:t>
      </w:r>
      <w:r w:rsidR="00275FA1" w:rsidRPr="008F3110">
        <w:rPr>
          <w:rFonts w:ascii="Angsana New" w:hAnsi="Angsana New"/>
          <w:sz w:val="30"/>
          <w:szCs w:val="30"/>
          <w:cs/>
        </w:rPr>
        <w:t>ในระหว่าง</w:t>
      </w:r>
      <w:r w:rsidR="00F64339" w:rsidRPr="008F3110">
        <w:rPr>
          <w:rFonts w:ascii="Angsana New" w:hAnsi="Angsana New" w:hint="cs"/>
          <w:sz w:val="30"/>
          <w:szCs w:val="30"/>
          <w:cs/>
        </w:rPr>
        <w:t>ปี</w:t>
      </w:r>
      <w:r w:rsidR="006E5B54" w:rsidRPr="008F3110">
        <w:rPr>
          <w:rFonts w:ascii="Angsana New" w:hAnsi="Angsana New"/>
          <w:sz w:val="30"/>
          <w:szCs w:val="30"/>
          <w:cs/>
        </w:rPr>
        <w:t xml:space="preserve">ได้แก่ </w:t>
      </w:r>
      <w:r w:rsidR="00F652F5" w:rsidRPr="008F3110">
        <w:rPr>
          <w:rFonts w:ascii="Angsana New" w:hAnsi="Angsana New"/>
          <w:sz w:val="30"/>
          <w:szCs w:val="30"/>
          <w:cs/>
        </w:rPr>
        <w:t xml:space="preserve">บริษัท </w:t>
      </w:r>
      <w:r w:rsidR="00D72556" w:rsidRPr="008F3110">
        <w:rPr>
          <w:rFonts w:ascii="Angsana New" w:hAnsi="Angsana New"/>
          <w:sz w:val="30"/>
          <w:szCs w:val="30"/>
          <w:cs/>
        </w:rPr>
        <w:t xml:space="preserve">โซ วอเตอร์ </w:t>
      </w:r>
      <w:r w:rsidR="006E5B54" w:rsidRPr="008F3110">
        <w:rPr>
          <w:rFonts w:ascii="Angsana New" w:hAnsi="Angsana New"/>
          <w:sz w:val="30"/>
          <w:szCs w:val="30"/>
          <w:cs/>
        </w:rPr>
        <w:t>จำกัด และบริษัท ไทยเบฟเวอเรจ จำกัด (มหาชน) ซึ่งบริษัททั้งสองแห่งเป็นนิติบุคคลที่จัดตั้งขึ้นในประเทศไทย</w:t>
      </w:r>
    </w:p>
    <w:p w14:paraId="31742E08" w14:textId="77777777" w:rsidR="008E5F9F" w:rsidRPr="008F3110" w:rsidRDefault="008E5F9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116B6E8" w14:textId="6BDD8B1F" w:rsidR="0070736E" w:rsidRPr="008F3110" w:rsidRDefault="0070736E" w:rsidP="00707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8F3110">
        <w:rPr>
          <w:rFonts w:ascii="Angsana New" w:hAnsi="Angsana New"/>
          <w:sz w:val="30"/>
          <w:szCs w:val="30"/>
          <w:cs/>
        </w:rPr>
        <w:t xml:space="preserve">บริษัทและบริษัทย่อย </w:t>
      </w:r>
      <w:r w:rsidRPr="008F3110">
        <w:rPr>
          <w:rFonts w:ascii="Angsana New" w:hAnsi="Angsana New"/>
          <w:sz w:val="30"/>
          <w:szCs w:val="30"/>
        </w:rPr>
        <w:t>“</w:t>
      </w:r>
      <w:r w:rsidRPr="008F3110">
        <w:rPr>
          <w:rFonts w:ascii="Angsana New" w:hAnsi="Angsana New"/>
          <w:sz w:val="30"/>
          <w:szCs w:val="30"/>
          <w:cs/>
        </w:rPr>
        <w:t>กลุ่มบริษัท</w:t>
      </w:r>
      <w:r w:rsidRPr="008F3110">
        <w:rPr>
          <w:rFonts w:ascii="Angsana New" w:hAnsi="Angsana New"/>
          <w:sz w:val="30"/>
          <w:szCs w:val="30"/>
        </w:rPr>
        <w:t xml:space="preserve">” </w:t>
      </w:r>
      <w:r w:rsidRPr="008F3110">
        <w:rPr>
          <w:rFonts w:ascii="Angsana New" w:hAnsi="Angsana New"/>
          <w:sz w:val="30"/>
          <w:szCs w:val="30"/>
          <w:cs/>
        </w:rPr>
        <w:t xml:space="preserve">ดำเนินธุรกิจหลักเกี่ยวกับการผลิตและจำหน่ายเครื่องดื่มน้ำอัดลม น้ำดื่ม </w:t>
      </w:r>
      <w:r w:rsidRPr="008F3110">
        <w:rPr>
          <w:rFonts w:ascii="Angsana New" w:hAnsi="Angsana New"/>
          <w:sz w:val="30"/>
          <w:szCs w:val="30"/>
        </w:rPr>
        <w:br/>
      </w:r>
      <w:r w:rsidRPr="008F3110">
        <w:rPr>
          <w:rFonts w:ascii="Angsana New" w:hAnsi="Angsana New" w:hint="cs"/>
          <w:sz w:val="30"/>
          <w:szCs w:val="30"/>
          <w:cs/>
        </w:rPr>
        <w:t>เครื่องดื่มบำรุงกำลัง</w:t>
      </w:r>
      <w:r w:rsidRPr="008F3110">
        <w:rPr>
          <w:rFonts w:ascii="Angsana New" w:hAnsi="Angsana New"/>
          <w:sz w:val="30"/>
          <w:szCs w:val="30"/>
          <w:cs/>
        </w:rPr>
        <w:t>และเครื่องดื่มชนิดอื่น</w:t>
      </w:r>
      <w:r w:rsidRPr="008F3110">
        <w:rPr>
          <w:rFonts w:ascii="Angsana New" w:hAnsi="Angsana New"/>
          <w:sz w:val="30"/>
          <w:szCs w:val="30"/>
        </w:rPr>
        <w:t xml:space="preserve"> </w:t>
      </w:r>
      <w:r w:rsidRPr="008F3110">
        <w:rPr>
          <w:rFonts w:ascii="Angsana New" w:hAnsi="Angsana New"/>
          <w:sz w:val="30"/>
          <w:szCs w:val="30"/>
          <w:cs/>
        </w:rPr>
        <w:t>รวมถึงเป็นผู้จำหน่ายโซดา ชา</w:t>
      </w:r>
      <w:r w:rsidRPr="008F3110">
        <w:rPr>
          <w:rFonts w:ascii="Angsana New" w:hAnsi="Angsana New" w:hint="cs"/>
          <w:sz w:val="30"/>
          <w:szCs w:val="30"/>
          <w:cs/>
        </w:rPr>
        <w:t>และเครื่องดื่มชนิดอื่น</w:t>
      </w:r>
      <w:r w:rsidRPr="008F3110">
        <w:rPr>
          <w:rFonts w:ascii="Angsana New" w:hAnsi="Angsana New"/>
          <w:sz w:val="30"/>
          <w:szCs w:val="30"/>
          <w:cs/>
        </w:rPr>
        <w:t xml:space="preserve"> รายละเอียดของบริษัทย่อย ณ วันที่ </w:t>
      </w:r>
      <w:r w:rsidR="00993441">
        <w:rPr>
          <w:rFonts w:ascii="Angsana New" w:hAnsi="Angsana New"/>
          <w:sz w:val="30"/>
          <w:szCs w:val="30"/>
        </w:rPr>
        <w:t>30</w:t>
      </w:r>
      <w:r w:rsidRPr="008F3110">
        <w:rPr>
          <w:rFonts w:ascii="Angsana New" w:hAnsi="Angsana New"/>
          <w:sz w:val="30"/>
          <w:szCs w:val="30"/>
          <w:cs/>
        </w:rPr>
        <w:t xml:space="preserve"> กันยายน </w:t>
      </w:r>
      <w:r w:rsidR="00993441">
        <w:rPr>
          <w:rFonts w:ascii="Angsana New" w:hAnsi="Angsana New"/>
          <w:sz w:val="30"/>
          <w:szCs w:val="30"/>
        </w:rPr>
        <w:t>2563</w:t>
      </w:r>
      <w:r w:rsidR="004B340D" w:rsidRPr="008F3110">
        <w:rPr>
          <w:rFonts w:ascii="Angsana New" w:hAnsi="Angsana New"/>
          <w:sz w:val="30"/>
          <w:szCs w:val="30"/>
        </w:rPr>
        <w:t xml:space="preserve"> </w:t>
      </w:r>
      <w:r w:rsidR="004B340D" w:rsidRPr="008F3110">
        <w:rPr>
          <w:rFonts w:ascii="Angsana New" w:hAnsi="Angsana New"/>
          <w:sz w:val="30"/>
          <w:szCs w:val="30"/>
          <w:cs/>
        </w:rPr>
        <w:t xml:space="preserve">และ </w:t>
      </w:r>
      <w:r w:rsidR="00993441">
        <w:rPr>
          <w:rFonts w:ascii="Angsana New" w:hAnsi="Angsana New"/>
          <w:sz w:val="30"/>
          <w:szCs w:val="30"/>
        </w:rPr>
        <w:t>2562</w:t>
      </w:r>
      <w:r w:rsidRPr="008F3110">
        <w:rPr>
          <w:rFonts w:ascii="Angsana New" w:hAnsi="Angsana New"/>
          <w:sz w:val="30"/>
          <w:szCs w:val="30"/>
          <w:cs/>
        </w:rPr>
        <w:t xml:space="preserve"> </w:t>
      </w:r>
      <w:r w:rsidR="00F64339" w:rsidRPr="008F3110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BC5B9A" w:rsidRPr="008F3110">
        <w:rPr>
          <w:rFonts w:ascii="Angsana New" w:hAnsi="Angsana New"/>
          <w:sz w:val="30"/>
          <w:szCs w:val="30"/>
        </w:rPr>
        <w:t>1</w:t>
      </w:r>
      <w:r w:rsidR="00F64339" w:rsidRPr="008F3110">
        <w:rPr>
          <w:rFonts w:ascii="Angsana New" w:hAnsi="Angsana New"/>
          <w:sz w:val="30"/>
          <w:szCs w:val="30"/>
          <w:cs/>
        </w:rPr>
        <w:t>1</w:t>
      </w:r>
    </w:p>
    <w:p w14:paraId="6F73BF7D" w14:textId="77777777" w:rsidR="0052741D" w:rsidRPr="008F3110" w:rsidRDefault="0052741D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6861D1D" w14:textId="77777777" w:rsidR="00744E84" w:rsidRPr="008F3110" w:rsidRDefault="00872E5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F3110">
        <w:rPr>
          <w:rFonts w:ascii="Angsana New" w:hAnsi="Angsana New"/>
          <w:b/>
          <w:bCs/>
          <w:sz w:val="30"/>
          <w:szCs w:val="30"/>
        </w:rPr>
        <w:t>2</w:t>
      </w:r>
      <w:r w:rsidRPr="008F3110">
        <w:rPr>
          <w:rFonts w:ascii="Angsana New" w:hAnsi="Angsana New"/>
          <w:b/>
          <w:bCs/>
          <w:sz w:val="30"/>
          <w:szCs w:val="30"/>
        </w:rPr>
        <w:tab/>
      </w:r>
      <w:r w:rsidR="00744E84" w:rsidRPr="008F3110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2217C15F" w14:textId="77777777" w:rsidR="00744E84" w:rsidRPr="008F3110" w:rsidRDefault="00744E84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04621934" w14:textId="77777777" w:rsidR="00E64F07" w:rsidRPr="008F3110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8F3110">
        <w:rPr>
          <w:rFonts w:ascii="Angsana New" w:hAnsi="Angsana New"/>
          <w:i/>
          <w:iCs/>
          <w:sz w:val="30"/>
          <w:szCs w:val="30"/>
          <w:cs/>
        </w:rPr>
        <w:t>(ก)</w:t>
      </w:r>
      <w:r w:rsidRPr="008F3110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426DA281" w14:textId="77777777" w:rsidR="00E64F07" w:rsidRPr="008F3110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30"/>
          <w:szCs w:val="30"/>
        </w:rPr>
      </w:pPr>
    </w:p>
    <w:p w14:paraId="02FFF4B3" w14:textId="77777777" w:rsidR="00E64F07" w:rsidRPr="008F3110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8F3110">
        <w:rPr>
          <w:rFonts w:ascii="Angsana New" w:hAnsi="Angsana New"/>
          <w:sz w:val="30"/>
          <w:szCs w:val="30"/>
          <w:cs/>
        </w:rPr>
        <w:tab/>
      </w:r>
      <w:r w:rsidRPr="008F3110">
        <w:rPr>
          <w:rFonts w:ascii="Angsana New" w:hAnsi="Angsana New"/>
          <w:sz w:val="30"/>
          <w:szCs w:val="30"/>
          <w:cs/>
          <w:lang w:val="en-GB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0A1B9B" w:rsidRPr="008F3110">
        <w:rPr>
          <w:rFonts w:ascii="Angsana New" w:hAnsi="Angsana New"/>
          <w:sz w:val="30"/>
          <w:szCs w:val="30"/>
          <w:lang w:val="en-GB"/>
        </w:rPr>
        <w:br/>
      </w:r>
      <w:r w:rsidRPr="008F3110">
        <w:rPr>
          <w:rFonts w:ascii="Angsana New" w:hAnsi="Angsana New"/>
          <w:sz w:val="30"/>
          <w:szCs w:val="30"/>
          <w:cs/>
          <w:lang w:val="en-GB"/>
        </w:rPr>
        <w:t>สภาวิชาชีพบัญชีฯ</w:t>
      </w:r>
      <w:r w:rsidR="00815792" w:rsidRPr="008F3110">
        <w:rPr>
          <w:rFonts w:ascii="Angsana New" w:hAnsi="Angsana New"/>
          <w:sz w:val="30"/>
          <w:szCs w:val="30"/>
        </w:rPr>
        <w:t xml:space="preserve"> </w:t>
      </w:r>
      <w:r w:rsidRPr="008F3110">
        <w:rPr>
          <w:rFonts w:ascii="Angsana New" w:hAnsi="Angsana New"/>
          <w:sz w:val="30"/>
          <w:szCs w:val="30"/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305B3598" w14:textId="77777777" w:rsidR="00E64F07" w:rsidRPr="008F3110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30"/>
          <w:szCs w:val="30"/>
        </w:rPr>
      </w:pPr>
    </w:p>
    <w:p w14:paraId="3623D566" w14:textId="6D472346" w:rsidR="00246774" w:rsidRPr="008F3110" w:rsidRDefault="004F542C" w:rsidP="000A1B9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F3110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0A1B9B" w:rsidRPr="008F3110">
        <w:rPr>
          <w:rFonts w:ascii="Angsana New" w:hAnsi="Angsana New"/>
          <w:sz w:val="30"/>
          <w:szCs w:val="30"/>
          <w:lang w:bidi="th-TH"/>
        </w:rPr>
        <w:t xml:space="preserve"> 1</w:t>
      </w:r>
      <w:r w:rsidRPr="008F3110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="000A1B9B" w:rsidRPr="008F3110">
        <w:rPr>
          <w:rFonts w:ascii="Angsana New" w:hAnsi="Angsana New"/>
          <w:sz w:val="30"/>
          <w:szCs w:val="30"/>
          <w:lang w:bidi="th-TH"/>
        </w:rPr>
        <w:t>2562</w:t>
      </w:r>
      <w:r w:rsidRPr="008F3110">
        <w:rPr>
          <w:rFonts w:ascii="Angsana New" w:hAnsi="Angsana New"/>
          <w:sz w:val="30"/>
          <w:szCs w:val="30"/>
          <w:cs/>
          <w:lang w:bidi="th-TH"/>
        </w:rPr>
        <w:t xml:space="preserve"> การถือปฏิบัติตามมาตรฐานการรายงานทางการเงินที่ออกและปรับปรุงใหม่</w:t>
      </w:r>
      <w:r w:rsidRPr="006D53BF">
        <w:rPr>
          <w:rFonts w:ascii="Angsana New" w:hAnsi="Angsana New"/>
          <w:spacing w:val="4"/>
          <w:sz w:val="30"/>
          <w:szCs w:val="30"/>
          <w:cs/>
          <w:lang w:bidi="th-TH"/>
        </w:rPr>
        <w:t>นั้น มีผลให้เกิดการเปลี่ยนแปลงนโยบายการบัญชีของกลุ่มบริษัท</w:t>
      </w:r>
      <w:r w:rsidR="000A1B9B" w:rsidRPr="006D53BF">
        <w:rPr>
          <w:rFonts w:ascii="Angsana New" w:hAnsi="Angsana New"/>
          <w:spacing w:val="4"/>
          <w:sz w:val="30"/>
          <w:szCs w:val="30"/>
          <w:lang w:bidi="th-TH"/>
        </w:rPr>
        <w:t xml:space="preserve"> </w:t>
      </w:r>
      <w:r w:rsidR="000A1B9B" w:rsidRPr="006D53BF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ซึ่งไม่มีผลกระทบอย่างมีสาระสำคัญต่องบการเงินของกลุ่มบริษัท เว้นแต่การถือปฏิบัติตามมาตรฐานการรายงานทางการเงิน ฉบับที่ </w:t>
      </w:r>
      <w:r w:rsidR="002122E2" w:rsidRPr="006D53BF">
        <w:rPr>
          <w:rFonts w:ascii="Angsana New" w:hAnsi="Angsana New"/>
          <w:spacing w:val="4"/>
          <w:sz w:val="30"/>
          <w:szCs w:val="30"/>
          <w:lang w:bidi="th-TH"/>
        </w:rPr>
        <w:t>15</w:t>
      </w:r>
      <w:r w:rsidR="000A1B9B" w:rsidRPr="006D53BF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เรื่อง รายได้จากสัญญา</w:t>
      </w:r>
      <w:r w:rsidR="000A1B9B" w:rsidRPr="008F3110">
        <w:rPr>
          <w:rFonts w:ascii="Angsana New" w:hAnsi="Angsana New"/>
          <w:sz w:val="30"/>
          <w:szCs w:val="30"/>
          <w:cs/>
          <w:lang w:bidi="th-TH"/>
        </w:rPr>
        <w:t>ที่ทำกับลูกค้า (“</w:t>
      </w:r>
      <w:r w:rsidR="000A1B9B" w:rsidRPr="008F3110">
        <w:rPr>
          <w:rFonts w:ascii="Angsana New" w:hAnsi="Angsana New"/>
          <w:sz w:val="30"/>
          <w:szCs w:val="30"/>
          <w:lang w:bidi="th-TH"/>
        </w:rPr>
        <w:t xml:space="preserve">TFRS </w:t>
      </w:r>
      <w:r w:rsidR="002122E2" w:rsidRPr="008F3110">
        <w:rPr>
          <w:rFonts w:ascii="Angsana New" w:hAnsi="Angsana New"/>
          <w:sz w:val="30"/>
          <w:szCs w:val="30"/>
          <w:lang w:bidi="th-TH"/>
        </w:rPr>
        <w:t>15</w:t>
      </w:r>
      <w:r w:rsidR="000A1B9B" w:rsidRPr="008F3110">
        <w:rPr>
          <w:rFonts w:ascii="Angsana New" w:hAnsi="Angsana New"/>
          <w:sz w:val="30"/>
          <w:szCs w:val="30"/>
          <w:cs/>
          <w:lang w:bidi="th-TH"/>
        </w:rPr>
        <w:t xml:space="preserve">”) เป็นครั้งแรกแทนมาตรฐานการบัญชี ฉบับที่ </w:t>
      </w:r>
      <w:r w:rsidR="002122E2" w:rsidRPr="008F3110">
        <w:rPr>
          <w:rFonts w:ascii="Angsana New" w:hAnsi="Angsana New"/>
          <w:sz w:val="30"/>
          <w:szCs w:val="30"/>
          <w:lang w:bidi="th-TH"/>
        </w:rPr>
        <w:t>18</w:t>
      </w:r>
      <w:r w:rsidR="000A1B9B" w:rsidRPr="008F3110">
        <w:rPr>
          <w:rFonts w:ascii="Angsana New" w:hAnsi="Angsana New"/>
          <w:sz w:val="30"/>
          <w:szCs w:val="30"/>
          <w:cs/>
          <w:lang w:bidi="th-TH"/>
        </w:rPr>
        <w:t xml:space="preserve"> เรื่อง รายได้ (“</w:t>
      </w:r>
      <w:r w:rsidR="000A1B9B" w:rsidRPr="008F3110">
        <w:rPr>
          <w:rFonts w:ascii="Angsana New" w:hAnsi="Angsana New"/>
          <w:sz w:val="30"/>
          <w:szCs w:val="30"/>
          <w:lang w:bidi="th-TH"/>
        </w:rPr>
        <w:t xml:space="preserve">TAS </w:t>
      </w:r>
      <w:r w:rsidR="002122E2" w:rsidRPr="008F3110">
        <w:rPr>
          <w:rFonts w:ascii="Angsana New" w:hAnsi="Angsana New"/>
          <w:sz w:val="30"/>
          <w:szCs w:val="30"/>
          <w:lang w:bidi="th-TH"/>
        </w:rPr>
        <w:t>18</w:t>
      </w:r>
      <w:r w:rsidR="000A1B9B" w:rsidRPr="008F3110">
        <w:rPr>
          <w:rFonts w:ascii="Angsana New" w:hAnsi="Angsana New"/>
          <w:sz w:val="30"/>
          <w:szCs w:val="30"/>
          <w:cs/>
          <w:lang w:bidi="th-TH"/>
        </w:rPr>
        <w:t>”)</w:t>
      </w:r>
      <w:r w:rsidR="006D53BF">
        <w:rPr>
          <w:rFonts w:ascii="Angsana New" w:hAnsi="Angsana New"/>
          <w:sz w:val="30"/>
          <w:szCs w:val="30"/>
          <w:lang w:bidi="th-TH"/>
        </w:rPr>
        <w:t xml:space="preserve"> </w:t>
      </w:r>
      <w:r w:rsidR="000A1B9B" w:rsidRPr="008F3110">
        <w:rPr>
          <w:rFonts w:ascii="Angsana New" w:hAnsi="Angsana New"/>
          <w:sz w:val="30"/>
          <w:szCs w:val="30"/>
          <w:cs/>
          <w:lang w:bidi="th-TH"/>
        </w:rPr>
        <w:t xml:space="preserve">และการตีความมาตรฐานการรายงานทางการเงินที่เกี่ยวข้อง ผลกระทบจากการเปลี่ยนแปลงที่มีสาระสำคัญต่องบการเงินได้เปิดเผยไว้ในหมายเหตุข้อ </w:t>
      </w:r>
      <w:r w:rsidR="002122E2" w:rsidRPr="008F3110">
        <w:rPr>
          <w:rFonts w:ascii="Angsana New" w:hAnsi="Angsana New"/>
          <w:sz w:val="30"/>
          <w:szCs w:val="30"/>
          <w:lang w:bidi="th-TH"/>
        </w:rPr>
        <w:t>3</w:t>
      </w:r>
    </w:p>
    <w:p w14:paraId="17BE77FC" w14:textId="49CBDA90" w:rsidR="0012222E" w:rsidRDefault="00ED1C5D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F3110">
        <w:rPr>
          <w:rFonts w:ascii="Angsana New" w:hAnsi="Angsana New"/>
          <w:sz w:val="30"/>
          <w:szCs w:val="30"/>
          <w:cs/>
        </w:rPr>
        <w:lastRenderedPageBreak/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Pr="008F3110">
        <w:rPr>
          <w:rFonts w:ascii="Angsana New" w:hAnsi="Angsana New"/>
          <w:sz w:val="30"/>
          <w:szCs w:val="30"/>
        </w:rPr>
        <w:t>3</w:t>
      </w:r>
      <w:r w:rsidR="008F3110" w:rsidRPr="008F3110">
        <w:rPr>
          <w:rFonts w:ascii="Angsana New" w:hAnsi="Angsana New"/>
          <w:sz w:val="30"/>
          <w:szCs w:val="30"/>
        </w:rPr>
        <w:t>0</w:t>
      </w:r>
    </w:p>
    <w:p w14:paraId="010DAE6E" w14:textId="77777777" w:rsidR="00F64339" w:rsidRPr="000A1B9B" w:rsidRDefault="00F64339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4E96810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(</w:t>
      </w:r>
      <w:r w:rsidR="0064200C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C1266B">
        <w:rPr>
          <w:rFonts w:ascii="Angsana New" w:hAnsi="Angsana New"/>
          <w:i/>
          <w:iCs/>
          <w:sz w:val="30"/>
          <w:szCs w:val="30"/>
          <w:cs/>
        </w:rPr>
        <w:t>)</w:t>
      </w:r>
      <w:r w:rsidRPr="00C1266B">
        <w:rPr>
          <w:rFonts w:ascii="Angsana New" w:hAnsi="Angsana New"/>
          <w:i/>
          <w:iCs/>
          <w:sz w:val="30"/>
          <w:szCs w:val="30"/>
          <w:cs/>
        </w:rPr>
        <w:tab/>
        <w:t>สกุลเงินที่</w:t>
      </w:r>
      <w:r w:rsidR="00AC6026" w:rsidRPr="00C1266B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Pr="00C1266B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</w:p>
    <w:p w14:paraId="0949E6D6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7329677B" w14:textId="77777777" w:rsidR="00E7478A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color w:val="000000"/>
          <w:sz w:val="30"/>
          <w:szCs w:val="30"/>
          <w:shd w:val="clear" w:color="auto" w:fill="FFFFFF"/>
        </w:rPr>
      </w:pPr>
      <w:r w:rsidRPr="0064200C">
        <w:rPr>
          <w:rFonts w:ascii="Angsana New" w:hAnsi="Angsana New"/>
          <w:color w:val="000000"/>
          <w:spacing w:val="-6"/>
          <w:sz w:val="30"/>
          <w:szCs w:val="30"/>
          <w:cs/>
        </w:rPr>
        <w:t>งบการเงินนี้</w:t>
      </w:r>
      <w:r w:rsidR="0064200C" w:rsidRPr="0064200C">
        <w:rPr>
          <w:rFonts w:ascii="Angsana New" w:hAnsi="Angsana New" w:hint="cs"/>
          <w:color w:val="000000"/>
          <w:spacing w:val="-6"/>
          <w:sz w:val="30"/>
          <w:szCs w:val="30"/>
          <w:cs/>
        </w:rPr>
        <w:t>นำเสนอ</w:t>
      </w:r>
      <w:r w:rsidRPr="0064200C">
        <w:rPr>
          <w:rFonts w:ascii="Angsana New" w:hAnsi="Angsana New"/>
          <w:color w:val="000000"/>
          <w:spacing w:val="-6"/>
          <w:sz w:val="30"/>
          <w:szCs w:val="30"/>
          <w:cs/>
        </w:rPr>
        <w:t>เป็นเงินบาท</w:t>
      </w:r>
      <w:r w:rsidR="00AB724A" w:rsidRPr="0064200C">
        <w:rPr>
          <w:rFonts w:ascii="Angsana New" w:hAnsi="Angsana New"/>
          <w:color w:val="000000"/>
          <w:spacing w:val="-6"/>
          <w:sz w:val="30"/>
          <w:szCs w:val="30"/>
          <w:cs/>
        </w:rPr>
        <w:t>ซึ่งเป็นสกุล</w:t>
      </w:r>
      <w:r w:rsidR="007C51D0" w:rsidRPr="0064200C">
        <w:rPr>
          <w:rFonts w:ascii="Angsana New" w:hAnsi="Angsana New"/>
          <w:color w:val="000000"/>
          <w:spacing w:val="-6"/>
          <w:sz w:val="30"/>
          <w:szCs w:val="30"/>
          <w:cs/>
        </w:rPr>
        <w:t>เงินที่ใช้ในการดำเนินงานของ</w:t>
      </w:r>
      <w:r w:rsidR="00AB724A" w:rsidRPr="0064200C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</w:t>
      </w:r>
      <w:r w:rsidRPr="0064200C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ข้อมูลทางการเงินทั้งหมดมีการปัดเศษ</w:t>
      </w:r>
      <w:r w:rsidRPr="00C1266B">
        <w:rPr>
          <w:rFonts w:ascii="Angsana New" w:hAnsi="Angsana New"/>
          <w:color w:val="000000"/>
          <w:sz w:val="30"/>
          <w:szCs w:val="30"/>
          <w:cs/>
        </w:rPr>
        <w:t xml:space="preserve">ในหมายเหตุประกอบงบการเงินเพื่อให้แสดงเป็นหลักพันบาท </w:t>
      </w:r>
      <w:r w:rsidRPr="00C1266B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ยกเว้นที่ระบุไว้เป็นอย่างอื่น</w:t>
      </w:r>
    </w:p>
    <w:p w14:paraId="1673BC0C" w14:textId="77777777" w:rsidR="00D30D4C" w:rsidRPr="00C1266B" w:rsidRDefault="00D30D4C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</w:pPr>
    </w:p>
    <w:p w14:paraId="7101E6A8" w14:textId="77777777" w:rsidR="0072759A" w:rsidRDefault="00E64F07" w:rsidP="00212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(</w:t>
      </w:r>
      <w:r w:rsidR="00433C77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C1266B">
        <w:rPr>
          <w:rFonts w:ascii="Angsana New" w:hAnsi="Angsana New"/>
          <w:i/>
          <w:iCs/>
          <w:sz w:val="30"/>
          <w:szCs w:val="30"/>
          <w:cs/>
        </w:rPr>
        <w:t>)</w:t>
      </w:r>
      <w:r w:rsidRPr="00C1266B">
        <w:rPr>
          <w:rFonts w:ascii="Angsana New" w:hAnsi="Angsana New"/>
          <w:i/>
          <w:iCs/>
          <w:sz w:val="30"/>
          <w:szCs w:val="30"/>
          <w:cs/>
        </w:rPr>
        <w:tab/>
      </w:r>
      <w:r w:rsidR="001E2795" w:rsidRPr="00C1266B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C1266B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1E2795" w:rsidRPr="00C1266B">
        <w:rPr>
          <w:rFonts w:ascii="Angsana New" w:hAnsi="Angsana New"/>
          <w:i/>
          <w:iCs/>
          <w:sz w:val="30"/>
          <w:szCs w:val="30"/>
          <w:cs/>
        </w:rPr>
        <w:t>และการประมาณการ</w:t>
      </w:r>
    </w:p>
    <w:p w14:paraId="70FAB41D" w14:textId="77777777" w:rsidR="003F7DB6" w:rsidRDefault="003F7DB6" w:rsidP="003F7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CDCAAC1" w14:textId="77777777" w:rsidR="00E64F07" w:rsidRPr="002122E2" w:rsidRDefault="0072759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72759A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</w:t>
      </w:r>
      <w:r w:rsidRPr="002122E2">
        <w:rPr>
          <w:rFonts w:ascii="Angsana New" w:hAnsi="Angsana New"/>
          <w:sz w:val="30"/>
          <w:szCs w:val="30"/>
          <w:cs/>
        </w:rPr>
        <w:t>และข้อสมมติหลายประการ ซึ่งมีผลกระทบต่อการ</w:t>
      </w:r>
      <w:r w:rsidR="00BD647B" w:rsidRPr="002122E2">
        <w:rPr>
          <w:rFonts w:ascii="Angsana New" w:hAnsi="Angsana New"/>
          <w:sz w:val="30"/>
          <w:szCs w:val="30"/>
          <w:cs/>
        </w:rPr>
        <w:t>ปฏิบัติตาม</w:t>
      </w:r>
      <w:r w:rsidRPr="002122E2">
        <w:rPr>
          <w:rFonts w:ascii="Angsana New" w:hAnsi="Angsana New"/>
          <w:sz w:val="30"/>
          <w:szCs w:val="30"/>
          <w:cs/>
        </w:rPr>
        <w:t>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88F8F73" w14:textId="77777777" w:rsidR="008F0CCB" w:rsidRPr="0064200C" w:rsidRDefault="008F0CCB" w:rsidP="00D3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32"/>
        <w:jc w:val="thaiDistribute"/>
        <w:rPr>
          <w:rFonts w:ascii="Angsana New" w:hAnsi="Angsana New"/>
          <w:sz w:val="30"/>
          <w:szCs w:val="30"/>
        </w:rPr>
      </w:pPr>
    </w:p>
    <w:p w14:paraId="567EE061" w14:textId="77777777" w:rsidR="002C2246" w:rsidRPr="0064200C" w:rsidRDefault="00413C0C" w:rsidP="00642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64200C">
        <w:rPr>
          <w:rFonts w:ascii="Angsana New" w:hAnsi="Angsana New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5C72CC84" w14:textId="77777777" w:rsidR="00413C0C" w:rsidRPr="002B4BB5" w:rsidRDefault="00413C0C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B1CD7A5" w14:textId="11D2EE17" w:rsidR="00175F11" w:rsidRPr="00C1266B" w:rsidRDefault="00464199" w:rsidP="00642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464199">
        <w:rPr>
          <w:rFonts w:ascii="Angsana New" w:hAnsi="Angsana New"/>
          <w:sz w:val="30"/>
          <w:szCs w:val="30"/>
          <w:cs/>
        </w:rPr>
        <w:t xml:space="preserve">ข้อมูลเกี่ยวกับข้อสมมติและความไม่แน่นอนของการประมาณการ ณ วันที่ </w:t>
      </w:r>
      <w:r w:rsidR="00B93F33">
        <w:rPr>
          <w:rFonts w:ascii="Angsana New" w:hAnsi="Angsana New"/>
          <w:sz w:val="30"/>
          <w:szCs w:val="30"/>
        </w:rPr>
        <w:t>30</w:t>
      </w:r>
      <w:r w:rsidRPr="00464199">
        <w:rPr>
          <w:rFonts w:ascii="Angsana New" w:hAnsi="Angsana New"/>
          <w:sz w:val="30"/>
          <w:szCs w:val="30"/>
          <w:cs/>
        </w:rPr>
        <w:t xml:space="preserve"> กันยายน </w:t>
      </w:r>
      <w:r w:rsidR="00B93F33">
        <w:rPr>
          <w:rFonts w:ascii="Angsana New" w:hAnsi="Angsana New"/>
          <w:sz w:val="30"/>
          <w:szCs w:val="30"/>
        </w:rPr>
        <w:t>2563</w:t>
      </w:r>
      <w:r w:rsidRPr="00464199">
        <w:rPr>
          <w:rFonts w:ascii="Angsana New" w:hAnsi="Angsana New"/>
          <w:sz w:val="30"/>
          <w:szCs w:val="30"/>
          <w:cs/>
        </w:rPr>
        <w:t xml:space="preserve"> ซึ่งมีความเสี่ยงอย่างมีนัยสำคัญที่อาจส่งผลให้ต้องมีการปรับปรุงมูลค่าตามบัญชีของสินทรัพย์และหนี้สินอย่างมีสาระสำคัญในปีบัญชีถัดไป ได้เปิดเผยในหมายเหตุข้อต่อไปนี้</w:t>
      </w:r>
    </w:p>
    <w:p w14:paraId="5C8999CD" w14:textId="77777777" w:rsidR="00E27798" w:rsidRPr="00C1266B" w:rsidRDefault="00E27798" w:rsidP="00F77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450" w:type="dxa"/>
        <w:tblLook w:val="00A0" w:firstRow="1" w:lastRow="0" w:firstColumn="1" w:lastColumn="0" w:noHBand="0" w:noVBand="0"/>
      </w:tblPr>
      <w:tblGrid>
        <w:gridCol w:w="3816"/>
        <w:gridCol w:w="5490"/>
      </w:tblGrid>
      <w:tr w:rsidR="00E64F07" w:rsidRPr="00C1266B" w14:paraId="227D6E88" w14:textId="77777777" w:rsidTr="004C145A">
        <w:tc>
          <w:tcPr>
            <w:tcW w:w="3816" w:type="dxa"/>
          </w:tcPr>
          <w:p w14:paraId="4F22E8A9" w14:textId="29421158" w:rsidR="00E64F07" w:rsidRPr="00C1266B" w:rsidRDefault="00E64F07" w:rsidP="0038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F635BA">
              <w:rPr>
                <w:rFonts w:ascii="Angsana New" w:hAnsi="Angsana New"/>
                <w:sz w:val="30"/>
                <w:szCs w:val="30"/>
              </w:rPr>
              <w:t>1</w:t>
            </w:r>
            <w:r w:rsidR="008F311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5490" w:type="dxa"/>
          </w:tcPr>
          <w:p w14:paraId="0944765C" w14:textId="77777777" w:rsidR="00D12CAD" w:rsidRPr="00C1266B" w:rsidRDefault="00E64F07" w:rsidP="00642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การตีมูลค่าของอสังหาริมทรัพย์เพื่อการลงทุน</w:t>
            </w:r>
          </w:p>
        </w:tc>
      </w:tr>
      <w:tr w:rsidR="00D12CAD" w:rsidRPr="00C1266B" w14:paraId="054FC739" w14:textId="77777777" w:rsidTr="004C145A">
        <w:tc>
          <w:tcPr>
            <w:tcW w:w="3816" w:type="dxa"/>
          </w:tcPr>
          <w:p w14:paraId="41061958" w14:textId="3B7FB48A" w:rsidR="00D12CAD" w:rsidRPr="00C1266B" w:rsidRDefault="00D12CAD" w:rsidP="0038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C1266B">
              <w:rPr>
                <w:rFonts w:ascii="Angsana New" w:hAnsi="Angsana New"/>
                <w:sz w:val="30"/>
                <w:szCs w:val="30"/>
              </w:rPr>
              <w:t>1</w:t>
            </w:r>
            <w:r w:rsidR="008F311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5490" w:type="dxa"/>
          </w:tcPr>
          <w:p w14:paraId="220718D1" w14:textId="77777777" w:rsidR="00D12CAD" w:rsidRPr="00C1266B" w:rsidRDefault="00D12CAD" w:rsidP="00642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>มูลค่าของที่ดิน อาคาร และอุปกรณ์</w:t>
            </w:r>
          </w:p>
        </w:tc>
      </w:tr>
      <w:tr w:rsidR="0064200C" w:rsidRPr="00C1266B" w14:paraId="5CA6712C" w14:textId="77777777" w:rsidTr="004C145A">
        <w:tc>
          <w:tcPr>
            <w:tcW w:w="3816" w:type="dxa"/>
          </w:tcPr>
          <w:p w14:paraId="609A7925" w14:textId="37D82C11" w:rsidR="0064200C" w:rsidRPr="00C1266B" w:rsidRDefault="0064200C" w:rsidP="00987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F311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5490" w:type="dxa"/>
          </w:tcPr>
          <w:p w14:paraId="21267D6D" w14:textId="77777777" w:rsidR="0064200C" w:rsidRPr="00C1266B" w:rsidRDefault="0064200C" w:rsidP="00642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 เกี่ยวกับ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ข้อสมมติหลักในการประมาณการตามหลักคณิตศาสตร์ประกันภัย </w:t>
            </w:r>
          </w:p>
        </w:tc>
      </w:tr>
      <w:tr w:rsidR="00681811" w:rsidRPr="00C1266B" w14:paraId="70A18B9C" w14:textId="77777777" w:rsidTr="004C145A">
        <w:tc>
          <w:tcPr>
            <w:tcW w:w="3816" w:type="dxa"/>
          </w:tcPr>
          <w:p w14:paraId="7850961F" w14:textId="7C005C24" w:rsidR="00681811" w:rsidRPr="00C1266B" w:rsidRDefault="00681811" w:rsidP="0038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64200C">
              <w:rPr>
                <w:rFonts w:ascii="Angsana New" w:hAnsi="Angsana New"/>
                <w:sz w:val="30"/>
                <w:szCs w:val="30"/>
              </w:rPr>
              <w:t>2</w:t>
            </w:r>
            <w:r w:rsidR="008F311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5490" w:type="dxa"/>
          </w:tcPr>
          <w:p w14:paraId="469C2E1B" w14:textId="77777777" w:rsidR="00681811" w:rsidRPr="0064200C" w:rsidRDefault="007736BB" w:rsidP="00642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162"/>
              <w:jc w:val="thaiDistribute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FD2D20">
              <w:rPr>
                <w:rFonts w:ascii="Angsana New" w:hAnsi="Angsana New"/>
                <w:spacing w:val="8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</w:t>
            </w:r>
            <w:r w:rsidR="0064200C">
              <w:rPr>
                <w:rFonts w:ascii="Angsana New" w:hAnsi="Angsana New"/>
                <w:spacing w:val="8"/>
                <w:sz w:val="30"/>
                <w:szCs w:val="30"/>
              </w:rPr>
              <w:br/>
            </w:r>
            <w:r w:rsidRPr="00FD2D20">
              <w:rPr>
                <w:rFonts w:ascii="Angsana New" w:hAnsi="Angsana New"/>
                <w:spacing w:val="8"/>
                <w:sz w:val="30"/>
                <w:szCs w:val="30"/>
                <w:cs/>
              </w:rPr>
              <w:t>ใน</w:t>
            </w:r>
            <w:r w:rsidRPr="007736BB">
              <w:rPr>
                <w:rFonts w:ascii="Angsana New" w:hAnsi="Angsana New"/>
                <w:sz w:val="30"/>
                <w:szCs w:val="30"/>
                <w:cs/>
              </w:rPr>
              <w:t>อนาคตที่จะนำผลแตกต่างชั่วคราวที่ใช้หักภาษีและขาดทุ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7736BB">
              <w:rPr>
                <w:rFonts w:ascii="Angsana New" w:hAnsi="Angsana New"/>
                <w:sz w:val="30"/>
                <w:szCs w:val="30"/>
                <w:cs/>
              </w:rPr>
              <w:t>ทางภาษีไปใช้ประโยชน์</w:t>
            </w:r>
          </w:p>
        </w:tc>
      </w:tr>
    </w:tbl>
    <w:p w14:paraId="0075DCA8" w14:textId="5EC2600C" w:rsidR="00D30D4C" w:rsidRDefault="00D30D4C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1EB96E8" w14:textId="77777777" w:rsidR="004C145A" w:rsidRDefault="004C145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49ECB9C" w14:textId="77777777" w:rsidR="0064200C" w:rsidRPr="00C1266B" w:rsidRDefault="0064200C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AF5EA74" w14:textId="77777777" w:rsidR="0016320B" w:rsidRPr="0016320B" w:rsidRDefault="0016320B" w:rsidP="0016320B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16320B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464199">
        <w:rPr>
          <w:rFonts w:ascii="Angsana New" w:hAnsi="Angsana New"/>
          <w:b/>
          <w:bCs/>
          <w:sz w:val="30"/>
          <w:szCs w:val="30"/>
        </w:rPr>
        <w:tab/>
      </w:r>
      <w:r w:rsidRPr="0016320B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67302DB8" w14:textId="77777777" w:rsidR="0016320B" w:rsidRPr="00F44910" w:rsidRDefault="0016320B" w:rsidP="00163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3E56D3EB" w14:textId="2DFE6791" w:rsidR="0016320B" w:rsidRPr="0064200C" w:rsidRDefault="004826E9" w:rsidP="00300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64200C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64200C">
        <w:rPr>
          <w:rFonts w:ascii="Angsana New" w:hAnsi="Angsana New"/>
          <w:sz w:val="30"/>
          <w:szCs w:val="30"/>
        </w:rPr>
        <w:t>1</w:t>
      </w:r>
      <w:r w:rsidRPr="0064200C">
        <w:rPr>
          <w:rFonts w:ascii="Angsana New" w:hAnsi="Angsana New"/>
          <w:sz w:val="30"/>
          <w:szCs w:val="30"/>
          <w:cs/>
        </w:rPr>
        <w:t xml:space="preserve"> ตุลาคม </w:t>
      </w:r>
      <w:r w:rsidRPr="0064200C">
        <w:rPr>
          <w:rFonts w:ascii="Angsana New" w:hAnsi="Angsana New"/>
          <w:sz w:val="30"/>
          <w:szCs w:val="30"/>
        </w:rPr>
        <w:t>256</w:t>
      </w:r>
      <w:r w:rsidR="00FD0CF8">
        <w:rPr>
          <w:rFonts w:ascii="Angsana New" w:hAnsi="Angsana New"/>
          <w:sz w:val="30"/>
          <w:szCs w:val="30"/>
        </w:rPr>
        <w:t>2</w:t>
      </w:r>
      <w:r w:rsidRPr="0064200C">
        <w:rPr>
          <w:rFonts w:ascii="Angsana New" w:hAnsi="Angsana New"/>
          <w:sz w:val="30"/>
          <w:szCs w:val="30"/>
          <w:cs/>
        </w:rPr>
        <w:t xml:space="preserve"> กลุ่มบริษัทถือปฏิบัติตาม </w:t>
      </w:r>
      <w:r w:rsidRPr="0064200C">
        <w:rPr>
          <w:rFonts w:ascii="Angsana New" w:hAnsi="Angsana New"/>
          <w:sz w:val="30"/>
          <w:szCs w:val="30"/>
        </w:rPr>
        <w:t>TFRS 15</w:t>
      </w:r>
      <w:r w:rsidRPr="0064200C">
        <w:rPr>
          <w:rFonts w:ascii="Angsana New" w:hAnsi="Angsana New"/>
          <w:sz w:val="30"/>
          <w:szCs w:val="30"/>
          <w:cs/>
        </w:rPr>
        <w:t xml:space="preserve"> โดยใช้วิธีรับรู้ผลกระทบสะสม</w:t>
      </w:r>
      <w:r w:rsidRPr="0064200C">
        <w:rPr>
          <w:rFonts w:ascii="Angsana New" w:hAnsi="Angsana New"/>
          <w:sz w:val="30"/>
          <w:szCs w:val="30"/>
        </w:rPr>
        <w:t xml:space="preserve"> </w:t>
      </w:r>
      <w:r w:rsidRPr="0064200C">
        <w:rPr>
          <w:rFonts w:ascii="Angsana New" w:hAnsi="Angsana New"/>
          <w:sz w:val="30"/>
          <w:szCs w:val="30"/>
          <w:cs/>
        </w:rPr>
        <w:t xml:space="preserve">ซึ่งผลกระทบของการถือปฏิบัติตามมาตรฐานฉบับนี้เป็นครั้งแรกสำหรับสัญญาที่ยังไม่เสร็จสมบูรณ์ก่อนวันที่ </w:t>
      </w:r>
      <w:r w:rsidRPr="0064200C">
        <w:rPr>
          <w:rFonts w:ascii="Angsana New" w:hAnsi="Angsana New"/>
          <w:sz w:val="30"/>
          <w:szCs w:val="30"/>
        </w:rPr>
        <w:t>1</w:t>
      </w:r>
      <w:r w:rsidRPr="0064200C">
        <w:rPr>
          <w:rFonts w:ascii="Angsana New" w:hAnsi="Angsana New"/>
          <w:sz w:val="30"/>
          <w:szCs w:val="30"/>
          <w:cs/>
        </w:rPr>
        <w:t xml:space="preserve"> ตุลาคม </w:t>
      </w:r>
      <w:r w:rsidRPr="0064200C">
        <w:rPr>
          <w:rFonts w:ascii="Angsana New" w:hAnsi="Angsana New"/>
          <w:sz w:val="30"/>
          <w:szCs w:val="30"/>
        </w:rPr>
        <w:t>256</w:t>
      </w:r>
      <w:r w:rsidR="00FD0CF8">
        <w:rPr>
          <w:rFonts w:ascii="Angsana New" w:hAnsi="Angsana New"/>
          <w:sz w:val="30"/>
          <w:szCs w:val="30"/>
        </w:rPr>
        <w:t>2</w:t>
      </w:r>
      <w:r w:rsidRPr="0064200C">
        <w:rPr>
          <w:rFonts w:ascii="Angsana New" w:hAnsi="Angsana New"/>
          <w:sz w:val="30"/>
          <w:szCs w:val="30"/>
          <w:cs/>
        </w:rPr>
        <w:t xml:space="preserve"> ไม่มีสาระสำคัญต่อกำไรสะสม ณ วันที่ </w:t>
      </w:r>
      <w:r w:rsidRPr="0064200C">
        <w:rPr>
          <w:rFonts w:ascii="Angsana New" w:hAnsi="Angsana New"/>
          <w:sz w:val="30"/>
          <w:szCs w:val="30"/>
        </w:rPr>
        <w:t>1</w:t>
      </w:r>
      <w:r w:rsidRPr="0064200C">
        <w:rPr>
          <w:rFonts w:ascii="Angsana New" w:hAnsi="Angsana New"/>
          <w:sz w:val="30"/>
          <w:szCs w:val="30"/>
          <w:cs/>
        </w:rPr>
        <w:t xml:space="preserve"> ตุลาคม </w:t>
      </w:r>
      <w:r w:rsidRPr="0064200C">
        <w:rPr>
          <w:rFonts w:ascii="Angsana New" w:hAnsi="Angsana New"/>
          <w:sz w:val="30"/>
          <w:szCs w:val="30"/>
        </w:rPr>
        <w:t>256</w:t>
      </w:r>
      <w:r w:rsidR="00FD0CF8">
        <w:rPr>
          <w:rFonts w:ascii="Angsana New" w:hAnsi="Angsana New"/>
          <w:sz w:val="30"/>
          <w:szCs w:val="30"/>
        </w:rPr>
        <w:t>2</w:t>
      </w:r>
      <w:r w:rsidRPr="0064200C">
        <w:rPr>
          <w:rFonts w:ascii="Angsana New" w:hAnsi="Angsana New"/>
          <w:sz w:val="30"/>
          <w:szCs w:val="30"/>
          <w:cs/>
        </w:rPr>
        <w:t xml:space="preserve"> ดังนั้น</w:t>
      </w:r>
      <w:r w:rsidRPr="0064200C">
        <w:rPr>
          <w:rFonts w:ascii="Angsana New" w:hAnsi="Angsana New"/>
          <w:sz w:val="30"/>
          <w:szCs w:val="30"/>
        </w:rPr>
        <w:t xml:space="preserve"> </w:t>
      </w:r>
      <w:r w:rsidRPr="0064200C">
        <w:rPr>
          <w:rFonts w:ascii="Angsana New" w:hAnsi="Angsana New"/>
          <w:sz w:val="30"/>
          <w:szCs w:val="30"/>
          <w:cs/>
        </w:rPr>
        <w:t xml:space="preserve">กลุ่มบริษัทจึงไม่ได้ปรับปรุงกำไรสะสม ณ วันที่ </w:t>
      </w:r>
      <w:r w:rsidR="00B114A0">
        <w:rPr>
          <w:rFonts w:ascii="Angsana New" w:hAnsi="Angsana New"/>
          <w:sz w:val="30"/>
          <w:szCs w:val="30"/>
        </w:rPr>
        <w:br/>
      </w:r>
      <w:r w:rsidRPr="0064200C">
        <w:rPr>
          <w:rFonts w:ascii="Angsana New" w:hAnsi="Angsana New"/>
          <w:sz w:val="30"/>
          <w:szCs w:val="30"/>
        </w:rPr>
        <w:t>1</w:t>
      </w:r>
      <w:r w:rsidRPr="0064200C">
        <w:rPr>
          <w:rFonts w:ascii="Angsana New" w:hAnsi="Angsana New"/>
          <w:sz w:val="30"/>
          <w:szCs w:val="30"/>
          <w:cs/>
        </w:rPr>
        <w:t xml:space="preserve"> ตุลาคม</w:t>
      </w:r>
      <w:r w:rsidRPr="0064200C">
        <w:rPr>
          <w:rFonts w:ascii="Angsana New" w:hAnsi="Angsana New"/>
          <w:sz w:val="30"/>
          <w:szCs w:val="30"/>
        </w:rPr>
        <w:t xml:space="preserve"> 256</w:t>
      </w:r>
      <w:r w:rsidR="00FD0CF8">
        <w:rPr>
          <w:rFonts w:ascii="Angsana New" w:hAnsi="Angsana New"/>
          <w:sz w:val="30"/>
          <w:szCs w:val="30"/>
        </w:rPr>
        <w:t>2</w:t>
      </w:r>
      <w:r w:rsidRPr="0064200C">
        <w:rPr>
          <w:rFonts w:ascii="Angsana New" w:hAnsi="Angsana New"/>
          <w:sz w:val="30"/>
          <w:szCs w:val="30"/>
        </w:rPr>
        <w:t xml:space="preserve"> </w:t>
      </w:r>
    </w:p>
    <w:p w14:paraId="240CC3AD" w14:textId="77777777" w:rsidR="0016320B" w:rsidRPr="00F44910" w:rsidRDefault="0016320B" w:rsidP="00163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18BB8D81" w14:textId="77777777" w:rsidR="0016320B" w:rsidRDefault="0016320B" w:rsidP="00163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64200C">
        <w:rPr>
          <w:rFonts w:ascii="Angsana New" w:hAnsi="Angsana New" w:hint="cs"/>
          <w:sz w:val="30"/>
          <w:szCs w:val="30"/>
          <w:cs/>
        </w:rPr>
        <w:t xml:space="preserve">ตาม </w:t>
      </w:r>
      <w:r w:rsidRPr="0064200C">
        <w:rPr>
          <w:rFonts w:ascii="Angsana New" w:hAnsi="Angsana New" w:hint="cs"/>
          <w:sz w:val="30"/>
          <w:szCs w:val="30"/>
        </w:rPr>
        <w:t>TFRS 15</w:t>
      </w:r>
      <w:r w:rsidRPr="0064200C">
        <w:rPr>
          <w:rFonts w:ascii="Angsana New" w:hAnsi="Angsana New" w:hint="cs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 ด้วยจำนวนเงินที่สะท้อนถึง</w:t>
      </w:r>
      <w:r w:rsidRPr="0064200C">
        <w:rPr>
          <w:rFonts w:ascii="Angsana New" w:hAnsi="Angsana New"/>
          <w:sz w:val="30"/>
          <w:szCs w:val="30"/>
          <w:cs/>
        </w:rPr>
        <w:br/>
      </w:r>
      <w:r w:rsidRPr="0064200C">
        <w:rPr>
          <w:rFonts w:ascii="Angsana New" w:hAnsi="Angsana New" w:hint="cs"/>
          <w:sz w:val="30"/>
          <w:szCs w:val="30"/>
          <w:cs/>
        </w:rPr>
        <w:t>สิ่งตอบแทนที่กลุ่มบริษัทคาดว่าจะมีสิทธิได้รับ</w:t>
      </w:r>
      <w:r w:rsidR="00564315" w:rsidRPr="0064200C">
        <w:rPr>
          <w:rFonts w:ascii="Angsana New" w:hAnsi="Angsana New"/>
          <w:sz w:val="30"/>
          <w:szCs w:val="30"/>
          <w:cs/>
        </w:rPr>
        <w:t>ซึ่งไม่รวมจำนวนเงินที่เก็บแทนบุคคลที่สาม ภาษีมูลค่าเพิ่มหรือภาษีขายอื่นๆ</w:t>
      </w:r>
      <w:r w:rsidRPr="0064200C">
        <w:rPr>
          <w:rFonts w:ascii="Angsana New" w:hAnsi="Angsana New" w:hint="cs"/>
          <w:sz w:val="30"/>
          <w:szCs w:val="30"/>
          <w:cs/>
        </w:rPr>
        <w:t xml:space="preserve"> </w:t>
      </w:r>
      <w:r w:rsidR="009201ED" w:rsidRPr="0064200C">
        <w:rPr>
          <w:rFonts w:ascii="Angsana New" w:hAnsi="Angsana New"/>
          <w:sz w:val="30"/>
          <w:szCs w:val="30"/>
          <w:cs/>
        </w:rPr>
        <w:t>และแสดงสุทธิจากส่วนลดการค้า และส่วนลดตามปริมาณ โดย</w:t>
      </w:r>
      <w:r w:rsidRPr="0064200C">
        <w:rPr>
          <w:rFonts w:ascii="Angsana New" w:hAnsi="Angsana New" w:hint="cs"/>
          <w:sz w:val="30"/>
          <w:szCs w:val="30"/>
          <w:cs/>
        </w:rPr>
        <w:t xml:space="preserve">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ในขณะที่ </w:t>
      </w:r>
      <w:r w:rsidRPr="0064200C">
        <w:rPr>
          <w:rFonts w:ascii="Angsana New" w:hAnsi="Angsana New" w:hint="cs"/>
          <w:sz w:val="30"/>
          <w:szCs w:val="30"/>
        </w:rPr>
        <w:t>TAS 18</w:t>
      </w:r>
      <w:r w:rsidRPr="0064200C">
        <w:rPr>
          <w:rFonts w:ascii="Angsana New" w:hAnsi="Angsana New" w:hint="cs"/>
          <w:sz w:val="30"/>
          <w:szCs w:val="30"/>
          <w:cs/>
        </w:rPr>
        <w:t xml:space="preserve"> 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14:paraId="6E30568B" w14:textId="77777777" w:rsidR="0016320B" w:rsidRPr="00F44910" w:rsidRDefault="0016320B" w:rsidP="00642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4F74F3AD" w14:textId="77777777" w:rsidR="0016320B" w:rsidRPr="0016320B" w:rsidRDefault="0016320B" w:rsidP="0016320B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</w:rPr>
      </w:pPr>
      <w:r w:rsidRPr="0016320B">
        <w:rPr>
          <w:rFonts w:ascii="Angsana New" w:hAnsi="Angsana New" w:hint="cs"/>
          <w:sz w:val="30"/>
          <w:szCs w:val="30"/>
          <w:cs/>
        </w:rPr>
        <w:t>การขายสินค้า</w:t>
      </w:r>
    </w:p>
    <w:p w14:paraId="54B52450" w14:textId="77777777" w:rsidR="0016320B" w:rsidRPr="00F44910" w:rsidRDefault="0016320B" w:rsidP="00642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443F038E" w14:textId="77777777" w:rsidR="0016320B" w:rsidRDefault="0016320B" w:rsidP="0035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16320B">
        <w:rPr>
          <w:rFonts w:ascii="Angsana New" w:hAnsi="Angsana New"/>
          <w:color w:val="000000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Pr="0016320B">
        <w:rPr>
          <w:rFonts w:ascii="Angsana New" w:hAnsi="Angsana New"/>
          <w:color w:val="000000"/>
          <w:sz w:val="30"/>
          <w:szCs w:val="30"/>
        </w:rPr>
        <w:t xml:space="preserve">15 </w:t>
      </w:r>
      <w:r w:rsidRPr="0016320B">
        <w:rPr>
          <w:rFonts w:ascii="Angsana New" w:hAnsi="Angsana New"/>
          <w:color w:val="000000"/>
          <w:sz w:val="30"/>
          <w:szCs w:val="30"/>
          <w:cs/>
        </w:rPr>
        <w:t>รายได้จะรับรู้เมื่อลูกค้า</w:t>
      </w:r>
      <w:r w:rsidRPr="0016320B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16320B">
        <w:rPr>
          <w:rFonts w:ascii="Angsana New" w:hAnsi="Angsana New"/>
          <w:color w:val="000000"/>
          <w:sz w:val="30"/>
          <w:szCs w:val="30"/>
          <w:cs/>
        </w:rPr>
        <w:t>อำนาจควบคุมสินค้า สำหรับ</w:t>
      </w:r>
      <w:r w:rsidRPr="0016320B">
        <w:rPr>
          <w:rFonts w:ascii="Angsana New" w:hAnsi="Angsana New" w:hint="cs"/>
          <w:color w:val="000000"/>
          <w:sz w:val="30"/>
          <w:szCs w:val="30"/>
          <w:cs/>
        </w:rPr>
        <w:t>การขายตาม</w:t>
      </w:r>
      <w:r w:rsidRPr="0016320B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Pr="0016320B">
        <w:rPr>
          <w:rFonts w:ascii="Angsana New" w:hAnsi="Angsana New" w:hint="cs"/>
          <w:color w:val="000000"/>
          <w:sz w:val="30"/>
          <w:szCs w:val="30"/>
          <w:cs/>
        </w:rPr>
        <w:t>จ้างผลิตสินค้าที่มีลักษณะสินค้าเฉพาะเจาะจง</w:t>
      </w:r>
      <w:r w:rsidRPr="0016320B">
        <w:rPr>
          <w:rFonts w:ascii="Angsana New" w:hAnsi="Angsana New"/>
          <w:color w:val="000000"/>
          <w:sz w:val="30"/>
          <w:szCs w:val="30"/>
        </w:rPr>
        <w:t xml:space="preserve"> </w:t>
      </w:r>
      <w:r w:rsidRPr="0016320B">
        <w:rPr>
          <w:rFonts w:ascii="Angsana New" w:hAnsi="Angsana New"/>
          <w:color w:val="000000"/>
          <w:sz w:val="30"/>
          <w:szCs w:val="30"/>
          <w:cs/>
        </w:rPr>
        <w:t>ลูกค้า</w:t>
      </w:r>
      <w:r w:rsidRPr="0016320B">
        <w:rPr>
          <w:rFonts w:ascii="Angsana New" w:hAnsi="Angsana New" w:hint="cs"/>
          <w:color w:val="000000"/>
          <w:sz w:val="30"/>
          <w:szCs w:val="30"/>
          <w:cs/>
        </w:rPr>
        <w:t>เป็นผู้</w:t>
      </w:r>
      <w:r w:rsidRPr="0016320B">
        <w:rPr>
          <w:rFonts w:ascii="Angsana New" w:hAnsi="Angsana New"/>
          <w:color w:val="000000"/>
          <w:sz w:val="30"/>
          <w:szCs w:val="30"/>
          <w:cs/>
        </w:rPr>
        <w:t>ควบคุม</w:t>
      </w:r>
      <w:r w:rsidRPr="0016320B">
        <w:rPr>
          <w:rFonts w:ascii="Angsana New" w:hAnsi="Angsana New" w:hint="cs"/>
          <w:color w:val="000000"/>
          <w:sz w:val="30"/>
          <w:szCs w:val="30"/>
          <w:cs/>
        </w:rPr>
        <w:t>สินค้าระหว่างผลิตทั้งหมดตั้งแต่สินค้าเข้าสู่กระบวนการผลิต</w:t>
      </w:r>
      <w:r w:rsidRPr="001632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6320B">
        <w:rPr>
          <w:rFonts w:ascii="Angsana New" w:hAnsi="Angsana New" w:hint="cs"/>
          <w:color w:val="000000"/>
          <w:sz w:val="30"/>
          <w:szCs w:val="30"/>
          <w:cs/>
        </w:rPr>
        <w:t>ในกรณีดังกล่าว</w:t>
      </w:r>
      <w:r w:rsidRPr="0016320B">
        <w:rPr>
          <w:rFonts w:ascii="Angsana New" w:hAnsi="Angsana New"/>
          <w:color w:val="000000"/>
          <w:sz w:val="30"/>
          <w:szCs w:val="30"/>
          <w:cs/>
        </w:rPr>
        <w:t>รายได้จะรับรู้</w:t>
      </w:r>
      <w:r w:rsidRPr="0016320B">
        <w:rPr>
          <w:rFonts w:ascii="Angsana New" w:hAnsi="Angsana New" w:hint="cs"/>
          <w:color w:val="000000"/>
          <w:sz w:val="30"/>
          <w:szCs w:val="30"/>
          <w:cs/>
        </w:rPr>
        <w:t>ตามกระบวนการผลิต ส่งผลให้รายได้และต้นทุนที่เกี่ยวข้องกับสัญญาดังกล่าวมีการรับรู้</w:t>
      </w:r>
      <w:r w:rsidRPr="0016320B">
        <w:rPr>
          <w:rFonts w:ascii="Angsana New" w:hAnsi="Angsana New"/>
          <w:color w:val="000000"/>
          <w:sz w:val="30"/>
          <w:szCs w:val="30"/>
          <w:cs/>
        </w:rPr>
        <w:t>ตลอดช่วงเวลา</w:t>
      </w:r>
      <w:r w:rsidRPr="0016320B">
        <w:rPr>
          <w:rFonts w:ascii="Angsana New" w:hAnsi="Angsana New" w:hint="cs"/>
          <w:color w:val="000000"/>
          <w:sz w:val="30"/>
          <w:szCs w:val="30"/>
          <w:cs/>
        </w:rPr>
        <w:t xml:space="preserve"> จึงเป็น</w:t>
      </w:r>
      <w:r w:rsidRPr="000347BB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การรับรู้รายได้ก่อนส่งมอบสินค้าไปยังสถานที่ของลูกค้า</w:t>
      </w:r>
    </w:p>
    <w:p w14:paraId="4078270B" w14:textId="77777777" w:rsidR="00300B68" w:rsidRPr="00F44910" w:rsidRDefault="00300B68" w:rsidP="00642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5C7E9D46" w14:textId="77777777" w:rsidR="0016320B" w:rsidRPr="0016320B" w:rsidRDefault="0016320B" w:rsidP="0016320B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</w:rPr>
      </w:pPr>
      <w:r w:rsidRPr="0016320B">
        <w:rPr>
          <w:rFonts w:ascii="Angsana New" w:hAnsi="Angsana New"/>
          <w:sz w:val="30"/>
          <w:szCs w:val="30"/>
          <w:cs/>
        </w:rPr>
        <w:t>เงินที่จ่ายให้กับลูกค้า</w:t>
      </w:r>
    </w:p>
    <w:p w14:paraId="00645CD4" w14:textId="77777777" w:rsidR="0016320B" w:rsidRPr="00F44910" w:rsidRDefault="0016320B" w:rsidP="00642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2549CEB0" w14:textId="4F931705" w:rsidR="00FE33E4" w:rsidRDefault="0016320B" w:rsidP="00163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6320B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กลุ่มบริษัทจ่ายค่าจัดวางสินค้า </w:t>
      </w:r>
      <w:r w:rsidRPr="0016320B">
        <w:rPr>
          <w:rFonts w:ascii="Angsana New" w:hAnsi="Angsana New" w:hint="cs"/>
          <w:color w:val="000000"/>
          <w:sz w:val="30"/>
          <w:szCs w:val="30"/>
          <w:cs/>
        </w:rPr>
        <w:t>ค่าจัดงาน</w:t>
      </w:r>
      <w:r w:rsidRPr="0016320B">
        <w:rPr>
          <w:rFonts w:ascii="Angsana New" w:hAnsi="Angsana New"/>
          <w:color w:val="000000"/>
          <w:sz w:val="30"/>
          <w:szCs w:val="30"/>
          <w:cs/>
        </w:rPr>
        <w:t>แสดงสินค้า หรือ</w:t>
      </w:r>
      <w:r w:rsidRPr="0016320B">
        <w:rPr>
          <w:rFonts w:ascii="Angsana New" w:hAnsi="Angsana New" w:hint="cs"/>
          <w:color w:val="000000"/>
          <w:sz w:val="30"/>
          <w:szCs w:val="30"/>
          <w:cs/>
        </w:rPr>
        <w:t>ค่า</w:t>
      </w:r>
      <w:r w:rsidRPr="0016320B">
        <w:rPr>
          <w:rFonts w:ascii="Angsana New" w:hAnsi="Angsana New"/>
          <w:color w:val="000000"/>
          <w:sz w:val="30"/>
          <w:szCs w:val="30"/>
          <w:cs/>
        </w:rPr>
        <w:t xml:space="preserve">โฆษณาให้กับร้านค้าปลีก </w:t>
      </w:r>
      <w:r w:rsidRPr="0016320B">
        <w:rPr>
          <w:rFonts w:ascii="Angsana New" w:hAnsi="Angsana New" w:hint="cs"/>
          <w:color w:val="000000"/>
          <w:sz w:val="30"/>
          <w:szCs w:val="30"/>
          <w:cs/>
        </w:rPr>
        <w:t xml:space="preserve">ตาม </w:t>
      </w:r>
      <w:r w:rsidRPr="0016320B">
        <w:rPr>
          <w:rFonts w:ascii="Angsana New" w:hAnsi="Angsana New"/>
          <w:color w:val="000000"/>
          <w:sz w:val="30"/>
          <w:szCs w:val="30"/>
        </w:rPr>
        <w:t>TAS 18</w:t>
      </w:r>
      <w:r w:rsidRPr="0016320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6320B">
        <w:rPr>
          <w:rFonts w:ascii="Angsana New" w:hAnsi="Angsana New"/>
          <w:color w:val="000000"/>
          <w:sz w:val="30"/>
          <w:szCs w:val="30"/>
          <w:cs/>
        </w:rPr>
        <w:t>กลุ่มบริษัทรับรู้จำนวนเงินดังกล่าวเป็นต้นทุนในการจัดจำหน่าย</w:t>
      </w:r>
      <w:r w:rsidRPr="0016320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6320B">
        <w:rPr>
          <w:rFonts w:ascii="Angsana New" w:hAnsi="Angsana New"/>
          <w:color w:val="000000"/>
          <w:sz w:val="30"/>
          <w:szCs w:val="30"/>
          <w:cs/>
        </w:rPr>
        <w:t xml:space="preserve">ตาม </w:t>
      </w:r>
      <w:r w:rsidRPr="0016320B">
        <w:rPr>
          <w:rFonts w:ascii="Angsana New" w:hAnsi="Angsana New"/>
          <w:color w:val="000000"/>
          <w:sz w:val="30"/>
          <w:szCs w:val="30"/>
        </w:rPr>
        <w:t xml:space="preserve">TFRS 15 </w:t>
      </w:r>
      <w:r w:rsidRPr="0016320B">
        <w:rPr>
          <w:rFonts w:ascii="Angsana New" w:hAnsi="Angsana New" w:hint="cs"/>
          <w:color w:val="000000"/>
          <w:sz w:val="30"/>
          <w:szCs w:val="30"/>
          <w:cs/>
        </w:rPr>
        <w:t>กำหนดให้</w:t>
      </w:r>
      <w:r w:rsidRPr="0016320B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 </w:t>
      </w:r>
      <w:r w:rsidRPr="0016320B">
        <w:rPr>
          <w:rFonts w:ascii="Angsana New" w:hAnsi="Angsana New" w:hint="cs"/>
          <w:color w:val="000000"/>
          <w:sz w:val="30"/>
          <w:szCs w:val="30"/>
          <w:cs/>
        </w:rPr>
        <w:t>ต้อง</w:t>
      </w:r>
      <w:r w:rsidRPr="0016320B">
        <w:rPr>
          <w:rFonts w:ascii="Angsana New" w:hAnsi="Angsana New"/>
          <w:color w:val="000000"/>
          <w:sz w:val="30"/>
          <w:szCs w:val="30"/>
          <w:cs/>
        </w:rPr>
        <w:t>พิจารณาว่า กลุ่มบริษัท ได้รับสินค้าหรือบริการ</w:t>
      </w:r>
      <w:r w:rsidRPr="0016320B">
        <w:rPr>
          <w:rFonts w:ascii="Angsana New" w:hAnsi="Angsana New" w:hint="cs"/>
          <w:color w:val="000000"/>
          <w:sz w:val="30"/>
          <w:szCs w:val="30"/>
          <w:cs/>
        </w:rPr>
        <w:t>จากลูกค้า</w:t>
      </w:r>
      <w:r w:rsidRPr="0016320B">
        <w:rPr>
          <w:rFonts w:ascii="Angsana New" w:hAnsi="Angsana New"/>
          <w:color w:val="000000"/>
          <w:sz w:val="30"/>
          <w:szCs w:val="30"/>
          <w:cs/>
        </w:rPr>
        <w:t>หรือไม่ หากได้รับสินค้าหรือบริการ</w:t>
      </w:r>
      <w:r w:rsidRPr="0016320B">
        <w:rPr>
          <w:rFonts w:ascii="Angsana New" w:hAnsi="Angsana New" w:hint="cs"/>
          <w:color w:val="000000"/>
          <w:sz w:val="30"/>
          <w:szCs w:val="30"/>
          <w:cs/>
        </w:rPr>
        <w:t xml:space="preserve">จากลูกค้า </w:t>
      </w:r>
      <w:r w:rsidRPr="0016320B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กลุ่มบริษัทบันทึกการจ่ายชำระดังกล่าวเป็นค่าใช้จ่ายเมื่อได้รับประโยชน์จากสินค้าหรือบริการนั้น </w:t>
      </w:r>
      <w:r w:rsidRPr="0016320B">
        <w:rPr>
          <w:rFonts w:ascii="Angsana New" w:hAnsi="Angsana New" w:hint="cs"/>
          <w:color w:val="000000"/>
          <w:sz w:val="30"/>
          <w:szCs w:val="30"/>
          <w:cs/>
        </w:rPr>
        <w:t>ในทางกลับกัน หาก</w:t>
      </w:r>
      <w:r w:rsidRPr="0016320B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16320B">
        <w:rPr>
          <w:rFonts w:ascii="Angsana New" w:hAnsi="Angsana New" w:hint="cs"/>
          <w:color w:val="000000"/>
          <w:sz w:val="30"/>
          <w:szCs w:val="30"/>
          <w:cs/>
        </w:rPr>
        <w:t xml:space="preserve">ไม่ได้รับสินค้าหรือบริการจากลูกค้า </w:t>
      </w:r>
      <w:r w:rsidRPr="0016320B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16320B">
        <w:rPr>
          <w:rFonts w:ascii="Angsana New" w:hAnsi="Angsana New" w:hint="cs"/>
          <w:color w:val="000000"/>
          <w:sz w:val="30"/>
          <w:szCs w:val="30"/>
          <w:cs/>
        </w:rPr>
        <w:t xml:space="preserve">จะรับรู้การจ่ายชำระดังกล่าวเป็นส่วนหักจากรายได้ ทั้งนี้ </w:t>
      </w:r>
      <w:r w:rsidRPr="0016320B">
        <w:rPr>
          <w:rFonts w:ascii="Angsana New" w:hAnsi="Angsana New"/>
          <w:color w:val="000000"/>
          <w:sz w:val="30"/>
          <w:szCs w:val="30"/>
          <w:cs/>
        </w:rPr>
        <w:t>หาก</w:t>
      </w:r>
      <w:r w:rsidRPr="0016320B">
        <w:rPr>
          <w:rFonts w:ascii="Angsana New" w:hAnsi="Angsana New" w:hint="cs"/>
          <w:color w:val="000000"/>
          <w:sz w:val="30"/>
          <w:szCs w:val="30"/>
          <w:cs/>
        </w:rPr>
        <w:t>จำนวนเงินที่จ่าย</w:t>
      </w:r>
      <w:r w:rsidRPr="0016320B">
        <w:rPr>
          <w:rFonts w:ascii="Angsana New" w:hAnsi="Angsana New"/>
          <w:color w:val="000000"/>
          <w:sz w:val="30"/>
          <w:szCs w:val="30"/>
          <w:cs/>
        </w:rPr>
        <w:t>มีมูลค่าสูงกว่ามูลค่ายุติธรรมของสินค้าหรือบริการที่ได้รับ ส่วนเกินดังกล่าว</w:t>
      </w:r>
      <w:r w:rsidRPr="0016320B">
        <w:rPr>
          <w:rFonts w:ascii="Angsana New" w:hAnsi="Angsana New" w:hint="cs"/>
          <w:color w:val="000000"/>
          <w:sz w:val="30"/>
          <w:szCs w:val="30"/>
          <w:cs/>
        </w:rPr>
        <w:t>จะ</w:t>
      </w:r>
      <w:r w:rsidRPr="0016320B">
        <w:rPr>
          <w:rFonts w:ascii="Angsana New" w:hAnsi="Angsana New"/>
          <w:color w:val="000000"/>
          <w:sz w:val="30"/>
          <w:szCs w:val="30"/>
          <w:cs/>
        </w:rPr>
        <w:t>รับรู้เป็นส่วนหักจากรายได้ซึ่งส่งผลให้รายได้และต้นทุนในการจัดจำหน่ายลดลง</w:t>
      </w:r>
    </w:p>
    <w:p w14:paraId="58E6F09C" w14:textId="77777777" w:rsidR="00FE33E4" w:rsidRDefault="00FE3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B8B0D15" w14:textId="77777777" w:rsidR="00300B68" w:rsidRPr="00FB7173" w:rsidRDefault="00300B68" w:rsidP="00300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44910">
        <w:rPr>
          <w:rFonts w:ascii="Angsana New" w:hAnsi="Angsana New"/>
          <w:sz w:val="30"/>
          <w:szCs w:val="30"/>
          <w:cs/>
        </w:rPr>
        <w:lastRenderedPageBreak/>
        <w:t xml:space="preserve">ตารางต่อไปนี้แสดงผลกระทบของการถือปฏิบัติตาม </w:t>
      </w:r>
      <w:r w:rsidRPr="00F44910">
        <w:rPr>
          <w:rFonts w:ascii="Angsana New" w:hAnsi="Angsana New"/>
          <w:sz w:val="30"/>
          <w:szCs w:val="30"/>
        </w:rPr>
        <w:t xml:space="preserve">TFRS 15 </w:t>
      </w:r>
      <w:r w:rsidRPr="00F44910">
        <w:rPr>
          <w:rFonts w:ascii="Angsana New" w:hAnsi="Angsana New"/>
          <w:sz w:val="30"/>
          <w:szCs w:val="30"/>
          <w:cs/>
        </w:rPr>
        <w:t>ต่องบการเงิน</w:t>
      </w:r>
    </w:p>
    <w:p w14:paraId="4081AA02" w14:textId="77777777" w:rsidR="00191732" w:rsidRPr="00433C77" w:rsidRDefault="0019173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2376"/>
        <w:gridCol w:w="1069"/>
        <w:gridCol w:w="236"/>
        <w:gridCol w:w="890"/>
        <w:gridCol w:w="311"/>
        <w:gridCol w:w="1166"/>
        <w:gridCol w:w="242"/>
        <w:gridCol w:w="1048"/>
        <w:gridCol w:w="283"/>
        <w:gridCol w:w="1035"/>
        <w:gridCol w:w="241"/>
        <w:gridCol w:w="1134"/>
      </w:tblGrid>
      <w:tr w:rsidR="00300B68" w:rsidRPr="00FB7173" w14:paraId="1D636B28" w14:textId="77777777" w:rsidTr="008C51D0">
        <w:trPr>
          <w:tblHeader/>
        </w:trPr>
        <w:tc>
          <w:tcPr>
            <w:tcW w:w="2376" w:type="dxa"/>
            <w:shd w:val="clear" w:color="auto" w:fill="auto"/>
          </w:tcPr>
          <w:p w14:paraId="4963DE3A" w14:textId="77777777" w:rsidR="00300B68" w:rsidRPr="00433C77" w:rsidRDefault="00300B68" w:rsidP="002E24DC">
            <w:pPr>
              <w:spacing w:line="240" w:lineRule="auto"/>
              <w:ind w:left="162" w:right="-51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72" w:type="dxa"/>
            <w:gridSpan w:val="5"/>
          </w:tcPr>
          <w:p w14:paraId="17512633" w14:textId="77777777" w:rsidR="00300B68" w:rsidRPr="00433C77" w:rsidRDefault="00300B68" w:rsidP="002E24DC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33C7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  <w:shd w:val="clear" w:color="auto" w:fill="auto"/>
          </w:tcPr>
          <w:p w14:paraId="1F331ED0" w14:textId="77777777" w:rsidR="00300B68" w:rsidRPr="00433C77" w:rsidRDefault="00300B68" w:rsidP="002E24D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41" w:type="dxa"/>
            <w:gridSpan w:val="5"/>
          </w:tcPr>
          <w:p w14:paraId="0731D274" w14:textId="77777777" w:rsidR="00300B68" w:rsidRPr="00433C77" w:rsidRDefault="00300B68" w:rsidP="002E24DC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3C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B68" w:rsidRPr="00FB7173" w14:paraId="05734DFA" w14:textId="77777777" w:rsidTr="00993441">
        <w:trPr>
          <w:tblHeader/>
        </w:trPr>
        <w:tc>
          <w:tcPr>
            <w:tcW w:w="2376" w:type="dxa"/>
            <w:shd w:val="clear" w:color="auto" w:fill="auto"/>
            <w:vAlign w:val="bottom"/>
          </w:tcPr>
          <w:p w14:paraId="0A12AE28" w14:textId="77777777" w:rsidR="00300B68" w:rsidRPr="00433C77" w:rsidRDefault="00300B68" w:rsidP="002E24DC">
            <w:pPr>
              <w:spacing w:line="240" w:lineRule="auto"/>
              <w:ind w:left="162" w:right="-51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3C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  <w:p w14:paraId="09AFF918" w14:textId="77777777" w:rsidR="00300B68" w:rsidRPr="00433C77" w:rsidRDefault="00300B68" w:rsidP="00433C77">
            <w:pPr>
              <w:tabs>
                <w:tab w:val="clear" w:pos="227"/>
              </w:tabs>
              <w:spacing w:line="240" w:lineRule="auto"/>
              <w:ind w:left="270" w:right="-51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3C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433C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</w:p>
          <w:p w14:paraId="3EF3C8EA" w14:textId="77777777" w:rsidR="00300B68" w:rsidRPr="00433C77" w:rsidRDefault="00300B68" w:rsidP="00433C77">
            <w:pPr>
              <w:tabs>
                <w:tab w:val="clear" w:pos="227"/>
              </w:tabs>
              <w:spacing w:line="240" w:lineRule="auto"/>
              <w:ind w:left="270" w:right="-51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33C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433C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33C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433C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33C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069" w:type="dxa"/>
            <w:vAlign w:val="bottom"/>
          </w:tcPr>
          <w:p w14:paraId="296F7F84" w14:textId="77777777" w:rsidR="00300B68" w:rsidRPr="00433C77" w:rsidRDefault="00300B68" w:rsidP="002E24D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57BC1DF" w14:textId="77777777" w:rsidR="00300B68" w:rsidRPr="00433C77" w:rsidRDefault="00300B68" w:rsidP="002E24DC">
            <w:pPr>
              <w:tabs>
                <w:tab w:val="clear" w:pos="680"/>
              </w:tabs>
              <w:spacing w:line="240" w:lineRule="auto"/>
              <w:ind w:left="-86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3C77">
              <w:rPr>
                <w:rFonts w:ascii="Angsana New" w:hAnsi="Angsana New"/>
                <w:sz w:val="30"/>
                <w:szCs w:val="30"/>
                <w:cs/>
              </w:rPr>
              <w:t>จำนวนเงินที่รายงาน</w:t>
            </w:r>
          </w:p>
        </w:tc>
        <w:tc>
          <w:tcPr>
            <w:tcW w:w="236" w:type="dxa"/>
            <w:vAlign w:val="bottom"/>
          </w:tcPr>
          <w:p w14:paraId="67C95676" w14:textId="77777777" w:rsidR="00300B68" w:rsidRPr="00433C77" w:rsidRDefault="00300B68" w:rsidP="002E24DC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3206CD87" w14:textId="77777777" w:rsidR="00300B68" w:rsidRPr="00433C77" w:rsidRDefault="00300B68" w:rsidP="002E24DC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A0773A8" w14:textId="77777777" w:rsidR="00300B68" w:rsidRPr="00433C77" w:rsidRDefault="00300B68" w:rsidP="002E24DC">
            <w:pPr>
              <w:tabs>
                <w:tab w:val="clear" w:pos="680"/>
              </w:tabs>
              <w:spacing w:line="240" w:lineRule="auto"/>
              <w:ind w:left="-86" w:right="-5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C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1AECD60A" w14:textId="77777777" w:rsidR="00300B68" w:rsidRPr="00433C77" w:rsidRDefault="00300B68" w:rsidP="002E24D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ADC0797" w14:textId="77777777" w:rsidR="00300B68" w:rsidRPr="00433C77" w:rsidRDefault="00300B68" w:rsidP="002E24DC">
            <w:pPr>
              <w:tabs>
                <w:tab w:val="clear" w:pos="907"/>
              </w:tabs>
              <w:spacing w:line="240" w:lineRule="auto"/>
              <w:ind w:left="-86" w:right="-10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C7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433C77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61BEA0C" w14:textId="77777777" w:rsidR="00300B68" w:rsidRPr="00433C77" w:rsidRDefault="00300B68" w:rsidP="002E24D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048" w:type="dxa"/>
            <w:vAlign w:val="bottom"/>
          </w:tcPr>
          <w:p w14:paraId="67EE9F0E" w14:textId="77777777" w:rsidR="00300B68" w:rsidRPr="00433C77" w:rsidRDefault="00300B68" w:rsidP="002E24D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858CDFA" w14:textId="77777777" w:rsidR="00300B68" w:rsidRPr="00433C77" w:rsidRDefault="00300B68" w:rsidP="002E24DC">
            <w:pPr>
              <w:spacing w:line="240" w:lineRule="auto"/>
              <w:ind w:left="-86" w:right="-5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3C77">
              <w:rPr>
                <w:rFonts w:ascii="Angsana New" w:hAnsi="Angsana New"/>
                <w:sz w:val="30"/>
                <w:szCs w:val="30"/>
                <w:cs/>
              </w:rPr>
              <w:t>จำนวนเงินที่รายงาน</w:t>
            </w:r>
          </w:p>
        </w:tc>
        <w:tc>
          <w:tcPr>
            <w:tcW w:w="283" w:type="dxa"/>
            <w:vAlign w:val="bottom"/>
          </w:tcPr>
          <w:p w14:paraId="11E2CD42" w14:textId="77777777" w:rsidR="00300B68" w:rsidRPr="00433C77" w:rsidRDefault="00300B68" w:rsidP="002E24DC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35" w:type="dxa"/>
            <w:vAlign w:val="bottom"/>
          </w:tcPr>
          <w:p w14:paraId="44E923DC" w14:textId="77777777" w:rsidR="00300B68" w:rsidRPr="00433C77" w:rsidRDefault="00300B68" w:rsidP="002E24DC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F118251" w14:textId="77777777" w:rsidR="00300B68" w:rsidRPr="00433C77" w:rsidRDefault="00300B68" w:rsidP="002E24DC">
            <w:pPr>
              <w:tabs>
                <w:tab w:val="clear" w:pos="680"/>
              </w:tabs>
              <w:spacing w:line="240" w:lineRule="auto"/>
              <w:ind w:left="-86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C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41" w:type="dxa"/>
            <w:vAlign w:val="bottom"/>
          </w:tcPr>
          <w:p w14:paraId="1DC13DA3" w14:textId="77777777" w:rsidR="00300B68" w:rsidRPr="00433C77" w:rsidRDefault="00300B68" w:rsidP="002E24D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665263" w14:textId="77777777" w:rsidR="00300B68" w:rsidRPr="00433C77" w:rsidRDefault="00300B68" w:rsidP="00433C77">
            <w:pPr>
              <w:tabs>
                <w:tab w:val="clear" w:pos="907"/>
              </w:tabs>
              <w:spacing w:line="240" w:lineRule="auto"/>
              <w:ind w:left="-86" w:righ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C7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433C77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</w:tr>
      <w:tr w:rsidR="00300B68" w:rsidRPr="00FB7173" w14:paraId="2BFE4602" w14:textId="77777777" w:rsidTr="008C51D0">
        <w:trPr>
          <w:tblHeader/>
        </w:trPr>
        <w:tc>
          <w:tcPr>
            <w:tcW w:w="2376" w:type="dxa"/>
            <w:shd w:val="clear" w:color="auto" w:fill="auto"/>
          </w:tcPr>
          <w:p w14:paraId="3383112A" w14:textId="77777777" w:rsidR="00300B68" w:rsidRPr="00433C77" w:rsidRDefault="00300B68" w:rsidP="002E24D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55" w:type="dxa"/>
            <w:gridSpan w:val="11"/>
          </w:tcPr>
          <w:p w14:paraId="46364B94" w14:textId="77777777" w:rsidR="00300B68" w:rsidRPr="00433C77" w:rsidRDefault="00300B68" w:rsidP="002E24D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33C7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33C7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33C7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00B68" w:rsidRPr="00FB7173" w14:paraId="05466273" w14:textId="77777777" w:rsidTr="00993441">
        <w:tc>
          <w:tcPr>
            <w:tcW w:w="2376" w:type="dxa"/>
            <w:shd w:val="clear" w:color="auto" w:fill="auto"/>
          </w:tcPr>
          <w:p w14:paraId="54D07B04" w14:textId="77777777" w:rsidR="00300B68" w:rsidRPr="00433C77" w:rsidRDefault="00300B68" w:rsidP="002E24DC">
            <w:pPr>
              <w:rPr>
                <w:rFonts w:ascii="Angsana New" w:hAnsi="Angsana New"/>
                <w:sz w:val="30"/>
                <w:szCs w:val="30"/>
              </w:rPr>
            </w:pPr>
            <w:r w:rsidRPr="00433C7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69" w:type="dxa"/>
          </w:tcPr>
          <w:p w14:paraId="5D0C1C72" w14:textId="6A19E533" w:rsidR="00300B68" w:rsidRPr="00433C77" w:rsidRDefault="00E40321" w:rsidP="0099344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4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032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4032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4032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143</w:t>
            </w:r>
          </w:p>
        </w:tc>
        <w:tc>
          <w:tcPr>
            <w:tcW w:w="236" w:type="dxa"/>
          </w:tcPr>
          <w:p w14:paraId="34AC3302" w14:textId="77777777" w:rsidR="00300B68" w:rsidRPr="00433C77" w:rsidRDefault="00300B68" w:rsidP="002E24D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shd w:val="clear" w:color="auto" w:fill="auto"/>
          </w:tcPr>
          <w:p w14:paraId="4D2D954A" w14:textId="0FB4212C" w:rsidR="00300B68" w:rsidRPr="00433C77" w:rsidRDefault="00E40321" w:rsidP="0099344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84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170,440</w:t>
            </w:r>
          </w:p>
        </w:tc>
        <w:tc>
          <w:tcPr>
            <w:tcW w:w="311" w:type="dxa"/>
            <w:shd w:val="clear" w:color="auto" w:fill="auto"/>
          </w:tcPr>
          <w:p w14:paraId="68C50F3F" w14:textId="77777777" w:rsidR="00300B68" w:rsidRPr="00433C77" w:rsidRDefault="00300B68" w:rsidP="002E24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AE6DC25" w14:textId="23AB452D" w:rsidR="00300B68" w:rsidRPr="00433C77" w:rsidRDefault="00E40321" w:rsidP="0099344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11,035,583</w:t>
            </w:r>
          </w:p>
        </w:tc>
        <w:tc>
          <w:tcPr>
            <w:tcW w:w="242" w:type="dxa"/>
            <w:shd w:val="clear" w:color="auto" w:fill="auto"/>
          </w:tcPr>
          <w:p w14:paraId="359865BD" w14:textId="77777777" w:rsidR="00300B68" w:rsidRPr="00433C77" w:rsidRDefault="00300B68" w:rsidP="002E24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3283C586" w14:textId="1613BC86" w:rsidR="00300B68" w:rsidRPr="00433C77" w:rsidRDefault="008C51D0" w:rsidP="0099344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4" w:right="-148"/>
              <w:rPr>
                <w:rFonts w:ascii="Angsana New" w:hAnsi="Angsana New"/>
                <w:sz w:val="30"/>
                <w:szCs w:val="30"/>
              </w:rPr>
            </w:pPr>
            <w:r w:rsidRPr="008C51D0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51D0">
              <w:rPr>
                <w:rFonts w:ascii="Angsana New" w:hAnsi="Angsana New"/>
                <w:sz w:val="30"/>
                <w:szCs w:val="30"/>
              </w:rPr>
              <w:t>805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51D0">
              <w:rPr>
                <w:rFonts w:ascii="Angsana New" w:hAnsi="Angsana New"/>
                <w:sz w:val="30"/>
                <w:szCs w:val="30"/>
              </w:rPr>
              <w:t>077</w:t>
            </w:r>
          </w:p>
        </w:tc>
        <w:tc>
          <w:tcPr>
            <w:tcW w:w="283" w:type="dxa"/>
          </w:tcPr>
          <w:p w14:paraId="043D728F" w14:textId="77777777" w:rsidR="00300B68" w:rsidRPr="00433C77" w:rsidRDefault="00300B68" w:rsidP="002E24D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460995D" w14:textId="38F84427" w:rsidR="00300B68" w:rsidRPr="00433C77" w:rsidRDefault="00734EB4" w:rsidP="0099344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4" w:right="-1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170,440</w:t>
            </w:r>
          </w:p>
        </w:tc>
        <w:tc>
          <w:tcPr>
            <w:tcW w:w="241" w:type="dxa"/>
          </w:tcPr>
          <w:p w14:paraId="48E84E37" w14:textId="77777777" w:rsidR="00300B68" w:rsidRPr="00433C77" w:rsidRDefault="00300B68" w:rsidP="002E24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30D6E1F" w14:textId="5B41FE6D" w:rsidR="00300B68" w:rsidRPr="00433C77" w:rsidRDefault="00734EB4" w:rsidP="0099344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10,975,517</w:t>
            </w:r>
          </w:p>
        </w:tc>
      </w:tr>
      <w:tr w:rsidR="00300B68" w:rsidRPr="00FB7173" w14:paraId="509E922E" w14:textId="77777777" w:rsidTr="00993441">
        <w:trPr>
          <w:trHeight w:val="80"/>
        </w:trPr>
        <w:tc>
          <w:tcPr>
            <w:tcW w:w="2376" w:type="dxa"/>
            <w:shd w:val="clear" w:color="auto" w:fill="auto"/>
          </w:tcPr>
          <w:p w14:paraId="783B7851" w14:textId="77777777" w:rsidR="00300B68" w:rsidRPr="00433C77" w:rsidRDefault="00300B68" w:rsidP="002E24D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3C77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69" w:type="dxa"/>
          </w:tcPr>
          <w:p w14:paraId="1C83B184" w14:textId="58ADC295" w:rsidR="00300B68" w:rsidRPr="00E40321" w:rsidRDefault="00E40321" w:rsidP="0099344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4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032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40321">
              <w:rPr>
                <w:rFonts w:ascii="Angsana New" w:hAnsi="Angsana New"/>
                <w:sz w:val="30"/>
                <w:szCs w:val="30"/>
                <w:lang w:val="en-US" w:bidi="th-TH"/>
              </w:rPr>
              <w:t>611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40321">
              <w:rPr>
                <w:rFonts w:ascii="Angsana New" w:hAnsi="Angsana New"/>
                <w:sz w:val="30"/>
                <w:szCs w:val="30"/>
                <w:lang w:val="en-US" w:bidi="th-TH"/>
              </w:rPr>
              <w:t>989</w:t>
            </w:r>
          </w:p>
        </w:tc>
        <w:tc>
          <w:tcPr>
            <w:tcW w:w="236" w:type="dxa"/>
          </w:tcPr>
          <w:p w14:paraId="033DD2A0" w14:textId="77777777" w:rsidR="00300B68" w:rsidRPr="00E40321" w:rsidRDefault="00300B68" w:rsidP="002E24D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0" w:type="dxa"/>
            <w:shd w:val="clear" w:color="auto" w:fill="auto"/>
          </w:tcPr>
          <w:p w14:paraId="75C5E40B" w14:textId="53AE54EF" w:rsidR="00300B68" w:rsidRPr="00433C77" w:rsidRDefault="00E40321" w:rsidP="0099344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84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170,440</w:t>
            </w:r>
          </w:p>
        </w:tc>
        <w:tc>
          <w:tcPr>
            <w:tcW w:w="311" w:type="dxa"/>
            <w:shd w:val="clear" w:color="auto" w:fill="auto"/>
          </w:tcPr>
          <w:p w14:paraId="43CA6260" w14:textId="77777777" w:rsidR="00300B68" w:rsidRPr="00433C77" w:rsidRDefault="00300B68" w:rsidP="002E24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462CC854" w14:textId="02B0CC95" w:rsidR="00300B68" w:rsidRPr="00433C77" w:rsidRDefault="00E40321" w:rsidP="0099344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2,782,429</w:t>
            </w:r>
          </w:p>
        </w:tc>
        <w:tc>
          <w:tcPr>
            <w:tcW w:w="242" w:type="dxa"/>
            <w:shd w:val="clear" w:color="auto" w:fill="auto"/>
          </w:tcPr>
          <w:p w14:paraId="3F0E14FC" w14:textId="77777777" w:rsidR="00300B68" w:rsidRPr="00433C77" w:rsidRDefault="00300B68" w:rsidP="002E24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1A47D28D" w14:textId="7657AF27" w:rsidR="00300B68" w:rsidRPr="008C51D0" w:rsidRDefault="000214CC" w:rsidP="0099344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84" w:right="-1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14C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93441">
              <w:rPr>
                <w:rFonts w:ascii="Angsana New" w:hAnsi="Angsana New"/>
                <w:sz w:val="30"/>
                <w:szCs w:val="30"/>
              </w:rPr>
              <w:t>604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214CC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  <w:tc>
          <w:tcPr>
            <w:tcW w:w="283" w:type="dxa"/>
          </w:tcPr>
          <w:p w14:paraId="50653E3E" w14:textId="77777777" w:rsidR="00300B68" w:rsidRPr="00433C77" w:rsidRDefault="00300B68" w:rsidP="002E24D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711B440" w14:textId="749DFFB9" w:rsidR="00300B68" w:rsidRPr="00734EB4" w:rsidRDefault="00734EB4" w:rsidP="0099344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4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170,440</w:t>
            </w:r>
          </w:p>
        </w:tc>
        <w:tc>
          <w:tcPr>
            <w:tcW w:w="241" w:type="dxa"/>
          </w:tcPr>
          <w:p w14:paraId="5D3CF262" w14:textId="77777777" w:rsidR="00300B68" w:rsidRPr="00433C77" w:rsidRDefault="00300B68" w:rsidP="002E24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62B9277" w14:textId="5CD055C5" w:rsidR="00300B68" w:rsidRPr="00433C77" w:rsidRDefault="000214CC" w:rsidP="0099344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2,774,502</w:t>
            </w:r>
          </w:p>
        </w:tc>
      </w:tr>
    </w:tbl>
    <w:p w14:paraId="6E5ADC54" w14:textId="77777777" w:rsidR="00300B68" w:rsidRPr="00433C77" w:rsidRDefault="00300B68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2EC378C1" w14:textId="77777777" w:rsidR="00E64F07" w:rsidRPr="00C1266B" w:rsidRDefault="0016320B" w:rsidP="00C55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C55503" w:rsidRPr="00C1266B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1BFC4FDE" w14:textId="77777777" w:rsidR="00E64F07" w:rsidRPr="00433C77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3990C3A0" w14:textId="5E74DAF5" w:rsidR="00E64F07" w:rsidRPr="00C1266B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C1266B">
        <w:rPr>
          <w:rFonts w:ascii="Angsana New" w:hAnsi="Angsana New"/>
          <w:sz w:val="30"/>
          <w:szCs w:val="30"/>
          <w:cs/>
          <w:lang w:val="en-US" w:bidi="th-TH"/>
        </w:rPr>
        <w:t>นโยบายการบัญชีที่นำเสนอดังต่อไปนี้ได้ถือปฏิบัติโดยสม่ำเสมอสำหรับงบการเงินทุกรอบ</w:t>
      </w:r>
      <w:r w:rsidR="00791C03" w:rsidRPr="00C1266B">
        <w:rPr>
          <w:rFonts w:ascii="Angsana New" w:hAnsi="Angsana New"/>
          <w:sz w:val="30"/>
          <w:szCs w:val="30"/>
          <w:cs/>
          <w:lang w:val="en-US" w:bidi="th-TH"/>
        </w:rPr>
        <w:t>ระยะเวลา</w:t>
      </w:r>
      <w:r w:rsidRPr="00C1266B">
        <w:rPr>
          <w:rFonts w:ascii="Angsana New" w:hAnsi="Angsana New"/>
          <w:sz w:val="30"/>
          <w:szCs w:val="30"/>
          <w:cs/>
          <w:lang w:val="en-US" w:bidi="th-TH"/>
        </w:rPr>
        <w:t>ที่รายงาน</w:t>
      </w:r>
      <w:r w:rsidR="00C50CEE" w:rsidRPr="00C50CEE">
        <w:rPr>
          <w:rFonts w:ascii="Angsana New" w:hAnsi="Angsana New"/>
          <w:sz w:val="30"/>
          <w:szCs w:val="30"/>
          <w:cs/>
          <w:lang w:val="en-US" w:bidi="th-TH"/>
        </w:rPr>
        <w:t xml:space="preserve">ยกเว้นที่ได้กล่าวไว้ในหมายเหตุข้อ </w:t>
      </w:r>
      <w:r w:rsidR="00993441">
        <w:rPr>
          <w:rFonts w:ascii="Angsana New" w:hAnsi="Angsana New"/>
          <w:sz w:val="30"/>
          <w:szCs w:val="30"/>
          <w:lang w:val="en-US" w:bidi="th-TH"/>
        </w:rPr>
        <w:t>3</w:t>
      </w:r>
    </w:p>
    <w:p w14:paraId="01ADB203" w14:textId="77777777" w:rsidR="00E64F07" w:rsidRPr="00433C77" w:rsidRDefault="00E64F07" w:rsidP="00BC34B5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7F92CB3E" w14:textId="77777777" w:rsidR="00E64F07" w:rsidRPr="00C1266B" w:rsidRDefault="00E64F07" w:rsidP="00BC34B5">
      <w:pPr>
        <w:pStyle w:val="BodyText2"/>
        <w:tabs>
          <w:tab w:val="left" w:pos="540"/>
        </w:tabs>
        <w:ind w:left="0" w:firstLine="0"/>
        <w:rPr>
          <w:rFonts w:ascii="Angsana New" w:hAnsi="Angsana New"/>
          <w:b/>
          <w:bCs/>
          <w:i/>
          <w:iCs/>
          <w:sz w:val="30"/>
          <w:szCs w:val="30"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เกณฑ์ในการจัดทำงบการเงินรวม</w:t>
      </w:r>
    </w:p>
    <w:p w14:paraId="3D8C0588" w14:textId="77777777" w:rsidR="00E64F07" w:rsidRPr="00433C77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3FBD147D" w14:textId="77777777" w:rsidR="00E64F07" w:rsidRDefault="00E64F07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 และบริษัทย่อย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 xml:space="preserve">(รวมกันเรียกว่า </w:t>
      </w:r>
      <w:r w:rsidRPr="00C1266B">
        <w:rPr>
          <w:rFonts w:ascii="Angsana New" w:hAnsi="Angsana New"/>
          <w:sz w:val="30"/>
          <w:szCs w:val="30"/>
        </w:rPr>
        <w:t>“</w:t>
      </w:r>
      <w:r w:rsidRPr="00C1266B">
        <w:rPr>
          <w:rFonts w:ascii="Angsana New" w:hAnsi="Angsana New"/>
          <w:sz w:val="30"/>
          <w:szCs w:val="30"/>
          <w:cs/>
        </w:rPr>
        <w:t>กลุ่มบริษัท</w:t>
      </w:r>
      <w:r w:rsidRPr="00C1266B">
        <w:rPr>
          <w:rFonts w:ascii="Angsana New" w:hAnsi="Angsana New"/>
          <w:sz w:val="30"/>
          <w:szCs w:val="30"/>
        </w:rPr>
        <w:t>”</w:t>
      </w:r>
      <w:r w:rsidRPr="00C1266B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และส่วนได้เสียของกลุ่มบริษัทในบริษัทร่วม</w:t>
      </w:r>
    </w:p>
    <w:p w14:paraId="53C7D055" w14:textId="77777777" w:rsidR="00786B02" w:rsidRPr="00433C77" w:rsidRDefault="00786B02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33902D50" w14:textId="77777777" w:rsidR="00852669" w:rsidRPr="00433C77" w:rsidRDefault="00852669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3D272723" w14:textId="77777777" w:rsidR="00852669" w:rsidRPr="00433C77" w:rsidRDefault="00852669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221531B9" w14:textId="77777777" w:rsidR="00852669" w:rsidRPr="00433C77" w:rsidRDefault="00852669" w:rsidP="00852669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433C77">
        <w:rPr>
          <w:rFonts w:ascii="Angsana New" w:hAnsi="Angsana New"/>
          <w:sz w:val="30"/>
          <w:szCs w:val="30"/>
        </w:rPr>
        <w:t xml:space="preserve"> </w:t>
      </w:r>
      <w:r w:rsidRPr="00433C77">
        <w:rPr>
          <w:rFonts w:ascii="Angsana New" w:hAnsi="Angsana New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433C77">
        <w:rPr>
          <w:rFonts w:ascii="Angsana New" w:hAnsi="Angsana New"/>
          <w:sz w:val="30"/>
          <w:szCs w:val="30"/>
        </w:rPr>
        <w:t xml:space="preserve"> </w:t>
      </w:r>
      <w:r w:rsidRPr="00433C77">
        <w:rPr>
          <w:rFonts w:ascii="Angsana New" w:hAnsi="Angsana New"/>
          <w:sz w:val="30"/>
          <w:szCs w:val="30"/>
          <w:cs/>
        </w:rPr>
        <w:t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</w:t>
      </w:r>
    </w:p>
    <w:p w14:paraId="22214F0A" w14:textId="77777777" w:rsidR="00852669" w:rsidRPr="00433C77" w:rsidRDefault="00852669" w:rsidP="00852669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2E1FB63" w14:textId="77777777" w:rsidR="00852669" w:rsidRPr="00852669" w:rsidRDefault="00852669" w:rsidP="00852669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433C77">
        <w:rPr>
          <w:rFonts w:ascii="Angsana New" w:hAnsi="Angsana New"/>
          <w:sz w:val="30"/>
          <w:szCs w:val="30"/>
        </w:rPr>
        <w:t xml:space="preserve"> </w:t>
      </w:r>
      <w:r w:rsidRPr="00433C77">
        <w:rPr>
          <w:rFonts w:ascii="Angsana New" w:hAnsi="Angsana New"/>
          <w:sz w:val="30"/>
          <w:szCs w:val="30"/>
          <w:cs/>
        </w:rPr>
        <w:t>จนถึงวันที่การควบคุมสิ้นสุด</w:t>
      </w:r>
    </w:p>
    <w:p w14:paraId="6275ED1D" w14:textId="77777777" w:rsidR="00E64F07" w:rsidRPr="00C1266B" w:rsidRDefault="00CD24C1" w:rsidP="00A96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lastRenderedPageBreak/>
        <w:tab/>
      </w:r>
      <w:r w:rsidR="00E64F07" w:rsidRPr="00C1266B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61165DF4" w14:textId="77777777" w:rsidR="00E64F07" w:rsidRPr="00C1266B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21F537A" w14:textId="77777777" w:rsidR="00E014E6" w:rsidRPr="00C1266B" w:rsidRDefault="00E64F07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</w:t>
      </w:r>
      <w:r w:rsidR="00FD3F05" w:rsidRPr="00C1266B">
        <w:rPr>
          <w:rFonts w:ascii="Angsana New" w:hAnsi="Angsana New"/>
          <w:sz w:val="30"/>
          <w:szCs w:val="30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C1266B">
        <w:rPr>
          <w:rFonts w:ascii="Angsana New" w:hAnsi="Angsana New"/>
          <w:sz w:val="30"/>
          <w:szCs w:val="30"/>
          <w:cs/>
        </w:rPr>
        <w:t xml:space="preserve"> งบการเงินของบริษัทย่อยได้รวมอยู่ในงบการเงินรวม</w:t>
      </w:r>
      <w:r w:rsidR="00DC7AB5"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76D23021" w14:textId="77777777" w:rsidR="00DC7AB5" w:rsidRPr="00C1266B" w:rsidRDefault="00DC7AB5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788D66C2" w14:textId="77777777" w:rsidR="00FD3F05" w:rsidRPr="00C1266B" w:rsidRDefault="007A0562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การสูญเสียการควบ</w:t>
      </w:r>
      <w:r w:rsidR="00FD3F05" w:rsidRPr="00C1266B">
        <w:rPr>
          <w:rFonts w:ascii="Angsana New" w:hAnsi="Angsana New"/>
          <w:i/>
          <w:iCs/>
          <w:sz w:val="30"/>
          <w:szCs w:val="30"/>
          <w:cs/>
        </w:rPr>
        <w:t>ค</w:t>
      </w:r>
      <w:r w:rsidRPr="00C1266B">
        <w:rPr>
          <w:rFonts w:ascii="Angsana New" w:hAnsi="Angsana New"/>
          <w:i/>
          <w:iCs/>
          <w:sz w:val="30"/>
          <w:szCs w:val="30"/>
          <w:cs/>
        </w:rPr>
        <w:t>ุ</w:t>
      </w:r>
      <w:r w:rsidR="00FD3F05" w:rsidRPr="00C1266B">
        <w:rPr>
          <w:rFonts w:ascii="Angsana New" w:hAnsi="Angsana New"/>
          <w:i/>
          <w:iCs/>
          <w:sz w:val="30"/>
          <w:szCs w:val="30"/>
          <w:cs/>
        </w:rPr>
        <w:t>ม</w:t>
      </w:r>
    </w:p>
    <w:p w14:paraId="63AC1B95" w14:textId="77777777" w:rsidR="00FD3F05" w:rsidRPr="00C1266B" w:rsidRDefault="00FD3F05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CAB0DC0" w14:textId="77777777" w:rsidR="00FD3F05" w:rsidRDefault="00FD3F05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 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93B6ACC" w14:textId="77777777" w:rsidR="00B10CC5" w:rsidRPr="00C1266B" w:rsidRDefault="00B10CC5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677CEB19" w14:textId="77777777" w:rsidR="00E64F07" w:rsidRPr="00C1266B" w:rsidRDefault="00FD3F05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3E5419DD" w14:textId="77777777" w:rsidR="00FD3F05" w:rsidRPr="00C1266B" w:rsidRDefault="00FD3F05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B710FD2" w14:textId="77777777" w:rsidR="00440940" w:rsidRPr="00C1266B" w:rsidRDefault="00D605AB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ส่วนได้เสีย</w:t>
      </w:r>
      <w:r w:rsidRPr="00C1266B">
        <w:rPr>
          <w:rFonts w:ascii="Angsana New"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C1266B">
        <w:rPr>
          <w:rFonts w:ascii="Angsana New" w:hAnsi="Angsana New"/>
          <w:sz w:val="30"/>
          <w:szCs w:val="30"/>
          <w:cs/>
        </w:rPr>
        <w:t xml:space="preserve"> ประกอบด้วยส่วนได้เสียในบริษัทร่วม</w:t>
      </w:r>
    </w:p>
    <w:p w14:paraId="7B78D1A3" w14:textId="77777777" w:rsidR="00D605AB" w:rsidRPr="00C1266B" w:rsidRDefault="00D605AB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650F5F10" w14:textId="77777777" w:rsidR="00440940" w:rsidRPr="00C1266B" w:rsidRDefault="00440940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บริษัทร่วมเป็นกิจการที่กลุ่</w:t>
      </w:r>
      <w:r w:rsidR="00310C3E" w:rsidRPr="00C1266B">
        <w:rPr>
          <w:rFonts w:ascii="Angsana New" w:hAnsi="Angsana New"/>
          <w:sz w:val="30"/>
          <w:szCs w:val="30"/>
          <w:cs/>
        </w:rPr>
        <w:t>มบริษัทมีอิทธิพลอย่างมีนัยสำคัญ</w:t>
      </w:r>
      <w:r w:rsidRPr="00C1266B">
        <w:rPr>
          <w:rFonts w:ascii="Angsana New" w:hAnsi="Angsana New"/>
          <w:sz w:val="30"/>
          <w:szCs w:val="30"/>
          <w:cs/>
        </w:rPr>
        <w:t>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19BEC49A" w14:textId="77777777" w:rsidR="00440940" w:rsidRPr="00C1266B" w:rsidRDefault="00440940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46890EFA" w14:textId="77777777" w:rsidR="0003369B" w:rsidRPr="00C1266B" w:rsidRDefault="00440940" w:rsidP="00191732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ส่วนได้เสียในบริษัทร่วมบันทึกตามบัญชีส่วนได้เสีย โดยรับรู้รายการเมื่อเริ่มแรกด้วยราคาทุนซึ่งรวมถึงต้นทุนการทำ</w:t>
      </w:r>
      <w:r w:rsidR="00684534" w:rsidRPr="00C1266B">
        <w:rPr>
          <w:rFonts w:ascii="Angsana New" w:hAnsi="Angsana New"/>
          <w:sz w:val="30"/>
          <w:szCs w:val="30"/>
          <w:cs/>
        </w:rPr>
        <w:t>รายการ ภายหลังการรับรู้รายการเริ่</w:t>
      </w:r>
      <w:r w:rsidRPr="00C1266B">
        <w:rPr>
          <w:rFonts w:ascii="Angsana New" w:hAnsi="Angsana New"/>
          <w:sz w:val="30"/>
          <w:szCs w:val="30"/>
          <w:cs/>
        </w:rPr>
        <w:t>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="00310C3E" w:rsidRPr="00C1266B">
        <w:rPr>
          <w:rFonts w:ascii="Angsana New" w:hAnsi="Angsana New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จะถูกบันทึกในงบการเงินรวมในถึงวันที่กลุ่มบริษัทสูญเสียความมีอิทธิพลอย่างมีนัยสำคัญ</w:t>
      </w:r>
    </w:p>
    <w:p w14:paraId="13106E28" w14:textId="77777777" w:rsidR="00D605AB" w:rsidRPr="00433C77" w:rsidRDefault="00D605AB" w:rsidP="00191732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785EA621" w14:textId="77777777" w:rsidR="00E64F07" w:rsidRPr="00C1266B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C1266B">
        <w:rPr>
          <w:rFonts w:ascii="Angsana New" w:hAnsi="Angsana New"/>
          <w:i/>
          <w:iCs/>
          <w:sz w:val="30"/>
          <w:szCs w:val="30"/>
          <w:cs/>
          <w:lang w:bidi="th-TH"/>
        </w:rPr>
        <w:t>การตัดรายการในงบการเงินรวม</w:t>
      </w:r>
    </w:p>
    <w:p w14:paraId="621849A1" w14:textId="77777777" w:rsidR="0052741D" w:rsidRPr="00C1266B" w:rsidRDefault="0052741D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8CD9940" w14:textId="77777777" w:rsidR="009964F6" w:rsidRPr="00852669" w:rsidRDefault="00E64F07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852669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</w:t>
      </w:r>
      <w:r w:rsidR="00310C3E" w:rsidRPr="00852669">
        <w:rPr>
          <w:rFonts w:ascii="Angsana New" w:hAnsi="Angsana New"/>
          <w:sz w:val="30"/>
          <w:szCs w:val="30"/>
          <w:cs/>
        </w:rPr>
        <w:t xml:space="preserve"> </w:t>
      </w:r>
      <w:r w:rsidRPr="00852669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="006701F2" w:rsidRPr="00852669">
        <w:rPr>
          <w:rFonts w:ascii="Angsana New" w:hAnsi="Angsana New"/>
          <w:sz w:val="30"/>
          <w:szCs w:val="30"/>
        </w:rPr>
        <w:t xml:space="preserve"> </w:t>
      </w:r>
      <w:r w:rsidRPr="00852669">
        <w:rPr>
          <w:rFonts w:ascii="Angsana New" w:hAnsi="Angsana New"/>
          <w:sz w:val="30"/>
          <w:szCs w:val="30"/>
          <w:cs/>
        </w:rPr>
        <w:t>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27D1E70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(ข)</w:t>
      </w: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เงินตราต่างประเทศ</w:t>
      </w:r>
    </w:p>
    <w:p w14:paraId="7505A7FE" w14:textId="77777777" w:rsidR="00E64F07" w:rsidRPr="004420C2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50ABE65" w14:textId="77777777" w:rsidR="00E64F07" w:rsidRPr="00C1266B" w:rsidRDefault="00E64F07" w:rsidP="00BC34B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38372419" w14:textId="77777777" w:rsidR="00E64F07" w:rsidRPr="004420C2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670B337" w14:textId="77777777" w:rsidR="00E64F07" w:rsidRPr="00C1266B" w:rsidRDefault="00E64F07" w:rsidP="00BC34B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รายการบัญชีที่เป็น</w:t>
      </w:r>
      <w:r w:rsidR="00723808" w:rsidRPr="00C1266B">
        <w:rPr>
          <w:rFonts w:ascii="Angsana New" w:hAnsi="Angsana New"/>
          <w:sz w:val="30"/>
          <w:szCs w:val="30"/>
          <w:cs/>
        </w:rPr>
        <w:t>เงินตราต่างประเทศแปลงค่าเป็นสก</w:t>
      </w:r>
      <w:r w:rsidR="00D9094F" w:rsidRPr="00C1266B">
        <w:rPr>
          <w:rFonts w:ascii="Angsana New" w:hAnsi="Angsana New"/>
          <w:sz w:val="30"/>
          <w:szCs w:val="30"/>
          <w:cs/>
        </w:rPr>
        <w:t>ุลเงินที่ใช้ในการดำเนินงาน</w:t>
      </w:r>
      <w:r w:rsidR="001B4751" w:rsidRPr="00C1266B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="009A45EB" w:rsidRPr="00C1266B">
        <w:rPr>
          <w:rFonts w:ascii="Angsana New" w:hAnsi="Angsana New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1C98208C" w14:textId="77777777" w:rsidR="00E64F07" w:rsidRPr="004420C2" w:rsidRDefault="00E64F07" w:rsidP="004420C2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13254CFD" w14:textId="77777777" w:rsidR="00E64F07" w:rsidRPr="00C1266B" w:rsidRDefault="00E64F07" w:rsidP="00BC34B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C1266B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</w:t>
      </w:r>
      <w:r w:rsidR="00CE1DE8" w:rsidRPr="00C1266B">
        <w:rPr>
          <w:rFonts w:ascii="Angsana New" w:hAnsi="Angsana New"/>
          <w:sz w:val="30"/>
          <w:szCs w:val="30"/>
          <w:cs/>
        </w:rPr>
        <w:t xml:space="preserve"> วันที่รายงาน แปลงค่าเป็นสกุลเงินที่ใช้ในการดำเนินงาน</w:t>
      </w:r>
      <w:r w:rsidRPr="00C1266B">
        <w:rPr>
          <w:rFonts w:ascii="Angsana New" w:hAnsi="Angsana New"/>
          <w:sz w:val="30"/>
          <w:szCs w:val="30"/>
          <w:cs/>
        </w:rPr>
        <w:t>โดยใช้อัตราแลกเปลี่ยน ณ วัน</w:t>
      </w:r>
      <w:r w:rsidR="00D9094F" w:rsidRPr="00C1266B">
        <w:rPr>
          <w:rFonts w:ascii="Angsana New" w:hAnsi="Angsana New"/>
          <w:sz w:val="30"/>
          <w:szCs w:val="30"/>
          <w:cs/>
        </w:rPr>
        <w:t>นั้น</w:t>
      </w:r>
    </w:p>
    <w:p w14:paraId="19074D3F" w14:textId="77777777" w:rsidR="000218F2" w:rsidRPr="004420C2" w:rsidRDefault="000218F2" w:rsidP="004420C2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82B1A5D" w14:textId="77777777" w:rsidR="00E64F07" w:rsidRPr="00C1266B" w:rsidRDefault="00E64F07" w:rsidP="00BC34B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</w:t>
      </w:r>
      <w:r w:rsidR="00CE1DE8" w:rsidRPr="00C1266B">
        <w:rPr>
          <w:rFonts w:ascii="Angsana New" w:hAnsi="Angsana New"/>
          <w:sz w:val="30"/>
          <w:szCs w:val="30"/>
          <w:cs/>
        </w:rPr>
        <w:t>ฑ์ราคาทุนเดิม แปลงค่าเป็นสกุลที่ใช้ในการดำเนินงาน</w:t>
      </w:r>
      <w:r w:rsidRPr="00C1266B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389F4FA1" w14:textId="77777777" w:rsidR="000218F2" w:rsidRPr="004420C2" w:rsidRDefault="000218F2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2BEB844" w14:textId="72412FEE" w:rsidR="001B4751" w:rsidRPr="00433C77" w:rsidRDefault="001B4751" w:rsidP="00B03F32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  <w:r w:rsidRPr="00C1266B">
        <w:rPr>
          <w:rFonts w:ascii="Angsana New" w:hAnsi="Angsana New"/>
          <w:color w:val="000000"/>
          <w:sz w:val="30"/>
          <w:szCs w:val="30"/>
          <w:cs/>
          <w:lang w:bidi="th-TH"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79AFEE4D" w14:textId="77777777" w:rsidR="00B03F32" w:rsidRPr="004420C2" w:rsidRDefault="00B03F32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D560BDD" w14:textId="77777777" w:rsidR="000218F2" w:rsidRPr="00433C77" w:rsidRDefault="009A45EB" w:rsidP="00BC34B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433C77">
        <w:rPr>
          <w:rFonts w:ascii="Angsana New" w:hAnsi="Angsana New"/>
          <w:i/>
          <w:iCs/>
          <w:sz w:val="30"/>
          <w:szCs w:val="30"/>
          <w:cs/>
        </w:rPr>
        <w:t>หน่วยงาน</w:t>
      </w:r>
      <w:r w:rsidR="000218F2" w:rsidRPr="00433C77">
        <w:rPr>
          <w:rFonts w:ascii="Angsana New" w:hAnsi="Angsana New"/>
          <w:i/>
          <w:iCs/>
          <w:sz w:val="30"/>
          <w:szCs w:val="30"/>
          <w:cs/>
        </w:rPr>
        <w:t>ในต่างประเทศ</w:t>
      </w:r>
    </w:p>
    <w:p w14:paraId="1911FBEC" w14:textId="77777777" w:rsidR="000218F2" w:rsidRPr="004420C2" w:rsidRDefault="000218F2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1FA5018" w14:textId="77777777" w:rsidR="000218F2" w:rsidRPr="00433C77" w:rsidRDefault="000218F2" w:rsidP="00BC34B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t>สินทรัพย์และหนี้สินของ</w:t>
      </w:r>
      <w:r w:rsidR="009A45EB" w:rsidRPr="00433C77">
        <w:rPr>
          <w:rFonts w:ascii="Angsana New" w:hAnsi="Angsana New"/>
          <w:sz w:val="30"/>
          <w:szCs w:val="30"/>
          <w:cs/>
        </w:rPr>
        <w:t>หน่วยงาน</w:t>
      </w:r>
      <w:r w:rsidRPr="00433C77">
        <w:rPr>
          <w:rFonts w:ascii="Angsana New" w:hAnsi="Angsana New"/>
          <w:sz w:val="30"/>
          <w:szCs w:val="30"/>
          <w:cs/>
        </w:rPr>
        <w:t>ในต่างประเทศแปลงค่าเป็นเงินบาทโดยใช้อัตราแลกเปลี่ยน ณ วันที่รายงาน</w:t>
      </w:r>
    </w:p>
    <w:p w14:paraId="5ADF8DDF" w14:textId="77777777" w:rsidR="000218F2" w:rsidRPr="004420C2" w:rsidRDefault="000218F2" w:rsidP="004420C2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D528618" w14:textId="77777777" w:rsidR="000218F2" w:rsidRPr="00433C77" w:rsidRDefault="000218F2" w:rsidP="00BC34B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433C77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="009A45EB" w:rsidRPr="00433C77">
        <w:rPr>
          <w:rFonts w:ascii="Angsana New" w:hAnsi="Angsana New"/>
          <w:sz w:val="30"/>
          <w:szCs w:val="30"/>
          <w:cs/>
        </w:rPr>
        <w:t>หน่วยงาน</w:t>
      </w:r>
      <w:r w:rsidRPr="00433C77">
        <w:rPr>
          <w:rFonts w:ascii="Angsana New" w:hAnsi="Angsana New"/>
          <w:sz w:val="30"/>
          <w:szCs w:val="30"/>
          <w:cs/>
        </w:rPr>
        <w:t>ในต่างประเทศแปลงค่าเป็นเงินบาทโดยใช้อัตราแลกเปลี่ยนถัวเฉลี่ย</w:t>
      </w:r>
      <w:r w:rsidR="007C2DF5" w:rsidRPr="00433C77">
        <w:rPr>
          <w:rFonts w:ascii="Angsana New" w:hAnsi="Angsana New"/>
          <w:sz w:val="30"/>
          <w:szCs w:val="30"/>
          <w:cs/>
        </w:rPr>
        <w:t>ที่ใกล้เคียงกับอัตรา</w:t>
      </w:r>
      <w:r w:rsidR="00B03F32" w:rsidRPr="00433C77">
        <w:rPr>
          <w:rFonts w:ascii="Angsana New" w:hAnsi="Angsana New"/>
          <w:sz w:val="30"/>
          <w:szCs w:val="30"/>
          <w:cs/>
        </w:rPr>
        <w:t>แลกเปลี่ยน</w:t>
      </w:r>
      <w:r w:rsidR="00DB03FB" w:rsidRPr="00433C77">
        <w:rPr>
          <w:rFonts w:ascii="Angsana New" w:hAnsi="Angsana New"/>
          <w:sz w:val="30"/>
          <w:szCs w:val="30"/>
        </w:rPr>
        <w:t xml:space="preserve"> </w:t>
      </w:r>
      <w:r w:rsidR="007C2DF5" w:rsidRPr="00433C77">
        <w:rPr>
          <w:rFonts w:ascii="Angsana New" w:hAnsi="Angsana New"/>
          <w:sz w:val="30"/>
          <w:szCs w:val="30"/>
          <w:cs/>
        </w:rPr>
        <w:t>ณ วันที่เกิดรายการ</w:t>
      </w:r>
    </w:p>
    <w:p w14:paraId="71EF17A3" w14:textId="77777777" w:rsidR="000218F2" w:rsidRPr="004420C2" w:rsidRDefault="000218F2" w:rsidP="004420C2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C6ACF02" w14:textId="77777777" w:rsidR="00101BB3" w:rsidRPr="00C1266B" w:rsidRDefault="000218F2" w:rsidP="00BC34B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</w:t>
      </w:r>
      <w:r w:rsidRPr="00C1266B">
        <w:rPr>
          <w:rFonts w:ascii="Angsana New" w:hAnsi="Angsana New"/>
          <w:sz w:val="30"/>
          <w:szCs w:val="30"/>
          <w:cs/>
        </w:rPr>
        <w:t>แปลงค่า</w:t>
      </w:r>
      <w:r w:rsidR="00B03F32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บันทึกใน</w:t>
      </w:r>
      <w:r w:rsidR="006B00DA" w:rsidRPr="00C1266B">
        <w:rPr>
          <w:rFonts w:ascii="Angsana New" w:hAnsi="Angsana New"/>
          <w:sz w:val="30"/>
          <w:szCs w:val="30"/>
          <w:cs/>
        </w:rPr>
        <w:t>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2894773D" w14:textId="77777777" w:rsidR="00D605AB" w:rsidRPr="004420C2" w:rsidRDefault="00D605AB" w:rsidP="004420C2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2AF2E35" w14:textId="04F40662" w:rsidR="000218F2" w:rsidRDefault="00101BB3" w:rsidP="00BC34B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="008B41E1" w:rsidRPr="00C1266B">
        <w:rPr>
          <w:rFonts w:ascii="Angsana New" w:hAnsi="Angsana New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</w:t>
      </w:r>
      <w:r w:rsidR="008B41E1" w:rsidRPr="00C1266B">
        <w:rPr>
          <w:rFonts w:ascii="Angsana New" w:hAnsi="Angsana New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ผลสะสมต้องถูกปันสัดส่วนให้กับส่วนของผู้ถือหุ้นที่ไม่มีอำนาจควบคุม</w:t>
      </w:r>
    </w:p>
    <w:p w14:paraId="20A59AAC" w14:textId="0C2B6D63" w:rsidR="004420C2" w:rsidRDefault="004420C2" w:rsidP="00BC34B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9102B94" w14:textId="77777777" w:rsidR="004420C2" w:rsidRPr="00C1266B" w:rsidRDefault="004420C2" w:rsidP="00BC34B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58C994B" w14:textId="77777777" w:rsidR="006B00DA" w:rsidRPr="00433C77" w:rsidRDefault="006B00D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2DE1BD9F" w14:textId="77777777" w:rsidR="00DC7AB5" w:rsidRPr="00433C77" w:rsidRDefault="00DC7AB5" w:rsidP="00BC34B5">
      <w:pPr>
        <w:pStyle w:val="BodyText2"/>
        <w:tabs>
          <w:tab w:val="left" w:pos="540"/>
        </w:tabs>
        <w:ind w:left="547" w:right="43" w:firstLine="0"/>
        <w:jc w:val="thaiDistribute"/>
        <w:rPr>
          <w:rFonts w:ascii="Angsana New" w:hAnsi="Angsana New"/>
          <w:sz w:val="28"/>
          <w:szCs w:val="28"/>
        </w:rPr>
      </w:pPr>
    </w:p>
    <w:p w14:paraId="48343B7A" w14:textId="77777777" w:rsidR="00E64F07" w:rsidRPr="00433C77" w:rsidRDefault="007C2DF5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433C77">
        <w:rPr>
          <w:rFonts w:ascii="Angsana New" w:hAnsi="Angsana New"/>
          <w:b/>
          <w:bCs/>
          <w:cs/>
          <w:lang w:val="th-TH"/>
        </w:rPr>
        <w:t>(</w:t>
      </w:r>
      <w:r w:rsidRPr="00433C77">
        <w:rPr>
          <w:rFonts w:ascii="Angsana New" w:hAnsi="Angsana New"/>
          <w:b/>
          <w:bCs/>
          <w:cs/>
        </w:rPr>
        <w:t>ค</w:t>
      </w:r>
      <w:r w:rsidR="00E64F07" w:rsidRPr="00433C77">
        <w:rPr>
          <w:rFonts w:ascii="Angsana New" w:hAnsi="Angsana New"/>
          <w:b/>
          <w:bCs/>
          <w:cs/>
          <w:lang w:val="th-TH"/>
        </w:rPr>
        <w:t>)</w:t>
      </w:r>
      <w:r w:rsidR="00E64F07" w:rsidRPr="00433C77">
        <w:rPr>
          <w:rFonts w:ascii="Angsana New" w:hAnsi="Angsana New"/>
          <w:b/>
          <w:bCs/>
          <w:cs/>
          <w:lang w:val="th-TH"/>
        </w:rPr>
        <w:tab/>
        <w:t>เงินสดและรายการเทียบเท่าเงินสด</w:t>
      </w:r>
    </w:p>
    <w:p w14:paraId="16DA9270" w14:textId="77777777" w:rsidR="00E64F07" w:rsidRPr="00433C7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5A30815E" w14:textId="77777777" w:rsidR="00CC0EA5" w:rsidRPr="00433C7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6B00DA" w:rsidRPr="00433C77">
        <w:rPr>
          <w:rFonts w:ascii="Angsana New" w:hAnsi="Angsana New"/>
          <w:sz w:val="30"/>
          <w:szCs w:val="30"/>
          <w:cs/>
        </w:rPr>
        <w:t>ในงบกระแสเงินสด</w:t>
      </w:r>
      <w:r w:rsidRPr="00433C77">
        <w:rPr>
          <w:rFonts w:ascii="Angsana New" w:hAnsi="Angsana New"/>
          <w:sz w:val="30"/>
          <w:szCs w:val="30"/>
          <w:cs/>
        </w:rPr>
        <w:t>ประกอบด้วย ยอดเงินสด</w:t>
      </w:r>
      <w:r w:rsidR="001B4751" w:rsidRPr="00433C77">
        <w:rPr>
          <w:rFonts w:ascii="Angsana New" w:hAnsi="Angsana New"/>
          <w:sz w:val="30"/>
          <w:szCs w:val="30"/>
          <w:cs/>
        </w:rPr>
        <w:t>และ</w:t>
      </w:r>
      <w:r w:rsidRPr="00433C77">
        <w:rPr>
          <w:rFonts w:ascii="Angsana New" w:hAnsi="Angsana New"/>
          <w:sz w:val="30"/>
          <w:szCs w:val="30"/>
          <w:cs/>
        </w:rPr>
        <w:t>ยอดเง</w:t>
      </w:r>
      <w:r w:rsidR="006B00DA" w:rsidRPr="00433C77">
        <w:rPr>
          <w:rFonts w:ascii="Angsana New" w:hAnsi="Angsana New"/>
          <w:sz w:val="30"/>
          <w:szCs w:val="30"/>
          <w:cs/>
        </w:rPr>
        <w:t xml:space="preserve">ินฝากธนาคารประเภทเผื่อเรียก </w:t>
      </w:r>
      <w:r w:rsidRPr="00433C77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</w:t>
      </w:r>
      <w:r w:rsidR="006701F2" w:rsidRPr="00433C77">
        <w:rPr>
          <w:rFonts w:ascii="Angsana New" w:hAnsi="Angsana New"/>
          <w:sz w:val="30"/>
          <w:szCs w:val="30"/>
          <w:cs/>
        </w:rPr>
        <w:t>เงินสดและ</w:t>
      </w:r>
      <w:r w:rsidRPr="00433C77">
        <w:rPr>
          <w:rFonts w:ascii="Angsana New" w:hAnsi="Angsana New"/>
          <w:sz w:val="30"/>
          <w:szCs w:val="30"/>
          <w:cs/>
        </w:rPr>
        <w:t>รายการเทียบเท่าเงินสดในงบกระแสเงินสด</w:t>
      </w:r>
    </w:p>
    <w:p w14:paraId="11DFD336" w14:textId="77777777" w:rsidR="00A96C85" w:rsidRPr="00433C77" w:rsidRDefault="00A96C8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2B66CD9" w14:textId="77777777" w:rsidR="00E64F07" w:rsidRPr="00433C77" w:rsidRDefault="007C2DF5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433C77">
        <w:rPr>
          <w:rFonts w:ascii="Angsana New" w:hAnsi="Angsana New"/>
          <w:b/>
          <w:bCs/>
          <w:cs/>
          <w:lang w:val="th-TH"/>
        </w:rPr>
        <w:t>(ง</w:t>
      </w:r>
      <w:r w:rsidR="00E64F07" w:rsidRPr="00433C77">
        <w:rPr>
          <w:rFonts w:ascii="Angsana New" w:hAnsi="Angsana New"/>
          <w:b/>
          <w:bCs/>
          <w:cs/>
          <w:lang w:val="th-TH"/>
        </w:rPr>
        <w:t>)</w:t>
      </w:r>
      <w:r w:rsidR="00E64F07" w:rsidRPr="00433C77">
        <w:rPr>
          <w:rFonts w:ascii="Angsana New" w:hAnsi="Angsana New"/>
          <w:b/>
          <w:bCs/>
          <w:cs/>
          <w:lang w:val="th-TH"/>
        </w:rPr>
        <w:tab/>
        <w:t>ลูกหนี้</w:t>
      </w:r>
      <w:r w:rsidR="00CC014C" w:rsidRPr="00433C77">
        <w:rPr>
          <w:rFonts w:ascii="Angsana New" w:hAnsi="Angsana New"/>
          <w:b/>
          <w:bCs/>
          <w:cs/>
          <w:lang w:val="th-TH"/>
        </w:rPr>
        <w:t>การค้า</w:t>
      </w:r>
      <w:r w:rsidR="002209E2" w:rsidRPr="00433C77">
        <w:rPr>
          <w:rFonts w:ascii="Angsana New" w:hAnsi="Angsana New" w:hint="cs"/>
          <w:b/>
          <w:bCs/>
          <w:cs/>
          <w:lang w:val="th-TH"/>
        </w:rPr>
        <w:t xml:space="preserve"> </w:t>
      </w:r>
      <w:r w:rsidR="00CC014C" w:rsidRPr="00433C77">
        <w:rPr>
          <w:rFonts w:ascii="Angsana New" w:hAnsi="Angsana New"/>
          <w:b/>
          <w:bCs/>
          <w:cs/>
          <w:lang w:val="th-TH"/>
        </w:rPr>
        <w:t>ลูกหนี้อื่น</w:t>
      </w:r>
      <w:r w:rsidR="002209E2" w:rsidRPr="00433C77">
        <w:rPr>
          <w:rFonts w:ascii="Angsana New" w:hAnsi="Angsana New"/>
          <w:b/>
          <w:bCs/>
          <w:cs/>
          <w:lang w:val="th-TH"/>
        </w:rPr>
        <w:t>และสินทรัพย์ที่เกิดจากสัญญา</w:t>
      </w:r>
    </w:p>
    <w:p w14:paraId="3B7A9D72" w14:textId="77777777" w:rsidR="00E64F07" w:rsidRPr="00433C7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69F6E55E" w14:textId="77777777" w:rsidR="002209E2" w:rsidRPr="00433C77" w:rsidRDefault="002209E2" w:rsidP="002209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3FCA47E0" w14:textId="77777777" w:rsidR="002209E2" w:rsidRPr="00433C77" w:rsidRDefault="002209E2" w:rsidP="0022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4E343876" w14:textId="41CA7B42" w:rsidR="002209E2" w:rsidRPr="00433C77" w:rsidRDefault="002209E2" w:rsidP="002209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t xml:space="preserve">ลูกหนี้แสดงในราคาตามใบแจ้งหนี้หักค่าเผื่อหนี้สงสัยจะสูญ ซึ่งประเมินโดยการวิเคราะห์ประวัติการชำระหนี้ </w:t>
      </w:r>
      <w:r w:rsidR="004420C2">
        <w:rPr>
          <w:rFonts w:ascii="Angsana New" w:hAnsi="Angsana New"/>
          <w:sz w:val="30"/>
          <w:szCs w:val="30"/>
        </w:rPr>
        <w:br/>
      </w:r>
      <w:r w:rsidRPr="00433C77">
        <w:rPr>
          <w:rFonts w:ascii="Angsana New" w:hAnsi="Angsana New"/>
          <w:sz w:val="30"/>
          <w:szCs w:val="30"/>
          <w:cs/>
        </w:rPr>
        <w:t>หนี้สูญจะถูกตัดจำหน่ายเมื่อเกิดขึ้น</w:t>
      </w:r>
    </w:p>
    <w:p w14:paraId="4466E9C6" w14:textId="77777777" w:rsidR="002209E2" w:rsidRPr="00433C77" w:rsidRDefault="002209E2" w:rsidP="002209E2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3B2321C7" w14:textId="77777777" w:rsidR="002E26B8" w:rsidRPr="00433C77" w:rsidRDefault="002209E2" w:rsidP="0022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4DD3A8C2" w14:textId="77777777" w:rsidR="00CC014C" w:rsidRPr="00433C77" w:rsidRDefault="00CC014C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BFDEFAB" w14:textId="77777777" w:rsidR="00E64F07" w:rsidRPr="00433C77" w:rsidRDefault="007C2DF5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433C77">
        <w:rPr>
          <w:rFonts w:ascii="Angsana New" w:hAnsi="Angsana New"/>
          <w:b/>
          <w:bCs/>
          <w:cs/>
          <w:lang w:val="th-TH"/>
        </w:rPr>
        <w:t>(จ</w:t>
      </w:r>
      <w:r w:rsidR="00E64F07" w:rsidRPr="00433C77">
        <w:rPr>
          <w:rFonts w:ascii="Angsana New" w:hAnsi="Angsana New"/>
          <w:b/>
          <w:bCs/>
          <w:cs/>
          <w:lang w:val="th-TH"/>
        </w:rPr>
        <w:t>)</w:t>
      </w:r>
      <w:r w:rsidR="00E64F07" w:rsidRPr="00433C77">
        <w:rPr>
          <w:rFonts w:ascii="Angsana New" w:hAnsi="Angsana New"/>
          <w:b/>
          <w:bCs/>
          <w:cs/>
          <w:lang w:val="th-TH"/>
        </w:rPr>
        <w:tab/>
        <w:t>สินค้าคงเหลือ</w:t>
      </w:r>
    </w:p>
    <w:p w14:paraId="67E0611D" w14:textId="77777777" w:rsidR="00E64F07" w:rsidRPr="00433C7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25FA8841" w14:textId="77777777" w:rsidR="00E64F07" w:rsidRPr="00433C7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t>สินค้าคงเหลือ</w:t>
      </w:r>
      <w:r w:rsidR="00D605AB" w:rsidRPr="00433C7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433C77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1749DC9D" w14:textId="77777777" w:rsidR="00E64F07" w:rsidRPr="00433C7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07A132F4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t>ต้นทุนของสิ</w:t>
      </w:r>
      <w:r w:rsidR="00AD45F3" w:rsidRPr="00433C77">
        <w:rPr>
          <w:rFonts w:ascii="Angsana New" w:hAnsi="Angsana New"/>
          <w:sz w:val="30"/>
          <w:szCs w:val="30"/>
          <w:cs/>
        </w:rPr>
        <w:t>นค้าสำเร็จรูป สินค้าระหว่างผลิต</w:t>
      </w:r>
      <w:r w:rsidR="00892E25" w:rsidRPr="00433C77">
        <w:rPr>
          <w:rFonts w:ascii="Angsana New" w:hAnsi="Angsana New"/>
          <w:sz w:val="30"/>
          <w:szCs w:val="30"/>
          <w:cs/>
        </w:rPr>
        <w:t xml:space="preserve"> </w:t>
      </w:r>
      <w:r w:rsidR="00194235" w:rsidRPr="00433C77">
        <w:rPr>
          <w:rFonts w:ascii="Angsana New" w:hAnsi="Angsana New"/>
          <w:sz w:val="30"/>
          <w:szCs w:val="30"/>
          <w:cs/>
        </w:rPr>
        <w:t>และ</w:t>
      </w:r>
      <w:r w:rsidRPr="00433C77">
        <w:rPr>
          <w:rFonts w:ascii="Angsana New" w:hAnsi="Angsana New"/>
          <w:sz w:val="30"/>
          <w:szCs w:val="30"/>
          <w:cs/>
        </w:rPr>
        <w:t>วัสดุอื่นๆ คำนวณโดยใช้วิธ</w:t>
      </w:r>
      <w:r w:rsidR="007059D1" w:rsidRPr="00433C77">
        <w:rPr>
          <w:rFonts w:ascii="Angsana New" w:hAnsi="Angsana New"/>
          <w:sz w:val="30"/>
          <w:szCs w:val="30"/>
          <w:cs/>
        </w:rPr>
        <w:t>ีถัวเฉลี่ยถ่วงน้ำหนัก</w:t>
      </w:r>
      <w:r w:rsidR="00AC30CF" w:rsidRPr="00433C77">
        <w:rPr>
          <w:rFonts w:ascii="Angsana New" w:hAnsi="Angsana New" w:hint="cs"/>
          <w:sz w:val="30"/>
          <w:szCs w:val="30"/>
          <w:cs/>
        </w:rPr>
        <w:t xml:space="preserve"> </w:t>
      </w:r>
      <w:r w:rsidR="007059D1" w:rsidRPr="00433C77">
        <w:rPr>
          <w:rFonts w:ascii="Angsana New" w:hAnsi="Angsana New"/>
          <w:sz w:val="30"/>
          <w:szCs w:val="30"/>
          <w:cs/>
        </w:rPr>
        <w:t>วัตถุดิบ</w:t>
      </w:r>
      <w:r w:rsidR="00CA726A" w:rsidRPr="00433C77">
        <w:rPr>
          <w:rFonts w:ascii="Angsana New" w:hAnsi="Angsana New"/>
          <w:sz w:val="30"/>
          <w:szCs w:val="30"/>
          <w:cs/>
        </w:rPr>
        <w:t xml:space="preserve"> </w:t>
      </w:r>
      <w:r w:rsidR="00F17D04" w:rsidRPr="00433C77">
        <w:rPr>
          <w:rFonts w:ascii="Angsana New" w:hAnsi="Angsana New"/>
          <w:sz w:val="30"/>
          <w:szCs w:val="30"/>
          <w:cs/>
        </w:rPr>
        <w:t>วัสดุ</w:t>
      </w:r>
      <w:r w:rsidR="00AD45F3" w:rsidRPr="00433C77">
        <w:rPr>
          <w:rFonts w:ascii="Angsana New" w:hAnsi="Angsana New"/>
          <w:sz w:val="30"/>
          <w:szCs w:val="30"/>
          <w:cs/>
        </w:rPr>
        <w:t>และอะไหล่คงเหลือ</w:t>
      </w:r>
      <w:r w:rsidRPr="00433C77">
        <w:rPr>
          <w:rFonts w:ascii="Angsana New" w:hAnsi="Angsana New"/>
          <w:sz w:val="30"/>
          <w:szCs w:val="30"/>
          <w:cs/>
        </w:rPr>
        <w:t>คำนวณโดยใช้วิธีถัวเฉลี่ยเคลื่อนที่ ต้นทุนสินค้าประกอบด้วย</w:t>
      </w:r>
      <w:r w:rsidR="00AC30CF" w:rsidRPr="00433C77">
        <w:rPr>
          <w:rFonts w:ascii="Angsana New" w:hAnsi="Angsana New" w:hint="cs"/>
          <w:sz w:val="30"/>
          <w:szCs w:val="30"/>
          <w:cs/>
        </w:rPr>
        <w:t>ราคา</w:t>
      </w:r>
      <w:r w:rsidR="00C46EEF" w:rsidRPr="00433C77">
        <w:rPr>
          <w:rFonts w:ascii="Angsana New" w:hAnsi="Angsana New"/>
          <w:sz w:val="30"/>
          <w:szCs w:val="30"/>
          <w:cs/>
        </w:rPr>
        <w:t>ทุนที่ซื้อ ต้นทุนแปลงสภาพ</w:t>
      </w:r>
      <w:r w:rsidRPr="00433C77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 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4E2C6BCB" w14:textId="77777777" w:rsidR="00E64F07" w:rsidRPr="00821020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19302A95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lastRenderedPageBreak/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 โดยประมาณในการขาย</w:t>
      </w:r>
    </w:p>
    <w:p w14:paraId="67DE55D1" w14:textId="77777777" w:rsidR="00E64F07" w:rsidRPr="00821020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78F1BE6" w14:textId="77777777" w:rsidR="0003369B" w:rsidRPr="00741731" w:rsidRDefault="00E64F07" w:rsidP="00420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1731">
        <w:rPr>
          <w:rFonts w:ascii="Angsana New" w:hAnsi="Angsana New"/>
          <w:sz w:val="30"/>
          <w:szCs w:val="30"/>
          <w:cs/>
        </w:rPr>
        <w:t>กลุ่มบริษัทบันทึกค่าเผื่อมูลค่าสินค้าล</w:t>
      </w:r>
      <w:r w:rsidR="005B2139" w:rsidRPr="00741731">
        <w:rPr>
          <w:rFonts w:ascii="Angsana New" w:hAnsi="Angsana New"/>
          <w:sz w:val="30"/>
          <w:szCs w:val="30"/>
          <w:cs/>
        </w:rPr>
        <w:t>ดลง สำหรับสินค้าที่เสื่อมคุณภาพ</w:t>
      </w:r>
      <w:r w:rsidRPr="00741731">
        <w:rPr>
          <w:rFonts w:ascii="Angsana New" w:hAnsi="Angsana New"/>
          <w:sz w:val="30"/>
          <w:szCs w:val="30"/>
          <w:cs/>
        </w:rPr>
        <w:t>และล้าสมัย</w:t>
      </w:r>
    </w:p>
    <w:p w14:paraId="282E32C1" w14:textId="77777777" w:rsidR="003513B9" w:rsidRPr="00821020" w:rsidRDefault="003513B9" w:rsidP="00821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F5DD4AF" w14:textId="77777777" w:rsidR="00E64F07" w:rsidRPr="00C1266B" w:rsidRDefault="007C2DF5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C1266B">
        <w:rPr>
          <w:rFonts w:ascii="Angsana New" w:hAnsi="Angsana New"/>
          <w:b/>
          <w:bCs/>
          <w:cs/>
          <w:lang w:val="th-TH"/>
        </w:rPr>
        <w:t>(</w:t>
      </w:r>
      <w:r w:rsidR="006A3B74" w:rsidRPr="00C1266B">
        <w:rPr>
          <w:rFonts w:ascii="Angsana New" w:hAnsi="Angsana New"/>
          <w:b/>
          <w:bCs/>
          <w:cs/>
          <w:lang w:val="th-TH"/>
        </w:rPr>
        <w:t>ฉ</w:t>
      </w:r>
      <w:r w:rsidR="00E64F07" w:rsidRPr="00C1266B">
        <w:rPr>
          <w:rFonts w:ascii="Angsana New" w:hAnsi="Angsana New"/>
          <w:b/>
          <w:bCs/>
          <w:cs/>
          <w:lang w:val="th-TH"/>
        </w:rPr>
        <w:t>)</w:t>
      </w:r>
      <w:r w:rsidR="00E64F07" w:rsidRPr="00C1266B">
        <w:rPr>
          <w:rFonts w:ascii="Angsana New" w:hAnsi="Angsana New"/>
          <w:b/>
          <w:bCs/>
          <w:cs/>
          <w:lang w:val="th-TH"/>
        </w:rPr>
        <w:tab/>
        <w:t>เงินลงทุน</w:t>
      </w:r>
    </w:p>
    <w:p w14:paraId="1DB4E464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FAA8740" w14:textId="77777777" w:rsidR="00E64F07" w:rsidRPr="00C1266B" w:rsidRDefault="003850E9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เงินลงทุนในบริษัทร่วมและบริษัทย่อย</w:t>
      </w:r>
    </w:p>
    <w:p w14:paraId="0C138190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35E2696" w14:textId="77777777" w:rsidR="00E64F07" w:rsidRPr="00741731" w:rsidRDefault="003850E9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1731">
        <w:rPr>
          <w:rFonts w:ascii="Angsana New" w:hAnsi="Angsana New"/>
          <w:sz w:val="30"/>
          <w:szCs w:val="30"/>
          <w:cs/>
        </w:rPr>
        <w:t>เงินลงทุนในบริษัทร่วมและบริษัทย่อย</w:t>
      </w:r>
      <w:r w:rsidR="00E64F07" w:rsidRPr="00741731">
        <w:rPr>
          <w:rFonts w:ascii="Angsana New" w:hAnsi="Angsana New"/>
          <w:sz w:val="30"/>
          <w:szCs w:val="30"/>
          <w:cs/>
        </w:rPr>
        <w:t xml:space="preserve">ในงบการเงินเฉพาะกิจการของบริษัท บันทึกบัญชีโดยใช้วิธีราคาทุน </w:t>
      </w:r>
      <w:r w:rsidR="00821020">
        <w:rPr>
          <w:rFonts w:ascii="Angsana New" w:hAnsi="Angsana New"/>
          <w:sz w:val="30"/>
          <w:szCs w:val="30"/>
        </w:rPr>
        <w:br/>
      </w:r>
      <w:r w:rsidR="00E64F07" w:rsidRPr="00741731">
        <w:rPr>
          <w:rFonts w:ascii="Angsana New" w:hAnsi="Angsana New"/>
          <w:sz w:val="30"/>
          <w:szCs w:val="30"/>
          <w:cs/>
        </w:rPr>
        <w:t>ส่วนการบันทึกบัญชีเงินลงทุนในบริษัทร่วมในงบการเงินรวมใช้วิธีส่วนได้เสีย</w:t>
      </w:r>
    </w:p>
    <w:p w14:paraId="2DFB27F4" w14:textId="77777777" w:rsidR="008F7662" w:rsidRPr="00821020" w:rsidRDefault="008F766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17387EDB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เงินลงทุนใน</w:t>
      </w:r>
      <w:r w:rsidR="008A34F1" w:rsidRPr="00C1266B">
        <w:rPr>
          <w:rFonts w:ascii="Angsana New" w:hAnsi="Angsana New"/>
          <w:i/>
          <w:iCs/>
          <w:sz w:val="30"/>
          <w:szCs w:val="30"/>
          <w:cs/>
        </w:rPr>
        <w:t>ตราสารทุน</w:t>
      </w:r>
    </w:p>
    <w:p w14:paraId="6D674869" w14:textId="77777777" w:rsidR="0052796E" w:rsidRPr="00C1266B" w:rsidRDefault="0052796E" w:rsidP="00821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E51CE78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ตราสารทุนซึ่งเป็</w:t>
      </w:r>
      <w:r w:rsidR="002E3BAA" w:rsidRPr="00C1266B">
        <w:rPr>
          <w:rFonts w:ascii="Angsana New" w:hAnsi="Angsana New"/>
          <w:sz w:val="30"/>
          <w:szCs w:val="30"/>
          <w:cs/>
        </w:rPr>
        <w:t>นหลักทรัพย์ในความต้องการของตลาด</w:t>
      </w:r>
      <w:r w:rsidRPr="00C1266B">
        <w:rPr>
          <w:rFonts w:ascii="Angsana New" w:hAnsi="Angsana New"/>
          <w:sz w:val="30"/>
          <w:szCs w:val="30"/>
          <w:cs/>
        </w:rPr>
        <w:t>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</w:t>
      </w:r>
      <w:r w:rsidR="008410B2" w:rsidRPr="00C1266B">
        <w:rPr>
          <w:rFonts w:ascii="Angsana New" w:hAnsi="Angsana New"/>
          <w:sz w:val="30"/>
          <w:szCs w:val="30"/>
          <w:cs/>
        </w:rPr>
        <w:t>และผลต่างจากสกุลเงินตราต่างประ</w:t>
      </w:r>
      <w:r w:rsidR="002E3BAA" w:rsidRPr="00C1266B">
        <w:rPr>
          <w:rFonts w:ascii="Angsana New" w:hAnsi="Angsana New"/>
          <w:sz w:val="30"/>
          <w:szCs w:val="30"/>
          <w:cs/>
        </w:rPr>
        <w:t>เ</w:t>
      </w:r>
      <w:r w:rsidR="008410B2" w:rsidRPr="00C1266B">
        <w:rPr>
          <w:rFonts w:ascii="Angsana New" w:hAnsi="Angsana New"/>
          <w:sz w:val="30"/>
          <w:szCs w:val="30"/>
          <w:cs/>
        </w:rPr>
        <w:t>ท</w:t>
      </w:r>
      <w:r w:rsidR="002E3BAA" w:rsidRPr="00C1266B">
        <w:rPr>
          <w:rFonts w:ascii="Angsana New" w:hAnsi="Angsana New"/>
          <w:sz w:val="30"/>
          <w:szCs w:val="30"/>
          <w:cs/>
        </w:rPr>
        <w:t>ศของรายการที่เป็นตัวเงิน</w:t>
      </w:r>
      <w:r w:rsidR="009E491A" w:rsidRPr="00C1266B">
        <w:rPr>
          <w:rFonts w:ascii="Angsana New" w:hAnsi="Angsana New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บันทึกโดยตรงในส่วนของผู้ถือหุ้น ส่วนผลขาดทุนจากการด้อยค่า</w:t>
      </w:r>
      <w:r w:rsidR="002E3BAA" w:rsidRPr="00C1266B">
        <w:rPr>
          <w:rFonts w:ascii="Angsana New" w:hAnsi="Angsana New"/>
          <w:sz w:val="30"/>
          <w:szCs w:val="30"/>
          <w:cs/>
        </w:rPr>
        <w:t>และผลต่างจากการแลกเปลี่ยนเงินตราต่างประเทศ</w:t>
      </w:r>
      <w:r w:rsidRPr="00C1266B">
        <w:rPr>
          <w:rFonts w:ascii="Angsana New" w:hAnsi="Angsana New"/>
          <w:sz w:val="30"/>
          <w:szCs w:val="30"/>
          <w:cs/>
        </w:rPr>
        <w:t>รับรู้ในกำไรหรือขาดทุน เมื่อมีการตัดจำหน่ายเงินลงทุนจะรับรู้ผลกำไรหรือขาดทุนสะสมที่เคยบันทึ</w:t>
      </w:r>
      <w:r w:rsidR="006B00DA" w:rsidRPr="00C1266B">
        <w:rPr>
          <w:rFonts w:ascii="Angsana New" w:hAnsi="Angsana New"/>
          <w:sz w:val="30"/>
          <w:szCs w:val="30"/>
          <w:cs/>
        </w:rPr>
        <w:t>กในส่วนของผู้ถือหุ้นโดยตรงเข้า</w:t>
      </w:r>
      <w:r w:rsidRPr="00C1266B">
        <w:rPr>
          <w:rFonts w:ascii="Angsana New" w:hAnsi="Angsana New"/>
          <w:sz w:val="30"/>
          <w:szCs w:val="30"/>
          <w:cs/>
        </w:rPr>
        <w:t>กำไรหรือขาดทุน</w:t>
      </w:r>
    </w:p>
    <w:p w14:paraId="136AA1D8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CCFA38C" w14:textId="77777777" w:rsidR="004A3AD7" w:rsidRDefault="00E64F07" w:rsidP="004A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44C22805" w14:textId="77777777" w:rsidR="004A3AD7" w:rsidRDefault="004A3AD7" w:rsidP="00821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78632E3" w14:textId="77777777" w:rsidR="00E64F07" w:rsidRPr="00C1266B" w:rsidRDefault="00E64F07" w:rsidP="004A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14:paraId="225B1DF6" w14:textId="77777777" w:rsidR="006A6867" w:rsidRPr="004A3AD7" w:rsidRDefault="006A6867" w:rsidP="00821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C9924A3" w14:textId="77777777" w:rsidR="00E64F07" w:rsidRPr="00C1266B" w:rsidRDefault="00CB0D8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ab/>
      </w:r>
      <w:r w:rsidR="00E64F07" w:rsidRPr="00C1266B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3A1F3285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9E1DFB9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49509A04" w14:textId="77777777" w:rsidR="00E06421" w:rsidRPr="00C1266B" w:rsidRDefault="00E06421" w:rsidP="00821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431752E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11329105" w14:textId="77777777" w:rsidR="005F7BC2" w:rsidRPr="004A3AD7" w:rsidRDefault="005F7BC2" w:rsidP="00821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4AA2495" w14:textId="77777777" w:rsidR="00574676" w:rsidRPr="00C1266B" w:rsidRDefault="007C2DF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6A3B74" w:rsidRPr="00C1266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="00C46EEF"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C46EEF"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574676"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2E4A390E" w14:textId="77777777" w:rsidR="00574676" w:rsidRPr="008C284A" w:rsidRDefault="00574676" w:rsidP="00162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07B8827" w14:textId="77777777" w:rsidR="00574676" w:rsidRDefault="00574676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</w:t>
      </w:r>
      <w:r w:rsidR="003850E9" w:rsidRPr="00C1266B">
        <w:rPr>
          <w:rFonts w:ascii="Angsana New" w:hAnsi="Angsana New"/>
          <w:sz w:val="30"/>
          <w:szCs w:val="30"/>
          <w:cs/>
        </w:rPr>
        <w:t>งาน</w:t>
      </w:r>
    </w:p>
    <w:p w14:paraId="4E23379A" w14:textId="77777777" w:rsidR="004A3AD7" w:rsidRPr="008C284A" w:rsidRDefault="004A3AD7" w:rsidP="008C2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18FD77" w14:textId="77777777" w:rsidR="00B510A1" w:rsidRPr="00C1266B" w:rsidRDefault="009622B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</w:t>
      </w:r>
      <w:r w:rsidR="004A3AD7">
        <w:rPr>
          <w:rFonts w:ascii="Angsana New" w:hAnsi="Angsana New" w:hint="cs"/>
          <w:sz w:val="30"/>
          <w:szCs w:val="30"/>
          <w:cs/>
        </w:rPr>
        <w:t xml:space="preserve"> </w:t>
      </w:r>
      <w:r w:rsidR="008C284A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การเปลี่ยนแปลงในมูลค่ายุติธรรมบันทึกในกำไรหรือขาดทุน</w:t>
      </w:r>
    </w:p>
    <w:p w14:paraId="31C09500" w14:textId="77777777" w:rsidR="007C14D6" w:rsidRPr="008C284A" w:rsidRDefault="007C14D6" w:rsidP="008C2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20E183" w14:textId="77777777" w:rsidR="009622B5" w:rsidRPr="00C1266B" w:rsidRDefault="009622B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C78477D" w14:textId="77777777" w:rsidR="00C8218B" w:rsidRPr="008C284A" w:rsidRDefault="00C8218B" w:rsidP="008C2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D5B6BA3" w14:textId="77777777" w:rsidR="00551FBF" w:rsidRPr="00C1266B" w:rsidRDefault="00551FBF" w:rsidP="00431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673D3543" w14:textId="77777777" w:rsidR="00A96C85" w:rsidRPr="008C284A" w:rsidRDefault="00A96C85" w:rsidP="008C2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2313EA8" w14:textId="77777777" w:rsidR="00E64F07" w:rsidRPr="00C1266B" w:rsidRDefault="007C2DF5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C1266B">
        <w:rPr>
          <w:rFonts w:ascii="Angsana New" w:hAnsi="Angsana New"/>
          <w:b/>
          <w:bCs/>
          <w:cs/>
          <w:lang w:val="th-TH"/>
        </w:rPr>
        <w:t>(</w:t>
      </w:r>
      <w:r w:rsidR="002D358B" w:rsidRPr="00C1266B">
        <w:rPr>
          <w:rFonts w:ascii="Angsana New" w:hAnsi="Angsana New"/>
          <w:b/>
          <w:bCs/>
          <w:i w:val="0"/>
          <w:iCs w:val="0"/>
          <w:cs/>
        </w:rPr>
        <w:t>ซ</w:t>
      </w:r>
      <w:r w:rsidR="00E64F07" w:rsidRPr="00C1266B">
        <w:rPr>
          <w:rFonts w:ascii="Angsana New" w:hAnsi="Angsana New"/>
          <w:b/>
          <w:bCs/>
          <w:cs/>
          <w:lang w:val="th-TH"/>
        </w:rPr>
        <w:t>)</w:t>
      </w:r>
      <w:r w:rsidR="00E64F07" w:rsidRPr="00C1266B">
        <w:rPr>
          <w:rFonts w:ascii="Angsana New" w:hAnsi="Angsana New"/>
          <w:b/>
          <w:bCs/>
          <w:cs/>
          <w:lang w:val="th-TH"/>
        </w:rPr>
        <w:tab/>
        <w:t>ที่ดิน อาคารและอุปกรณ์</w:t>
      </w:r>
    </w:p>
    <w:p w14:paraId="263D7B6A" w14:textId="77777777" w:rsidR="00E64F07" w:rsidRPr="008C284A" w:rsidRDefault="00E64F07" w:rsidP="008C2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FB456D2" w14:textId="77777777" w:rsidR="00E64F07" w:rsidRPr="00C1266B" w:rsidRDefault="009622B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</w:t>
      </w:r>
      <w:r w:rsidR="00E64F07" w:rsidRPr="00C1266B">
        <w:rPr>
          <w:rFonts w:ascii="Angsana New" w:hAnsi="Angsana New"/>
          <w:i/>
          <w:iCs/>
          <w:sz w:val="30"/>
          <w:szCs w:val="30"/>
          <w:cs/>
        </w:rPr>
        <w:t>ดมูลค่า</w:t>
      </w:r>
    </w:p>
    <w:p w14:paraId="64736A70" w14:textId="77777777" w:rsidR="00162916" w:rsidRPr="008C284A" w:rsidRDefault="00162916" w:rsidP="008C2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C734B6" w14:textId="77777777" w:rsidR="00162916" w:rsidRPr="00C1266B" w:rsidRDefault="00162916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1266B">
        <w:rPr>
          <w:rFonts w:ascii="Angsana New" w:hAnsi="Angsana New" w:hint="cs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73E04C9" w14:textId="77777777" w:rsidR="00E64F07" w:rsidRPr="008C284A" w:rsidRDefault="00E64F07" w:rsidP="008C2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14A3E40" w14:textId="77777777" w:rsidR="00E64F0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ที่ดิน อาคารและ</w:t>
      </w:r>
      <w:r w:rsidRPr="008C284A">
        <w:rPr>
          <w:rFonts w:ascii="Angsana New" w:hAnsi="Angsana New"/>
          <w:sz w:val="30"/>
          <w:szCs w:val="30"/>
          <w:cs/>
        </w:rPr>
        <w:t>อุปกรณ์</w:t>
      </w:r>
      <w:r w:rsidR="004E14C0" w:rsidRPr="008C284A">
        <w:rPr>
          <w:rFonts w:ascii="Angsana New" w:hAnsi="Angsana New"/>
          <w:sz w:val="30"/>
          <w:szCs w:val="30"/>
          <w:cs/>
        </w:rPr>
        <w:t>วัดมูลค่า</w:t>
      </w:r>
      <w:r w:rsidRPr="008C284A">
        <w:rPr>
          <w:rFonts w:ascii="Angsana New" w:hAnsi="Angsana New"/>
          <w:sz w:val="30"/>
          <w:szCs w:val="30"/>
          <w:cs/>
        </w:rPr>
        <w:t>ด้วยราคา</w:t>
      </w:r>
      <w:r w:rsidRPr="00C1266B">
        <w:rPr>
          <w:rFonts w:ascii="Angsana New" w:hAnsi="Angsana New"/>
          <w:sz w:val="30"/>
          <w:szCs w:val="30"/>
          <w:cs/>
        </w:rPr>
        <w:t>ทุนหักค่าเสื่อมราคาสะสม ค่าเผ</w:t>
      </w:r>
      <w:r w:rsidR="001B4751" w:rsidRPr="00C1266B">
        <w:rPr>
          <w:rFonts w:ascii="Angsana New" w:hAnsi="Angsana New"/>
          <w:sz w:val="30"/>
          <w:szCs w:val="30"/>
          <w:cs/>
        </w:rPr>
        <w:t>ื่ออุปกรณ์ส่งเสริมการตลาดสูญหาย</w:t>
      </w:r>
      <w:r w:rsidRPr="00C1266B">
        <w:rPr>
          <w:rFonts w:ascii="Angsana New" w:hAnsi="Angsana New"/>
          <w:sz w:val="30"/>
          <w:szCs w:val="30"/>
          <w:cs/>
        </w:rPr>
        <w:t>และขาดทุนจากการด้อยค่า ยกเว้นที่ดินที่แสดงด้วยราคาที่ตีใหม่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</w:t>
      </w:r>
      <w:r w:rsidR="000D53B8" w:rsidRPr="00C1266B">
        <w:rPr>
          <w:rFonts w:ascii="Angsana New" w:hAnsi="Angsana New"/>
          <w:sz w:val="30"/>
          <w:szCs w:val="30"/>
          <w:cs/>
        </w:rPr>
        <w:t>ผื่อการด้อยค่า</w:t>
      </w:r>
      <w:r w:rsidR="006701F2" w:rsidRPr="00C1266B">
        <w:rPr>
          <w:rFonts w:ascii="Angsana New" w:hAnsi="Angsana New"/>
          <w:sz w:val="30"/>
          <w:szCs w:val="30"/>
          <w:cs/>
        </w:rPr>
        <w:t>ของ</w:t>
      </w:r>
      <w:r w:rsidR="000D53B8" w:rsidRPr="00C1266B">
        <w:rPr>
          <w:rFonts w:ascii="Angsana New" w:hAnsi="Angsana New"/>
          <w:sz w:val="30"/>
          <w:szCs w:val="30"/>
          <w:cs/>
        </w:rPr>
        <w:t>สินทรัพย์</w:t>
      </w:r>
    </w:p>
    <w:p w14:paraId="48431609" w14:textId="77777777" w:rsidR="00B34036" w:rsidRPr="008C284A" w:rsidRDefault="00B34036" w:rsidP="008C2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0B1299D" w14:textId="77777777" w:rsidR="00E64F07" w:rsidRPr="00C1266B" w:rsidRDefault="005A5F46" w:rsidP="00B34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ราคาทุนรวมถึง</w:t>
      </w:r>
      <w:r w:rsidR="00E64F07" w:rsidRPr="00C1266B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ต้นทุนทางตรงที่เกี่ยวข้องกับการได้มาข</w:t>
      </w:r>
      <w:r w:rsidR="00AD45F3" w:rsidRPr="00C1266B">
        <w:rPr>
          <w:rFonts w:ascii="Angsana New" w:hAnsi="Angsana New"/>
          <w:sz w:val="30"/>
          <w:szCs w:val="30"/>
          <w:cs/>
        </w:rPr>
        <w:t>องสินทรัพย์ และต้นทุนทางตรงอื่น</w:t>
      </w:r>
      <w:r w:rsidR="00E64F07" w:rsidRPr="00C1266B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 เพื่อให้สินทรัพย์นั้นอยู่ในสภาพที</w:t>
      </w:r>
      <w:r w:rsidR="00763CB4" w:rsidRPr="00C1266B">
        <w:rPr>
          <w:rFonts w:ascii="Angsana New" w:hAnsi="Angsana New"/>
          <w:sz w:val="30"/>
          <w:szCs w:val="30"/>
          <w:cs/>
        </w:rPr>
        <w:t xml:space="preserve">่พร้อมจะใช้งานได้ตามความประสงค์ </w:t>
      </w:r>
      <w:r w:rsidR="006701F2" w:rsidRPr="00C1266B">
        <w:rPr>
          <w:rFonts w:ascii="Angsana New" w:hAnsi="Angsana New"/>
          <w:sz w:val="30"/>
          <w:szCs w:val="30"/>
          <w:cs/>
        </w:rPr>
        <w:t xml:space="preserve">ต้นทุนในการรื้อถอน </w:t>
      </w:r>
      <w:r w:rsidR="00186EC8">
        <w:rPr>
          <w:rFonts w:ascii="Angsana New" w:hAnsi="Angsana New"/>
          <w:sz w:val="30"/>
          <w:szCs w:val="30"/>
          <w:cs/>
        </w:rPr>
        <w:br/>
      </w:r>
      <w:r w:rsidR="00E64F07" w:rsidRPr="00C1266B">
        <w:rPr>
          <w:rFonts w:ascii="Angsana New" w:hAnsi="Angsana New"/>
          <w:sz w:val="30"/>
          <w:szCs w:val="30"/>
          <w:cs/>
        </w:rPr>
        <w:t>การขนย้าย</w:t>
      </w:r>
      <w:r w:rsidR="009622B5" w:rsidRPr="00C1266B">
        <w:rPr>
          <w:rFonts w:ascii="Angsana New" w:hAnsi="Angsana New"/>
          <w:sz w:val="30"/>
          <w:szCs w:val="30"/>
          <w:cs/>
        </w:rPr>
        <w:t xml:space="preserve"> </w:t>
      </w:r>
      <w:r w:rsidR="00E64F07" w:rsidRPr="00C1266B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="00CA726A" w:rsidRPr="00C1266B">
        <w:rPr>
          <w:rFonts w:ascii="Angsana New" w:hAnsi="Angsana New"/>
          <w:sz w:val="30"/>
          <w:szCs w:val="30"/>
          <w:cs/>
        </w:rPr>
        <w:t>ต์</w:t>
      </w:r>
      <w:r w:rsidR="00E64F07" w:rsidRPr="00C1266B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CA726A" w:rsidRPr="00C1266B">
        <w:rPr>
          <w:rFonts w:ascii="Angsana New" w:hAnsi="Angsana New"/>
          <w:sz w:val="30"/>
          <w:szCs w:val="30"/>
          <w:cs/>
        </w:rPr>
        <w:t>ต์</w:t>
      </w:r>
      <w:r w:rsidR="00100130" w:rsidRPr="00C1266B">
        <w:rPr>
          <w:rFonts w:ascii="Angsana New" w:hAnsi="Angsana New"/>
          <w:sz w:val="30"/>
          <w:szCs w:val="30"/>
          <w:cs/>
        </w:rPr>
        <w:t>แวร์นั้นให้ถือว่า</w:t>
      </w:r>
      <w:r w:rsidR="00E64F07" w:rsidRPr="00C1266B">
        <w:rPr>
          <w:rFonts w:ascii="Angsana New" w:hAnsi="Angsana New"/>
          <w:sz w:val="30"/>
          <w:szCs w:val="30"/>
          <w:cs/>
        </w:rPr>
        <w:t>ลิขสิทธิ์ซอฟ</w:t>
      </w:r>
      <w:r w:rsidR="00CA726A" w:rsidRPr="00C1266B">
        <w:rPr>
          <w:rFonts w:ascii="Angsana New" w:hAnsi="Angsana New"/>
          <w:sz w:val="30"/>
          <w:szCs w:val="30"/>
          <w:cs/>
        </w:rPr>
        <w:t>ต์</w:t>
      </w:r>
      <w:r w:rsidR="00E64F07" w:rsidRPr="00C1266B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37965DC7" w14:textId="77777777" w:rsidR="0052741D" w:rsidRPr="008C284A" w:rsidRDefault="0052741D" w:rsidP="008C2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986ACB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lastRenderedPageBreak/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5845BCDF" w14:textId="77777777" w:rsidR="006B643F" w:rsidRPr="00C1266B" w:rsidRDefault="006B643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6B89A9" w14:textId="77777777" w:rsidR="00E64F07" w:rsidRPr="00C1266B" w:rsidRDefault="00100130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กำไรหรือขาดทุนจากการจำหน่าย</w:t>
      </w:r>
      <w:r w:rsidR="00E64F07" w:rsidRPr="00C1266B">
        <w:rPr>
          <w:rFonts w:ascii="Angsana New" w:hAnsi="Angsana New"/>
          <w:sz w:val="30"/>
          <w:szCs w:val="30"/>
          <w:cs/>
        </w:rPr>
        <w:t>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</w:t>
      </w:r>
      <w:r w:rsidR="00921FB4">
        <w:rPr>
          <w:rFonts w:ascii="Angsana New" w:hAnsi="Angsana New" w:hint="cs"/>
          <w:sz w:val="30"/>
          <w:szCs w:val="30"/>
          <w:cs/>
        </w:rPr>
        <w:t xml:space="preserve"> </w:t>
      </w:r>
      <w:r w:rsidR="00E64F07" w:rsidRPr="008C284A">
        <w:rPr>
          <w:rFonts w:ascii="Angsana New" w:hAnsi="Angsana New"/>
          <w:sz w:val="30"/>
          <w:szCs w:val="30"/>
          <w:cs/>
        </w:rPr>
        <w:t>และอุปกรณ์ โดยรับรู้ในกำไรหรือขาดทุน เมื่อ</w:t>
      </w:r>
      <w:r w:rsidR="00E64F07" w:rsidRPr="00C1266B">
        <w:rPr>
          <w:rFonts w:ascii="Angsana New" w:hAnsi="Angsana New"/>
          <w:sz w:val="30"/>
          <w:szCs w:val="30"/>
          <w:cs/>
        </w:rPr>
        <w:t>มีการขายสินทรัพย์ที่ตีราคาใหม่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668CD948" w14:textId="77777777" w:rsidR="00E7478A" w:rsidRPr="00C1266B" w:rsidRDefault="00E7478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788489" w14:textId="77777777" w:rsidR="00E64F07" w:rsidRPr="00C1266B" w:rsidRDefault="009622B5" w:rsidP="00BC34B5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ab/>
      </w:r>
      <w:r w:rsidR="00E64F07" w:rsidRPr="00C1266B">
        <w:rPr>
          <w:rFonts w:ascii="Angsana New" w:hAnsi="Angsana New"/>
          <w:i/>
          <w:iCs/>
          <w:sz w:val="30"/>
          <w:szCs w:val="30"/>
          <w:cs/>
        </w:rPr>
        <w:t>สินทรัพย์ที่ตีราคาใหม่</w:t>
      </w:r>
    </w:p>
    <w:p w14:paraId="5E814C64" w14:textId="77777777" w:rsidR="00E64F07" w:rsidRPr="00C1266B" w:rsidRDefault="00E64F07" w:rsidP="00BC34B5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15C8341" w14:textId="77777777" w:rsidR="00E64F07" w:rsidRPr="00C1266B" w:rsidRDefault="00E64F07" w:rsidP="00BC34B5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การตีราคาใหม่ดำเนินการโดยผู้</w:t>
      </w:r>
      <w:r w:rsidR="009622B5" w:rsidRPr="00C1266B">
        <w:rPr>
          <w:rFonts w:ascii="Angsana New" w:hAnsi="Angsana New"/>
          <w:sz w:val="30"/>
          <w:szCs w:val="30"/>
          <w:cs/>
        </w:rPr>
        <w:t>เชี่ยวชาญในการ</w:t>
      </w:r>
      <w:r w:rsidRPr="00C1266B">
        <w:rPr>
          <w:rFonts w:ascii="Angsana New" w:hAnsi="Angsana New"/>
          <w:sz w:val="30"/>
          <w:szCs w:val="30"/>
          <w:cs/>
        </w:rPr>
        <w:t>ประเมินราคา</w:t>
      </w:r>
      <w:r w:rsidR="009622B5" w:rsidRPr="00C1266B">
        <w:rPr>
          <w:rFonts w:ascii="Angsana New" w:hAnsi="Angsana New"/>
          <w:sz w:val="30"/>
          <w:szCs w:val="30"/>
          <w:cs/>
        </w:rPr>
        <w:t>ที่มีความเป็น</w:t>
      </w:r>
      <w:r w:rsidRPr="00C1266B">
        <w:rPr>
          <w:rFonts w:ascii="Angsana New" w:hAnsi="Angsana New"/>
          <w:sz w:val="30"/>
          <w:szCs w:val="30"/>
          <w:cs/>
        </w:rPr>
        <w:t>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</w:p>
    <w:p w14:paraId="75240FCE" w14:textId="77777777" w:rsidR="00901CC8" w:rsidRPr="00C1266B" w:rsidRDefault="00901CC8" w:rsidP="00921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37F3EB6" w14:textId="77777777" w:rsidR="00E64F07" w:rsidRPr="00C1266B" w:rsidRDefault="00E64F07" w:rsidP="00BC34B5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มูลค่าของสินทรัพย์ส่วนที่ตีเพิ่มขึ้นจะบันทึกไปยังกำไรขาดทุนเบ็ดเสร็จอื่น</w:t>
      </w:r>
      <w:r w:rsidR="003850E9" w:rsidRPr="00C1266B">
        <w:rPr>
          <w:rFonts w:ascii="Angsana New" w:hAnsi="Angsana New"/>
          <w:sz w:val="30"/>
          <w:szCs w:val="30"/>
          <w:cs/>
        </w:rPr>
        <w:t xml:space="preserve">และแสดงเป็น </w:t>
      </w:r>
      <w:r w:rsidRPr="00C1266B">
        <w:rPr>
          <w:rFonts w:ascii="Angsana New" w:hAnsi="Angsana New"/>
          <w:sz w:val="30"/>
          <w:szCs w:val="30"/>
        </w:rPr>
        <w:t>“</w:t>
      </w:r>
      <w:r w:rsidRPr="00C1266B">
        <w:rPr>
          <w:rFonts w:ascii="Angsana New" w:hAnsi="Angsana New"/>
          <w:sz w:val="30"/>
          <w:szCs w:val="30"/>
          <w:cs/>
        </w:rPr>
        <w:t>ส่วนเกินทุนจากการ</w:t>
      </w:r>
      <w:r w:rsidR="00921FB4">
        <w:rPr>
          <w:rFonts w:ascii="Angsana New" w:hAnsi="Angsana New"/>
          <w:sz w:val="30"/>
          <w:szCs w:val="30"/>
          <w:cs/>
        </w:rPr>
        <w:br/>
      </w:r>
      <w:r w:rsidRPr="00C1266B">
        <w:rPr>
          <w:rFonts w:ascii="Angsana New" w:hAnsi="Angsana New"/>
          <w:sz w:val="30"/>
          <w:szCs w:val="30"/>
          <w:cs/>
        </w:rPr>
        <w:t>ตีราคาสินทรัพย์</w:t>
      </w:r>
      <w:r w:rsidRPr="00C1266B">
        <w:rPr>
          <w:rFonts w:ascii="Angsana New" w:hAnsi="Angsana New"/>
          <w:sz w:val="30"/>
          <w:szCs w:val="30"/>
        </w:rPr>
        <w:t xml:space="preserve">” </w:t>
      </w:r>
      <w:r w:rsidR="003850E9" w:rsidRPr="00C1266B">
        <w:rPr>
          <w:rFonts w:ascii="Angsana New" w:hAnsi="Angsana New"/>
          <w:sz w:val="30"/>
          <w:szCs w:val="30"/>
          <w:cs/>
        </w:rPr>
        <w:t>ในองค์ประกอบอื่นของส่วนของผู้ถือหุ้น</w:t>
      </w:r>
      <w:r w:rsidRPr="00C1266B">
        <w:rPr>
          <w:rFonts w:ascii="Angsana New" w:hAnsi="Angsana New"/>
          <w:sz w:val="30"/>
          <w:szCs w:val="30"/>
          <w:cs/>
        </w:rPr>
        <w:t>ยกเว้นกรณีที่เคยประเมินมูลค่าของสินทรัพย์ลดลงและรับรู้ขาดทุนในกำไรหรือขาดทุน</w:t>
      </w:r>
      <w:r w:rsidR="00174337" w:rsidRPr="00C1266B">
        <w:rPr>
          <w:rFonts w:ascii="Angsana New" w:hAnsi="Angsana New"/>
          <w:sz w:val="30"/>
          <w:szCs w:val="30"/>
          <w:cs/>
        </w:rPr>
        <w:t>ของสินทรัพย์ชิ้</w:t>
      </w:r>
      <w:r w:rsidR="003850E9" w:rsidRPr="00C1266B">
        <w:rPr>
          <w:rFonts w:ascii="Angsana New" w:hAnsi="Angsana New"/>
          <w:sz w:val="30"/>
          <w:szCs w:val="30"/>
          <w:cs/>
        </w:rPr>
        <w:t>นเดียวกันนั้น</w:t>
      </w:r>
      <w:r w:rsidRPr="00C1266B">
        <w:rPr>
          <w:rFonts w:ascii="Angsana New" w:hAnsi="Angsana New"/>
          <w:sz w:val="30"/>
          <w:szCs w:val="30"/>
          <w:cs/>
        </w:rPr>
        <w:t>แล้ว ในกรณีที่มูลค่าของสินทรัพย์ลดลงจากการตีราคาใหม่จะบันทึกในกำไร</w:t>
      </w:r>
      <w:r w:rsidR="006B00DA" w:rsidRPr="00C1266B">
        <w:rPr>
          <w:rFonts w:ascii="Angsana New" w:hAnsi="Angsana New"/>
          <w:sz w:val="30"/>
          <w:szCs w:val="30"/>
          <w:cs/>
        </w:rPr>
        <w:t>หรือ</w:t>
      </w:r>
      <w:r w:rsidRPr="00C1266B">
        <w:rPr>
          <w:rFonts w:ascii="Angsana New" w:hAnsi="Angsana New"/>
          <w:sz w:val="30"/>
          <w:szCs w:val="30"/>
          <w:cs/>
        </w:rPr>
        <w:t>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</w:t>
      </w:r>
      <w:r w:rsidR="009E491A" w:rsidRPr="00C1266B">
        <w:rPr>
          <w:rFonts w:ascii="Angsana New" w:hAnsi="Angsana New"/>
          <w:sz w:val="30"/>
          <w:szCs w:val="30"/>
          <w:cs/>
        </w:rPr>
        <w:t xml:space="preserve">นของสินทรัพย์ชิ้นเดียวกันนั้น </w:t>
      </w:r>
      <w:r w:rsidRPr="00C1266B">
        <w:rPr>
          <w:rFonts w:ascii="Angsana New" w:hAnsi="Angsana New"/>
          <w:sz w:val="30"/>
          <w:szCs w:val="30"/>
          <w:cs/>
        </w:rPr>
        <w:t>ในกร</w:t>
      </w:r>
      <w:r w:rsidR="00547ED5" w:rsidRPr="00C1266B">
        <w:rPr>
          <w:rFonts w:ascii="Angsana New" w:hAnsi="Angsana New"/>
          <w:sz w:val="30"/>
          <w:szCs w:val="30"/>
          <w:cs/>
        </w:rPr>
        <w:t>ณีที่มีการจำหน่ายสินทรัพย์ที่</w:t>
      </w:r>
      <w:r w:rsidRPr="00C1266B">
        <w:rPr>
          <w:rFonts w:ascii="Angsana New" w:hAnsi="Angsana New"/>
          <w:sz w:val="30"/>
          <w:szCs w:val="30"/>
          <w:cs/>
        </w:rPr>
        <w:t>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43957CBF" w14:textId="77777777" w:rsidR="00B34036" w:rsidRPr="00921FB4" w:rsidRDefault="00B34036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8DF80CE" w14:textId="77777777" w:rsidR="009A5317" w:rsidRPr="00C1266B" w:rsidRDefault="009A531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115D3B60" w14:textId="77777777" w:rsidR="009A5317" w:rsidRPr="00C1266B" w:rsidRDefault="009A531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0BB91DD" w14:textId="77777777" w:rsidR="009A5317" w:rsidRPr="00C1266B" w:rsidRDefault="009A531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 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</w:t>
      </w:r>
      <w:r w:rsidR="00F3220A">
        <w:rPr>
          <w:rFonts w:ascii="Angsana New" w:hAnsi="Angsana New" w:hint="cs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</w:t>
      </w:r>
      <w:r w:rsidR="009E491A" w:rsidRPr="00C1266B">
        <w:rPr>
          <w:rFonts w:ascii="Angsana New" w:hAnsi="Angsana New"/>
          <w:sz w:val="30"/>
          <w:szCs w:val="30"/>
          <w:cs/>
        </w:rPr>
        <w:t>รับรู้ในกำไรขาดทุนเบ็ดเสร็จอื่น</w:t>
      </w:r>
      <w:r w:rsidRPr="00C1266B">
        <w:rPr>
          <w:rFonts w:ascii="Angsana New" w:hAnsi="Angsana New"/>
          <w:sz w:val="30"/>
          <w:szCs w:val="30"/>
          <w:cs/>
        </w:rPr>
        <w:t xml:space="preserve"> และแสดงรายการ </w:t>
      </w:r>
      <w:r w:rsidRPr="00C1266B">
        <w:rPr>
          <w:rFonts w:ascii="Angsana New" w:hAnsi="Angsana New"/>
          <w:sz w:val="30"/>
          <w:szCs w:val="30"/>
        </w:rPr>
        <w:t>“</w:t>
      </w:r>
      <w:r w:rsidRPr="00C1266B">
        <w:rPr>
          <w:rFonts w:ascii="Angsana New" w:hAnsi="Angsana New"/>
          <w:sz w:val="30"/>
          <w:szCs w:val="30"/>
          <w:cs/>
        </w:rPr>
        <w:t>ส่วนเกินทุนจากการตีราคาสินทรัพย์</w:t>
      </w:r>
      <w:r w:rsidRPr="00C1266B">
        <w:rPr>
          <w:rFonts w:ascii="Angsana New" w:hAnsi="Angsana New"/>
          <w:sz w:val="30"/>
          <w:szCs w:val="30"/>
        </w:rPr>
        <w:t xml:space="preserve">” </w:t>
      </w:r>
      <w:r w:rsidRPr="00C1266B">
        <w:rPr>
          <w:rFonts w:ascii="Angsana New" w:hAnsi="Angsana New"/>
          <w:sz w:val="30"/>
          <w:szCs w:val="30"/>
          <w:cs/>
        </w:rPr>
        <w:t>ใน</w:t>
      </w:r>
      <w:r w:rsidR="003850E9" w:rsidRPr="00C1266B">
        <w:rPr>
          <w:rFonts w:ascii="Angsana New" w:hAnsi="Angsana New"/>
          <w:sz w:val="30"/>
          <w:szCs w:val="30"/>
          <w:cs/>
        </w:rPr>
        <w:t>องค์ประกอบอื่นของ</w:t>
      </w:r>
      <w:r w:rsidR="009E491A" w:rsidRPr="00C1266B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Pr="00C1266B">
        <w:rPr>
          <w:rFonts w:ascii="Angsana New" w:hAnsi="Angsana New"/>
          <w:sz w:val="30"/>
          <w:szCs w:val="30"/>
          <w:cs/>
        </w:rPr>
        <w:t xml:space="preserve">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</w:t>
      </w:r>
      <w:r w:rsidR="0067749E"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</w:rPr>
        <w:t>“</w:t>
      </w:r>
      <w:r w:rsidRPr="00C1266B">
        <w:rPr>
          <w:rFonts w:ascii="Angsana New" w:hAnsi="Angsana New"/>
          <w:sz w:val="30"/>
          <w:szCs w:val="30"/>
          <w:cs/>
        </w:rPr>
        <w:t>ส่วนเกินทุนจากการตีราคาสินทรัพย์</w:t>
      </w:r>
      <w:r w:rsidRPr="00C1266B">
        <w:rPr>
          <w:rFonts w:ascii="Angsana New" w:hAnsi="Angsana New"/>
          <w:sz w:val="30"/>
          <w:szCs w:val="30"/>
        </w:rPr>
        <w:t>”</w:t>
      </w:r>
      <w:r w:rsidR="0067749E"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ใน</w:t>
      </w:r>
      <w:r w:rsidR="003850E9" w:rsidRPr="00C1266B">
        <w:rPr>
          <w:rFonts w:ascii="Angsana New" w:hAnsi="Angsana New"/>
          <w:sz w:val="30"/>
          <w:szCs w:val="30"/>
          <w:cs/>
        </w:rPr>
        <w:t>องค์ประกอบอื่น</w:t>
      </w:r>
      <w:r w:rsidR="00174337" w:rsidRPr="00C1266B">
        <w:rPr>
          <w:rFonts w:ascii="Angsana New" w:hAnsi="Angsana New"/>
          <w:sz w:val="30"/>
          <w:szCs w:val="30"/>
          <w:cs/>
        </w:rPr>
        <w:t>ของ</w:t>
      </w:r>
      <w:r w:rsidRPr="00C1266B">
        <w:rPr>
          <w:rFonts w:ascii="Angsana New" w:hAnsi="Angsana New"/>
          <w:sz w:val="30"/>
          <w:szCs w:val="30"/>
          <w:cs/>
        </w:rPr>
        <w:t>ส่วนของผู้ถือหุ้น ส่วนที่ลดลงต้องรับรู้ในกำไรขาดทุนเบ็ดเสร็จอื่น และต้องนำไปลดส่วนเกินทุนจากการตีราคาสินทรัพย์ ขาดทุนส่วนที่เหลือรับรู้ในกำไรหรือขาดทุนทันที</w:t>
      </w:r>
    </w:p>
    <w:p w14:paraId="76D7A9C4" w14:textId="77777777" w:rsidR="006B00DA" w:rsidRDefault="006B00D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A98C647" w14:textId="77777777" w:rsidR="008C284A" w:rsidRPr="0041010B" w:rsidRDefault="008C284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1FB7838" w14:textId="77777777" w:rsidR="009A5317" w:rsidRPr="00C1266B" w:rsidRDefault="009A531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073FE1CD" w14:textId="77777777" w:rsidR="009A5317" w:rsidRPr="00C1266B" w:rsidRDefault="009A531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8C626B4" w14:textId="77777777" w:rsidR="009A5317" w:rsidRPr="00C1266B" w:rsidRDefault="009A5317" w:rsidP="00BC34B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1266B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C1266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1266B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</w:t>
      </w:r>
      <w:r w:rsidR="009E491A" w:rsidRPr="00C1266B">
        <w:rPr>
          <w:rFonts w:ascii="Angsana New" w:hAnsi="Angsana New" w:cs="Angsana New"/>
          <w:color w:val="auto"/>
          <w:sz w:val="30"/>
          <w:szCs w:val="30"/>
          <w:cs/>
        </w:rPr>
        <w:t>องรายการนั้นได้อย่างน่าเชื่อถือ</w:t>
      </w:r>
      <w:r w:rsidRPr="00C1266B">
        <w:rPr>
          <w:rFonts w:ascii="Angsana New" w:hAnsi="Angsana New" w:cs="Angsana New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C1266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1266B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24C787D5" w14:textId="77777777" w:rsidR="00E7478A" w:rsidRPr="00C1266B" w:rsidRDefault="00E7478A" w:rsidP="00BC34B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5B2B1F3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03617A44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D9C4504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ค่าเสื่อมราคาคำนวณจา</w:t>
      </w:r>
      <w:r w:rsidR="00AD45F3" w:rsidRPr="00C1266B">
        <w:rPr>
          <w:rFonts w:ascii="Angsana New" w:hAnsi="Angsana New"/>
          <w:sz w:val="30"/>
          <w:szCs w:val="30"/>
          <w:cs/>
        </w:rPr>
        <w:t xml:space="preserve">กมูลค่าเสื่อมสภาพของรายการอาคารและอุปกรณ์ </w:t>
      </w:r>
      <w:r w:rsidRPr="00C1266B">
        <w:rPr>
          <w:rFonts w:ascii="Angsana New" w:hAnsi="Angsana New"/>
          <w:sz w:val="30"/>
          <w:szCs w:val="30"/>
          <w:cs/>
        </w:rPr>
        <w:t>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7F107AC6" w14:textId="77777777" w:rsidR="00A96C85" w:rsidRPr="00C1266B" w:rsidRDefault="00A96C8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642F358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</w:t>
      </w:r>
      <w:r w:rsidR="002057B7" w:rsidRPr="00C1266B">
        <w:rPr>
          <w:rFonts w:ascii="Angsana New" w:hAnsi="Angsana New"/>
          <w:sz w:val="30"/>
          <w:szCs w:val="30"/>
          <w:cs/>
        </w:rPr>
        <w:t>โดยวิธีเส้นตรงตามเกณฑ์อายุการใ</w:t>
      </w:r>
      <w:r w:rsidR="002057B7" w:rsidRPr="00C1266B">
        <w:rPr>
          <w:rFonts w:ascii="Angsana New" w:hAnsi="Angsana New" w:hint="cs"/>
          <w:sz w:val="30"/>
          <w:szCs w:val="30"/>
          <w:cs/>
        </w:rPr>
        <w:t>ห้</w:t>
      </w:r>
      <w:r w:rsidR="006F1D74" w:rsidRPr="00C1266B">
        <w:rPr>
          <w:rFonts w:ascii="Angsana New" w:hAnsi="Angsana New"/>
          <w:sz w:val="30"/>
          <w:szCs w:val="30"/>
          <w:cs/>
        </w:rPr>
        <w:t>ประโยชน์</w:t>
      </w:r>
      <w:r w:rsidRPr="00C1266B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ประมาณการอายุการใ</w:t>
      </w:r>
      <w:r w:rsidR="006701F2" w:rsidRPr="00C1266B">
        <w:rPr>
          <w:rFonts w:ascii="Angsana New" w:hAnsi="Angsana New"/>
          <w:sz w:val="30"/>
          <w:szCs w:val="30"/>
          <w:cs/>
        </w:rPr>
        <w:t>ห้</w:t>
      </w:r>
      <w:r w:rsidR="006F1D74" w:rsidRPr="00C1266B">
        <w:rPr>
          <w:rFonts w:ascii="Angsana New" w:hAnsi="Angsana New"/>
          <w:sz w:val="30"/>
          <w:szCs w:val="30"/>
          <w:cs/>
        </w:rPr>
        <w:t>ประโยชน์</w:t>
      </w:r>
      <w:r w:rsidRPr="00C1266B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417E42B9" w14:textId="77777777" w:rsidR="00BB5B94" w:rsidRPr="00C1266B" w:rsidRDefault="00BB5B94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3D27F30" w14:textId="77777777" w:rsidR="00E6643E" w:rsidRPr="00C1266B" w:rsidRDefault="00E6643E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7700" w:type="dxa"/>
        <w:tblInd w:w="558" w:type="dxa"/>
        <w:tblLook w:val="0000" w:firstRow="0" w:lastRow="0" w:firstColumn="0" w:lastColumn="0" w:noHBand="0" w:noVBand="0"/>
      </w:tblPr>
      <w:tblGrid>
        <w:gridCol w:w="5830"/>
        <w:gridCol w:w="1195"/>
        <w:gridCol w:w="675"/>
      </w:tblGrid>
      <w:tr w:rsidR="00E64F07" w:rsidRPr="00C1266B" w14:paraId="133DA63C" w14:textId="77777777" w:rsidTr="004624A4">
        <w:tc>
          <w:tcPr>
            <w:tcW w:w="5830" w:type="dxa"/>
            <w:vAlign w:val="bottom"/>
          </w:tcPr>
          <w:p w14:paraId="5D660EF4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195" w:type="dxa"/>
          </w:tcPr>
          <w:p w14:paraId="2F58A186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="009A5317" w:rsidRPr="00C1266B">
              <w:rPr>
                <w:rFonts w:ascii="Angsana New" w:hAnsi="Angsana New"/>
                <w:sz w:val="30"/>
                <w:szCs w:val="30"/>
              </w:rPr>
              <w:t xml:space="preserve"> - 30</w:t>
            </w:r>
          </w:p>
        </w:tc>
        <w:tc>
          <w:tcPr>
            <w:tcW w:w="675" w:type="dxa"/>
          </w:tcPr>
          <w:p w14:paraId="76396752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07" w:rsidRPr="00C1266B" w14:paraId="1D806BEB" w14:textId="77777777" w:rsidTr="004624A4">
        <w:tc>
          <w:tcPr>
            <w:tcW w:w="5830" w:type="dxa"/>
            <w:vAlign w:val="bottom"/>
          </w:tcPr>
          <w:p w14:paraId="579B3E52" w14:textId="77777777" w:rsidR="00E64F07" w:rsidRPr="00C1266B" w:rsidRDefault="00657F13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 </w:t>
            </w:r>
            <w:r w:rsidR="00E64F07" w:rsidRPr="00C1266B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="00C136F0" w:rsidRPr="00C1266B">
              <w:rPr>
                <w:rFonts w:ascii="Angsana New" w:hAnsi="Angsana New"/>
                <w:sz w:val="30"/>
                <w:szCs w:val="30"/>
                <w:cs/>
              </w:rPr>
              <w:t>และเครื่องมือเครื่องใช้</w:t>
            </w:r>
          </w:p>
        </w:tc>
        <w:tc>
          <w:tcPr>
            <w:tcW w:w="1195" w:type="dxa"/>
          </w:tcPr>
          <w:p w14:paraId="79B2BC6F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5 </w:t>
            </w:r>
            <w:r w:rsidRPr="00C1266B">
              <w:rPr>
                <w:rFonts w:ascii="Angsana New" w:hAnsi="Angsana New"/>
                <w:sz w:val="30"/>
                <w:szCs w:val="30"/>
              </w:rPr>
              <w:t>-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A5317" w:rsidRPr="00C1266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58F3D6B3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07" w:rsidRPr="00C1266B" w14:paraId="58B6A71B" w14:textId="77777777" w:rsidTr="004624A4">
        <w:tc>
          <w:tcPr>
            <w:tcW w:w="5830" w:type="dxa"/>
            <w:vAlign w:val="bottom"/>
          </w:tcPr>
          <w:p w14:paraId="62B8D682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680A25A5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9A5317" w:rsidRPr="00C1266B">
              <w:rPr>
                <w:rFonts w:ascii="Angsana New" w:hAnsi="Angsana New"/>
                <w:sz w:val="30"/>
                <w:szCs w:val="30"/>
              </w:rPr>
              <w:t xml:space="preserve"> - 10</w:t>
            </w:r>
          </w:p>
        </w:tc>
        <w:tc>
          <w:tcPr>
            <w:tcW w:w="675" w:type="dxa"/>
          </w:tcPr>
          <w:p w14:paraId="685324C6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07" w:rsidRPr="00C1266B" w14:paraId="343EBB15" w14:textId="77777777" w:rsidTr="004624A4">
        <w:tc>
          <w:tcPr>
            <w:tcW w:w="5830" w:type="dxa"/>
            <w:vAlign w:val="bottom"/>
          </w:tcPr>
          <w:p w14:paraId="72359537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95" w:type="dxa"/>
          </w:tcPr>
          <w:p w14:paraId="0CAA5A17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C1266B">
              <w:rPr>
                <w:rFonts w:ascii="Angsana New" w:hAnsi="Angsana New"/>
                <w:sz w:val="30"/>
                <w:szCs w:val="30"/>
              </w:rPr>
              <w:t>-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 5</w:t>
            </w:r>
          </w:p>
        </w:tc>
        <w:tc>
          <w:tcPr>
            <w:tcW w:w="675" w:type="dxa"/>
          </w:tcPr>
          <w:p w14:paraId="7E4EE89D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07" w:rsidRPr="00C1266B" w14:paraId="5AB35CA5" w14:textId="77777777" w:rsidTr="004624A4">
        <w:tc>
          <w:tcPr>
            <w:tcW w:w="5830" w:type="dxa"/>
            <w:vAlign w:val="bottom"/>
          </w:tcPr>
          <w:p w14:paraId="659BEBC5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กระบะพลาสติก</w:t>
            </w:r>
          </w:p>
        </w:tc>
        <w:tc>
          <w:tcPr>
            <w:tcW w:w="1195" w:type="dxa"/>
          </w:tcPr>
          <w:p w14:paraId="29B0C7EC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675" w:type="dxa"/>
          </w:tcPr>
          <w:p w14:paraId="7DF27D06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750F0" w:rsidRPr="00C1266B" w14:paraId="341D7405" w14:textId="77777777" w:rsidTr="004624A4">
        <w:tc>
          <w:tcPr>
            <w:tcW w:w="5830" w:type="dxa"/>
            <w:vAlign w:val="bottom"/>
          </w:tcPr>
          <w:p w14:paraId="2DF5FD62" w14:textId="77777777" w:rsidR="000750F0" w:rsidRPr="00C1266B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195" w:type="dxa"/>
          </w:tcPr>
          <w:p w14:paraId="51067177" w14:textId="77777777" w:rsidR="000750F0" w:rsidRPr="00C1266B" w:rsidRDefault="008E5F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="000750F0" w:rsidRPr="00C126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750F0" w:rsidRPr="00C1266B">
              <w:rPr>
                <w:rFonts w:ascii="Angsana New" w:hAnsi="Angsana New"/>
                <w:sz w:val="30"/>
                <w:szCs w:val="30"/>
              </w:rPr>
              <w:t>-</w:t>
            </w:r>
            <w:r w:rsidR="000750F0" w:rsidRPr="00C126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>15</w:t>
            </w:r>
          </w:p>
        </w:tc>
        <w:tc>
          <w:tcPr>
            <w:tcW w:w="675" w:type="dxa"/>
          </w:tcPr>
          <w:p w14:paraId="7F3BCC66" w14:textId="77777777" w:rsidR="000750F0" w:rsidRPr="00C1266B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750F0" w:rsidRPr="00C1266B" w14:paraId="13174347" w14:textId="77777777" w:rsidTr="004624A4">
        <w:tc>
          <w:tcPr>
            <w:tcW w:w="5830" w:type="dxa"/>
            <w:vAlign w:val="bottom"/>
          </w:tcPr>
          <w:p w14:paraId="68F8AD2B" w14:textId="77777777" w:rsidR="000750F0" w:rsidRPr="00C1266B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อุปกรณ์ส่งเสริมการตลาด</w:t>
            </w:r>
          </w:p>
        </w:tc>
        <w:tc>
          <w:tcPr>
            <w:tcW w:w="1195" w:type="dxa"/>
          </w:tcPr>
          <w:p w14:paraId="27184428" w14:textId="77777777" w:rsidR="000750F0" w:rsidRPr="00C1266B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8FB7DD5" w14:textId="77777777" w:rsidR="000750F0" w:rsidRPr="00C1266B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E7CA7AC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396A1F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28A8EBD3" w14:textId="77777777" w:rsidR="002004BA" w:rsidRPr="00C1266B" w:rsidRDefault="002004B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36BB8D8" w14:textId="77777777" w:rsidR="00654C53" w:rsidRPr="00F3220A" w:rsidRDefault="002004BA" w:rsidP="00D57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3220A">
        <w:rPr>
          <w:rFonts w:ascii="Angsana New" w:hAnsi="Angsana New"/>
          <w:sz w:val="30"/>
          <w:szCs w:val="30"/>
          <w:cs/>
        </w:rPr>
        <w:t>วิธีการคิดค่าเสื่อมราคา</w:t>
      </w:r>
      <w:r w:rsidR="00100130" w:rsidRPr="00F3220A">
        <w:rPr>
          <w:rFonts w:ascii="Angsana New" w:hAnsi="Angsana New"/>
          <w:sz w:val="30"/>
          <w:szCs w:val="30"/>
          <w:cs/>
        </w:rPr>
        <w:t xml:space="preserve"> อายุการให้ประโยชน์ของสินทรัพย์</w:t>
      </w:r>
      <w:r w:rsidRPr="00F3220A">
        <w:rPr>
          <w:rFonts w:ascii="Angsana New" w:hAnsi="Angsana New"/>
          <w:sz w:val="30"/>
          <w:szCs w:val="30"/>
          <w:cs/>
        </w:rPr>
        <w:t>และมูลค่าคงเหลือ</w:t>
      </w:r>
      <w:r w:rsidR="006D17BA" w:rsidRPr="00F3220A">
        <w:rPr>
          <w:rFonts w:ascii="Angsana New" w:hAnsi="Angsana New"/>
          <w:sz w:val="30"/>
          <w:szCs w:val="30"/>
          <w:cs/>
        </w:rPr>
        <w:t xml:space="preserve"> </w:t>
      </w:r>
      <w:r w:rsidRPr="00F3220A">
        <w:rPr>
          <w:rFonts w:ascii="Angsana New" w:hAnsi="Angsana New"/>
          <w:sz w:val="30"/>
          <w:szCs w:val="30"/>
          <w:cs/>
        </w:rPr>
        <w:t>ถูกทบทวนอ</w:t>
      </w:r>
      <w:r w:rsidR="007548EC" w:rsidRPr="00F3220A">
        <w:rPr>
          <w:rFonts w:ascii="Angsana New" w:hAnsi="Angsana New"/>
          <w:sz w:val="30"/>
          <w:szCs w:val="30"/>
          <w:cs/>
        </w:rPr>
        <w:t>ย่างน้อยที่สุดทุกสิ้นรอบปีบัญชี</w:t>
      </w:r>
      <w:r w:rsidR="009E491A" w:rsidRPr="00F3220A">
        <w:rPr>
          <w:rFonts w:ascii="Angsana New" w:hAnsi="Angsana New"/>
          <w:sz w:val="30"/>
          <w:szCs w:val="30"/>
          <w:cs/>
        </w:rPr>
        <w:t xml:space="preserve"> </w:t>
      </w:r>
      <w:r w:rsidRPr="00F3220A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14:paraId="069F2358" w14:textId="77777777" w:rsidR="0052741D" w:rsidRDefault="0052741D" w:rsidP="00654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221B9799" w14:textId="4A543189" w:rsidR="008C284A" w:rsidRDefault="008C284A" w:rsidP="00654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01F8625F" w14:textId="77777777" w:rsidR="00B53C7A" w:rsidRPr="00F3220A" w:rsidRDefault="00B53C7A" w:rsidP="00654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17939E01" w14:textId="77777777" w:rsidR="00E64F07" w:rsidRPr="00C1266B" w:rsidRDefault="007C2DF5" w:rsidP="00654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(</w:t>
      </w:r>
      <w:r w:rsidR="002D358B"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ฌ</w:t>
      </w:r>
      <w:r w:rsidR="00E64F07"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="00E64F07"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สินทรัพย์ไม่มีตัวตน</w:t>
      </w:r>
    </w:p>
    <w:p w14:paraId="1521428A" w14:textId="77777777" w:rsidR="00E64F07" w:rsidRPr="00C1266B" w:rsidRDefault="00E64F0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802681F" w14:textId="77777777" w:rsidR="009B6804" w:rsidRPr="008C284A" w:rsidRDefault="009B6804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8C284A">
        <w:rPr>
          <w:rFonts w:ascii="Angsana New" w:hAnsi="Angsana New"/>
          <w:i/>
          <w:iCs/>
          <w:spacing w:val="-4"/>
          <w:sz w:val="30"/>
          <w:szCs w:val="30"/>
          <w:cs/>
        </w:rPr>
        <w:t>เครื่องหมายการค้า</w:t>
      </w:r>
    </w:p>
    <w:p w14:paraId="4F614BBF" w14:textId="77777777" w:rsidR="009B6804" w:rsidRPr="008C284A" w:rsidRDefault="009B6804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2A3BA19" w14:textId="77777777" w:rsidR="009B6804" w:rsidRPr="008C284A" w:rsidRDefault="009B6804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284A">
        <w:rPr>
          <w:rFonts w:ascii="Angsana New" w:hAnsi="Angsana New"/>
          <w:sz w:val="30"/>
          <w:szCs w:val="30"/>
          <w:cs/>
        </w:rPr>
        <w:t>เครื่องหมายการค้าที่กลุ่มบริษัทซื้อมามีอายุการใช้งานไม่จำกัด</w:t>
      </w:r>
      <w:r w:rsidR="00F3220A" w:rsidRPr="008C284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8C284A">
        <w:rPr>
          <w:rFonts w:ascii="Angsana New" w:hAnsi="Angsana New"/>
          <w:sz w:val="30"/>
          <w:szCs w:val="30"/>
          <w:cs/>
        </w:rPr>
        <w:t>ราคาทุน</w:t>
      </w:r>
    </w:p>
    <w:p w14:paraId="3E273782" w14:textId="77777777" w:rsidR="00DB3C3A" w:rsidRPr="008C284A" w:rsidRDefault="00DB3C3A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14:paraId="01895BAF" w14:textId="77777777" w:rsidR="00141608" w:rsidRPr="008C284A" w:rsidRDefault="00107A34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C284A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</w:t>
      </w:r>
      <w:r w:rsidR="00141608" w:rsidRPr="008C284A">
        <w:rPr>
          <w:rFonts w:ascii="Angsana New" w:hAnsi="Angsana New"/>
          <w:i/>
          <w:iCs/>
          <w:sz w:val="30"/>
          <w:szCs w:val="30"/>
          <w:cs/>
        </w:rPr>
        <w:t>ๆ</w:t>
      </w:r>
    </w:p>
    <w:p w14:paraId="0D8EF9CE" w14:textId="77777777" w:rsidR="006B00DA" w:rsidRPr="008C284A" w:rsidRDefault="006B00DA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121447" w14:textId="77777777" w:rsidR="009B6B98" w:rsidRPr="00C1266B" w:rsidRDefault="00141608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C284A">
        <w:rPr>
          <w:rFonts w:ascii="Angsana New" w:hAnsi="Angsana New"/>
          <w:sz w:val="30"/>
          <w:szCs w:val="30"/>
          <w:cs/>
        </w:rPr>
        <w:t xml:space="preserve">สินทรัพย์ไม่มีตัวตนอื่นๆ ที่กลุ่มบริษัทซื้อมาและมีอายุการใช้งานจำกัด </w:t>
      </w:r>
      <w:r w:rsidR="00F3220A" w:rsidRPr="008C284A">
        <w:rPr>
          <w:rFonts w:ascii="Angsana New" w:hAnsi="Angsana New"/>
          <w:sz w:val="30"/>
          <w:szCs w:val="30"/>
          <w:cs/>
        </w:rPr>
        <w:t>วัดมูลค่าด้วย</w:t>
      </w:r>
      <w:r w:rsidRPr="008C284A">
        <w:rPr>
          <w:rFonts w:ascii="Angsana New" w:hAnsi="Angsana New"/>
          <w:sz w:val="30"/>
          <w:szCs w:val="30"/>
          <w:cs/>
        </w:rPr>
        <w:t>ราคาทุนหักค่าตัดจำหน่ายสะสม</w:t>
      </w:r>
    </w:p>
    <w:p w14:paraId="6DA0AEDC" w14:textId="77777777" w:rsidR="005D1CA5" w:rsidRPr="00C1266B" w:rsidRDefault="005D1CA5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486125F5" w14:textId="77777777" w:rsidR="009B6B98" w:rsidRPr="00C1266B" w:rsidRDefault="009B6B98" w:rsidP="00BC34B5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51FA018B" w14:textId="77777777" w:rsidR="009B6B98" w:rsidRPr="00C1266B" w:rsidRDefault="009B6B98" w:rsidP="00BC34B5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1A0DA8" w14:textId="77777777" w:rsidR="009B6B98" w:rsidRPr="00C1266B" w:rsidRDefault="009B6B98" w:rsidP="00BC34B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</w:t>
      </w:r>
      <w:r w:rsidR="002E0084" w:rsidRPr="00C1266B">
        <w:rPr>
          <w:rFonts w:ascii="Angsana New" w:eastAsia="Calibri" w:hAnsi="Angsana New"/>
          <w:sz w:val="30"/>
          <w:szCs w:val="30"/>
          <w:cs/>
        </w:rPr>
        <w:t xml:space="preserve">กิดประโยชน์เชิงเศรษฐกิจในอนาคต </w:t>
      </w:r>
      <w:r w:rsidRPr="00C1266B">
        <w:rPr>
          <w:rFonts w:ascii="Angsana New" w:eastAsia="Calibri" w:hAnsi="Angsana New"/>
          <w:sz w:val="30"/>
          <w:szCs w:val="30"/>
          <w:cs/>
        </w:rPr>
        <w:t>โดยรวมเป็นสินทรัพย์ที่สามารถระบุได้ที</w:t>
      </w:r>
      <w:r w:rsidR="009D2DB8" w:rsidRPr="00C1266B">
        <w:rPr>
          <w:rFonts w:ascii="Angsana New" w:eastAsia="Calibri" w:hAnsi="Angsana New"/>
          <w:sz w:val="30"/>
          <w:szCs w:val="30"/>
          <w:cs/>
        </w:rPr>
        <w:t>่เกี่ยวข้องนั้น ค่าใช้จ่ายอื่น</w:t>
      </w:r>
      <w:r w:rsidRPr="00C1266B">
        <w:rPr>
          <w:rFonts w:ascii="Angsana New" w:eastAsia="Calibri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14:paraId="258ACFE8" w14:textId="77777777" w:rsidR="00AD45F3" w:rsidRPr="008C284A" w:rsidRDefault="00AD45F3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956C415" w14:textId="77777777" w:rsidR="00E64F07" w:rsidRPr="00C1266B" w:rsidRDefault="00E64F0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C1266B">
        <w:rPr>
          <w:rFonts w:ascii="Angsana New" w:hAnsi="Angsana New"/>
          <w:i/>
          <w:iCs/>
          <w:spacing w:val="-4"/>
          <w:sz w:val="30"/>
          <w:szCs w:val="30"/>
          <w:cs/>
        </w:rPr>
        <w:t>ค่าตัดจำหน่าย</w:t>
      </w:r>
    </w:p>
    <w:p w14:paraId="70AD3A6F" w14:textId="77777777" w:rsidR="00967BF7" w:rsidRPr="008C284A" w:rsidRDefault="00967BF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0A7A83D" w14:textId="77777777" w:rsidR="00E64F07" w:rsidRPr="00F3220A" w:rsidRDefault="00E64F0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3220A">
        <w:rPr>
          <w:rFonts w:ascii="Angsana New" w:hAnsi="Angsana New"/>
          <w:sz w:val="30"/>
          <w:szCs w:val="30"/>
          <w:cs/>
        </w:rPr>
        <w:t>ค่าตัดจำหน่ายคำนวณ</w:t>
      </w:r>
      <w:r w:rsidR="003850E9" w:rsidRPr="00F3220A">
        <w:rPr>
          <w:rFonts w:ascii="Angsana New" w:hAnsi="Angsana New"/>
          <w:sz w:val="30"/>
          <w:szCs w:val="30"/>
          <w:cs/>
        </w:rPr>
        <w:t>จาก</w:t>
      </w:r>
      <w:r w:rsidRPr="00F3220A">
        <w:rPr>
          <w:rFonts w:ascii="Angsana New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7AEE05FF" w14:textId="77777777" w:rsidR="00E64F07" w:rsidRPr="00F3220A" w:rsidRDefault="00E64F0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68FFAD" w14:textId="77777777" w:rsidR="00E64F07" w:rsidRPr="00F3220A" w:rsidRDefault="00E64F07" w:rsidP="000560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3220A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98678F" w:rsidRPr="00F3220A">
        <w:rPr>
          <w:rFonts w:ascii="Angsana New" w:hAnsi="Angsana New"/>
          <w:sz w:val="30"/>
          <w:szCs w:val="30"/>
          <w:cs/>
        </w:rPr>
        <w:t>เชิงเศรษฐกิจ</w:t>
      </w:r>
      <w:r w:rsidRPr="00F3220A">
        <w:rPr>
          <w:rFonts w:ascii="Angsana New" w:hAnsi="Angsana New"/>
          <w:sz w:val="30"/>
          <w:szCs w:val="30"/>
          <w:cs/>
        </w:rPr>
        <w:t>ในอนาคตจากสินทรัพย์นั้นตาม</w:t>
      </w:r>
      <w:r w:rsidR="00791C03" w:rsidRPr="00F3220A">
        <w:rPr>
          <w:rFonts w:ascii="Angsana New" w:hAnsi="Angsana New"/>
          <w:sz w:val="30"/>
          <w:szCs w:val="30"/>
          <w:cs/>
        </w:rPr>
        <w:t>ระยะเวลา</w:t>
      </w:r>
      <w:r w:rsidRPr="00F3220A">
        <w:rPr>
          <w:rFonts w:ascii="Angsana New" w:hAnsi="Angsana New"/>
          <w:sz w:val="30"/>
          <w:szCs w:val="30"/>
          <w:cs/>
        </w:rPr>
        <w:t>ที่คาดว่าจะได้รั</w:t>
      </w:r>
      <w:r w:rsidR="007548EC" w:rsidRPr="00F3220A">
        <w:rPr>
          <w:rFonts w:ascii="Angsana New" w:hAnsi="Angsana New"/>
          <w:sz w:val="30"/>
          <w:szCs w:val="30"/>
          <w:cs/>
        </w:rPr>
        <w:t>บประโยชน์จากสินทรัพย์ไม่มีตัวตน</w:t>
      </w:r>
      <w:r w:rsidR="00F3220A">
        <w:rPr>
          <w:rFonts w:ascii="Angsana New" w:hAnsi="Angsana New" w:hint="cs"/>
          <w:sz w:val="30"/>
          <w:szCs w:val="30"/>
          <w:cs/>
        </w:rPr>
        <w:t xml:space="preserve"> </w:t>
      </w:r>
      <w:r w:rsidRPr="00F3220A">
        <w:rPr>
          <w:rFonts w:ascii="Angsana New" w:hAnsi="Angsana New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="00056037">
        <w:rPr>
          <w:rFonts w:ascii="Angsana New" w:hAnsi="Angsana New" w:hint="cs"/>
          <w:sz w:val="30"/>
          <w:szCs w:val="30"/>
          <w:cs/>
        </w:rPr>
        <w:t xml:space="preserve"> </w:t>
      </w:r>
      <w:r w:rsidR="00791C03" w:rsidRPr="00F3220A">
        <w:rPr>
          <w:rFonts w:ascii="Angsana New" w:hAnsi="Angsana New"/>
          <w:sz w:val="30"/>
          <w:szCs w:val="30"/>
          <w:cs/>
        </w:rPr>
        <w:t>ระยะเวลา</w:t>
      </w:r>
      <w:r w:rsidRPr="00F3220A">
        <w:rPr>
          <w:rFonts w:ascii="Angsana New" w:hAnsi="Angsana New"/>
          <w:sz w:val="30"/>
          <w:szCs w:val="30"/>
          <w:cs/>
        </w:rPr>
        <w:t>ที่คาดว่าจะได้รับประโยชน์สำหรับปีปัจจุบันและปีเปรียบเทียบแสดงได้ดังนี้</w:t>
      </w:r>
    </w:p>
    <w:p w14:paraId="0F254307" w14:textId="77777777" w:rsidR="009B6804" w:rsidRPr="00C1266B" w:rsidRDefault="009B6804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7820" w:type="dxa"/>
        <w:tblInd w:w="476" w:type="dxa"/>
        <w:tblLook w:val="0000" w:firstRow="0" w:lastRow="0" w:firstColumn="0" w:lastColumn="0" w:noHBand="0" w:noVBand="0"/>
      </w:tblPr>
      <w:tblGrid>
        <w:gridCol w:w="5950"/>
        <w:gridCol w:w="1195"/>
        <w:gridCol w:w="675"/>
      </w:tblGrid>
      <w:tr w:rsidR="004F71AF" w:rsidRPr="00C1266B" w14:paraId="3D334CFC" w14:textId="77777777" w:rsidTr="008E5F9F">
        <w:tc>
          <w:tcPr>
            <w:tcW w:w="5950" w:type="dxa"/>
            <w:vAlign w:val="bottom"/>
          </w:tcPr>
          <w:p w14:paraId="23891958" w14:textId="77777777" w:rsidR="004F71AF" w:rsidRPr="00C1266B" w:rsidRDefault="008222FC" w:rsidP="0082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</w:t>
            </w:r>
            <w:r w:rsidR="004F71AF" w:rsidRPr="00C1266B">
              <w:rPr>
                <w:rFonts w:ascii="Angsana New" w:hAnsi="Angsana New"/>
                <w:sz w:val="30"/>
                <w:szCs w:val="30"/>
                <w:cs/>
              </w:rPr>
              <w:t>วร์</w:t>
            </w:r>
          </w:p>
        </w:tc>
        <w:tc>
          <w:tcPr>
            <w:tcW w:w="1195" w:type="dxa"/>
          </w:tcPr>
          <w:p w14:paraId="5D9E087A" w14:textId="77777777" w:rsidR="004F71AF" w:rsidRPr="00C1266B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 xml:space="preserve">3 - </w:t>
            </w:r>
            <w:r w:rsidR="004F71AF" w:rsidRPr="00C1266B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675" w:type="dxa"/>
          </w:tcPr>
          <w:p w14:paraId="12B8236A" w14:textId="77777777" w:rsidR="004F71AF" w:rsidRPr="00C1266B" w:rsidRDefault="004F71A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41D3137" w14:textId="77777777" w:rsidR="00BB5B94" w:rsidRPr="00C1266B" w:rsidRDefault="00BB5B94" w:rsidP="00BC34B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EF60ABC" w14:textId="77777777" w:rsidR="00E06421" w:rsidRDefault="00D1796F" w:rsidP="00835B4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35B4D">
        <w:rPr>
          <w:rFonts w:ascii="Angsana New" w:hAnsi="Angsana New"/>
          <w:sz w:val="30"/>
          <w:szCs w:val="30"/>
          <w:cs/>
        </w:rPr>
        <w:t xml:space="preserve">วิธีการตัดจำหน่าย </w:t>
      </w:r>
      <w:r w:rsidR="00791C03" w:rsidRPr="00835B4D">
        <w:rPr>
          <w:rFonts w:ascii="Angsana New" w:hAnsi="Angsana New"/>
          <w:sz w:val="30"/>
          <w:szCs w:val="30"/>
          <w:cs/>
        </w:rPr>
        <w:t>ระยะเวลา</w:t>
      </w:r>
      <w:r w:rsidR="00AD45F3" w:rsidRPr="00835B4D">
        <w:rPr>
          <w:rFonts w:ascii="Angsana New" w:hAnsi="Angsana New"/>
          <w:sz w:val="30"/>
          <w:szCs w:val="30"/>
          <w:cs/>
        </w:rPr>
        <w:t>ที่คาดว่าจะได้รับประโยชน์</w:t>
      </w:r>
      <w:r w:rsidR="00107A34" w:rsidRPr="00835B4D">
        <w:rPr>
          <w:rFonts w:ascii="Angsana New" w:hAnsi="Angsana New"/>
          <w:sz w:val="30"/>
          <w:szCs w:val="30"/>
          <w:cs/>
        </w:rPr>
        <w:t>และ</w:t>
      </w:r>
      <w:r w:rsidR="00141608" w:rsidRPr="00835B4D">
        <w:rPr>
          <w:rFonts w:ascii="Angsana New" w:hAnsi="Angsana New"/>
          <w:sz w:val="30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</w:p>
    <w:p w14:paraId="60069C98" w14:textId="77777777" w:rsidR="00835B4D" w:rsidRDefault="00835B4D" w:rsidP="00835B4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8B26C4D" w14:textId="77777777" w:rsidR="001A33C2" w:rsidRDefault="001A33C2" w:rsidP="00835B4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FF1B431" w14:textId="77777777" w:rsidR="001A33C2" w:rsidRPr="00835B4D" w:rsidRDefault="001A33C2" w:rsidP="00835B4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69A9D22" w14:textId="77777777" w:rsidR="00E64F07" w:rsidRPr="00C1266B" w:rsidRDefault="00967BF7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C1266B">
        <w:rPr>
          <w:rFonts w:ascii="Angsana New" w:hAnsi="Angsana New"/>
          <w:b/>
          <w:bCs/>
          <w:cs/>
          <w:lang w:val="th-TH"/>
        </w:rPr>
        <w:lastRenderedPageBreak/>
        <w:t>(</w:t>
      </w:r>
      <w:r w:rsidR="002D358B" w:rsidRPr="00C1266B">
        <w:rPr>
          <w:rFonts w:ascii="Angsana New" w:hAnsi="Angsana New"/>
          <w:b/>
          <w:bCs/>
          <w:cs/>
          <w:lang w:val="th-TH"/>
        </w:rPr>
        <w:t>ญ</w:t>
      </w:r>
      <w:r w:rsidR="00E64F07" w:rsidRPr="00C1266B">
        <w:rPr>
          <w:rFonts w:ascii="Angsana New" w:hAnsi="Angsana New"/>
          <w:b/>
          <w:bCs/>
          <w:cs/>
          <w:lang w:val="th-TH"/>
        </w:rPr>
        <w:t>)</w:t>
      </w:r>
      <w:r w:rsidR="00E64F07" w:rsidRPr="00C1266B">
        <w:rPr>
          <w:rFonts w:ascii="Angsana New" w:hAnsi="Angsana New"/>
          <w:b/>
          <w:bCs/>
          <w:cs/>
          <w:lang w:val="th-TH"/>
        </w:rPr>
        <w:tab/>
        <w:t>การด้อยค่า</w:t>
      </w:r>
    </w:p>
    <w:p w14:paraId="148AF965" w14:textId="77777777" w:rsidR="00E64F07" w:rsidRPr="001A33C2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28E5B94" w14:textId="77777777" w:rsidR="00E64F07" w:rsidRPr="00C1266B" w:rsidRDefault="00E64F0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</w:t>
      </w:r>
      <w:r w:rsidR="00141608" w:rsidRPr="00C1266B">
        <w:rPr>
          <w:rFonts w:ascii="Angsana New" w:hAnsi="Angsana New"/>
          <w:sz w:val="30"/>
          <w:szCs w:val="30"/>
          <w:cs/>
        </w:rPr>
        <w:t>ับการทบทวน ณ ทุกวันที่รายงานว่า</w:t>
      </w:r>
      <w:r w:rsidRPr="00C1266B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="001A33C2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</w:t>
      </w:r>
      <w:r w:rsidR="009B6804" w:rsidRPr="00C1266B">
        <w:rPr>
          <w:rFonts w:ascii="Angsana New" w:hAnsi="Angsana New"/>
          <w:sz w:val="30"/>
          <w:szCs w:val="30"/>
          <w:cs/>
        </w:rPr>
        <w:t>าสินทรัพย์ที่คาดว่าจะได้รับคืน</w:t>
      </w:r>
    </w:p>
    <w:p w14:paraId="1A5C05F9" w14:textId="77777777" w:rsidR="00FB2A8E" w:rsidRPr="001A33C2" w:rsidRDefault="00FB2A8E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75DE6B1" w14:textId="77777777" w:rsidR="00E64F07" w:rsidRPr="00C1266B" w:rsidRDefault="00E64F0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</w:t>
      </w:r>
      <w:r w:rsidR="009D2DB8" w:rsidRPr="00C1266B">
        <w:rPr>
          <w:rFonts w:ascii="Angsana New" w:hAnsi="Angsana New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C1266B">
        <w:rPr>
          <w:rFonts w:ascii="Angsana New" w:hAnsi="Angsana New"/>
          <w:sz w:val="30"/>
          <w:szCs w:val="30"/>
          <w:cs/>
        </w:rPr>
        <w:t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4867E7D8" w14:textId="77777777" w:rsidR="00D324B8" w:rsidRPr="001A33C2" w:rsidRDefault="00D324B8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536379D" w14:textId="77777777" w:rsidR="00FB2A8E" w:rsidRPr="00C1266B" w:rsidRDefault="00E64F07" w:rsidP="003A66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</w:t>
      </w:r>
      <w:r w:rsidRPr="001A33C2">
        <w:rPr>
          <w:rFonts w:ascii="Angsana New" w:hAnsi="Angsana New"/>
          <w:sz w:val="30"/>
          <w:szCs w:val="30"/>
          <w:cs/>
        </w:rPr>
        <w:t>ค่า 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1C005C54" w14:textId="77777777" w:rsidR="003A66F9" w:rsidRPr="001A33C2" w:rsidRDefault="003A66F9" w:rsidP="003A66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54E2B145" w14:textId="77777777" w:rsidR="00E64F07" w:rsidRPr="00C1266B" w:rsidRDefault="00E64F0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C1266B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17B78B18" w14:textId="77777777" w:rsidR="00E64F07" w:rsidRPr="001A33C2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75FE830" w14:textId="77777777" w:rsidR="00E64F07" w:rsidRPr="00C1266B" w:rsidRDefault="00E64F0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355B7CCA" w14:textId="77777777" w:rsidR="00BB5B94" w:rsidRPr="001A33C2" w:rsidRDefault="00BB5B94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1CF14E5" w14:textId="77777777" w:rsidR="00E64F07" w:rsidRPr="00C1266B" w:rsidRDefault="00E64F0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06161EB" w14:textId="77777777" w:rsidR="001D36E0" w:rsidRPr="001A33C2" w:rsidRDefault="001D36E0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/>
          <w:sz w:val="28"/>
          <w:szCs w:val="28"/>
        </w:rPr>
      </w:pPr>
    </w:p>
    <w:p w14:paraId="42F64E36" w14:textId="77777777" w:rsidR="00E64F07" w:rsidRPr="00C1266B" w:rsidRDefault="00E64F0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C1266B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7E233F49" w14:textId="77777777" w:rsidR="00E64F07" w:rsidRPr="001A33C2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93FD346" w14:textId="77777777" w:rsidR="00E64F07" w:rsidRPr="00C1266B" w:rsidRDefault="00E64F0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ขาดทุนจากก</w:t>
      </w:r>
      <w:r w:rsidR="00274F98" w:rsidRPr="00C1266B">
        <w:rPr>
          <w:rFonts w:ascii="Angsana New" w:hAnsi="Angsana New"/>
          <w:sz w:val="30"/>
          <w:szCs w:val="30"/>
          <w:cs/>
        </w:rPr>
        <w:t>ารด้อยค่าของสินทรัพย์ทางการเงิน</w:t>
      </w:r>
      <w:r w:rsidRPr="00C1266B">
        <w:rPr>
          <w:rFonts w:ascii="Angsana New" w:hAnsi="Angsana New"/>
          <w:sz w:val="30"/>
          <w:szCs w:val="30"/>
          <w:cs/>
        </w:rPr>
        <w:t xml:space="preserve">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 </w:t>
      </w:r>
      <w:r w:rsidR="006B00DA" w:rsidRPr="00C1266B">
        <w:rPr>
          <w:rFonts w:ascii="Angsana New" w:hAnsi="Angsana New"/>
          <w:sz w:val="30"/>
          <w:szCs w:val="30"/>
          <w:cs/>
        </w:rPr>
        <w:t>สำหรับ</w:t>
      </w:r>
      <w:r w:rsidRPr="00C1266B">
        <w:rPr>
          <w:rFonts w:ascii="Angsana New" w:hAnsi="Angsana New"/>
          <w:sz w:val="30"/>
          <w:szCs w:val="30"/>
          <w:cs/>
        </w:rPr>
        <w:t>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1098F2BC" w14:textId="665828D6" w:rsidR="001D36E0" w:rsidRPr="00C1266B" w:rsidRDefault="00A24E25" w:rsidP="00914813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lastRenderedPageBreak/>
        <w:t>ขาดทุนจากการด้อยค่าของสินทรัพย์ที่ไม่ใช่สินทรัพย์ทางการเง</w:t>
      </w:r>
      <w:r w:rsidR="00E010C1" w:rsidRPr="00C1266B">
        <w:rPr>
          <w:rFonts w:ascii="Angsana New" w:hAnsi="Angsana New"/>
          <w:sz w:val="30"/>
          <w:szCs w:val="30"/>
          <w:cs/>
        </w:rPr>
        <w:t>ิน</w:t>
      </w:r>
      <w:r w:rsidR="00761765" w:rsidRPr="00C1266B">
        <w:rPr>
          <w:rFonts w:ascii="Angsana New" w:hAnsi="Angsana New"/>
          <w:sz w:val="30"/>
          <w:szCs w:val="30"/>
          <w:cs/>
        </w:rPr>
        <w:t>อื่นๆ</w:t>
      </w:r>
      <w:r w:rsidRPr="00C1266B">
        <w:rPr>
          <w:rFonts w:ascii="Angsana New" w:hAnsi="Angsana New"/>
          <w:sz w:val="30"/>
          <w:szCs w:val="30"/>
          <w:cs/>
        </w:rPr>
        <w:t xml:space="preserve"> ที่เคยรับรู้ในงวดก่อนจะถูกประเมิน</w:t>
      </w:r>
      <w:r w:rsidR="00914813">
        <w:rPr>
          <w:rFonts w:ascii="Angsana New" w:hAnsi="Angsana New" w:hint="cs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ณ ทุกวันที่ที่ออกรายงานว่ามีข้</w:t>
      </w:r>
      <w:r w:rsidR="000803DC" w:rsidRPr="00C1266B">
        <w:rPr>
          <w:rFonts w:ascii="Angsana New" w:hAnsi="Angsana New"/>
          <w:sz w:val="30"/>
          <w:szCs w:val="30"/>
          <w:cs/>
        </w:rPr>
        <w:t xml:space="preserve">อบ่งชี้เรื่องการด้อยค่าหรือไม่ </w:t>
      </w:r>
      <w:r w:rsidRPr="00C1266B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6A4C2A7" w14:textId="77777777" w:rsidR="002D358B" w:rsidRPr="00C1266B" w:rsidRDefault="002D358B" w:rsidP="00BC34B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9CC6EE4" w14:textId="77777777" w:rsidR="00A24E25" w:rsidRPr="00C1266B" w:rsidRDefault="002D358B" w:rsidP="002D358B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bookmarkStart w:id="0" w:name="OLE_LINK8"/>
      <w:bookmarkStart w:id="1" w:name="OLE_LINK7"/>
      <w:r w:rsidRPr="00C1266B">
        <w:rPr>
          <w:rFonts w:ascii="Angsana New" w:hAnsi="Angsana New" w:hint="cs"/>
          <w:b/>
          <w:bCs/>
          <w:cs/>
          <w:lang w:val="th-TH"/>
        </w:rPr>
        <w:t>(ฎ)</w:t>
      </w:r>
      <w:r w:rsidRPr="00C1266B">
        <w:rPr>
          <w:rFonts w:ascii="Angsana New" w:hAnsi="Angsana New" w:hint="cs"/>
          <w:b/>
          <w:bCs/>
          <w:cs/>
          <w:lang w:val="th-TH"/>
        </w:rPr>
        <w:tab/>
      </w:r>
      <w:r w:rsidR="00A24E25" w:rsidRPr="00C1266B">
        <w:rPr>
          <w:rFonts w:ascii="Angsana New" w:hAnsi="Angsana New"/>
          <w:b/>
          <w:bCs/>
          <w:cs/>
          <w:lang w:val="th-TH"/>
        </w:rPr>
        <w:t>หนี้สินที่มีภาระดอกเบี้ย</w:t>
      </w:r>
    </w:p>
    <w:p w14:paraId="02C6DBBA" w14:textId="77777777" w:rsidR="00A24E25" w:rsidRPr="00C1266B" w:rsidRDefault="00A24E25" w:rsidP="00BC34B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21E81935" w14:textId="77777777" w:rsidR="00C00954" w:rsidRPr="00C1266B" w:rsidRDefault="00A24E25" w:rsidP="00BC34B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</w:t>
      </w:r>
      <w:r w:rsidR="00C00954" w:rsidRPr="00C1266B">
        <w:rPr>
          <w:rFonts w:ascii="Angsana New" w:hAnsi="Angsana New"/>
          <w:sz w:val="30"/>
          <w:szCs w:val="30"/>
          <w:cs/>
        </w:rPr>
        <w:t>ตาม</w:t>
      </w:r>
      <w:r w:rsidRPr="00C1266B">
        <w:rPr>
          <w:rFonts w:ascii="Angsana New" w:hAnsi="Angsana New"/>
          <w:sz w:val="30"/>
          <w:szCs w:val="30"/>
          <w:cs/>
        </w:rPr>
        <w:t>มูลค่า</w:t>
      </w:r>
      <w:bookmarkEnd w:id="0"/>
      <w:bookmarkEnd w:id="1"/>
      <w:r w:rsidR="00C00954" w:rsidRPr="00C1266B">
        <w:rPr>
          <w:rFonts w:ascii="Angsana New" w:hAnsi="Angsana New"/>
          <w:sz w:val="30"/>
          <w:szCs w:val="30"/>
          <w:cs/>
        </w:rPr>
        <w:t>ที่ระบุในสัญญา</w:t>
      </w:r>
    </w:p>
    <w:p w14:paraId="601BC74B" w14:textId="77777777" w:rsidR="00761765" w:rsidRPr="00C1266B" w:rsidRDefault="00761765" w:rsidP="00BC34B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4B96C34" w14:textId="77777777" w:rsidR="00E64F07" w:rsidRPr="00C1266B" w:rsidRDefault="00967BF7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C1266B">
        <w:rPr>
          <w:rFonts w:ascii="Angsana New" w:hAnsi="Angsana New"/>
          <w:b/>
          <w:bCs/>
          <w:cs/>
          <w:lang w:val="th-TH"/>
        </w:rPr>
        <w:t>(</w:t>
      </w:r>
      <w:r w:rsidR="002D358B" w:rsidRPr="00C1266B">
        <w:rPr>
          <w:rFonts w:ascii="Angsana New" w:hAnsi="Angsana New"/>
          <w:b/>
          <w:bCs/>
          <w:cs/>
          <w:lang w:val="th-TH"/>
        </w:rPr>
        <w:t>ฏ</w:t>
      </w:r>
      <w:r w:rsidR="00A24E25" w:rsidRPr="00C1266B">
        <w:rPr>
          <w:rFonts w:ascii="Angsana New" w:hAnsi="Angsana New"/>
          <w:b/>
          <w:bCs/>
          <w:cs/>
          <w:lang w:val="th-TH"/>
        </w:rPr>
        <w:t>)</w:t>
      </w:r>
      <w:r w:rsidR="00E64F07" w:rsidRPr="00C1266B">
        <w:rPr>
          <w:rFonts w:ascii="Angsana New" w:hAnsi="Angsana New"/>
          <w:b/>
          <w:bCs/>
          <w:cs/>
          <w:lang w:val="th-TH"/>
        </w:rPr>
        <w:tab/>
        <w:t>เจ้าหนี้การค้าและเจ้าหนี้อื่น</w:t>
      </w:r>
    </w:p>
    <w:p w14:paraId="7878C634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58A563" w14:textId="77777777" w:rsidR="008039AC" w:rsidRPr="00C1266B" w:rsidRDefault="00E64F07" w:rsidP="003A6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7FCDA166" w14:textId="77777777" w:rsidR="003A66F9" w:rsidRDefault="003A66F9" w:rsidP="003A6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EB5CF7A" w14:textId="77777777" w:rsidR="00D8332E" w:rsidRPr="001A33C2" w:rsidRDefault="00D8332E" w:rsidP="00D8332E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</w:rPr>
      </w:pPr>
      <w:r w:rsidRPr="001A33C2">
        <w:rPr>
          <w:rFonts w:ascii="Angsana New" w:hAnsi="Angsana New"/>
          <w:b/>
          <w:bCs/>
          <w:cs/>
        </w:rPr>
        <w:t>(</w:t>
      </w:r>
      <w:r w:rsidRPr="001A33C2">
        <w:rPr>
          <w:rFonts w:ascii="Angsana New" w:hAnsi="Angsana New" w:hint="cs"/>
          <w:b/>
          <w:bCs/>
          <w:cs/>
        </w:rPr>
        <w:t>ฐ</w:t>
      </w:r>
      <w:r w:rsidRPr="001A33C2">
        <w:rPr>
          <w:rFonts w:ascii="Angsana New" w:hAnsi="Angsana New"/>
          <w:b/>
          <w:bCs/>
          <w:cs/>
        </w:rPr>
        <w:t>)</w:t>
      </w:r>
      <w:r w:rsidRPr="001A33C2">
        <w:rPr>
          <w:rFonts w:ascii="Angsana New" w:hAnsi="Angsana New"/>
          <w:b/>
          <w:bCs/>
          <w:cs/>
        </w:rPr>
        <w:tab/>
        <w:t>หนี้สินที่เกิดจากสัญญา</w:t>
      </w:r>
    </w:p>
    <w:p w14:paraId="6FE533E3" w14:textId="77777777" w:rsidR="00D8332E" w:rsidRPr="001A33C2" w:rsidRDefault="00D8332E" w:rsidP="003A6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70490FD" w14:textId="77777777" w:rsidR="00D8332E" w:rsidRPr="001A33C2" w:rsidRDefault="00D8332E" w:rsidP="00D8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A33C2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153B07C3" w14:textId="77777777" w:rsidR="00D8332E" w:rsidRPr="001A33C2" w:rsidRDefault="00D8332E" w:rsidP="003A6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4A5931E" w14:textId="77777777" w:rsidR="00E64F07" w:rsidRPr="00C1266B" w:rsidRDefault="00967BF7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1A33C2">
        <w:rPr>
          <w:rFonts w:ascii="Angsana New" w:hAnsi="Angsana New"/>
          <w:b/>
          <w:bCs/>
          <w:cs/>
          <w:lang w:val="th-TH"/>
        </w:rPr>
        <w:t>(</w:t>
      </w:r>
      <w:r w:rsidR="00433C77" w:rsidRPr="001A33C2">
        <w:rPr>
          <w:rFonts w:ascii="Angsana New" w:hAnsi="Angsana New" w:hint="cs"/>
          <w:b/>
          <w:bCs/>
          <w:cs/>
          <w:lang w:val="th-TH"/>
        </w:rPr>
        <w:t>ฑ</w:t>
      </w:r>
      <w:r w:rsidR="00E64F07" w:rsidRPr="001A33C2">
        <w:rPr>
          <w:rFonts w:ascii="Angsana New" w:hAnsi="Angsana New"/>
          <w:b/>
          <w:bCs/>
          <w:cs/>
          <w:lang w:val="th-TH"/>
        </w:rPr>
        <w:t>)</w:t>
      </w:r>
      <w:r w:rsidR="00E64F07" w:rsidRPr="001A33C2">
        <w:rPr>
          <w:rFonts w:ascii="Angsana New" w:hAnsi="Angsana New"/>
          <w:b/>
          <w:bCs/>
          <w:cs/>
          <w:lang w:val="th-TH"/>
        </w:rPr>
        <w:tab/>
        <w:t>ผลประโยชน์</w:t>
      </w:r>
      <w:r w:rsidR="00A24E25" w:rsidRPr="001A33C2">
        <w:rPr>
          <w:rFonts w:ascii="Angsana New" w:hAnsi="Angsana New"/>
          <w:b/>
          <w:bCs/>
          <w:cs/>
          <w:lang w:val="th-TH"/>
        </w:rPr>
        <w:t>ของ</w:t>
      </w:r>
      <w:r w:rsidR="00E64F07" w:rsidRPr="001A33C2">
        <w:rPr>
          <w:rFonts w:ascii="Angsana New" w:hAnsi="Angsana New"/>
          <w:b/>
          <w:bCs/>
          <w:cs/>
          <w:lang w:val="th-TH"/>
        </w:rPr>
        <w:t>พนักงาน</w:t>
      </w:r>
    </w:p>
    <w:p w14:paraId="2F09A01E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507DE9" w14:textId="77777777" w:rsidR="002E2971" w:rsidRPr="00C1266B" w:rsidRDefault="0014203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  <w:lang w:val="th-TH"/>
        </w:rPr>
      </w:pPr>
      <w:r w:rsidRPr="00C1266B">
        <w:rPr>
          <w:rFonts w:ascii="Angsana New" w:hAnsi="Angsana New"/>
          <w:i/>
          <w:iCs/>
          <w:sz w:val="30"/>
          <w:szCs w:val="30"/>
          <w:cs/>
          <w:lang w:val="th-TH"/>
        </w:rPr>
        <w:tab/>
        <w:t>โครงการสมทบเงิน</w:t>
      </w:r>
    </w:p>
    <w:p w14:paraId="6DFB1368" w14:textId="77777777" w:rsidR="0014203A" w:rsidRPr="00C1266B" w:rsidRDefault="0014203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  <w:lang w:val="th-TH"/>
        </w:rPr>
      </w:pPr>
    </w:p>
    <w:p w14:paraId="54246CB9" w14:textId="77777777" w:rsidR="0014203A" w:rsidRPr="00C1266B" w:rsidRDefault="0014203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1266B">
        <w:rPr>
          <w:rFonts w:ascii="Angsana New" w:hAnsi="Angsana New"/>
          <w:sz w:val="30"/>
          <w:szCs w:val="30"/>
          <w:cs/>
          <w:lang w:val="th-TH"/>
        </w:rPr>
        <w:tab/>
        <w:t>ภาระผูกพันในการสมทบเข้าโครงการสมทบเงินจะถูกรับรู้เป็นค่าใช้</w:t>
      </w:r>
      <w:r w:rsidR="0057058C" w:rsidRPr="00C1266B">
        <w:rPr>
          <w:rFonts w:ascii="Angsana New" w:hAnsi="Angsana New"/>
          <w:sz w:val="30"/>
          <w:szCs w:val="30"/>
          <w:cs/>
          <w:lang w:val="th-TH"/>
        </w:rPr>
        <w:t xml:space="preserve">จ่ายพนักงานในกำไรหรือขาดทุนในรอบระยะ </w:t>
      </w:r>
      <w:r w:rsidRPr="00C1266B">
        <w:rPr>
          <w:rFonts w:ascii="Angsana New" w:hAnsi="Angsana New"/>
          <w:sz w:val="30"/>
          <w:szCs w:val="30"/>
          <w:cs/>
          <w:lang w:val="th-TH"/>
        </w:rPr>
        <w:t>เวลาที่พนักงานได้ทำงานให้กับกิจการ</w:t>
      </w:r>
    </w:p>
    <w:p w14:paraId="146BDD6F" w14:textId="58FEE557" w:rsidR="00914813" w:rsidRDefault="0014203A" w:rsidP="003A6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  <w:lang w:val="th-TH"/>
        </w:rPr>
      </w:pPr>
      <w:r w:rsidRPr="00C1266B">
        <w:rPr>
          <w:rFonts w:ascii="Angsana New" w:hAnsi="Angsana New"/>
          <w:i/>
          <w:iCs/>
          <w:sz w:val="30"/>
          <w:szCs w:val="30"/>
          <w:cs/>
          <w:lang w:val="th-TH"/>
        </w:rPr>
        <w:tab/>
      </w:r>
    </w:p>
    <w:p w14:paraId="091AB834" w14:textId="31EC54ED" w:rsidR="0014203A" w:rsidRPr="00C1266B" w:rsidRDefault="00914813" w:rsidP="00345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  <w:r w:rsidR="0014203A" w:rsidRPr="00C1266B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โครงการผลประโยชน์ที่กำหนดไว้</w:t>
      </w:r>
    </w:p>
    <w:p w14:paraId="6119644D" w14:textId="77777777" w:rsidR="0014203A" w:rsidRPr="00D8332E" w:rsidRDefault="0014203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  <w:lang w:val="th-TH"/>
        </w:rPr>
      </w:pPr>
    </w:p>
    <w:p w14:paraId="2629CDC4" w14:textId="77777777" w:rsidR="0014203A" w:rsidRPr="00C1266B" w:rsidRDefault="0014203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1266B">
        <w:rPr>
          <w:rFonts w:ascii="Angsana New" w:hAnsi="Angsana New"/>
          <w:sz w:val="30"/>
          <w:szCs w:val="30"/>
          <w:cs/>
          <w:lang w:val="th-TH"/>
        </w:rPr>
        <w:tab/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</w:t>
      </w:r>
      <w:r w:rsidR="0088532F" w:rsidRPr="00C1266B">
        <w:rPr>
          <w:rFonts w:ascii="Angsana New" w:hAnsi="Angsana New"/>
          <w:sz w:val="30"/>
          <w:szCs w:val="30"/>
          <w:cs/>
          <w:lang w:val="th-TH"/>
        </w:rPr>
        <w:br/>
      </w:r>
      <w:r w:rsidRPr="00C1266B">
        <w:rPr>
          <w:rFonts w:ascii="Angsana New" w:hAnsi="Angsana New"/>
          <w:sz w:val="30"/>
          <w:szCs w:val="30"/>
          <w:cs/>
          <w:lang w:val="th-TH"/>
        </w:rPr>
        <w:t>จากการประมาณผลประโยชน์ในอนาคตที่เกิดจากการทำงานขอ</w:t>
      </w:r>
      <w:r w:rsidR="00100130" w:rsidRPr="00C1266B">
        <w:rPr>
          <w:rFonts w:ascii="Angsana New" w:hAnsi="Angsana New"/>
          <w:sz w:val="30"/>
          <w:szCs w:val="30"/>
          <w:cs/>
          <w:lang w:val="th-TH"/>
        </w:rPr>
        <w:t>งพนักงานในงวดปัจจุบันและงวดก่อน</w:t>
      </w:r>
      <w:r w:rsidRPr="00C1266B">
        <w:rPr>
          <w:rFonts w:ascii="Angsana New" w:hAnsi="Angsana New"/>
          <w:sz w:val="30"/>
          <w:szCs w:val="30"/>
          <w:cs/>
          <w:lang w:val="th-TH"/>
        </w:rPr>
        <w:t>ๆ ผลประโยชน์ดังกล่าวได้มีการคิดลดกระแสเงินสดเพื่อให้เป็นมูลค่าปัจจุบัน</w:t>
      </w:r>
    </w:p>
    <w:p w14:paraId="39B9F96D" w14:textId="77777777" w:rsidR="00914813" w:rsidRDefault="00B746A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1266B">
        <w:rPr>
          <w:rFonts w:ascii="Angsana New" w:hAnsi="Angsana New"/>
          <w:sz w:val="30"/>
          <w:szCs w:val="30"/>
          <w:cs/>
          <w:lang w:val="th-TH"/>
        </w:rPr>
        <w:tab/>
      </w:r>
    </w:p>
    <w:p w14:paraId="2CC7B258" w14:textId="45B13138" w:rsidR="00B746AA" w:rsidRPr="00C1266B" w:rsidRDefault="00B746AA" w:rsidP="0091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1266B">
        <w:rPr>
          <w:rFonts w:ascii="Angsana New" w:hAnsi="Angsana New"/>
          <w:sz w:val="30"/>
          <w:szCs w:val="30"/>
          <w:cs/>
          <w:lang w:val="th-TH"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ผลจากการคำนวณอาจทำให้กลุ่มบริษัทมีสินทรัพย์เกิดขึ้น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</w:t>
      </w:r>
      <w:r w:rsidR="00620661" w:rsidRPr="00C1266B">
        <w:rPr>
          <w:rFonts w:ascii="Angsana New" w:hAnsi="Angsana New"/>
          <w:sz w:val="30"/>
          <w:szCs w:val="30"/>
          <w:cs/>
          <w:lang w:val="th-TH"/>
        </w:rPr>
        <w:t>เงินทุนขั้นต่ำสำหรับโครงการต่าง</w:t>
      </w:r>
      <w:r w:rsidRPr="00C1266B">
        <w:rPr>
          <w:rFonts w:ascii="Angsana New" w:hAnsi="Angsana New"/>
          <w:sz w:val="30"/>
          <w:szCs w:val="30"/>
          <w:cs/>
          <w:lang w:val="th-TH"/>
        </w:rPr>
        <w:t>ๆ ของกลุ่มบริษัท</w:t>
      </w:r>
    </w:p>
    <w:p w14:paraId="0411A128" w14:textId="77777777" w:rsidR="00F74889" w:rsidRPr="00C1266B" w:rsidRDefault="00F74889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33601E13" w14:textId="77777777" w:rsidR="00C00954" w:rsidRPr="0091673C" w:rsidRDefault="00F74889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1673C">
        <w:rPr>
          <w:rFonts w:ascii="Angsana New" w:hAnsi="Angsana New"/>
          <w:sz w:val="30"/>
          <w:szCs w:val="30"/>
          <w:cs/>
          <w:lang w:val="th-TH"/>
        </w:rPr>
        <w:tab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</w:t>
      </w:r>
      <w:r w:rsidR="00BF3C68" w:rsidRPr="0091673C">
        <w:rPr>
          <w:rFonts w:ascii="Angsana New" w:hAnsi="Angsana New"/>
          <w:sz w:val="30"/>
          <w:szCs w:val="30"/>
          <w:cs/>
          <w:lang w:val="th-TH"/>
        </w:rPr>
        <w:t>เบ็ดเสร็จอื่นทันที</w:t>
      </w:r>
      <w:r w:rsidR="00100130" w:rsidRPr="0091673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F3C68" w:rsidRPr="0091673C">
        <w:rPr>
          <w:rFonts w:ascii="Angsana New" w:hAnsi="Angsana New"/>
          <w:sz w:val="30"/>
          <w:szCs w:val="30"/>
          <w:cs/>
          <w:lang w:val="th-TH"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</w:t>
      </w:r>
      <w:r w:rsidR="00100130" w:rsidRPr="0091673C">
        <w:rPr>
          <w:rFonts w:ascii="Angsana New" w:hAnsi="Angsana New"/>
          <w:sz w:val="30"/>
          <w:szCs w:val="30"/>
          <w:cs/>
          <w:lang w:val="th-TH"/>
        </w:rPr>
        <w:t>นปี โดยคำนึงถึงการเปลี่ยนแปลงใด</w:t>
      </w:r>
      <w:r w:rsidR="00BF3C68" w:rsidRPr="0091673C">
        <w:rPr>
          <w:rFonts w:ascii="Angsana New" w:hAnsi="Angsana New"/>
          <w:sz w:val="30"/>
          <w:szCs w:val="30"/>
          <w:cs/>
          <w:lang w:val="th-TH"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</w:t>
      </w:r>
      <w:r w:rsidR="002505FC" w:rsidRPr="0091673C">
        <w:rPr>
          <w:rFonts w:ascii="Angsana New" w:hAnsi="Angsana New"/>
          <w:sz w:val="30"/>
          <w:szCs w:val="30"/>
          <w:cs/>
          <w:lang w:val="th-TH"/>
        </w:rPr>
        <w:t>เบี้ยจ่ายสุทธิและค่าใช้จ่ายอื่น</w:t>
      </w:r>
      <w:r w:rsidR="00BF3C68" w:rsidRPr="0091673C">
        <w:rPr>
          <w:rFonts w:ascii="Angsana New" w:hAnsi="Angsana New"/>
          <w:sz w:val="30"/>
          <w:szCs w:val="30"/>
          <w:cs/>
          <w:lang w:val="th-TH"/>
        </w:rPr>
        <w:t>ๆ ที่เกี่ยวข้องกับโครงการผลประโยชน์รับรู้รายการในกำไรหรือขาดทุน</w:t>
      </w:r>
    </w:p>
    <w:p w14:paraId="096E8EA1" w14:textId="77777777" w:rsidR="0088532F" w:rsidRPr="00C1266B" w:rsidRDefault="0088532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1627427" w14:textId="77777777" w:rsidR="00956443" w:rsidRPr="00C1266B" w:rsidRDefault="0088532F" w:rsidP="0088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1266B">
        <w:rPr>
          <w:rFonts w:ascii="Angsana New" w:hAnsi="Angsana New"/>
          <w:sz w:val="30"/>
          <w:szCs w:val="30"/>
          <w:cs/>
          <w:lang w:val="th-TH"/>
        </w:rPr>
        <w:t>เมื่อมีการ</w:t>
      </w:r>
      <w:r w:rsidRPr="00C1266B">
        <w:rPr>
          <w:rFonts w:ascii="Angsana New" w:hAnsi="Angsana New" w:hint="cs"/>
          <w:sz w:val="30"/>
          <w:szCs w:val="30"/>
          <w:cs/>
          <w:lang w:val="th-TH"/>
        </w:rPr>
        <w:t>เปลี่ยนแปลง</w:t>
      </w:r>
      <w:r w:rsidRPr="00C1266B">
        <w:rPr>
          <w:rFonts w:ascii="Angsana New" w:hAnsi="Angsana New"/>
          <w:sz w:val="30"/>
          <w:szCs w:val="30"/>
          <w:cs/>
          <w:lang w:val="th-TH"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C1266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C1266B">
        <w:rPr>
          <w:rFonts w:ascii="Angsana New" w:hAnsi="Angsana New"/>
          <w:sz w:val="30"/>
          <w:szCs w:val="30"/>
          <w:cs/>
          <w:lang w:val="th-TH"/>
        </w:rPr>
        <w:t>กำไร</w:t>
      </w:r>
      <w:r w:rsidRPr="00C1266B">
        <w:rPr>
          <w:rFonts w:ascii="Angsana New" w:hAnsi="Angsana New" w:hint="cs"/>
          <w:sz w:val="30"/>
          <w:szCs w:val="30"/>
          <w:cs/>
          <w:lang w:val="th-TH"/>
        </w:rPr>
        <w:t>หรือ</w:t>
      </w:r>
      <w:r w:rsidRPr="00C1266B">
        <w:rPr>
          <w:rFonts w:ascii="Angsana New" w:hAnsi="Angsana New"/>
          <w:sz w:val="30"/>
          <w:szCs w:val="30"/>
          <w:cs/>
          <w:lang w:val="th-TH"/>
        </w:rPr>
        <w:t>ขาดทุนจากการลดขนาดโครงการต้องรับรู้ในกำไรหรือขาดทุนทันที</w:t>
      </w:r>
      <w:r w:rsidRPr="00C1266B">
        <w:rPr>
          <w:rFonts w:ascii="Angsana New" w:hAnsi="Angsana New" w:hint="cs"/>
          <w:sz w:val="30"/>
          <w:szCs w:val="30"/>
          <w:cs/>
          <w:lang w:val="th-TH"/>
        </w:rPr>
        <w:t xml:space="preserve"> กลุ่มบริษัท</w:t>
      </w:r>
      <w:r w:rsidRPr="00C1266B">
        <w:rPr>
          <w:rFonts w:ascii="Angsana New" w:hAnsi="Angsana New"/>
          <w:sz w:val="30"/>
          <w:szCs w:val="30"/>
          <w:cs/>
          <w:lang w:val="th-TH"/>
        </w:rPr>
        <w:t>รับรู้กำไรและขาดทุนจากการจ่ายชำระผลประโยชน์</w:t>
      </w:r>
      <w:r w:rsidRPr="00C1266B">
        <w:rPr>
          <w:rFonts w:ascii="Angsana New" w:hAnsi="Angsana New" w:hint="cs"/>
          <w:sz w:val="30"/>
          <w:szCs w:val="30"/>
          <w:cs/>
          <w:lang w:val="th-TH"/>
        </w:rPr>
        <w:t>พนักงาน</w:t>
      </w:r>
      <w:r w:rsidRPr="00C1266B">
        <w:rPr>
          <w:rFonts w:ascii="Angsana New" w:hAnsi="Angsana New"/>
          <w:sz w:val="30"/>
          <w:szCs w:val="30"/>
          <w:cs/>
          <w:lang w:val="th-TH"/>
        </w:rPr>
        <w:t>เมื่อเกิดขึ้น</w:t>
      </w:r>
    </w:p>
    <w:p w14:paraId="690EE8D0" w14:textId="77777777" w:rsidR="0088532F" w:rsidRPr="0091673C" w:rsidRDefault="0088532F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C065C16" w14:textId="77777777" w:rsidR="00EB4592" w:rsidRPr="00C1266B" w:rsidRDefault="00EB4592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C1266B">
        <w:rPr>
          <w:rFonts w:ascii="Angsana New" w:hAnsi="Angsana New"/>
          <w:i/>
          <w:iCs/>
          <w:sz w:val="30"/>
          <w:szCs w:val="30"/>
          <w:cs/>
          <w:lang w:val="th-TH"/>
        </w:rPr>
        <w:t>ผลประโยชน์ระยะยาวอื่น</w:t>
      </w:r>
    </w:p>
    <w:p w14:paraId="1B07A0BF" w14:textId="77777777" w:rsidR="00EB4592" w:rsidRPr="00C1266B" w:rsidRDefault="00EB4592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EAE7078" w14:textId="6645CBAE" w:rsidR="00EB4592" w:rsidRPr="00C1266B" w:rsidRDefault="00EB4592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1266B">
        <w:rPr>
          <w:rFonts w:ascii="Angsana New" w:hAnsi="Angsana New"/>
          <w:sz w:val="30"/>
          <w:szCs w:val="30"/>
          <w:cs/>
          <w:lang w:val="th-TH"/>
        </w:rPr>
        <w:tab/>
        <w:t>ภาระผูกพันสุทธิของกลุ่มบริษัทที่เป็นผลประโยชน์ระยะยาวของพนักงานเป็นผลประโยชน์ในอนาคต</w:t>
      </w:r>
      <w:r w:rsidR="009F1CC8" w:rsidRPr="00C1266B">
        <w:rPr>
          <w:rFonts w:ascii="Angsana New" w:hAnsi="Angsana New"/>
          <w:sz w:val="30"/>
          <w:szCs w:val="30"/>
          <w:cs/>
          <w:lang w:val="th-TH"/>
        </w:rPr>
        <w:t>ที่เกิดจากการทำงานของพนักงานในง</w:t>
      </w:r>
      <w:r w:rsidRPr="00C1266B">
        <w:rPr>
          <w:rFonts w:ascii="Angsana New" w:hAnsi="Angsana New"/>
          <w:sz w:val="30"/>
          <w:szCs w:val="30"/>
          <w:cs/>
          <w:lang w:val="th-TH"/>
        </w:rPr>
        <w:t>ว</w:t>
      </w:r>
      <w:r w:rsidR="009F1CC8" w:rsidRPr="00C1266B">
        <w:rPr>
          <w:rFonts w:ascii="Angsana New" w:hAnsi="Angsana New"/>
          <w:sz w:val="30"/>
          <w:szCs w:val="30"/>
          <w:cs/>
          <w:lang w:val="th-TH"/>
        </w:rPr>
        <w:t>ด</w:t>
      </w:r>
      <w:r w:rsidRPr="00C1266B">
        <w:rPr>
          <w:rFonts w:ascii="Angsana New" w:hAnsi="Angsana New"/>
          <w:sz w:val="30"/>
          <w:szCs w:val="30"/>
          <w:cs/>
          <w:lang w:val="th-TH"/>
        </w:rPr>
        <w:t>ปัจจุบันและงวดก่อน</w:t>
      </w:r>
      <w:r w:rsidR="007468D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C1266B">
        <w:rPr>
          <w:rFonts w:ascii="Angsana New" w:hAnsi="Angsana New"/>
          <w:sz w:val="30"/>
          <w:szCs w:val="30"/>
          <w:cs/>
          <w:lang w:val="th-TH"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62AFA8E4" w14:textId="1167F178" w:rsidR="00EB4592" w:rsidRPr="00C1266B" w:rsidRDefault="00914813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  <w:r w:rsidR="00EB4592" w:rsidRPr="00C1266B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ผลประโยชน์เมื่อเลิกจ้าง</w:t>
      </w:r>
    </w:p>
    <w:p w14:paraId="07EF1B6F" w14:textId="77777777" w:rsidR="00EB4592" w:rsidRPr="00C1266B" w:rsidRDefault="00EB4592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AFC1450" w14:textId="77777777" w:rsidR="00C4152B" w:rsidRPr="00C1266B" w:rsidRDefault="00EB4592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1266B">
        <w:rPr>
          <w:rFonts w:ascii="Angsana New" w:hAnsi="Angsana New"/>
          <w:sz w:val="30"/>
          <w:szCs w:val="30"/>
          <w:cs/>
          <w:lang w:val="th-TH"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</w:t>
      </w:r>
      <w:r w:rsidR="00791C03" w:rsidRPr="00C1266B">
        <w:rPr>
          <w:rFonts w:ascii="Angsana New" w:hAnsi="Angsana New"/>
          <w:sz w:val="30"/>
          <w:szCs w:val="30"/>
          <w:cs/>
          <w:lang w:val="th-TH"/>
        </w:rPr>
        <w:t>สำหรับระยะเวลา</w:t>
      </w:r>
      <w:r w:rsidRPr="00C1266B">
        <w:rPr>
          <w:rFonts w:ascii="Angsana New" w:hAnsi="Angsana New"/>
          <w:sz w:val="30"/>
          <w:szCs w:val="30"/>
          <w:cs/>
          <w:lang w:val="th-TH"/>
        </w:rPr>
        <w:t>การจ่ายผลประโยชน์เกินกว่า 12 เดือนนับจากวันสิ้นรอบ</w:t>
      </w:r>
      <w:r w:rsidR="00791C03" w:rsidRPr="00C1266B">
        <w:rPr>
          <w:rFonts w:ascii="Angsana New" w:hAnsi="Angsana New"/>
          <w:sz w:val="30"/>
          <w:szCs w:val="30"/>
          <w:cs/>
          <w:lang w:val="th-TH"/>
        </w:rPr>
        <w:t>ระยะเวลา</w:t>
      </w:r>
      <w:r w:rsidRPr="00C1266B">
        <w:rPr>
          <w:rFonts w:ascii="Angsana New" w:hAnsi="Angsana New"/>
          <w:sz w:val="30"/>
          <w:szCs w:val="30"/>
          <w:cs/>
          <w:lang w:val="th-TH"/>
        </w:rPr>
        <w:t>รายงานผลประโยชน์เมื่อเลิก</w:t>
      </w:r>
      <w:r w:rsidR="00A50735" w:rsidRPr="00C1266B">
        <w:rPr>
          <w:rFonts w:ascii="Angsana New" w:hAnsi="Angsana New"/>
          <w:sz w:val="30"/>
          <w:szCs w:val="30"/>
          <w:cs/>
          <w:lang w:val="th-TH"/>
        </w:rPr>
        <w:t>จ้างจะถูกคิดลดกระแสเงินสด</w:t>
      </w:r>
    </w:p>
    <w:p w14:paraId="5D7093A9" w14:textId="77777777" w:rsidR="001A33C2" w:rsidRPr="00C1266B" w:rsidRDefault="001A33C2" w:rsidP="0091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2DDB3C7" w14:textId="77777777" w:rsidR="0014203A" w:rsidRPr="00C1266B" w:rsidRDefault="00A50735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C1266B">
        <w:rPr>
          <w:rFonts w:ascii="Angsana New" w:hAnsi="Angsana New"/>
          <w:i/>
          <w:iCs/>
          <w:sz w:val="30"/>
          <w:szCs w:val="30"/>
          <w:cs/>
          <w:lang w:val="th-TH"/>
        </w:rPr>
        <w:tab/>
        <w:t>ผลประโยชน์ระยะสั้นของพนักงาน</w:t>
      </w:r>
    </w:p>
    <w:p w14:paraId="4E46BD06" w14:textId="77777777" w:rsidR="003A66F9" w:rsidRPr="00C1266B" w:rsidRDefault="003A66F9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ACE5FF5" w14:textId="77777777" w:rsidR="003A66F9" w:rsidRPr="00C1266B" w:rsidRDefault="00A50735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C1266B">
        <w:rPr>
          <w:rFonts w:ascii="Angsana New" w:hAnsi="Angsana New"/>
          <w:sz w:val="30"/>
          <w:szCs w:val="30"/>
          <w:cs/>
          <w:lang w:val="th-TH"/>
        </w:rPr>
        <w:t>ผลประโยชน์ระยะสั้น</w:t>
      </w:r>
      <w:r w:rsidR="00FC32F9" w:rsidRPr="00C1266B">
        <w:rPr>
          <w:rFonts w:ascii="Angsana New" w:hAnsi="Angsana New"/>
          <w:sz w:val="30"/>
          <w:szCs w:val="30"/>
          <w:cs/>
          <w:lang w:val="th-TH"/>
        </w:rPr>
        <w:t>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A43E623" w14:textId="77777777" w:rsidR="003A66F9" w:rsidRPr="00C1266B" w:rsidRDefault="003A66F9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9E0A608" w14:textId="77777777" w:rsidR="00E64F07" w:rsidRPr="001A33C2" w:rsidRDefault="00967BF7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1A33C2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433C77" w:rsidRPr="001A33C2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ฒ</w:t>
      </w:r>
      <w:r w:rsidR="00ED0F7F" w:rsidRPr="001A33C2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="00420D23" w:rsidRPr="001A33C2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="00E64F07" w:rsidRPr="001A33C2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0A4E482B" w14:textId="77777777" w:rsidR="00E64F07" w:rsidRPr="001A33C2" w:rsidRDefault="00E64F07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78334321" w14:textId="77777777" w:rsidR="009B6804" w:rsidRPr="001A33C2" w:rsidRDefault="0088532F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A33C2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1A33C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A33C2">
        <w:rPr>
          <w:rFonts w:ascii="Angsana New" w:hAnsi="Angsana New"/>
          <w:sz w:val="30"/>
          <w:szCs w:val="30"/>
          <w:cs/>
        </w:rPr>
        <w:t>มีภาระ</w:t>
      </w:r>
      <w:r w:rsidRPr="001A33C2">
        <w:rPr>
          <w:rFonts w:ascii="Angsana New" w:hAnsi="Angsana New" w:hint="cs"/>
          <w:sz w:val="30"/>
          <w:szCs w:val="30"/>
          <w:cs/>
        </w:rPr>
        <w:t>ผูกพันตาม</w:t>
      </w:r>
      <w:r w:rsidRPr="001A33C2">
        <w:rPr>
          <w:rFonts w:ascii="Angsana New" w:hAnsi="Angsana New"/>
          <w:sz w:val="30"/>
          <w:szCs w:val="30"/>
          <w:cs/>
        </w:rPr>
        <w:t>กฎหมาย</w:t>
      </w:r>
      <w:r w:rsidRPr="001A33C2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หรือภาระผูกพันจากการอนุมานที่เกิดขึ้นในปัจจุบันอัน</w:t>
      </w:r>
      <w:r w:rsidRPr="001A33C2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1A33C2">
        <w:rPr>
          <w:rFonts w:ascii="Angsana New" w:hAnsi="Angsana New" w:hint="cs"/>
          <w:sz w:val="30"/>
          <w:szCs w:val="30"/>
          <w:cs/>
        </w:rPr>
        <w:t>ใน</w:t>
      </w:r>
      <w:r w:rsidRPr="001A33C2">
        <w:rPr>
          <w:rFonts w:ascii="Angsana New" w:hAnsi="Angsana New"/>
          <w:sz w:val="30"/>
          <w:szCs w:val="30"/>
          <w:cs/>
        </w:rPr>
        <w:t>อดีต</w:t>
      </w:r>
      <w:r w:rsidRPr="001A33C2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1A33C2">
        <w:rPr>
          <w:rFonts w:ascii="Angsana New" w:hAnsi="Angsana New"/>
          <w:sz w:val="30"/>
          <w:szCs w:val="30"/>
          <w:cs/>
        </w:rPr>
        <w:t xml:space="preserve"> และ</w:t>
      </w:r>
      <w:r w:rsidRPr="001A33C2">
        <w:rPr>
          <w:rFonts w:ascii="Angsana New" w:hAnsi="Angsana New"/>
          <w:sz w:val="30"/>
          <w:szCs w:val="30"/>
          <w:cs/>
        </w:rPr>
        <w:br/>
        <w:t>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ประมาณการ</w:t>
      </w:r>
      <w:r w:rsidRPr="001A33C2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1A33C2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</w:t>
      </w:r>
      <w:r w:rsidRPr="001A33C2">
        <w:rPr>
          <w:rFonts w:ascii="Angsana New" w:hAnsi="Angsana New"/>
          <w:sz w:val="30"/>
          <w:szCs w:val="30"/>
          <w:cs/>
        </w:rPr>
        <w:br/>
        <w:t>ก่อนคำนึง</w:t>
      </w:r>
      <w:r w:rsidRPr="001A33C2">
        <w:rPr>
          <w:rFonts w:ascii="Angsana New" w:hAnsi="Angsana New" w:hint="cs"/>
          <w:sz w:val="30"/>
          <w:szCs w:val="30"/>
          <w:cs/>
        </w:rPr>
        <w:t>ถึง</w:t>
      </w:r>
      <w:r w:rsidRPr="001A33C2">
        <w:rPr>
          <w:rFonts w:ascii="Angsana New" w:hAnsi="Angsana New"/>
          <w:sz w:val="30"/>
          <w:szCs w:val="30"/>
          <w:cs/>
        </w:rPr>
        <w:t>ภาษีเงินได้ เพื่อให้สะท้อน</w:t>
      </w:r>
      <w:r w:rsidRPr="001A33C2">
        <w:rPr>
          <w:rFonts w:ascii="Angsana New" w:hAnsi="Angsana New" w:hint="cs"/>
          <w:sz w:val="30"/>
          <w:szCs w:val="30"/>
          <w:cs/>
        </w:rPr>
        <w:t>จำนวน</w:t>
      </w:r>
      <w:r w:rsidRPr="001A33C2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1A33C2">
        <w:rPr>
          <w:rFonts w:ascii="Angsana New" w:hAnsi="Angsana New" w:hint="cs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1A33AF4" w14:textId="77777777" w:rsidR="0088532F" w:rsidRPr="001A33C2" w:rsidRDefault="0088532F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E19871E" w14:textId="77777777" w:rsidR="00E31CFB" w:rsidRPr="001A33C2" w:rsidRDefault="00E31CFB" w:rsidP="00E31CFB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1A33C2">
        <w:rPr>
          <w:rFonts w:ascii="Angsana New" w:hAnsi="Angsana New"/>
          <w:b/>
          <w:bCs/>
          <w:cs/>
          <w:lang w:val="th-TH"/>
        </w:rPr>
        <w:t>(</w:t>
      </w:r>
      <w:r w:rsidR="00433C77" w:rsidRPr="001A33C2">
        <w:rPr>
          <w:rFonts w:ascii="Angsana New" w:hAnsi="Angsana New" w:hint="cs"/>
          <w:b/>
          <w:bCs/>
          <w:cs/>
          <w:lang w:val="th-TH"/>
        </w:rPr>
        <w:t>ณ</w:t>
      </w:r>
      <w:r w:rsidRPr="001A33C2">
        <w:rPr>
          <w:rFonts w:ascii="Angsana New" w:hAnsi="Angsana New"/>
          <w:b/>
          <w:bCs/>
          <w:cs/>
          <w:lang w:val="th-TH"/>
        </w:rPr>
        <w:t>)</w:t>
      </w:r>
      <w:r w:rsidRPr="001A33C2">
        <w:rPr>
          <w:rFonts w:ascii="Angsana New" w:hAnsi="Angsana New"/>
          <w:b/>
          <w:bCs/>
          <w:cs/>
          <w:lang w:val="th-TH"/>
        </w:rPr>
        <w:tab/>
        <w:t>การวัดมูลค่ายุติธรรม</w:t>
      </w:r>
    </w:p>
    <w:p w14:paraId="446179FE" w14:textId="77777777" w:rsidR="00E31CFB" w:rsidRPr="001A33C2" w:rsidRDefault="00E31CFB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A91D4EC" w14:textId="77777777" w:rsidR="00E31CFB" w:rsidRPr="001A33C2" w:rsidRDefault="00E31CFB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A33C2">
        <w:rPr>
          <w:rFonts w:ascii="Angsana New" w:hAnsi="Angsana New"/>
          <w:sz w:val="30"/>
          <w:szCs w:val="30"/>
          <w:cs/>
          <w:lang w:val="th-TH"/>
        </w:rPr>
        <w:t>มูลค่ายุติธรรม หมายถึง ราคาที่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 ณ วันที่วัดมูลค่า ซึ่งเกิดขึ้นในตลาดหลักหรือกรณีที่ไม่มีตลาดหลักให้ใช้ตลาดที่ให้ประโยชน์สูงสุดซึ่งกลุ่มบริษัทเข้าถึง ณ วันดังกล่าว ทั้งนี้มูลค่ายุติธรรมของหนี้สินได้สะท้อนผลกระทบของ</w:t>
      </w:r>
      <w:r w:rsidR="001A33C2">
        <w:rPr>
          <w:rFonts w:ascii="Angsana New" w:hAnsi="Angsana New"/>
          <w:sz w:val="30"/>
          <w:szCs w:val="30"/>
          <w:cs/>
          <w:lang w:val="th-TH"/>
        </w:rPr>
        <w:br/>
      </w:r>
      <w:r w:rsidRPr="001A33C2">
        <w:rPr>
          <w:rFonts w:ascii="Angsana New" w:hAnsi="Angsana New"/>
          <w:sz w:val="30"/>
          <w:szCs w:val="30"/>
          <w:cs/>
          <w:lang w:val="th-TH"/>
        </w:rPr>
        <w:t>ความเสี่ยงที่ไม่สามารถปฏิบัติตามข้อกำหนดของภาระผูกพัน</w:t>
      </w:r>
    </w:p>
    <w:p w14:paraId="77A23ECB" w14:textId="77777777" w:rsidR="00E31CFB" w:rsidRPr="001A33C2" w:rsidRDefault="00E31CFB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264FE284" w14:textId="77777777" w:rsidR="00E31CFB" w:rsidRPr="001A33C2" w:rsidRDefault="00E31CFB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A33C2">
        <w:rPr>
          <w:rFonts w:ascii="Angsana New" w:hAnsi="Angsana New"/>
          <w:sz w:val="30"/>
          <w:szCs w:val="30"/>
          <w:cs/>
          <w:lang w:val="th-TH"/>
        </w:rPr>
        <w:t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3 และรายงานโดยตรงต่อผู้บริหารสูงสุดทางด้านการเงิน</w:t>
      </w:r>
    </w:p>
    <w:p w14:paraId="76E0960F" w14:textId="77777777" w:rsidR="003C2CD3" w:rsidRPr="001A33C2" w:rsidRDefault="003C2CD3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A33C2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</w:t>
      </w:r>
      <w:r w:rsidR="001A33C2">
        <w:rPr>
          <w:rFonts w:ascii="Angsana New" w:hAnsi="Angsana New"/>
          <w:sz w:val="30"/>
          <w:szCs w:val="30"/>
          <w:cs/>
          <w:lang w:val="th-TH"/>
        </w:rPr>
        <w:br/>
      </w:r>
      <w:r w:rsidRPr="001A33C2">
        <w:rPr>
          <w:rFonts w:ascii="Angsana New" w:hAnsi="Angsana New"/>
          <w:sz w:val="30"/>
          <w:szCs w:val="30"/>
          <w:cs/>
          <w:lang w:val="th-TH"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="001A33C2">
        <w:rPr>
          <w:rFonts w:ascii="Angsana New" w:hAnsi="Angsana New"/>
          <w:sz w:val="30"/>
          <w:szCs w:val="30"/>
          <w:cs/>
          <w:lang w:val="th-TH"/>
        </w:rPr>
        <w:br/>
      </w:r>
      <w:r w:rsidRPr="001A33C2">
        <w:rPr>
          <w:rFonts w:ascii="Angsana New" w:hAnsi="Angsana New"/>
          <w:sz w:val="30"/>
          <w:szCs w:val="30"/>
          <w:cs/>
          <w:lang w:val="th-TH"/>
        </w:rPr>
        <w:t>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667D99FA" w14:textId="77777777" w:rsidR="002119DF" w:rsidRPr="001A33C2" w:rsidRDefault="002119DF" w:rsidP="00914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3FB09D59" w14:textId="5BA7309B" w:rsidR="003C2CD3" w:rsidRDefault="003C2CD3" w:rsidP="002F7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lang w:val="th-TH"/>
        </w:rPr>
      </w:pPr>
      <w:r w:rsidRPr="001A33C2">
        <w:rPr>
          <w:rFonts w:ascii="Angsana New" w:hAnsi="Angsana New"/>
          <w:sz w:val="30"/>
          <w:szCs w:val="30"/>
          <w:cs/>
          <w:lang w:val="th-TH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38008F80" w14:textId="77777777" w:rsidR="00345FD4" w:rsidRPr="001A33C2" w:rsidRDefault="00345FD4" w:rsidP="002F7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591477B" w14:textId="77777777" w:rsidR="003C2CD3" w:rsidRDefault="003C2CD3" w:rsidP="002F7114">
      <w:pPr>
        <w:pStyle w:val="BodyText"/>
        <w:shd w:val="clear" w:color="auto" w:fill="FFFFFF"/>
        <w:tabs>
          <w:tab w:val="clear" w:pos="454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1A33C2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1A33C2">
        <w:rPr>
          <w:rFonts w:ascii="Angsana New" w:hAnsi="Angsana New"/>
          <w:sz w:val="30"/>
          <w:szCs w:val="30"/>
        </w:rPr>
        <w:t xml:space="preserve"> </w:t>
      </w:r>
      <w:r w:rsidRPr="001A33C2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1A33C2">
        <w:rPr>
          <w:rFonts w:ascii="Angsana New" w:hAnsi="Angsana New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A33C2">
        <w:rPr>
          <w:rFonts w:ascii="Angsana New" w:hAnsi="Angsana New"/>
          <w:sz w:val="30"/>
          <w:szCs w:val="30"/>
        </w:rPr>
        <w:t xml:space="preserve"> </w:t>
      </w:r>
      <w:r w:rsidRPr="001A33C2">
        <w:rPr>
          <w:rFonts w:ascii="Angsana New" w:hAnsi="Angsana New"/>
          <w:sz w:val="30"/>
          <w:szCs w:val="30"/>
          <w:cs/>
        </w:rPr>
        <w:t>ดังนี้</w:t>
      </w:r>
    </w:p>
    <w:p w14:paraId="617025F4" w14:textId="77777777" w:rsidR="001A33C2" w:rsidRPr="00345FD4" w:rsidRDefault="001A33C2" w:rsidP="00345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66CED9D" w14:textId="77777777" w:rsidR="003C2CD3" w:rsidRPr="001A33C2" w:rsidRDefault="003C2CD3" w:rsidP="003C2CD3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A33C2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1A33C2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1A33C2">
        <w:rPr>
          <w:rFonts w:ascii="Angsana New" w:hAnsi="Angsana New"/>
          <w:sz w:val="30"/>
          <w:szCs w:val="30"/>
          <w:lang w:bidi="th-TH"/>
        </w:rPr>
        <w:t xml:space="preserve"> </w:t>
      </w:r>
      <w:r w:rsidRPr="001A33C2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BE4700F" w14:textId="77777777" w:rsidR="003C2CD3" w:rsidRPr="001A33C2" w:rsidRDefault="003C2CD3" w:rsidP="003C2CD3">
      <w:pPr>
        <w:pStyle w:val="block"/>
        <w:numPr>
          <w:ilvl w:val="0"/>
          <w:numId w:val="33"/>
        </w:numPr>
        <w:spacing w:after="0" w:line="240" w:lineRule="atLeast"/>
        <w:ind w:left="90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1A33C2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1A33C2">
        <w:rPr>
          <w:rFonts w:ascii="Angsana New" w:hAnsi="Angsana New"/>
          <w:sz w:val="30"/>
          <w:szCs w:val="30"/>
          <w:lang w:bidi="th-TH"/>
        </w:rPr>
        <w:t xml:space="preserve"> 2  </w:t>
      </w:r>
      <w:r w:rsidRPr="001A33C2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อกเหนือจากราคาเสนอซื้อขายซึ่งรวมอยู่ในข้อมูลระดับ </w:t>
      </w:r>
      <w:r w:rsidRPr="001A33C2">
        <w:rPr>
          <w:rFonts w:ascii="Angsana New" w:hAnsi="Angsana New"/>
          <w:sz w:val="30"/>
          <w:szCs w:val="30"/>
          <w:lang w:bidi="th-TH"/>
        </w:rPr>
        <w:t>1</w:t>
      </w:r>
    </w:p>
    <w:p w14:paraId="45ABC8FD" w14:textId="77777777" w:rsidR="003C2CD3" w:rsidRPr="001A33C2" w:rsidRDefault="003C2CD3" w:rsidP="003C2CD3">
      <w:pPr>
        <w:pStyle w:val="block"/>
        <w:numPr>
          <w:ilvl w:val="0"/>
          <w:numId w:val="33"/>
        </w:numPr>
        <w:spacing w:after="0" w:line="240" w:lineRule="atLeast"/>
        <w:ind w:left="900" w:right="-7"/>
        <w:rPr>
          <w:rFonts w:ascii="Angsana New" w:hAnsi="Angsana New"/>
          <w:sz w:val="30"/>
          <w:szCs w:val="30"/>
          <w:lang w:bidi="th-TH"/>
        </w:rPr>
      </w:pPr>
      <w:r w:rsidRPr="001A33C2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1A33C2">
        <w:rPr>
          <w:rFonts w:ascii="Angsana New" w:hAnsi="Angsana New"/>
          <w:sz w:val="30"/>
          <w:szCs w:val="30"/>
          <w:lang w:bidi="th-TH"/>
        </w:rPr>
        <w:t xml:space="preserve"> 3 </w:t>
      </w:r>
      <w:r w:rsidRPr="001A33C2">
        <w:rPr>
          <w:rFonts w:ascii="Angsana New" w:hAnsi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A4A6E12" w14:textId="77777777" w:rsidR="003C2CD3" w:rsidRPr="00345FD4" w:rsidRDefault="003C2CD3" w:rsidP="00345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46D926A" w14:textId="77777777" w:rsidR="003C2CD3" w:rsidRPr="001A33C2" w:rsidRDefault="003C2CD3" w:rsidP="003C2CD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A33C2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A96B93C" w14:textId="77777777" w:rsidR="003C2CD3" w:rsidRPr="00345FD4" w:rsidRDefault="003C2CD3" w:rsidP="00345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34D0CA3" w14:textId="77777777" w:rsidR="003C2CD3" w:rsidRPr="001A33C2" w:rsidRDefault="003C2CD3" w:rsidP="003C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A33C2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1A33C2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DEA9AE2" w14:textId="77777777" w:rsidR="003C2CD3" w:rsidRPr="00345FD4" w:rsidRDefault="003C2CD3" w:rsidP="00345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2C44CFDB" w14:textId="77777777" w:rsidR="00E64F07" w:rsidRPr="001A33C2" w:rsidRDefault="00C10490" w:rsidP="0052741D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1A33C2">
        <w:rPr>
          <w:rFonts w:ascii="Angsana New" w:hAnsi="Angsana New"/>
          <w:b/>
          <w:bCs/>
          <w:cs/>
          <w:lang w:val="th-TH"/>
        </w:rPr>
        <w:t xml:space="preserve"> </w:t>
      </w:r>
      <w:r w:rsidR="00967BF7" w:rsidRPr="001A33C2">
        <w:rPr>
          <w:rFonts w:ascii="Angsana New" w:hAnsi="Angsana New"/>
          <w:b/>
          <w:bCs/>
          <w:cs/>
          <w:lang w:val="th-TH"/>
        </w:rPr>
        <w:t>(</w:t>
      </w:r>
      <w:r w:rsidR="00433C77" w:rsidRPr="001A33C2">
        <w:rPr>
          <w:rFonts w:ascii="Angsana New" w:hAnsi="Angsana New" w:hint="cs"/>
          <w:b/>
          <w:bCs/>
          <w:cs/>
        </w:rPr>
        <w:t>ด</w:t>
      </w:r>
      <w:r w:rsidR="00E64F07" w:rsidRPr="001A33C2">
        <w:rPr>
          <w:rFonts w:ascii="Angsana New" w:hAnsi="Angsana New"/>
          <w:b/>
          <w:bCs/>
          <w:cs/>
          <w:lang w:val="th-TH"/>
        </w:rPr>
        <w:t>)</w:t>
      </w:r>
      <w:r w:rsidR="00E64F07" w:rsidRPr="001A33C2">
        <w:rPr>
          <w:rFonts w:ascii="Angsana New" w:hAnsi="Angsana New"/>
          <w:b/>
          <w:bCs/>
          <w:cs/>
          <w:lang w:val="th-TH"/>
        </w:rPr>
        <w:tab/>
        <w:t>รายได้</w:t>
      </w:r>
    </w:p>
    <w:p w14:paraId="66E6D2DB" w14:textId="77777777" w:rsidR="00E64F07" w:rsidRPr="00345FD4" w:rsidRDefault="00E64F07" w:rsidP="00345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03414A5" w14:textId="77777777" w:rsidR="003F15F7" w:rsidRPr="005E1B89" w:rsidRDefault="005E1B89" w:rsidP="005E1B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A33C2">
        <w:rPr>
          <w:rFonts w:ascii="Angsana New" w:hAnsi="Angsana New"/>
          <w:sz w:val="30"/>
          <w:szCs w:val="30"/>
          <w:cs/>
        </w:rPr>
        <w:t>ข้อมูลเกี่ยวกับนโยบายการบัญชีของกลุ่มบริษัท</w:t>
      </w:r>
      <w:r w:rsidRPr="001A33C2">
        <w:rPr>
          <w:rFonts w:ascii="Angsana New" w:hAnsi="Angsana New"/>
          <w:sz w:val="30"/>
          <w:szCs w:val="30"/>
        </w:rPr>
        <w:t xml:space="preserve"> </w:t>
      </w:r>
      <w:r w:rsidRPr="001A33C2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Pr="001A33C2">
        <w:rPr>
          <w:rFonts w:ascii="Angsana New" w:hAnsi="Angsana New"/>
          <w:sz w:val="30"/>
          <w:szCs w:val="30"/>
        </w:rPr>
        <w:t>3</w:t>
      </w:r>
    </w:p>
    <w:p w14:paraId="5099045E" w14:textId="5E6B2A1D" w:rsidR="00E64F07" w:rsidRPr="005E1B89" w:rsidRDefault="00E64F07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8E7B57" w14:textId="77777777" w:rsidR="00DD45B4" w:rsidRPr="001A33C2" w:rsidRDefault="00DD45B4" w:rsidP="00DD45B4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1A33C2">
        <w:rPr>
          <w:rFonts w:ascii="Angsana New" w:hAnsi="Angsana New" w:hint="cs"/>
          <w:b/>
          <w:bCs/>
          <w:cs/>
          <w:lang w:val="th-TH"/>
        </w:rPr>
        <w:t>(</w:t>
      </w:r>
      <w:r w:rsidR="00433C77" w:rsidRPr="001A33C2">
        <w:rPr>
          <w:rFonts w:ascii="Angsana New" w:hAnsi="Angsana New" w:hint="cs"/>
          <w:b/>
          <w:bCs/>
          <w:cs/>
          <w:lang w:val="th-TH"/>
        </w:rPr>
        <w:t>ต</w:t>
      </w:r>
      <w:r w:rsidRPr="001A33C2">
        <w:rPr>
          <w:rFonts w:ascii="Angsana New" w:hAnsi="Angsana New" w:hint="cs"/>
          <w:b/>
          <w:bCs/>
          <w:cs/>
          <w:lang w:val="th-TH"/>
        </w:rPr>
        <w:t>)</w:t>
      </w:r>
      <w:r w:rsidRPr="001A33C2">
        <w:rPr>
          <w:rFonts w:ascii="Angsana New" w:hAnsi="Angsana New"/>
          <w:b/>
          <w:bCs/>
          <w:cs/>
          <w:lang w:val="th-TH"/>
        </w:rPr>
        <w:tab/>
        <w:t>รายได้ค่าเช่า</w:t>
      </w:r>
    </w:p>
    <w:p w14:paraId="181EA9AD" w14:textId="77777777" w:rsidR="00DD45B4" w:rsidRPr="00345FD4" w:rsidRDefault="00DD45B4" w:rsidP="00345FD4">
      <w:pPr>
        <w:spacing w:line="240" w:lineRule="auto"/>
        <w:ind w:left="313" w:firstLine="227"/>
        <w:rPr>
          <w:rFonts w:ascii="Angsana New" w:hAnsi="Angsana New"/>
          <w:bCs/>
          <w:sz w:val="30"/>
          <w:szCs w:val="30"/>
        </w:rPr>
      </w:pPr>
    </w:p>
    <w:p w14:paraId="6B600911" w14:textId="0EC9374F" w:rsidR="00E64F07" w:rsidRDefault="009D2228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A33C2">
        <w:rPr>
          <w:rFonts w:ascii="Angsana New" w:hAnsi="Angsana New"/>
          <w:i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</w:t>
      </w:r>
      <w:r w:rsidR="00100130" w:rsidRPr="001A33C2">
        <w:rPr>
          <w:rFonts w:ascii="Angsana New" w:hAnsi="Angsana New"/>
          <w:i/>
          <w:sz w:val="30"/>
          <w:szCs w:val="30"/>
          <w:cs/>
        </w:rPr>
        <w:t xml:space="preserve">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ค่าเช่าที่อาจเกิดขึ้นรับรู้เป็นรายได้ในรอบ</w:t>
      </w:r>
      <w:r w:rsidR="00791C03" w:rsidRPr="001A33C2">
        <w:rPr>
          <w:rFonts w:ascii="Angsana New" w:hAnsi="Angsana New"/>
          <w:i/>
          <w:sz w:val="30"/>
          <w:szCs w:val="30"/>
          <w:cs/>
        </w:rPr>
        <w:t>ระยะเวลา</w:t>
      </w:r>
      <w:r w:rsidR="00100130" w:rsidRPr="001A33C2">
        <w:rPr>
          <w:rFonts w:ascii="Angsana New" w:hAnsi="Angsana New"/>
          <w:i/>
          <w:sz w:val="30"/>
          <w:szCs w:val="30"/>
          <w:cs/>
        </w:rPr>
        <w:t>บัญชีซึ่งค่าเช่านั้นเกิดขึ้น</w:t>
      </w:r>
    </w:p>
    <w:p w14:paraId="585B858C" w14:textId="42DC6608" w:rsidR="007F0A72" w:rsidRDefault="007F0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14:paraId="5E48CC5B" w14:textId="77777777" w:rsidR="00DD45B4" w:rsidRPr="001A33C2" w:rsidRDefault="00DD45B4" w:rsidP="00DD45B4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1A33C2">
        <w:rPr>
          <w:rFonts w:ascii="Angsana New" w:hAnsi="Angsana New" w:hint="cs"/>
          <w:b/>
          <w:bCs/>
          <w:cs/>
          <w:lang w:val="th-TH"/>
        </w:rPr>
        <w:lastRenderedPageBreak/>
        <w:t>(</w:t>
      </w:r>
      <w:r w:rsidR="00433C77" w:rsidRPr="001A33C2">
        <w:rPr>
          <w:rFonts w:ascii="Angsana New" w:hAnsi="Angsana New" w:hint="cs"/>
          <w:b/>
          <w:bCs/>
          <w:cs/>
          <w:lang w:val="th-TH"/>
        </w:rPr>
        <w:t>ถ</w:t>
      </w:r>
      <w:r w:rsidRPr="001A33C2">
        <w:rPr>
          <w:rFonts w:ascii="Angsana New" w:hAnsi="Angsana New" w:hint="cs"/>
          <w:b/>
          <w:bCs/>
          <w:cs/>
          <w:lang w:val="th-TH"/>
        </w:rPr>
        <w:t>)</w:t>
      </w:r>
      <w:r w:rsidRPr="001A33C2">
        <w:rPr>
          <w:rFonts w:ascii="Angsana New" w:hAnsi="Angsana New"/>
          <w:b/>
          <w:bCs/>
          <w:cs/>
          <w:lang w:val="th-TH"/>
        </w:rPr>
        <w:tab/>
        <w:t>รายได้จากการลงทุน</w:t>
      </w:r>
    </w:p>
    <w:p w14:paraId="29D4B094" w14:textId="77777777" w:rsidR="00DD45B4" w:rsidRPr="00345FD4" w:rsidRDefault="00DD45B4" w:rsidP="00345FD4">
      <w:pPr>
        <w:spacing w:line="240" w:lineRule="auto"/>
        <w:ind w:left="313" w:firstLine="227"/>
        <w:rPr>
          <w:rFonts w:ascii="Angsana New" w:hAnsi="Angsana New"/>
          <w:bCs/>
          <w:sz w:val="30"/>
          <w:szCs w:val="30"/>
        </w:rPr>
      </w:pPr>
    </w:p>
    <w:p w14:paraId="5F86D85C" w14:textId="77777777" w:rsidR="00DD45B4" w:rsidRDefault="00DD45B4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A33C2">
        <w:rPr>
          <w:rFonts w:ascii="Angsana New" w:hAnsi="Angsana New"/>
          <w:i/>
          <w:sz w:val="30"/>
          <w:szCs w:val="30"/>
          <w:cs/>
        </w:rPr>
        <w:t>รายได้จากการลงทุนประกอบด้วยเงินปันผลและดอกเบี้ยรับ โดยเงินปันผลรับบันทึกในกำไรหรือขาดทุนในวันที่</w:t>
      </w:r>
      <w:r w:rsidRPr="001A33C2">
        <w:rPr>
          <w:rFonts w:ascii="Angsana New" w:hAnsi="Angsana New"/>
          <w:sz w:val="30"/>
          <w:szCs w:val="30"/>
          <w:cs/>
        </w:rPr>
        <w:t>กลุ่มบริษัท</w:t>
      </w:r>
      <w:r w:rsidRPr="001A33C2">
        <w:rPr>
          <w:rFonts w:ascii="Angsana New" w:hAnsi="Angsana New"/>
          <w:i/>
          <w:sz w:val="30"/>
          <w:szCs w:val="30"/>
          <w:cs/>
        </w:rPr>
        <w:t>มีสิทธิได้รับเงินปันผล และดอกเบี้ยรับบันทึกในกำไรหรือขาดทุนตามเกณฑ์คงค้าง</w:t>
      </w:r>
    </w:p>
    <w:p w14:paraId="53271CE9" w14:textId="77777777" w:rsidR="00DD45B4" w:rsidRPr="00345FD4" w:rsidRDefault="00DD45B4" w:rsidP="00345FD4">
      <w:pPr>
        <w:spacing w:line="240" w:lineRule="auto"/>
        <w:ind w:left="313" w:firstLine="227"/>
        <w:rPr>
          <w:rFonts w:ascii="Angsana New" w:hAnsi="Angsana New"/>
          <w:bCs/>
          <w:sz w:val="30"/>
          <w:szCs w:val="30"/>
        </w:rPr>
      </w:pPr>
    </w:p>
    <w:p w14:paraId="1E8CE82B" w14:textId="77777777" w:rsidR="0057197E" w:rsidRPr="00C1266B" w:rsidRDefault="00967BF7" w:rsidP="003449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C1266B">
        <w:rPr>
          <w:rFonts w:ascii="Angsana New" w:hAnsi="Angsana New"/>
          <w:b/>
          <w:bCs/>
          <w:iCs/>
          <w:sz w:val="30"/>
          <w:szCs w:val="30"/>
          <w:cs/>
        </w:rPr>
        <w:t>(</w:t>
      </w:r>
      <w:r w:rsidR="00433C77">
        <w:rPr>
          <w:rFonts w:ascii="Angsana New" w:hAnsi="Angsana New" w:hint="cs"/>
          <w:b/>
          <w:bCs/>
          <w:iCs/>
          <w:sz w:val="30"/>
          <w:szCs w:val="30"/>
          <w:cs/>
        </w:rPr>
        <w:t>ท</w:t>
      </w:r>
      <w:r w:rsidR="0057197E" w:rsidRPr="00C1266B">
        <w:rPr>
          <w:rFonts w:ascii="Angsana New" w:hAnsi="Angsana New"/>
          <w:b/>
          <w:bCs/>
          <w:iCs/>
          <w:sz w:val="30"/>
          <w:szCs w:val="30"/>
          <w:cs/>
        </w:rPr>
        <w:t>)</w:t>
      </w:r>
      <w:r w:rsidR="0057197E" w:rsidRPr="00C1266B">
        <w:rPr>
          <w:rFonts w:ascii="Angsana New" w:hAnsi="Angsana New"/>
          <w:b/>
          <w:bCs/>
          <w:iCs/>
          <w:sz w:val="30"/>
          <w:szCs w:val="30"/>
          <w:cs/>
        </w:rPr>
        <w:tab/>
        <w:t>ต้นทุนทางการเงิน</w:t>
      </w:r>
    </w:p>
    <w:p w14:paraId="1EB38514" w14:textId="77777777" w:rsidR="0057197E" w:rsidRPr="00345FD4" w:rsidRDefault="0057197E" w:rsidP="00345FD4">
      <w:pPr>
        <w:spacing w:line="240" w:lineRule="auto"/>
        <w:ind w:left="313" w:firstLine="227"/>
        <w:rPr>
          <w:rFonts w:ascii="Angsana New" w:hAnsi="Angsana New"/>
          <w:bCs/>
          <w:sz w:val="30"/>
          <w:szCs w:val="30"/>
        </w:rPr>
      </w:pPr>
    </w:p>
    <w:p w14:paraId="6805005E" w14:textId="77777777" w:rsidR="0057197E" w:rsidRPr="00C1266B" w:rsidRDefault="0057197E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ดอกเบี้ยจ่าย</w:t>
      </w:r>
      <w:r w:rsidR="00C00954" w:rsidRPr="00C1266B">
        <w:rPr>
          <w:rFonts w:ascii="Angsana New" w:hAnsi="Angsana New"/>
          <w:sz w:val="30"/>
          <w:szCs w:val="30"/>
          <w:cs/>
        </w:rPr>
        <w:t>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ก่อสร้างหรือการผลิตสินทรัพย์ดังกล่าวก่อนที่จะนำมาใช้เองหรือเพื่อขาย</w:t>
      </w:r>
    </w:p>
    <w:p w14:paraId="22EC0784" w14:textId="77777777" w:rsidR="00DB3CC1" w:rsidRPr="00345FD4" w:rsidRDefault="00DB3CC1" w:rsidP="00345FD4">
      <w:pPr>
        <w:spacing w:line="240" w:lineRule="auto"/>
        <w:ind w:left="313" w:firstLine="227"/>
        <w:rPr>
          <w:rFonts w:ascii="Angsana New" w:hAnsi="Angsana New"/>
          <w:bCs/>
          <w:sz w:val="30"/>
          <w:szCs w:val="30"/>
          <w:cs/>
        </w:rPr>
      </w:pPr>
    </w:p>
    <w:p w14:paraId="53E925F9" w14:textId="77777777" w:rsidR="00E64F07" w:rsidRPr="00C1266B" w:rsidRDefault="003850E9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C1266B">
        <w:rPr>
          <w:rFonts w:ascii="Angsana New" w:hAnsi="Angsana New"/>
          <w:b/>
          <w:bCs/>
          <w:iCs/>
          <w:sz w:val="30"/>
          <w:szCs w:val="30"/>
          <w:cs/>
        </w:rPr>
        <w:t>(</w:t>
      </w:r>
      <w:r w:rsidR="00433C77">
        <w:rPr>
          <w:rFonts w:ascii="Angsana New" w:hAnsi="Angsana New" w:hint="cs"/>
          <w:b/>
          <w:bCs/>
          <w:iCs/>
          <w:sz w:val="30"/>
          <w:szCs w:val="30"/>
          <w:cs/>
        </w:rPr>
        <w:t>ธ</w:t>
      </w:r>
      <w:r w:rsidRPr="00C1266B">
        <w:rPr>
          <w:rFonts w:ascii="Angsana New" w:hAnsi="Angsana New"/>
          <w:b/>
          <w:bCs/>
          <w:iCs/>
          <w:sz w:val="30"/>
          <w:szCs w:val="30"/>
          <w:cs/>
        </w:rPr>
        <w:t>)</w:t>
      </w:r>
      <w:r w:rsidRPr="00C1266B">
        <w:rPr>
          <w:rFonts w:ascii="Angsana New" w:hAnsi="Angsana New"/>
          <w:b/>
          <w:bCs/>
          <w:iCs/>
          <w:sz w:val="30"/>
          <w:szCs w:val="30"/>
          <w:cs/>
        </w:rPr>
        <w:tab/>
      </w:r>
      <w:r w:rsidR="00E64F07" w:rsidRPr="00C1266B">
        <w:rPr>
          <w:rFonts w:ascii="Angsana New" w:hAnsi="Angsana New"/>
          <w:b/>
          <w:bCs/>
          <w:iCs/>
          <w:sz w:val="30"/>
          <w:szCs w:val="30"/>
          <w:cs/>
        </w:rPr>
        <w:t>สัญญาเช่าดำเนินงาน</w:t>
      </w:r>
    </w:p>
    <w:p w14:paraId="3262A530" w14:textId="77777777" w:rsidR="00E64F07" w:rsidRPr="00345FD4" w:rsidRDefault="00E64F07" w:rsidP="00345FD4">
      <w:pPr>
        <w:spacing w:line="240" w:lineRule="auto"/>
        <w:ind w:left="313" w:firstLine="227"/>
        <w:rPr>
          <w:rFonts w:ascii="Angsana New" w:hAnsi="Angsana New"/>
          <w:bCs/>
          <w:sz w:val="30"/>
          <w:szCs w:val="30"/>
        </w:rPr>
      </w:pPr>
    </w:p>
    <w:p w14:paraId="0D67F337" w14:textId="3A197A87" w:rsidR="00E64F07" w:rsidRDefault="00E64F07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รายจ่ายภา</w:t>
      </w:r>
      <w:r w:rsidR="00A25B34" w:rsidRPr="00C1266B">
        <w:rPr>
          <w:rFonts w:ascii="Angsana New" w:hAnsi="Angsana New"/>
          <w:sz w:val="30"/>
          <w:szCs w:val="30"/>
          <w:cs/>
        </w:rPr>
        <w:t>ยใต้สัญญาเช่าดำเนินงานบันทึกใน</w:t>
      </w:r>
      <w:r w:rsidRPr="00C1266B">
        <w:rPr>
          <w:rFonts w:ascii="Angsana New" w:hAnsi="Angsana New"/>
          <w:sz w:val="30"/>
          <w:szCs w:val="30"/>
          <w:cs/>
        </w:rPr>
        <w:t>กำไร</w:t>
      </w:r>
      <w:r w:rsidR="00547ED5" w:rsidRPr="00C1266B">
        <w:rPr>
          <w:rFonts w:ascii="Angsana New" w:hAnsi="Angsana New"/>
          <w:sz w:val="30"/>
          <w:szCs w:val="30"/>
          <w:cs/>
        </w:rPr>
        <w:t>หรือ</w:t>
      </w:r>
      <w:r w:rsidRPr="00C1266B">
        <w:rPr>
          <w:rFonts w:ascii="Angsana New" w:hAnsi="Angsana New"/>
          <w:sz w:val="30"/>
          <w:szCs w:val="30"/>
          <w:cs/>
        </w:rPr>
        <w:t>ขาดทุนโดยวิธีเส้นตรงตลอดอายุสัญญาเช่า</w:t>
      </w:r>
    </w:p>
    <w:p w14:paraId="7E7E5F76" w14:textId="77777777" w:rsidR="007F0A72" w:rsidRPr="00C1266B" w:rsidRDefault="007F0A72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6AFEDA" w14:textId="482121C6" w:rsidR="006047CC" w:rsidRPr="00C1266B" w:rsidRDefault="00731621" w:rsidP="00345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A33C2">
        <w:rPr>
          <w:rFonts w:ascii="Angsana New" w:eastAsia="Calibri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09BFB875" w14:textId="77777777" w:rsidR="006047CC" w:rsidRPr="00345FD4" w:rsidRDefault="006047CC" w:rsidP="00345FD4">
      <w:pPr>
        <w:spacing w:line="240" w:lineRule="auto"/>
        <w:ind w:left="313" w:firstLine="227"/>
        <w:rPr>
          <w:rFonts w:ascii="Angsana New" w:hAnsi="Angsana New"/>
          <w:bCs/>
          <w:sz w:val="30"/>
          <w:szCs w:val="30"/>
        </w:rPr>
      </w:pPr>
    </w:p>
    <w:p w14:paraId="1B140A04" w14:textId="77777777" w:rsidR="006047CC" w:rsidRPr="00C1266B" w:rsidRDefault="006047CC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</w:t>
      </w:r>
      <w:r w:rsidR="004D4A2C"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/>
          <w:sz w:val="30"/>
          <w:szCs w:val="30"/>
          <w:cs/>
        </w:rPr>
        <w:t>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</w:t>
      </w:r>
    </w:p>
    <w:p w14:paraId="6AD1070E" w14:textId="77777777" w:rsidR="004D4A2C" w:rsidRPr="00345FD4" w:rsidRDefault="004D4A2C" w:rsidP="00345FD4">
      <w:pPr>
        <w:spacing w:line="240" w:lineRule="auto"/>
        <w:ind w:left="313" w:firstLine="227"/>
        <w:rPr>
          <w:rFonts w:ascii="Angsana New" w:hAnsi="Angsana New"/>
          <w:bCs/>
          <w:sz w:val="30"/>
          <w:szCs w:val="30"/>
        </w:rPr>
      </w:pPr>
    </w:p>
    <w:p w14:paraId="7008887D" w14:textId="77777777" w:rsidR="003A66F9" w:rsidRPr="00C1266B" w:rsidRDefault="004D4A2C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12690C8A" w14:textId="51212A93" w:rsidR="007F0A72" w:rsidRDefault="007F0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14:paraId="6312B79D" w14:textId="77777777" w:rsidR="00E64F07" w:rsidRPr="00C1266B" w:rsidRDefault="00F22C7C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5" w:hanging="567"/>
        <w:jc w:val="thaiDistribute"/>
        <w:rPr>
          <w:rFonts w:ascii="Angsana New" w:hAnsi="Angsana New"/>
          <w:b/>
          <w:bCs/>
          <w:iCs/>
          <w:sz w:val="30"/>
          <w:szCs w:val="30"/>
          <w:cs/>
        </w:rPr>
      </w:pPr>
      <w:r w:rsidRPr="00C1266B">
        <w:rPr>
          <w:rFonts w:ascii="Angsana New" w:hAnsi="Angsana New"/>
          <w:b/>
          <w:bCs/>
          <w:i/>
          <w:sz w:val="30"/>
          <w:szCs w:val="30"/>
        </w:rPr>
        <w:lastRenderedPageBreak/>
        <w:t>(</w:t>
      </w:r>
      <w:r w:rsidR="00433C77">
        <w:rPr>
          <w:rFonts w:ascii="Angsana New" w:hAnsi="Angsana New" w:hint="cs"/>
          <w:b/>
          <w:bCs/>
          <w:iCs/>
          <w:sz w:val="30"/>
          <w:szCs w:val="30"/>
          <w:cs/>
        </w:rPr>
        <w:t>น</w:t>
      </w:r>
      <w:r w:rsidR="009E3AAD" w:rsidRPr="00C1266B">
        <w:rPr>
          <w:rFonts w:ascii="Angsana New" w:hAnsi="Angsana New"/>
          <w:b/>
          <w:bCs/>
          <w:iCs/>
          <w:sz w:val="30"/>
          <w:szCs w:val="30"/>
          <w:cs/>
        </w:rPr>
        <w:t>)</w:t>
      </w:r>
      <w:r w:rsidR="009E3AAD" w:rsidRPr="00C1266B">
        <w:rPr>
          <w:rFonts w:ascii="Angsana New" w:hAnsi="Angsana New"/>
          <w:b/>
          <w:bCs/>
          <w:iCs/>
          <w:sz w:val="30"/>
          <w:szCs w:val="30"/>
          <w:cs/>
        </w:rPr>
        <w:tab/>
      </w:r>
      <w:r w:rsidR="00E64F07" w:rsidRPr="00C1266B">
        <w:rPr>
          <w:rFonts w:ascii="Angsana New" w:hAnsi="Angsana New"/>
          <w:b/>
          <w:bCs/>
          <w:iCs/>
          <w:sz w:val="30"/>
          <w:szCs w:val="30"/>
          <w:cs/>
        </w:rPr>
        <w:t>ภาษีเงินได้</w:t>
      </w:r>
    </w:p>
    <w:p w14:paraId="601AE5B0" w14:textId="77777777" w:rsidR="00E64F07" w:rsidRPr="00345FD4" w:rsidRDefault="00E64F07" w:rsidP="00345FD4">
      <w:pPr>
        <w:spacing w:line="240" w:lineRule="auto"/>
        <w:ind w:left="313" w:firstLine="227"/>
        <w:rPr>
          <w:rFonts w:ascii="Angsana New" w:hAnsi="Angsana New"/>
          <w:bCs/>
          <w:sz w:val="30"/>
          <w:szCs w:val="30"/>
        </w:rPr>
      </w:pPr>
    </w:p>
    <w:p w14:paraId="02EA811C" w14:textId="77777777" w:rsidR="00E64F07" w:rsidRPr="00C1266B" w:rsidRDefault="004F4E0A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14E322F9" w14:textId="77777777" w:rsidR="00A37E18" w:rsidRPr="00345FD4" w:rsidRDefault="00A37E18" w:rsidP="00345FD4">
      <w:pPr>
        <w:spacing w:line="240" w:lineRule="auto"/>
        <w:ind w:left="313" w:firstLine="227"/>
        <w:rPr>
          <w:rFonts w:ascii="Angsana New" w:hAnsi="Angsana New"/>
          <w:bCs/>
          <w:sz w:val="30"/>
          <w:szCs w:val="30"/>
        </w:rPr>
      </w:pPr>
    </w:p>
    <w:p w14:paraId="7967BF6C" w14:textId="331A595D" w:rsidR="004F4E0A" w:rsidRPr="001A33C2" w:rsidRDefault="002F110B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A33C2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</w:t>
      </w:r>
      <w:r w:rsidR="001A33C2">
        <w:rPr>
          <w:rFonts w:ascii="Angsana New" w:hAnsi="Angsana New"/>
          <w:sz w:val="30"/>
          <w:szCs w:val="30"/>
        </w:rPr>
        <w:br/>
      </w:r>
      <w:r w:rsidRPr="001A33C2">
        <w:rPr>
          <w:rFonts w:ascii="Angsana New" w:hAnsi="Angsana New"/>
          <w:sz w:val="30"/>
          <w:szCs w:val="30"/>
          <w:cs/>
        </w:rPr>
        <w:t>การปรับปรุงทางภาษีที่เกี่ยวกับรายการในปีก่อนๆ</w:t>
      </w:r>
    </w:p>
    <w:p w14:paraId="1C27918B" w14:textId="77777777" w:rsidR="00D9751A" w:rsidRPr="00345FD4" w:rsidRDefault="00D9751A" w:rsidP="00345FD4">
      <w:pPr>
        <w:spacing w:line="240" w:lineRule="auto"/>
        <w:ind w:left="313" w:firstLine="227"/>
        <w:rPr>
          <w:rFonts w:ascii="Angsana New" w:hAnsi="Angsana New"/>
          <w:bCs/>
          <w:sz w:val="30"/>
          <w:szCs w:val="30"/>
          <w:cs/>
        </w:rPr>
      </w:pPr>
    </w:p>
    <w:p w14:paraId="35073CEA" w14:textId="77777777" w:rsidR="002F110B" w:rsidRPr="001A33C2" w:rsidRDefault="002F110B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A33C2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E84693">
        <w:rPr>
          <w:rFonts w:ascii="Angsana New" w:hAnsi="Angsana New"/>
          <w:sz w:val="30"/>
          <w:szCs w:val="30"/>
        </w:rPr>
        <w:br/>
      </w:r>
      <w:r w:rsidRPr="001A33C2">
        <w:rPr>
          <w:rFonts w:ascii="Angsana New" w:hAnsi="Angsana New"/>
          <w:sz w:val="30"/>
          <w:szCs w:val="30"/>
          <w:cs/>
        </w:rPr>
        <w:t>ผลแตกต่างชั่วคราวต่อไปนี้ การรับรู</w:t>
      </w:r>
      <w:r w:rsidR="005F1A3D" w:rsidRPr="001A33C2">
        <w:rPr>
          <w:rFonts w:ascii="Angsana New" w:hAnsi="Angsana New"/>
          <w:sz w:val="30"/>
          <w:szCs w:val="30"/>
          <w:cs/>
        </w:rPr>
        <w:t>้สินทรัพย์หรือหนี้สินในครั้งแรก</w:t>
      </w:r>
      <w:r w:rsidRPr="001A33C2">
        <w:rPr>
          <w:rFonts w:ascii="Angsana New" w:hAnsi="Angsana New"/>
          <w:sz w:val="30"/>
          <w:szCs w:val="30"/>
          <w:cs/>
        </w:rPr>
        <w:t>ซึ่งเป็นรายการที่ไม่ใช่การรวมธุรกิจและ</w:t>
      </w:r>
      <w:r w:rsidRPr="00E84693">
        <w:rPr>
          <w:rFonts w:ascii="Angsana New" w:hAnsi="Angsana New"/>
          <w:spacing w:val="-4"/>
          <w:sz w:val="30"/>
          <w:szCs w:val="30"/>
          <w:cs/>
        </w:rPr>
        <w:t>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Pr="001A33C2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71B8B86B" w14:textId="77777777" w:rsidR="002F110B" w:rsidRPr="00345FD4" w:rsidRDefault="002F110B" w:rsidP="00345FD4">
      <w:pPr>
        <w:spacing w:line="240" w:lineRule="auto"/>
        <w:ind w:left="313" w:firstLine="227"/>
        <w:rPr>
          <w:rFonts w:ascii="Angsana New" w:hAnsi="Angsana New"/>
          <w:bCs/>
          <w:sz w:val="30"/>
          <w:szCs w:val="30"/>
        </w:rPr>
      </w:pPr>
    </w:p>
    <w:p w14:paraId="5687D1C9" w14:textId="77777777" w:rsidR="002F110B" w:rsidRPr="001A33C2" w:rsidRDefault="002F110B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A33C2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E84693">
        <w:rPr>
          <w:rFonts w:ascii="Angsana New" w:hAnsi="Angsana New"/>
          <w:sz w:val="30"/>
          <w:szCs w:val="30"/>
        </w:rPr>
        <w:br/>
      </w:r>
      <w:r w:rsidRPr="001A33C2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</w:t>
      </w:r>
      <w:r w:rsidR="00791C03" w:rsidRPr="001A33C2">
        <w:rPr>
          <w:rFonts w:ascii="Angsana New" w:hAnsi="Angsana New"/>
          <w:sz w:val="30"/>
          <w:szCs w:val="30"/>
          <w:cs/>
        </w:rPr>
        <w:t>ระยะเวลา</w:t>
      </w:r>
      <w:r w:rsidRPr="001A33C2">
        <w:rPr>
          <w:rFonts w:ascii="Angsana New" w:hAnsi="Angsana New"/>
          <w:sz w:val="30"/>
          <w:szCs w:val="30"/>
          <w:cs/>
        </w:rPr>
        <w:t>ที่รายงาน</w:t>
      </w:r>
    </w:p>
    <w:p w14:paraId="03C2C9F9" w14:textId="77777777" w:rsidR="002F110B" w:rsidRPr="001A33C2" w:rsidRDefault="00796788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A33C2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E84693">
        <w:rPr>
          <w:rFonts w:ascii="Angsana New" w:hAnsi="Angsana New"/>
          <w:sz w:val="30"/>
          <w:szCs w:val="30"/>
        </w:rPr>
        <w:br/>
      </w:r>
      <w:r w:rsidRPr="001A33C2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62CAF97F" w14:textId="77777777" w:rsidR="00796788" w:rsidRPr="001A33C2" w:rsidRDefault="00796788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D26524" w14:textId="77777777" w:rsidR="00796788" w:rsidRPr="001A33C2" w:rsidRDefault="00796788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A33C2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</w:t>
      </w:r>
      <w:r w:rsidR="005F1A3D" w:rsidRPr="001A33C2">
        <w:rPr>
          <w:rFonts w:ascii="Angsana New" w:hAnsi="Angsana New"/>
          <w:sz w:val="30"/>
          <w:szCs w:val="30"/>
          <w:cs/>
        </w:rPr>
        <w:t>ม</w:t>
      </w:r>
      <w:r w:rsidRPr="001A33C2">
        <w:rPr>
          <w:rFonts w:ascii="Angsana New" w:hAnsi="Angsana New"/>
          <w:sz w:val="30"/>
          <w:szCs w:val="30"/>
          <w:cs/>
        </w:rPr>
        <w:t>ทางกฎหมายภาษี และจากประสบกา</w:t>
      </w:r>
      <w:r w:rsidR="005F1A3D" w:rsidRPr="001A33C2">
        <w:rPr>
          <w:rFonts w:ascii="Angsana New" w:hAnsi="Angsana New"/>
          <w:sz w:val="30"/>
          <w:szCs w:val="30"/>
          <w:cs/>
        </w:rPr>
        <w:t>รณ์ในอดีต การประเมินนี้อยู่บนพื้</w:t>
      </w:r>
      <w:r w:rsidR="0091640E" w:rsidRPr="001A33C2">
        <w:rPr>
          <w:rFonts w:ascii="Angsana New" w:hAnsi="Angsana New"/>
          <w:sz w:val="30"/>
          <w:szCs w:val="30"/>
          <w:cs/>
        </w:rPr>
        <w:t>นฐานการประมาณการและข้อสมมติ</w:t>
      </w:r>
      <w:r w:rsidRPr="001A33C2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และอาจจะเกี่ยวข้องกับการตัดสินในเกี่ยว</w:t>
      </w:r>
      <w:r w:rsidR="00E96714" w:rsidRPr="001A33C2">
        <w:rPr>
          <w:rFonts w:ascii="Angsana New" w:hAnsi="Angsana New"/>
          <w:sz w:val="30"/>
          <w:szCs w:val="30"/>
          <w:cs/>
        </w:rPr>
        <w:t>กับเหตุการณ์ในอนาคต ข้อมูลใหม่ๆ</w:t>
      </w:r>
      <w:r w:rsidRPr="001A33C2">
        <w:rPr>
          <w:rFonts w:ascii="Angsana New" w:hAnsi="Angsana New"/>
          <w:sz w:val="30"/>
          <w:szCs w:val="30"/>
          <w:cs/>
        </w:rPr>
        <w:t>อาจจะทำให้กลุ่มบริษัท</w:t>
      </w:r>
      <w:r w:rsidR="00E96714" w:rsidRPr="001A33C2">
        <w:rPr>
          <w:rFonts w:ascii="Angsana New" w:hAnsi="Angsana New"/>
          <w:sz w:val="30"/>
          <w:szCs w:val="30"/>
          <w:cs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57ECE0C" w14:textId="1F4BA833" w:rsidR="002E2971" w:rsidRDefault="002E2971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80788B" w14:textId="3F9D3DAE" w:rsidR="007F0A72" w:rsidRDefault="007F0A72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5421DB" w14:textId="77777777" w:rsidR="007F0A72" w:rsidRPr="001A33C2" w:rsidRDefault="007F0A72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B3967F" w14:textId="77777777" w:rsidR="006F76DC" w:rsidRPr="001A33C2" w:rsidRDefault="006F76DC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A33C2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E84693">
        <w:rPr>
          <w:rFonts w:ascii="Angsana New" w:hAnsi="Angsana New"/>
          <w:sz w:val="30"/>
          <w:szCs w:val="30"/>
        </w:rPr>
        <w:br/>
      </w:r>
      <w:r w:rsidRPr="001A33C2">
        <w:rPr>
          <w:rFonts w:ascii="Angsana New" w:hAnsi="Angsana New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</w:t>
      </w:r>
      <w:r w:rsidR="005F1A3D" w:rsidRPr="001A33C2">
        <w:rPr>
          <w:rFonts w:ascii="Angsana New" w:hAnsi="Angsana New"/>
          <w:sz w:val="30"/>
          <w:szCs w:val="30"/>
          <w:cs/>
        </w:rPr>
        <w:t>มี</w:t>
      </w:r>
      <w:r w:rsidRPr="001A33C2">
        <w:rPr>
          <w:rFonts w:ascii="Angsana New" w:hAnsi="Angsana New"/>
          <w:sz w:val="30"/>
          <w:szCs w:val="30"/>
          <w:cs/>
        </w:rPr>
        <w:t>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D0AE78A" w14:textId="77777777" w:rsidR="001A33C2" w:rsidRPr="00C1266B" w:rsidRDefault="001A33C2" w:rsidP="00B3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6177C4" w14:textId="77777777" w:rsidR="00107A34" w:rsidRPr="00C1266B" w:rsidRDefault="00BE3C8F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3C8F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43C83ED" w14:textId="77777777" w:rsidR="00C8218B" w:rsidRPr="00E84693" w:rsidRDefault="00C8218B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9E0040" w14:textId="77777777" w:rsidR="00496F62" w:rsidRPr="006C6407" w:rsidRDefault="00654C53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  <w:cs/>
        </w:rPr>
      </w:pPr>
      <w:r w:rsidRPr="00C1266B">
        <w:rPr>
          <w:rFonts w:ascii="Angsana New" w:hAnsi="Angsana New"/>
          <w:b/>
          <w:bCs/>
          <w:iCs/>
          <w:sz w:val="30"/>
          <w:szCs w:val="30"/>
          <w:cs/>
        </w:rPr>
        <w:t>(</w:t>
      </w:r>
      <w:r w:rsidR="00433C77">
        <w:rPr>
          <w:rFonts w:ascii="Angsana New" w:hAnsi="Angsana New" w:hint="cs"/>
          <w:b/>
          <w:bCs/>
          <w:iCs/>
          <w:sz w:val="30"/>
          <w:szCs w:val="30"/>
          <w:cs/>
        </w:rPr>
        <w:t>บ</w:t>
      </w:r>
      <w:r w:rsidRPr="00C1266B">
        <w:rPr>
          <w:rFonts w:ascii="Angsana New" w:hAnsi="Angsana New"/>
          <w:b/>
          <w:bCs/>
          <w:iCs/>
          <w:sz w:val="30"/>
          <w:szCs w:val="30"/>
          <w:cs/>
        </w:rPr>
        <w:t>)</w:t>
      </w:r>
      <w:r w:rsidRPr="00C1266B">
        <w:rPr>
          <w:rFonts w:ascii="Angsana New" w:hAnsi="Angsana New"/>
          <w:b/>
          <w:bCs/>
          <w:iCs/>
          <w:sz w:val="30"/>
          <w:szCs w:val="30"/>
          <w:cs/>
        </w:rPr>
        <w:tab/>
      </w:r>
      <w:r w:rsidR="00315E56" w:rsidRPr="006C6407">
        <w:rPr>
          <w:rFonts w:ascii="Angsana New" w:hAnsi="Angsana New" w:hint="cs"/>
          <w:b/>
          <w:bCs/>
          <w:iCs/>
          <w:sz w:val="30"/>
          <w:szCs w:val="30"/>
          <w:cs/>
        </w:rPr>
        <w:t>กำไร (</w:t>
      </w:r>
      <w:r w:rsidR="00F17D04" w:rsidRPr="006C6407">
        <w:rPr>
          <w:rFonts w:ascii="Angsana New" w:hAnsi="Angsana New"/>
          <w:b/>
          <w:bCs/>
          <w:iCs/>
          <w:sz w:val="30"/>
          <w:szCs w:val="30"/>
          <w:cs/>
        </w:rPr>
        <w:t>ขาดทุน</w:t>
      </w:r>
      <w:r w:rsidR="00315E56" w:rsidRPr="006C6407">
        <w:rPr>
          <w:rFonts w:ascii="Angsana New" w:hAnsi="Angsana New" w:hint="cs"/>
          <w:b/>
          <w:bCs/>
          <w:iCs/>
          <w:sz w:val="30"/>
          <w:szCs w:val="30"/>
          <w:cs/>
        </w:rPr>
        <w:t xml:space="preserve">) </w:t>
      </w:r>
      <w:r w:rsidR="00496F62" w:rsidRPr="006C6407">
        <w:rPr>
          <w:rFonts w:ascii="Angsana New" w:hAnsi="Angsana New"/>
          <w:b/>
          <w:bCs/>
          <w:iCs/>
          <w:sz w:val="30"/>
          <w:szCs w:val="30"/>
          <w:cs/>
        </w:rPr>
        <w:t>ต่อหุ้น</w:t>
      </w:r>
    </w:p>
    <w:p w14:paraId="587C797B" w14:textId="77777777" w:rsidR="00496F62" w:rsidRPr="00E84693" w:rsidRDefault="00496F62" w:rsidP="00E84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FEA6B0" w14:textId="4B230098" w:rsidR="00FB1917" w:rsidRDefault="001E7411" w:rsidP="00145E96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6C6407">
        <w:rPr>
          <w:rFonts w:ascii="Angsana New" w:hAnsi="Angsana New"/>
          <w:b/>
          <w:sz w:val="30"/>
          <w:szCs w:val="30"/>
          <w:cs/>
        </w:rPr>
        <w:t>กลุ่มบริษัทแสดงกำไร</w:t>
      </w:r>
      <w:r w:rsidR="00EF56EF" w:rsidRPr="006C6407">
        <w:rPr>
          <w:rFonts w:ascii="Angsana New" w:hAnsi="Angsana New" w:hint="cs"/>
          <w:b/>
          <w:sz w:val="30"/>
          <w:szCs w:val="30"/>
          <w:cs/>
        </w:rPr>
        <w:t xml:space="preserve"> (ขาดทุน) </w:t>
      </w:r>
      <w:r w:rsidRPr="006C6407">
        <w:rPr>
          <w:rFonts w:ascii="Angsana New" w:hAnsi="Angsana New"/>
          <w:b/>
          <w:sz w:val="30"/>
          <w:szCs w:val="30"/>
          <w:cs/>
        </w:rPr>
        <w:t>ต่อหุ้นขั้นพื้นฐานสำหรับหุ้นสามัญ กำไร</w:t>
      </w:r>
      <w:r w:rsidR="00EF56EF" w:rsidRPr="006C6407">
        <w:rPr>
          <w:rFonts w:ascii="Angsana New" w:hAnsi="Angsana New" w:hint="cs"/>
          <w:b/>
          <w:sz w:val="30"/>
          <w:szCs w:val="30"/>
          <w:cs/>
        </w:rPr>
        <w:t xml:space="preserve"> (ขาดทุน) </w:t>
      </w:r>
      <w:r w:rsidRPr="006C6407">
        <w:rPr>
          <w:rFonts w:ascii="Angsana New" w:hAnsi="Angsana New"/>
          <w:b/>
          <w:sz w:val="30"/>
          <w:szCs w:val="30"/>
          <w:cs/>
        </w:rPr>
        <w:t>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14:paraId="59175F0A" w14:textId="77777777" w:rsidR="00145E96" w:rsidRPr="00E84693" w:rsidRDefault="00145E96" w:rsidP="00145E96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044D7FC3" w14:textId="77777777" w:rsidR="00FD2F2C" w:rsidRPr="003B4BCD" w:rsidRDefault="002D358B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3B4BCD">
        <w:rPr>
          <w:rFonts w:ascii="Angsana New" w:hAnsi="Angsana New"/>
          <w:b/>
          <w:bCs/>
          <w:iCs/>
          <w:sz w:val="30"/>
          <w:szCs w:val="30"/>
          <w:cs/>
        </w:rPr>
        <w:t>(</w:t>
      </w:r>
      <w:r w:rsidR="00433C77">
        <w:rPr>
          <w:rFonts w:ascii="Angsana New" w:hAnsi="Angsana New" w:hint="cs"/>
          <w:b/>
          <w:bCs/>
          <w:iCs/>
          <w:sz w:val="30"/>
          <w:szCs w:val="30"/>
          <w:cs/>
        </w:rPr>
        <w:t>ป</w:t>
      </w:r>
      <w:r w:rsidR="00107A34" w:rsidRPr="003B4BCD">
        <w:rPr>
          <w:rFonts w:ascii="Angsana New" w:hAnsi="Angsana New"/>
          <w:b/>
          <w:bCs/>
          <w:iCs/>
          <w:sz w:val="30"/>
          <w:szCs w:val="30"/>
          <w:cs/>
        </w:rPr>
        <w:t>)</w:t>
      </w:r>
      <w:r w:rsidR="00107A34" w:rsidRPr="003B4BCD">
        <w:rPr>
          <w:rFonts w:ascii="Angsana New" w:hAnsi="Angsana New"/>
          <w:b/>
          <w:bCs/>
          <w:iCs/>
          <w:sz w:val="30"/>
          <w:szCs w:val="30"/>
          <w:cs/>
        </w:rPr>
        <w:tab/>
      </w:r>
      <w:r w:rsidR="00FD2F2C" w:rsidRPr="003B4BCD">
        <w:rPr>
          <w:rFonts w:ascii="Angsana New" w:hAnsi="Angsana New" w:hint="cs"/>
          <w:b/>
          <w:bCs/>
          <w:iCs/>
          <w:sz w:val="30"/>
          <w:szCs w:val="30"/>
          <w:cs/>
        </w:rPr>
        <w:t>บุคคลหรือกิจการที่เกี่ยวข้องกัน</w:t>
      </w:r>
    </w:p>
    <w:p w14:paraId="2C2B1CCE" w14:textId="77777777" w:rsidR="003B4BCD" w:rsidRPr="00E84693" w:rsidRDefault="003B4BCD" w:rsidP="00E84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FCD0D3" w14:textId="77777777" w:rsidR="003B4BCD" w:rsidRPr="00E84693" w:rsidRDefault="003B4BCD" w:rsidP="003B4BCD">
      <w:pPr>
        <w:spacing w:line="240" w:lineRule="auto"/>
        <w:ind w:left="540" w:right="-108"/>
        <w:jc w:val="thaiDistribute"/>
        <w:rPr>
          <w:rFonts w:ascii="Angsana New" w:eastAsia="Calibri" w:hAnsi="Angsana New"/>
          <w:b/>
          <w:sz w:val="30"/>
          <w:szCs w:val="30"/>
        </w:rPr>
      </w:pPr>
      <w:r w:rsidRPr="003B4BC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</w:t>
      </w:r>
      <w:r w:rsidRPr="00E84693">
        <w:rPr>
          <w:rFonts w:ascii="Angsana New" w:hAnsi="Angsana New"/>
          <w:b/>
          <w:sz w:val="30"/>
          <w:szCs w:val="30"/>
          <w:cs/>
        </w:rPr>
        <w:t>หรือกิจการนั้น</w:t>
      </w:r>
    </w:p>
    <w:p w14:paraId="59E3D4CA" w14:textId="4CA37E10" w:rsidR="00FD2F2C" w:rsidRDefault="00FD2F2C" w:rsidP="00E84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280BCC" w14:textId="16595EBD" w:rsidR="007F0A72" w:rsidRDefault="007F0A72" w:rsidP="00E84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943307" w14:textId="3976807D" w:rsidR="007F0A72" w:rsidRDefault="007F0A72" w:rsidP="00E84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2C1973" w14:textId="40D902AE" w:rsidR="007F0A72" w:rsidRDefault="007F0A72" w:rsidP="00E84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48A600" w14:textId="5E153134" w:rsidR="007F0A72" w:rsidRDefault="007F0A72" w:rsidP="00E84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0D849C" w14:textId="77777777" w:rsidR="007F0A72" w:rsidRPr="00E84693" w:rsidRDefault="007F0A72" w:rsidP="00E84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6734AF" w14:textId="77777777" w:rsidR="00107A34" w:rsidRPr="00C1266B" w:rsidRDefault="00FD2F2C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  <w:cs/>
        </w:rPr>
      </w:pPr>
      <w:r w:rsidRPr="003B4BCD">
        <w:rPr>
          <w:rFonts w:ascii="Angsana New" w:hAnsi="Angsana New"/>
          <w:b/>
          <w:bCs/>
          <w:i/>
          <w:sz w:val="30"/>
          <w:szCs w:val="30"/>
        </w:rPr>
        <w:lastRenderedPageBreak/>
        <w:t>(</w:t>
      </w:r>
      <w:r w:rsidR="00433C77">
        <w:rPr>
          <w:rFonts w:ascii="Angsana New" w:hAnsi="Angsana New" w:hint="cs"/>
          <w:b/>
          <w:bCs/>
          <w:iCs/>
          <w:sz w:val="30"/>
          <w:szCs w:val="30"/>
          <w:cs/>
        </w:rPr>
        <w:t>ผ</w:t>
      </w:r>
      <w:r w:rsidRPr="003B4BCD">
        <w:rPr>
          <w:rFonts w:ascii="Angsana New" w:hAnsi="Angsana New"/>
          <w:b/>
          <w:bCs/>
          <w:i/>
          <w:sz w:val="30"/>
          <w:szCs w:val="30"/>
        </w:rPr>
        <w:t>)</w:t>
      </w:r>
      <w:r>
        <w:rPr>
          <w:rFonts w:ascii="Angsana New" w:hAnsi="Angsana New"/>
          <w:b/>
          <w:bCs/>
          <w:iCs/>
          <w:sz w:val="30"/>
          <w:szCs w:val="30"/>
        </w:rPr>
        <w:tab/>
      </w:r>
      <w:r w:rsidR="00107A34" w:rsidRPr="00C1266B">
        <w:rPr>
          <w:rFonts w:ascii="Angsana New" w:hAnsi="Angsana New"/>
          <w:b/>
          <w:bCs/>
          <w:iCs/>
          <w:sz w:val="30"/>
          <w:szCs w:val="30"/>
          <w:cs/>
        </w:rPr>
        <w:t>รายงานทางการเงินจำแนกตามส่วนงาน</w:t>
      </w:r>
    </w:p>
    <w:p w14:paraId="565CD53F" w14:textId="77777777" w:rsidR="00107A34" w:rsidRPr="00E84693" w:rsidRDefault="00107A34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26DAA27" w14:textId="77777777" w:rsidR="00DD3F45" w:rsidRDefault="00107A34" w:rsidP="0052741D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  <w:r w:rsidR="00D9751A" w:rsidRPr="00C1266B">
        <w:rPr>
          <w:rFonts w:ascii="Angsana New" w:hAnsi="Angsana New"/>
          <w:sz w:val="30"/>
          <w:szCs w:val="30"/>
          <w:cs/>
        </w:rPr>
        <w:t xml:space="preserve">รายการที่ไม่สามารถปันส่วนได้ส่วนใหญ่เป็นรายการ รายได้อื่น ค่าใช้จ่ายในการบริหาร ต้นทุนทางการเงิน </w:t>
      </w:r>
      <w:r w:rsidR="000C7295" w:rsidRPr="00C1266B">
        <w:rPr>
          <w:rFonts w:ascii="Angsana New" w:hAnsi="Angsana New"/>
          <w:sz w:val="30"/>
          <w:szCs w:val="30"/>
          <w:cs/>
        </w:rPr>
        <w:t>และ</w:t>
      </w:r>
      <w:r w:rsidR="00D9751A" w:rsidRPr="00C1266B">
        <w:rPr>
          <w:rFonts w:ascii="Angsana New" w:hAnsi="Angsana New"/>
          <w:sz w:val="30"/>
          <w:szCs w:val="30"/>
          <w:cs/>
        </w:rPr>
        <w:t>ส่วนแบ่งกำไรจากเงินลงทุนในบริษัทร่วม</w:t>
      </w:r>
    </w:p>
    <w:p w14:paraId="69090B2A" w14:textId="77777777" w:rsidR="00E84693" w:rsidRDefault="00E84693" w:rsidP="00B3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AFE2A2B" w14:textId="7195A69C" w:rsidR="001A1424" w:rsidRPr="00E84693" w:rsidRDefault="001A1424" w:rsidP="001A1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E84693">
        <w:rPr>
          <w:rFonts w:ascii="Angsana New" w:hAnsi="Angsana New"/>
          <w:b/>
          <w:bCs/>
          <w:sz w:val="30"/>
          <w:szCs w:val="30"/>
        </w:rPr>
        <w:t>5</w:t>
      </w:r>
      <w:r w:rsidR="00300B68" w:rsidRPr="00E84693">
        <w:rPr>
          <w:rFonts w:ascii="Angsana New" w:hAnsi="Angsana New"/>
          <w:b/>
          <w:bCs/>
          <w:sz w:val="30"/>
          <w:szCs w:val="30"/>
          <w:cs/>
        </w:rPr>
        <w:tab/>
      </w:r>
      <w:r w:rsidR="0034653E" w:rsidRPr="00E84693">
        <w:rPr>
          <w:rFonts w:ascii="Angsana New" w:hAnsi="Angsana New"/>
          <w:b/>
          <w:bCs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="00E35574">
        <w:rPr>
          <w:rFonts w:ascii="Angsana New" w:hAnsi="Angsana New"/>
          <w:b/>
          <w:bCs/>
          <w:sz w:val="30"/>
          <w:szCs w:val="30"/>
        </w:rPr>
        <w:t>2019</w:t>
      </w:r>
      <w:r w:rsidR="0034653E" w:rsidRPr="00E84693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="0034653E" w:rsidRPr="00E84693">
        <w:rPr>
          <w:rFonts w:ascii="Angsana New" w:hAnsi="Angsana New"/>
          <w:b/>
          <w:bCs/>
          <w:sz w:val="30"/>
          <w:szCs w:val="30"/>
        </w:rPr>
        <w:t>Covid-</w:t>
      </w:r>
      <w:r w:rsidR="00E35574">
        <w:rPr>
          <w:rFonts w:ascii="Angsana New" w:hAnsi="Angsana New"/>
          <w:b/>
          <w:bCs/>
          <w:sz w:val="30"/>
          <w:szCs w:val="30"/>
        </w:rPr>
        <w:t>19</w:t>
      </w:r>
      <w:r w:rsidR="0034653E" w:rsidRPr="00E84693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23A47A48" w14:textId="77777777" w:rsidR="001A1424" w:rsidRPr="00E84693" w:rsidRDefault="001A1424" w:rsidP="00E84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F3DAA5" w14:textId="028E5012" w:rsidR="001A1424" w:rsidRPr="00C1266B" w:rsidRDefault="001A1424" w:rsidP="001A1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E84693">
        <w:rPr>
          <w:rFonts w:ascii="Angsana New" w:hAnsi="Angsana New"/>
          <w:sz w:val="30"/>
          <w:szCs w:val="30"/>
          <w:cs/>
        </w:rPr>
        <w:t xml:space="preserve">ในช่วงระยะเวลาใกล้สิ้นไตรมาสที่สองและไตรมาสสาม ประเทศไทยได้ประกาศมาตรการป้องกันหลายประการเพื่อป้องกันการแพร่ระบาดของโรคโควิด </w:t>
      </w:r>
      <w:r w:rsidR="005D3156">
        <w:rPr>
          <w:rFonts w:ascii="Angsana New" w:hAnsi="Angsana New"/>
          <w:sz w:val="30"/>
          <w:szCs w:val="30"/>
        </w:rPr>
        <w:t>19</w:t>
      </w:r>
      <w:r w:rsidRPr="00E84693">
        <w:rPr>
          <w:rFonts w:ascii="Angsana New" w:hAnsi="Angsana New"/>
          <w:sz w:val="30"/>
          <w:szCs w:val="30"/>
          <w:cs/>
        </w:rPr>
        <w:t xml:space="preserve"> ซึ่งส่งผลกระทบอย่างมากต่อการดำเนินชีวิตประจำวัน </w:t>
      </w:r>
      <w:r w:rsidRPr="00E84693">
        <w:rPr>
          <w:rFonts w:ascii="Angsana New" w:hAnsi="Angsana New" w:hint="cs"/>
          <w:sz w:val="30"/>
          <w:szCs w:val="30"/>
          <w:cs/>
        </w:rPr>
        <w:t>และ</w:t>
      </w:r>
      <w:r w:rsidRPr="00E84693">
        <w:rPr>
          <w:rFonts w:ascii="Angsana New" w:hAnsi="Angsana New"/>
          <w:sz w:val="30"/>
          <w:szCs w:val="30"/>
          <w:cs/>
        </w:rPr>
        <w:t>การกระจาย</w:t>
      </w:r>
      <w:r w:rsidRPr="00E84693">
        <w:rPr>
          <w:rFonts w:ascii="Angsana New" w:hAnsi="Angsana New" w:hint="cs"/>
          <w:sz w:val="30"/>
          <w:szCs w:val="30"/>
          <w:cs/>
        </w:rPr>
        <w:t>และการขายสินค้าในประเทศ</w:t>
      </w:r>
      <w:r w:rsidRPr="00E84693">
        <w:rPr>
          <w:rFonts w:ascii="Angsana New" w:hAnsi="Angsana New"/>
          <w:sz w:val="30"/>
          <w:szCs w:val="30"/>
        </w:rPr>
        <w:t xml:space="preserve"> </w:t>
      </w:r>
      <w:r w:rsidRPr="00E84693">
        <w:rPr>
          <w:rFonts w:ascii="Angsana New" w:hAnsi="Angsana New"/>
          <w:sz w:val="30"/>
          <w:szCs w:val="30"/>
          <w:cs/>
        </w:rPr>
        <w:t>ทำให้ยอดขายลดลง อย่างไรก็ตาม ผู้บริหารจะยังคงสนับสนุนทางการค้ากับลูกค้าอย่างต่อเนื่องและพยายามอย่างยิ่งยวดเพื่อลดผลกระทบดังกล่าวโดยการหาตลาดอื่นมารองรับผลิตภัณฑ์ของ</w:t>
      </w:r>
      <w:r w:rsidR="00E84693">
        <w:rPr>
          <w:rFonts w:ascii="Angsana New" w:hAnsi="Angsana New"/>
          <w:sz w:val="30"/>
          <w:szCs w:val="30"/>
        </w:rPr>
        <w:br/>
      </w:r>
      <w:r w:rsidRPr="00E84693">
        <w:rPr>
          <w:rFonts w:ascii="Angsana New" w:hAnsi="Angsana New"/>
          <w:sz w:val="30"/>
          <w:szCs w:val="30"/>
          <w:cs/>
        </w:rPr>
        <w:t>กลุ่มบริษัท รวมทั้งการปรับลดค่าใช้จ่ายและทางเลือกอื่นๆ</w:t>
      </w:r>
      <w:r w:rsidRPr="00E84693">
        <w:rPr>
          <w:rFonts w:ascii="Angsana New" w:hAnsi="Angsana New" w:hint="cs"/>
          <w:sz w:val="30"/>
          <w:szCs w:val="30"/>
          <w:cs/>
        </w:rPr>
        <w:t xml:space="preserve"> </w:t>
      </w:r>
      <w:r w:rsidRPr="00E84693">
        <w:rPr>
          <w:rFonts w:ascii="Angsana New" w:hAnsi="Angsana New"/>
          <w:sz w:val="30"/>
          <w:szCs w:val="30"/>
          <w:cs/>
        </w:rPr>
        <w:t>ตลอดจนได้มีการปรับเปลี่ยนรูปแบบการ</w:t>
      </w:r>
      <w:r w:rsidRPr="00E84693">
        <w:rPr>
          <w:rFonts w:ascii="Angsana New" w:hAnsi="Angsana New" w:hint="cs"/>
          <w:sz w:val="30"/>
          <w:szCs w:val="30"/>
          <w:cs/>
        </w:rPr>
        <w:t>ขายสินค้า</w:t>
      </w:r>
      <w:r w:rsidRPr="00E84693">
        <w:rPr>
          <w:rFonts w:ascii="Angsana New" w:hAnsi="Angsana New"/>
          <w:sz w:val="30"/>
          <w:szCs w:val="30"/>
          <w:cs/>
        </w:rPr>
        <w:t>และการดำเนินงานเพื่อตอบสนองต่อเหตุการณ์ดังกล่าว</w:t>
      </w:r>
    </w:p>
    <w:p w14:paraId="6117D883" w14:textId="77777777" w:rsidR="003A66F9" w:rsidRPr="00345FD4" w:rsidRDefault="003A66F9" w:rsidP="00345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D9FB12" w14:textId="77777777" w:rsidR="00E64F07" w:rsidRPr="00C1266B" w:rsidRDefault="001A1424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617712" w:rsidRPr="00C1266B">
        <w:rPr>
          <w:rFonts w:ascii="Angsana New" w:hAnsi="Angsana New"/>
          <w:b/>
          <w:bCs/>
          <w:sz w:val="30"/>
          <w:szCs w:val="30"/>
          <w:cs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781C771" w14:textId="77777777" w:rsidR="00E64F07" w:rsidRPr="00345FD4" w:rsidRDefault="00E64F07" w:rsidP="00345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CD1516" w14:textId="2D8BE73A" w:rsidR="00D62C71" w:rsidRDefault="00E64F07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  <w:r w:rsidRPr="00B7244C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3850E9" w:rsidRPr="00B7244C">
        <w:rPr>
          <w:rFonts w:ascii="Angsana New" w:hAnsi="Angsana New"/>
          <w:b/>
          <w:sz w:val="30"/>
          <w:szCs w:val="30"/>
          <w:cs/>
        </w:rPr>
        <w:t>บริษัท</w:t>
      </w:r>
      <w:r w:rsidR="007D0401" w:rsidRPr="00B7244C">
        <w:rPr>
          <w:rFonts w:ascii="Angsana New" w:hAnsi="Angsana New" w:hint="cs"/>
          <w:b/>
          <w:sz w:val="30"/>
          <w:szCs w:val="30"/>
          <w:cs/>
        </w:rPr>
        <w:t>ร่วม</w:t>
      </w:r>
      <w:r w:rsidR="00831CFC" w:rsidRPr="00B7244C">
        <w:rPr>
          <w:rFonts w:ascii="Angsana New" w:hAnsi="Angsana New" w:hint="cs"/>
          <w:b/>
          <w:sz w:val="30"/>
          <w:szCs w:val="30"/>
          <w:cs/>
        </w:rPr>
        <w:t>และ</w:t>
      </w:r>
      <w:r w:rsidR="00831CFC" w:rsidRPr="00B7244C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B711ED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3850E9" w:rsidRPr="00B7244C">
        <w:rPr>
          <w:rFonts w:ascii="Angsana New" w:hAnsi="Angsana New"/>
          <w:b/>
          <w:sz w:val="30"/>
          <w:szCs w:val="30"/>
          <w:cs/>
        </w:rPr>
        <w:t>ได้เปิดเผยใน</w:t>
      </w:r>
      <w:r w:rsidR="00275FA1" w:rsidRPr="00B7244C">
        <w:rPr>
          <w:rFonts w:ascii="Angsana New" w:hAnsi="Angsana New"/>
          <w:b/>
          <w:sz w:val="30"/>
          <w:szCs w:val="30"/>
          <w:cs/>
        </w:rPr>
        <w:t>หมายเหตุ</w:t>
      </w:r>
      <w:r w:rsidR="00DB635D" w:rsidRPr="00B7244C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1C7E5D" w:rsidRPr="00B7244C">
        <w:rPr>
          <w:rFonts w:ascii="Angsana New" w:hAnsi="Angsana New"/>
          <w:bCs/>
          <w:sz w:val="30"/>
          <w:szCs w:val="30"/>
        </w:rPr>
        <w:t>1</w:t>
      </w:r>
      <w:r w:rsidR="00145E96">
        <w:rPr>
          <w:rFonts w:ascii="Angsana New" w:hAnsi="Angsana New"/>
          <w:bCs/>
          <w:sz w:val="30"/>
          <w:szCs w:val="30"/>
        </w:rPr>
        <w:t>0</w:t>
      </w:r>
      <w:r w:rsidR="0067688F" w:rsidRPr="00B7244C">
        <w:rPr>
          <w:rFonts w:ascii="Angsana New" w:hAnsi="Angsana New"/>
          <w:bCs/>
          <w:sz w:val="30"/>
          <w:szCs w:val="30"/>
          <w:cs/>
        </w:rPr>
        <w:t xml:space="preserve"> </w:t>
      </w:r>
      <w:r w:rsidR="0067688F" w:rsidRPr="00B7244C">
        <w:rPr>
          <w:rFonts w:ascii="Angsana New" w:hAnsi="Angsana New"/>
          <w:b/>
          <w:sz w:val="30"/>
          <w:szCs w:val="30"/>
          <w:cs/>
        </w:rPr>
        <w:t>และ</w:t>
      </w:r>
      <w:r w:rsidR="0067688F" w:rsidRPr="00B7244C">
        <w:rPr>
          <w:rFonts w:ascii="Angsana New" w:hAnsi="Angsana New"/>
          <w:bCs/>
          <w:sz w:val="30"/>
          <w:szCs w:val="30"/>
          <w:cs/>
        </w:rPr>
        <w:t xml:space="preserve"> </w:t>
      </w:r>
      <w:r w:rsidR="005F2FCC">
        <w:rPr>
          <w:rFonts w:ascii="Angsana New" w:hAnsi="Angsana New"/>
          <w:bCs/>
          <w:sz w:val="30"/>
          <w:szCs w:val="30"/>
        </w:rPr>
        <w:t>11</w:t>
      </w:r>
      <w:r w:rsidR="003850E9" w:rsidRPr="00B7244C">
        <w:rPr>
          <w:rFonts w:ascii="Angsana New" w:hAnsi="Angsana New"/>
          <w:bCs/>
          <w:sz w:val="30"/>
          <w:szCs w:val="30"/>
          <w:cs/>
        </w:rPr>
        <w:t xml:space="preserve"> </w:t>
      </w:r>
      <w:r w:rsidR="007D0401" w:rsidRPr="00B7244C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6EF7D205" w14:textId="17A54405" w:rsidR="00145E96" w:rsidRDefault="00145E96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</w:p>
    <w:p w14:paraId="3A2F244C" w14:textId="3D903F17" w:rsidR="007F0A72" w:rsidRDefault="007F0A72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</w:p>
    <w:p w14:paraId="61D13A22" w14:textId="32B00FF5" w:rsidR="007F0A72" w:rsidRDefault="007F0A72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</w:p>
    <w:p w14:paraId="2760E92C" w14:textId="4BDDF52E" w:rsidR="007F0A72" w:rsidRDefault="007F0A72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</w:p>
    <w:p w14:paraId="1D13C865" w14:textId="1AFB86A3" w:rsidR="007F0A72" w:rsidRDefault="007F0A72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</w:p>
    <w:p w14:paraId="3E68DAAE" w14:textId="579A1948" w:rsidR="007F0A72" w:rsidRDefault="007F0A72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</w:p>
    <w:p w14:paraId="4DC8B15A" w14:textId="2748AD80" w:rsidR="007F0A72" w:rsidRDefault="007F0A72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</w:p>
    <w:p w14:paraId="2A34DF3E" w14:textId="77777777" w:rsidR="007F0A72" w:rsidRDefault="007F0A72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</w:p>
    <w:p w14:paraId="4924BC61" w14:textId="215BAEEE" w:rsidR="00145E96" w:rsidRDefault="00145E96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</w:p>
    <w:p w14:paraId="5552A432" w14:textId="5E71F3CB" w:rsidR="00145E96" w:rsidRDefault="00145E96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</w:p>
    <w:p w14:paraId="54A2A696" w14:textId="77777777" w:rsidR="00145E96" w:rsidRPr="00C1266B" w:rsidRDefault="00145E96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78" w:type="dxa"/>
        <w:tblInd w:w="558" w:type="dxa"/>
        <w:tblLook w:val="01E0" w:firstRow="1" w:lastRow="1" w:firstColumn="1" w:lastColumn="1" w:noHBand="0" w:noVBand="0"/>
      </w:tblPr>
      <w:tblGrid>
        <w:gridCol w:w="3714"/>
        <w:gridCol w:w="1362"/>
        <w:gridCol w:w="4302"/>
      </w:tblGrid>
      <w:tr w:rsidR="00DB635D" w:rsidRPr="00C1266B" w14:paraId="1D2EFD97" w14:textId="77777777" w:rsidTr="00E02949">
        <w:trPr>
          <w:tblHeader/>
        </w:trPr>
        <w:tc>
          <w:tcPr>
            <w:tcW w:w="3714" w:type="dxa"/>
          </w:tcPr>
          <w:p w14:paraId="260B1D24" w14:textId="70A5E190" w:rsidR="00DB635D" w:rsidRPr="00C1266B" w:rsidRDefault="006B6EE1" w:rsidP="00BC34B5">
            <w:pPr>
              <w:tabs>
                <w:tab w:val="left" w:pos="0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  <w:r w:rsidR="001424E3" w:rsidRPr="00C1266B">
              <w:rPr>
                <w:rFonts w:ascii="Angsana New" w:hAnsi="Angsana New"/>
                <w:b/>
                <w:sz w:val="16"/>
                <w:szCs w:val="16"/>
                <w:cs/>
              </w:rPr>
              <w:br w:type="page"/>
            </w:r>
            <w:r w:rsidR="003A66F9" w:rsidRPr="00C1266B">
              <w:rPr>
                <w:rFonts w:ascii="Angsana New" w:hAnsi="Angsana New"/>
              </w:rPr>
              <w:br w:type="page"/>
            </w:r>
            <w:r w:rsidR="003A66F9" w:rsidRPr="00C1266B">
              <w:rPr>
                <w:rFonts w:ascii="Angsana New" w:hAnsi="Angsana New"/>
              </w:rPr>
              <w:br w:type="page"/>
            </w:r>
            <w:r w:rsidR="00DB635D" w:rsidRPr="00C1266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DB635D" w:rsidRPr="00C1266B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="00DB635D" w:rsidRPr="00C1266B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="00DB635D" w:rsidRPr="00C1266B">
              <w:rPr>
                <w:rFonts w:ascii="Angsana New" w:hAnsi="Angsana New"/>
                <w:sz w:val="30"/>
                <w:szCs w:val="30"/>
              </w:rPr>
              <w:br w:type="page"/>
            </w:r>
            <w:r w:rsidR="00DB635D"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62" w:type="dxa"/>
          </w:tcPr>
          <w:p w14:paraId="1369C24D" w14:textId="77777777" w:rsidR="00DB635D" w:rsidRPr="00C1266B" w:rsidRDefault="00DB635D" w:rsidP="00BC34B5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 /</w:t>
            </w:r>
          </w:p>
        </w:tc>
        <w:tc>
          <w:tcPr>
            <w:tcW w:w="4302" w:type="dxa"/>
          </w:tcPr>
          <w:p w14:paraId="5B4FBDBE" w14:textId="77777777" w:rsidR="00DB635D" w:rsidRPr="00C1266B" w:rsidRDefault="00DB635D" w:rsidP="00BC34B5">
            <w:pPr>
              <w:tabs>
                <w:tab w:val="left" w:pos="540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B635D" w:rsidRPr="00C1266B" w14:paraId="1599329D" w14:textId="77777777" w:rsidTr="00E02949">
        <w:trPr>
          <w:tblHeader/>
        </w:trPr>
        <w:tc>
          <w:tcPr>
            <w:tcW w:w="3714" w:type="dxa"/>
          </w:tcPr>
          <w:p w14:paraId="2EC33BFC" w14:textId="77777777" w:rsidR="00DB635D" w:rsidRPr="00C1266B" w:rsidRDefault="00DB635D" w:rsidP="00BC34B5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</w:tcPr>
          <w:p w14:paraId="12E0F9E2" w14:textId="77777777" w:rsidR="00DB635D" w:rsidRPr="00C1266B" w:rsidRDefault="00DB635D" w:rsidP="00BC34B5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02" w:type="dxa"/>
          </w:tcPr>
          <w:p w14:paraId="5BDF0394" w14:textId="77777777" w:rsidR="00DB635D" w:rsidRPr="00C1266B" w:rsidRDefault="00DB635D" w:rsidP="00BC34B5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736E" w:rsidRPr="00C1266B" w14:paraId="704747C3" w14:textId="77777777" w:rsidTr="00E02949">
        <w:tc>
          <w:tcPr>
            <w:tcW w:w="3714" w:type="dxa"/>
          </w:tcPr>
          <w:p w14:paraId="31376F74" w14:textId="77777777" w:rsidR="0070736E" w:rsidRPr="00A91BE8" w:rsidRDefault="0070736E" w:rsidP="006B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62" w:type="dxa"/>
          </w:tcPr>
          <w:p w14:paraId="36BB7462" w14:textId="77777777" w:rsidR="0070736E" w:rsidRPr="00A91BE8" w:rsidRDefault="0070736E" w:rsidP="006B7B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  <w:r w:rsidRPr="00A91BE8">
              <w:rPr>
                <w:rFonts w:ascii="Angsana New" w:hAnsi="Angsana New"/>
                <w:sz w:val="30"/>
                <w:szCs w:val="30"/>
              </w:rPr>
              <w:t>/</w:t>
            </w: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506C92C4" w14:textId="77777777" w:rsidR="0070736E" w:rsidRPr="00A91BE8" w:rsidRDefault="0070736E" w:rsidP="006B7B20">
            <w:pPr>
              <w:tabs>
                <w:tab w:val="clear" w:pos="227"/>
                <w:tab w:val="clear" w:pos="3742"/>
                <w:tab w:val="left" w:pos="540"/>
              </w:tabs>
              <w:spacing w:line="240" w:lineRule="auto"/>
              <w:ind w:left="342" w:right="153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</w:t>
            </w:r>
            <w:r w:rsidRPr="00A91BE8">
              <w:rPr>
                <w:rFonts w:ascii="Angsana New" w:hAnsi="Angsana New"/>
                <w:color w:val="FFFFFF"/>
                <w:spacing w:val="-2"/>
                <w:sz w:val="30"/>
                <w:szCs w:val="30"/>
              </w:rPr>
              <w:t>.</w:t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ของกิจการ</w:t>
            </w:r>
            <w:r w:rsidRPr="00A91BE8">
              <w:rPr>
                <w:rFonts w:ascii="Angsana New" w:hAnsi="Angsana New"/>
                <w:color w:val="FFFFFF"/>
                <w:spacing w:val="-2"/>
                <w:sz w:val="30"/>
                <w:szCs w:val="30"/>
              </w:rPr>
              <w:t>.</w:t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9C3972" w:rsidRPr="00095513" w14:paraId="7539C1C2" w14:textId="77777777" w:rsidTr="00383AD8">
        <w:trPr>
          <w:trHeight w:val="227"/>
        </w:trPr>
        <w:tc>
          <w:tcPr>
            <w:tcW w:w="3714" w:type="dxa"/>
          </w:tcPr>
          <w:p w14:paraId="7998E684" w14:textId="77777777" w:rsidR="009C3972" w:rsidRPr="00A91BE8" w:rsidRDefault="009C3972" w:rsidP="009C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1362" w:type="dxa"/>
          </w:tcPr>
          <w:p w14:paraId="79D05EB2" w14:textId="77777777" w:rsidR="009C3972" w:rsidRPr="00A91BE8" w:rsidRDefault="009C3972" w:rsidP="009C397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49CDBF89" w14:textId="77777777" w:rsidR="009C3972" w:rsidRPr="00A91BE8" w:rsidRDefault="009C3972" w:rsidP="009C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บริษัทใหญ่</w:t>
            </w:r>
            <w:r w:rsidR="00762B3A"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</w:t>
            </w:r>
            <w:r w:rsidRPr="00A91BE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AA0900" w:rsidRPr="00C1266B" w14:paraId="18389E0A" w14:textId="77777777" w:rsidTr="00383AD8">
        <w:trPr>
          <w:trHeight w:val="227"/>
        </w:trPr>
        <w:tc>
          <w:tcPr>
            <w:tcW w:w="3714" w:type="dxa"/>
          </w:tcPr>
          <w:p w14:paraId="43CB2B42" w14:textId="77777777" w:rsidR="00AA0900" w:rsidRPr="00A91BE8" w:rsidRDefault="00AA0900" w:rsidP="009C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โซ วอเตอร์ จำกัด</w:t>
            </w:r>
          </w:p>
        </w:tc>
        <w:tc>
          <w:tcPr>
            <w:tcW w:w="1362" w:type="dxa"/>
          </w:tcPr>
          <w:p w14:paraId="64475F83" w14:textId="77777777" w:rsidR="00AA0900" w:rsidRPr="00A91BE8" w:rsidRDefault="00AA0900" w:rsidP="009C397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21280AF2" w14:textId="77777777" w:rsidR="00AA0900" w:rsidRPr="00A91BE8" w:rsidRDefault="00095513" w:rsidP="009C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91BE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บริษัทใหญ่</w:t>
            </w:r>
          </w:p>
        </w:tc>
      </w:tr>
      <w:tr w:rsidR="009C3972" w:rsidRPr="00C1266B" w14:paraId="05B4EE38" w14:textId="77777777" w:rsidTr="00383AD8">
        <w:trPr>
          <w:trHeight w:val="227"/>
        </w:trPr>
        <w:tc>
          <w:tcPr>
            <w:tcW w:w="3714" w:type="dxa"/>
          </w:tcPr>
          <w:p w14:paraId="4F139AFB" w14:textId="77777777" w:rsidR="009C3972" w:rsidRPr="00A91BE8" w:rsidRDefault="009C3972" w:rsidP="009C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ไทย เบเวอร์เรจ แคน จำกัด</w:t>
            </w:r>
          </w:p>
        </w:tc>
        <w:tc>
          <w:tcPr>
            <w:tcW w:w="1362" w:type="dxa"/>
          </w:tcPr>
          <w:p w14:paraId="3E2D759C" w14:textId="77777777" w:rsidR="009C3972" w:rsidRPr="00A91BE8" w:rsidRDefault="009C3972" w:rsidP="009C397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7105C71F" w14:textId="00487815" w:rsidR="009C3972" w:rsidRPr="00A91BE8" w:rsidRDefault="009C3972" w:rsidP="009C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กรรมการและผู้ถือหุ้นรายใหญ่ของบริษัทใหญ่ในลำดับสูงสุดถือหุ้นใหญ่ทางอ้อมร้อยละ </w:t>
            </w:r>
            <w:r w:rsidR="00CC00D0">
              <w:rPr>
                <w:rFonts w:ascii="Angsana New" w:hAnsi="Angsana New"/>
                <w:spacing w:val="-6"/>
                <w:sz w:val="30"/>
                <w:szCs w:val="30"/>
              </w:rPr>
              <w:t>50</w:t>
            </w:r>
          </w:p>
        </w:tc>
      </w:tr>
      <w:tr w:rsidR="009C3972" w:rsidRPr="00C1266B" w14:paraId="449F93FC" w14:textId="77777777" w:rsidTr="00383AD8">
        <w:trPr>
          <w:trHeight w:val="227"/>
        </w:trPr>
        <w:tc>
          <w:tcPr>
            <w:tcW w:w="3714" w:type="dxa"/>
          </w:tcPr>
          <w:p w14:paraId="09239ADC" w14:textId="77777777" w:rsidR="009C3972" w:rsidRPr="00A91BE8" w:rsidRDefault="009C3972" w:rsidP="009C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บางกอกกล๊าส จำกัด (มหาชน)</w:t>
            </w:r>
          </w:p>
        </w:tc>
        <w:tc>
          <w:tcPr>
            <w:tcW w:w="1362" w:type="dxa"/>
          </w:tcPr>
          <w:p w14:paraId="35F8AC76" w14:textId="77777777" w:rsidR="009C3972" w:rsidRPr="00A91BE8" w:rsidRDefault="009C3972" w:rsidP="009C397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1FFCE9BC" w14:textId="77777777" w:rsidR="009C3972" w:rsidRPr="00A91BE8" w:rsidRDefault="009C3972" w:rsidP="009C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บริษัทลงทุนในหุ้นสามัญ</w:t>
            </w:r>
          </w:p>
        </w:tc>
      </w:tr>
      <w:tr w:rsidR="00241FB3" w:rsidRPr="00C1266B" w14:paraId="22462641" w14:textId="77777777" w:rsidTr="00E02949">
        <w:trPr>
          <w:trHeight w:val="413"/>
        </w:trPr>
        <w:tc>
          <w:tcPr>
            <w:tcW w:w="3714" w:type="dxa"/>
          </w:tcPr>
          <w:p w14:paraId="38FCF759" w14:textId="77777777" w:rsidR="00241FB3" w:rsidRPr="00A91BE8" w:rsidRDefault="00241FB3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บริษัท แสงโสม จำกัด</w:t>
            </w:r>
          </w:p>
        </w:tc>
        <w:tc>
          <w:tcPr>
            <w:tcW w:w="1362" w:type="dxa"/>
          </w:tcPr>
          <w:p w14:paraId="5BA9F223" w14:textId="77777777" w:rsidR="00241FB3" w:rsidRPr="00A91BE8" w:rsidRDefault="00241FB3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21BB1CA2" w14:textId="77777777" w:rsidR="00241FB3" w:rsidRPr="00A91BE8" w:rsidRDefault="00241FB3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241FB3" w:rsidRPr="00C1266B" w14:paraId="22E48DE9" w14:textId="77777777" w:rsidTr="00E02949">
        <w:trPr>
          <w:trHeight w:val="335"/>
        </w:trPr>
        <w:tc>
          <w:tcPr>
            <w:tcW w:w="3714" w:type="dxa"/>
          </w:tcPr>
          <w:p w14:paraId="78365650" w14:textId="77777777" w:rsidR="00241FB3" w:rsidRPr="00A91BE8" w:rsidRDefault="00241FB3" w:rsidP="00241FB3">
            <w:pPr>
              <w:spacing w:line="240" w:lineRule="auto"/>
              <w:ind w:left="-18" w:right="63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เบียร์ไทย (</w:t>
            </w:r>
            <w:r w:rsidRPr="00A91BE8">
              <w:rPr>
                <w:rFonts w:ascii="Angsana New" w:hAnsi="Angsana New"/>
                <w:sz w:val="30"/>
                <w:szCs w:val="30"/>
              </w:rPr>
              <w:t>1991</w:t>
            </w:r>
            <w:r w:rsidRPr="00A91BE8">
              <w:rPr>
                <w:rFonts w:ascii="Angsana New" w:hAnsi="Angsana New"/>
                <w:sz w:val="30"/>
                <w:szCs w:val="30"/>
                <w:cs/>
              </w:rPr>
              <w:t>) จำกัด (มหาชน)</w:t>
            </w:r>
          </w:p>
        </w:tc>
        <w:tc>
          <w:tcPr>
            <w:tcW w:w="1362" w:type="dxa"/>
          </w:tcPr>
          <w:p w14:paraId="579A3EEF" w14:textId="77777777" w:rsidR="00241FB3" w:rsidRPr="00A91BE8" w:rsidRDefault="00241FB3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536D4B0A" w14:textId="1D1FB23D" w:rsidR="00241FB3" w:rsidRPr="0005461B" w:rsidRDefault="00B7244C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5461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="00B10962" w:rsidRPr="0005461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</w:t>
            </w:r>
          </w:p>
        </w:tc>
      </w:tr>
      <w:tr w:rsidR="00241FB3" w:rsidRPr="00C1266B" w14:paraId="1356D975" w14:textId="77777777" w:rsidTr="00E02949">
        <w:trPr>
          <w:trHeight w:val="335"/>
        </w:trPr>
        <w:tc>
          <w:tcPr>
            <w:tcW w:w="3714" w:type="dxa"/>
          </w:tcPr>
          <w:p w14:paraId="3524DDDD" w14:textId="77777777" w:rsidR="00241FB3" w:rsidRPr="00A91BE8" w:rsidRDefault="00241FB3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เบียร์ทิพย์ บริวเวอรี่ (</w:t>
            </w:r>
            <w:r w:rsidR="00B7244C" w:rsidRPr="00A91BE8">
              <w:rPr>
                <w:rFonts w:ascii="Angsana New" w:hAnsi="Angsana New"/>
                <w:sz w:val="30"/>
                <w:szCs w:val="30"/>
              </w:rPr>
              <w:t>1991</w:t>
            </w:r>
            <w:r w:rsidRPr="00A91BE8">
              <w:rPr>
                <w:rFonts w:ascii="Angsana New" w:hAnsi="Angsana New"/>
                <w:sz w:val="30"/>
                <w:szCs w:val="30"/>
                <w:cs/>
              </w:rPr>
              <w:t>) จำกัด</w:t>
            </w:r>
          </w:p>
        </w:tc>
        <w:tc>
          <w:tcPr>
            <w:tcW w:w="1362" w:type="dxa"/>
          </w:tcPr>
          <w:p w14:paraId="6260464B" w14:textId="77777777" w:rsidR="00241FB3" w:rsidRPr="00A91BE8" w:rsidRDefault="00241FB3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22759160" w14:textId="050BC2AF" w:rsidR="00241FB3" w:rsidRPr="0005461B" w:rsidRDefault="00B10962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5461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05461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</w:t>
            </w:r>
          </w:p>
        </w:tc>
      </w:tr>
      <w:tr w:rsidR="00241FB3" w:rsidRPr="00C1266B" w14:paraId="7E5B2F06" w14:textId="77777777" w:rsidTr="00E02949">
        <w:tc>
          <w:tcPr>
            <w:tcW w:w="3714" w:type="dxa"/>
          </w:tcPr>
          <w:p w14:paraId="05E11F38" w14:textId="77777777" w:rsidR="00241FB3" w:rsidRPr="00A91BE8" w:rsidRDefault="00241FB3" w:rsidP="00241FB3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สุราบางยี่ขัน จำกัด</w:t>
            </w:r>
          </w:p>
        </w:tc>
        <w:tc>
          <w:tcPr>
            <w:tcW w:w="1362" w:type="dxa"/>
          </w:tcPr>
          <w:p w14:paraId="28776649" w14:textId="77777777" w:rsidR="00241FB3" w:rsidRPr="00A91BE8" w:rsidRDefault="00241FB3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079BC82E" w14:textId="77777777" w:rsidR="00241FB3" w:rsidRPr="0005461B" w:rsidRDefault="00241FB3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5461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241FB3" w:rsidRPr="00C1266B" w14:paraId="1E0CC847" w14:textId="77777777" w:rsidTr="00E02949">
        <w:tc>
          <w:tcPr>
            <w:tcW w:w="3714" w:type="dxa"/>
          </w:tcPr>
          <w:p w14:paraId="0B2800BB" w14:textId="77777777" w:rsidR="00241FB3" w:rsidRPr="00A91BE8" w:rsidRDefault="00241FB3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ภิรมย์สุรางค์ จำกัด</w:t>
            </w:r>
          </w:p>
        </w:tc>
        <w:tc>
          <w:tcPr>
            <w:tcW w:w="1362" w:type="dxa"/>
          </w:tcPr>
          <w:p w14:paraId="18B0A9AD" w14:textId="77777777" w:rsidR="00241FB3" w:rsidRPr="00A91BE8" w:rsidRDefault="00241FB3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4C6A1DF9" w14:textId="77777777" w:rsidR="00241FB3" w:rsidRPr="0005461B" w:rsidRDefault="00241FB3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5461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3444B2EF" w14:textId="77777777" w:rsidTr="00E02949">
        <w:tc>
          <w:tcPr>
            <w:tcW w:w="3714" w:type="dxa"/>
          </w:tcPr>
          <w:p w14:paraId="6B6C1811" w14:textId="1952EF02" w:rsidR="00946D00" w:rsidRPr="00A91BE8" w:rsidRDefault="00946D00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สุราทิพย์ จำกัด</w:t>
            </w:r>
          </w:p>
        </w:tc>
        <w:tc>
          <w:tcPr>
            <w:tcW w:w="1362" w:type="dxa"/>
          </w:tcPr>
          <w:p w14:paraId="2CE440EF" w14:textId="49E588FE" w:rsidR="00946D00" w:rsidRPr="00A91BE8" w:rsidRDefault="00946D00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4B9BD4EF" w14:textId="00CBD31B" w:rsidR="00946D00" w:rsidRPr="0005461B" w:rsidRDefault="00946D00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5461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02BD4186" w14:textId="77777777" w:rsidTr="00E02949">
        <w:tc>
          <w:tcPr>
            <w:tcW w:w="3714" w:type="dxa"/>
          </w:tcPr>
          <w:p w14:paraId="4A915A0F" w14:textId="7165B213" w:rsidR="00946D00" w:rsidRPr="00A91BE8" w:rsidRDefault="00946D00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กฤตยบุญ จำกัด</w:t>
            </w:r>
          </w:p>
        </w:tc>
        <w:tc>
          <w:tcPr>
            <w:tcW w:w="1362" w:type="dxa"/>
          </w:tcPr>
          <w:p w14:paraId="4538C61E" w14:textId="32086A2A" w:rsidR="00946D00" w:rsidRPr="00A91BE8" w:rsidRDefault="00946D00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2E15507B" w14:textId="5A4F7F0F" w:rsidR="00946D00" w:rsidRPr="0005461B" w:rsidRDefault="00946D00" w:rsidP="0024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5461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7FD7B01C" w14:textId="77777777" w:rsidTr="00E02949">
        <w:tc>
          <w:tcPr>
            <w:tcW w:w="3714" w:type="dxa"/>
          </w:tcPr>
          <w:p w14:paraId="3187660E" w14:textId="09467FBD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91B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1BE8">
              <w:rPr>
                <w:rFonts w:ascii="Angsana New" w:hAnsi="Angsana New"/>
                <w:sz w:val="30"/>
                <w:szCs w:val="30"/>
                <w:cs/>
              </w:rPr>
              <w:t>โมเดิร์นเทรด แมนเนจเม้นท์ จำกัด</w:t>
            </w:r>
          </w:p>
        </w:tc>
        <w:tc>
          <w:tcPr>
            <w:tcW w:w="1362" w:type="dxa"/>
          </w:tcPr>
          <w:p w14:paraId="3262FFA8" w14:textId="2336A9B1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1AF68EF9" w14:textId="677B1151" w:rsidR="00946D00" w:rsidRPr="0005461B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5461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622DFCD2" w14:textId="77777777" w:rsidTr="00E02949">
        <w:tc>
          <w:tcPr>
            <w:tcW w:w="3714" w:type="dxa"/>
          </w:tcPr>
          <w:p w14:paraId="108C1138" w14:textId="6BF0930E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บริษัท ป้อมทิพย์ (</w:t>
            </w:r>
            <w:r w:rsidRPr="00A91BE8">
              <w:rPr>
                <w:rFonts w:ascii="Angsana New" w:hAnsi="Angsana New"/>
                <w:sz w:val="30"/>
                <w:szCs w:val="30"/>
              </w:rPr>
              <w:t>2012</w:t>
            </w: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</w:p>
        </w:tc>
        <w:tc>
          <w:tcPr>
            <w:tcW w:w="1362" w:type="dxa"/>
          </w:tcPr>
          <w:p w14:paraId="687D4C4F" w14:textId="333670C7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29E57108" w14:textId="42101DFC" w:rsidR="00946D00" w:rsidRPr="0005461B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5461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05461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</w:t>
            </w:r>
          </w:p>
        </w:tc>
      </w:tr>
      <w:tr w:rsidR="00946D00" w:rsidRPr="00C1266B" w14:paraId="552E7033" w14:textId="77777777" w:rsidTr="00E02949">
        <w:tc>
          <w:tcPr>
            <w:tcW w:w="3714" w:type="dxa"/>
          </w:tcPr>
          <w:p w14:paraId="1948F7FB" w14:textId="67E7C99B" w:rsidR="00946D00" w:rsidRPr="00A91BE8" w:rsidRDefault="00946D00" w:rsidP="002E7486">
            <w:pPr>
              <w:spacing w:line="240" w:lineRule="auto"/>
              <w:ind w:left="-18" w:right="63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บริษัท ป้อมกิจ จำกัด</w:t>
            </w:r>
          </w:p>
        </w:tc>
        <w:tc>
          <w:tcPr>
            <w:tcW w:w="1362" w:type="dxa"/>
          </w:tcPr>
          <w:p w14:paraId="1F5E1D0C" w14:textId="03475644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788D060F" w14:textId="3FABD129" w:rsidR="00946D00" w:rsidRPr="0005461B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5461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05461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</w:t>
            </w:r>
          </w:p>
        </w:tc>
      </w:tr>
      <w:tr w:rsidR="00946D00" w:rsidRPr="00C1266B" w14:paraId="6E62EFC9" w14:textId="77777777" w:rsidTr="00E02949">
        <w:tc>
          <w:tcPr>
            <w:tcW w:w="3714" w:type="dxa"/>
          </w:tcPr>
          <w:p w14:paraId="71932D04" w14:textId="0A4D6D95" w:rsidR="00946D00" w:rsidRPr="00A91BE8" w:rsidRDefault="00946D00" w:rsidP="002E7486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บริษัท นำยุค จำกัด</w:t>
            </w:r>
          </w:p>
        </w:tc>
        <w:tc>
          <w:tcPr>
            <w:tcW w:w="1362" w:type="dxa"/>
          </w:tcPr>
          <w:p w14:paraId="3632E026" w14:textId="3E58FE67" w:rsidR="00946D00" w:rsidRPr="00A91BE8" w:rsidRDefault="00946D00" w:rsidP="002E7486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58CDE8A5" w14:textId="4EEC5BEB" w:rsidR="00946D00" w:rsidRPr="0005461B" w:rsidRDefault="00946D00" w:rsidP="002E7486">
            <w:pPr>
              <w:ind w:left="252" w:right="-43" w:hanging="180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41125A27" w14:textId="77777777" w:rsidTr="00E02949">
        <w:tc>
          <w:tcPr>
            <w:tcW w:w="3714" w:type="dxa"/>
          </w:tcPr>
          <w:p w14:paraId="79CDC98B" w14:textId="77777777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43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แพนอินเตอร์เนชั่นแนล </w:t>
            </w:r>
          </w:p>
          <w:p w14:paraId="46DF1450" w14:textId="3DADD67B" w:rsidR="00946D00" w:rsidRPr="00A91BE8" w:rsidRDefault="00E34635" w:rsidP="002E7486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46D00" w:rsidRPr="00A91BE8">
              <w:rPr>
                <w:rFonts w:ascii="Angsana New" w:hAnsi="Angsana New" w:hint="cs"/>
                <w:sz w:val="30"/>
                <w:szCs w:val="30"/>
                <w:cs/>
              </w:rPr>
              <w:t xml:space="preserve">(ประเทศไทย) </w:t>
            </w:r>
            <w:r w:rsidR="00946D00" w:rsidRPr="00A91BE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62" w:type="dxa"/>
          </w:tcPr>
          <w:p w14:paraId="771B1BA6" w14:textId="6BA485EA" w:rsidR="00946D00" w:rsidRPr="00A91BE8" w:rsidRDefault="00946D00" w:rsidP="00016A52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6600A04B" w14:textId="5129DD7D" w:rsidR="00946D00" w:rsidRPr="0005461B" w:rsidRDefault="00946D00" w:rsidP="002E7486">
            <w:pPr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69699875" w14:textId="77777777" w:rsidTr="00E02949">
        <w:tc>
          <w:tcPr>
            <w:tcW w:w="3714" w:type="dxa"/>
          </w:tcPr>
          <w:p w14:paraId="7143A586" w14:textId="29F47797" w:rsidR="00946D00" w:rsidRPr="00A91BE8" w:rsidRDefault="00946D00" w:rsidP="002E7486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91B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ไทยเบฟเวอเรจ โลจิสติก จำกัด</w:t>
            </w:r>
          </w:p>
        </w:tc>
        <w:tc>
          <w:tcPr>
            <w:tcW w:w="1362" w:type="dxa"/>
          </w:tcPr>
          <w:p w14:paraId="4B31F074" w14:textId="6C449543" w:rsidR="00946D00" w:rsidRPr="00A91BE8" w:rsidRDefault="00946D00" w:rsidP="00016A52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55E265D6" w14:textId="2B973386" w:rsidR="00946D00" w:rsidRPr="0005461B" w:rsidRDefault="00946D00" w:rsidP="002E7486">
            <w:pPr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0EECEE3A" w14:textId="77777777" w:rsidTr="00E02949">
        <w:tc>
          <w:tcPr>
            <w:tcW w:w="3714" w:type="dxa"/>
          </w:tcPr>
          <w:p w14:paraId="00E345AF" w14:textId="4047E6CF" w:rsidR="00946D00" w:rsidRPr="00A91BE8" w:rsidRDefault="00946D00" w:rsidP="002E7486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91B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ไทยเบฟเวอเรจ รีไซเคิล จำกัด</w:t>
            </w:r>
          </w:p>
        </w:tc>
        <w:tc>
          <w:tcPr>
            <w:tcW w:w="1362" w:type="dxa"/>
          </w:tcPr>
          <w:p w14:paraId="29F501B9" w14:textId="23545613" w:rsidR="00946D00" w:rsidRPr="00A91BE8" w:rsidRDefault="00946D00" w:rsidP="00016A52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374FE40F" w14:textId="6DA2AA57" w:rsidR="00946D00" w:rsidRPr="00A91BE8" w:rsidRDefault="00946D00" w:rsidP="002E7486">
            <w:pPr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3CD5E696" w14:textId="77777777" w:rsidTr="00E02949">
        <w:tc>
          <w:tcPr>
            <w:tcW w:w="3714" w:type="dxa"/>
          </w:tcPr>
          <w:p w14:paraId="453697EF" w14:textId="531F56B9" w:rsidR="00946D00" w:rsidRPr="00A91BE8" w:rsidRDefault="00946D00" w:rsidP="0094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มาร์เก็ตติ้ง จำกัด</w:t>
            </w:r>
          </w:p>
        </w:tc>
        <w:tc>
          <w:tcPr>
            <w:tcW w:w="1362" w:type="dxa"/>
          </w:tcPr>
          <w:p w14:paraId="5A6F8630" w14:textId="0DA57752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037BBB87" w14:textId="529DCD71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643A36BE" w14:textId="77777777" w:rsidTr="00E02949">
        <w:trPr>
          <w:trHeight w:val="418"/>
        </w:trPr>
        <w:tc>
          <w:tcPr>
            <w:tcW w:w="3714" w:type="dxa"/>
          </w:tcPr>
          <w:p w14:paraId="74FBD956" w14:textId="3359C935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ทศภาค จำกัด</w:t>
            </w:r>
          </w:p>
        </w:tc>
        <w:tc>
          <w:tcPr>
            <w:tcW w:w="1362" w:type="dxa"/>
          </w:tcPr>
          <w:p w14:paraId="7CCDB811" w14:textId="167F1E9B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7B1B5FE1" w14:textId="31BC534C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605297FD" w14:textId="77777777" w:rsidTr="00E02949">
        <w:trPr>
          <w:trHeight w:val="418"/>
        </w:trPr>
        <w:tc>
          <w:tcPr>
            <w:tcW w:w="3714" w:type="dxa"/>
          </w:tcPr>
          <w:p w14:paraId="2853088B" w14:textId="0B4D0D6C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ไทยดริ้งค์ จำกัด</w:t>
            </w:r>
          </w:p>
        </w:tc>
        <w:tc>
          <w:tcPr>
            <w:tcW w:w="1362" w:type="dxa"/>
          </w:tcPr>
          <w:p w14:paraId="147B7718" w14:textId="363B84E8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5F9488D7" w14:textId="0D1A8B48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3BEB963C" w14:textId="77777777" w:rsidTr="00E02949">
        <w:trPr>
          <w:trHeight w:val="418"/>
        </w:trPr>
        <w:tc>
          <w:tcPr>
            <w:tcW w:w="3714" w:type="dxa"/>
          </w:tcPr>
          <w:p w14:paraId="5B9DB6BA" w14:textId="0A0A3DFD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1362" w:type="dxa"/>
          </w:tcPr>
          <w:p w14:paraId="4C77D40A" w14:textId="73BD1730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2C0E4EA3" w14:textId="0F0BB12E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75739A8C" w14:textId="77777777" w:rsidTr="00E02949">
        <w:trPr>
          <w:trHeight w:val="418"/>
        </w:trPr>
        <w:tc>
          <w:tcPr>
            <w:tcW w:w="3714" w:type="dxa"/>
          </w:tcPr>
          <w:p w14:paraId="57EF5F86" w14:textId="5A2199AB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บริษัท เบฟเทค จำกัด</w:t>
            </w:r>
          </w:p>
        </w:tc>
        <w:tc>
          <w:tcPr>
            <w:tcW w:w="1362" w:type="dxa"/>
          </w:tcPr>
          <w:p w14:paraId="15308ED2" w14:textId="6AF5BCD1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02E3BA6D" w14:textId="36AA2577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4B088701" w14:textId="77777777" w:rsidTr="00E02949">
        <w:tc>
          <w:tcPr>
            <w:tcW w:w="3714" w:type="dxa"/>
          </w:tcPr>
          <w:p w14:paraId="6EFCDA7B" w14:textId="27959E86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แคชแวน แมนเนจเม้นท์ จำกัด</w:t>
            </w:r>
          </w:p>
        </w:tc>
        <w:tc>
          <w:tcPr>
            <w:tcW w:w="1362" w:type="dxa"/>
          </w:tcPr>
          <w:p w14:paraId="7556878F" w14:textId="414BB4E0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139B61ED" w14:textId="50D25D8D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4B91947B" w14:textId="77777777" w:rsidTr="00E02949">
        <w:tc>
          <w:tcPr>
            <w:tcW w:w="3714" w:type="dxa"/>
          </w:tcPr>
          <w:p w14:paraId="21301D43" w14:textId="5EF67A9B" w:rsidR="00946D00" w:rsidRPr="00A91BE8" w:rsidRDefault="00946D00" w:rsidP="004F098B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ซี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1BE8">
              <w:rPr>
                <w:rFonts w:ascii="Angsana New" w:hAnsi="Angsana New"/>
                <w:sz w:val="30"/>
                <w:szCs w:val="30"/>
                <w:cs/>
              </w:rPr>
              <w:t>เอ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1BE8">
              <w:rPr>
                <w:rFonts w:ascii="Angsana New" w:hAnsi="Angsana New"/>
                <w:sz w:val="30"/>
                <w:szCs w:val="30"/>
                <w:cs/>
              </w:rPr>
              <w:t>ซี จำกัด</w:t>
            </w:r>
          </w:p>
        </w:tc>
        <w:tc>
          <w:tcPr>
            <w:tcW w:w="1362" w:type="dxa"/>
          </w:tcPr>
          <w:p w14:paraId="4DDF5C65" w14:textId="0801D263" w:rsidR="00946D00" w:rsidRPr="00A91BE8" w:rsidRDefault="00946D00" w:rsidP="002E7486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0CE86C5B" w14:textId="5A14A5E9" w:rsidR="00946D00" w:rsidRPr="00A91BE8" w:rsidRDefault="00946D00" w:rsidP="002E7486">
            <w:pPr>
              <w:ind w:left="252" w:right="-43" w:hanging="180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05461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7E17EF23" w14:textId="77777777" w:rsidTr="00E02949">
        <w:tc>
          <w:tcPr>
            <w:tcW w:w="3714" w:type="dxa"/>
          </w:tcPr>
          <w:p w14:paraId="2AFA2015" w14:textId="286107A6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ช้างอินเตอร์เนชั่นแนล จำกัด</w:t>
            </w:r>
          </w:p>
        </w:tc>
        <w:tc>
          <w:tcPr>
            <w:tcW w:w="1362" w:type="dxa"/>
          </w:tcPr>
          <w:p w14:paraId="58AD8099" w14:textId="1CFC5950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132B458D" w14:textId="134CD99A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5461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05461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</w:t>
            </w:r>
          </w:p>
        </w:tc>
      </w:tr>
      <w:tr w:rsidR="00946D00" w:rsidRPr="00C1266B" w14:paraId="4A4EBB33" w14:textId="77777777" w:rsidTr="00E02949">
        <w:tc>
          <w:tcPr>
            <w:tcW w:w="3714" w:type="dxa"/>
          </w:tcPr>
          <w:p w14:paraId="773E0567" w14:textId="4D662963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91B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1BE8">
              <w:rPr>
                <w:rFonts w:ascii="Angsana New" w:hAnsi="Angsana New"/>
                <w:sz w:val="30"/>
                <w:szCs w:val="30"/>
                <w:cs/>
              </w:rPr>
              <w:t>เอเอสเอ็ม แม</w:t>
            </w: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A91BE8">
              <w:rPr>
                <w:rFonts w:ascii="Angsana New" w:hAnsi="Angsana New"/>
                <w:sz w:val="30"/>
                <w:szCs w:val="30"/>
                <w:cs/>
              </w:rPr>
              <w:t>แนจเม้นท์</w:t>
            </w: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91BE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62" w:type="dxa"/>
          </w:tcPr>
          <w:p w14:paraId="21622BA4" w14:textId="58A11527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4E3109B8" w14:textId="6843829C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333B9F82" w14:textId="77777777" w:rsidTr="00E02949">
        <w:tc>
          <w:tcPr>
            <w:tcW w:w="3714" w:type="dxa"/>
          </w:tcPr>
          <w:p w14:paraId="497067D2" w14:textId="0A67B130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ไทยโมลาส จำกัด</w:t>
            </w:r>
          </w:p>
        </w:tc>
        <w:tc>
          <w:tcPr>
            <w:tcW w:w="1362" w:type="dxa"/>
          </w:tcPr>
          <w:p w14:paraId="784BCA63" w14:textId="2CFF9F31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0EA035C6" w14:textId="1D203D0A" w:rsidR="00946D00" w:rsidRPr="0005461B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734AACF7" w14:textId="77777777" w:rsidTr="00E02949">
        <w:tc>
          <w:tcPr>
            <w:tcW w:w="3714" w:type="dxa"/>
          </w:tcPr>
          <w:p w14:paraId="28EC18F7" w14:textId="3B9433C8" w:rsidR="00946D00" w:rsidRPr="00A91BE8" w:rsidRDefault="00946D00" w:rsidP="002E7486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บริษัท แก่นขวัญ จำกัด</w:t>
            </w:r>
          </w:p>
        </w:tc>
        <w:tc>
          <w:tcPr>
            <w:tcW w:w="1362" w:type="dxa"/>
          </w:tcPr>
          <w:p w14:paraId="04868371" w14:textId="1105C405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376D3302" w14:textId="4CC2D1D4" w:rsidR="00946D00" w:rsidRPr="0005461B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10C3AA03" w14:textId="77777777" w:rsidTr="00E02949">
        <w:tc>
          <w:tcPr>
            <w:tcW w:w="3714" w:type="dxa"/>
          </w:tcPr>
          <w:p w14:paraId="4FE4A5B9" w14:textId="204E36ED" w:rsidR="00946D00" w:rsidRPr="00A91BE8" w:rsidRDefault="00946D00" w:rsidP="00C9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43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บริษัท กาญจนสิงขร จำกัด</w:t>
            </w:r>
          </w:p>
        </w:tc>
        <w:tc>
          <w:tcPr>
            <w:tcW w:w="1362" w:type="dxa"/>
          </w:tcPr>
          <w:p w14:paraId="11B698CE" w14:textId="0A19EE70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2510CE36" w14:textId="7C1A71B8" w:rsidR="00946D00" w:rsidRPr="0005461B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43F06809" w14:textId="77777777" w:rsidTr="00E02949">
        <w:tc>
          <w:tcPr>
            <w:tcW w:w="3714" w:type="dxa"/>
          </w:tcPr>
          <w:p w14:paraId="45A3D1C1" w14:textId="403027C0" w:rsidR="00946D00" w:rsidRPr="00A91BE8" w:rsidRDefault="00946D00" w:rsidP="002E7486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บริษัท ไทยเบฟเวอเรจ เทรนนิ่ง จำกัด</w:t>
            </w:r>
          </w:p>
        </w:tc>
        <w:tc>
          <w:tcPr>
            <w:tcW w:w="1362" w:type="dxa"/>
          </w:tcPr>
          <w:p w14:paraId="38B2A16B" w14:textId="31144470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37E76A93" w14:textId="11769F9D" w:rsidR="00946D00" w:rsidRPr="00A91BE8" w:rsidRDefault="00946D00" w:rsidP="00C91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4E7BFDE0" w14:textId="77777777" w:rsidTr="00E02949">
        <w:tc>
          <w:tcPr>
            <w:tcW w:w="3714" w:type="dxa"/>
          </w:tcPr>
          <w:p w14:paraId="78D40AEA" w14:textId="41FE212D" w:rsidR="00946D00" w:rsidRPr="00A91BE8" w:rsidRDefault="00946D00" w:rsidP="002E7486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บริษัท จรัญธุรกิจ 52 จำกัด</w:t>
            </w:r>
          </w:p>
        </w:tc>
        <w:tc>
          <w:tcPr>
            <w:tcW w:w="1362" w:type="dxa"/>
          </w:tcPr>
          <w:p w14:paraId="79B3B78E" w14:textId="680E9F74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7E95A8DC" w14:textId="127FECD7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68105BF4" w14:textId="77777777" w:rsidTr="00E02949">
        <w:tc>
          <w:tcPr>
            <w:tcW w:w="3714" w:type="dxa"/>
          </w:tcPr>
          <w:p w14:paraId="05C76141" w14:textId="32E5BB13" w:rsidR="00946D00" w:rsidRPr="00A91BE8" w:rsidRDefault="00946D00" w:rsidP="002E7486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บริษัท อาหารเสริม จำกัด</w:t>
            </w:r>
          </w:p>
        </w:tc>
        <w:tc>
          <w:tcPr>
            <w:tcW w:w="1362" w:type="dxa"/>
          </w:tcPr>
          <w:p w14:paraId="4CEABD26" w14:textId="5A618B93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64674008" w14:textId="54936E3A" w:rsidR="00946D00" w:rsidRPr="00A91BE8" w:rsidRDefault="00946D00" w:rsidP="002E7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1AA4CB2C" w14:textId="77777777" w:rsidTr="00E02949">
        <w:tc>
          <w:tcPr>
            <w:tcW w:w="3714" w:type="dxa"/>
          </w:tcPr>
          <w:p w14:paraId="4E338750" w14:textId="6A99AD3F" w:rsidR="00946D00" w:rsidRPr="00A91BE8" w:rsidRDefault="00946D00" w:rsidP="00E6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โออิชิ กรุ๊ป จำกัด (มหาชน)</w:t>
            </w:r>
          </w:p>
        </w:tc>
        <w:tc>
          <w:tcPr>
            <w:tcW w:w="1362" w:type="dxa"/>
          </w:tcPr>
          <w:p w14:paraId="29DAE81F" w14:textId="019E6330" w:rsidR="00946D00" w:rsidRPr="00A91BE8" w:rsidRDefault="00946D00" w:rsidP="00E65B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4E07C1DB" w14:textId="748C8A82" w:rsidR="00946D00" w:rsidRPr="00A91BE8" w:rsidRDefault="00946D00" w:rsidP="00E6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946D00" w:rsidRPr="00C1266B" w14:paraId="0329EC34" w14:textId="77777777" w:rsidTr="00E02949">
        <w:tc>
          <w:tcPr>
            <w:tcW w:w="3714" w:type="dxa"/>
          </w:tcPr>
          <w:p w14:paraId="5D26D261" w14:textId="01E66C81" w:rsidR="00946D00" w:rsidRPr="00A91BE8" w:rsidRDefault="00946D00" w:rsidP="00E6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โออิชิ เทรดดิ้ง จำกัด</w:t>
            </w:r>
          </w:p>
        </w:tc>
        <w:tc>
          <w:tcPr>
            <w:tcW w:w="1362" w:type="dxa"/>
          </w:tcPr>
          <w:p w14:paraId="3561C295" w14:textId="66CFEC90" w:rsidR="00946D00" w:rsidRPr="00A91BE8" w:rsidRDefault="00946D00" w:rsidP="00E65B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0272A4D3" w14:textId="634D95DA" w:rsidR="00946D00" w:rsidRPr="00A91BE8" w:rsidRDefault="00946D00" w:rsidP="00E6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946D00" w:rsidRPr="00C1266B" w14:paraId="05EE5128" w14:textId="77777777" w:rsidTr="00E02949">
        <w:tc>
          <w:tcPr>
            <w:tcW w:w="3714" w:type="dxa"/>
          </w:tcPr>
          <w:p w14:paraId="5D42A999" w14:textId="2A6DC8D5" w:rsidR="00946D00" w:rsidRPr="00A91BE8" w:rsidRDefault="00946D00" w:rsidP="00E6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โออิชิ ราเมน จำกัด</w:t>
            </w:r>
          </w:p>
        </w:tc>
        <w:tc>
          <w:tcPr>
            <w:tcW w:w="1362" w:type="dxa"/>
          </w:tcPr>
          <w:p w14:paraId="61714572" w14:textId="34990D35" w:rsidR="00946D00" w:rsidRPr="00A91BE8" w:rsidRDefault="00946D00" w:rsidP="00E65B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518211B6" w14:textId="028D8089" w:rsidR="00946D00" w:rsidRPr="00A91BE8" w:rsidRDefault="00946D00" w:rsidP="00E6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946D00" w:rsidRPr="00C1266B" w14:paraId="039B08D4" w14:textId="77777777" w:rsidTr="00E02949">
        <w:tc>
          <w:tcPr>
            <w:tcW w:w="3714" w:type="dxa"/>
          </w:tcPr>
          <w:p w14:paraId="6B9B6B95" w14:textId="5F899A48" w:rsidR="00946D00" w:rsidRPr="00A91BE8" w:rsidRDefault="00946D00" w:rsidP="00E6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บริษัท โออิชิ ฟู้ด เซอร์วิส จำกัด</w:t>
            </w:r>
          </w:p>
        </w:tc>
        <w:tc>
          <w:tcPr>
            <w:tcW w:w="1362" w:type="dxa"/>
          </w:tcPr>
          <w:p w14:paraId="447B1848" w14:textId="76299C9C" w:rsidR="00946D00" w:rsidRPr="00A91BE8" w:rsidRDefault="00946D00" w:rsidP="00E65B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415F6463" w14:textId="40ECDA27" w:rsidR="00946D00" w:rsidRPr="00A91BE8" w:rsidRDefault="00946D00" w:rsidP="00E6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946D00" w:rsidRPr="00C1266B" w14:paraId="039A4A10" w14:textId="77777777" w:rsidTr="00E02949">
        <w:tc>
          <w:tcPr>
            <w:tcW w:w="3714" w:type="dxa"/>
          </w:tcPr>
          <w:p w14:paraId="351B87AA" w14:textId="77777777" w:rsidR="00946D00" w:rsidRPr="00A91BE8" w:rsidRDefault="00946D00" w:rsidP="00E461B1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บางกอกอาร์ตเบียนนาเล่ </w:t>
            </w:r>
          </w:p>
          <w:p w14:paraId="388D22B6" w14:textId="7C30615E" w:rsidR="00946D00" w:rsidRPr="00A91BE8" w:rsidRDefault="00946D00" w:rsidP="00E461B1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362" w:type="dxa"/>
          </w:tcPr>
          <w:p w14:paraId="197968F3" w14:textId="0EFA1609" w:rsidR="00946D00" w:rsidRPr="00A91BE8" w:rsidRDefault="00946D00" w:rsidP="00E461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61BBFB08" w14:textId="5506A327" w:rsidR="00946D00" w:rsidRPr="00A91BE8" w:rsidRDefault="00946D00" w:rsidP="00E4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946D00" w:rsidRPr="00C1266B" w14:paraId="456E978A" w14:textId="77777777" w:rsidTr="00E02949">
        <w:tc>
          <w:tcPr>
            <w:tcW w:w="3714" w:type="dxa"/>
          </w:tcPr>
          <w:p w14:paraId="56A492CE" w14:textId="7B863244" w:rsidR="00946D00" w:rsidRPr="00A91BE8" w:rsidRDefault="00946D00" w:rsidP="00E461B1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91B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1BE8">
              <w:rPr>
                <w:rFonts w:ascii="Angsana New" w:hAnsi="Angsana New"/>
                <w:sz w:val="30"/>
                <w:szCs w:val="30"/>
                <w:cs/>
              </w:rPr>
              <w:t>ฟู้ด ออฟ เอเ</w:t>
            </w: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ชี</w:t>
            </w:r>
            <w:r w:rsidRPr="00A91BE8">
              <w:rPr>
                <w:rFonts w:ascii="Angsana New" w:hAnsi="Angsana New"/>
                <w:sz w:val="30"/>
                <w:szCs w:val="30"/>
                <w:cs/>
              </w:rPr>
              <w:t>ย จำกัด</w:t>
            </w:r>
          </w:p>
        </w:tc>
        <w:tc>
          <w:tcPr>
            <w:tcW w:w="1362" w:type="dxa"/>
          </w:tcPr>
          <w:p w14:paraId="02A0C9A6" w14:textId="42FD3144" w:rsidR="00946D00" w:rsidRPr="00A91BE8" w:rsidRDefault="00946D00" w:rsidP="00E461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6D648C7D" w14:textId="7478CFB5" w:rsidR="00946D00" w:rsidRPr="00A91BE8" w:rsidRDefault="00946D00" w:rsidP="00E4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946D00" w:rsidRPr="00C1266B" w14:paraId="39EDE7F5" w14:textId="77777777" w:rsidTr="00E02949">
        <w:tc>
          <w:tcPr>
            <w:tcW w:w="3714" w:type="dxa"/>
          </w:tcPr>
          <w:p w14:paraId="3EB86AEA" w14:textId="7F1854AF" w:rsidR="00946D00" w:rsidRPr="00A91BE8" w:rsidRDefault="00946D00" w:rsidP="00E4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บริษัท สะไปซ์ ออฟ เอเซีย จำกัด</w:t>
            </w:r>
          </w:p>
        </w:tc>
        <w:tc>
          <w:tcPr>
            <w:tcW w:w="1362" w:type="dxa"/>
          </w:tcPr>
          <w:p w14:paraId="43EA6E6C" w14:textId="385FDD35" w:rsidR="00946D00" w:rsidRPr="00A91BE8" w:rsidRDefault="00946D00" w:rsidP="00E461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139AEFCB" w14:textId="74F9C535" w:rsidR="00946D00" w:rsidRPr="00A91BE8" w:rsidRDefault="00946D00" w:rsidP="00E4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</w:t>
            </w:r>
            <w:r w:rsidRPr="00A91BE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ของ</w:t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946D00" w:rsidRPr="00C1266B" w14:paraId="5798BCAE" w14:textId="77777777" w:rsidTr="00E02949">
        <w:tc>
          <w:tcPr>
            <w:tcW w:w="3714" w:type="dxa"/>
          </w:tcPr>
          <w:p w14:paraId="76E87818" w14:textId="43609E77" w:rsidR="00946D00" w:rsidRPr="00A91BE8" w:rsidRDefault="00946D00" w:rsidP="00E461B1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บริษัท เดอะ คิวเอสอาร์ ออฟ เอเชีย จำกัด</w:t>
            </w:r>
          </w:p>
        </w:tc>
        <w:tc>
          <w:tcPr>
            <w:tcW w:w="1362" w:type="dxa"/>
          </w:tcPr>
          <w:p w14:paraId="4F54259B" w14:textId="215ABD95" w:rsidR="00946D00" w:rsidRPr="00A91BE8" w:rsidRDefault="00946D00" w:rsidP="00E461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6A3392EF" w14:textId="5E6F10C9" w:rsidR="00946D00" w:rsidRPr="00A91BE8" w:rsidRDefault="00946D00" w:rsidP="00E4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</w:t>
            </w:r>
            <w:r w:rsidRPr="00A91BE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ของ</w:t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946D00" w:rsidRPr="00C1266B" w14:paraId="342A37F8" w14:textId="77777777" w:rsidTr="00E02949">
        <w:tc>
          <w:tcPr>
            <w:tcW w:w="3714" w:type="dxa"/>
          </w:tcPr>
          <w:p w14:paraId="198B4198" w14:textId="6F3E6A59" w:rsidR="00946D00" w:rsidRPr="00A91BE8" w:rsidRDefault="00946D00" w:rsidP="00E461B1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บริษัท แม๊กซ์ เอเชีย จำกัด</w:t>
            </w:r>
          </w:p>
        </w:tc>
        <w:tc>
          <w:tcPr>
            <w:tcW w:w="1362" w:type="dxa"/>
          </w:tcPr>
          <w:p w14:paraId="0E602AA8" w14:textId="5E919353" w:rsidR="00946D00" w:rsidRPr="00A91BE8" w:rsidRDefault="00946D00" w:rsidP="00E461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1A51189E" w14:textId="1EEB8555" w:rsidR="00946D00" w:rsidRPr="00A91BE8" w:rsidRDefault="00946D00" w:rsidP="00E4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br/>
              <w:t>ในลำดับสูงสุด</w:t>
            </w:r>
          </w:p>
        </w:tc>
      </w:tr>
      <w:tr w:rsidR="00946D00" w:rsidRPr="00C1266B" w14:paraId="389FF28E" w14:textId="77777777" w:rsidTr="00E02949">
        <w:tc>
          <w:tcPr>
            <w:tcW w:w="3714" w:type="dxa"/>
          </w:tcPr>
          <w:p w14:paraId="12851D61" w14:textId="1CAA3685" w:rsidR="00946D00" w:rsidRPr="00A91BE8" w:rsidRDefault="00946D00" w:rsidP="00E461B1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บริษัท บิสโตร เอเชีย จำกัด</w:t>
            </w:r>
          </w:p>
        </w:tc>
        <w:tc>
          <w:tcPr>
            <w:tcW w:w="1362" w:type="dxa"/>
          </w:tcPr>
          <w:p w14:paraId="17C4BC20" w14:textId="433782E0" w:rsidR="00946D00" w:rsidRPr="00A91BE8" w:rsidRDefault="00946D00" w:rsidP="00E461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7171DFB4" w14:textId="1E8E1EB7" w:rsidR="00946D00" w:rsidRPr="00A91BE8" w:rsidRDefault="00946D00" w:rsidP="00E4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br/>
              <w:t>ในลำดับสูงสุด</w:t>
            </w:r>
          </w:p>
        </w:tc>
      </w:tr>
      <w:tr w:rsidR="00946D00" w:rsidRPr="00C1266B" w14:paraId="63AE438C" w14:textId="77777777" w:rsidTr="00E02949">
        <w:tc>
          <w:tcPr>
            <w:tcW w:w="3714" w:type="dxa"/>
          </w:tcPr>
          <w:p w14:paraId="6B28F64B" w14:textId="3B4520B7" w:rsidR="00946D00" w:rsidRPr="00A91BE8" w:rsidRDefault="00946D00" w:rsidP="00E461B1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</w:rPr>
              <w:lastRenderedPageBreak/>
              <w:t xml:space="preserve">F&amp;N </w:t>
            </w:r>
            <w:proofErr w:type="spellStart"/>
            <w:r w:rsidRPr="00A91BE8">
              <w:rPr>
                <w:rFonts w:ascii="Angsana New" w:hAnsi="Angsana New"/>
                <w:sz w:val="30"/>
                <w:szCs w:val="30"/>
              </w:rPr>
              <w:t>Interflavine</w:t>
            </w:r>
            <w:proofErr w:type="spellEnd"/>
            <w:r w:rsidRPr="00A91BE8">
              <w:rPr>
                <w:rFonts w:ascii="Angsana New" w:hAnsi="Angsana New"/>
                <w:sz w:val="30"/>
                <w:szCs w:val="30"/>
              </w:rPr>
              <w:t xml:space="preserve"> Pte Ltd.</w:t>
            </w:r>
          </w:p>
        </w:tc>
        <w:tc>
          <w:tcPr>
            <w:tcW w:w="1362" w:type="dxa"/>
          </w:tcPr>
          <w:p w14:paraId="1D7D8ABE" w14:textId="667D3884" w:rsidR="00946D00" w:rsidRPr="00A91BE8" w:rsidRDefault="00946D00" w:rsidP="00E461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302" w:type="dxa"/>
          </w:tcPr>
          <w:p w14:paraId="74405949" w14:textId="05D8D5C5" w:rsidR="00946D00" w:rsidRPr="00A91BE8" w:rsidRDefault="00946D00" w:rsidP="00E4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บริษัทในเครือของบริษัทร่วมของบริษัทใหญ่ในลำดับสูงสุด</w:t>
            </w:r>
          </w:p>
        </w:tc>
      </w:tr>
      <w:tr w:rsidR="000E6C71" w:rsidRPr="00C1266B" w14:paraId="1D2307F8" w14:textId="77777777" w:rsidTr="00E02949">
        <w:tc>
          <w:tcPr>
            <w:tcW w:w="3714" w:type="dxa"/>
          </w:tcPr>
          <w:p w14:paraId="6D42C4BD" w14:textId="4B824CBA" w:rsidR="000E6C71" w:rsidRPr="000E6C71" w:rsidRDefault="000E6C71" w:rsidP="000E6C71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6C71">
              <w:rPr>
                <w:rFonts w:ascii="Angsana New" w:hAnsi="Angsana New"/>
                <w:sz w:val="30"/>
                <w:szCs w:val="30"/>
              </w:rPr>
              <w:t xml:space="preserve">F&amp;N Beverages Marketing </w:t>
            </w:r>
            <w:proofErr w:type="spellStart"/>
            <w:r w:rsidRPr="000E6C71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0E6C7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0E6C71">
              <w:rPr>
                <w:rFonts w:ascii="Angsana New" w:hAnsi="Angsana New"/>
                <w:sz w:val="30"/>
                <w:szCs w:val="30"/>
              </w:rPr>
              <w:t>Bhd</w:t>
            </w:r>
            <w:proofErr w:type="spellEnd"/>
          </w:p>
        </w:tc>
        <w:tc>
          <w:tcPr>
            <w:tcW w:w="1362" w:type="dxa"/>
          </w:tcPr>
          <w:p w14:paraId="35827E3F" w14:textId="60C66119" w:rsidR="000E6C71" w:rsidRPr="000E6C71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C71"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302" w:type="dxa"/>
          </w:tcPr>
          <w:p w14:paraId="6A320CD4" w14:textId="3587DAA4" w:rsidR="000E6C71" w:rsidRPr="000E6C71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E6C71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บริษัทในเครือของบริษัทร่วมของบริษัทใหญ่ในลำดับสูงสุด</w:t>
            </w:r>
          </w:p>
        </w:tc>
      </w:tr>
      <w:tr w:rsidR="000E6C71" w:rsidRPr="00C1266B" w14:paraId="51A8E470" w14:textId="77777777" w:rsidTr="00E02949">
        <w:tc>
          <w:tcPr>
            <w:tcW w:w="3714" w:type="dxa"/>
          </w:tcPr>
          <w:p w14:paraId="2F623FC8" w14:textId="531C8388" w:rsidR="000E6C71" w:rsidRPr="00A91BE8" w:rsidRDefault="000E6C71" w:rsidP="000E6C71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อาคเนย์ประกันภัย จำกัด</w:t>
            </w:r>
            <w:r w:rsidRPr="00A91B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1BE8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62" w:type="dxa"/>
          </w:tcPr>
          <w:p w14:paraId="6735A10A" w14:textId="72BC2D42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0F6FDE1E" w14:textId="6E295FF9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0E6C71" w:rsidRPr="00C1266B" w14:paraId="2163077C" w14:textId="77777777" w:rsidTr="00E02949">
        <w:tc>
          <w:tcPr>
            <w:tcW w:w="3714" w:type="dxa"/>
          </w:tcPr>
          <w:p w14:paraId="575077B9" w14:textId="5C9E86BA" w:rsidR="000E6C71" w:rsidRPr="00A91BE8" w:rsidRDefault="000E6C71" w:rsidP="000E6C71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362" w:type="dxa"/>
          </w:tcPr>
          <w:p w14:paraId="450DE8A5" w14:textId="41E8001E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41A2E61F" w14:textId="07A31F62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0E6C71" w:rsidRPr="00C1266B" w14:paraId="6B9E1DFD" w14:textId="77777777" w:rsidTr="00E02949">
        <w:tc>
          <w:tcPr>
            <w:tcW w:w="3714" w:type="dxa"/>
          </w:tcPr>
          <w:p w14:paraId="6F22D9D0" w14:textId="13409837" w:rsidR="000E6C71" w:rsidRPr="00A91BE8" w:rsidRDefault="000E6C71" w:rsidP="000E6C71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362" w:type="dxa"/>
          </w:tcPr>
          <w:p w14:paraId="270B027D" w14:textId="45BF6489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6C6B4E0C" w14:textId="15F4FCA8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0E6C71" w:rsidRPr="00C1266B" w14:paraId="16E22F0D" w14:textId="77777777" w:rsidTr="00E02949">
        <w:tc>
          <w:tcPr>
            <w:tcW w:w="3714" w:type="dxa"/>
          </w:tcPr>
          <w:p w14:paraId="2BF16806" w14:textId="3AB0190C" w:rsidR="000E6C71" w:rsidRPr="00A91BE8" w:rsidRDefault="000E6C71" w:rsidP="000E6C71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เอฟ แอนด์ บี อินเตอร์เนชั่นแนล จำกัด</w:t>
            </w:r>
          </w:p>
        </w:tc>
        <w:tc>
          <w:tcPr>
            <w:tcW w:w="1362" w:type="dxa"/>
          </w:tcPr>
          <w:p w14:paraId="6730846C" w14:textId="5B27D529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4B54FFB2" w14:textId="2C2194BE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</w:t>
            </w: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A91BE8">
              <w:rPr>
                <w:rFonts w:ascii="Angsana New" w:hAnsi="Angsana New"/>
                <w:sz w:val="30"/>
                <w:szCs w:val="30"/>
                <w:cs/>
              </w:rPr>
              <w:t>ใหญ่ของบริษัทใหญ่</w:t>
            </w:r>
            <w:r w:rsidRPr="00A91BE8">
              <w:rPr>
                <w:rFonts w:ascii="Angsana New" w:hAnsi="Angsana New"/>
                <w:sz w:val="30"/>
                <w:szCs w:val="30"/>
              </w:rPr>
              <w:br/>
            </w:r>
            <w:r w:rsidRPr="00A91BE8">
              <w:rPr>
                <w:rFonts w:ascii="Angsana New" w:hAnsi="Angsana New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0E6C71" w:rsidRPr="00C1266B" w14:paraId="40CC3931" w14:textId="77777777" w:rsidTr="00E02949">
        <w:tc>
          <w:tcPr>
            <w:tcW w:w="3714" w:type="dxa"/>
          </w:tcPr>
          <w:p w14:paraId="7E33C1F6" w14:textId="73AE1F9E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A91BE8">
              <w:rPr>
                <w:rFonts w:ascii="Angsana New" w:hAnsi="Angsana New"/>
                <w:sz w:val="30"/>
                <w:szCs w:val="30"/>
              </w:rPr>
              <w:t>.</w:t>
            </w:r>
            <w:r w:rsidRPr="00A91BE8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A91BE8">
              <w:rPr>
                <w:rFonts w:ascii="Angsana New" w:hAnsi="Angsana New"/>
                <w:sz w:val="30"/>
                <w:szCs w:val="30"/>
              </w:rPr>
              <w:t>.</w:t>
            </w:r>
            <w:r w:rsidRPr="00A91BE8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A91BE8">
              <w:rPr>
                <w:rFonts w:ascii="Angsana New" w:hAnsi="Angsana New"/>
                <w:sz w:val="30"/>
                <w:szCs w:val="30"/>
              </w:rPr>
              <w:t>.</w:t>
            </w:r>
            <w:r w:rsidRPr="00A91BE8">
              <w:rPr>
                <w:rFonts w:ascii="Angsana New" w:hAnsi="Angsana New"/>
                <w:sz w:val="30"/>
                <w:szCs w:val="30"/>
                <w:cs/>
              </w:rPr>
              <w:t xml:space="preserve"> เทคโนโลยี จำกัด</w:t>
            </w:r>
          </w:p>
        </w:tc>
        <w:tc>
          <w:tcPr>
            <w:tcW w:w="1362" w:type="dxa"/>
          </w:tcPr>
          <w:p w14:paraId="22A4FC12" w14:textId="665D0821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2E670233" w14:textId="1B1A594B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</w:t>
            </w:r>
            <w:r w:rsidRPr="00A91BE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ราย</w:t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ใหญ่ของบริษัทใหญ่</w:t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0E6C71" w:rsidRPr="00C1266B" w14:paraId="05656681" w14:textId="77777777" w:rsidTr="00E02949">
        <w:tc>
          <w:tcPr>
            <w:tcW w:w="3714" w:type="dxa"/>
          </w:tcPr>
          <w:p w14:paraId="75BADE65" w14:textId="24CE05A3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eastAsia="AngsanaNew" w:hAnsi="Angsana New"/>
                <w:sz w:val="30"/>
                <w:szCs w:val="30"/>
                <w:cs/>
              </w:rPr>
              <w:t>บริษัท</w:t>
            </w:r>
            <w:r w:rsidRPr="00A91BE8">
              <w:rPr>
                <w:rFonts w:ascii="Angsana New" w:eastAsia="AngsanaNew" w:hAnsi="Angsana New"/>
                <w:sz w:val="30"/>
                <w:szCs w:val="30"/>
              </w:rPr>
              <w:t xml:space="preserve"> </w:t>
            </w:r>
            <w:r w:rsidRPr="00A91BE8">
              <w:rPr>
                <w:rFonts w:ascii="Angsana New" w:eastAsia="AngsanaNew" w:hAnsi="Angsana New" w:hint="cs"/>
                <w:sz w:val="30"/>
                <w:szCs w:val="30"/>
                <w:cs/>
              </w:rPr>
              <w:t>บีเจซี</w:t>
            </w:r>
            <w:r w:rsidRPr="00A91BE8">
              <w:rPr>
                <w:rFonts w:ascii="Angsana New" w:eastAsia="AngsanaNew" w:hAnsi="Angsana New"/>
                <w:sz w:val="30"/>
                <w:szCs w:val="30"/>
              </w:rPr>
              <w:t xml:space="preserve"> </w:t>
            </w:r>
            <w:r w:rsidRPr="00A91BE8">
              <w:rPr>
                <w:rFonts w:ascii="Angsana New" w:eastAsia="AngsanaNew" w:hAnsi="Angsana New"/>
                <w:sz w:val="30"/>
                <w:szCs w:val="30"/>
                <w:cs/>
              </w:rPr>
              <w:t>สเปเชียลตี้ส์</w:t>
            </w:r>
            <w:r w:rsidRPr="00A91BE8">
              <w:rPr>
                <w:rFonts w:ascii="Angsana New" w:eastAsia="AngsanaNew" w:hAnsi="Angsana New"/>
                <w:sz w:val="30"/>
                <w:szCs w:val="30"/>
              </w:rPr>
              <w:t xml:space="preserve"> </w:t>
            </w:r>
            <w:r w:rsidRPr="00A91BE8">
              <w:rPr>
                <w:rFonts w:ascii="Angsana New" w:eastAsia="Angsana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62" w:type="dxa"/>
          </w:tcPr>
          <w:p w14:paraId="1CF2C17A" w14:textId="37C80317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27F537AB" w14:textId="0DA3512F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2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91BE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91BE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0E6C71" w:rsidRPr="00C1266B" w14:paraId="04B56752" w14:textId="77777777" w:rsidTr="00E02949">
        <w:tc>
          <w:tcPr>
            <w:tcW w:w="3714" w:type="dxa"/>
          </w:tcPr>
          <w:p w14:paraId="314620BE" w14:textId="77777777" w:rsidR="008D7979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เอ็น.ซี.ซี. แมนเนจเม้นท์ แอนด์ </w:t>
            </w:r>
          </w:p>
          <w:p w14:paraId="1E1A0C00" w14:textId="320C2FEB" w:rsidR="000E6C71" w:rsidRPr="00A91BE8" w:rsidRDefault="008D7979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E6C71" w:rsidRPr="00A91BE8">
              <w:rPr>
                <w:rFonts w:ascii="Angsana New" w:hAnsi="Angsana New"/>
                <w:sz w:val="30"/>
                <w:szCs w:val="30"/>
                <w:cs/>
              </w:rPr>
              <w:t>ดิเวลลอปเม้นท์ จำกัด</w:t>
            </w:r>
          </w:p>
        </w:tc>
        <w:tc>
          <w:tcPr>
            <w:tcW w:w="1362" w:type="dxa"/>
          </w:tcPr>
          <w:p w14:paraId="684B2B1F" w14:textId="436699C7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26C23D46" w14:textId="2235B4A9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0E6C71" w:rsidRPr="00C1266B" w14:paraId="0305A429" w14:textId="77777777" w:rsidTr="00E02949">
        <w:tc>
          <w:tcPr>
            <w:tcW w:w="3714" w:type="dxa"/>
          </w:tcPr>
          <w:p w14:paraId="3E4973CE" w14:textId="6F298E0E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1362" w:type="dxa"/>
          </w:tcPr>
          <w:p w14:paraId="22EC7676" w14:textId="127061D0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6489516D" w14:textId="4F810B54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ในลำดับสูงสุดถือหุ้นใหญ่ทางอ้อมและมีกรรมการร่วมกัน</w:t>
            </w:r>
          </w:p>
        </w:tc>
      </w:tr>
      <w:tr w:rsidR="000E6C71" w:rsidRPr="00C1266B" w14:paraId="4E02D977" w14:textId="77777777" w:rsidTr="00E02949">
        <w:tc>
          <w:tcPr>
            <w:tcW w:w="3714" w:type="dxa"/>
          </w:tcPr>
          <w:p w14:paraId="20BF03DA" w14:textId="77777777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นอร์ธปาร์ค กอล์ฟ แอนด์ </w:t>
            </w:r>
          </w:p>
          <w:p w14:paraId="0A77590B" w14:textId="5B03930B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91BE8">
              <w:rPr>
                <w:rFonts w:ascii="Angsana New" w:hAnsi="Angsana New" w:hint="cs"/>
                <w:sz w:val="30"/>
                <w:szCs w:val="30"/>
                <w:cs/>
              </w:rPr>
              <w:t>สปอร์ตคลับ จำกัด</w:t>
            </w:r>
          </w:p>
        </w:tc>
        <w:tc>
          <w:tcPr>
            <w:tcW w:w="1362" w:type="dxa"/>
          </w:tcPr>
          <w:p w14:paraId="1F9FAB8E" w14:textId="5C92120F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4B8525AA" w14:textId="24495CC5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rPr>
                <w:rFonts w:ascii="Angsana New" w:hAnsi="Angsana New"/>
                <w:sz w:val="30"/>
                <w:szCs w:val="30"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ในลำดับสูงสุดถือหุ้นใหญ่ทางอ้อมและมีกรรมการร่วมกัน</w:t>
            </w:r>
          </w:p>
        </w:tc>
      </w:tr>
      <w:tr w:rsidR="000E6C71" w:rsidRPr="00C1266B" w14:paraId="19A482C6" w14:textId="77777777" w:rsidTr="00E02949">
        <w:tc>
          <w:tcPr>
            <w:tcW w:w="3714" w:type="dxa"/>
          </w:tcPr>
          <w:p w14:paraId="5E5D7F33" w14:textId="08EA6277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เดอะเพ็ท จำกัด</w:t>
            </w:r>
          </w:p>
        </w:tc>
        <w:tc>
          <w:tcPr>
            <w:tcW w:w="1362" w:type="dxa"/>
          </w:tcPr>
          <w:p w14:paraId="43E5A09E" w14:textId="24D9168D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5B4FA61D" w14:textId="1AE75FB3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บริษัทและกรรมการลงทุนในหุ้นสามัญและมี</w:t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0E6C71" w:rsidRPr="00C1266B" w14:paraId="4F62A8E1" w14:textId="77777777" w:rsidTr="00E02949">
        <w:tc>
          <w:tcPr>
            <w:tcW w:w="3714" w:type="dxa"/>
          </w:tcPr>
          <w:p w14:paraId="5739B068" w14:textId="2B34889E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ฝาจีบ จำกัด (มหาชน)</w:t>
            </w:r>
          </w:p>
        </w:tc>
        <w:tc>
          <w:tcPr>
            <w:tcW w:w="1362" w:type="dxa"/>
          </w:tcPr>
          <w:p w14:paraId="5B3174C0" w14:textId="0FF4C9DF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1358C3F7" w14:textId="090B0E2C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บริษัทลงทุนในหุ้นสามัญและมีกรรมการร่วมกัน</w:t>
            </w:r>
          </w:p>
        </w:tc>
      </w:tr>
      <w:tr w:rsidR="000E6C71" w:rsidRPr="00C1266B" w14:paraId="27CD3A55" w14:textId="77777777" w:rsidTr="00E02949">
        <w:tc>
          <w:tcPr>
            <w:tcW w:w="3714" w:type="dxa"/>
          </w:tcPr>
          <w:p w14:paraId="16F5AAE3" w14:textId="0563253B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43" w:hanging="151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1362" w:type="dxa"/>
          </w:tcPr>
          <w:p w14:paraId="69A99690" w14:textId="2B773907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2A01F2D2" w14:textId="2864F9A9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กรรมการลงทุนในหุ้นสามัญและมีกรรมการร่วมกัน</w:t>
            </w:r>
          </w:p>
        </w:tc>
      </w:tr>
      <w:tr w:rsidR="000E6C71" w:rsidRPr="00C1266B" w14:paraId="3F9F7BC9" w14:textId="77777777" w:rsidTr="00E02949">
        <w:tc>
          <w:tcPr>
            <w:tcW w:w="3714" w:type="dxa"/>
          </w:tcPr>
          <w:p w14:paraId="074392C5" w14:textId="291593A1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4"/>
                <w:sz w:val="30"/>
                <w:szCs w:val="30"/>
                <w:cs/>
              </w:rPr>
              <w:lastRenderedPageBreak/>
              <w:t>บริษัท เมืองไทยประกันชีวิต จำกัด (มหาชน)</w:t>
            </w:r>
          </w:p>
        </w:tc>
        <w:tc>
          <w:tcPr>
            <w:tcW w:w="1362" w:type="dxa"/>
          </w:tcPr>
          <w:p w14:paraId="46623268" w14:textId="512724AB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4034AB61" w14:textId="2AA7030E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8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กรรมการลงทุนในหุ้นสามัญและมีกรรมการร่วมกัน</w:t>
            </w:r>
          </w:p>
        </w:tc>
      </w:tr>
      <w:tr w:rsidR="000E6C71" w:rsidRPr="00C1266B" w14:paraId="657715D1" w14:textId="77777777" w:rsidTr="00E02949">
        <w:tc>
          <w:tcPr>
            <w:tcW w:w="3714" w:type="dxa"/>
          </w:tcPr>
          <w:p w14:paraId="088F6C87" w14:textId="2AA9CB66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color w:val="0D0D0D"/>
                <w:sz w:val="30"/>
                <w:szCs w:val="30"/>
                <w:cs/>
              </w:rPr>
              <w:t>บริษัท ภัทรลิสซิ่ง จำกัด (มหาชน)</w:t>
            </w:r>
          </w:p>
        </w:tc>
        <w:tc>
          <w:tcPr>
            <w:tcW w:w="1362" w:type="dxa"/>
          </w:tcPr>
          <w:p w14:paraId="01432D98" w14:textId="6D10C8FD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color w:val="0D0D0D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0938DCB1" w14:textId="443BECAB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8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color w:val="0D0D0D"/>
                <w:spacing w:val="-2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6C71" w:rsidRPr="00C1266B" w14:paraId="18BF51A4" w14:textId="77777777" w:rsidTr="00E02949">
        <w:tc>
          <w:tcPr>
            <w:tcW w:w="3714" w:type="dxa"/>
          </w:tcPr>
          <w:p w14:paraId="248CDC04" w14:textId="12728FA7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1BE8">
              <w:rPr>
                <w:rFonts w:ascii="Angsana New" w:hAnsi="Angsana New"/>
                <w:color w:val="0D0D0D"/>
                <w:sz w:val="30"/>
                <w:szCs w:val="30"/>
                <w:cs/>
              </w:rPr>
              <w:t>บริษัท เบอร์ลี่ยุคเกอร์ จำกัด (มหาชน)</w:t>
            </w:r>
          </w:p>
        </w:tc>
        <w:tc>
          <w:tcPr>
            <w:tcW w:w="1362" w:type="dxa"/>
          </w:tcPr>
          <w:p w14:paraId="4AE14298" w14:textId="55BC6A03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BE8">
              <w:rPr>
                <w:rFonts w:ascii="Angsana New" w:hAnsi="Angsana New"/>
                <w:color w:val="0D0D0D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3EC4A373" w14:textId="714E6946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ในลำดับสูงสุดถือหุ้นใหญ่ทางอ้อมและมีกรรมการร่วมกัน</w:t>
            </w:r>
          </w:p>
        </w:tc>
      </w:tr>
      <w:tr w:rsidR="000E6C71" w:rsidRPr="00C1266B" w14:paraId="3B2DCB6A" w14:textId="77777777" w:rsidTr="00E02949">
        <w:tc>
          <w:tcPr>
            <w:tcW w:w="3714" w:type="dxa"/>
          </w:tcPr>
          <w:p w14:paraId="7EABB267" w14:textId="3AB98B5B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91BE8">
              <w:rPr>
                <w:rFonts w:ascii="Angsana New" w:hAnsi="Angsana New"/>
                <w:color w:val="0D0D0D"/>
                <w:sz w:val="30"/>
                <w:szCs w:val="30"/>
                <w:cs/>
              </w:rPr>
              <w:t>บริษัท ไทย มาลายา กลาส จำกัด</w:t>
            </w:r>
          </w:p>
        </w:tc>
        <w:tc>
          <w:tcPr>
            <w:tcW w:w="1362" w:type="dxa"/>
          </w:tcPr>
          <w:p w14:paraId="1BE8119B" w14:textId="2D8F3A39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BE8">
              <w:rPr>
                <w:rFonts w:ascii="Angsana New" w:hAnsi="Angsana New"/>
                <w:color w:val="0D0D0D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30F82846" w14:textId="4B7BB058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2"/>
              </w:tabs>
              <w:spacing w:line="240" w:lineRule="auto"/>
              <w:ind w:left="252" w:right="54" w:hanging="18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91BE8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0E6C71" w:rsidRPr="00C1266B" w14:paraId="0C3D6853" w14:textId="77777777" w:rsidTr="00E02949">
        <w:tc>
          <w:tcPr>
            <w:tcW w:w="3714" w:type="dxa"/>
          </w:tcPr>
          <w:p w14:paraId="66E16E02" w14:textId="4FEB202B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color w:val="0D0D0D"/>
                <w:sz w:val="30"/>
                <w:szCs w:val="30"/>
                <w:cs/>
              </w:rPr>
              <w:t>บริษัท แก้วกรุงไทย จำกัด</w:t>
            </w:r>
          </w:p>
        </w:tc>
        <w:tc>
          <w:tcPr>
            <w:tcW w:w="1362" w:type="dxa"/>
          </w:tcPr>
          <w:p w14:paraId="71462E05" w14:textId="054DD63B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color w:val="0D0D0D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2C607A37" w14:textId="4C7613CB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color w:val="0D0D0D"/>
                <w:spacing w:val="-2"/>
                <w:sz w:val="30"/>
                <w:szCs w:val="30"/>
                <w:cs/>
              </w:rPr>
              <w:t>ผู้ถือหุ้นรายใหญ่ของบริษัทใหญ่ในลำดับสูงสุดถือหุ้นทางอ้อม</w:t>
            </w:r>
          </w:p>
        </w:tc>
      </w:tr>
      <w:tr w:rsidR="000E6C71" w:rsidRPr="00C1266B" w14:paraId="22BA5DC4" w14:textId="77777777" w:rsidTr="00E02949">
        <w:tc>
          <w:tcPr>
            <w:tcW w:w="3714" w:type="dxa"/>
          </w:tcPr>
          <w:p w14:paraId="2AD7F18D" w14:textId="2E906A96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color w:val="0D0D0D"/>
                <w:sz w:val="30"/>
                <w:szCs w:val="30"/>
                <w:cs/>
              </w:rPr>
              <w:t>บริษัท ทีซีซี</w:t>
            </w:r>
            <w:r w:rsidRPr="00A91BE8">
              <w:rPr>
                <w:rFonts w:ascii="Angsana New" w:hAnsi="Angsana New"/>
                <w:color w:val="0D0D0D"/>
                <w:sz w:val="30"/>
                <w:szCs w:val="30"/>
              </w:rPr>
              <w:t xml:space="preserve"> </w:t>
            </w:r>
            <w:r w:rsidRPr="00A91BE8">
              <w:rPr>
                <w:rFonts w:ascii="Angsana New" w:hAnsi="Angsana New"/>
                <w:color w:val="0D0D0D"/>
                <w:sz w:val="30"/>
                <w:szCs w:val="30"/>
                <w:cs/>
              </w:rPr>
              <w:t xml:space="preserve">โฮเทล แอสเสท </w:t>
            </w:r>
            <w:r w:rsidRPr="00A91BE8">
              <w:rPr>
                <w:rFonts w:ascii="Angsana New" w:hAnsi="Angsana New"/>
                <w:color w:val="0D0D0D"/>
                <w:sz w:val="30"/>
                <w:szCs w:val="30"/>
              </w:rPr>
              <w:br/>
            </w:r>
            <w:r w:rsidRPr="00A91BE8">
              <w:rPr>
                <w:rFonts w:ascii="Angsana New" w:hAnsi="Angsana New"/>
                <w:color w:val="0D0D0D"/>
                <w:sz w:val="30"/>
                <w:szCs w:val="30"/>
                <w:cs/>
              </w:rPr>
              <w:t>แมนเนจเม้นท์</w:t>
            </w:r>
            <w:r w:rsidRPr="00A91BE8">
              <w:rPr>
                <w:rFonts w:ascii="Angsana New" w:hAnsi="Angsana New"/>
                <w:color w:val="0D0D0D"/>
                <w:sz w:val="30"/>
                <w:szCs w:val="30"/>
              </w:rPr>
              <w:t xml:space="preserve"> </w:t>
            </w:r>
            <w:r w:rsidRPr="00A91BE8">
              <w:rPr>
                <w:rFonts w:ascii="Angsana New" w:hAnsi="Angsana New"/>
                <w:color w:val="0D0D0D"/>
                <w:sz w:val="30"/>
                <w:szCs w:val="30"/>
                <w:cs/>
              </w:rPr>
              <w:t>จำกัด</w:t>
            </w:r>
          </w:p>
        </w:tc>
        <w:tc>
          <w:tcPr>
            <w:tcW w:w="1362" w:type="dxa"/>
          </w:tcPr>
          <w:p w14:paraId="395A66F2" w14:textId="785FD44F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color w:val="0D0D0D"/>
                <w:sz w:val="30"/>
                <w:szCs w:val="30"/>
                <w:cs/>
              </w:rPr>
              <w:t>ไทย</w:t>
            </w:r>
          </w:p>
        </w:tc>
        <w:tc>
          <w:tcPr>
            <w:tcW w:w="4302" w:type="dxa"/>
          </w:tcPr>
          <w:p w14:paraId="5C2C18A5" w14:textId="0E7EC6EA" w:rsidR="000E6C71" w:rsidRPr="00A91BE8" w:rsidRDefault="000E6C71" w:rsidP="000E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91BE8">
              <w:rPr>
                <w:rFonts w:ascii="Angsana New" w:hAnsi="Angsana New"/>
                <w:color w:val="0D0D0D"/>
                <w:spacing w:val="-2"/>
                <w:sz w:val="30"/>
                <w:szCs w:val="30"/>
                <w:cs/>
              </w:rPr>
              <w:t>ผู้ถือหุ้นรายใหญ่ของบริษัทใหญ่ในลำดับสูงสุดถือหุ้นใหญ่ทางอ้อม</w:t>
            </w:r>
          </w:p>
        </w:tc>
      </w:tr>
    </w:tbl>
    <w:p w14:paraId="74EA5FFA" w14:textId="77777777" w:rsidR="004550FA" w:rsidRDefault="004550FA" w:rsidP="006B6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6E031C51" w14:textId="2C5FDE92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C1266B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</w:t>
      </w:r>
      <w:r w:rsidR="004D15CD" w:rsidRPr="00B7244C">
        <w:rPr>
          <w:rFonts w:ascii="Angsana New" w:hAnsi="Angsana New"/>
          <w:b/>
          <w:sz w:val="30"/>
          <w:szCs w:val="30"/>
          <w:cs/>
        </w:rPr>
        <w:t>แต่ละประเภทมี</w:t>
      </w:r>
      <w:r w:rsidRPr="00C1266B">
        <w:rPr>
          <w:rFonts w:ascii="Angsana New" w:hAnsi="Angsana New"/>
          <w:b/>
          <w:sz w:val="30"/>
          <w:szCs w:val="30"/>
          <w:cs/>
        </w:rPr>
        <w:t>ดังต่อไปนี้</w:t>
      </w:r>
    </w:p>
    <w:p w14:paraId="086247C4" w14:textId="77777777" w:rsidR="00E64F07" w:rsidRPr="00345FD4" w:rsidRDefault="00E64F07" w:rsidP="00345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tbl>
      <w:tblPr>
        <w:tblW w:w="9244" w:type="dxa"/>
        <w:tblInd w:w="558" w:type="dxa"/>
        <w:tblLook w:val="01E0" w:firstRow="1" w:lastRow="1" w:firstColumn="1" w:lastColumn="1" w:noHBand="0" w:noVBand="0"/>
      </w:tblPr>
      <w:tblGrid>
        <w:gridCol w:w="3690"/>
        <w:gridCol w:w="5554"/>
      </w:tblGrid>
      <w:tr w:rsidR="00E64F07" w:rsidRPr="00C1266B" w14:paraId="7E41803B" w14:textId="77777777" w:rsidTr="00B7244C">
        <w:tc>
          <w:tcPr>
            <w:tcW w:w="3690" w:type="dxa"/>
          </w:tcPr>
          <w:p w14:paraId="3D67D2E4" w14:textId="77777777" w:rsidR="00E64F07" w:rsidRPr="00C1266B" w:rsidRDefault="00E64F07" w:rsidP="00B7244C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54" w:type="dxa"/>
          </w:tcPr>
          <w:p w14:paraId="53124081" w14:textId="77777777" w:rsidR="00E64F07" w:rsidRPr="00C1266B" w:rsidRDefault="00E64F07" w:rsidP="00BC34B5">
            <w:pPr>
              <w:tabs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97BD7" w:rsidRPr="00C1266B" w14:paraId="1E0E5491" w14:textId="77777777" w:rsidTr="00B7244C">
        <w:tc>
          <w:tcPr>
            <w:tcW w:w="3690" w:type="dxa"/>
          </w:tcPr>
          <w:p w14:paraId="31E162CD" w14:textId="77777777" w:rsidR="00997BD7" w:rsidRPr="00C1266B" w:rsidRDefault="00997BD7" w:rsidP="006B7B20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5554" w:type="dxa"/>
          </w:tcPr>
          <w:p w14:paraId="2E98269E" w14:textId="77777777" w:rsidR="00997BD7" w:rsidRPr="00C1266B" w:rsidRDefault="00997BD7" w:rsidP="006B7B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ราคาต้นทุนที่เกิดขึ้นจริงบวกด้วยอัตรากำไรขั้นต้น</w:t>
            </w:r>
          </w:p>
        </w:tc>
      </w:tr>
      <w:tr w:rsidR="00997BD7" w:rsidRPr="00C1266B" w14:paraId="1EA4BBF8" w14:textId="77777777" w:rsidTr="00B7244C">
        <w:tc>
          <w:tcPr>
            <w:tcW w:w="3690" w:type="dxa"/>
          </w:tcPr>
          <w:p w14:paraId="26CEF7FF" w14:textId="77777777" w:rsidR="00997BD7" w:rsidRPr="00C1266B" w:rsidRDefault="00997BD7" w:rsidP="006B7B20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54" w:type="dxa"/>
          </w:tcPr>
          <w:p w14:paraId="6D0CC9C0" w14:textId="77777777" w:rsidR="00997BD7" w:rsidRPr="00C1266B" w:rsidRDefault="00997BD7" w:rsidP="006B7B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ราคาที่ตกลงกันตามสัญญา </w:t>
            </w:r>
            <w:r w:rsidRPr="00C1266B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>หรือที่ตกลงร่วมกัน</w:t>
            </w:r>
          </w:p>
        </w:tc>
      </w:tr>
      <w:tr w:rsidR="00C17BF4" w:rsidRPr="00C1266B" w14:paraId="3FB793B4" w14:textId="77777777" w:rsidTr="00B7244C">
        <w:tc>
          <w:tcPr>
            <w:tcW w:w="3690" w:type="dxa"/>
          </w:tcPr>
          <w:p w14:paraId="30CBDE41" w14:textId="77777777" w:rsidR="00C17BF4" w:rsidRPr="00C1266B" w:rsidRDefault="00C17BF4" w:rsidP="006B7B20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ดอกเบี้ยรับและดอกเบี้ยจ่าย</w:t>
            </w:r>
          </w:p>
        </w:tc>
        <w:tc>
          <w:tcPr>
            <w:tcW w:w="5554" w:type="dxa"/>
          </w:tcPr>
          <w:p w14:paraId="181A3031" w14:textId="77777777" w:rsidR="00C17BF4" w:rsidRPr="00C1266B" w:rsidRDefault="00C17BF4" w:rsidP="006B7B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อัตราที่ตกลงร่วมกันโดยอ้างอิงอัตราดอกเบี้ยจากสถาบันการเงิน</w:t>
            </w:r>
          </w:p>
        </w:tc>
      </w:tr>
      <w:tr w:rsidR="00C17BF4" w:rsidRPr="00C1266B" w14:paraId="0FC53E18" w14:textId="77777777" w:rsidTr="00B7244C">
        <w:tc>
          <w:tcPr>
            <w:tcW w:w="3690" w:type="dxa"/>
          </w:tcPr>
          <w:p w14:paraId="00AA3A4F" w14:textId="77777777" w:rsidR="00C17BF4" w:rsidRPr="00C1266B" w:rsidRDefault="00C17BF4" w:rsidP="006B7B20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5554" w:type="dxa"/>
          </w:tcPr>
          <w:p w14:paraId="1D8B9AFB" w14:textId="77777777" w:rsidR="00C17BF4" w:rsidRPr="00C1266B" w:rsidRDefault="00C17BF4" w:rsidP="006B7B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ราคาต้นทุนของสินค้าและวัตถุดิบที่เกิดขึ้นจริงบวกอัตรากำไรขั้นต้น</w:t>
            </w:r>
          </w:p>
        </w:tc>
      </w:tr>
      <w:tr w:rsidR="00C17BF4" w:rsidRPr="00C1266B" w14:paraId="746FF2BF" w14:textId="77777777" w:rsidTr="00B7244C">
        <w:tc>
          <w:tcPr>
            <w:tcW w:w="3690" w:type="dxa"/>
          </w:tcPr>
          <w:p w14:paraId="1CEBD276" w14:textId="77777777" w:rsidR="00C17BF4" w:rsidRPr="00C1266B" w:rsidRDefault="00C17BF4" w:rsidP="006B7B20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5554" w:type="dxa"/>
          </w:tcPr>
          <w:p w14:paraId="1DF5A963" w14:textId="77777777" w:rsidR="00C17BF4" w:rsidRPr="00C1266B" w:rsidRDefault="00C17BF4" w:rsidP="006B7B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ตามราคาใบแจ้งหนี้ที่เกิดขึ้นจริง</w:t>
            </w:r>
          </w:p>
        </w:tc>
      </w:tr>
      <w:tr w:rsidR="00C17BF4" w:rsidRPr="00C1266B" w14:paraId="0B89049E" w14:textId="77777777" w:rsidTr="00B7244C">
        <w:tc>
          <w:tcPr>
            <w:tcW w:w="3690" w:type="dxa"/>
          </w:tcPr>
          <w:p w14:paraId="05C07F4A" w14:textId="77777777" w:rsidR="00C17BF4" w:rsidRPr="00C572B1" w:rsidRDefault="00C17BF4" w:rsidP="006B7B20">
            <w:pPr>
              <w:tabs>
                <w:tab w:val="clear" w:pos="4451"/>
                <w:tab w:val="clear" w:pos="4678"/>
                <w:tab w:val="left" w:pos="-3402"/>
                <w:tab w:val="left" w:pos="-3261"/>
                <w:tab w:val="left" w:pos="-3119"/>
                <w:tab w:val="left" w:pos="-1843"/>
                <w:tab w:val="left" w:pos="540"/>
                <w:tab w:val="left" w:pos="42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72B1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 ได้แก่ เงินเดือน</w:t>
            </w:r>
          </w:p>
          <w:p w14:paraId="44DFF959" w14:textId="77777777" w:rsidR="00C17BF4" w:rsidRPr="00C1266B" w:rsidRDefault="00C17BF4" w:rsidP="006B7B20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72B1">
              <w:rPr>
                <w:rFonts w:ascii="Angsana New" w:hAnsi="Angsana New"/>
                <w:sz w:val="30"/>
                <w:szCs w:val="30"/>
                <w:cs/>
              </w:rPr>
              <w:t xml:space="preserve">   เงินบำเหน็จกรรมการและเบี้ยประชุม</w:t>
            </w:r>
          </w:p>
        </w:tc>
        <w:tc>
          <w:tcPr>
            <w:tcW w:w="5554" w:type="dxa"/>
          </w:tcPr>
          <w:p w14:paraId="5F6D9F66" w14:textId="77777777" w:rsidR="00C17BF4" w:rsidRPr="00C1266B" w:rsidRDefault="00C17BF4" w:rsidP="006B7B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ตามที่ได้รับอนุมัติโดยกรรมการและผู้ถือหุ้น</w:t>
            </w:r>
          </w:p>
        </w:tc>
      </w:tr>
      <w:tr w:rsidR="00C17BF4" w:rsidRPr="00C1266B" w14:paraId="036C1436" w14:textId="77777777" w:rsidTr="00B7244C">
        <w:tc>
          <w:tcPr>
            <w:tcW w:w="3690" w:type="dxa"/>
          </w:tcPr>
          <w:p w14:paraId="2282DED7" w14:textId="77777777" w:rsidR="00C17BF4" w:rsidRPr="00C572B1" w:rsidRDefault="00C17BF4" w:rsidP="006B7B20">
            <w:pPr>
              <w:tabs>
                <w:tab w:val="clear" w:pos="4451"/>
                <w:tab w:val="clear" w:pos="4678"/>
                <w:tab w:val="left" w:pos="-3402"/>
                <w:tab w:val="left" w:pos="-3261"/>
                <w:tab w:val="left" w:pos="-3119"/>
                <w:tab w:val="left" w:pos="-1843"/>
                <w:tab w:val="left" w:pos="540"/>
                <w:tab w:val="left" w:pos="42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572B1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5554" w:type="dxa"/>
          </w:tcPr>
          <w:p w14:paraId="11ABB5DA" w14:textId="77777777" w:rsidR="00C17BF4" w:rsidRPr="00C1266B" w:rsidRDefault="00C17BF4" w:rsidP="006B7B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ราคาที่ตกลงกันตามสัญญา </w:t>
            </w:r>
            <w:r w:rsidRPr="00C1266B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>หรือที่ตกลงร่วมกัน</w:t>
            </w:r>
          </w:p>
        </w:tc>
      </w:tr>
      <w:tr w:rsidR="00C17BF4" w:rsidRPr="00C1266B" w14:paraId="12304AF0" w14:textId="77777777" w:rsidTr="00B7244C">
        <w:tc>
          <w:tcPr>
            <w:tcW w:w="3690" w:type="dxa"/>
          </w:tcPr>
          <w:p w14:paraId="64500EF1" w14:textId="77777777" w:rsidR="00C17BF4" w:rsidRPr="00C572B1" w:rsidRDefault="00C17BF4" w:rsidP="006B7B20">
            <w:pPr>
              <w:tabs>
                <w:tab w:val="clear" w:pos="4451"/>
                <w:tab w:val="clear" w:pos="4678"/>
                <w:tab w:val="left" w:pos="-3402"/>
                <w:tab w:val="left" w:pos="-3261"/>
                <w:tab w:val="left" w:pos="-3119"/>
                <w:tab w:val="left" w:pos="-1843"/>
                <w:tab w:val="left" w:pos="540"/>
                <w:tab w:val="left" w:pos="42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72B1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554" w:type="dxa"/>
          </w:tcPr>
          <w:p w14:paraId="6E5A1DA6" w14:textId="77777777" w:rsidR="00C17BF4" w:rsidRPr="00C1266B" w:rsidRDefault="00C17BF4" w:rsidP="006B7B2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-1843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ราคาที่ตกลงกันตามสัญญา </w:t>
            </w:r>
            <w:r w:rsidRPr="00C1266B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>หรือที่ตกลงร่วมกัน</w:t>
            </w:r>
          </w:p>
        </w:tc>
      </w:tr>
    </w:tbl>
    <w:p w14:paraId="61B7A6BD" w14:textId="77777777" w:rsidR="00674D4E" w:rsidRPr="00C1266B" w:rsidRDefault="00516F81" w:rsidP="00BC34B5">
      <w:pPr>
        <w:tabs>
          <w:tab w:val="clear" w:pos="454"/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br w:type="page"/>
      </w:r>
      <w:r w:rsidR="00674D4E" w:rsidRPr="00C1266B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</w:t>
      </w:r>
      <w:r w:rsidR="00674D4E" w:rsidRPr="00B7244C">
        <w:rPr>
          <w:rFonts w:ascii="Angsana New" w:hAnsi="Angsana New"/>
          <w:sz w:val="30"/>
          <w:szCs w:val="30"/>
          <w:cs/>
        </w:rPr>
        <w:t>ที่เกี่ยวข้อง</w:t>
      </w:r>
      <w:r w:rsidR="00774774" w:rsidRPr="00B7244C">
        <w:rPr>
          <w:rFonts w:ascii="Angsana New" w:hAnsi="Angsana New"/>
          <w:sz w:val="30"/>
          <w:szCs w:val="30"/>
          <w:cs/>
        </w:rPr>
        <w:t xml:space="preserve">สำหรับแต่ละปีสิ้นสุดวันที่ </w:t>
      </w:r>
      <w:r w:rsidR="00B7244C">
        <w:rPr>
          <w:rFonts w:ascii="Angsana New" w:hAnsi="Angsana New"/>
          <w:sz w:val="30"/>
          <w:szCs w:val="30"/>
        </w:rPr>
        <w:t>30</w:t>
      </w:r>
      <w:r w:rsidR="00774774" w:rsidRPr="00B7244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674D4E" w:rsidRPr="00B7244C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5D847A6C" w14:textId="77777777" w:rsidR="00674D4E" w:rsidRPr="00C1266B" w:rsidRDefault="00674D4E" w:rsidP="00BC34B5">
      <w:pPr>
        <w:tabs>
          <w:tab w:val="clear" w:pos="454"/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1267"/>
        <w:gridCol w:w="270"/>
        <w:gridCol w:w="1260"/>
        <w:gridCol w:w="236"/>
        <w:gridCol w:w="1258"/>
        <w:gridCol w:w="236"/>
        <w:gridCol w:w="1240"/>
      </w:tblGrid>
      <w:tr w:rsidR="00630E0E" w:rsidRPr="00C1266B" w14:paraId="35911A99" w14:textId="77777777" w:rsidTr="00E77575">
        <w:trPr>
          <w:tblHeader/>
        </w:trPr>
        <w:tc>
          <w:tcPr>
            <w:tcW w:w="3510" w:type="dxa"/>
          </w:tcPr>
          <w:p w14:paraId="3E59724D" w14:textId="77777777" w:rsidR="00630E0E" w:rsidRPr="00C1266B" w:rsidRDefault="00630E0E" w:rsidP="0092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7" w:type="dxa"/>
            <w:gridSpan w:val="3"/>
          </w:tcPr>
          <w:p w14:paraId="0882D17D" w14:textId="77777777" w:rsidR="00630E0E" w:rsidRPr="00C1266B" w:rsidRDefault="00630E0E" w:rsidP="0092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DAB4FE6" w14:textId="77777777" w:rsidR="00630E0E" w:rsidRPr="00C1266B" w:rsidRDefault="00630E0E" w:rsidP="0092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4" w:type="dxa"/>
            <w:gridSpan w:val="3"/>
          </w:tcPr>
          <w:p w14:paraId="5024F9D4" w14:textId="77777777" w:rsidR="00630E0E" w:rsidRPr="00C1266B" w:rsidRDefault="00630E0E" w:rsidP="0092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03DC" w:rsidRPr="00C1266B" w14:paraId="3DB37B37" w14:textId="77777777" w:rsidTr="00E2089D">
        <w:trPr>
          <w:tblHeader/>
        </w:trPr>
        <w:tc>
          <w:tcPr>
            <w:tcW w:w="3510" w:type="dxa"/>
          </w:tcPr>
          <w:p w14:paraId="1AB63E98" w14:textId="0BA10F9D" w:rsidR="000803DC" w:rsidRPr="00C1266B" w:rsidRDefault="00774774" w:rsidP="0008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2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45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72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67" w:type="dxa"/>
          </w:tcPr>
          <w:p w14:paraId="5C8C0CFB" w14:textId="77777777" w:rsidR="000803DC" w:rsidRPr="00C1266B" w:rsidRDefault="004B340D" w:rsidP="0008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3DAE921" w14:textId="77777777" w:rsidR="000803DC" w:rsidRPr="00C1266B" w:rsidRDefault="000803DC" w:rsidP="0008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2E58B4" w14:textId="77777777" w:rsidR="000803DC" w:rsidRPr="00C1266B" w:rsidRDefault="004B340D" w:rsidP="0008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D0DB055" w14:textId="77777777" w:rsidR="000803DC" w:rsidRPr="00C1266B" w:rsidRDefault="000803DC" w:rsidP="0008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1327688" w14:textId="77777777" w:rsidR="000803DC" w:rsidRPr="00C1266B" w:rsidRDefault="004B340D" w:rsidP="0008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7FA3CD3" w14:textId="77777777" w:rsidR="000803DC" w:rsidRPr="00C1266B" w:rsidRDefault="000803DC" w:rsidP="0008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5FC5E1F" w14:textId="77777777" w:rsidR="000803DC" w:rsidRPr="00C1266B" w:rsidRDefault="004B340D" w:rsidP="0008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803DC" w:rsidRPr="00C1266B" w14:paraId="7C76A3C2" w14:textId="77777777" w:rsidTr="00E77575">
        <w:trPr>
          <w:tblHeader/>
        </w:trPr>
        <w:tc>
          <w:tcPr>
            <w:tcW w:w="3510" w:type="dxa"/>
          </w:tcPr>
          <w:p w14:paraId="298AD069" w14:textId="77777777" w:rsidR="000803DC" w:rsidRPr="00C1266B" w:rsidRDefault="000803DC" w:rsidP="0008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7" w:type="dxa"/>
            <w:gridSpan w:val="7"/>
          </w:tcPr>
          <w:p w14:paraId="4D6A2768" w14:textId="77777777" w:rsidR="000803DC" w:rsidRPr="00C1266B" w:rsidRDefault="000803DC" w:rsidP="0008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3785" w:rsidRPr="00C1266B" w14:paraId="74BF6E77" w14:textId="77777777" w:rsidTr="00E2089D">
        <w:tc>
          <w:tcPr>
            <w:tcW w:w="3510" w:type="dxa"/>
          </w:tcPr>
          <w:p w14:paraId="6E7547A7" w14:textId="77777777" w:rsidR="00933785" w:rsidRPr="00356084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5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7" w:type="dxa"/>
          </w:tcPr>
          <w:p w14:paraId="244ACD60" w14:textId="77777777" w:rsidR="00933785" w:rsidRPr="00356084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B5B184" w14:textId="77777777" w:rsidR="00933785" w:rsidRPr="00356084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680665" w14:textId="77777777" w:rsidR="00933785" w:rsidRPr="00356084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CA2AAF" w14:textId="77777777" w:rsidR="00933785" w:rsidRPr="00356084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4D434D1" w14:textId="77777777" w:rsidR="00933785" w:rsidRPr="00356084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FB2D70" w14:textId="77777777" w:rsidR="00933785" w:rsidRPr="00356084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40" w:type="dxa"/>
          </w:tcPr>
          <w:p w14:paraId="2E0AF0AA" w14:textId="77777777" w:rsidR="00933785" w:rsidRPr="00356084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5F3C" w:rsidRPr="00C1266B" w14:paraId="4C0CF079" w14:textId="77777777" w:rsidTr="00C9739D">
        <w:tc>
          <w:tcPr>
            <w:tcW w:w="3510" w:type="dxa"/>
          </w:tcPr>
          <w:p w14:paraId="6EFDBAB9" w14:textId="77777777" w:rsidR="00F65F3C" w:rsidRPr="00712C1C" w:rsidRDefault="00F65F3C" w:rsidP="00F6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7" w:type="dxa"/>
            <w:vAlign w:val="bottom"/>
          </w:tcPr>
          <w:p w14:paraId="16F12FD7" w14:textId="01815B39" w:rsidR="00F65F3C" w:rsidRPr="0057756A" w:rsidRDefault="00F65F3C" w:rsidP="003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756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7756A">
              <w:rPr>
                <w:rFonts w:ascii="Angsana New" w:hAnsi="Angsana New"/>
                <w:sz w:val="30"/>
                <w:szCs w:val="30"/>
              </w:rPr>
              <w:t>083</w:t>
            </w:r>
          </w:p>
        </w:tc>
        <w:tc>
          <w:tcPr>
            <w:tcW w:w="270" w:type="dxa"/>
          </w:tcPr>
          <w:p w14:paraId="3DC4FC7C" w14:textId="77777777" w:rsidR="00F65F3C" w:rsidRPr="00933785" w:rsidRDefault="00F65F3C" w:rsidP="00F6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916EF6C" w14:textId="434DA3C7" w:rsidR="00F65F3C" w:rsidRPr="00345FD4" w:rsidRDefault="00F65F3C" w:rsidP="003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FD4"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  <w:tc>
          <w:tcPr>
            <w:tcW w:w="236" w:type="dxa"/>
          </w:tcPr>
          <w:p w14:paraId="0FEBDBED" w14:textId="77777777" w:rsidR="00F65F3C" w:rsidRPr="00933785" w:rsidRDefault="00F65F3C" w:rsidP="00F65F3C">
            <w:pPr>
              <w:tabs>
                <w:tab w:val="decimal" w:pos="969"/>
              </w:tabs>
              <w:jc w:val="right"/>
              <w:rPr>
                <w:rFonts w:ascii="Angsana New" w:hAnsi="Angsana New"/>
                <w:color w:val="0D0D0D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  <w:vAlign w:val="bottom"/>
          </w:tcPr>
          <w:p w14:paraId="6660D6D5" w14:textId="6B817F4F" w:rsidR="00F65F3C" w:rsidRPr="00933785" w:rsidRDefault="00F65F3C" w:rsidP="003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7756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7756A">
              <w:rPr>
                <w:rFonts w:ascii="Angsana New" w:hAnsi="Angsana New"/>
                <w:sz w:val="30"/>
                <w:szCs w:val="30"/>
              </w:rPr>
              <w:t>083</w:t>
            </w:r>
          </w:p>
        </w:tc>
        <w:tc>
          <w:tcPr>
            <w:tcW w:w="236" w:type="dxa"/>
          </w:tcPr>
          <w:p w14:paraId="2C1E8B03" w14:textId="77777777" w:rsidR="00F65F3C" w:rsidRPr="00933785" w:rsidRDefault="00F65F3C" w:rsidP="00F6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0" w:type="dxa"/>
          </w:tcPr>
          <w:p w14:paraId="2AC7BF91" w14:textId="6558D90D" w:rsidR="00F65F3C" w:rsidRPr="00345FD4" w:rsidRDefault="00F65F3C" w:rsidP="003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FD4"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</w:tr>
      <w:tr w:rsidR="00F65F3C" w:rsidRPr="00C1266B" w14:paraId="090152D0" w14:textId="77777777" w:rsidTr="00C9739D">
        <w:tc>
          <w:tcPr>
            <w:tcW w:w="3510" w:type="dxa"/>
          </w:tcPr>
          <w:p w14:paraId="277220C9" w14:textId="77777777" w:rsidR="00F65F3C" w:rsidRPr="00712C1C" w:rsidRDefault="00F65F3C" w:rsidP="00F6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7" w:type="dxa"/>
            <w:vAlign w:val="bottom"/>
          </w:tcPr>
          <w:p w14:paraId="606075CA" w14:textId="5A65178B" w:rsidR="00F65F3C" w:rsidRPr="0057756A" w:rsidRDefault="00F65F3C" w:rsidP="003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756A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6F93BE1E" w14:textId="77777777" w:rsidR="00F65F3C" w:rsidRPr="00933785" w:rsidRDefault="00F65F3C" w:rsidP="00F6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1F168C8" w14:textId="77777777" w:rsidR="00F65F3C" w:rsidRPr="00F65F3C" w:rsidRDefault="00F65F3C" w:rsidP="00F65F3C">
            <w:pPr>
              <w:tabs>
                <w:tab w:val="clear" w:pos="227"/>
                <w:tab w:val="clear" w:pos="454"/>
                <w:tab w:val="clear" w:pos="68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F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4D7913" w14:textId="77777777" w:rsidR="00F65F3C" w:rsidRPr="00933785" w:rsidRDefault="00F65F3C" w:rsidP="00F6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  <w:vAlign w:val="bottom"/>
          </w:tcPr>
          <w:p w14:paraId="382AC57D" w14:textId="651B9F40" w:rsidR="00F65F3C" w:rsidRPr="00933785" w:rsidRDefault="00F65F3C" w:rsidP="003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7756A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36" w:type="dxa"/>
          </w:tcPr>
          <w:p w14:paraId="5BE7225A" w14:textId="77777777" w:rsidR="00F65F3C" w:rsidRPr="00933785" w:rsidRDefault="00F65F3C" w:rsidP="00F6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0" w:type="dxa"/>
          </w:tcPr>
          <w:p w14:paraId="4D1DBDA5" w14:textId="34C1B77A" w:rsidR="00F65F3C" w:rsidRPr="00933785" w:rsidRDefault="00F65F3C" w:rsidP="00F65F3C">
            <w:pPr>
              <w:tabs>
                <w:tab w:val="clear" w:pos="227"/>
                <w:tab w:val="clear" w:pos="454"/>
                <w:tab w:val="clear" w:pos="68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65F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5F3C" w:rsidRPr="00C1266B" w14:paraId="38D4961A" w14:textId="77777777" w:rsidTr="00C9739D">
        <w:tc>
          <w:tcPr>
            <w:tcW w:w="3510" w:type="dxa"/>
          </w:tcPr>
          <w:p w14:paraId="12D2B04F" w14:textId="77777777" w:rsidR="00F65F3C" w:rsidRPr="00356084" w:rsidRDefault="00F65F3C" w:rsidP="00F6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C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7" w:type="dxa"/>
            <w:vAlign w:val="bottom"/>
          </w:tcPr>
          <w:p w14:paraId="37C289C3" w14:textId="5A95416B" w:rsidR="00F65F3C" w:rsidRPr="0057756A" w:rsidRDefault="00F65F3C" w:rsidP="003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7756A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7756A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270" w:type="dxa"/>
          </w:tcPr>
          <w:p w14:paraId="3D2BC71F" w14:textId="77777777" w:rsidR="00F65F3C" w:rsidRPr="00933785" w:rsidRDefault="00F65F3C" w:rsidP="00F6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382BC77" w14:textId="6207C827" w:rsidR="00F65F3C" w:rsidRPr="00345FD4" w:rsidRDefault="00F65F3C" w:rsidP="003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FD4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36" w:type="dxa"/>
          </w:tcPr>
          <w:p w14:paraId="5984F0A7" w14:textId="77777777" w:rsidR="00F65F3C" w:rsidRPr="00933785" w:rsidRDefault="00F65F3C" w:rsidP="00F6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  <w:vAlign w:val="bottom"/>
          </w:tcPr>
          <w:p w14:paraId="5C112530" w14:textId="31352F54" w:rsidR="00F65F3C" w:rsidRPr="00933785" w:rsidRDefault="00F65F3C" w:rsidP="003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7756A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7756A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236" w:type="dxa"/>
          </w:tcPr>
          <w:p w14:paraId="18CC7935" w14:textId="77777777" w:rsidR="00F65F3C" w:rsidRPr="00933785" w:rsidRDefault="00F65F3C" w:rsidP="00F65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0" w:type="dxa"/>
          </w:tcPr>
          <w:p w14:paraId="7752A6C4" w14:textId="0A57C576" w:rsidR="00F65F3C" w:rsidRPr="00345FD4" w:rsidRDefault="00F65F3C" w:rsidP="003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FD4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933785" w:rsidRPr="00C1266B" w14:paraId="2AEF0C42" w14:textId="77777777" w:rsidTr="00E2089D">
        <w:tc>
          <w:tcPr>
            <w:tcW w:w="3510" w:type="dxa"/>
          </w:tcPr>
          <w:p w14:paraId="4E8F48AC" w14:textId="77777777" w:rsidR="00933785" w:rsidRPr="00712C1C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69E3D788" w14:textId="77777777" w:rsidR="00933785" w:rsidRPr="0057756A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06F92" w14:textId="77777777" w:rsidR="00933785" w:rsidRPr="00356084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5514D9" w14:textId="77777777" w:rsidR="00933785" w:rsidRDefault="00933785" w:rsidP="00933785">
            <w:pPr>
              <w:tabs>
                <w:tab w:val="clear" w:pos="227"/>
                <w:tab w:val="clear" w:pos="454"/>
                <w:tab w:val="clear" w:pos="68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0D9661" w14:textId="77777777" w:rsidR="00933785" w:rsidRPr="00356084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64F075D" w14:textId="77777777" w:rsidR="00933785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DA6C00" w14:textId="77777777" w:rsidR="00933785" w:rsidRPr="00356084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40" w:type="dxa"/>
          </w:tcPr>
          <w:p w14:paraId="666E2785" w14:textId="77777777" w:rsidR="00933785" w:rsidRDefault="00933785" w:rsidP="00933785">
            <w:pPr>
              <w:tabs>
                <w:tab w:val="clear" w:pos="227"/>
                <w:tab w:val="clear" w:pos="454"/>
                <w:tab w:val="clear" w:pos="68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3785" w:rsidRPr="00C1266B" w14:paraId="798A7CBE" w14:textId="77777777" w:rsidTr="00E2089D">
        <w:tc>
          <w:tcPr>
            <w:tcW w:w="3510" w:type="dxa"/>
          </w:tcPr>
          <w:p w14:paraId="2FB60BE1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7" w:type="dxa"/>
          </w:tcPr>
          <w:p w14:paraId="75F290A6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42F4E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B7BF0B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28DEA4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4F204A8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A97B05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7E14E6C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3785" w:rsidRPr="00C1266B" w14:paraId="02B641F4" w14:textId="77777777" w:rsidTr="00E2089D">
        <w:tc>
          <w:tcPr>
            <w:tcW w:w="3510" w:type="dxa"/>
          </w:tcPr>
          <w:p w14:paraId="5CA586C0" w14:textId="77777777" w:rsidR="00933785" w:rsidRPr="00C572B1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72B1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267" w:type="dxa"/>
          </w:tcPr>
          <w:p w14:paraId="552F5442" w14:textId="7E5E0199" w:rsidR="00933785" w:rsidRPr="00C572B1" w:rsidRDefault="00B82B57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C04005" w14:textId="77777777" w:rsidR="00933785" w:rsidRPr="00C572B1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64C3B3" w14:textId="77777777" w:rsidR="00933785" w:rsidRPr="00C572B1" w:rsidRDefault="00933785" w:rsidP="00DB1860">
            <w:pPr>
              <w:tabs>
                <w:tab w:val="clear" w:pos="227"/>
                <w:tab w:val="clear" w:pos="454"/>
                <w:tab w:val="clear" w:pos="68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2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B49999" w14:textId="77777777" w:rsidR="00933785" w:rsidRPr="00C572B1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287547D1" w14:textId="3D61193D" w:rsidR="00933785" w:rsidRPr="00C572B1" w:rsidRDefault="003B1FFF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312,138</w:t>
            </w:r>
          </w:p>
        </w:tc>
        <w:tc>
          <w:tcPr>
            <w:tcW w:w="236" w:type="dxa"/>
          </w:tcPr>
          <w:p w14:paraId="3650F079" w14:textId="77777777" w:rsidR="00933785" w:rsidRPr="00C572B1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A2619BD" w14:textId="4ED3E12D" w:rsidR="00933785" w:rsidRPr="00C572B1" w:rsidRDefault="00332A8D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269,309</w:t>
            </w:r>
          </w:p>
        </w:tc>
      </w:tr>
      <w:tr w:rsidR="00933785" w:rsidRPr="00C1266B" w14:paraId="3A430F73" w14:textId="77777777" w:rsidTr="00E2089D">
        <w:tc>
          <w:tcPr>
            <w:tcW w:w="3510" w:type="dxa"/>
          </w:tcPr>
          <w:p w14:paraId="250CDC66" w14:textId="77777777" w:rsidR="00933785" w:rsidRPr="00C572B1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72B1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ต้นทุนในการจัดจำหน่ายและค่าใช้จ่ายใน</w:t>
            </w:r>
          </w:p>
          <w:p w14:paraId="796FF5B8" w14:textId="77777777" w:rsidR="00933785" w:rsidRPr="00C572B1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72B1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การบริหาร</w:t>
            </w:r>
          </w:p>
        </w:tc>
        <w:tc>
          <w:tcPr>
            <w:tcW w:w="1267" w:type="dxa"/>
          </w:tcPr>
          <w:p w14:paraId="299E7698" w14:textId="77777777" w:rsidR="00933785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7327B52" w14:textId="3F386AAD" w:rsidR="00B82B57" w:rsidRPr="00C572B1" w:rsidRDefault="00B82B57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B1CCC9" w14:textId="77777777" w:rsidR="00933785" w:rsidRPr="00C572B1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0A0640" w14:textId="77777777" w:rsidR="00933785" w:rsidRPr="00C572B1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19E86D0" w14:textId="77777777" w:rsidR="00933785" w:rsidRPr="00C572B1" w:rsidRDefault="00933785" w:rsidP="00DB1860">
            <w:pPr>
              <w:tabs>
                <w:tab w:val="clear" w:pos="227"/>
                <w:tab w:val="clear" w:pos="454"/>
                <w:tab w:val="clear" w:pos="68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2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A6B0EE" w14:textId="77777777" w:rsidR="00933785" w:rsidRPr="00C572B1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5C1A34BD" w14:textId="77777777" w:rsidR="00933785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ADE6C5C" w14:textId="7C9C9C44" w:rsidR="00B82B57" w:rsidRPr="00C572B1" w:rsidRDefault="003B1FFF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18,442</w:t>
            </w:r>
          </w:p>
        </w:tc>
        <w:tc>
          <w:tcPr>
            <w:tcW w:w="236" w:type="dxa"/>
          </w:tcPr>
          <w:p w14:paraId="61EFCD5A" w14:textId="77777777" w:rsidR="00933785" w:rsidRPr="00C572B1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7A5DDEC" w14:textId="77777777" w:rsidR="00933785" w:rsidRPr="00C572B1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13F739C" w14:textId="77777777" w:rsidR="00933785" w:rsidRPr="00C572B1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572B1">
              <w:rPr>
                <w:rFonts w:ascii="Angsana New" w:hAnsi="Angsana New"/>
                <w:sz w:val="30"/>
                <w:szCs w:val="30"/>
              </w:rPr>
              <w:t>39,553</w:t>
            </w:r>
          </w:p>
        </w:tc>
      </w:tr>
      <w:tr w:rsidR="00007C46" w:rsidRPr="00C1266B" w14:paraId="554F6A11" w14:textId="77777777" w:rsidTr="00007C46">
        <w:tc>
          <w:tcPr>
            <w:tcW w:w="3510" w:type="dxa"/>
          </w:tcPr>
          <w:p w14:paraId="39B47835" w14:textId="77777777" w:rsidR="00007C46" w:rsidRPr="00C572B1" w:rsidRDefault="00007C46" w:rsidP="00007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72B1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7" w:type="dxa"/>
          </w:tcPr>
          <w:p w14:paraId="5B746364" w14:textId="7261574C" w:rsidR="00007C46" w:rsidRPr="00C572B1" w:rsidRDefault="00B82B57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5E0E0" w14:textId="77777777" w:rsidR="00007C46" w:rsidRPr="00C572B1" w:rsidRDefault="00007C46" w:rsidP="002E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60BA48" w14:textId="77777777" w:rsidR="00007C46" w:rsidRPr="00C572B1" w:rsidRDefault="00007C46" w:rsidP="00DB1860">
            <w:pPr>
              <w:tabs>
                <w:tab w:val="clear" w:pos="227"/>
                <w:tab w:val="clear" w:pos="454"/>
                <w:tab w:val="clear" w:pos="68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2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D72BE1" w14:textId="77777777" w:rsidR="00007C46" w:rsidRPr="00C572B1" w:rsidRDefault="00007C46" w:rsidP="002E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7BB3AC4" w14:textId="3E4E2219" w:rsidR="00007C46" w:rsidRPr="00C572B1" w:rsidRDefault="00B82B57" w:rsidP="002E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82B57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82B57">
              <w:rPr>
                <w:rFonts w:ascii="Angsana New" w:hAnsi="Angsana New"/>
                <w:sz w:val="30"/>
                <w:szCs w:val="30"/>
              </w:rPr>
              <w:t>038</w:t>
            </w:r>
          </w:p>
        </w:tc>
        <w:tc>
          <w:tcPr>
            <w:tcW w:w="236" w:type="dxa"/>
          </w:tcPr>
          <w:p w14:paraId="14CA5DDA" w14:textId="77777777" w:rsidR="00007C46" w:rsidRPr="00C572B1" w:rsidRDefault="00007C46" w:rsidP="002E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27F3635" w14:textId="77777777" w:rsidR="00007C46" w:rsidRPr="00C572B1" w:rsidRDefault="00007C46" w:rsidP="002E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572B1">
              <w:rPr>
                <w:rFonts w:ascii="Angsana New" w:hAnsi="Angsana New"/>
                <w:sz w:val="30"/>
                <w:szCs w:val="30"/>
              </w:rPr>
              <w:t>1,500,000</w:t>
            </w:r>
          </w:p>
        </w:tc>
      </w:tr>
      <w:tr w:rsidR="00007C46" w:rsidRPr="00C1266B" w14:paraId="4ECFB20E" w14:textId="77777777" w:rsidTr="00007C46">
        <w:tc>
          <w:tcPr>
            <w:tcW w:w="3510" w:type="dxa"/>
          </w:tcPr>
          <w:p w14:paraId="62A4EDB5" w14:textId="77777777" w:rsidR="00007C46" w:rsidRPr="00C572B1" w:rsidRDefault="00007C46" w:rsidP="002E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72B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7" w:type="dxa"/>
          </w:tcPr>
          <w:p w14:paraId="6C40294B" w14:textId="1B5EE065" w:rsidR="00007C46" w:rsidRPr="00C572B1" w:rsidRDefault="00B82B57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7D1BB4" w14:textId="77777777" w:rsidR="00007C46" w:rsidRPr="00C572B1" w:rsidRDefault="00007C46" w:rsidP="002E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9CB329" w14:textId="77777777" w:rsidR="00007C46" w:rsidRPr="00C572B1" w:rsidRDefault="00007C46" w:rsidP="00DB1860">
            <w:pPr>
              <w:tabs>
                <w:tab w:val="clear" w:pos="227"/>
                <w:tab w:val="clear" w:pos="454"/>
                <w:tab w:val="clear" w:pos="680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2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9225F4" w14:textId="77777777" w:rsidR="00007C46" w:rsidRPr="00C572B1" w:rsidRDefault="00007C46" w:rsidP="002E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DC6D76E" w14:textId="567EF312" w:rsidR="00007C46" w:rsidRPr="00C572B1" w:rsidRDefault="00B82B57" w:rsidP="002E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82B5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82B57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36" w:type="dxa"/>
          </w:tcPr>
          <w:p w14:paraId="00439658" w14:textId="77777777" w:rsidR="00007C46" w:rsidRPr="00C572B1" w:rsidRDefault="00007C46" w:rsidP="002E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BEB595A" w14:textId="77777777" w:rsidR="00007C46" w:rsidRPr="00C572B1" w:rsidRDefault="00007C46" w:rsidP="002E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572B1">
              <w:rPr>
                <w:rFonts w:ascii="Angsana New" w:hAnsi="Angsana New"/>
                <w:sz w:val="30"/>
                <w:szCs w:val="30"/>
              </w:rPr>
              <w:t>3,875</w:t>
            </w:r>
          </w:p>
        </w:tc>
      </w:tr>
      <w:tr w:rsidR="00933785" w:rsidRPr="00C1266B" w14:paraId="73604543" w14:textId="77777777" w:rsidTr="00E2089D">
        <w:tc>
          <w:tcPr>
            <w:tcW w:w="3510" w:type="dxa"/>
          </w:tcPr>
          <w:p w14:paraId="10EE9B94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2CD34419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849ED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68D094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16A28B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466941A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4C689B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456073C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3785" w:rsidRPr="00C1266B" w14:paraId="6735CC56" w14:textId="77777777" w:rsidTr="00E2089D">
        <w:tc>
          <w:tcPr>
            <w:tcW w:w="3510" w:type="dxa"/>
          </w:tcPr>
          <w:p w14:paraId="4F4E0B95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7" w:type="dxa"/>
          </w:tcPr>
          <w:p w14:paraId="001F30DE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2710A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D775E9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D33561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7AB37385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63B8BD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9B31B93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5EA4" w:rsidRPr="00C1266B" w14:paraId="1763589C" w14:textId="77777777" w:rsidTr="00E2089D">
        <w:tc>
          <w:tcPr>
            <w:tcW w:w="3510" w:type="dxa"/>
          </w:tcPr>
          <w:p w14:paraId="15ECFBDA" w14:textId="77777777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7" w:type="dxa"/>
          </w:tcPr>
          <w:p w14:paraId="3F86904B" w14:textId="6DB6C1C5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739D">
              <w:rPr>
                <w:rFonts w:ascii="Angsana New" w:hAnsi="Angsana New"/>
                <w:sz w:val="30"/>
                <w:szCs w:val="30"/>
              </w:rPr>
              <w:t>801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9739D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70" w:type="dxa"/>
          </w:tcPr>
          <w:p w14:paraId="285A6CA2" w14:textId="77777777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063F18" w14:textId="77777777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E1AD9">
              <w:rPr>
                <w:rFonts w:ascii="Angsana New" w:hAnsi="Angsana New"/>
                <w:sz w:val="30"/>
                <w:szCs w:val="30"/>
              </w:rPr>
              <w:t>934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E1AD9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236" w:type="dxa"/>
          </w:tcPr>
          <w:p w14:paraId="7AAF570E" w14:textId="77777777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33AB9E09" w14:textId="47FAE6E5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739D">
              <w:rPr>
                <w:rFonts w:ascii="Angsana New" w:hAnsi="Angsana New"/>
                <w:sz w:val="30"/>
                <w:szCs w:val="30"/>
              </w:rPr>
              <w:t>801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9739D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36" w:type="dxa"/>
          </w:tcPr>
          <w:p w14:paraId="59DA931D" w14:textId="77777777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14AA331" w14:textId="77777777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E1AD9">
              <w:rPr>
                <w:rFonts w:ascii="Angsana New" w:hAnsi="Angsana New"/>
                <w:sz w:val="30"/>
                <w:szCs w:val="30"/>
              </w:rPr>
              <w:t>934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E1AD9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D15EA4" w:rsidRPr="00C1266B" w14:paraId="2418DF05" w14:textId="77777777" w:rsidTr="00E2089D">
        <w:tc>
          <w:tcPr>
            <w:tcW w:w="3510" w:type="dxa"/>
          </w:tcPr>
          <w:p w14:paraId="594B08ED" w14:textId="77777777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7" w:type="dxa"/>
          </w:tcPr>
          <w:p w14:paraId="2EA2450A" w14:textId="173481BA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15EA4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5EA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23F5B6A" w14:textId="77777777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A2AF9F" w14:textId="77777777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E1AD9">
              <w:rPr>
                <w:rFonts w:ascii="Angsana New" w:hAnsi="Angsana New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E1AD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433856DB" w14:textId="77777777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368DF35" w14:textId="7F78B37B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15EA4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5EA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4947D151" w14:textId="77777777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335DAD4" w14:textId="77777777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E1AD9">
              <w:rPr>
                <w:rFonts w:ascii="Angsana New" w:hAnsi="Angsana New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E1AD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D15EA4" w:rsidRPr="00C1266B" w14:paraId="642D4D76" w14:textId="77777777" w:rsidTr="00E2089D">
        <w:tc>
          <w:tcPr>
            <w:tcW w:w="3510" w:type="dxa"/>
          </w:tcPr>
          <w:p w14:paraId="69307AC9" w14:textId="77777777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7" w:type="dxa"/>
          </w:tcPr>
          <w:p w14:paraId="03E3652A" w14:textId="54618A6B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15EA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5EA4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270" w:type="dxa"/>
          </w:tcPr>
          <w:p w14:paraId="45AC9E33" w14:textId="77777777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3DEF3C" w14:textId="77777777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E1AD9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E1AD9">
              <w:rPr>
                <w:rFonts w:ascii="Angsana New" w:hAnsi="Angsana New"/>
                <w:sz w:val="30"/>
                <w:szCs w:val="30"/>
              </w:rPr>
              <w:t>792</w:t>
            </w:r>
          </w:p>
        </w:tc>
        <w:tc>
          <w:tcPr>
            <w:tcW w:w="236" w:type="dxa"/>
          </w:tcPr>
          <w:p w14:paraId="050F8912" w14:textId="77777777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400A3AD3" w14:textId="53218512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15EA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5EA4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236" w:type="dxa"/>
          </w:tcPr>
          <w:p w14:paraId="637F8ED6" w14:textId="77777777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F978DF2" w14:textId="77777777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E1AD9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E1AD9">
              <w:rPr>
                <w:rFonts w:ascii="Angsana New" w:hAnsi="Angsana New"/>
                <w:sz w:val="30"/>
                <w:szCs w:val="30"/>
              </w:rPr>
              <w:t>792</w:t>
            </w:r>
          </w:p>
        </w:tc>
      </w:tr>
      <w:tr w:rsidR="00D15EA4" w:rsidRPr="00C1266B" w14:paraId="7950D62D" w14:textId="77777777" w:rsidTr="00E2089D">
        <w:tc>
          <w:tcPr>
            <w:tcW w:w="3510" w:type="dxa"/>
          </w:tcPr>
          <w:p w14:paraId="39018BD3" w14:textId="77777777" w:rsidR="00D15EA4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ต้นทุนในการจัดจำหน่ายและค่าใช้จ่ายใน  </w:t>
            </w:r>
          </w:p>
          <w:p w14:paraId="0B5DDCF8" w14:textId="77777777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การบริหาร</w:t>
            </w:r>
          </w:p>
        </w:tc>
        <w:tc>
          <w:tcPr>
            <w:tcW w:w="1267" w:type="dxa"/>
          </w:tcPr>
          <w:p w14:paraId="0E701336" w14:textId="77777777" w:rsidR="00D15EA4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AF2DC3A" w14:textId="7BD3FBCE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15EA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5EA4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270" w:type="dxa"/>
          </w:tcPr>
          <w:p w14:paraId="41F77782" w14:textId="77777777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9D7F2E" w14:textId="77777777" w:rsidR="00D15EA4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DB09948" w14:textId="7C9DBE61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E1AD9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236" w:type="dxa"/>
          </w:tcPr>
          <w:p w14:paraId="0AF53DF2" w14:textId="77777777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7F15970F" w14:textId="77777777" w:rsidR="00D15EA4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D5617C5" w14:textId="1724EFF0" w:rsidR="00D15EA4" w:rsidRPr="00C1266B" w:rsidRDefault="00D15EA4" w:rsidP="003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15EA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5EA4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236" w:type="dxa"/>
          </w:tcPr>
          <w:p w14:paraId="6ADADCDF" w14:textId="77777777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68EF25D" w14:textId="77777777" w:rsidR="00D15EA4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9583E09" w14:textId="7A512896" w:rsidR="00D15EA4" w:rsidRPr="00C1266B" w:rsidRDefault="00D15EA4" w:rsidP="00D15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E1AD9">
              <w:rPr>
                <w:rFonts w:ascii="Angsana New" w:hAnsi="Angsana New"/>
                <w:sz w:val="30"/>
                <w:szCs w:val="30"/>
              </w:rPr>
              <w:t>326</w:t>
            </w:r>
          </w:p>
        </w:tc>
      </w:tr>
      <w:tr w:rsidR="00933785" w:rsidRPr="00C1266B" w14:paraId="5DB31F77" w14:textId="77777777" w:rsidTr="00E2089D">
        <w:tc>
          <w:tcPr>
            <w:tcW w:w="3510" w:type="dxa"/>
          </w:tcPr>
          <w:p w14:paraId="2D3586AB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797C0D95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220790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88F1A8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ABABC6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E99A6F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D63D16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4F247A4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3785" w:rsidRPr="00C1266B" w14:paraId="0B76B185" w14:textId="77777777" w:rsidTr="00E2089D">
        <w:tc>
          <w:tcPr>
            <w:tcW w:w="3510" w:type="dxa"/>
          </w:tcPr>
          <w:p w14:paraId="3BCAFD9C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7" w:type="dxa"/>
          </w:tcPr>
          <w:p w14:paraId="75701A4B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D9A2B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004540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6D9C18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809F126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7533FF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B587468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3785" w:rsidRPr="00C1266B" w14:paraId="01739182" w14:textId="77777777" w:rsidTr="00E2089D">
        <w:tc>
          <w:tcPr>
            <w:tcW w:w="3510" w:type="dxa"/>
          </w:tcPr>
          <w:p w14:paraId="6384F8FB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7" w:type="dxa"/>
          </w:tcPr>
          <w:p w14:paraId="7F50A1D3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D2A64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301938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4397C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C5E101A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9CAF48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8FD1DF8" w14:textId="77777777" w:rsidR="00933785" w:rsidRPr="00C1266B" w:rsidRDefault="00933785" w:rsidP="0093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2BF" w:rsidRPr="00C1266B" w14:paraId="12839E03" w14:textId="77777777" w:rsidTr="00007C46">
        <w:tc>
          <w:tcPr>
            <w:tcW w:w="3510" w:type="dxa"/>
          </w:tcPr>
          <w:p w14:paraId="49A1D69B" w14:textId="77777777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7" w:type="dxa"/>
          </w:tcPr>
          <w:p w14:paraId="60B2E2DB" w14:textId="04ED8A1B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352BF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52BF"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270" w:type="dxa"/>
          </w:tcPr>
          <w:p w14:paraId="49B5DC1A" w14:textId="77777777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C9A48A" w14:textId="77777777" w:rsidR="001352BF" w:rsidRPr="00C1266B" w:rsidRDefault="001352BF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64B03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4B03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36" w:type="dxa"/>
          </w:tcPr>
          <w:p w14:paraId="32BA2CD5" w14:textId="77777777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B56B408" w14:textId="5D30108D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352BF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52BF"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236" w:type="dxa"/>
          </w:tcPr>
          <w:p w14:paraId="384569C7" w14:textId="77777777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9F7CD16" w14:textId="77777777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64B03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4B03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1352BF" w:rsidRPr="00C1266B" w14:paraId="7C8CD45A" w14:textId="77777777" w:rsidTr="00E2089D">
        <w:tc>
          <w:tcPr>
            <w:tcW w:w="3510" w:type="dxa"/>
          </w:tcPr>
          <w:p w14:paraId="5E518479" w14:textId="77777777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7" w:type="dxa"/>
          </w:tcPr>
          <w:p w14:paraId="7853F650" w14:textId="27D7E123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352B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52BF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481D4B88" w14:textId="77777777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E76C9C" w14:textId="77777777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565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A5659"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236" w:type="dxa"/>
          </w:tcPr>
          <w:p w14:paraId="173E6C19" w14:textId="77777777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0C5C33D" w14:textId="238FC2C7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352B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52BF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36" w:type="dxa"/>
          </w:tcPr>
          <w:p w14:paraId="4DDFD1ED" w14:textId="77777777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E8557FA" w14:textId="77777777" w:rsidR="001352BF" w:rsidRPr="00C1266B" w:rsidRDefault="001352BF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565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A5659">
              <w:rPr>
                <w:rFonts w:ascii="Angsana New" w:hAnsi="Angsana New"/>
                <w:sz w:val="30"/>
                <w:szCs w:val="30"/>
              </w:rPr>
              <w:t>991</w:t>
            </w:r>
          </w:p>
        </w:tc>
      </w:tr>
      <w:tr w:rsidR="001352BF" w:rsidRPr="00C1266B" w14:paraId="65ECC301" w14:textId="77777777" w:rsidTr="00E2089D">
        <w:tc>
          <w:tcPr>
            <w:tcW w:w="3510" w:type="dxa"/>
          </w:tcPr>
          <w:p w14:paraId="41BB8C49" w14:textId="77777777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7" w:type="dxa"/>
          </w:tcPr>
          <w:p w14:paraId="5301B5A5" w14:textId="1FE4BF74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3A24EB7" w14:textId="77777777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B278CF" w14:textId="77777777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DD144C3" w14:textId="77777777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047C314" w14:textId="605F7BF2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C13D918" w14:textId="77777777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07C26E3" w14:textId="77777777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352BF" w:rsidRPr="00C1266B" w14:paraId="1E03E69D" w14:textId="77777777" w:rsidTr="00415D6F">
        <w:tc>
          <w:tcPr>
            <w:tcW w:w="3510" w:type="dxa"/>
          </w:tcPr>
          <w:p w14:paraId="4701F6F9" w14:textId="77777777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C80BB" w14:textId="25918069" w:rsidR="001352BF" w:rsidRPr="00DB1860" w:rsidRDefault="001352BF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860">
              <w:rPr>
                <w:rFonts w:ascii="Angsana New" w:hAnsi="Angsana New"/>
                <w:b/>
                <w:bCs/>
                <w:sz w:val="30"/>
                <w:szCs w:val="30"/>
              </w:rPr>
              <w:t>9,283</w:t>
            </w:r>
          </w:p>
        </w:tc>
        <w:tc>
          <w:tcPr>
            <w:tcW w:w="270" w:type="dxa"/>
            <w:shd w:val="clear" w:color="auto" w:fill="auto"/>
          </w:tcPr>
          <w:p w14:paraId="2A934A58" w14:textId="77777777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7E596" w14:textId="77777777" w:rsidR="001352BF" w:rsidRPr="00C1266B" w:rsidRDefault="001352BF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2D5A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B2D5A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314FA09B" w14:textId="77777777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1308D" w14:textId="79D2B5A7" w:rsidR="001352BF" w:rsidRPr="00C1266B" w:rsidRDefault="001352BF" w:rsidP="003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52B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352BF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236" w:type="dxa"/>
            <w:shd w:val="clear" w:color="auto" w:fill="auto"/>
          </w:tcPr>
          <w:p w14:paraId="32406DAF" w14:textId="77777777" w:rsidR="001352BF" w:rsidRPr="00C1266B" w:rsidRDefault="001352BF" w:rsidP="0013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CB1F5" w14:textId="77777777" w:rsidR="001352BF" w:rsidRPr="00C1266B" w:rsidRDefault="001352BF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2D5A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B2D5A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</w:p>
        </w:tc>
      </w:tr>
    </w:tbl>
    <w:p w14:paraId="16B2CA03" w14:textId="24AE7E6E" w:rsidR="0075336F" w:rsidRDefault="0075336F" w:rsidP="005E1D57">
      <w:pPr>
        <w:tabs>
          <w:tab w:val="clear" w:pos="454"/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5534FAAE" w14:textId="77777777" w:rsidR="0099309F" w:rsidRDefault="0099309F" w:rsidP="005E1D57">
      <w:pPr>
        <w:tabs>
          <w:tab w:val="clear" w:pos="454"/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54"/>
        <w:gridCol w:w="6"/>
        <w:gridCol w:w="264"/>
        <w:gridCol w:w="6"/>
        <w:gridCol w:w="1290"/>
        <w:gridCol w:w="236"/>
        <w:gridCol w:w="1282"/>
        <w:gridCol w:w="6"/>
        <w:gridCol w:w="6"/>
      </w:tblGrid>
      <w:tr w:rsidR="00674D4E" w:rsidRPr="00C1266B" w14:paraId="60270469" w14:textId="77777777" w:rsidTr="00DB1860">
        <w:trPr>
          <w:gridAfter w:val="1"/>
          <w:wAfter w:w="6" w:type="dxa"/>
        </w:trPr>
        <w:tc>
          <w:tcPr>
            <w:tcW w:w="3510" w:type="dxa"/>
          </w:tcPr>
          <w:p w14:paraId="63FC98AC" w14:textId="77777777" w:rsidR="00674D4E" w:rsidRPr="00C1266B" w:rsidRDefault="001566D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784" w:type="dxa"/>
            <w:gridSpan w:val="3"/>
          </w:tcPr>
          <w:p w14:paraId="6C79F88A" w14:textId="77777777" w:rsidR="00674D4E" w:rsidRPr="00C1266B" w:rsidRDefault="00674D4E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1E40C237" w14:textId="77777777" w:rsidR="00674D4E" w:rsidRPr="00C1266B" w:rsidRDefault="00674D4E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0" w:type="dxa"/>
            <w:gridSpan w:val="5"/>
          </w:tcPr>
          <w:p w14:paraId="35678A07" w14:textId="77777777" w:rsidR="00674D4E" w:rsidRPr="00C1266B" w:rsidRDefault="00674D4E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13C9" w:rsidRPr="00C1266B" w14:paraId="21C28A3D" w14:textId="77777777" w:rsidTr="00DB1860">
        <w:tc>
          <w:tcPr>
            <w:tcW w:w="3510" w:type="dxa"/>
          </w:tcPr>
          <w:p w14:paraId="53E11020" w14:textId="77777777" w:rsidR="006513C9" w:rsidRPr="00C1266B" w:rsidRDefault="00B7244C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2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30 กันยายน</w:t>
            </w:r>
          </w:p>
        </w:tc>
        <w:tc>
          <w:tcPr>
            <w:tcW w:w="1260" w:type="dxa"/>
          </w:tcPr>
          <w:p w14:paraId="7C348F9C" w14:textId="77777777" w:rsidR="006513C9" w:rsidRPr="00C1266B" w:rsidRDefault="004B340D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7765AC5" w14:textId="77777777" w:rsidR="006513C9" w:rsidRPr="00C1266B" w:rsidRDefault="006513C9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284FE39" w14:textId="77777777" w:rsidR="006513C9" w:rsidRPr="00C1266B" w:rsidRDefault="004B340D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14:paraId="2319B590" w14:textId="77777777" w:rsidR="006513C9" w:rsidRPr="00C1266B" w:rsidRDefault="006513C9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2C571B86" w14:textId="77777777" w:rsidR="006513C9" w:rsidRPr="00C1266B" w:rsidRDefault="004B340D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4C79EBA" w14:textId="77777777" w:rsidR="006513C9" w:rsidRPr="00C1266B" w:rsidRDefault="006513C9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</w:tcPr>
          <w:p w14:paraId="1920FE25" w14:textId="77777777" w:rsidR="006513C9" w:rsidRPr="00C1266B" w:rsidRDefault="004B340D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87344" w:rsidRPr="00C1266B" w14:paraId="72ACAA95" w14:textId="77777777" w:rsidTr="00DB1860">
        <w:trPr>
          <w:gridAfter w:val="2"/>
          <w:wAfter w:w="12" w:type="dxa"/>
        </w:trPr>
        <w:tc>
          <w:tcPr>
            <w:tcW w:w="3510" w:type="dxa"/>
          </w:tcPr>
          <w:p w14:paraId="3F3E13DC" w14:textId="77777777" w:rsidR="00087344" w:rsidRPr="00C1266B" w:rsidRDefault="00087344" w:rsidP="00087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8" w:type="dxa"/>
            <w:gridSpan w:val="9"/>
          </w:tcPr>
          <w:p w14:paraId="4B8CC69F" w14:textId="77777777" w:rsidR="00087344" w:rsidRPr="00C1266B" w:rsidRDefault="00087344" w:rsidP="00087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3EFF" w:rsidRPr="00C1266B" w14:paraId="79ABFF5E" w14:textId="77777777" w:rsidTr="00DB1860">
        <w:tc>
          <w:tcPr>
            <w:tcW w:w="3510" w:type="dxa"/>
          </w:tcPr>
          <w:p w14:paraId="65191AC0" w14:textId="77777777" w:rsidR="007D3EFF" w:rsidRPr="00C1266B" w:rsidRDefault="007D3EFF" w:rsidP="007D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0F242513" w14:textId="77777777" w:rsidR="007D3EFF" w:rsidRPr="00C1266B" w:rsidRDefault="007D3EFF" w:rsidP="007D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EFDE6" w14:textId="77777777" w:rsidR="007D3EFF" w:rsidRPr="00C1266B" w:rsidRDefault="007D3EFF" w:rsidP="007D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C4F6301" w14:textId="77777777" w:rsidR="007D3EFF" w:rsidRPr="00C1266B" w:rsidRDefault="007D3EFF" w:rsidP="007D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C960058" w14:textId="77777777" w:rsidR="007D3EFF" w:rsidRPr="00C1266B" w:rsidRDefault="007D3EFF" w:rsidP="007D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19807DC" w14:textId="77777777" w:rsidR="007D3EFF" w:rsidRPr="00C1266B" w:rsidRDefault="007D3EFF" w:rsidP="007D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25F3C" w14:textId="77777777" w:rsidR="007D3EFF" w:rsidRPr="00C1266B" w:rsidRDefault="007D3EFF" w:rsidP="007D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</w:tcPr>
          <w:p w14:paraId="5EBC523E" w14:textId="77777777" w:rsidR="007D3EFF" w:rsidRPr="00C1266B" w:rsidRDefault="007D3EFF" w:rsidP="007D3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40D" w:rsidRPr="00C1266B" w14:paraId="7C4DECED" w14:textId="77777777" w:rsidTr="00DB1860">
        <w:tc>
          <w:tcPr>
            <w:tcW w:w="3510" w:type="dxa"/>
          </w:tcPr>
          <w:p w14:paraId="5670BA19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</w:tcPr>
          <w:p w14:paraId="3DA04226" w14:textId="3C9D0998" w:rsidR="004B340D" w:rsidRPr="009D06D4" w:rsidRDefault="00BB539D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B539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B539D">
              <w:rPr>
                <w:rFonts w:ascii="Angsana New" w:hAnsi="Angsana New"/>
                <w:sz w:val="30"/>
                <w:szCs w:val="30"/>
              </w:rPr>
              <w:t>605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B539D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</w:tcPr>
          <w:p w14:paraId="48168951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39EB647" w14:textId="6B24B66A" w:rsidR="004B340D" w:rsidRPr="00EB5723" w:rsidRDefault="001121D5" w:rsidP="00DB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3,966,932</w:t>
            </w:r>
          </w:p>
        </w:tc>
        <w:tc>
          <w:tcPr>
            <w:tcW w:w="270" w:type="dxa"/>
            <w:gridSpan w:val="2"/>
          </w:tcPr>
          <w:p w14:paraId="1AC39112" w14:textId="77777777" w:rsidR="004B340D" w:rsidRPr="00EB5723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</w:tcPr>
          <w:p w14:paraId="5BA119C2" w14:textId="6559E62D" w:rsidR="004B340D" w:rsidRPr="00EB5723" w:rsidRDefault="00BB539D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3,545,005</w:t>
            </w:r>
          </w:p>
        </w:tc>
        <w:tc>
          <w:tcPr>
            <w:tcW w:w="236" w:type="dxa"/>
          </w:tcPr>
          <w:p w14:paraId="4E66067C" w14:textId="77777777" w:rsidR="004B340D" w:rsidRPr="00EB5723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</w:tcPr>
          <w:p w14:paraId="3B13A92D" w14:textId="7CA9317B" w:rsidR="004B340D" w:rsidRPr="00EB5723" w:rsidRDefault="0022799D" w:rsidP="0007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3,893,961</w:t>
            </w:r>
          </w:p>
        </w:tc>
      </w:tr>
      <w:tr w:rsidR="004B340D" w:rsidRPr="00C1266B" w14:paraId="0956CEE0" w14:textId="77777777" w:rsidTr="00DB1860">
        <w:tc>
          <w:tcPr>
            <w:tcW w:w="3510" w:type="dxa"/>
          </w:tcPr>
          <w:p w14:paraId="5487282C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601D055C" w14:textId="6FDE4F6E" w:rsidR="004B340D" w:rsidRPr="009D06D4" w:rsidRDefault="00BB539D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B539D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B539D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270" w:type="dxa"/>
          </w:tcPr>
          <w:p w14:paraId="54639168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ACE2DB5" w14:textId="77777777" w:rsidR="004B340D" w:rsidRPr="00EB5723" w:rsidRDefault="004B340D" w:rsidP="00DB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44,015</w:t>
            </w:r>
          </w:p>
        </w:tc>
        <w:tc>
          <w:tcPr>
            <w:tcW w:w="270" w:type="dxa"/>
            <w:gridSpan w:val="2"/>
          </w:tcPr>
          <w:p w14:paraId="22BC33F3" w14:textId="77777777" w:rsidR="004B340D" w:rsidRPr="00EB5723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</w:tcPr>
          <w:p w14:paraId="2921B7C9" w14:textId="26C363E7" w:rsidR="004B340D" w:rsidRPr="00EB5723" w:rsidRDefault="00BB539D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55,020</w:t>
            </w:r>
          </w:p>
        </w:tc>
        <w:tc>
          <w:tcPr>
            <w:tcW w:w="236" w:type="dxa"/>
          </w:tcPr>
          <w:p w14:paraId="0D9470F1" w14:textId="77777777" w:rsidR="004B340D" w:rsidRPr="00EB5723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</w:tcPr>
          <w:p w14:paraId="12BD75A4" w14:textId="77777777" w:rsidR="004B340D" w:rsidRPr="00EB5723" w:rsidRDefault="004B340D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42,547</w:t>
            </w:r>
          </w:p>
        </w:tc>
      </w:tr>
      <w:tr w:rsidR="004B340D" w:rsidRPr="00C1266B" w14:paraId="0EA011E6" w14:textId="77777777" w:rsidTr="00DB1860">
        <w:tc>
          <w:tcPr>
            <w:tcW w:w="3510" w:type="dxa"/>
          </w:tcPr>
          <w:p w14:paraId="624B26FD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782399EA" w14:textId="557475F6" w:rsidR="004B340D" w:rsidRPr="009D06D4" w:rsidRDefault="00BB539D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B539D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B539D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70" w:type="dxa"/>
          </w:tcPr>
          <w:p w14:paraId="08D49654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E97D2C8" w14:textId="77777777" w:rsidR="004B340D" w:rsidRPr="00EB5723" w:rsidRDefault="004B340D" w:rsidP="00DB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4,441</w:t>
            </w:r>
          </w:p>
        </w:tc>
        <w:tc>
          <w:tcPr>
            <w:tcW w:w="270" w:type="dxa"/>
            <w:gridSpan w:val="2"/>
          </w:tcPr>
          <w:p w14:paraId="017E1A54" w14:textId="77777777" w:rsidR="004B340D" w:rsidRPr="00EB5723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</w:tcPr>
          <w:p w14:paraId="5DC4A98F" w14:textId="4499EBA8" w:rsidR="004B340D" w:rsidRPr="00EB5723" w:rsidRDefault="00BB539D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7,330</w:t>
            </w:r>
          </w:p>
        </w:tc>
        <w:tc>
          <w:tcPr>
            <w:tcW w:w="236" w:type="dxa"/>
          </w:tcPr>
          <w:p w14:paraId="5CA9B0C2" w14:textId="77777777" w:rsidR="004B340D" w:rsidRPr="00EB5723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</w:tcPr>
          <w:p w14:paraId="74EEF7A9" w14:textId="77777777" w:rsidR="004B340D" w:rsidRPr="00EB5723" w:rsidRDefault="004B340D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4,441</w:t>
            </w:r>
          </w:p>
        </w:tc>
      </w:tr>
      <w:tr w:rsidR="004B340D" w:rsidRPr="00C1266B" w14:paraId="41675819" w14:textId="77777777" w:rsidTr="00DB1860">
        <w:tc>
          <w:tcPr>
            <w:tcW w:w="3510" w:type="dxa"/>
          </w:tcPr>
          <w:p w14:paraId="2DDB4FA4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518B0B10" w14:textId="269D12B7" w:rsidR="004B340D" w:rsidRPr="009D06D4" w:rsidRDefault="00BB539D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5E343F66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5711D0D" w14:textId="77777777" w:rsidR="004B340D" w:rsidRPr="00EB5723" w:rsidRDefault="004B340D" w:rsidP="00DB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70" w:type="dxa"/>
            <w:gridSpan w:val="2"/>
          </w:tcPr>
          <w:p w14:paraId="2F742BE7" w14:textId="77777777" w:rsidR="004B340D" w:rsidRPr="00EB5723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</w:tcPr>
          <w:p w14:paraId="16C50EE4" w14:textId="1A3D71C8" w:rsidR="004B340D" w:rsidRPr="00EB5723" w:rsidRDefault="00BB539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36" w:type="dxa"/>
          </w:tcPr>
          <w:p w14:paraId="20D90FBB" w14:textId="77777777" w:rsidR="004B340D" w:rsidRPr="00EB5723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</w:tcPr>
          <w:p w14:paraId="423D36AD" w14:textId="77777777" w:rsidR="004B340D" w:rsidRPr="00EB5723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121</w:t>
            </w:r>
          </w:p>
        </w:tc>
      </w:tr>
      <w:tr w:rsidR="004B340D" w:rsidRPr="00C1266B" w14:paraId="63E279E5" w14:textId="77777777" w:rsidTr="00DB1860">
        <w:tc>
          <w:tcPr>
            <w:tcW w:w="3510" w:type="dxa"/>
          </w:tcPr>
          <w:p w14:paraId="34AB9B56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36730D6E" w14:textId="64576855" w:rsidR="004B340D" w:rsidRPr="009D06D4" w:rsidRDefault="00BB539D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B539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81B2D">
              <w:rPr>
                <w:rFonts w:ascii="Angsana New" w:hAnsi="Angsana New"/>
                <w:sz w:val="30"/>
                <w:szCs w:val="30"/>
              </w:rPr>
              <w:t>323,158</w:t>
            </w:r>
          </w:p>
        </w:tc>
        <w:tc>
          <w:tcPr>
            <w:tcW w:w="270" w:type="dxa"/>
          </w:tcPr>
          <w:p w14:paraId="76D710F8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3B2FC65" w14:textId="77777777" w:rsidR="004B340D" w:rsidRPr="00EB5723" w:rsidRDefault="004B340D" w:rsidP="00DB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3,451,051</w:t>
            </w:r>
          </w:p>
        </w:tc>
        <w:tc>
          <w:tcPr>
            <w:tcW w:w="270" w:type="dxa"/>
            <w:gridSpan w:val="2"/>
          </w:tcPr>
          <w:p w14:paraId="748983BB" w14:textId="77777777" w:rsidR="004B340D" w:rsidRPr="00EB5723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</w:tcPr>
          <w:p w14:paraId="5A8FA35B" w14:textId="0FDA7829" w:rsidR="004B340D" w:rsidRPr="00EB5723" w:rsidRDefault="00BB539D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3,</w:t>
            </w:r>
            <w:r w:rsidR="00D81B2D">
              <w:rPr>
                <w:rFonts w:ascii="Angsana New" w:hAnsi="Angsana New"/>
                <w:sz w:val="30"/>
                <w:szCs w:val="30"/>
              </w:rPr>
              <w:t>224</w:t>
            </w:r>
            <w:r w:rsidRPr="00EB5723">
              <w:rPr>
                <w:rFonts w:ascii="Angsana New" w:hAnsi="Angsana New"/>
                <w:sz w:val="30"/>
                <w:szCs w:val="30"/>
              </w:rPr>
              <w:t>,</w:t>
            </w:r>
            <w:r w:rsidR="00D81B2D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36" w:type="dxa"/>
          </w:tcPr>
          <w:p w14:paraId="537AAECD" w14:textId="77777777" w:rsidR="004B340D" w:rsidRPr="00EB5723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</w:tcPr>
          <w:p w14:paraId="2490D906" w14:textId="77777777" w:rsidR="004B340D" w:rsidRPr="00EB5723" w:rsidRDefault="004B340D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3,349,230</w:t>
            </w:r>
          </w:p>
        </w:tc>
      </w:tr>
      <w:tr w:rsidR="004B340D" w:rsidRPr="00C1266B" w14:paraId="3E92FC14" w14:textId="77777777" w:rsidTr="00DB1860">
        <w:tc>
          <w:tcPr>
            <w:tcW w:w="3510" w:type="dxa"/>
          </w:tcPr>
          <w:p w14:paraId="026B214F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260" w:type="dxa"/>
          </w:tcPr>
          <w:p w14:paraId="62E98261" w14:textId="1EAE5C06" w:rsidR="004B340D" w:rsidRPr="009D06D4" w:rsidRDefault="003B1FFF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467,917</w:t>
            </w:r>
          </w:p>
        </w:tc>
        <w:tc>
          <w:tcPr>
            <w:tcW w:w="270" w:type="dxa"/>
          </w:tcPr>
          <w:p w14:paraId="333BA34D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1F48636" w14:textId="77777777" w:rsidR="004B340D" w:rsidRPr="00EB5723" w:rsidRDefault="004B340D" w:rsidP="00DB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442,867</w:t>
            </w:r>
          </w:p>
        </w:tc>
        <w:tc>
          <w:tcPr>
            <w:tcW w:w="270" w:type="dxa"/>
            <w:gridSpan w:val="2"/>
          </w:tcPr>
          <w:p w14:paraId="6CCD72CC" w14:textId="77777777" w:rsidR="004B340D" w:rsidRPr="00EB5723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</w:tcPr>
          <w:p w14:paraId="20B9EA42" w14:textId="65D8EB94" w:rsidR="004B340D" w:rsidRPr="00EB5723" w:rsidRDefault="003B1FFF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467,917</w:t>
            </w:r>
          </w:p>
        </w:tc>
        <w:tc>
          <w:tcPr>
            <w:tcW w:w="236" w:type="dxa"/>
          </w:tcPr>
          <w:p w14:paraId="175C9A0E" w14:textId="77777777" w:rsidR="004B340D" w:rsidRPr="00EB5723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</w:tcPr>
          <w:p w14:paraId="568EC7C7" w14:textId="77777777" w:rsidR="004B340D" w:rsidRPr="00EB5723" w:rsidRDefault="004B340D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442,867</w:t>
            </w:r>
          </w:p>
        </w:tc>
      </w:tr>
      <w:tr w:rsidR="004B340D" w:rsidRPr="00C1266B" w14:paraId="4C8E9BB7" w14:textId="77777777" w:rsidTr="00DB1860">
        <w:tc>
          <w:tcPr>
            <w:tcW w:w="3510" w:type="dxa"/>
          </w:tcPr>
          <w:p w14:paraId="27DD5C7D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60" w:type="dxa"/>
          </w:tcPr>
          <w:p w14:paraId="7231FD5A" w14:textId="1B23ACBC" w:rsidR="004B340D" w:rsidRPr="009D06D4" w:rsidRDefault="003B1FFF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260,747</w:t>
            </w:r>
          </w:p>
        </w:tc>
        <w:tc>
          <w:tcPr>
            <w:tcW w:w="270" w:type="dxa"/>
          </w:tcPr>
          <w:p w14:paraId="02D14CA7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27645F6" w14:textId="38E72600" w:rsidR="004B340D" w:rsidRPr="00EB5723" w:rsidRDefault="0022799D" w:rsidP="00DB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188,115</w:t>
            </w:r>
          </w:p>
        </w:tc>
        <w:tc>
          <w:tcPr>
            <w:tcW w:w="270" w:type="dxa"/>
            <w:gridSpan w:val="2"/>
          </w:tcPr>
          <w:p w14:paraId="7E66B70C" w14:textId="77777777" w:rsidR="004B340D" w:rsidRPr="00EB5723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</w:tcPr>
          <w:p w14:paraId="45893F8B" w14:textId="44B4A867" w:rsidR="004B340D" w:rsidRPr="00EB5723" w:rsidRDefault="003B1FFF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260,747</w:t>
            </w:r>
          </w:p>
        </w:tc>
        <w:tc>
          <w:tcPr>
            <w:tcW w:w="236" w:type="dxa"/>
          </w:tcPr>
          <w:p w14:paraId="3D579ED3" w14:textId="77777777" w:rsidR="004B340D" w:rsidRPr="00EB5723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</w:tcPr>
          <w:p w14:paraId="6574CAA2" w14:textId="3179DD0A" w:rsidR="004B340D" w:rsidRPr="00EB5723" w:rsidRDefault="0022799D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185,995</w:t>
            </w:r>
          </w:p>
        </w:tc>
      </w:tr>
      <w:tr w:rsidR="004B340D" w:rsidRPr="00C1266B" w14:paraId="18DA6113" w14:textId="77777777" w:rsidTr="00DB1860">
        <w:tc>
          <w:tcPr>
            <w:tcW w:w="3510" w:type="dxa"/>
          </w:tcPr>
          <w:p w14:paraId="15F8A6C8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7F22FE53" w14:textId="66832856" w:rsidR="004B340D" w:rsidRPr="00C1266B" w:rsidRDefault="00BB539D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B539D">
              <w:rPr>
                <w:rFonts w:ascii="Angsana New" w:hAnsi="Angsana New"/>
                <w:sz w:val="30"/>
                <w:szCs w:val="30"/>
              </w:rPr>
              <w:t>119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B539D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7C83B4C7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3BB3598" w14:textId="7CB7AA79" w:rsidR="004B340D" w:rsidRPr="00EB5723" w:rsidRDefault="001121D5" w:rsidP="00DB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119,</w:t>
            </w:r>
            <w:r w:rsidR="003B1FFF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270" w:type="dxa"/>
            <w:gridSpan w:val="2"/>
          </w:tcPr>
          <w:p w14:paraId="2003F970" w14:textId="77777777" w:rsidR="004B340D" w:rsidRPr="00EB5723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</w:tcPr>
          <w:p w14:paraId="538502C5" w14:textId="1F12A6F9" w:rsidR="004B340D" w:rsidRPr="00EB5723" w:rsidRDefault="00BB539D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118,</w:t>
            </w:r>
            <w:r w:rsidR="003B1FFF"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236" w:type="dxa"/>
          </w:tcPr>
          <w:p w14:paraId="30C82B8A" w14:textId="77777777" w:rsidR="004B340D" w:rsidRPr="00EB5723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</w:tcPr>
          <w:p w14:paraId="0A3B1D29" w14:textId="22657F57" w:rsidR="004B340D" w:rsidRPr="00EB5723" w:rsidRDefault="001121D5" w:rsidP="0007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B5723">
              <w:rPr>
                <w:rFonts w:ascii="Angsana New" w:hAnsi="Angsana New"/>
                <w:sz w:val="30"/>
                <w:szCs w:val="30"/>
              </w:rPr>
              <w:t>118,</w:t>
            </w:r>
            <w:r w:rsidR="003B1FFF">
              <w:rPr>
                <w:rFonts w:ascii="Angsana New" w:hAnsi="Angsana New"/>
                <w:sz w:val="30"/>
                <w:szCs w:val="30"/>
              </w:rPr>
              <w:t>855</w:t>
            </w:r>
          </w:p>
        </w:tc>
      </w:tr>
    </w:tbl>
    <w:p w14:paraId="0CCACBB4" w14:textId="77777777" w:rsidR="00E2089D" w:rsidRPr="00C1266B" w:rsidRDefault="00E2089D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AF57BE6" w14:textId="77777777" w:rsidR="00674D4E" w:rsidRPr="00C1266B" w:rsidRDefault="00674D4E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4C6F8B">
        <w:rPr>
          <w:rFonts w:ascii="Angsana New" w:hAnsi="Angsana New"/>
          <w:sz w:val="30"/>
          <w:szCs w:val="30"/>
        </w:rPr>
        <w:t>30</w:t>
      </w:r>
      <w:r w:rsidRPr="00C1266B">
        <w:rPr>
          <w:rFonts w:ascii="Angsana New" w:hAnsi="Angsana New"/>
          <w:sz w:val="30"/>
          <w:szCs w:val="30"/>
          <w:cs/>
        </w:rPr>
        <w:t xml:space="preserve"> กันยายน มีดังนี้</w:t>
      </w:r>
    </w:p>
    <w:p w14:paraId="169F19A6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36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3511"/>
        <w:gridCol w:w="1266"/>
        <w:gridCol w:w="270"/>
        <w:gridCol w:w="1256"/>
        <w:gridCol w:w="270"/>
        <w:gridCol w:w="1256"/>
        <w:gridCol w:w="268"/>
        <w:gridCol w:w="1264"/>
      </w:tblGrid>
      <w:tr w:rsidR="0031036B" w:rsidRPr="00C1266B" w14:paraId="27AD45A2" w14:textId="77777777" w:rsidTr="00EB09FA">
        <w:trPr>
          <w:tblHeader/>
        </w:trPr>
        <w:tc>
          <w:tcPr>
            <w:tcW w:w="1876" w:type="pct"/>
          </w:tcPr>
          <w:p w14:paraId="70A7A8C7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91" w:type="pct"/>
            <w:gridSpan w:val="3"/>
          </w:tcPr>
          <w:p w14:paraId="6B02D253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664BBA0E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pct"/>
            <w:gridSpan w:val="3"/>
          </w:tcPr>
          <w:p w14:paraId="022D8754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036B" w:rsidRPr="00C1266B" w14:paraId="386B46B5" w14:textId="77777777" w:rsidTr="00EB09FA">
        <w:trPr>
          <w:tblHeader/>
        </w:trPr>
        <w:tc>
          <w:tcPr>
            <w:tcW w:w="1876" w:type="pct"/>
          </w:tcPr>
          <w:p w14:paraId="3D552076" w14:textId="77777777" w:rsidR="006513C9" w:rsidRPr="00C1266B" w:rsidRDefault="006513C9" w:rsidP="00651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05CB19B9" w14:textId="77777777" w:rsidR="006513C9" w:rsidRPr="00C1266B" w:rsidRDefault="004B340D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5BA6934A" w14:textId="77777777" w:rsidR="006513C9" w:rsidRPr="00C1266B" w:rsidRDefault="006513C9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206D69DB" w14:textId="77777777" w:rsidR="006513C9" w:rsidRPr="00C1266B" w:rsidRDefault="004B340D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2082C696" w14:textId="77777777" w:rsidR="006513C9" w:rsidRPr="00C1266B" w:rsidRDefault="006513C9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54091BAB" w14:textId="77777777" w:rsidR="006513C9" w:rsidRPr="00C1266B" w:rsidRDefault="004B340D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7C774B48" w14:textId="77777777" w:rsidR="006513C9" w:rsidRPr="00C1266B" w:rsidRDefault="006513C9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78FF309" w14:textId="77777777" w:rsidR="006513C9" w:rsidRPr="00C1266B" w:rsidRDefault="004B340D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513C9" w:rsidRPr="00C1266B" w14:paraId="0641930E" w14:textId="77777777" w:rsidTr="00EB09FA">
        <w:trPr>
          <w:tblHeader/>
        </w:trPr>
        <w:tc>
          <w:tcPr>
            <w:tcW w:w="1876" w:type="pct"/>
          </w:tcPr>
          <w:p w14:paraId="06846E91" w14:textId="77777777" w:rsidR="006513C9" w:rsidRPr="00C1266B" w:rsidRDefault="006513C9" w:rsidP="00651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24" w:type="pct"/>
            <w:gridSpan w:val="7"/>
          </w:tcPr>
          <w:p w14:paraId="219257DE" w14:textId="77777777" w:rsidR="006513C9" w:rsidRPr="00C1266B" w:rsidRDefault="006513C9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36B" w:rsidRPr="009D06D4" w14:paraId="5F440D90" w14:textId="77777777" w:rsidTr="00EB09FA">
        <w:trPr>
          <w:tblHeader/>
        </w:trPr>
        <w:tc>
          <w:tcPr>
            <w:tcW w:w="1876" w:type="pct"/>
          </w:tcPr>
          <w:p w14:paraId="1CB3246E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76" w:type="pct"/>
          </w:tcPr>
          <w:p w14:paraId="1F89471C" w14:textId="52F893C9" w:rsidR="004B340D" w:rsidRPr="009D06D4" w:rsidRDefault="00EB09FA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B09FA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144" w:type="pct"/>
          </w:tcPr>
          <w:p w14:paraId="7079CB05" w14:textId="77777777" w:rsidR="004B340D" w:rsidRPr="009D06D4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0B6E7475" w14:textId="77777777" w:rsidR="004B340D" w:rsidRPr="009D06D4" w:rsidRDefault="004B340D" w:rsidP="00DB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144" w:type="pct"/>
          </w:tcPr>
          <w:p w14:paraId="277666E0" w14:textId="77777777" w:rsidR="004B340D" w:rsidRPr="009D06D4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045565F6" w14:textId="3F1D021B" w:rsidR="004B340D" w:rsidRPr="009D06D4" w:rsidRDefault="00843678" w:rsidP="0007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678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143" w:type="pct"/>
          </w:tcPr>
          <w:p w14:paraId="5B3545E3" w14:textId="77777777" w:rsidR="004B340D" w:rsidRPr="009D06D4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25C70629" w14:textId="77777777" w:rsidR="004B340D" w:rsidRPr="009D06D4" w:rsidRDefault="004B340D" w:rsidP="0007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389</w:t>
            </w:r>
          </w:p>
        </w:tc>
      </w:tr>
      <w:tr w:rsidR="00EB09FA" w:rsidRPr="009D06D4" w14:paraId="3CDF86B4" w14:textId="77777777" w:rsidTr="00EB09FA">
        <w:trPr>
          <w:tblHeader/>
        </w:trPr>
        <w:tc>
          <w:tcPr>
            <w:tcW w:w="1876" w:type="pct"/>
          </w:tcPr>
          <w:p w14:paraId="50C92FC4" w14:textId="77777777" w:rsidR="00EB09FA" w:rsidRPr="009D06D4" w:rsidRDefault="00EB09FA" w:rsidP="00EB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6" w:type="pct"/>
          </w:tcPr>
          <w:p w14:paraId="513A65F7" w14:textId="22549C67" w:rsidR="00EB09FA" w:rsidRPr="009D06D4" w:rsidRDefault="00EB09FA" w:rsidP="00EB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866A6EC" w14:textId="77777777" w:rsidR="00EB09FA" w:rsidRPr="009D06D4" w:rsidRDefault="00EB09FA" w:rsidP="00EB0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251E7EAF" w14:textId="77777777" w:rsidR="00EB09FA" w:rsidRPr="009D06D4" w:rsidRDefault="00EB09FA" w:rsidP="00EB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EEB5F9" w14:textId="77777777" w:rsidR="00EB09FA" w:rsidRPr="009D06D4" w:rsidRDefault="00EB09FA" w:rsidP="00EB0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69C7E659" w14:textId="4DC97EE3" w:rsidR="00EB09FA" w:rsidRPr="009D06D4" w:rsidRDefault="00EB09FA" w:rsidP="00EB0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4DCDCD1" w14:textId="77777777" w:rsidR="00EB09FA" w:rsidRPr="009D06D4" w:rsidRDefault="00EB09FA" w:rsidP="00EB0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18101AC4" w14:textId="77777777" w:rsidR="00EB09FA" w:rsidRPr="009D06D4" w:rsidRDefault="00EB09FA" w:rsidP="0007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1036B" w:rsidRPr="009D06D4" w14:paraId="4EB62CCC" w14:textId="77777777" w:rsidTr="00EB09FA">
        <w:trPr>
          <w:tblHeader/>
        </w:trPr>
        <w:tc>
          <w:tcPr>
            <w:tcW w:w="1876" w:type="pct"/>
          </w:tcPr>
          <w:p w14:paraId="663F7564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6" w:type="pct"/>
          </w:tcPr>
          <w:p w14:paraId="2B875A8A" w14:textId="46DCDE9A" w:rsidR="004B340D" w:rsidRPr="009D06D4" w:rsidRDefault="00EB09FA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B09FA">
              <w:rPr>
                <w:rFonts w:ascii="Angsana New" w:hAnsi="Angsana New"/>
                <w:sz w:val="30"/>
                <w:szCs w:val="30"/>
              </w:rPr>
              <w:t>290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B09FA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144" w:type="pct"/>
          </w:tcPr>
          <w:p w14:paraId="02A9387A" w14:textId="77777777" w:rsidR="004B340D" w:rsidRPr="009D06D4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30E859B7" w14:textId="77777777" w:rsidR="004B340D" w:rsidRPr="009D06D4" w:rsidRDefault="004B340D" w:rsidP="00DB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288,942</w:t>
            </w:r>
          </w:p>
        </w:tc>
        <w:tc>
          <w:tcPr>
            <w:tcW w:w="144" w:type="pct"/>
          </w:tcPr>
          <w:p w14:paraId="5CC6A091" w14:textId="77777777" w:rsidR="004B340D" w:rsidRPr="009D06D4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4B0AB869" w14:textId="4CE23E6E" w:rsidR="004B340D" w:rsidRPr="009D06D4" w:rsidRDefault="00843678" w:rsidP="0007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678">
              <w:rPr>
                <w:rFonts w:ascii="Angsana New" w:hAnsi="Angsana New"/>
                <w:sz w:val="30"/>
                <w:szCs w:val="30"/>
              </w:rPr>
              <w:t>282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3678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143" w:type="pct"/>
          </w:tcPr>
          <w:p w14:paraId="755176E6" w14:textId="77777777" w:rsidR="004B340D" w:rsidRPr="009D06D4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14B3ED4" w14:textId="77777777" w:rsidR="004B340D" w:rsidRPr="009D06D4" w:rsidRDefault="004B340D" w:rsidP="0007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283,741</w:t>
            </w:r>
          </w:p>
        </w:tc>
      </w:tr>
      <w:tr w:rsidR="0031036B" w:rsidRPr="009D06D4" w14:paraId="18A1C5BF" w14:textId="77777777" w:rsidTr="00EB09FA">
        <w:trPr>
          <w:tblHeader/>
        </w:trPr>
        <w:tc>
          <w:tcPr>
            <w:tcW w:w="1876" w:type="pct"/>
          </w:tcPr>
          <w:p w14:paraId="3DE16986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0B9A043D" w14:textId="6B643D53" w:rsidR="004B340D" w:rsidRPr="009D06D4" w:rsidRDefault="00EB09FA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9FA">
              <w:rPr>
                <w:rFonts w:ascii="Angsana New" w:hAnsi="Angsana New"/>
                <w:b/>
                <w:bCs/>
                <w:sz w:val="30"/>
                <w:szCs w:val="30"/>
              </w:rPr>
              <w:t>291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B09FA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44" w:type="pct"/>
          </w:tcPr>
          <w:p w14:paraId="2EA1415F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7B55AF9A" w14:textId="77777777" w:rsidR="004B340D" w:rsidRPr="009D06D4" w:rsidRDefault="004B340D" w:rsidP="00DB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6D4">
              <w:rPr>
                <w:rFonts w:ascii="Angsana New" w:hAnsi="Angsana New"/>
                <w:b/>
                <w:bCs/>
                <w:sz w:val="30"/>
                <w:szCs w:val="30"/>
              </w:rPr>
              <w:t>289,331</w:t>
            </w:r>
          </w:p>
        </w:tc>
        <w:tc>
          <w:tcPr>
            <w:tcW w:w="144" w:type="pct"/>
          </w:tcPr>
          <w:p w14:paraId="213E9BD6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79ED2200" w14:textId="2094667E" w:rsidR="004B340D" w:rsidRPr="009D06D4" w:rsidRDefault="00EB09FA" w:rsidP="0007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EB09FA">
              <w:rPr>
                <w:rFonts w:ascii="Angsana New" w:hAnsi="Angsana New"/>
                <w:b/>
                <w:sz w:val="30"/>
                <w:szCs w:val="30"/>
              </w:rPr>
              <w:t>282</w:t>
            </w:r>
            <w:r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EB09FA">
              <w:rPr>
                <w:rFonts w:ascii="Angsana New" w:hAnsi="Angsana New"/>
                <w:b/>
                <w:sz w:val="30"/>
                <w:szCs w:val="30"/>
              </w:rPr>
              <w:t>929</w:t>
            </w:r>
          </w:p>
        </w:tc>
        <w:tc>
          <w:tcPr>
            <w:tcW w:w="143" w:type="pct"/>
          </w:tcPr>
          <w:p w14:paraId="193E6239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094AE0E1" w14:textId="77777777" w:rsidR="004B340D" w:rsidRPr="009D06D4" w:rsidRDefault="004B340D" w:rsidP="0007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9D06D4">
              <w:rPr>
                <w:rFonts w:ascii="Angsana New" w:hAnsi="Angsana New"/>
                <w:b/>
                <w:sz w:val="30"/>
                <w:szCs w:val="30"/>
              </w:rPr>
              <w:t>284,133</w:t>
            </w:r>
          </w:p>
        </w:tc>
      </w:tr>
    </w:tbl>
    <w:p w14:paraId="112BF819" w14:textId="77777777" w:rsidR="00ED0F7F" w:rsidRPr="009D06D4" w:rsidRDefault="00ED0F7F" w:rsidP="00BC34B5">
      <w:pPr>
        <w:spacing w:line="240" w:lineRule="auto"/>
        <w:rPr>
          <w:rFonts w:ascii="Angsana New" w:hAnsi="Angsana New"/>
          <w:sz w:val="30"/>
          <w:szCs w:val="30"/>
        </w:rPr>
      </w:pPr>
    </w:p>
    <w:p w14:paraId="5ED9840A" w14:textId="77777777" w:rsidR="00674D4E" w:rsidRPr="009D06D4" w:rsidRDefault="00674D4E" w:rsidP="00BC34B5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1"/>
        <w:gridCol w:w="1262"/>
        <w:gridCol w:w="266"/>
        <w:gridCol w:w="1264"/>
        <w:gridCol w:w="271"/>
        <w:gridCol w:w="1262"/>
        <w:gridCol w:w="270"/>
        <w:gridCol w:w="1254"/>
      </w:tblGrid>
      <w:tr w:rsidR="00E64F07" w:rsidRPr="009D06D4" w14:paraId="4FF38288" w14:textId="77777777" w:rsidTr="0031036B">
        <w:trPr>
          <w:tblHeader/>
        </w:trPr>
        <w:tc>
          <w:tcPr>
            <w:tcW w:w="1876" w:type="pct"/>
          </w:tcPr>
          <w:p w14:paraId="59AB4CDF" w14:textId="77777777" w:rsidR="00E64F07" w:rsidRPr="009D06D4" w:rsidRDefault="00ED0F7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6D4">
              <w:rPr>
                <w:rFonts w:ascii="Angsana New" w:hAnsi="Angsana New"/>
              </w:rPr>
              <w:br w:type="page"/>
            </w:r>
            <w:r w:rsidR="0037735F" w:rsidRPr="009D06D4">
              <w:rPr>
                <w:rFonts w:ascii="Angsana New" w:hAnsi="Angsana New"/>
                <w:sz w:val="30"/>
                <w:szCs w:val="30"/>
              </w:rPr>
              <w:br w:type="page"/>
            </w:r>
            <w:r w:rsidR="00164E8C" w:rsidRPr="009D06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90" w:type="pct"/>
            <w:gridSpan w:val="3"/>
          </w:tcPr>
          <w:p w14:paraId="1BB0EDAB" w14:textId="77777777" w:rsidR="00E64F07" w:rsidRPr="009D06D4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6D9A66C0" w14:textId="77777777" w:rsidR="00E64F07" w:rsidRPr="009D06D4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pct"/>
            <w:gridSpan w:val="3"/>
          </w:tcPr>
          <w:p w14:paraId="5764C557" w14:textId="77777777" w:rsidR="00E64F07" w:rsidRPr="009D06D4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036B" w:rsidRPr="009D06D4" w14:paraId="4138739C" w14:textId="77777777" w:rsidTr="0031036B">
        <w:trPr>
          <w:tblHeader/>
        </w:trPr>
        <w:tc>
          <w:tcPr>
            <w:tcW w:w="1876" w:type="pct"/>
          </w:tcPr>
          <w:p w14:paraId="4BE372C6" w14:textId="77777777" w:rsidR="006513C9" w:rsidRPr="009D06D4" w:rsidRDefault="006513C9" w:rsidP="00651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6FB6E7D3" w14:textId="77777777" w:rsidR="006513C9" w:rsidRPr="009D06D4" w:rsidRDefault="004B340D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56E877F2" w14:textId="77777777" w:rsidR="006513C9" w:rsidRPr="009D06D4" w:rsidRDefault="006513C9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2F4E6724" w14:textId="77777777" w:rsidR="006513C9" w:rsidRPr="009D06D4" w:rsidRDefault="004B340D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6DD79CF4" w14:textId="77777777" w:rsidR="006513C9" w:rsidRPr="009D06D4" w:rsidRDefault="006513C9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3AD246C" w14:textId="77777777" w:rsidR="006513C9" w:rsidRPr="009D06D4" w:rsidRDefault="004B340D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245AE661" w14:textId="77777777" w:rsidR="006513C9" w:rsidRPr="009D06D4" w:rsidRDefault="006513C9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E44D1FB" w14:textId="77777777" w:rsidR="006513C9" w:rsidRPr="009D06D4" w:rsidRDefault="004B340D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25489" w:rsidRPr="00C1266B" w14:paraId="115F09E5" w14:textId="77777777" w:rsidTr="0031036B">
        <w:trPr>
          <w:tblHeader/>
        </w:trPr>
        <w:tc>
          <w:tcPr>
            <w:tcW w:w="1876" w:type="pct"/>
          </w:tcPr>
          <w:p w14:paraId="2DB7F0F4" w14:textId="77777777" w:rsidR="00125489" w:rsidRPr="009D06D4" w:rsidRDefault="00125489" w:rsidP="00125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24" w:type="pct"/>
            <w:gridSpan w:val="7"/>
          </w:tcPr>
          <w:p w14:paraId="04A38CD9" w14:textId="77777777" w:rsidR="00125489" w:rsidRPr="00C1266B" w:rsidRDefault="00125489" w:rsidP="0012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06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36B" w:rsidRPr="00C1266B" w14:paraId="1F4D6414" w14:textId="77777777" w:rsidTr="0031036B">
        <w:tc>
          <w:tcPr>
            <w:tcW w:w="1876" w:type="pct"/>
          </w:tcPr>
          <w:p w14:paraId="060B5E5A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7D2F5318" w14:textId="0B0D9E4B" w:rsidR="004B340D" w:rsidRPr="00C1266B" w:rsidRDefault="00807A8A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93CCF6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102ABBFB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27A5204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39A94862" w14:textId="16F54E25" w:rsidR="004B340D" w:rsidRPr="00C1266B" w:rsidRDefault="00763ABB" w:rsidP="0007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3ABB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63ABB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144" w:type="pct"/>
          </w:tcPr>
          <w:p w14:paraId="2E4AA4C7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00A04395" w14:textId="77777777" w:rsidR="004B340D" w:rsidRPr="00C1266B" w:rsidRDefault="004B340D" w:rsidP="0007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7603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7603">
              <w:rPr>
                <w:rFonts w:ascii="Angsana New" w:hAnsi="Angsana New"/>
                <w:sz w:val="30"/>
                <w:szCs w:val="30"/>
              </w:rPr>
              <w:t>774</w:t>
            </w:r>
          </w:p>
        </w:tc>
      </w:tr>
      <w:tr w:rsidR="0031036B" w:rsidRPr="00C1266B" w14:paraId="2B64BD0B" w14:textId="77777777" w:rsidTr="0031036B">
        <w:tc>
          <w:tcPr>
            <w:tcW w:w="1876" w:type="pct"/>
          </w:tcPr>
          <w:p w14:paraId="7705088A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4" w:type="pct"/>
          </w:tcPr>
          <w:p w14:paraId="17258119" w14:textId="67282B2F" w:rsidR="004B340D" w:rsidRPr="00C1266B" w:rsidRDefault="00807A8A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07A8A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142" w:type="pct"/>
          </w:tcPr>
          <w:p w14:paraId="14D6479E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7B864054" w14:textId="77777777" w:rsidR="004B340D" w:rsidRPr="00C1266B" w:rsidRDefault="004B340D" w:rsidP="00DB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31C01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1C01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145" w:type="pct"/>
          </w:tcPr>
          <w:p w14:paraId="685EBEBD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15C84BFA" w14:textId="32290E6A" w:rsidR="004B340D" w:rsidRPr="00C1266B" w:rsidRDefault="00763ABB" w:rsidP="0007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3ABB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144" w:type="pct"/>
          </w:tcPr>
          <w:p w14:paraId="40177E34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60515633" w14:textId="77777777" w:rsidR="004B340D" w:rsidRPr="00C1266B" w:rsidRDefault="004B340D" w:rsidP="0007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7603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7603">
              <w:rPr>
                <w:rFonts w:ascii="Angsana New" w:hAnsi="Angsana New"/>
                <w:sz w:val="30"/>
                <w:szCs w:val="30"/>
              </w:rPr>
              <w:t>176</w:t>
            </w:r>
          </w:p>
        </w:tc>
      </w:tr>
      <w:tr w:rsidR="0031036B" w:rsidRPr="00C1266B" w14:paraId="19F722A3" w14:textId="77777777" w:rsidTr="0031036B">
        <w:tc>
          <w:tcPr>
            <w:tcW w:w="1876" w:type="pct"/>
          </w:tcPr>
          <w:p w14:paraId="52B512A8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</w:tcPr>
          <w:p w14:paraId="079991B3" w14:textId="15D848A0" w:rsidR="004B340D" w:rsidRPr="00C1266B" w:rsidRDefault="00807A8A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07A8A">
              <w:rPr>
                <w:rFonts w:ascii="Angsana New" w:hAnsi="Angsana New"/>
                <w:sz w:val="30"/>
                <w:szCs w:val="30"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07A8A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142" w:type="pct"/>
          </w:tcPr>
          <w:p w14:paraId="29772B43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5BC37BC2" w14:textId="77777777" w:rsidR="004B340D" w:rsidRPr="00C1266B" w:rsidRDefault="004B340D" w:rsidP="00DB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31C01">
              <w:rPr>
                <w:rFonts w:ascii="Angsana New" w:hAnsi="Angsana New"/>
                <w:sz w:val="30"/>
                <w:szCs w:val="30"/>
              </w:rPr>
              <w:t>115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1C01"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145" w:type="pct"/>
          </w:tcPr>
          <w:p w14:paraId="756FBA2F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A468ED0" w14:textId="4B2D2DEC" w:rsidR="004B340D" w:rsidRPr="00C1266B" w:rsidRDefault="00763ABB" w:rsidP="0007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3ABB">
              <w:rPr>
                <w:rFonts w:ascii="Angsana New" w:hAnsi="Angsana New"/>
                <w:sz w:val="30"/>
                <w:szCs w:val="30"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63ABB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144" w:type="pct"/>
          </w:tcPr>
          <w:p w14:paraId="5FE1B793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714C5F76" w14:textId="77777777" w:rsidR="004B340D" w:rsidRPr="00C1266B" w:rsidRDefault="004B340D" w:rsidP="0007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7603">
              <w:rPr>
                <w:rFonts w:ascii="Angsana New" w:hAnsi="Angsana New"/>
                <w:sz w:val="30"/>
                <w:szCs w:val="30"/>
              </w:rPr>
              <w:t>115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7603">
              <w:rPr>
                <w:rFonts w:ascii="Angsana New" w:hAnsi="Angsana New"/>
                <w:sz w:val="30"/>
                <w:szCs w:val="30"/>
              </w:rPr>
              <w:t>469</w:t>
            </w:r>
          </w:p>
        </w:tc>
      </w:tr>
      <w:tr w:rsidR="0031036B" w:rsidRPr="00C1266B" w14:paraId="189D2389" w14:textId="77777777" w:rsidTr="0031036B">
        <w:tc>
          <w:tcPr>
            <w:tcW w:w="1876" w:type="pct"/>
          </w:tcPr>
          <w:p w14:paraId="38F888ED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31A9D167" w14:textId="7AEE236C" w:rsidR="004B340D" w:rsidRPr="00C1266B" w:rsidRDefault="00807A8A" w:rsidP="00DB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7A8A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7A8A">
              <w:rPr>
                <w:rFonts w:ascii="Angsana New" w:hAnsi="Angsana New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142" w:type="pct"/>
          </w:tcPr>
          <w:p w14:paraId="5AD32612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71686F95" w14:textId="77777777" w:rsidR="004B340D" w:rsidRPr="00C1266B" w:rsidRDefault="004B340D" w:rsidP="00DB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C01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1C01">
              <w:rPr>
                <w:rFonts w:ascii="Angsana New" w:hAnsi="Angsana New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145" w:type="pct"/>
          </w:tcPr>
          <w:p w14:paraId="4E8D884F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6B32F2B" w14:textId="6E07170F" w:rsidR="004B340D" w:rsidRPr="00C1266B" w:rsidRDefault="00763ABB" w:rsidP="0007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3ABB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3ABB">
              <w:rPr>
                <w:rFonts w:ascii="Angsana New" w:hAnsi="Angsana New"/>
                <w:b/>
                <w:bCs/>
                <w:sz w:val="30"/>
                <w:szCs w:val="30"/>
              </w:rPr>
              <w:t>312</w:t>
            </w:r>
          </w:p>
        </w:tc>
        <w:tc>
          <w:tcPr>
            <w:tcW w:w="144" w:type="pct"/>
          </w:tcPr>
          <w:p w14:paraId="432550C0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09979E36" w14:textId="77777777" w:rsidR="004B340D" w:rsidRPr="00C1266B" w:rsidRDefault="004B340D" w:rsidP="0007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7603">
              <w:rPr>
                <w:rFonts w:ascii="Angsana New" w:hAnsi="Angsana New"/>
                <w:b/>
                <w:bCs/>
                <w:sz w:val="30"/>
                <w:szCs w:val="30"/>
              </w:rPr>
              <w:t>196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E7603">
              <w:rPr>
                <w:rFonts w:ascii="Angsana New" w:hAnsi="Angsana New"/>
                <w:b/>
                <w:bCs/>
                <w:sz w:val="30"/>
                <w:szCs w:val="30"/>
              </w:rPr>
              <w:t>419</w:t>
            </w:r>
          </w:p>
        </w:tc>
      </w:tr>
    </w:tbl>
    <w:p w14:paraId="5F68EECC" w14:textId="77777777" w:rsidR="003636E1" w:rsidRPr="00C1266B" w:rsidRDefault="003636E1" w:rsidP="003636E1">
      <w:pPr>
        <w:spacing w:line="240" w:lineRule="auto"/>
        <w:rPr>
          <w:sz w:val="2"/>
          <w:szCs w:val="2"/>
        </w:rPr>
      </w:pPr>
      <w:r w:rsidRPr="00C1266B"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96"/>
        <w:gridCol w:w="1233"/>
        <w:gridCol w:w="1170"/>
        <w:gridCol w:w="990"/>
        <w:gridCol w:w="285"/>
        <w:gridCol w:w="994"/>
        <w:gridCol w:w="285"/>
        <w:gridCol w:w="1026"/>
        <w:gridCol w:w="238"/>
        <w:gridCol w:w="1043"/>
      </w:tblGrid>
      <w:tr w:rsidR="009A5556" w:rsidRPr="00C1266B" w14:paraId="32E6594B" w14:textId="77777777" w:rsidTr="0031036B">
        <w:trPr>
          <w:tblHeader/>
        </w:trPr>
        <w:tc>
          <w:tcPr>
            <w:tcW w:w="1120" w:type="pct"/>
          </w:tcPr>
          <w:p w14:paraId="579DF282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C1266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284" w:type="pct"/>
            <w:gridSpan w:val="2"/>
          </w:tcPr>
          <w:p w14:paraId="616D3C5E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12" w:type="pct"/>
            <w:gridSpan w:val="3"/>
          </w:tcPr>
          <w:p w14:paraId="36B1C581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2" w:type="pct"/>
          </w:tcPr>
          <w:p w14:paraId="5CF2BA28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pct"/>
            <w:gridSpan w:val="3"/>
          </w:tcPr>
          <w:p w14:paraId="66DC77A1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01F8" w:rsidRPr="00C1266B" w14:paraId="384ECC6E" w14:textId="77777777" w:rsidTr="0031036B">
        <w:trPr>
          <w:tblHeader/>
        </w:trPr>
        <w:tc>
          <w:tcPr>
            <w:tcW w:w="1120" w:type="pct"/>
          </w:tcPr>
          <w:p w14:paraId="49FC6B1C" w14:textId="77777777" w:rsidR="006513C9" w:rsidRPr="00C1266B" w:rsidRDefault="006513C9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</w:tcPr>
          <w:p w14:paraId="73A5FB58" w14:textId="77777777" w:rsidR="006513C9" w:rsidRPr="00C1266B" w:rsidRDefault="004B340D" w:rsidP="00651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25" w:type="pct"/>
          </w:tcPr>
          <w:p w14:paraId="41A84792" w14:textId="77777777" w:rsidR="006513C9" w:rsidRPr="00C1266B" w:rsidRDefault="004B340D" w:rsidP="00651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29" w:type="pct"/>
          </w:tcPr>
          <w:p w14:paraId="6FCE7564" w14:textId="77777777" w:rsidR="006513C9" w:rsidRPr="00C1266B" w:rsidRDefault="004B340D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2" w:type="pct"/>
          </w:tcPr>
          <w:p w14:paraId="5E7A76DC" w14:textId="77777777" w:rsidR="006513C9" w:rsidRPr="00C1266B" w:rsidRDefault="006513C9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B2EC7BE" w14:textId="77777777" w:rsidR="006513C9" w:rsidRPr="00C1266B" w:rsidRDefault="004B340D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2" w:type="pct"/>
          </w:tcPr>
          <w:p w14:paraId="6CB17420" w14:textId="77777777" w:rsidR="006513C9" w:rsidRPr="00C1266B" w:rsidRDefault="006513C9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6EC0E0FD" w14:textId="77777777" w:rsidR="006513C9" w:rsidRPr="00C1266B" w:rsidRDefault="004B340D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14:paraId="7884435E" w14:textId="77777777" w:rsidR="006513C9" w:rsidRPr="00C1266B" w:rsidRDefault="006513C9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051957ED" w14:textId="77777777" w:rsidR="006513C9" w:rsidRPr="00C1266B" w:rsidRDefault="004B340D" w:rsidP="0065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C4FD1" w:rsidRPr="00C1266B" w14:paraId="13C26174" w14:textId="77777777" w:rsidTr="0031036B">
        <w:trPr>
          <w:tblHeader/>
        </w:trPr>
        <w:tc>
          <w:tcPr>
            <w:tcW w:w="1120" w:type="pct"/>
          </w:tcPr>
          <w:p w14:paraId="42056DAE" w14:textId="77777777" w:rsidR="008C4FD1" w:rsidRPr="00C1266B" w:rsidRDefault="008C4FD1" w:rsidP="008C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pct"/>
            <w:gridSpan w:val="2"/>
          </w:tcPr>
          <w:p w14:paraId="654D7E41" w14:textId="77777777" w:rsidR="008C4FD1" w:rsidRPr="00C1266B" w:rsidRDefault="008C4FD1" w:rsidP="008C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97" w:type="pct"/>
            <w:gridSpan w:val="7"/>
          </w:tcPr>
          <w:p w14:paraId="68F17FD8" w14:textId="77777777" w:rsidR="008C4FD1" w:rsidRPr="00C1266B" w:rsidRDefault="008C4FD1" w:rsidP="008C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01F8" w:rsidRPr="00C1266B" w14:paraId="578A7EC9" w14:textId="77777777" w:rsidTr="0031036B">
        <w:tc>
          <w:tcPr>
            <w:tcW w:w="1120" w:type="pct"/>
          </w:tcPr>
          <w:p w14:paraId="23216CC5" w14:textId="77777777" w:rsidR="008C4FD1" w:rsidRPr="00C1266B" w:rsidRDefault="008C4FD1" w:rsidP="008C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59" w:type="pct"/>
          </w:tcPr>
          <w:p w14:paraId="54567BEF" w14:textId="77777777" w:rsidR="008C4FD1" w:rsidRPr="00C1266B" w:rsidRDefault="008C4FD1" w:rsidP="008C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14DD6CC6" w14:textId="77777777" w:rsidR="008C4FD1" w:rsidRPr="00C1266B" w:rsidRDefault="008C4FD1" w:rsidP="008C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</w:tcPr>
          <w:p w14:paraId="0DA29F74" w14:textId="77777777" w:rsidR="008C4FD1" w:rsidRPr="00C1266B" w:rsidRDefault="008C4FD1" w:rsidP="008C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32CBEF78" w14:textId="77777777" w:rsidR="008C4FD1" w:rsidRPr="00C1266B" w:rsidRDefault="008C4FD1" w:rsidP="008C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4AEAFA0" w14:textId="77777777" w:rsidR="008C4FD1" w:rsidRPr="00C1266B" w:rsidRDefault="008C4FD1" w:rsidP="008C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4C946F95" w14:textId="77777777" w:rsidR="008C4FD1" w:rsidRPr="00C1266B" w:rsidRDefault="008C4FD1" w:rsidP="008C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75897487" w14:textId="77777777" w:rsidR="008C4FD1" w:rsidRPr="00C1266B" w:rsidRDefault="008C4FD1" w:rsidP="008C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548513C" w14:textId="77777777" w:rsidR="008C4FD1" w:rsidRPr="00C1266B" w:rsidRDefault="008C4FD1" w:rsidP="008C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32613DBE" w14:textId="77777777" w:rsidR="008C4FD1" w:rsidRPr="00C1266B" w:rsidRDefault="008C4FD1" w:rsidP="008C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340D" w:rsidRPr="00C1266B" w14:paraId="6BB0DF37" w14:textId="77777777" w:rsidTr="0031036B">
        <w:tc>
          <w:tcPr>
            <w:tcW w:w="1120" w:type="pct"/>
          </w:tcPr>
          <w:p w14:paraId="772EB9E9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9" w:type="pct"/>
          </w:tcPr>
          <w:p w14:paraId="569F1821" w14:textId="587B68CC" w:rsidR="004B340D" w:rsidRPr="009D06D4" w:rsidRDefault="005B79E6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3.10</w:t>
            </w:r>
          </w:p>
        </w:tc>
        <w:tc>
          <w:tcPr>
            <w:tcW w:w="625" w:type="pct"/>
          </w:tcPr>
          <w:p w14:paraId="306D86D3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5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3.10</w:t>
            </w:r>
          </w:p>
        </w:tc>
        <w:tc>
          <w:tcPr>
            <w:tcW w:w="529" w:type="pct"/>
          </w:tcPr>
          <w:p w14:paraId="74DA2883" w14:textId="117038BF" w:rsidR="004B340D" w:rsidRPr="00C1266B" w:rsidRDefault="005B79E6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70511DF3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2F6F6EC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076BC17C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BEA6E5D" w14:textId="651E2C59" w:rsidR="004B340D" w:rsidRPr="00C1266B" w:rsidRDefault="005B79E6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125,000</w:t>
            </w:r>
          </w:p>
        </w:tc>
        <w:tc>
          <w:tcPr>
            <w:tcW w:w="127" w:type="pct"/>
          </w:tcPr>
          <w:p w14:paraId="7B98C816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2F41002F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125,000</w:t>
            </w:r>
          </w:p>
        </w:tc>
      </w:tr>
      <w:tr w:rsidR="004B340D" w:rsidRPr="00C1266B" w14:paraId="57BC01CE" w14:textId="77777777" w:rsidTr="0031036B">
        <w:tc>
          <w:tcPr>
            <w:tcW w:w="1120" w:type="pct"/>
          </w:tcPr>
          <w:p w14:paraId="7B704081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59" w:type="pct"/>
          </w:tcPr>
          <w:p w14:paraId="1C679B10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4DB47493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</w:tcPr>
          <w:p w14:paraId="1EE91B59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6FCAE70B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60E764C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03DD31A2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57C5B62B" w14:textId="4D4AA4EF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6EA70CD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7AF658DD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340D" w:rsidRPr="00C1266B" w14:paraId="5E76880F" w14:textId="77777777" w:rsidTr="0031036B">
        <w:tc>
          <w:tcPr>
            <w:tcW w:w="1120" w:type="pct"/>
          </w:tcPr>
          <w:p w14:paraId="629E2ED9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9" w:type="pct"/>
            <w:shd w:val="clear" w:color="auto" w:fill="auto"/>
          </w:tcPr>
          <w:p w14:paraId="69783410" w14:textId="14295603" w:rsidR="004B340D" w:rsidRPr="009D06D4" w:rsidRDefault="005B79E6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2.75 </w:t>
            </w:r>
            <w:r w:rsidR="001B7D1C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3.85</w:t>
            </w:r>
          </w:p>
        </w:tc>
        <w:tc>
          <w:tcPr>
            <w:tcW w:w="625" w:type="pct"/>
          </w:tcPr>
          <w:p w14:paraId="437245F8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3.85 - 4.05</w:t>
            </w: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11F3141D" w14:textId="1097A86C" w:rsidR="004B340D" w:rsidRPr="00C1266B" w:rsidRDefault="005B79E6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52" w:type="pct"/>
          </w:tcPr>
          <w:p w14:paraId="355747EB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706EE2BA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52" w:type="pct"/>
          </w:tcPr>
          <w:p w14:paraId="68FCEA09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49AB4DD6" w14:textId="03AB4FE6" w:rsidR="004B340D" w:rsidRPr="00C1266B" w:rsidRDefault="005B79E6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27" w:type="pct"/>
          </w:tcPr>
          <w:p w14:paraId="4BD5DA2A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661F6BC6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4B340D" w:rsidRPr="00C1266B" w14:paraId="7468EF20" w14:textId="77777777" w:rsidTr="0031036B">
        <w:tc>
          <w:tcPr>
            <w:tcW w:w="1120" w:type="pct"/>
          </w:tcPr>
          <w:p w14:paraId="044E8E54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9" w:type="pct"/>
          </w:tcPr>
          <w:p w14:paraId="54B6EF0D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8FDAAF4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06941555" w14:textId="44ADE23C" w:rsidR="004B340D" w:rsidRPr="00C1266B" w:rsidRDefault="005B79E6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52" w:type="pct"/>
          </w:tcPr>
          <w:p w14:paraId="7A030450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60C9783B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52" w:type="pct"/>
          </w:tcPr>
          <w:p w14:paraId="2C166359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71EE2718" w14:textId="6ECD23DF" w:rsidR="004B340D" w:rsidRPr="00C1266B" w:rsidRDefault="005B79E6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128,000</w:t>
            </w:r>
          </w:p>
        </w:tc>
        <w:tc>
          <w:tcPr>
            <w:tcW w:w="127" w:type="pct"/>
          </w:tcPr>
          <w:p w14:paraId="585EB4C9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444A609B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</w:rPr>
              <w:t>128,000</w:t>
            </w:r>
          </w:p>
        </w:tc>
      </w:tr>
    </w:tbl>
    <w:p w14:paraId="78AA9023" w14:textId="77777777" w:rsidR="008F4E91" w:rsidRPr="00C1266B" w:rsidRDefault="008F4E91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268961C" w14:textId="77777777" w:rsidR="004420E8" w:rsidRPr="005C3273" w:rsidRDefault="005C3273" w:rsidP="00461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31036B">
        <w:rPr>
          <w:rFonts w:ascii="Angsana New" w:hAnsi="Angsana New"/>
          <w:sz w:val="30"/>
          <w:szCs w:val="30"/>
          <w:cs/>
        </w:rPr>
        <w:t>ไม่มีรายการเคลื่อนไหวของเงินให้กู้ยืมแก่กิจการที่เกี่ยวข้องกัน</w:t>
      </w:r>
      <w:r w:rsidR="00461B33" w:rsidRPr="0031036B">
        <w:rPr>
          <w:rFonts w:ascii="Angsana New" w:hAnsi="Angsana New"/>
          <w:sz w:val="30"/>
          <w:szCs w:val="30"/>
          <w:cs/>
        </w:rPr>
        <w:t>สำหรับแต่ละปีสิ้นสุดวันที่ 30 กันยายน</w:t>
      </w:r>
    </w:p>
    <w:p w14:paraId="415392B4" w14:textId="77777777" w:rsidR="00B37CA7" w:rsidRPr="00C1266B" w:rsidRDefault="00B37CA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03"/>
        <w:gridCol w:w="1264"/>
        <w:gridCol w:w="271"/>
        <w:gridCol w:w="1264"/>
        <w:gridCol w:w="236"/>
        <w:gridCol w:w="1294"/>
        <w:gridCol w:w="270"/>
        <w:gridCol w:w="1258"/>
      </w:tblGrid>
      <w:tr w:rsidR="0031036B" w:rsidRPr="00C1266B" w14:paraId="106D3EEF" w14:textId="77777777" w:rsidTr="0031036B">
        <w:tc>
          <w:tcPr>
            <w:tcW w:w="1872" w:type="pct"/>
          </w:tcPr>
          <w:p w14:paraId="3E2FD7C3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br w:type="page"/>
            </w: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95" w:type="pct"/>
            <w:gridSpan w:val="3"/>
          </w:tcPr>
          <w:p w14:paraId="4C751B8C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6" w:type="pct"/>
          </w:tcPr>
          <w:p w14:paraId="43AE9D2E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pct"/>
            <w:gridSpan w:val="3"/>
          </w:tcPr>
          <w:p w14:paraId="1CD0C6F4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036B" w:rsidRPr="00C1266B" w14:paraId="31337587" w14:textId="77777777" w:rsidTr="0031036B">
        <w:tc>
          <w:tcPr>
            <w:tcW w:w="1872" w:type="pct"/>
          </w:tcPr>
          <w:p w14:paraId="4A140475" w14:textId="77777777" w:rsidR="004E1229" w:rsidRPr="00C1266B" w:rsidRDefault="004E1229" w:rsidP="004E1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14:paraId="7CFBC7BB" w14:textId="77777777" w:rsidR="004E1229" w:rsidRPr="00C1266B" w:rsidRDefault="004B340D" w:rsidP="004E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622A38DB" w14:textId="77777777" w:rsidR="004E1229" w:rsidRPr="00C1266B" w:rsidRDefault="004E1229" w:rsidP="004E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08D4275E" w14:textId="77777777" w:rsidR="004E1229" w:rsidRPr="00C1266B" w:rsidRDefault="004B340D" w:rsidP="004E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4DF6F3A6" w14:textId="77777777" w:rsidR="004E1229" w:rsidRPr="00C1266B" w:rsidRDefault="004E1229" w:rsidP="004E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15EE117B" w14:textId="77777777" w:rsidR="004E1229" w:rsidRPr="00C1266B" w:rsidRDefault="004B340D" w:rsidP="004E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69215DEB" w14:textId="77777777" w:rsidR="004E1229" w:rsidRPr="00C1266B" w:rsidRDefault="004E1229" w:rsidP="004E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401CF017" w14:textId="77777777" w:rsidR="004E1229" w:rsidRPr="00C1266B" w:rsidRDefault="004B340D" w:rsidP="004E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C4FD1" w:rsidRPr="00C1266B" w14:paraId="14E3D689" w14:textId="77777777" w:rsidTr="0031036B">
        <w:tc>
          <w:tcPr>
            <w:tcW w:w="1872" w:type="pct"/>
          </w:tcPr>
          <w:p w14:paraId="1E308759" w14:textId="77777777" w:rsidR="008C4FD1" w:rsidRPr="00C1266B" w:rsidRDefault="008C4FD1" w:rsidP="008C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28" w:type="pct"/>
            <w:gridSpan w:val="7"/>
          </w:tcPr>
          <w:p w14:paraId="46C529DD" w14:textId="77777777" w:rsidR="008C4FD1" w:rsidRPr="00C1266B" w:rsidRDefault="008C4FD1" w:rsidP="008C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36B" w:rsidRPr="00C1266B" w14:paraId="517E0377" w14:textId="77777777" w:rsidTr="0031036B">
        <w:tc>
          <w:tcPr>
            <w:tcW w:w="1872" w:type="pct"/>
          </w:tcPr>
          <w:p w14:paraId="03A9F1AE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</w:tcPr>
          <w:p w14:paraId="29A9649F" w14:textId="5B8FDE8E" w:rsidR="004B340D" w:rsidRPr="00C1266B" w:rsidRDefault="000D18C9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285FB61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4909AD5A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34C2BDE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6C3B92C7" w14:textId="085F0F09" w:rsidR="004B340D" w:rsidRPr="00C1266B" w:rsidRDefault="000D18C9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446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088</w:t>
            </w:r>
          </w:p>
        </w:tc>
        <w:tc>
          <w:tcPr>
            <w:tcW w:w="144" w:type="pct"/>
          </w:tcPr>
          <w:p w14:paraId="447ABFCC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341CD757" w14:textId="77777777" w:rsidR="004B340D" w:rsidRPr="00C1266B" w:rsidRDefault="004B340D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  <w:r w:rsidRPr="00F37764">
              <w:rPr>
                <w:rFonts w:ascii="Angsana New" w:hAnsi="Angsana New"/>
                <w:sz w:val="30"/>
                <w:szCs w:val="30"/>
              </w:rPr>
              <w:t>432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37764">
              <w:rPr>
                <w:rFonts w:ascii="Angsana New" w:hAnsi="Angsana New"/>
                <w:sz w:val="30"/>
                <w:szCs w:val="30"/>
              </w:rPr>
              <w:t>855</w:t>
            </w:r>
          </w:p>
        </w:tc>
      </w:tr>
      <w:tr w:rsidR="0031036B" w:rsidRPr="00C1266B" w14:paraId="50A3C631" w14:textId="77777777" w:rsidTr="0031036B">
        <w:tc>
          <w:tcPr>
            <w:tcW w:w="1872" w:type="pct"/>
          </w:tcPr>
          <w:p w14:paraId="6A57C46B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5" w:type="pct"/>
          </w:tcPr>
          <w:p w14:paraId="4417350E" w14:textId="3959D6DC" w:rsidR="004B340D" w:rsidRPr="00C1266B" w:rsidRDefault="000D18C9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45" w:type="pct"/>
          </w:tcPr>
          <w:p w14:paraId="495B4169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4CE9457E" w14:textId="77777777" w:rsidR="004B340D" w:rsidRPr="00C1266B" w:rsidRDefault="004B340D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1C4F81">
              <w:rPr>
                <w:rFonts w:ascii="Angsana New" w:hAnsi="Angsana New"/>
                <w:sz w:val="30"/>
                <w:szCs w:val="30"/>
              </w:rPr>
              <w:t>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C4F81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2C1BBF47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3F85CBBA" w14:textId="1378C83C" w:rsidR="004B340D" w:rsidRPr="00C1266B" w:rsidRDefault="000D18C9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44" w:type="pct"/>
          </w:tcPr>
          <w:p w14:paraId="0AE57C9C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20EA1E94" w14:textId="77777777" w:rsidR="004B340D" w:rsidRPr="00C1266B" w:rsidRDefault="004B340D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  <w:r w:rsidRPr="00F37764">
              <w:rPr>
                <w:rFonts w:ascii="Angsana New" w:hAnsi="Angsana New"/>
                <w:sz w:val="30"/>
                <w:szCs w:val="30"/>
              </w:rPr>
              <w:t>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37764">
              <w:rPr>
                <w:rFonts w:ascii="Angsana New" w:hAnsi="Angsana New"/>
                <w:sz w:val="30"/>
                <w:szCs w:val="30"/>
              </w:rPr>
              <w:t>358</w:t>
            </w:r>
          </w:p>
        </w:tc>
      </w:tr>
      <w:tr w:rsidR="0031036B" w:rsidRPr="00C1266B" w14:paraId="10CEA956" w14:textId="77777777" w:rsidTr="0031036B">
        <w:tc>
          <w:tcPr>
            <w:tcW w:w="1872" w:type="pct"/>
          </w:tcPr>
          <w:p w14:paraId="35F72902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5" w:type="pct"/>
          </w:tcPr>
          <w:p w14:paraId="65ECF815" w14:textId="436A47B3" w:rsidR="004B340D" w:rsidRPr="00C1266B" w:rsidRDefault="000D18C9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330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145" w:type="pct"/>
          </w:tcPr>
          <w:p w14:paraId="4EF62CF9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55282326" w14:textId="77777777" w:rsidR="004B340D" w:rsidRPr="00C1266B" w:rsidRDefault="004B340D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1C4F81">
              <w:rPr>
                <w:rFonts w:ascii="Angsana New" w:hAnsi="Angsana New"/>
                <w:sz w:val="30"/>
                <w:szCs w:val="30"/>
              </w:rPr>
              <w:t>357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C4F81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126" w:type="pct"/>
          </w:tcPr>
          <w:p w14:paraId="7FD948B6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4DC75B23" w14:textId="17DAF071" w:rsidR="004B340D" w:rsidRPr="00C1266B" w:rsidRDefault="000D18C9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308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144" w:type="pct"/>
          </w:tcPr>
          <w:p w14:paraId="740032A4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46A3B11E" w14:textId="77777777" w:rsidR="004B340D" w:rsidRPr="00C1266B" w:rsidRDefault="004B340D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  <w:r w:rsidRPr="00F37764">
              <w:rPr>
                <w:rFonts w:ascii="Angsana New" w:hAnsi="Angsana New"/>
                <w:sz w:val="30"/>
                <w:szCs w:val="30"/>
              </w:rPr>
              <w:t>340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37764"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31036B" w:rsidRPr="00C1266B" w14:paraId="5082E7C8" w14:textId="77777777" w:rsidTr="0031036B">
        <w:tc>
          <w:tcPr>
            <w:tcW w:w="1872" w:type="pct"/>
          </w:tcPr>
          <w:p w14:paraId="63430F1F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1EA81206" w14:textId="626B1253" w:rsidR="004B340D" w:rsidRPr="00C1266B" w:rsidRDefault="000D18C9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18C9">
              <w:rPr>
                <w:rFonts w:ascii="Angsana New" w:hAnsi="Angsana New"/>
                <w:b/>
                <w:bCs/>
                <w:sz w:val="30"/>
                <w:szCs w:val="30"/>
              </w:rPr>
              <w:t>390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145" w:type="pct"/>
          </w:tcPr>
          <w:p w14:paraId="30C82A07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0A010AB7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F81">
              <w:rPr>
                <w:rFonts w:ascii="Angsana New" w:hAnsi="Angsana New"/>
                <w:b/>
                <w:bCs/>
                <w:sz w:val="30"/>
                <w:szCs w:val="30"/>
              </w:rPr>
              <w:t>419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C4F81">
              <w:rPr>
                <w:rFonts w:ascii="Angsana New" w:hAnsi="Angsana New"/>
                <w:b/>
                <w:bCs/>
                <w:sz w:val="30"/>
                <w:szCs w:val="30"/>
              </w:rPr>
              <w:t>986</w:t>
            </w:r>
          </w:p>
        </w:tc>
        <w:tc>
          <w:tcPr>
            <w:tcW w:w="126" w:type="pct"/>
          </w:tcPr>
          <w:p w14:paraId="6504BC7C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14:paraId="01BFCF1F" w14:textId="05415AC4" w:rsidR="004B340D" w:rsidRPr="00C1266B" w:rsidRDefault="000D18C9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18C9">
              <w:rPr>
                <w:rFonts w:ascii="Angsana New" w:hAnsi="Angsana New"/>
                <w:b/>
                <w:bCs/>
                <w:sz w:val="30"/>
                <w:szCs w:val="30"/>
              </w:rPr>
              <w:t>814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144" w:type="pct"/>
          </w:tcPr>
          <w:p w14:paraId="36798538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6EF88E95" w14:textId="77777777" w:rsidR="004B340D" w:rsidRPr="00C1266B" w:rsidRDefault="004B340D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7764">
              <w:rPr>
                <w:rFonts w:ascii="Angsana New" w:hAnsi="Angsana New"/>
                <w:b/>
                <w:bCs/>
                <w:sz w:val="30"/>
                <w:szCs w:val="30"/>
              </w:rPr>
              <w:t>835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37764">
              <w:rPr>
                <w:rFonts w:ascii="Angsana New" w:hAnsi="Angsana New"/>
                <w:b/>
                <w:bCs/>
                <w:sz w:val="30"/>
                <w:szCs w:val="30"/>
              </w:rPr>
              <w:t>858</w:t>
            </w:r>
          </w:p>
        </w:tc>
      </w:tr>
    </w:tbl>
    <w:p w14:paraId="4902D506" w14:textId="77777777" w:rsidR="00251F07" w:rsidRPr="00C1266B" w:rsidRDefault="00251F07">
      <w:pPr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2"/>
        <w:gridCol w:w="1260"/>
        <w:gridCol w:w="271"/>
        <w:gridCol w:w="1264"/>
        <w:gridCol w:w="268"/>
        <w:gridCol w:w="1260"/>
        <w:gridCol w:w="271"/>
        <w:gridCol w:w="1254"/>
      </w:tblGrid>
      <w:tr w:rsidR="00B5313B" w:rsidRPr="00C1266B" w14:paraId="50CEB833" w14:textId="77777777" w:rsidTr="0031036B">
        <w:tc>
          <w:tcPr>
            <w:tcW w:w="1876" w:type="pct"/>
          </w:tcPr>
          <w:p w14:paraId="0CB31A34" w14:textId="77777777" w:rsidR="00B5313B" w:rsidRPr="00C1266B" w:rsidRDefault="00251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br w:type="page"/>
            </w:r>
            <w:r w:rsidR="00DF1ACA" w:rsidRPr="00C1266B">
              <w:rPr>
                <w:rFonts w:ascii="Angsana New" w:hAnsi="Angsana New"/>
                <w:cs/>
              </w:rPr>
              <w:br w:type="page"/>
            </w:r>
            <w:r w:rsidR="00DF1ACA" w:rsidRPr="00C1266B">
              <w:rPr>
                <w:rFonts w:ascii="Angsana New" w:hAnsi="Angsana New"/>
                <w:cs/>
              </w:rPr>
              <w:br w:type="page"/>
            </w:r>
            <w:r w:rsidR="00DF1ACA" w:rsidRPr="00C1266B">
              <w:rPr>
                <w:rFonts w:ascii="Angsana New" w:hAnsi="Angsana New"/>
                <w:cs/>
              </w:rPr>
              <w:br w:type="page"/>
            </w:r>
            <w:r w:rsidR="00DF1ACA" w:rsidRPr="00C1266B">
              <w:rPr>
                <w:rFonts w:ascii="Angsana New" w:hAnsi="Angsana New"/>
              </w:rPr>
              <w:br w:type="page"/>
            </w:r>
            <w:r w:rsidR="00B5313B" w:rsidRPr="00C1266B">
              <w:rPr>
                <w:rFonts w:ascii="Angsana New" w:hAnsi="Angsana New"/>
                <w:sz w:val="30"/>
                <w:szCs w:val="30"/>
              </w:rPr>
              <w:br w:type="page"/>
            </w:r>
            <w:r w:rsidR="00B5313B" w:rsidRPr="00C1266B">
              <w:rPr>
                <w:rFonts w:ascii="Angsana New" w:hAnsi="Angsana New"/>
                <w:sz w:val="30"/>
                <w:szCs w:val="30"/>
              </w:rPr>
              <w:br w:type="page"/>
            </w:r>
            <w:r w:rsidR="00B5313B" w:rsidRPr="00C1266B">
              <w:rPr>
                <w:rFonts w:ascii="Angsana New" w:hAnsi="Angsana New"/>
                <w:spacing w:val="-6"/>
                <w:sz w:val="30"/>
                <w:szCs w:val="30"/>
              </w:rPr>
              <w:br w:type="page"/>
            </w:r>
            <w:r w:rsidR="00B5313B"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92" w:type="pct"/>
            <w:gridSpan w:val="3"/>
          </w:tcPr>
          <w:p w14:paraId="4E00FA42" w14:textId="77777777" w:rsidR="00B5313B" w:rsidRPr="00C1266B" w:rsidRDefault="00B5313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168D86C1" w14:textId="77777777" w:rsidR="00B5313B" w:rsidRPr="00C1266B" w:rsidRDefault="00B5313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pct"/>
            <w:gridSpan w:val="3"/>
          </w:tcPr>
          <w:p w14:paraId="4E77463F" w14:textId="77777777" w:rsidR="00B5313B" w:rsidRPr="00C1266B" w:rsidRDefault="00B5313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036B" w:rsidRPr="00C1266B" w14:paraId="4E84B05F" w14:textId="77777777" w:rsidTr="0031036B">
        <w:tc>
          <w:tcPr>
            <w:tcW w:w="1876" w:type="pct"/>
          </w:tcPr>
          <w:p w14:paraId="257D6A26" w14:textId="77777777" w:rsidR="004E1229" w:rsidRPr="00C1266B" w:rsidRDefault="004E1229" w:rsidP="004E1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575E03AD" w14:textId="77777777" w:rsidR="004E1229" w:rsidRPr="00C1266B" w:rsidRDefault="004B340D" w:rsidP="004E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4CBFF5D0" w14:textId="77777777" w:rsidR="004E1229" w:rsidRPr="00C1266B" w:rsidRDefault="004E1229" w:rsidP="004E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7B4610F7" w14:textId="77777777" w:rsidR="004E1229" w:rsidRPr="00C1266B" w:rsidRDefault="004B340D" w:rsidP="004E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4A05BCDB" w14:textId="77777777" w:rsidR="004E1229" w:rsidRPr="00C1266B" w:rsidRDefault="004E1229" w:rsidP="004E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92AF167" w14:textId="77777777" w:rsidR="004E1229" w:rsidRPr="00C1266B" w:rsidRDefault="004B340D" w:rsidP="004E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5F7BE012" w14:textId="77777777" w:rsidR="004E1229" w:rsidRPr="00C1266B" w:rsidRDefault="004E1229" w:rsidP="004E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2E5002B5" w14:textId="77777777" w:rsidR="004E1229" w:rsidRPr="00C1266B" w:rsidRDefault="004B340D" w:rsidP="004E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E1229" w:rsidRPr="00C1266B" w14:paraId="238A04DA" w14:textId="77777777" w:rsidTr="0031036B">
        <w:tc>
          <w:tcPr>
            <w:tcW w:w="1876" w:type="pct"/>
          </w:tcPr>
          <w:p w14:paraId="536F0573" w14:textId="77777777" w:rsidR="004E1229" w:rsidRPr="00C1266B" w:rsidRDefault="004E1229" w:rsidP="004E1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24" w:type="pct"/>
            <w:gridSpan w:val="7"/>
          </w:tcPr>
          <w:p w14:paraId="6530FDEB" w14:textId="77777777" w:rsidR="004E1229" w:rsidRPr="00C1266B" w:rsidRDefault="004E1229" w:rsidP="004E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36B" w:rsidRPr="00C1266B" w14:paraId="418A403E" w14:textId="77777777" w:rsidTr="0031036B">
        <w:trPr>
          <w:cantSplit/>
        </w:trPr>
        <w:tc>
          <w:tcPr>
            <w:tcW w:w="1876" w:type="pct"/>
          </w:tcPr>
          <w:p w14:paraId="00E8E8EE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73" w:type="pct"/>
          </w:tcPr>
          <w:p w14:paraId="023C9BC0" w14:textId="569C80D4" w:rsidR="004B340D" w:rsidRPr="009D06D4" w:rsidRDefault="00DF2F19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DF2F1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2F19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145" w:type="pct"/>
          </w:tcPr>
          <w:p w14:paraId="6A2FCB72" w14:textId="77777777" w:rsidR="004B340D" w:rsidRPr="009D06D4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469CD0AE" w14:textId="77777777" w:rsidR="004B340D" w:rsidRPr="009D06D4" w:rsidRDefault="004B340D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43" w:type="pct"/>
          </w:tcPr>
          <w:p w14:paraId="08FE82E6" w14:textId="77777777" w:rsidR="004B340D" w:rsidRPr="009D06D4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26F0634F" w14:textId="1453EF98" w:rsidR="004B340D" w:rsidRPr="009D06D4" w:rsidRDefault="00DF2F19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DF2F1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2F19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145" w:type="pct"/>
          </w:tcPr>
          <w:p w14:paraId="6F1E988D" w14:textId="77777777" w:rsidR="004B340D" w:rsidRPr="009D06D4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03CF44AD" w14:textId="77777777" w:rsidR="004B340D" w:rsidRPr="009D06D4" w:rsidRDefault="004B340D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31036B" w:rsidRPr="00C1266B" w14:paraId="0D68C03C" w14:textId="77777777" w:rsidTr="0031036B">
        <w:trPr>
          <w:cantSplit/>
        </w:trPr>
        <w:tc>
          <w:tcPr>
            <w:tcW w:w="1876" w:type="pct"/>
          </w:tcPr>
          <w:p w14:paraId="6FCF687B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</w:tcPr>
          <w:p w14:paraId="02E82E59" w14:textId="5FD056BD" w:rsidR="004B340D" w:rsidRPr="009D06D4" w:rsidRDefault="00DF2F19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046C2F5" w14:textId="77777777" w:rsidR="004B340D" w:rsidRPr="009D06D4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55B1F471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6FB6FD0" w14:textId="77777777" w:rsidR="004B340D" w:rsidRPr="009D06D4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16FD5376" w14:textId="56B4A61E" w:rsidR="004B340D" w:rsidRPr="009D06D4" w:rsidRDefault="00DF2F19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DF2F1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2F19">
              <w:rPr>
                <w:rFonts w:ascii="Angsana New" w:hAnsi="Angsana New"/>
                <w:sz w:val="30"/>
                <w:szCs w:val="30"/>
              </w:rPr>
              <w:t>4</w:t>
            </w:r>
            <w:r w:rsidR="007B616B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5" w:type="pct"/>
          </w:tcPr>
          <w:p w14:paraId="0F7781A1" w14:textId="77777777" w:rsidR="004B340D" w:rsidRPr="009D06D4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76B4B3F5" w14:textId="77777777" w:rsidR="004B340D" w:rsidRPr="009D06D4" w:rsidRDefault="004B340D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6,144</w:t>
            </w:r>
          </w:p>
        </w:tc>
      </w:tr>
      <w:tr w:rsidR="0031036B" w:rsidRPr="00C1266B" w14:paraId="052208FE" w14:textId="77777777" w:rsidTr="0031036B">
        <w:trPr>
          <w:cantSplit/>
        </w:trPr>
        <w:tc>
          <w:tcPr>
            <w:tcW w:w="1876" w:type="pct"/>
          </w:tcPr>
          <w:p w14:paraId="06A36596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</w:tcPr>
          <w:p w14:paraId="457CF047" w14:textId="45335F21" w:rsidR="004B340D" w:rsidRPr="009D06D4" w:rsidRDefault="00C30C1B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C30C1B">
              <w:rPr>
                <w:rFonts w:ascii="Angsana New" w:hAnsi="Angsana New"/>
                <w:sz w:val="30"/>
                <w:szCs w:val="30"/>
              </w:rPr>
              <w:t>164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0C1B"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145" w:type="pct"/>
          </w:tcPr>
          <w:p w14:paraId="651AA3E4" w14:textId="77777777" w:rsidR="004B340D" w:rsidRPr="009D06D4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4A0E4256" w14:textId="77777777" w:rsidR="004B340D" w:rsidRPr="009D06D4" w:rsidRDefault="004B340D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160,603</w:t>
            </w:r>
          </w:p>
        </w:tc>
        <w:tc>
          <w:tcPr>
            <w:tcW w:w="143" w:type="pct"/>
          </w:tcPr>
          <w:p w14:paraId="2013B549" w14:textId="77777777" w:rsidR="004B340D" w:rsidRPr="009D06D4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2F1E7568" w14:textId="01C38A59" w:rsidR="004B340D" w:rsidRPr="009D06D4" w:rsidRDefault="00DF2F19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DF2F19">
              <w:rPr>
                <w:rFonts w:ascii="Angsana New" w:hAnsi="Angsana New"/>
                <w:sz w:val="30"/>
                <w:szCs w:val="30"/>
              </w:rPr>
              <w:t>162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2F19">
              <w:rPr>
                <w:rFonts w:ascii="Angsana New" w:hAnsi="Angsana New"/>
                <w:sz w:val="30"/>
                <w:szCs w:val="30"/>
              </w:rPr>
              <w:t>8</w:t>
            </w:r>
            <w:r w:rsidR="007B616B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45" w:type="pct"/>
          </w:tcPr>
          <w:p w14:paraId="3E8ADFFD" w14:textId="77777777" w:rsidR="004B340D" w:rsidRPr="009D06D4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70BFB224" w14:textId="77777777" w:rsidR="004B340D" w:rsidRPr="009D06D4" w:rsidRDefault="004B340D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56,312</w:t>
            </w:r>
          </w:p>
        </w:tc>
      </w:tr>
      <w:tr w:rsidR="0031036B" w:rsidRPr="00C1266B" w14:paraId="632858B2" w14:textId="77777777" w:rsidTr="0031036B">
        <w:trPr>
          <w:cantSplit/>
          <w:trHeight w:val="424"/>
        </w:trPr>
        <w:tc>
          <w:tcPr>
            <w:tcW w:w="1876" w:type="pct"/>
          </w:tcPr>
          <w:p w14:paraId="05BF99C5" w14:textId="77777777" w:rsidR="004B340D" w:rsidRPr="009D06D4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6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227AD576" w14:textId="7DF3917F" w:rsidR="004B340D" w:rsidRPr="009D06D4" w:rsidRDefault="00C30C1B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0C1B">
              <w:rPr>
                <w:rFonts w:ascii="Angsana New" w:hAnsi="Angsana New"/>
                <w:b/>
                <w:bCs/>
                <w:sz w:val="30"/>
                <w:szCs w:val="30"/>
              </w:rPr>
              <w:t>169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30C1B"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145" w:type="pct"/>
          </w:tcPr>
          <w:p w14:paraId="5D5BE0DD" w14:textId="77777777" w:rsidR="004B340D" w:rsidRPr="009D06D4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28CE65B0" w14:textId="77777777" w:rsidR="004B340D" w:rsidRPr="009D06D4" w:rsidRDefault="004B340D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6D4">
              <w:rPr>
                <w:rFonts w:ascii="Angsana New" w:hAnsi="Angsana New"/>
                <w:b/>
                <w:bCs/>
                <w:sz w:val="30"/>
                <w:szCs w:val="30"/>
              </w:rPr>
              <w:t>160,685</w:t>
            </w:r>
          </w:p>
        </w:tc>
        <w:tc>
          <w:tcPr>
            <w:tcW w:w="143" w:type="pct"/>
          </w:tcPr>
          <w:p w14:paraId="111FDDE4" w14:textId="77777777" w:rsidR="004B340D" w:rsidRPr="009D06D4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0E903C36" w14:textId="3DDB5502" w:rsidR="004B340D" w:rsidRPr="009D06D4" w:rsidRDefault="00DF2F19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2F19"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F2F19"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145" w:type="pct"/>
          </w:tcPr>
          <w:p w14:paraId="4E62A8ED" w14:textId="77777777" w:rsidR="004B340D" w:rsidRPr="009D06D4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39F7669D" w14:textId="77777777" w:rsidR="004B340D" w:rsidRPr="009D06D4" w:rsidRDefault="004B340D" w:rsidP="0028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6D4">
              <w:rPr>
                <w:rFonts w:ascii="Angsana New" w:hAnsi="Angsana New"/>
                <w:b/>
                <w:bCs/>
                <w:sz w:val="30"/>
                <w:szCs w:val="30"/>
              </w:rPr>
              <w:t>162,538</w:t>
            </w:r>
          </w:p>
        </w:tc>
      </w:tr>
    </w:tbl>
    <w:p w14:paraId="1DDF7F54" w14:textId="77777777" w:rsidR="007B33F5" w:rsidRPr="00C1266B" w:rsidRDefault="007B33F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2248B1D" w14:textId="77777777" w:rsidR="00570AEE" w:rsidRPr="00C1266B" w:rsidRDefault="00570AEE" w:rsidP="00570AEE">
      <w:pPr>
        <w:spacing w:line="240" w:lineRule="auto"/>
        <w:rPr>
          <w:sz w:val="2"/>
          <w:szCs w:val="2"/>
        </w:rPr>
      </w:pPr>
      <w:r w:rsidRPr="00C1266B"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4"/>
        <w:gridCol w:w="988"/>
        <w:gridCol w:w="268"/>
        <w:gridCol w:w="988"/>
        <w:gridCol w:w="270"/>
        <w:gridCol w:w="1080"/>
        <w:gridCol w:w="270"/>
        <w:gridCol w:w="992"/>
      </w:tblGrid>
      <w:tr w:rsidR="0031036B" w:rsidRPr="00C1266B" w14:paraId="6AA1BE4D" w14:textId="77777777" w:rsidTr="0031036B">
        <w:trPr>
          <w:tblHeader/>
        </w:trPr>
        <w:tc>
          <w:tcPr>
            <w:tcW w:w="2406" w:type="pct"/>
            <w:gridSpan w:val="3"/>
          </w:tcPr>
          <w:p w14:paraId="6EF9A9F4" w14:textId="77777777" w:rsidR="004B2E65" w:rsidRPr="00C1266B" w:rsidRDefault="004B2E6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>เงินกู้ยืมระยะยาว</w:t>
            </w:r>
          </w:p>
        </w:tc>
        <w:tc>
          <w:tcPr>
            <w:tcW w:w="1199" w:type="pct"/>
            <w:gridSpan w:val="3"/>
          </w:tcPr>
          <w:p w14:paraId="7AF9EE59" w14:textId="77777777" w:rsidR="004B2E65" w:rsidRPr="00C1266B" w:rsidRDefault="004B2E6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139BE25" w14:textId="77777777" w:rsidR="004B2E65" w:rsidRPr="00C1266B" w:rsidRDefault="004B2E6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7F408E58" w14:textId="77777777" w:rsidR="004B2E65" w:rsidRPr="00C1266B" w:rsidRDefault="004B2E6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74396" w:rsidRPr="00C1266B" w14:paraId="1BE3D92D" w14:textId="77777777" w:rsidTr="00774396">
        <w:trPr>
          <w:tblHeader/>
        </w:trPr>
        <w:tc>
          <w:tcPr>
            <w:tcW w:w="1154" w:type="pct"/>
          </w:tcPr>
          <w:p w14:paraId="742F5A34" w14:textId="7E669253" w:rsidR="00774396" w:rsidRPr="004B2E65" w:rsidRDefault="00774396" w:rsidP="00774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252" w:type="pct"/>
            <w:gridSpan w:val="2"/>
          </w:tcPr>
          <w:p w14:paraId="5A0E8562" w14:textId="400864ED" w:rsidR="00774396" w:rsidRPr="004B2E65" w:rsidRDefault="00774396" w:rsidP="00774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1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99" w:type="pct"/>
            <w:gridSpan w:val="3"/>
          </w:tcPr>
          <w:p w14:paraId="7A1FF2A4" w14:textId="77777777" w:rsidR="00774396" w:rsidRPr="00C1266B" w:rsidRDefault="0077439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36AC68F4" w14:textId="77777777" w:rsidR="00774396" w:rsidRPr="00C1266B" w:rsidRDefault="0077439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0F43175C" w14:textId="77777777" w:rsidR="00774396" w:rsidRPr="00C1266B" w:rsidRDefault="0077439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036B" w:rsidRPr="00C1266B" w14:paraId="1C54EED0" w14:textId="77777777" w:rsidTr="00774396">
        <w:trPr>
          <w:tblHeader/>
        </w:trPr>
        <w:tc>
          <w:tcPr>
            <w:tcW w:w="1154" w:type="pct"/>
          </w:tcPr>
          <w:p w14:paraId="0F0F4208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5764E69A" w14:textId="77777777" w:rsidR="004B340D" w:rsidRPr="004B2E65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27" w:type="pct"/>
          </w:tcPr>
          <w:p w14:paraId="54EF768A" w14:textId="77777777" w:rsidR="004B340D" w:rsidRPr="004B2E65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28" w:type="pct"/>
          </w:tcPr>
          <w:p w14:paraId="01A368C0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74F62E57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235CC056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384B6481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F5B8AB8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35E5973A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43E75281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B340D" w:rsidRPr="00C1266B" w14:paraId="5754C470" w14:textId="77777777" w:rsidTr="00774396">
        <w:trPr>
          <w:tblHeader/>
        </w:trPr>
        <w:tc>
          <w:tcPr>
            <w:tcW w:w="1154" w:type="pct"/>
          </w:tcPr>
          <w:p w14:paraId="015A7423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pct"/>
            <w:gridSpan w:val="2"/>
          </w:tcPr>
          <w:p w14:paraId="06261CA3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94" w:type="pct"/>
            <w:gridSpan w:val="7"/>
          </w:tcPr>
          <w:p w14:paraId="7F255C59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36B" w:rsidRPr="00C1266B" w14:paraId="74625475" w14:textId="77777777" w:rsidTr="00774396">
        <w:tc>
          <w:tcPr>
            <w:tcW w:w="1154" w:type="pct"/>
          </w:tcPr>
          <w:p w14:paraId="6A00F23F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415A5ADD" w14:textId="1299C918" w:rsidR="004B340D" w:rsidRPr="00C1266B" w:rsidRDefault="008E4296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27" w:type="pct"/>
          </w:tcPr>
          <w:p w14:paraId="425CB36A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795BCF42" w14:textId="6D96BA53" w:rsidR="004B340D" w:rsidRPr="00C1266B" w:rsidRDefault="009813C0" w:rsidP="00774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17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22B0A71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7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583C6771" w14:textId="77777777" w:rsidR="004B340D" w:rsidRPr="00C1266B" w:rsidRDefault="004B340D" w:rsidP="00774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17"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0594474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7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1BA3C6EC" w14:textId="3BD918D0" w:rsidR="004B340D" w:rsidRPr="00774396" w:rsidRDefault="008E4296" w:rsidP="00774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4396">
              <w:rPr>
                <w:rFonts w:ascii="Angsana New" w:hAnsi="Angsana New"/>
                <w:b/>
                <w:bCs/>
                <w:sz w:val="30"/>
                <w:szCs w:val="30"/>
              </w:rPr>
              <w:t>30,968</w:t>
            </w:r>
          </w:p>
        </w:tc>
        <w:tc>
          <w:tcPr>
            <w:tcW w:w="144" w:type="pct"/>
          </w:tcPr>
          <w:p w14:paraId="751308B9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7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76429BDD" w14:textId="77777777" w:rsidR="004B340D" w:rsidRPr="00C1266B" w:rsidRDefault="004B340D" w:rsidP="00774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2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0D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86EE1">
              <w:rPr>
                <w:rFonts w:ascii="Angsana New" w:hAnsi="Angsana New"/>
                <w:b/>
                <w:bCs/>
                <w:sz w:val="30"/>
                <w:szCs w:val="30"/>
              </w:rPr>
              <w:t>968</w:t>
            </w:r>
          </w:p>
        </w:tc>
      </w:tr>
    </w:tbl>
    <w:p w14:paraId="7B4F1159" w14:textId="77777777" w:rsidR="00CB0837" w:rsidRPr="00C1266B" w:rsidRDefault="00CB083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359857C" w14:textId="77777777" w:rsidR="00DB7014" w:rsidRDefault="00063967" w:rsidP="00DB7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  <w:r w:rsidRPr="0031036B">
        <w:rPr>
          <w:rFonts w:ascii="Angsana New" w:hAnsi="Angsana New" w:hint="cs"/>
          <w:sz w:val="30"/>
          <w:szCs w:val="30"/>
          <w:cs/>
        </w:rPr>
        <w:t>รายการเคลื่อนไหวของ</w:t>
      </w:r>
      <w:r w:rsidR="005C3273" w:rsidRPr="0031036B">
        <w:rPr>
          <w:rFonts w:ascii="Angsana New" w:hAnsi="Angsana New"/>
          <w:sz w:val="30"/>
          <w:szCs w:val="30"/>
          <w:cs/>
        </w:rPr>
        <w:t>เงินกู้ยืมระยะยาวจากกิจการที่เกี่ยวข้องกันสำหรับแต่ละปีสิ้นสุดวันที่ 30 กันยายน</w:t>
      </w:r>
      <w:r w:rsidRPr="0031036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3C62AD28" w14:textId="77777777" w:rsidR="00A04B09" w:rsidRDefault="00A04B09" w:rsidP="00DB7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45"/>
        <w:gridCol w:w="255"/>
        <w:gridCol w:w="262"/>
        <w:gridCol w:w="240"/>
        <w:gridCol w:w="314"/>
        <w:gridCol w:w="1260"/>
        <w:gridCol w:w="271"/>
        <w:gridCol w:w="1258"/>
        <w:gridCol w:w="268"/>
        <w:gridCol w:w="1258"/>
        <w:gridCol w:w="271"/>
        <w:gridCol w:w="1258"/>
      </w:tblGrid>
      <w:tr w:rsidR="00450675" w:rsidRPr="00063967" w14:paraId="251EF78C" w14:textId="77777777" w:rsidTr="0031036B">
        <w:trPr>
          <w:tblHeader/>
        </w:trPr>
        <w:tc>
          <w:tcPr>
            <w:tcW w:w="1878" w:type="pct"/>
            <w:gridSpan w:val="5"/>
          </w:tcPr>
          <w:p w14:paraId="30999978" w14:textId="77777777" w:rsidR="00450675" w:rsidRPr="00063967" w:rsidRDefault="00450675" w:rsidP="004C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9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90" w:type="pct"/>
            <w:gridSpan w:val="3"/>
          </w:tcPr>
          <w:p w14:paraId="0FA16471" w14:textId="77777777" w:rsidR="00450675" w:rsidRPr="00063967" w:rsidRDefault="00450675" w:rsidP="004C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9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3D970058" w14:textId="77777777" w:rsidR="00450675" w:rsidRPr="00063967" w:rsidRDefault="00450675" w:rsidP="004C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pct"/>
            <w:gridSpan w:val="3"/>
          </w:tcPr>
          <w:p w14:paraId="64F4F9C5" w14:textId="77777777" w:rsidR="00450675" w:rsidRPr="00063967" w:rsidRDefault="00450675" w:rsidP="004C1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9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1036B" w:rsidRPr="00063967" w14:paraId="275A08BE" w14:textId="77777777" w:rsidTr="006F7E19">
        <w:trPr>
          <w:tblHeader/>
        </w:trPr>
        <w:tc>
          <w:tcPr>
            <w:tcW w:w="1710" w:type="pct"/>
            <w:gridSpan w:val="4"/>
            <w:vMerge w:val="restart"/>
          </w:tcPr>
          <w:p w14:paraId="300B8ECD" w14:textId="77777777" w:rsidR="004B340D" w:rsidRPr="00063967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8" w:type="pct"/>
          </w:tcPr>
          <w:p w14:paraId="46721940" w14:textId="77777777" w:rsidR="004B340D" w:rsidRPr="00063967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223F90BB" w14:textId="77777777" w:rsidR="004B340D" w:rsidRPr="00063967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96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7BA01FA9" w14:textId="77777777" w:rsidR="004B340D" w:rsidRPr="00063967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8EB8C68" w14:textId="77777777" w:rsidR="004B340D" w:rsidRPr="00063967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96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0F764EEC" w14:textId="77777777" w:rsidR="004B340D" w:rsidRPr="00063967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8BE5EBE" w14:textId="77777777" w:rsidR="004B340D" w:rsidRPr="00063967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96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4A4582E7" w14:textId="77777777" w:rsidR="004B340D" w:rsidRPr="00063967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67BBB6A0" w14:textId="77777777" w:rsidR="004B340D" w:rsidRPr="00063967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96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B340D" w:rsidRPr="00063967" w14:paraId="327CFA87" w14:textId="77777777" w:rsidTr="0031036B">
        <w:trPr>
          <w:tblHeader/>
        </w:trPr>
        <w:tc>
          <w:tcPr>
            <w:tcW w:w="1710" w:type="pct"/>
            <w:gridSpan w:val="4"/>
            <w:vMerge/>
          </w:tcPr>
          <w:p w14:paraId="440E3B16" w14:textId="77777777" w:rsidR="004B340D" w:rsidRPr="00063967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pct"/>
          </w:tcPr>
          <w:p w14:paraId="70FDA191" w14:textId="77777777" w:rsidR="004B340D" w:rsidRPr="00063967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22" w:type="pct"/>
            <w:gridSpan w:val="7"/>
          </w:tcPr>
          <w:p w14:paraId="4D2C2B11" w14:textId="77777777" w:rsidR="004B340D" w:rsidRPr="00063967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9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36B" w:rsidRPr="00063967" w14:paraId="2D1B7DEC" w14:textId="77777777" w:rsidTr="006F7E19">
        <w:tc>
          <w:tcPr>
            <w:tcW w:w="1306" w:type="pct"/>
          </w:tcPr>
          <w:p w14:paraId="7FA3CE3A" w14:textId="77777777" w:rsidR="004B340D" w:rsidRPr="00063967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9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" w:type="pct"/>
          </w:tcPr>
          <w:p w14:paraId="4A2B8852" w14:textId="77777777" w:rsidR="004B340D" w:rsidRPr="00063967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319985F" w14:textId="77777777" w:rsidR="004B340D" w:rsidRPr="00063967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7F71B2E" w14:textId="77777777" w:rsidR="004B340D" w:rsidRPr="00063967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pct"/>
          </w:tcPr>
          <w:p w14:paraId="2DDA5CB3" w14:textId="77777777" w:rsidR="004B340D" w:rsidRPr="00063967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2D231736" w14:textId="77777777" w:rsidR="004B340D" w:rsidRPr="00063967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63E3531" w14:textId="77777777" w:rsidR="004B340D" w:rsidRPr="00063967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0B8B6E56" w14:textId="77777777" w:rsidR="004B340D" w:rsidRPr="00063967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F1486A5" w14:textId="77777777" w:rsidR="004B340D" w:rsidRPr="00063967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517E6AFE" w14:textId="77777777" w:rsidR="004B340D" w:rsidRPr="00063967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9DB6045" w14:textId="77777777" w:rsidR="004B340D" w:rsidRPr="00063967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70093AA3" w14:textId="77777777" w:rsidR="004B340D" w:rsidRPr="00063967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036B" w:rsidRPr="00063967" w14:paraId="213C0924" w14:textId="77777777" w:rsidTr="006F7E19">
        <w:tc>
          <w:tcPr>
            <w:tcW w:w="1306" w:type="pct"/>
          </w:tcPr>
          <w:p w14:paraId="12BA8035" w14:textId="77777777" w:rsidR="004B340D" w:rsidRPr="00063967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96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6396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6396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</w:p>
        </w:tc>
        <w:tc>
          <w:tcPr>
            <w:tcW w:w="136" w:type="pct"/>
          </w:tcPr>
          <w:p w14:paraId="17D530F2" w14:textId="77777777" w:rsidR="004B340D" w:rsidRPr="00063967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8C37686" w14:textId="77777777" w:rsidR="004B340D" w:rsidRPr="00063967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DA6DEE1" w14:textId="77777777" w:rsidR="004B340D" w:rsidRPr="00063967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pct"/>
          </w:tcPr>
          <w:p w14:paraId="75C11C4D" w14:textId="77777777" w:rsidR="004B340D" w:rsidRPr="00063967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0C67A984" w14:textId="3AB8F829" w:rsidR="004B340D" w:rsidRPr="00063967" w:rsidRDefault="006F7E19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17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DEE406" w14:textId="77777777" w:rsidR="004B340D" w:rsidRPr="00063967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24DEA76D" w14:textId="77777777" w:rsidR="004B340D" w:rsidRPr="00063967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17" w:right="-99"/>
              <w:rPr>
                <w:rFonts w:ascii="Angsana New" w:hAnsi="Angsana New"/>
                <w:sz w:val="30"/>
                <w:szCs w:val="30"/>
              </w:rPr>
            </w:pPr>
            <w:r w:rsidRPr="000639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CC9D425" w14:textId="77777777" w:rsidR="004B340D" w:rsidRPr="00063967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35DC5739" w14:textId="0B30FF31" w:rsidR="004B340D" w:rsidRPr="00774396" w:rsidRDefault="006F7E19" w:rsidP="00774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2" w:right="-114"/>
              <w:rPr>
                <w:rFonts w:ascii="Angsana New" w:hAnsi="Angsana New"/>
                <w:sz w:val="30"/>
                <w:szCs w:val="30"/>
              </w:rPr>
            </w:pPr>
            <w:r w:rsidRPr="00774396">
              <w:rPr>
                <w:rFonts w:ascii="Angsana New" w:hAnsi="Angsana New"/>
                <w:sz w:val="30"/>
                <w:szCs w:val="30"/>
              </w:rPr>
              <w:t>30,968</w:t>
            </w:r>
          </w:p>
        </w:tc>
        <w:tc>
          <w:tcPr>
            <w:tcW w:w="145" w:type="pct"/>
          </w:tcPr>
          <w:p w14:paraId="610AFFFE" w14:textId="77777777" w:rsidR="004B340D" w:rsidRPr="00063967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7E0BAEC0" w14:textId="77777777" w:rsidR="004B340D" w:rsidRPr="00063967" w:rsidRDefault="004B340D" w:rsidP="00774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2" w:right="-114"/>
              <w:rPr>
                <w:rFonts w:ascii="Angsana New" w:hAnsi="Angsana New"/>
                <w:sz w:val="30"/>
                <w:szCs w:val="30"/>
              </w:rPr>
            </w:pPr>
            <w:r w:rsidRPr="00063967">
              <w:rPr>
                <w:rFonts w:ascii="Angsana New" w:hAnsi="Angsana New"/>
                <w:sz w:val="30"/>
                <w:szCs w:val="30"/>
              </w:rPr>
              <w:t>1,530,968</w:t>
            </w:r>
          </w:p>
        </w:tc>
      </w:tr>
      <w:tr w:rsidR="006F7E19" w:rsidRPr="00063967" w14:paraId="2D8FD6E2" w14:textId="77777777" w:rsidTr="006F7E19">
        <w:tc>
          <w:tcPr>
            <w:tcW w:w="1306" w:type="pct"/>
          </w:tcPr>
          <w:p w14:paraId="17377AA1" w14:textId="77777777" w:rsidR="006F7E19" w:rsidRPr="00063967" w:rsidRDefault="006F7E19" w:rsidP="006F7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396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6" w:type="pct"/>
          </w:tcPr>
          <w:p w14:paraId="46683014" w14:textId="77777777" w:rsidR="006F7E19" w:rsidRPr="00063967" w:rsidRDefault="006F7E19" w:rsidP="006F7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60954F2" w14:textId="77777777" w:rsidR="006F7E19" w:rsidRPr="00063967" w:rsidRDefault="006F7E19" w:rsidP="006F7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F0C8E0C" w14:textId="77777777" w:rsidR="006F7E19" w:rsidRPr="00063967" w:rsidRDefault="006F7E19" w:rsidP="006F7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pct"/>
          </w:tcPr>
          <w:p w14:paraId="2FB23CCD" w14:textId="77777777" w:rsidR="006F7E19" w:rsidRPr="00063967" w:rsidRDefault="006F7E19" w:rsidP="006F7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63D3412A" w14:textId="65151F20" w:rsidR="006F7E19" w:rsidRPr="00063967" w:rsidRDefault="006F7E19" w:rsidP="006F7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17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77C70B" w14:textId="77777777" w:rsidR="006F7E19" w:rsidRPr="00063967" w:rsidRDefault="006F7E19" w:rsidP="006F7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201BC238" w14:textId="77777777" w:rsidR="006F7E19" w:rsidRPr="00063967" w:rsidRDefault="006F7E19" w:rsidP="006F7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17" w:right="-99"/>
              <w:rPr>
                <w:rFonts w:ascii="Angsana New" w:hAnsi="Angsana New"/>
                <w:sz w:val="30"/>
                <w:szCs w:val="30"/>
              </w:rPr>
            </w:pPr>
            <w:r w:rsidRPr="000639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3F6B449" w14:textId="77777777" w:rsidR="006F7E19" w:rsidRPr="00063967" w:rsidRDefault="006F7E19" w:rsidP="006F7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A6F3B79" w14:textId="044F05E1" w:rsidR="006F7E19" w:rsidRPr="00063967" w:rsidRDefault="006F7E19" w:rsidP="00774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7" w:right="-99"/>
              <w:rPr>
                <w:rFonts w:ascii="Angsana New" w:hAnsi="Angsana New"/>
                <w:sz w:val="30"/>
                <w:szCs w:val="30"/>
              </w:rPr>
            </w:pPr>
            <w:r w:rsidRPr="000639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8495A76" w14:textId="77777777" w:rsidR="006F7E19" w:rsidRPr="00063967" w:rsidRDefault="006F7E19" w:rsidP="006F7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1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612041F9" w14:textId="77777777" w:rsidR="006F7E19" w:rsidRPr="00063967" w:rsidRDefault="006F7E19" w:rsidP="00774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2" w:right="-114"/>
              <w:rPr>
                <w:rFonts w:ascii="Angsana New" w:hAnsi="Angsana New"/>
                <w:sz w:val="30"/>
                <w:szCs w:val="30"/>
              </w:rPr>
            </w:pPr>
            <w:r w:rsidRPr="00063967">
              <w:rPr>
                <w:rFonts w:ascii="Angsana New" w:hAnsi="Angsana New"/>
                <w:sz w:val="30"/>
                <w:szCs w:val="30"/>
              </w:rPr>
              <w:t>(1,500,000)</w:t>
            </w:r>
          </w:p>
        </w:tc>
      </w:tr>
      <w:tr w:rsidR="006F7E19" w:rsidRPr="00063967" w14:paraId="0059AB78" w14:textId="77777777" w:rsidTr="006F7E19">
        <w:tc>
          <w:tcPr>
            <w:tcW w:w="1306" w:type="pct"/>
          </w:tcPr>
          <w:p w14:paraId="02336563" w14:textId="77777777" w:rsidR="006F7E19" w:rsidRPr="00063967" w:rsidRDefault="006F7E19" w:rsidP="006F7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9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06396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639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6" w:type="pct"/>
          </w:tcPr>
          <w:p w14:paraId="08C52CCF" w14:textId="77777777" w:rsidR="006F7E19" w:rsidRPr="00063967" w:rsidRDefault="006F7E19" w:rsidP="006F7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F54AA44" w14:textId="77777777" w:rsidR="006F7E19" w:rsidRPr="00063967" w:rsidRDefault="006F7E19" w:rsidP="006F7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E14AB7D" w14:textId="77777777" w:rsidR="006F7E19" w:rsidRPr="00063967" w:rsidRDefault="006F7E19" w:rsidP="006F7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pct"/>
          </w:tcPr>
          <w:p w14:paraId="3A03BF3A" w14:textId="77777777" w:rsidR="006F7E19" w:rsidRPr="00063967" w:rsidRDefault="006F7E19" w:rsidP="006F7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3CCBE9F0" w14:textId="7657ED7B" w:rsidR="006F7E19" w:rsidRPr="00063967" w:rsidRDefault="006F7E19" w:rsidP="006F7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17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5DA7C2B" w14:textId="77777777" w:rsidR="006F7E19" w:rsidRPr="00063967" w:rsidRDefault="006F7E19" w:rsidP="006F7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9DA719C" w14:textId="77777777" w:rsidR="006F7E19" w:rsidRPr="00063967" w:rsidRDefault="006F7E19" w:rsidP="006F7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17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96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C454E68" w14:textId="77777777" w:rsidR="006F7E19" w:rsidRPr="00063967" w:rsidRDefault="006F7E19" w:rsidP="006F7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79DDB25C" w14:textId="7D2CCCC7" w:rsidR="006F7E19" w:rsidRPr="00774396" w:rsidRDefault="006F7E19" w:rsidP="00774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2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4396">
              <w:rPr>
                <w:rFonts w:ascii="Angsana New" w:hAnsi="Angsana New"/>
                <w:b/>
                <w:bCs/>
                <w:sz w:val="30"/>
                <w:szCs w:val="30"/>
              </w:rPr>
              <w:t>30,968</w:t>
            </w:r>
          </w:p>
        </w:tc>
        <w:tc>
          <w:tcPr>
            <w:tcW w:w="145" w:type="pct"/>
          </w:tcPr>
          <w:p w14:paraId="491077AC" w14:textId="77777777" w:rsidR="006F7E19" w:rsidRPr="00063967" w:rsidRDefault="006F7E19" w:rsidP="006F7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17CBCBE4" w14:textId="77777777" w:rsidR="006F7E19" w:rsidRPr="00774396" w:rsidRDefault="006F7E19" w:rsidP="00774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2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4396">
              <w:rPr>
                <w:rFonts w:ascii="Angsana New" w:hAnsi="Angsana New"/>
                <w:b/>
                <w:bCs/>
                <w:sz w:val="30"/>
                <w:szCs w:val="30"/>
              </w:rPr>
              <w:t>30,968</w:t>
            </w:r>
          </w:p>
        </w:tc>
      </w:tr>
    </w:tbl>
    <w:p w14:paraId="0B13D292" w14:textId="77777777" w:rsidR="00DA3594" w:rsidRPr="00C1266B" w:rsidRDefault="00DA3594" w:rsidP="00DB7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  <w:cs/>
        </w:rPr>
      </w:pPr>
    </w:p>
    <w:p w14:paraId="1281D275" w14:textId="77777777" w:rsidR="00605EAE" w:rsidRPr="006B582A" w:rsidRDefault="00E64F07" w:rsidP="00423AFD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B582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สัญญาท</w:t>
      </w:r>
      <w:r w:rsidR="00605EAE" w:rsidRPr="006B582A">
        <w:rPr>
          <w:rFonts w:ascii="Angsana New" w:hAnsi="Angsana New"/>
          <w:b/>
          <w:bCs/>
          <w:i/>
          <w:iCs/>
          <w:sz w:val="30"/>
          <w:szCs w:val="30"/>
          <w:cs/>
        </w:rPr>
        <w:t>ี่สำคัญ</w:t>
      </w:r>
      <w:r w:rsidR="005A5BC2" w:rsidRPr="006B582A">
        <w:rPr>
          <w:rFonts w:ascii="Angsana New" w:hAnsi="Angsana New"/>
          <w:b/>
          <w:bCs/>
          <w:i/>
          <w:iCs/>
          <w:sz w:val="30"/>
          <w:szCs w:val="30"/>
          <w:cs/>
        </w:rPr>
        <w:t>ที่ทำ</w:t>
      </w:r>
      <w:r w:rsidR="00605EAE" w:rsidRPr="006B582A">
        <w:rPr>
          <w:rFonts w:ascii="Angsana New" w:hAnsi="Angsana New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14:paraId="197382D3" w14:textId="77777777" w:rsidR="00E64F07" w:rsidRPr="0031036B" w:rsidRDefault="00E64F07" w:rsidP="0031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</w:p>
    <w:p w14:paraId="5978C28E" w14:textId="77777777" w:rsidR="00780702" w:rsidRPr="00737D1A" w:rsidRDefault="00780702" w:rsidP="0078070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both"/>
        <w:outlineLvl w:val="0"/>
        <w:rPr>
          <w:rFonts w:ascii="Angsana New" w:hAnsi="Angsana New"/>
          <w:i/>
          <w:iCs/>
          <w:color w:val="000000"/>
          <w:sz w:val="30"/>
          <w:szCs w:val="30"/>
        </w:rPr>
      </w:pPr>
      <w:r w:rsidRPr="00737D1A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สัญญากู้ยืมเงิน</w:t>
      </w:r>
    </w:p>
    <w:p w14:paraId="08CCB055" w14:textId="77777777" w:rsidR="00780702" w:rsidRPr="00737D1A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</w:p>
    <w:p w14:paraId="2F957230" w14:textId="22D329E0" w:rsidR="00780702" w:rsidRPr="00737D1A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37D1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37D1A">
        <w:rPr>
          <w:rFonts w:ascii="Angsana New" w:hAnsi="Angsana New"/>
          <w:sz w:val="30"/>
          <w:szCs w:val="30"/>
        </w:rPr>
        <w:t>21</w:t>
      </w:r>
      <w:r w:rsidRPr="00737D1A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737D1A">
        <w:rPr>
          <w:rFonts w:ascii="Angsana New" w:hAnsi="Angsana New"/>
          <w:sz w:val="30"/>
          <w:szCs w:val="30"/>
        </w:rPr>
        <w:t>2552</w:t>
      </w:r>
      <w:r w:rsidRPr="00737D1A">
        <w:rPr>
          <w:rFonts w:ascii="Angsana New" w:hAnsi="Angsana New"/>
          <w:sz w:val="30"/>
          <w:szCs w:val="30"/>
          <w:cs/>
        </w:rPr>
        <w:t xml:space="preserve"> บริษัทได้ทำสัญญาให้กู้ยืมเงินระยะยาวจำนวน </w:t>
      </w:r>
      <w:r w:rsidRPr="00737D1A">
        <w:rPr>
          <w:rFonts w:ascii="Angsana New" w:hAnsi="Angsana New"/>
          <w:sz w:val="30"/>
          <w:szCs w:val="30"/>
        </w:rPr>
        <w:t>3</w:t>
      </w:r>
      <w:r w:rsidRPr="00737D1A">
        <w:rPr>
          <w:rFonts w:ascii="Angsana New" w:hAnsi="Angsana New"/>
          <w:sz w:val="30"/>
          <w:szCs w:val="30"/>
          <w:cs/>
        </w:rPr>
        <w:t xml:space="preserve"> ล้านบาท แก่บริษัท</w:t>
      </w:r>
      <w:r w:rsidR="005952DA">
        <w:rPr>
          <w:rFonts w:ascii="Angsana New" w:hAnsi="Angsana New"/>
          <w:sz w:val="30"/>
          <w:szCs w:val="30"/>
        </w:rPr>
        <w:t xml:space="preserve"> </w:t>
      </w:r>
      <w:r w:rsidRPr="00737D1A">
        <w:rPr>
          <w:rFonts w:ascii="Angsana New" w:hAnsi="Angsana New"/>
          <w:sz w:val="30"/>
          <w:szCs w:val="30"/>
          <w:cs/>
        </w:rPr>
        <w:t xml:space="preserve">เดอะเพ็ท จำกัด </w:t>
      </w:r>
      <w:r w:rsidRPr="00737D1A">
        <w:rPr>
          <w:rFonts w:ascii="Angsana New" w:hAnsi="Angsana New"/>
          <w:sz w:val="30"/>
          <w:szCs w:val="30"/>
        </w:rPr>
        <w:br/>
      </w:r>
      <w:r w:rsidRPr="00737D1A">
        <w:rPr>
          <w:rFonts w:ascii="Angsana New" w:hAnsi="Angsana New"/>
          <w:sz w:val="30"/>
          <w:szCs w:val="30"/>
          <w:cs/>
        </w:rPr>
        <w:t xml:space="preserve">“ผู้กู้” มีกำหนดชำระคืนเงินต้นภายในวันที่ </w:t>
      </w:r>
      <w:r w:rsidRPr="00737D1A">
        <w:rPr>
          <w:rFonts w:ascii="Angsana New" w:hAnsi="Angsana New"/>
          <w:sz w:val="30"/>
          <w:szCs w:val="30"/>
        </w:rPr>
        <w:t>20</w:t>
      </w:r>
      <w:r w:rsidRPr="00737D1A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737D1A">
        <w:rPr>
          <w:rFonts w:ascii="Angsana New" w:hAnsi="Angsana New"/>
          <w:sz w:val="30"/>
          <w:szCs w:val="30"/>
        </w:rPr>
        <w:t>2557</w:t>
      </w:r>
      <w:r w:rsidRPr="00737D1A">
        <w:rPr>
          <w:rFonts w:ascii="Angsana New" w:hAnsi="Angsana New"/>
          <w:sz w:val="30"/>
          <w:szCs w:val="30"/>
          <w:cs/>
        </w:rPr>
        <w:t xml:space="preserve"> หากครบกำหนดแต่ยังไม่มีการเปลี่ยนแปลงใดๆ ให้ถือว่าสัญญาฉบับนี้มีผลใช้บังคับกันต่อไปอีกคราวละห้าปี</w:t>
      </w:r>
      <w:r w:rsidRPr="00737D1A">
        <w:rPr>
          <w:rFonts w:ascii="Angsana New" w:hAnsi="Angsana New"/>
          <w:sz w:val="30"/>
          <w:szCs w:val="30"/>
        </w:rPr>
        <w:t xml:space="preserve"> </w:t>
      </w:r>
      <w:r w:rsidRPr="00737D1A">
        <w:rPr>
          <w:rFonts w:ascii="Angsana New" w:hAnsi="Angsana New"/>
          <w:sz w:val="30"/>
          <w:szCs w:val="30"/>
          <w:cs/>
        </w:rPr>
        <w:t>ดอกเบี้ยชำระเป็นรายไตรมาสและมีอัตราดอกเบี้ยลูกค้ารายย่อยชั้น</w:t>
      </w:r>
      <w:r w:rsidRPr="00737D1A">
        <w:rPr>
          <w:rFonts w:ascii="Angsana New" w:hAnsi="Angsana New"/>
          <w:spacing w:val="-6"/>
          <w:sz w:val="30"/>
          <w:szCs w:val="30"/>
          <w:cs/>
        </w:rPr>
        <w:t>ดี (</w:t>
      </w:r>
      <w:r w:rsidRPr="00737D1A">
        <w:rPr>
          <w:rFonts w:ascii="Angsana New" w:hAnsi="Angsana New"/>
          <w:spacing w:val="-6"/>
          <w:sz w:val="30"/>
          <w:szCs w:val="30"/>
        </w:rPr>
        <w:t>MRR</w:t>
      </w:r>
      <w:r w:rsidRPr="00737D1A">
        <w:rPr>
          <w:rFonts w:ascii="Angsana New" w:hAnsi="Angsana New"/>
          <w:spacing w:val="-6"/>
          <w:sz w:val="30"/>
          <w:szCs w:val="30"/>
          <w:cs/>
        </w:rPr>
        <w:t>) ของสถาบันการเงินแห่งหนึ่ง ณ</w:t>
      </w:r>
      <w:r w:rsidRPr="00737D1A">
        <w:rPr>
          <w:rFonts w:ascii="Angsana New" w:hAnsi="Angsana New"/>
          <w:sz w:val="30"/>
          <w:szCs w:val="30"/>
          <w:cs/>
        </w:rPr>
        <w:t xml:space="preserve"> ทุกวันที่เริ่มต้นของแต่ละไตรมาส ต่อมาเมื่อวันที่ </w:t>
      </w:r>
      <w:r w:rsidRPr="00737D1A">
        <w:rPr>
          <w:rFonts w:ascii="Angsana New" w:hAnsi="Angsana New"/>
          <w:sz w:val="30"/>
          <w:szCs w:val="30"/>
        </w:rPr>
        <w:t>1</w:t>
      </w:r>
      <w:r w:rsidRPr="00737D1A">
        <w:rPr>
          <w:rFonts w:ascii="Angsana New" w:hAnsi="Angsana New"/>
          <w:color w:val="FFFFFF"/>
          <w:sz w:val="30"/>
          <w:szCs w:val="30"/>
        </w:rPr>
        <w:t>.</w:t>
      </w:r>
      <w:r w:rsidRPr="00737D1A">
        <w:rPr>
          <w:rFonts w:ascii="Angsana New" w:hAnsi="Angsana New"/>
          <w:sz w:val="30"/>
          <w:szCs w:val="30"/>
          <w:cs/>
        </w:rPr>
        <w:t xml:space="preserve">มกราคม </w:t>
      </w:r>
      <w:r w:rsidRPr="00737D1A">
        <w:rPr>
          <w:rFonts w:ascii="Angsana New" w:hAnsi="Angsana New"/>
          <w:sz w:val="30"/>
          <w:szCs w:val="30"/>
        </w:rPr>
        <w:t>2556</w:t>
      </w:r>
      <w:r w:rsidRPr="00737D1A">
        <w:rPr>
          <w:rFonts w:ascii="Angsana New" w:hAnsi="Angsana New"/>
          <w:color w:val="FFFFFF"/>
          <w:sz w:val="30"/>
          <w:szCs w:val="30"/>
        </w:rPr>
        <w:t>.</w:t>
      </w:r>
      <w:r w:rsidRPr="00737D1A">
        <w:rPr>
          <w:rFonts w:ascii="Angsana New" w:hAnsi="Angsana New"/>
          <w:sz w:val="30"/>
          <w:szCs w:val="30"/>
          <w:cs/>
        </w:rPr>
        <w:t>บริษัทและผู้กู้ได้ตกลงเปลี่ยนอัตราดอกเบี้ยเป็นอัตราดอกเบี้ยสูงสุดสำหรับเงินกู้ระยะสั้น</w:t>
      </w:r>
      <w:r w:rsidRPr="00737D1A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737D1A">
        <w:rPr>
          <w:rFonts w:ascii="Angsana New" w:hAnsi="Angsana New"/>
          <w:spacing w:val="-4"/>
          <w:sz w:val="30"/>
          <w:szCs w:val="30"/>
        </w:rPr>
        <w:t>Money Market Rate</w:t>
      </w:r>
      <w:r w:rsidRPr="00737D1A">
        <w:rPr>
          <w:rFonts w:ascii="Angsana New" w:hAnsi="Angsana New"/>
          <w:spacing w:val="-4"/>
          <w:sz w:val="30"/>
          <w:szCs w:val="30"/>
          <w:cs/>
        </w:rPr>
        <w:t>) ของสถาบันการเงินแห่งหนึ่ง ณ ทุกวันที่เริ่มต้นของแต่</w:t>
      </w:r>
      <w:r w:rsidRPr="00737D1A">
        <w:rPr>
          <w:rFonts w:ascii="Angsana New" w:hAnsi="Angsana New"/>
          <w:sz w:val="30"/>
          <w:szCs w:val="30"/>
          <w:cs/>
        </w:rPr>
        <w:t>ละไตรมาส</w:t>
      </w:r>
      <w:r w:rsidRPr="00737D1A">
        <w:rPr>
          <w:rFonts w:ascii="Angsana New" w:hAnsi="Angsana New" w:hint="cs"/>
          <w:sz w:val="30"/>
          <w:szCs w:val="30"/>
          <w:cs/>
        </w:rPr>
        <w:t xml:space="preserve"> ในวันที่ </w:t>
      </w:r>
      <w:r w:rsidRPr="00737D1A">
        <w:rPr>
          <w:rFonts w:ascii="Angsana New" w:hAnsi="Angsana New"/>
          <w:sz w:val="30"/>
          <w:szCs w:val="30"/>
        </w:rPr>
        <w:t>21</w:t>
      </w:r>
      <w:r w:rsidRPr="00737D1A">
        <w:rPr>
          <w:rFonts w:ascii="Angsana New" w:hAnsi="Angsana New"/>
          <w:sz w:val="30"/>
          <w:szCs w:val="30"/>
          <w:cs/>
        </w:rPr>
        <w:t xml:space="preserve"> </w:t>
      </w:r>
      <w:r w:rsidRPr="00737D1A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737D1A">
        <w:rPr>
          <w:rFonts w:ascii="Angsana New" w:hAnsi="Angsana New"/>
          <w:sz w:val="30"/>
          <w:szCs w:val="30"/>
        </w:rPr>
        <w:t xml:space="preserve">2562 </w:t>
      </w:r>
      <w:r w:rsidRPr="00737D1A">
        <w:rPr>
          <w:rFonts w:ascii="Angsana New" w:hAnsi="Angsana New" w:hint="cs"/>
          <w:sz w:val="30"/>
          <w:szCs w:val="30"/>
          <w:cs/>
        </w:rPr>
        <w:t xml:space="preserve">คู่สัญญาได้มีการต่อสัญญาเงินกู้ระยะยาวดังกล่าว จำนวนเงินกู้ </w:t>
      </w:r>
      <w:r w:rsidRPr="00737D1A">
        <w:rPr>
          <w:rFonts w:ascii="Angsana New" w:hAnsi="Angsana New"/>
          <w:sz w:val="30"/>
          <w:szCs w:val="30"/>
        </w:rPr>
        <w:t xml:space="preserve">3 </w:t>
      </w:r>
      <w:r w:rsidRPr="00737D1A">
        <w:rPr>
          <w:rFonts w:ascii="Angsana New" w:hAnsi="Angsana New" w:hint="cs"/>
          <w:sz w:val="30"/>
          <w:szCs w:val="30"/>
          <w:cs/>
        </w:rPr>
        <w:t xml:space="preserve">ล้านบาท โดยมีกำหนดชำระเงินต้นคืนภายในวันที่ </w:t>
      </w:r>
      <w:r w:rsidRPr="00737D1A">
        <w:rPr>
          <w:rFonts w:ascii="Angsana New" w:hAnsi="Angsana New"/>
          <w:sz w:val="30"/>
          <w:szCs w:val="30"/>
        </w:rPr>
        <w:t xml:space="preserve">20 </w:t>
      </w:r>
      <w:r w:rsidRPr="00737D1A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737D1A">
        <w:rPr>
          <w:rFonts w:ascii="Angsana New" w:hAnsi="Angsana New"/>
          <w:sz w:val="30"/>
          <w:szCs w:val="30"/>
        </w:rPr>
        <w:t xml:space="preserve">2567 </w:t>
      </w:r>
      <w:r w:rsidRPr="00737D1A">
        <w:rPr>
          <w:rFonts w:ascii="Angsana New" w:hAnsi="Angsana New" w:hint="cs"/>
          <w:sz w:val="30"/>
          <w:szCs w:val="30"/>
          <w:cs/>
        </w:rPr>
        <w:t>หากครบกำหนดแต่ยังไม่มีการเปลี่ยนแปลงใดๆ ให้ถือว่าสัญญาฉบับนี้มีผลใช้บังคับกันต่อไปอีกห้าปี ด้วยข้อตกลงและเงื่อนไขเดิม</w:t>
      </w:r>
    </w:p>
    <w:p w14:paraId="134A75F4" w14:textId="42866B2E" w:rsidR="00780702" w:rsidRDefault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A9BD54D" w14:textId="77777777" w:rsidR="00780702" w:rsidRPr="00737D1A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FFFFFF"/>
          <w:sz w:val="30"/>
          <w:szCs w:val="30"/>
        </w:rPr>
      </w:pPr>
      <w:r w:rsidRPr="00737D1A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737D1A">
        <w:rPr>
          <w:rFonts w:ascii="Angsana New" w:hAnsi="Angsana New"/>
          <w:sz w:val="30"/>
          <w:szCs w:val="30"/>
        </w:rPr>
        <w:t>12</w:t>
      </w:r>
      <w:r w:rsidRPr="00737D1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37D1A">
        <w:rPr>
          <w:rFonts w:ascii="Angsana New" w:hAnsi="Angsana New"/>
          <w:sz w:val="30"/>
          <w:szCs w:val="30"/>
        </w:rPr>
        <w:t xml:space="preserve">2555 </w:t>
      </w:r>
      <w:r w:rsidRPr="00737D1A">
        <w:rPr>
          <w:rFonts w:ascii="Angsana New" w:hAnsi="Angsana New"/>
          <w:sz w:val="30"/>
          <w:szCs w:val="30"/>
          <w:cs/>
        </w:rPr>
        <w:t>บริษัทได้ทำสัญญาให้กู้ยืมเงินระยะสั้นแก่บริษัท เครื่องดื่มแรงเยอร์ (</w:t>
      </w:r>
      <w:r w:rsidRPr="00737D1A">
        <w:rPr>
          <w:rFonts w:ascii="Angsana New" w:hAnsi="Angsana New"/>
          <w:sz w:val="30"/>
          <w:szCs w:val="30"/>
        </w:rPr>
        <w:t>2008</w:t>
      </w:r>
      <w:r w:rsidRPr="00737D1A">
        <w:rPr>
          <w:rFonts w:ascii="Angsana New" w:hAnsi="Angsana New"/>
          <w:sz w:val="30"/>
          <w:szCs w:val="30"/>
          <w:cs/>
        </w:rPr>
        <w:t>) จำกัด เป็น</w:t>
      </w:r>
      <w:r w:rsidRPr="00737D1A">
        <w:rPr>
          <w:rFonts w:ascii="Angsana New" w:hAnsi="Angsana New"/>
          <w:sz w:val="30"/>
          <w:szCs w:val="30"/>
          <w:cs/>
        </w:rPr>
        <w:br w:type="textWrapping" w:clear="all"/>
      </w:r>
      <w:r w:rsidRPr="00737D1A">
        <w:rPr>
          <w:rFonts w:ascii="Angsana New" w:hAnsi="Angsana New"/>
          <w:spacing w:val="-4"/>
          <w:sz w:val="30"/>
          <w:szCs w:val="30"/>
          <w:cs/>
        </w:rPr>
        <w:t xml:space="preserve">จำนวนเงิน </w:t>
      </w:r>
      <w:r w:rsidRPr="00737D1A">
        <w:rPr>
          <w:rFonts w:ascii="Angsana New" w:hAnsi="Angsana New"/>
          <w:spacing w:val="-4"/>
          <w:sz w:val="30"/>
          <w:szCs w:val="30"/>
        </w:rPr>
        <w:t>125</w:t>
      </w:r>
      <w:r w:rsidRPr="00737D1A">
        <w:rPr>
          <w:rFonts w:ascii="Angsana New" w:hAnsi="Angsana New"/>
          <w:spacing w:val="-4"/>
          <w:sz w:val="30"/>
          <w:szCs w:val="30"/>
          <w:cs/>
        </w:rPr>
        <w:t xml:space="preserve"> ล้านบาท กำหนดชำระคืนเงินต้นเมื่อทวงถาม ดอกเบี้ยกำหนดชำระเป็นรายไตรมาสในอัตราที่กำหนด</w:t>
      </w:r>
      <w:r w:rsidRPr="00737D1A">
        <w:rPr>
          <w:rFonts w:ascii="Angsana New" w:hAnsi="Angsana New"/>
          <w:spacing w:val="-8"/>
          <w:sz w:val="30"/>
          <w:szCs w:val="30"/>
          <w:cs/>
        </w:rPr>
        <w:t>ไว้</w:t>
      </w:r>
      <w:r w:rsidRPr="00737D1A">
        <w:rPr>
          <w:rFonts w:ascii="Angsana New" w:hAnsi="Angsana New"/>
          <w:sz w:val="30"/>
          <w:szCs w:val="30"/>
          <w:cs/>
        </w:rPr>
        <w:t>ในสัญญา</w:t>
      </w:r>
      <w:r w:rsidRPr="00737D1A">
        <w:rPr>
          <w:rFonts w:ascii="Angsana New" w:hAnsi="Angsana New"/>
          <w:color w:val="FFFFFF"/>
          <w:sz w:val="30"/>
          <w:szCs w:val="30"/>
        </w:rPr>
        <w:t>.</w:t>
      </w:r>
      <w:r w:rsidRPr="00737D1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37D1A">
        <w:rPr>
          <w:rFonts w:ascii="Angsana New" w:hAnsi="Angsana New"/>
          <w:sz w:val="30"/>
          <w:szCs w:val="30"/>
        </w:rPr>
        <w:t xml:space="preserve">21 </w:t>
      </w:r>
      <w:r w:rsidRPr="00737D1A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737D1A">
        <w:rPr>
          <w:rFonts w:ascii="Angsana New" w:hAnsi="Angsana New"/>
          <w:sz w:val="30"/>
          <w:szCs w:val="30"/>
        </w:rPr>
        <w:t xml:space="preserve">2556 </w:t>
      </w:r>
      <w:r w:rsidRPr="00737D1A">
        <w:rPr>
          <w:rFonts w:ascii="Angsana New" w:hAnsi="Angsana New"/>
          <w:sz w:val="30"/>
          <w:szCs w:val="30"/>
          <w:cs/>
        </w:rPr>
        <w:t xml:space="preserve">บริษัทได้มีการทำบันทึกแก้ไขเพิ่มเติมแนบท้ายสัญญาครั้งที่ </w:t>
      </w:r>
      <w:r w:rsidRPr="00737D1A">
        <w:rPr>
          <w:rFonts w:ascii="Angsana New" w:hAnsi="Angsana New"/>
          <w:sz w:val="30"/>
          <w:szCs w:val="30"/>
        </w:rPr>
        <w:t xml:space="preserve">1 </w:t>
      </w:r>
      <w:r w:rsidRPr="00737D1A">
        <w:rPr>
          <w:rFonts w:ascii="Angsana New" w:hAnsi="Angsana New"/>
          <w:sz w:val="30"/>
          <w:szCs w:val="30"/>
          <w:cs/>
        </w:rPr>
        <w:t>เพื่อแก้ไขอัตราดอกเบี้ยในสัญญา</w:t>
      </w:r>
    </w:p>
    <w:p w14:paraId="3752C5A3" w14:textId="77777777" w:rsidR="00780702" w:rsidRPr="00737D1A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</w:p>
    <w:p w14:paraId="7D74CFCF" w14:textId="7A095D5C" w:rsidR="00780702" w:rsidRPr="002D045A" w:rsidRDefault="00780702" w:rsidP="002D0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  <w:highlight w:val="yellow"/>
          <w:cs/>
        </w:rPr>
      </w:pPr>
      <w:r w:rsidRPr="00737D1A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737D1A">
        <w:rPr>
          <w:rFonts w:ascii="Angsana New" w:hAnsi="Angsana New"/>
          <w:spacing w:val="-4"/>
          <w:sz w:val="30"/>
          <w:szCs w:val="30"/>
        </w:rPr>
        <w:t>18</w:t>
      </w:r>
      <w:r w:rsidRPr="00737D1A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737D1A">
        <w:rPr>
          <w:rFonts w:ascii="Angsana New" w:hAnsi="Angsana New"/>
          <w:spacing w:val="-4"/>
          <w:sz w:val="30"/>
          <w:szCs w:val="30"/>
        </w:rPr>
        <w:t>2557</w:t>
      </w:r>
      <w:r w:rsidRPr="00737D1A">
        <w:rPr>
          <w:rFonts w:ascii="Angsana New" w:hAnsi="Angsana New"/>
          <w:spacing w:val="-4"/>
          <w:sz w:val="30"/>
          <w:szCs w:val="30"/>
          <w:cs/>
        </w:rPr>
        <w:t xml:space="preserve"> บริษัทได้ทำสัญญากู้ยืมเงินระยะสั้นกับ </w:t>
      </w:r>
      <w:r w:rsidRPr="00737D1A">
        <w:rPr>
          <w:rFonts w:ascii="Angsana New" w:hAnsi="Angsana New"/>
          <w:spacing w:val="-4"/>
          <w:sz w:val="30"/>
          <w:szCs w:val="30"/>
        </w:rPr>
        <w:t>Great Brands Limited</w:t>
      </w:r>
      <w:r w:rsidRPr="00737D1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37D1A">
        <w:rPr>
          <w:rFonts w:ascii="Angsana New" w:hAnsi="Angsana New"/>
          <w:sz w:val="30"/>
          <w:szCs w:val="30"/>
          <w:cs/>
        </w:rPr>
        <w:t xml:space="preserve">“ผู้ให้กู้” </w:t>
      </w:r>
      <w:r w:rsidRPr="00737D1A">
        <w:rPr>
          <w:rFonts w:ascii="Angsana New" w:hAnsi="Angsana New"/>
          <w:spacing w:val="-4"/>
          <w:sz w:val="30"/>
          <w:szCs w:val="30"/>
          <w:cs/>
        </w:rPr>
        <w:t>วงเงินจำนวน</w:t>
      </w:r>
      <w:r w:rsidRPr="00737D1A">
        <w:rPr>
          <w:rFonts w:ascii="Angsana New" w:hAnsi="Angsana New"/>
          <w:sz w:val="30"/>
          <w:szCs w:val="30"/>
          <w:cs/>
        </w:rPr>
        <w:t xml:space="preserve"> </w:t>
      </w:r>
      <w:r w:rsidRPr="00737D1A">
        <w:rPr>
          <w:rFonts w:ascii="Angsana New" w:hAnsi="Angsana New"/>
          <w:sz w:val="30"/>
          <w:szCs w:val="30"/>
        </w:rPr>
        <w:br/>
        <w:t>1,700</w:t>
      </w:r>
      <w:r w:rsidRPr="00737D1A">
        <w:rPr>
          <w:rFonts w:ascii="Angsana New" w:hAnsi="Angsana New"/>
          <w:sz w:val="30"/>
          <w:szCs w:val="30"/>
          <w:cs/>
        </w:rPr>
        <w:t xml:space="preserve"> </w:t>
      </w:r>
      <w:r w:rsidRPr="00737D1A">
        <w:rPr>
          <w:rFonts w:ascii="Angsana New" w:hAnsi="Angsana New"/>
          <w:spacing w:val="-4"/>
          <w:sz w:val="30"/>
          <w:szCs w:val="30"/>
          <w:cs/>
        </w:rPr>
        <w:t xml:space="preserve">ล้านบาท ด้วยอัตราดอกเบี้ยตามที่กำหนดไว้ในสัญญาหรือตามแต่จะตกลงกันในภายหลัง กำหนดชำระคืนเงินต้นเมื่อครบหนึ่งปี นับจากวันที่ได้รับเงินกู้ยืมหรือวันอื่นตามที่ผู้ให้กู้กำหนด ต่อมาเมื่อวันที่ </w:t>
      </w:r>
      <w:r w:rsidRPr="00737D1A">
        <w:rPr>
          <w:rFonts w:ascii="Angsana New" w:hAnsi="Angsana New"/>
          <w:spacing w:val="-4"/>
          <w:sz w:val="30"/>
          <w:szCs w:val="30"/>
        </w:rPr>
        <w:t xml:space="preserve">29 </w:t>
      </w:r>
      <w:r w:rsidRPr="00737D1A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737D1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37D1A">
        <w:rPr>
          <w:rFonts w:ascii="Angsana New" w:hAnsi="Angsana New"/>
          <w:spacing w:val="-4"/>
          <w:sz w:val="30"/>
          <w:szCs w:val="30"/>
        </w:rPr>
        <w:t>2561</w:t>
      </w:r>
      <w:r w:rsidRPr="00737D1A">
        <w:rPr>
          <w:rFonts w:ascii="Angsana New" w:hAnsi="Angsana New"/>
          <w:spacing w:val="-4"/>
          <w:sz w:val="30"/>
          <w:szCs w:val="30"/>
          <w:cs/>
        </w:rPr>
        <w:t xml:space="preserve"> บริษัทและผู้ให้กู้ได้ทำบันทึก</w:t>
      </w:r>
      <w:r w:rsidRPr="002D045A">
        <w:rPr>
          <w:rFonts w:ascii="Angsana New" w:hAnsi="Angsana New"/>
          <w:spacing w:val="-4"/>
          <w:sz w:val="30"/>
          <w:szCs w:val="30"/>
          <w:cs/>
        </w:rPr>
        <w:t>แนบท้ายสัญญาใหม่ ให้ชำระคืนเงินต้นเมื่อครบแปดปีนับจากวันที่ได้รับเงินกู้ยืม</w:t>
      </w:r>
      <w:r w:rsidRPr="002D045A">
        <w:rPr>
          <w:rFonts w:ascii="Angsana New" w:hAnsi="Angsana New" w:hint="cs"/>
          <w:spacing w:val="-4"/>
          <w:sz w:val="30"/>
          <w:szCs w:val="30"/>
          <w:cs/>
        </w:rPr>
        <w:t xml:space="preserve"> กล่าวคือวันที่ </w:t>
      </w:r>
      <w:r w:rsidRPr="002D045A">
        <w:rPr>
          <w:rFonts w:ascii="Angsana New" w:hAnsi="Angsana New"/>
          <w:spacing w:val="-4"/>
          <w:sz w:val="30"/>
          <w:szCs w:val="30"/>
        </w:rPr>
        <w:t xml:space="preserve">24 </w:t>
      </w:r>
      <w:r w:rsidRPr="002D045A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2D045A">
        <w:rPr>
          <w:rFonts w:ascii="Angsana New" w:hAnsi="Angsana New"/>
          <w:spacing w:val="-4"/>
          <w:sz w:val="30"/>
          <w:szCs w:val="30"/>
        </w:rPr>
        <w:t xml:space="preserve">2565 </w:t>
      </w:r>
      <w:r w:rsidR="002D045A" w:rsidRPr="002D045A">
        <w:rPr>
          <w:rFonts w:ascii="Angsana New" w:hAnsi="Angsana New"/>
          <w:spacing w:val="-4"/>
          <w:sz w:val="30"/>
          <w:szCs w:val="30"/>
          <w:cs/>
        </w:rPr>
        <w:t xml:space="preserve">ในระหว่างปี </w:t>
      </w:r>
      <w:r w:rsidR="002D045A" w:rsidRPr="002D045A">
        <w:rPr>
          <w:rFonts w:ascii="Angsana New" w:hAnsi="Angsana New"/>
          <w:spacing w:val="-4"/>
          <w:sz w:val="30"/>
          <w:szCs w:val="30"/>
        </w:rPr>
        <w:t>2562</w:t>
      </w:r>
      <w:r w:rsidR="002D045A" w:rsidRPr="002D045A">
        <w:rPr>
          <w:rFonts w:ascii="Angsana New" w:hAnsi="Angsana New"/>
          <w:spacing w:val="-4"/>
          <w:sz w:val="30"/>
          <w:szCs w:val="30"/>
          <w:cs/>
        </w:rPr>
        <w:t xml:space="preserve"> บริษัทจ่ายช</w:t>
      </w:r>
      <w:r w:rsidR="002D045A" w:rsidRPr="002D045A">
        <w:rPr>
          <w:rFonts w:ascii="Angsana New" w:hAnsi="Angsana New" w:hint="cs"/>
          <w:spacing w:val="-4"/>
          <w:sz w:val="30"/>
          <w:szCs w:val="30"/>
          <w:cs/>
        </w:rPr>
        <w:t>ำ</w:t>
      </w:r>
      <w:r w:rsidR="002D045A" w:rsidRPr="002D045A">
        <w:rPr>
          <w:rFonts w:ascii="Angsana New" w:hAnsi="Angsana New"/>
          <w:spacing w:val="-4"/>
          <w:sz w:val="30"/>
          <w:szCs w:val="30"/>
          <w:cs/>
        </w:rPr>
        <w:t>ระหนี้จ</w:t>
      </w:r>
      <w:r w:rsidR="002D045A" w:rsidRPr="002D045A">
        <w:rPr>
          <w:rFonts w:ascii="Angsana New" w:hAnsi="Angsana New" w:hint="cs"/>
          <w:spacing w:val="-4"/>
          <w:sz w:val="30"/>
          <w:szCs w:val="30"/>
          <w:cs/>
        </w:rPr>
        <w:t>ำ</w:t>
      </w:r>
      <w:r w:rsidR="002D045A" w:rsidRPr="002D045A">
        <w:rPr>
          <w:rFonts w:ascii="Angsana New" w:hAnsi="Angsana New"/>
          <w:spacing w:val="-4"/>
          <w:sz w:val="30"/>
          <w:szCs w:val="30"/>
          <w:cs/>
        </w:rPr>
        <w:t xml:space="preserve">นวน </w:t>
      </w:r>
      <w:r w:rsidR="002D045A" w:rsidRPr="002D045A">
        <w:rPr>
          <w:rFonts w:ascii="Angsana New" w:hAnsi="Angsana New"/>
          <w:spacing w:val="-4"/>
          <w:sz w:val="30"/>
          <w:szCs w:val="30"/>
        </w:rPr>
        <w:t>1,500</w:t>
      </w:r>
      <w:r w:rsidR="002D045A" w:rsidRPr="002D045A">
        <w:rPr>
          <w:rFonts w:ascii="Angsana New" w:hAnsi="Angsana New"/>
          <w:spacing w:val="-4"/>
          <w:sz w:val="30"/>
          <w:szCs w:val="30"/>
          <w:cs/>
        </w:rPr>
        <w:t xml:space="preserve"> ล้านบาทให้แก่บริษัทที่เกี่ยวข้องกัน </w:t>
      </w:r>
      <w:r w:rsidRPr="002D045A">
        <w:rPr>
          <w:rFonts w:ascii="Angsana New" w:hAnsi="Angsana New"/>
          <w:spacing w:val="-4"/>
          <w:sz w:val="30"/>
          <w:szCs w:val="30"/>
          <w:cs/>
        </w:rPr>
        <w:t>ณ วันที่</w:t>
      </w:r>
      <w:r w:rsidRPr="002D045A">
        <w:rPr>
          <w:rFonts w:ascii="Angsana New" w:hAnsi="Angsana New"/>
          <w:spacing w:val="-4"/>
          <w:sz w:val="30"/>
          <w:szCs w:val="30"/>
        </w:rPr>
        <w:t xml:space="preserve"> 30 </w:t>
      </w:r>
      <w:r w:rsidRPr="002D045A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Pr="002D045A">
        <w:rPr>
          <w:rFonts w:ascii="Angsana New" w:hAnsi="Angsana New"/>
          <w:spacing w:val="-4"/>
          <w:sz w:val="30"/>
          <w:szCs w:val="30"/>
        </w:rPr>
        <w:t xml:space="preserve">2563 </w:t>
      </w:r>
      <w:r w:rsidRPr="002D045A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2D045A">
        <w:rPr>
          <w:rFonts w:ascii="Angsana New" w:hAnsi="Angsana New" w:hint="cs"/>
          <w:spacing w:val="-4"/>
          <w:sz w:val="30"/>
          <w:szCs w:val="30"/>
          <w:cs/>
        </w:rPr>
        <w:t>มียอด</w:t>
      </w:r>
      <w:r w:rsidRPr="002D045A">
        <w:rPr>
          <w:rFonts w:ascii="Angsana New" w:hAnsi="Angsana New"/>
          <w:spacing w:val="-4"/>
          <w:sz w:val="30"/>
          <w:szCs w:val="30"/>
          <w:cs/>
        </w:rPr>
        <w:t>ใช้วงเงินกู้ยืม</w:t>
      </w:r>
      <w:r w:rsidRPr="002D045A">
        <w:rPr>
          <w:rFonts w:ascii="Angsana New" w:hAnsi="Angsana New" w:hint="cs"/>
          <w:spacing w:val="-4"/>
          <w:sz w:val="30"/>
          <w:szCs w:val="30"/>
          <w:cs/>
        </w:rPr>
        <w:t>คงเหลือ</w:t>
      </w:r>
      <w:r w:rsidRPr="002D045A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2D045A">
        <w:rPr>
          <w:rFonts w:ascii="Angsana New" w:hAnsi="Angsana New"/>
          <w:spacing w:val="-4"/>
          <w:sz w:val="30"/>
          <w:szCs w:val="30"/>
        </w:rPr>
        <w:t xml:space="preserve"> 30.97 </w:t>
      </w:r>
      <w:r w:rsidRPr="002D045A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2D045A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Pr="002D045A">
        <w:rPr>
          <w:rFonts w:ascii="Angsana New" w:hAnsi="Angsana New"/>
          <w:i/>
          <w:iCs/>
          <w:spacing w:val="-6"/>
          <w:sz w:val="30"/>
          <w:szCs w:val="30"/>
        </w:rPr>
        <w:t xml:space="preserve">30 </w:t>
      </w:r>
      <w:r w:rsidRPr="002D045A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กันยายน </w:t>
      </w:r>
      <w:r w:rsidRPr="002D045A">
        <w:rPr>
          <w:rFonts w:ascii="Angsana New" w:hAnsi="Angsana New"/>
          <w:i/>
          <w:iCs/>
          <w:spacing w:val="-6"/>
          <w:sz w:val="30"/>
          <w:szCs w:val="30"/>
        </w:rPr>
        <w:t>2562: 30.97</w:t>
      </w:r>
      <w:r w:rsidRPr="002D045A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ล้านบาท)</w:t>
      </w:r>
      <w:r w:rsidRPr="00737D1A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</w:p>
    <w:p w14:paraId="055530FD" w14:textId="77777777" w:rsidR="00780702" w:rsidRPr="00737D1A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</w:p>
    <w:p w14:paraId="304505E5" w14:textId="77777777" w:rsidR="00780702" w:rsidRPr="0030511E" w:rsidRDefault="00780702" w:rsidP="0078070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both"/>
        <w:outlineLvl w:val="0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30511E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สัญญาให้ผลิตสินค้า</w:t>
      </w:r>
    </w:p>
    <w:p w14:paraId="62FFED91" w14:textId="77777777" w:rsidR="00780702" w:rsidRPr="00737D1A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F49C98B" w14:textId="70CD6653" w:rsidR="00780702" w:rsidRPr="0030511E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0511E">
        <w:rPr>
          <w:rFonts w:ascii="Angsana New" w:hAnsi="Angsana New"/>
          <w:sz w:val="30"/>
          <w:szCs w:val="30"/>
          <w:cs/>
        </w:rPr>
        <w:t xml:space="preserve">บริษัทได้ทำสัญญากับบริษัทย่อยแห่งหนึ่งเพื่อให้เป็นผู้ผลิตน้ำดื่มภายใต้ชื่อเครื่องหมายการค้า “คริสตัล” บริษัทต้องปฏิบัติตามเงื่อนไขต่างๆ ที่กำหนดไว้ในสัญญา โดยสัญญามีระยะเวลาสามปีสิ้นสุดวันที่ </w:t>
      </w:r>
      <w:r w:rsidRPr="0030511E">
        <w:rPr>
          <w:rFonts w:ascii="Angsana New" w:hAnsi="Angsana New"/>
          <w:sz w:val="30"/>
          <w:szCs w:val="30"/>
        </w:rPr>
        <w:t>31</w:t>
      </w:r>
      <w:r w:rsidRPr="0030511E">
        <w:rPr>
          <w:rFonts w:ascii="Angsana New" w:hAnsi="Angsana New"/>
          <w:sz w:val="30"/>
          <w:szCs w:val="30"/>
          <w:cs/>
        </w:rPr>
        <w:t xml:space="preserve"> มีนาคม </w:t>
      </w:r>
      <w:r w:rsidRPr="0030511E">
        <w:rPr>
          <w:rFonts w:ascii="Angsana New" w:hAnsi="Angsana New"/>
          <w:sz w:val="30"/>
          <w:szCs w:val="30"/>
        </w:rPr>
        <w:t>2561</w:t>
      </w:r>
      <w:r w:rsidRPr="0030511E">
        <w:rPr>
          <w:rFonts w:ascii="Angsana New" w:hAnsi="Angsana New" w:hint="cs"/>
          <w:sz w:val="30"/>
          <w:szCs w:val="30"/>
          <w:cs/>
        </w:rPr>
        <w:t xml:space="preserve"> 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 </w:t>
      </w:r>
      <w:r w:rsidRPr="0030511E">
        <w:rPr>
          <w:rFonts w:ascii="Angsana New" w:hAnsi="Angsana New"/>
          <w:sz w:val="30"/>
          <w:szCs w:val="30"/>
        </w:rPr>
        <w:t xml:space="preserve">90 </w:t>
      </w:r>
      <w:r w:rsidRPr="0030511E">
        <w:rPr>
          <w:rFonts w:ascii="Angsana New" w:hAnsi="Angsana New" w:hint="cs"/>
          <w:sz w:val="30"/>
          <w:szCs w:val="30"/>
          <w:cs/>
        </w:rPr>
        <w:t>วัน สัญญาจะมีผลอีกคราวละสามปี</w:t>
      </w:r>
      <w:r w:rsidRPr="0030511E">
        <w:rPr>
          <w:rFonts w:ascii="Angsana New" w:hAnsi="Angsana New"/>
          <w:sz w:val="30"/>
          <w:szCs w:val="30"/>
        </w:rPr>
        <w:t xml:space="preserve"> </w:t>
      </w:r>
      <w:r w:rsidR="007B74A4">
        <w:rPr>
          <w:rFonts w:ascii="Angsana New" w:hAnsi="Angsana New" w:hint="cs"/>
          <w:sz w:val="30"/>
          <w:szCs w:val="30"/>
          <w:cs/>
        </w:rPr>
        <w:t>จนถึง</w:t>
      </w:r>
      <w:r w:rsidRPr="0030511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30511E">
        <w:rPr>
          <w:rFonts w:ascii="Angsana New" w:hAnsi="Angsana New"/>
          <w:sz w:val="30"/>
          <w:szCs w:val="30"/>
        </w:rPr>
        <w:t xml:space="preserve">31 </w:t>
      </w:r>
      <w:r w:rsidRPr="0030511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30511E">
        <w:rPr>
          <w:rFonts w:ascii="Angsana New" w:hAnsi="Angsana New"/>
          <w:sz w:val="30"/>
          <w:szCs w:val="30"/>
        </w:rPr>
        <w:t xml:space="preserve">2564 </w:t>
      </w:r>
      <w:r w:rsidRPr="0030511E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30511E">
        <w:rPr>
          <w:rFonts w:ascii="Angsana New" w:hAnsi="Angsana New"/>
          <w:sz w:val="30"/>
          <w:szCs w:val="30"/>
        </w:rPr>
        <w:t xml:space="preserve">2 </w:t>
      </w:r>
      <w:r w:rsidRPr="0030511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30511E">
        <w:rPr>
          <w:rFonts w:ascii="Angsana New" w:hAnsi="Angsana New"/>
          <w:sz w:val="30"/>
          <w:szCs w:val="30"/>
        </w:rPr>
        <w:t xml:space="preserve">2562 </w:t>
      </w:r>
      <w:r w:rsidRPr="0030511E">
        <w:rPr>
          <w:rFonts w:ascii="Angsana New" w:hAnsi="Angsana New" w:hint="cs"/>
          <w:sz w:val="30"/>
          <w:szCs w:val="30"/>
          <w:cs/>
        </w:rPr>
        <w:t>คู่สัญญาตกลงแก้ไขสัญญา</w:t>
      </w:r>
      <w:r w:rsidRPr="0030511E">
        <w:rPr>
          <w:rFonts w:ascii="Angsana New" w:hAnsi="Angsana New"/>
          <w:sz w:val="30"/>
          <w:szCs w:val="30"/>
          <w:cs/>
        </w:rPr>
        <w:t xml:space="preserve">เพื่อปรับราคาค่าสินค้าขึ้นร้อยละ </w:t>
      </w:r>
      <w:r w:rsidR="007B74A4">
        <w:rPr>
          <w:rFonts w:ascii="Angsana New" w:hAnsi="Angsana New"/>
          <w:sz w:val="30"/>
          <w:szCs w:val="30"/>
        </w:rPr>
        <w:t>10</w:t>
      </w:r>
      <w:r w:rsidRPr="0030511E">
        <w:rPr>
          <w:rFonts w:ascii="Angsana New" w:hAnsi="Angsana New"/>
          <w:sz w:val="30"/>
          <w:szCs w:val="30"/>
          <w:cs/>
        </w:rPr>
        <w:t xml:space="preserve"> จากราคาเดิม ทั้งนี้การขึ้นราคาในอัตราดังกล่าว อาจมีการเปลี่ยนแปลงในอนาคต</w:t>
      </w:r>
    </w:p>
    <w:p w14:paraId="1CC58242" w14:textId="77777777" w:rsidR="00780702" w:rsidRPr="00737D1A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022F09F" w14:textId="2E07DB35" w:rsidR="00780702" w:rsidRPr="001D3DA2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1D3DA2">
        <w:rPr>
          <w:rFonts w:ascii="Angsana New" w:hAnsi="Angsana New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ให้เป็นผู้ผลิตน้ำดื่มภายใต้ชื่อเครื่องหมายการค้า </w:t>
      </w:r>
      <w:r w:rsidRPr="001D3DA2">
        <w:rPr>
          <w:rFonts w:ascii="Angsana New" w:hAnsi="Angsana New"/>
          <w:sz w:val="30"/>
          <w:szCs w:val="30"/>
        </w:rPr>
        <w:t>“</w:t>
      </w:r>
      <w:r w:rsidRPr="001D3DA2">
        <w:rPr>
          <w:rFonts w:ascii="Angsana New" w:hAnsi="Angsana New"/>
          <w:sz w:val="30"/>
          <w:szCs w:val="30"/>
          <w:cs/>
        </w:rPr>
        <w:t>คริสตัล</w:t>
      </w:r>
      <w:r w:rsidRPr="001D3DA2">
        <w:rPr>
          <w:rFonts w:ascii="Angsana New" w:hAnsi="Angsana New"/>
          <w:sz w:val="30"/>
          <w:szCs w:val="30"/>
        </w:rPr>
        <w:t xml:space="preserve">” </w:t>
      </w:r>
      <w:r w:rsidRPr="001D3DA2">
        <w:rPr>
          <w:rFonts w:ascii="Angsana New" w:hAnsi="Angsana New"/>
          <w:sz w:val="30"/>
          <w:szCs w:val="30"/>
          <w:cs/>
        </w:rPr>
        <w:t xml:space="preserve">บริษัทต้องปฏิบัติตามเงื่อนไขต่างๆ ที่กำหนดไว้ในสัญญา โดยสัญญามีระยะเวลาสามปีสิ้นสุดวันที่ </w:t>
      </w:r>
      <w:r w:rsidRPr="001D3DA2">
        <w:rPr>
          <w:rFonts w:ascii="Angsana New" w:hAnsi="Angsana New"/>
          <w:sz w:val="30"/>
          <w:szCs w:val="30"/>
        </w:rPr>
        <w:t>15</w:t>
      </w:r>
      <w:r w:rsidRPr="001D3DA2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453D3F">
        <w:rPr>
          <w:rFonts w:ascii="Angsana New" w:hAnsi="Angsana New"/>
          <w:sz w:val="30"/>
          <w:szCs w:val="30"/>
        </w:rPr>
        <w:t>2561</w:t>
      </w:r>
      <w:r w:rsidRPr="001D3DA2">
        <w:rPr>
          <w:rFonts w:ascii="Angsana New" w:hAnsi="Angsana New"/>
          <w:sz w:val="30"/>
          <w:szCs w:val="30"/>
        </w:rPr>
        <w:t xml:space="preserve"> </w:t>
      </w:r>
      <w:r w:rsidRPr="001D3DA2">
        <w:rPr>
          <w:rFonts w:ascii="Angsana New" w:hAnsi="Angsana New"/>
          <w:sz w:val="30"/>
          <w:szCs w:val="30"/>
          <w:cs/>
        </w:rPr>
        <w:t>ปัจจุบันต่อสัญญาอัตโนมัติ</w:t>
      </w:r>
      <w:r w:rsidRPr="001D3DA2">
        <w:rPr>
          <w:rFonts w:ascii="Angsana New" w:hAnsi="Angsana New" w:hint="cs"/>
          <w:sz w:val="30"/>
          <w:szCs w:val="30"/>
          <w:cs/>
        </w:rPr>
        <w:t xml:space="preserve"> นับ</w:t>
      </w:r>
      <w:r w:rsidRPr="001D3DA2">
        <w:rPr>
          <w:rFonts w:ascii="Angsana New" w:hAnsi="Angsana New"/>
          <w:sz w:val="30"/>
          <w:szCs w:val="30"/>
          <w:cs/>
        </w:rPr>
        <w:t xml:space="preserve">แต่วันที่ </w:t>
      </w:r>
      <w:r w:rsidRPr="001D3DA2">
        <w:rPr>
          <w:rFonts w:ascii="Angsana New" w:hAnsi="Angsana New"/>
          <w:sz w:val="30"/>
          <w:szCs w:val="30"/>
        </w:rPr>
        <w:t>16</w:t>
      </w:r>
      <w:r w:rsidRPr="001D3DA2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1D3DA2">
        <w:rPr>
          <w:rFonts w:ascii="Angsana New" w:hAnsi="Angsana New"/>
          <w:sz w:val="30"/>
          <w:szCs w:val="30"/>
        </w:rPr>
        <w:t>25</w:t>
      </w:r>
      <w:r w:rsidRPr="001D3DA2">
        <w:rPr>
          <w:rFonts w:ascii="Angsana New" w:hAnsi="Angsana New"/>
          <w:sz w:val="30"/>
          <w:szCs w:val="30"/>
          <w:cs/>
        </w:rPr>
        <w:t>6</w:t>
      </w:r>
      <w:r w:rsidRPr="001D3DA2">
        <w:rPr>
          <w:rFonts w:ascii="Angsana New" w:hAnsi="Angsana New"/>
          <w:sz w:val="30"/>
          <w:szCs w:val="30"/>
        </w:rPr>
        <w:t>2</w:t>
      </w:r>
      <w:r w:rsidRPr="001D3DA2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1D3DA2">
        <w:rPr>
          <w:rFonts w:ascii="Angsana New" w:hAnsi="Angsana New"/>
          <w:sz w:val="30"/>
          <w:szCs w:val="30"/>
        </w:rPr>
        <w:t>15</w:t>
      </w:r>
      <w:r w:rsidRPr="001D3DA2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1D3DA2">
        <w:rPr>
          <w:rFonts w:ascii="Angsana New" w:hAnsi="Angsana New"/>
          <w:sz w:val="30"/>
          <w:szCs w:val="30"/>
        </w:rPr>
        <w:t>25</w:t>
      </w:r>
      <w:r w:rsidRPr="001D3DA2">
        <w:rPr>
          <w:rFonts w:ascii="Angsana New" w:hAnsi="Angsana New"/>
          <w:sz w:val="30"/>
          <w:szCs w:val="30"/>
          <w:cs/>
        </w:rPr>
        <w:t>6</w:t>
      </w:r>
      <w:r w:rsidRPr="001D3DA2">
        <w:rPr>
          <w:rFonts w:ascii="Angsana New" w:hAnsi="Angsana New"/>
          <w:sz w:val="30"/>
          <w:szCs w:val="30"/>
        </w:rPr>
        <w:t xml:space="preserve">3 </w:t>
      </w:r>
    </w:p>
    <w:p w14:paraId="3775EB04" w14:textId="77777777" w:rsidR="00780702" w:rsidRPr="001D3DA2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</w:p>
    <w:p w14:paraId="41C5B778" w14:textId="77777777" w:rsidR="00780702" w:rsidRPr="002B4112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1D3DA2">
        <w:rPr>
          <w:rFonts w:ascii="Angsana New" w:hAnsi="Angsana New"/>
          <w:sz w:val="30"/>
          <w:szCs w:val="30"/>
          <w:cs/>
        </w:rPr>
        <w:t xml:space="preserve">บริษัทได้ทำสัญญาฉบับใหม่กับบริษัทที่เกี่ยวข้องกันหลายแห่งเพื่อให้เป็นผู้ผลิตน้ำดื่มภายใต้ชื่อเครื่องหมายการค้า “คริสตัล” บริษัทต้องปฏิบัติตามเงื่อนไขต่างๆ ที่กำหนดไว้ในสัญญา โดยสัญญามีผลตั้งแต่วันที่ </w:t>
      </w:r>
      <w:r w:rsidRPr="001D3DA2">
        <w:rPr>
          <w:rFonts w:ascii="Angsana New" w:hAnsi="Angsana New"/>
          <w:sz w:val="30"/>
          <w:szCs w:val="30"/>
        </w:rPr>
        <w:t xml:space="preserve">1 </w:t>
      </w:r>
      <w:r w:rsidRPr="001D3DA2">
        <w:rPr>
          <w:rFonts w:ascii="Angsana New" w:hAnsi="Angsana New"/>
          <w:sz w:val="30"/>
          <w:szCs w:val="30"/>
          <w:cs/>
        </w:rPr>
        <w:t xml:space="preserve">มีนาคม </w:t>
      </w:r>
      <w:r w:rsidRPr="001D3DA2">
        <w:rPr>
          <w:rFonts w:ascii="Angsana New" w:hAnsi="Angsana New"/>
          <w:sz w:val="30"/>
          <w:szCs w:val="30"/>
        </w:rPr>
        <w:t xml:space="preserve">2563 </w:t>
      </w:r>
      <w:r w:rsidRPr="001D3DA2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1D3DA2">
        <w:rPr>
          <w:rFonts w:ascii="Angsana New" w:hAnsi="Angsana New"/>
          <w:sz w:val="30"/>
          <w:szCs w:val="30"/>
        </w:rPr>
        <w:t xml:space="preserve">30 </w:t>
      </w:r>
      <w:r w:rsidRPr="001D3DA2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1D3DA2">
        <w:rPr>
          <w:rFonts w:ascii="Angsana New" w:hAnsi="Angsana New"/>
          <w:sz w:val="30"/>
          <w:szCs w:val="30"/>
        </w:rPr>
        <w:t xml:space="preserve">2564 </w:t>
      </w:r>
      <w:r w:rsidRPr="001D3DA2">
        <w:rPr>
          <w:rFonts w:ascii="Angsana New" w:hAnsi="Angsana New"/>
          <w:sz w:val="30"/>
          <w:szCs w:val="30"/>
          <w:cs/>
        </w:rPr>
        <w:t xml:space="preserve">หากคู่สัญญาฝ่ายใดฝ่ายหนึ่งมิได้แจ้งให้คู่สัญญาอีกฝ่ายหนึ่งทราบล่วงหน้าเป็นลายลักษณ์อักษรไม่น้อยกว่า </w:t>
      </w:r>
      <w:r w:rsidRPr="001D3DA2">
        <w:rPr>
          <w:rFonts w:ascii="Angsana New" w:hAnsi="Angsana New"/>
          <w:sz w:val="30"/>
          <w:szCs w:val="30"/>
        </w:rPr>
        <w:t>90</w:t>
      </w:r>
      <w:r w:rsidRPr="001D3DA2">
        <w:rPr>
          <w:rFonts w:ascii="Angsana New" w:hAnsi="Angsana New"/>
          <w:sz w:val="30"/>
          <w:szCs w:val="30"/>
          <w:cs/>
        </w:rPr>
        <w:t xml:space="preserve"> วัน ก่อนวันสิ้นสุดของสัญญาฉบับนี้ว่าไม่ประสงค์ที่จะต่ออายุสัญญาฉบับนี้ออกไป ให้ถือว่าสัญญาฉบับนี้มีผลใช้บังคับกันต่อไปอีกคราวละ </w:t>
      </w:r>
      <w:r w:rsidRPr="001D3DA2">
        <w:rPr>
          <w:rFonts w:ascii="Angsana New" w:hAnsi="Angsana New"/>
          <w:sz w:val="30"/>
          <w:szCs w:val="30"/>
        </w:rPr>
        <w:t xml:space="preserve">1 </w:t>
      </w:r>
      <w:r w:rsidRPr="001D3DA2">
        <w:rPr>
          <w:rFonts w:ascii="Angsana New" w:hAnsi="Angsana New"/>
          <w:sz w:val="30"/>
          <w:szCs w:val="30"/>
          <w:cs/>
        </w:rPr>
        <w:t>ปี</w:t>
      </w:r>
    </w:p>
    <w:p w14:paraId="591C4737" w14:textId="2A985817" w:rsidR="00780702" w:rsidRDefault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p w14:paraId="38F3CA46" w14:textId="77777777" w:rsidR="00780702" w:rsidRPr="00DC698D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D3DA2">
        <w:rPr>
          <w:rFonts w:ascii="Angsana New" w:hAnsi="Angsana New"/>
          <w:sz w:val="30"/>
          <w:szCs w:val="30"/>
          <w:cs/>
        </w:rPr>
        <w:lastRenderedPageBreak/>
        <w:t>บริษัท</w:t>
      </w:r>
      <w:r w:rsidRPr="001D3DA2">
        <w:rPr>
          <w:rFonts w:ascii="Angsana New" w:hAnsi="Angsana New" w:hint="cs"/>
          <w:sz w:val="30"/>
          <w:szCs w:val="30"/>
          <w:cs/>
        </w:rPr>
        <w:t>ได้</w:t>
      </w:r>
      <w:r w:rsidRPr="001D3DA2">
        <w:rPr>
          <w:rFonts w:ascii="Angsana New" w:hAnsi="Angsana New"/>
          <w:sz w:val="30"/>
          <w:szCs w:val="30"/>
          <w:cs/>
        </w:rPr>
        <w:t xml:space="preserve">เข้าทำสัญญากับบริษัทที่เกี่ยวข้องกันแห่งหนึ่งเพื่อให้เป็นผู้ผลิตน้ำดื่มภายใต้ชื่อเครื่องหมายการค้า “คริสตัล” บริษัทต้องปฏิบัติตามเงื่อนไขต่างๆ ที่กำหนดไว้ในสัญญา โดยสัญญามีระยะเวลาตั้งแต่วันที่ </w:t>
      </w:r>
      <w:r w:rsidRPr="001D3DA2">
        <w:rPr>
          <w:rFonts w:ascii="Angsana New" w:hAnsi="Angsana New"/>
          <w:sz w:val="30"/>
          <w:szCs w:val="30"/>
        </w:rPr>
        <w:t>28</w:t>
      </w:r>
      <w:r w:rsidRPr="001D3DA2">
        <w:rPr>
          <w:rFonts w:ascii="Angsana New" w:hAnsi="Angsana New"/>
          <w:sz w:val="30"/>
          <w:szCs w:val="30"/>
          <w:cs/>
        </w:rPr>
        <w:t xml:space="preserve"> มกราคม </w:t>
      </w:r>
      <w:r w:rsidRPr="001D3DA2">
        <w:rPr>
          <w:rFonts w:ascii="Angsana New" w:hAnsi="Angsana New"/>
          <w:sz w:val="30"/>
          <w:szCs w:val="30"/>
        </w:rPr>
        <w:t>2563</w:t>
      </w:r>
      <w:r w:rsidRPr="001D3DA2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1D3DA2">
        <w:rPr>
          <w:rFonts w:ascii="Angsana New" w:hAnsi="Angsana New"/>
          <w:sz w:val="30"/>
          <w:szCs w:val="30"/>
        </w:rPr>
        <w:t>30</w:t>
      </w:r>
      <w:r w:rsidRPr="001D3DA2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1D3DA2">
        <w:rPr>
          <w:rFonts w:ascii="Angsana New" w:hAnsi="Angsana New"/>
          <w:sz w:val="30"/>
          <w:szCs w:val="30"/>
        </w:rPr>
        <w:t>2564</w:t>
      </w:r>
      <w:r w:rsidRPr="001D3DA2">
        <w:rPr>
          <w:rFonts w:ascii="Angsana New" w:hAnsi="Angsana New"/>
          <w:sz w:val="30"/>
          <w:szCs w:val="30"/>
          <w:cs/>
        </w:rPr>
        <w:t xml:space="preserve"> หากคู่สัญญาฝ่ายใดฝ่ายหนึ่งมิได้แจ้งให้คู่สัญญาอีกฝ่ายหนึ่งทราบล่วงหน้าเป็นลายลักษณ์อักษรไม่น้อยกว่า </w:t>
      </w:r>
      <w:r w:rsidRPr="001D3DA2">
        <w:rPr>
          <w:rFonts w:ascii="Angsana New" w:hAnsi="Angsana New"/>
          <w:sz w:val="30"/>
          <w:szCs w:val="30"/>
        </w:rPr>
        <w:t>90</w:t>
      </w:r>
      <w:r w:rsidRPr="001D3DA2">
        <w:rPr>
          <w:rFonts w:ascii="Angsana New" w:hAnsi="Angsana New"/>
          <w:sz w:val="30"/>
          <w:szCs w:val="30"/>
          <w:cs/>
        </w:rPr>
        <w:t xml:space="preserve"> วัน ก่อนวันสิ้นสุดของสัญญาฉบับนี้ว่าไม่ประสงค์ที่จะต่ออายุสัญญาฉบับนี้ออกไป ให้ถือว่าสัญญาฉบับนี้มีผลใช้บังคับกันต่อไปอีกคราวละ </w:t>
      </w:r>
      <w:r w:rsidRPr="001D3DA2">
        <w:rPr>
          <w:rFonts w:ascii="Angsana New" w:hAnsi="Angsana New"/>
          <w:sz w:val="30"/>
          <w:szCs w:val="30"/>
        </w:rPr>
        <w:t xml:space="preserve">1 </w:t>
      </w:r>
      <w:r w:rsidRPr="001D3DA2">
        <w:rPr>
          <w:rFonts w:ascii="Angsana New" w:hAnsi="Angsana New"/>
          <w:sz w:val="30"/>
          <w:szCs w:val="30"/>
          <w:cs/>
        </w:rPr>
        <w:t>ปี</w:t>
      </w:r>
    </w:p>
    <w:p w14:paraId="0FAB992E" w14:textId="77777777" w:rsidR="00780702" w:rsidRPr="00737D1A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5202445" w14:textId="77777777" w:rsidR="00780702" w:rsidRPr="00B4777B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4777B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สัญญาแต่งตั้งผู้จัดจำหน่ายสินค้า</w:t>
      </w:r>
    </w:p>
    <w:p w14:paraId="7D1C4B7F" w14:textId="77777777" w:rsidR="00780702" w:rsidRPr="00737D1A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  <w:highlight w:val="yellow"/>
        </w:rPr>
      </w:pPr>
    </w:p>
    <w:p w14:paraId="41893E93" w14:textId="717E701B" w:rsidR="00780702" w:rsidRPr="001D3DA2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D3DA2">
        <w:rPr>
          <w:rFonts w:ascii="Angsana New" w:hAnsi="Angsana New"/>
          <w:spacing w:val="-4"/>
          <w:sz w:val="30"/>
          <w:szCs w:val="30"/>
          <w:cs/>
        </w:rPr>
        <w:t>บริษัทได้ทำสัญญากับบริษัทที่เกี่ยวข้องกันแห่งหนึ่งเพื่อเป็นผู้จัดจำหน่ายเครื่องดื่มชาเขียว บริษัทต้องปฏิบัติตาม</w:t>
      </w:r>
      <w:r w:rsidRPr="001D3DA2">
        <w:rPr>
          <w:rFonts w:ascii="Angsana New" w:hAnsi="Angsana New"/>
          <w:spacing w:val="-4"/>
          <w:sz w:val="30"/>
          <w:szCs w:val="30"/>
        </w:rPr>
        <w:br/>
      </w:r>
      <w:r w:rsidRPr="001D3DA2">
        <w:rPr>
          <w:rFonts w:ascii="Angsana New" w:hAnsi="Angsana New"/>
          <w:spacing w:val="-4"/>
          <w:sz w:val="30"/>
          <w:szCs w:val="30"/>
          <w:cs/>
        </w:rPr>
        <w:t>เงื่อนไขต่างๆ ที่กำหนดไว้ในสัญญา โดยมีระยะเวลาสามปีสิ้นสุดวันที่</w:t>
      </w:r>
      <w:r w:rsidRPr="001D3DA2">
        <w:rPr>
          <w:rFonts w:ascii="Angsana New" w:hAnsi="Angsana New"/>
          <w:spacing w:val="-4"/>
          <w:sz w:val="30"/>
          <w:szCs w:val="30"/>
        </w:rPr>
        <w:t xml:space="preserve"> 28 </w:t>
      </w:r>
      <w:r w:rsidRPr="001D3DA2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Pr="001D3DA2">
        <w:rPr>
          <w:rFonts w:ascii="Angsana New" w:hAnsi="Angsana New"/>
          <w:spacing w:val="-4"/>
          <w:sz w:val="30"/>
          <w:szCs w:val="30"/>
        </w:rPr>
        <w:t xml:space="preserve">2561 </w:t>
      </w:r>
      <w:r w:rsidRPr="001D3DA2">
        <w:rPr>
          <w:rFonts w:ascii="Angsana New" w:hAnsi="Angsana New"/>
          <w:spacing w:val="-4"/>
          <w:sz w:val="30"/>
          <w:szCs w:val="30"/>
          <w:cs/>
        </w:rPr>
        <w:t>และมีสิทธิต่ออายุสัญญาได้ไปอีกคราวละ</w:t>
      </w:r>
      <w:r w:rsidR="007B74A4">
        <w:rPr>
          <w:rFonts w:ascii="Angsana New" w:hAnsi="Angsana New"/>
          <w:spacing w:val="-4"/>
          <w:sz w:val="30"/>
          <w:szCs w:val="30"/>
        </w:rPr>
        <w:t xml:space="preserve"> 1 </w:t>
      </w:r>
      <w:r w:rsidRPr="001D3DA2">
        <w:rPr>
          <w:rFonts w:ascii="Angsana New" w:hAnsi="Angsana New"/>
          <w:spacing w:val="-4"/>
          <w:sz w:val="30"/>
          <w:szCs w:val="30"/>
          <w:cs/>
        </w:rPr>
        <w:t>ปีนับแต่วันที่ครบกำหนด</w:t>
      </w:r>
      <w:r w:rsidRPr="001D3DA2">
        <w:rPr>
          <w:rFonts w:ascii="Angsana New" w:hAnsi="Angsana New" w:hint="cs"/>
          <w:spacing w:val="-4"/>
          <w:sz w:val="30"/>
          <w:szCs w:val="30"/>
          <w:cs/>
        </w:rPr>
        <w:t xml:space="preserve"> และบริษัทได้ต่ออายุสัญญาอีก </w:t>
      </w:r>
      <w:r w:rsidRPr="001D3DA2">
        <w:rPr>
          <w:rFonts w:ascii="Angsana New" w:hAnsi="Angsana New"/>
          <w:spacing w:val="-4"/>
          <w:sz w:val="30"/>
          <w:szCs w:val="30"/>
        </w:rPr>
        <w:t xml:space="preserve">3 </w:t>
      </w:r>
      <w:r w:rsidRPr="001D3DA2">
        <w:rPr>
          <w:rFonts w:ascii="Angsana New" w:hAnsi="Angsana New" w:hint="cs"/>
          <w:spacing w:val="-4"/>
          <w:sz w:val="30"/>
          <w:szCs w:val="30"/>
          <w:cs/>
        </w:rPr>
        <w:t xml:space="preserve">ปี สัญญาสิ้นสุดวันที่ </w:t>
      </w:r>
      <w:r w:rsidRPr="001D3DA2">
        <w:rPr>
          <w:rFonts w:ascii="Angsana New" w:hAnsi="Angsana New"/>
          <w:spacing w:val="-4"/>
          <w:sz w:val="30"/>
          <w:szCs w:val="30"/>
        </w:rPr>
        <w:t xml:space="preserve">28 </w:t>
      </w:r>
      <w:r w:rsidRPr="001D3DA2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Pr="001D3DA2">
        <w:rPr>
          <w:rFonts w:ascii="Angsana New" w:hAnsi="Angsana New"/>
          <w:spacing w:val="-4"/>
          <w:sz w:val="30"/>
          <w:szCs w:val="30"/>
        </w:rPr>
        <w:t>2564</w:t>
      </w:r>
    </w:p>
    <w:p w14:paraId="4932558F" w14:textId="77777777" w:rsidR="00780702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0925B8" w14:textId="3AEBA199" w:rsidR="00780702" w:rsidRPr="005E56E9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1D3DA2">
        <w:rPr>
          <w:rFonts w:ascii="Angsana New" w:hAnsi="Angsana New"/>
          <w:sz w:val="30"/>
          <w:szCs w:val="30"/>
          <w:cs/>
        </w:rPr>
        <w:t>บริษัท</w:t>
      </w:r>
      <w:r w:rsidRPr="001D3DA2">
        <w:rPr>
          <w:rFonts w:ascii="Angsana New" w:hAnsi="Angsana New" w:hint="cs"/>
          <w:sz w:val="30"/>
          <w:szCs w:val="30"/>
          <w:cs/>
        </w:rPr>
        <w:t>ได้เข้า</w:t>
      </w:r>
      <w:r w:rsidRPr="001D3DA2">
        <w:rPr>
          <w:rFonts w:ascii="Angsana New" w:hAnsi="Angsana New"/>
          <w:sz w:val="30"/>
          <w:szCs w:val="30"/>
          <w:cs/>
        </w:rPr>
        <w:t>ทำสัญญากับบริษัทที่เกี่ยวข้อง</w:t>
      </w:r>
      <w:r w:rsidR="001D3DA2" w:rsidRPr="001D3DA2">
        <w:rPr>
          <w:rFonts w:ascii="Angsana New" w:hAnsi="Angsana New" w:hint="cs"/>
          <w:sz w:val="30"/>
          <w:szCs w:val="30"/>
          <w:cs/>
        </w:rPr>
        <w:t>กัน</w:t>
      </w:r>
      <w:r w:rsidRPr="001D3DA2">
        <w:rPr>
          <w:rFonts w:ascii="Angsana New" w:hAnsi="Angsana New"/>
          <w:sz w:val="30"/>
          <w:szCs w:val="30"/>
          <w:cs/>
        </w:rPr>
        <w:t>แห่งหนึ่ง เพื่อแต่งตั้งบริษัทดังกล่าวเป็นผู้จัดจำหน่ายสินค้าภายใต้เครื่องหมายการค้า "</w:t>
      </w:r>
      <w:r w:rsidRPr="001D3DA2">
        <w:rPr>
          <w:rFonts w:ascii="Angsana New" w:hAnsi="Angsana New"/>
          <w:sz w:val="30"/>
          <w:szCs w:val="30"/>
        </w:rPr>
        <w:t xml:space="preserve">Crystal" "Ranger" </w:t>
      </w:r>
      <w:r w:rsidRPr="001D3DA2">
        <w:rPr>
          <w:rFonts w:ascii="Angsana New" w:hAnsi="Angsana New"/>
          <w:sz w:val="30"/>
          <w:szCs w:val="30"/>
          <w:cs/>
        </w:rPr>
        <w:t>และ "</w:t>
      </w:r>
      <w:proofErr w:type="spellStart"/>
      <w:r w:rsidRPr="001D3DA2">
        <w:rPr>
          <w:rFonts w:ascii="Angsana New" w:hAnsi="Angsana New"/>
          <w:sz w:val="30"/>
          <w:szCs w:val="30"/>
        </w:rPr>
        <w:t>est</w:t>
      </w:r>
      <w:proofErr w:type="spellEnd"/>
      <w:r w:rsidRPr="001D3DA2">
        <w:rPr>
          <w:rFonts w:ascii="Angsana New" w:hAnsi="Angsana New"/>
          <w:sz w:val="30"/>
          <w:szCs w:val="30"/>
        </w:rPr>
        <w:t xml:space="preserve">" </w:t>
      </w:r>
      <w:r w:rsidRPr="001D3DA2">
        <w:rPr>
          <w:rFonts w:ascii="Angsana New" w:hAnsi="Angsana New"/>
          <w:sz w:val="30"/>
          <w:szCs w:val="30"/>
          <w:cs/>
        </w:rPr>
        <w:t xml:space="preserve">โดยคู่สัญญาต้องปฏิบัติตามเงื่อนไขที่กำหนดในสัญญา ทั้งนี้ สัญญาฉบับนี้กำหนดให้มีผลใช้บังคับตั้งแต่วันที่ </w:t>
      </w:r>
      <w:r w:rsidRPr="001D3DA2">
        <w:rPr>
          <w:rFonts w:ascii="Angsana New" w:hAnsi="Angsana New"/>
          <w:sz w:val="30"/>
          <w:szCs w:val="30"/>
        </w:rPr>
        <w:t>1</w:t>
      </w:r>
      <w:r w:rsidRPr="001D3DA2">
        <w:rPr>
          <w:rFonts w:ascii="Angsana New" w:hAnsi="Angsana New"/>
          <w:sz w:val="30"/>
          <w:szCs w:val="30"/>
          <w:cs/>
        </w:rPr>
        <w:t xml:space="preserve"> มกราคม </w:t>
      </w:r>
      <w:r w:rsidRPr="001D3DA2">
        <w:rPr>
          <w:rFonts w:ascii="Angsana New" w:hAnsi="Angsana New"/>
          <w:sz w:val="30"/>
          <w:szCs w:val="30"/>
        </w:rPr>
        <w:t>2563</w:t>
      </w:r>
      <w:r w:rsidRPr="001D3DA2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Pr="001D3DA2">
        <w:rPr>
          <w:rFonts w:ascii="Angsana New" w:hAnsi="Angsana New"/>
          <w:sz w:val="30"/>
          <w:szCs w:val="30"/>
        </w:rPr>
        <w:t>31</w:t>
      </w:r>
      <w:r w:rsidRPr="001D3DA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D3DA2">
        <w:rPr>
          <w:rFonts w:ascii="Angsana New" w:hAnsi="Angsana New"/>
          <w:sz w:val="30"/>
          <w:szCs w:val="30"/>
        </w:rPr>
        <w:t>2564</w:t>
      </w:r>
      <w:r w:rsidRPr="001D3DA2">
        <w:rPr>
          <w:rFonts w:ascii="Angsana New" w:hAnsi="Angsana New"/>
          <w:sz w:val="30"/>
          <w:szCs w:val="30"/>
          <w:cs/>
        </w:rPr>
        <w:t xml:space="preserve"> </w:t>
      </w:r>
      <w:r w:rsidR="001D3DA2" w:rsidRPr="001D3DA2">
        <w:rPr>
          <w:rFonts w:ascii="Angsana New" w:hAnsi="Angsana New" w:hint="cs"/>
          <w:sz w:val="30"/>
          <w:szCs w:val="30"/>
          <w:cs/>
        </w:rPr>
        <w:t xml:space="preserve">และกรณีที่บริษัทไม่แจ้งการไม่ต่ออายุสัญญาเป็นหนังสือล่วงหน้าไม่น้อยกว่า </w:t>
      </w:r>
      <w:r w:rsidR="001D3DA2" w:rsidRPr="001D3DA2">
        <w:rPr>
          <w:rFonts w:ascii="Angsana New" w:hAnsi="Angsana New"/>
          <w:sz w:val="30"/>
          <w:szCs w:val="30"/>
        </w:rPr>
        <w:t xml:space="preserve">90 </w:t>
      </w:r>
      <w:r w:rsidR="001D3DA2" w:rsidRPr="001D3DA2">
        <w:rPr>
          <w:rFonts w:ascii="Angsana New" w:hAnsi="Angsana New" w:hint="cs"/>
          <w:sz w:val="30"/>
          <w:szCs w:val="30"/>
          <w:cs/>
        </w:rPr>
        <w:t xml:space="preserve">วันก่อนวันสิ้นสุดสัญญา ให้ถือว่าสัญญามีผลใช้บังคับอีกคราวละ </w:t>
      </w:r>
      <w:r w:rsidR="001D3DA2" w:rsidRPr="001D3DA2">
        <w:rPr>
          <w:rFonts w:ascii="Angsana New" w:hAnsi="Angsana New"/>
          <w:sz w:val="30"/>
          <w:szCs w:val="30"/>
        </w:rPr>
        <w:t xml:space="preserve">1 </w:t>
      </w:r>
      <w:r w:rsidR="001D3DA2" w:rsidRPr="001D3DA2">
        <w:rPr>
          <w:rFonts w:ascii="Angsana New" w:hAnsi="Angsana New" w:hint="cs"/>
          <w:sz w:val="30"/>
          <w:szCs w:val="30"/>
          <w:cs/>
        </w:rPr>
        <w:t>ปี</w:t>
      </w:r>
    </w:p>
    <w:p w14:paraId="18F8C45C" w14:textId="77777777" w:rsidR="00780702" w:rsidRPr="00737D1A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A91BFF6" w14:textId="3BE31EC7" w:rsidR="00780702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3DA2">
        <w:rPr>
          <w:rFonts w:ascii="Angsana New" w:hAnsi="Angsana New"/>
          <w:sz w:val="30"/>
          <w:szCs w:val="30"/>
          <w:cs/>
        </w:rPr>
        <w:t>บริษัทได้เข้าทำสัญญากับบริษัทที่เกี่ยวข้อง</w:t>
      </w:r>
      <w:r w:rsidR="001D3DA2" w:rsidRPr="001D3DA2">
        <w:rPr>
          <w:rFonts w:ascii="Angsana New" w:hAnsi="Angsana New" w:hint="cs"/>
          <w:sz w:val="30"/>
          <w:szCs w:val="30"/>
          <w:cs/>
        </w:rPr>
        <w:t>กัน</w:t>
      </w:r>
      <w:r w:rsidRPr="001D3DA2">
        <w:rPr>
          <w:rFonts w:ascii="Angsana New" w:hAnsi="Angsana New"/>
          <w:sz w:val="30"/>
          <w:szCs w:val="30"/>
          <w:cs/>
        </w:rPr>
        <w:t>แห่งหนึ่ง เพื่อแต่งตั้งบริษัทดังกล่าวเป็นผู้จัดจำหน่ายสินค้าภายใต้เครื่องหมายการค้า "</w:t>
      </w:r>
      <w:r w:rsidRPr="001D3DA2">
        <w:rPr>
          <w:rFonts w:ascii="Angsana New" w:hAnsi="Angsana New"/>
          <w:sz w:val="30"/>
          <w:szCs w:val="30"/>
        </w:rPr>
        <w:t xml:space="preserve">Crystal" "Ranger" </w:t>
      </w:r>
      <w:r w:rsidRPr="001D3DA2">
        <w:rPr>
          <w:rFonts w:ascii="Angsana New" w:hAnsi="Angsana New"/>
          <w:sz w:val="30"/>
          <w:szCs w:val="30"/>
          <w:cs/>
        </w:rPr>
        <w:t>และ "</w:t>
      </w:r>
      <w:proofErr w:type="spellStart"/>
      <w:r w:rsidRPr="001D3DA2">
        <w:rPr>
          <w:rFonts w:ascii="Angsana New" w:hAnsi="Angsana New"/>
          <w:sz w:val="30"/>
          <w:szCs w:val="30"/>
        </w:rPr>
        <w:t>est</w:t>
      </w:r>
      <w:proofErr w:type="spellEnd"/>
      <w:r w:rsidRPr="001D3DA2">
        <w:rPr>
          <w:rFonts w:ascii="Angsana New" w:hAnsi="Angsana New"/>
          <w:sz w:val="30"/>
          <w:szCs w:val="30"/>
        </w:rPr>
        <w:t xml:space="preserve">" </w:t>
      </w:r>
      <w:r w:rsidRPr="001D3DA2">
        <w:rPr>
          <w:rFonts w:ascii="Angsana New" w:hAnsi="Angsana New"/>
          <w:sz w:val="30"/>
          <w:szCs w:val="30"/>
          <w:cs/>
        </w:rPr>
        <w:t xml:space="preserve">โดยคู่สัญญาต้องปฏิบัติตามเงื่อนไขที่กำหนดในสัญญา ทั้งนี้ สัญญาฉบับนี้กำหนดให้มีผลใช้บังคับตั้งแต่วันที่ </w:t>
      </w:r>
      <w:r w:rsidRPr="001D3DA2">
        <w:rPr>
          <w:rFonts w:ascii="Angsana New" w:hAnsi="Angsana New"/>
          <w:sz w:val="30"/>
          <w:szCs w:val="30"/>
        </w:rPr>
        <w:t xml:space="preserve">1 </w:t>
      </w:r>
      <w:r w:rsidRPr="001D3DA2">
        <w:rPr>
          <w:rFonts w:ascii="Angsana New" w:hAnsi="Angsana New"/>
          <w:sz w:val="30"/>
          <w:szCs w:val="30"/>
          <w:cs/>
        </w:rPr>
        <w:t xml:space="preserve">มกราคม </w:t>
      </w:r>
      <w:r w:rsidRPr="001D3DA2">
        <w:rPr>
          <w:rFonts w:ascii="Angsana New" w:hAnsi="Angsana New"/>
          <w:sz w:val="30"/>
          <w:szCs w:val="30"/>
        </w:rPr>
        <w:t xml:space="preserve">2561 </w:t>
      </w:r>
      <w:r w:rsidRPr="001D3DA2">
        <w:rPr>
          <w:rFonts w:ascii="Angsana New" w:hAnsi="Angsana New"/>
          <w:sz w:val="30"/>
          <w:szCs w:val="30"/>
          <w:cs/>
        </w:rPr>
        <w:t xml:space="preserve">จนถึงวันที่ </w:t>
      </w:r>
      <w:r w:rsidRPr="001D3DA2">
        <w:rPr>
          <w:rFonts w:ascii="Angsana New" w:hAnsi="Angsana New"/>
          <w:sz w:val="30"/>
          <w:szCs w:val="30"/>
        </w:rPr>
        <w:t xml:space="preserve">31 </w:t>
      </w:r>
      <w:r w:rsidRPr="001D3DA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D3DA2">
        <w:rPr>
          <w:rFonts w:ascii="Angsana New" w:hAnsi="Angsana New"/>
          <w:sz w:val="30"/>
          <w:szCs w:val="30"/>
        </w:rPr>
        <w:t xml:space="preserve">2563 </w:t>
      </w:r>
      <w:r w:rsidRPr="001D3DA2">
        <w:rPr>
          <w:rFonts w:ascii="Angsana New" w:hAnsi="Angsana New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และกรณีไม่มีคู่สัญญาฝ่ายใดฝ่ายหนึ่งแจ้งการไม่ต่ออายุสัญญาเป็นหนังสือล่วงหน้าไม่น้อยกว่า </w:t>
      </w:r>
      <w:r w:rsidRPr="001D3DA2">
        <w:rPr>
          <w:rFonts w:ascii="Angsana New" w:hAnsi="Angsana New"/>
          <w:sz w:val="30"/>
          <w:szCs w:val="30"/>
        </w:rPr>
        <w:t xml:space="preserve">30 </w:t>
      </w:r>
      <w:r w:rsidRPr="001D3DA2">
        <w:rPr>
          <w:rFonts w:ascii="Angsana New" w:hAnsi="Angsana New"/>
          <w:sz w:val="30"/>
          <w:szCs w:val="30"/>
          <w:cs/>
        </w:rPr>
        <w:t xml:space="preserve">วันก่อนวันสิ้นสุดสัญญาให้ถือว่าสัญญามีผลใช้บังคับอีกคราวละ </w:t>
      </w:r>
      <w:r w:rsidRPr="001D3DA2">
        <w:rPr>
          <w:rFonts w:ascii="Angsana New" w:hAnsi="Angsana New"/>
          <w:sz w:val="30"/>
          <w:szCs w:val="30"/>
        </w:rPr>
        <w:t xml:space="preserve">1 </w:t>
      </w:r>
      <w:r w:rsidRPr="001D3DA2">
        <w:rPr>
          <w:rFonts w:ascii="Angsana New" w:hAnsi="Angsana New"/>
          <w:sz w:val="30"/>
          <w:szCs w:val="30"/>
          <w:cs/>
        </w:rPr>
        <w:t>ปี</w:t>
      </w:r>
    </w:p>
    <w:p w14:paraId="647DFF3B" w14:textId="13208699" w:rsidR="001D3DA2" w:rsidRDefault="001D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0B5637B" w14:textId="4DBE66C1" w:rsidR="00780702" w:rsidRPr="00955A95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55A95">
        <w:rPr>
          <w:rFonts w:ascii="Angsana New" w:hAnsi="Angsana New"/>
          <w:sz w:val="30"/>
          <w:szCs w:val="30"/>
          <w:cs/>
        </w:rPr>
        <w:lastRenderedPageBreak/>
        <w:t>บริษัทเข้าทำบันทึกข้อตกลงแต่</w:t>
      </w:r>
      <w:r w:rsidR="001D3DA2">
        <w:rPr>
          <w:rFonts w:ascii="Angsana New" w:hAnsi="Angsana New" w:hint="cs"/>
          <w:sz w:val="30"/>
          <w:szCs w:val="30"/>
          <w:cs/>
        </w:rPr>
        <w:t>ง</w:t>
      </w:r>
      <w:r w:rsidRPr="00955A95">
        <w:rPr>
          <w:rFonts w:ascii="Angsana New" w:hAnsi="Angsana New"/>
          <w:sz w:val="30"/>
          <w:szCs w:val="30"/>
          <w:cs/>
        </w:rPr>
        <w:t>ตั้งผู้จัดจำหน่ายสินค้ากับบริษัทที่เกี่ยวข้อง</w:t>
      </w:r>
      <w:r w:rsidR="001D3DA2">
        <w:rPr>
          <w:rFonts w:ascii="Angsana New" w:hAnsi="Angsana New" w:hint="cs"/>
          <w:sz w:val="30"/>
          <w:szCs w:val="30"/>
          <w:cs/>
        </w:rPr>
        <w:t>กัน</w:t>
      </w:r>
      <w:r w:rsidRPr="00955A95">
        <w:rPr>
          <w:rFonts w:ascii="Angsana New" w:hAnsi="Angsana New"/>
          <w:sz w:val="30"/>
          <w:szCs w:val="30"/>
          <w:cs/>
        </w:rPr>
        <w:t>แห่งหนึ่ง เพื่อเป็นผู้จัดจำหน่ายสินค้าภายใต้เครื่องหมายการค้า "</w:t>
      </w:r>
      <w:r w:rsidRPr="00955A95">
        <w:rPr>
          <w:rFonts w:ascii="Angsana New" w:hAnsi="Angsana New"/>
          <w:sz w:val="30"/>
          <w:szCs w:val="30"/>
        </w:rPr>
        <w:t xml:space="preserve">Tea pot" </w:t>
      </w:r>
      <w:r w:rsidRPr="00955A95">
        <w:rPr>
          <w:rFonts w:ascii="Angsana New" w:hAnsi="Angsana New"/>
          <w:sz w:val="30"/>
          <w:szCs w:val="30"/>
          <w:cs/>
        </w:rPr>
        <w:t>และ "</w:t>
      </w:r>
      <w:r w:rsidRPr="00955A95">
        <w:rPr>
          <w:rFonts w:ascii="Angsana New" w:hAnsi="Angsana New"/>
          <w:sz w:val="30"/>
          <w:szCs w:val="30"/>
        </w:rPr>
        <w:t xml:space="preserve">Carnation" </w:t>
      </w:r>
      <w:r w:rsidRPr="00955A95">
        <w:rPr>
          <w:rFonts w:ascii="Angsana New" w:hAnsi="Angsana New"/>
          <w:sz w:val="30"/>
          <w:szCs w:val="30"/>
          <w:cs/>
        </w:rPr>
        <w:t xml:space="preserve">โดยบันทึกข้อตกลงจะมีผลใช้บังคับตั้งแต่วันที่ </w:t>
      </w:r>
      <w:r w:rsidRPr="00955A95">
        <w:rPr>
          <w:rFonts w:ascii="Angsana New" w:hAnsi="Angsana New"/>
          <w:sz w:val="30"/>
          <w:szCs w:val="30"/>
        </w:rPr>
        <w:t xml:space="preserve">28 </w:t>
      </w:r>
      <w:r w:rsidRPr="00955A95">
        <w:rPr>
          <w:rFonts w:ascii="Angsana New" w:hAnsi="Angsana New"/>
          <w:sz w:val="30"/>
          <w:szCs w:val="30"/>
          <w:cs/>
        </w:rPr>
        <w:t xml:space="preserve">ตุลาคม </w:t>
      </w:r>
      <w:r w:rsidRPr="00955A95">
        <w:rPr>
          <w:rFonts w:ascii="Angsana New" w:hAnsi="Angsana New"/>
          <w:sz w:val="30"/>
          <w:szCs w:val="30"/>
        </w:rPr>
        <w:t xml:space="preserve">2562 </w:t>
      </w:r>
      <w:r w:rsidRPr="00955A95">
        <w:rPr>
          <w:rFonts w:ascii="Angsana New" w:hAnsi="Angsana New"/>
          <w:spacing w:val="6"/>
          <w:sz w:val="30"/>
          <w:szCs w:val="30"/>
          <w:cs/>
        </w:rPr>
        <w:t>ถึง</w:t>
      </w:r>
      <w:r w:rsidRPr="001D3DA2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1D3DA2">
        <w:rPr>
          <w:rFonts w:ascii="Angsana New" w:hAnsi="Angsana New"/>
          <w:spacing w:val="6"/>
          <w:sz w:val="30"/>
          <w:szCs w:val="30"/>
        </w:rPr>
        <w:t xml:space="preserve">30 </w:t>
      </w:r>
      <w:r w:rsidRPr="001D3DA2">
        <w:rPr>
          <w:rFonts w:ascii="Angsana New" w:hAnsi="Angsana New"/>
          <w:spacing w:val="6"/>
          <w:sz w:val="30"/>
          <w:szCs w:val="30"/>
          <w:cs/>
        </w:rPr>
        <w:t xml:space="preserve">เมษายน </w:t>
      </w:r>
      <w:r w:rsidRPr="001D3DA2">
        <w:rPr>
          <w:rFonts w:ascii="Angsana New" w:hAnsi="Angsana New"/>
          <w:spacing w:val="6"/>
          <w:sz w:val="30"/>
          <w:szCs w:val="30"/>
        </w:rPr>
        <w:t xml:space="preserve">2563 </w:t>
      </w:r>
      <w:r w:rsidR="001D3DA2" w:rsidRPr="001D3DA2">
        <w:rPr>
          <w:rFonts w:ascii="Angsana New" w:hAnsi="Angsana New" w:hint="cs"/>
          <w:spacing w:val="6"/>
          <w:sz w:val="30"/>
          <w:szCs w:val="30"/>
          <w:cs/>
        </w:rPr>
        <w:t>ต่อมา</w:t>
      </w:r>
      <w:r w:rsidRPr="001D3DA2">
        <w:rPr>
          <w:rFonts w:ascii="Angsana New" w:hAnsi="Angsana New"/>
          <w:spacing w:val="6"/>
          <w:sz w:val="30"/>
          <w:szCs w:val="30"/>
          <w:cs/>
        </w:rPr>
        <w:t xml:space="preserve">คู่สัญญาได้เข้าทำบันทึกข้อตกลงขยายระยะเวลาต่อไปอีก </w:t>
      </w:r>
      <w:r w:rsidRPr="001D3DA2">
        <w:rPr>
          <w:rFonts w:ascii="Angsana New" w:hAnsi="Angsana New"/>
          <w:spacing w:val="6"/>
          <w:sz w:val="30"/>
          <w:szCs w:val="30"/>
        </w:rPr>
        <w:t xml:space="preserve">3 </w:t>
      </w:r>
      <w:r w:rsidRPr="001D3DA2">
        <w:rPr>
          <w:rFonts w:ascii="Angsana New" w:hAnsi="Angsana New"/>
          <w:spacing w:val="6"/>
          <w:sz w:val="30"/>
          <w:szCs w:val="30"/>
          <w:cs/>
        </w:rPr>
        <w:t xml:space="preserve">เดือน จนถึงวันที่ </w:t>
      </w:r>
      <w:r w:rsidRPr="001D3DA2">
        <w:rPr>
          <w:rFonts w:ascii="Angsana New" w:hAnsi="Angsana New"/>
          <w:spacing w:val="6"/>
          <w:sz w:val="30"/>
          <w:szCs w:val="30"/>
        </w:rPr>
        <w:t xml:space="preserve">31 </w:t>
      </w:r>
      <w:r w:rsidRPr="001D3DA2">
        <w:rPr>
          <w:rFonts w:ascii="Angsana New" w:hAnsi="Angsana New"/>
          <w:spacing w:val="6"/>
          <w:sz w:val="30"/>
          <w:szCs w:val="30"/>
          <w:cs/>
        </w:rPr>
        <w:t xml:space="preserve">กรกฎาคม </w:t>
      </w:r>
      <w:r w:rsidRPr="001D3DA2">
        <w:rPr>
          <w:rFonts w:ascii="Angsana New" w:hAnsi="Angsana New"/>
          <w:spacing w:val="6"/>
          <w:sz w:val="30"/>
          <w:szCs w:val="30"/>
        </w:rPr>
        <w:t>2563</w:t>
      </w:r>
      <w:r w:rsidRPr="001D3DA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1D3DA2">
        <w:rPr>
          <w:rFonts w:ascii="Angsana New" w:hAnsi="Angsana New"/>
          <w:spacing w:val="6"/>
          <w:sz w:val="30"/>
          <w:szCs w:val="30"/>
          <w:cs/>
        </w:rPr>
        <w:t>ปัจจุบันคู่สัญญาได้เข้าทำสัญญาแต่งตั้งผู้จัดจำหน่ายเพื่อแต่งตั้งและเป็นผู้จัดจำหน่ายสินค้าภายใต้เครื่องหมายการค้า "</w:t>
      </w:r>
      <w:r w:rsidRPr="001D3DA2">
        <w:rPr>
          <w:rFonts w:ascii="Angsana New" w:hAnsi="Angsana New"/>
          <w:spacing w:val="6"/>
          <w:sz w:val="30"/>
          <w:szCs w:val="30"/>
        </w:rPr>
        <w:t xml:space="preserve">Tea pot" </w:t>
      </w:r>
      <w:r w:rsidRPr="001D3DA2">
        <w:rPr>
          <w:rFonts w:ascii="Angsana New" w:hAnsi="Angsana New"/>
          <w:spacing w:val="6"/>
          <w:sz w:val="30"/>
          <w:szCs w:val="30"/>
          <w:cs/>
        </w:rPr>
        <w:t>และ "</w:t>
      </w:r>
      <w:r w:rsidRPr="001D3DA2">
        <w:rPr>
          <w:rFonts w:ascii="Angsana New" w:hAnsi="Angsana New"/>
          <w:spacing w:val="6"/>
          <w:sz w:val="30"/>
          <w:szCs w:val="30"/>
        </w:rPr>
        <w:t xml:space="preserve">Carnation" </w:t>
      </w:r>
      <w:r w:rsidRPr="001D3DA2">
        <w:rPr>
          <w:rFonts w:ascii="Angsana New" w:hAnsi="Angsana New"/>
          <w:spacing w:val="6"/>
          <w:sz w:val="30"/>
          <w:szCs w:val="30"/>
          <w:cs/>
        </w:rPr>
        <w:t xml:space="preserve">มีผลบังคับใช้ตั้งแต่วันที่ </w:t>
      </w:r>
      <w:r w:rsidR="00EF597C">
        <w:rPr>
          <w:rFonts w:ascii="Angsana New" w:hAnsi="Angsana New"/>
          <w:spacing w:val="6"/>
          <w:sz w:val="30"/>
          <w:szCs w:val="30"/>
        </w:rPr>
        <w:t>17</w:t>
      </w:r>
      <w:r w:rsidRPr="001D3DA2">
        <w:rPr>
          <w:rFonts w:ascii="Angsana New" w:hAnsi="Angsana New"/>
          <w:spacing w:val="6"/>
          <w:sz w:val="30"/>
          <w:szCs w:val="30"/>
          <w:cs/>
        </w:rPr>
        <w:t xml:space="preserve"> สิงหาคม </w:t>
      </w:r>
      <w:r w:rsidR="00EF597C">
        <w:rPr>
          <w:rFonts w:ascii="Angsana New" w:hAnsi="Angsana New"/>
          <w:spacing w:val="6"/>
          <w:sz w:val="30"/>
          <w:szCs w:val="30"/>
        </w:rPr>
        <w:t>2563</w:t>
      </w:r>
      <w:r w:rsidRPr="001D3DA2">
        <w:rPr>
          <w:rFonts w:ascii="Angsana New" w:hAnsi="Angsana New"/>
          <w:spacing w:val="6"/>
          <w:sz w:val="30"/>
          <w:szCs w:val="30"/>
          <w:cs/>
        </w:rPr>
        <w:t xml:space="preserve"> ถึงวันที่ </w:t>
      </w:r>
      <w:r w:rsidR="00EF597C">
        <w:rPr>
          <w:rFonts w:ascii="Angsana New" w:hAnsi="Angsana New"/>
          <w:spacing w:val="6"/>
          <w:sz w:val="30"/>
          <w:szCs w:val="30"/>
        </w:rPr>
        <w:t>16</w:t>
      </w:r>
      <w:r w:rsidRPr="001D3DA2">
        <w:rPr>
          <w:rFonts w:ascii="Angsana New" w:hAnsi="Angsana New"/>
          <w:spacing w:val="6"/>
          <w:sz w:val="30"/>
          <w:szCs w:val="30"/>
          <w:cs/>
        </w:rPr>
        <w:t xml:space="preserve"> สิงหาคม </w:t>
      </w:r>
      <w:r w:rsidR="00EF597C">
        <w:rPr>
          <w:rFonts w:ascii="Angsana New" w:hAnsi="Angsana New"/>
          <w:spacing w:val="6"/>
          <w:sz w:val="30"/>
          <w:szCs w:val="30"/>
        </w:rPr>
        <w:t>2565</w:t>
      </w:r>
      <w:r w:rsidR="001D3DA2" w:rsidRPr="001D3DA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1D3DA2" w:rsidRPr="001D3DA2">
        <w:rPr>
          <w:rFonts w:ascii="Angsana New" w:hAnsi="Angsana New"/>
          <w:sz w:val="30"/>
          <w:szCs w:val="30"/>
          <w:cs/>
        </w:rPr>
        <w:t xml:space="preserve">หากคู่สัญญาฝ่ายใดฝ่ายหนึ่งมิได้แจ้งให้คู่สัญญาอีกฝ่ายหนึ่งทราบล่วงหน้าเป็นลายลักษณ์อักษรไม่น้อยกว่า </w:t>
      </w:r>
      <w:r w:rsidR="001D3DA2" w:rsidRPr="001D3DA2">
        <w:rPr>
          <w:rFonts w:ascii="Angsana New" w:hAnsi="Angsana New"/>
          <w:sz w:val="30"/>
          <w:szCs w:val="30"/>
        </w:rPr>
        <w:t>30</w:t>
      </w:r>
      <w:r w:rsidR="001D3DA2" w:rsidRPr="001D3DA2">
        <w:rPr>
          <w:rFonts w:ascii="Angsana New" w:hAnsi="Angsana New"/>
          <w:sz w:val="30"/>
          <w:szCs w:val="30"/>
          <w:cs/>
        </w:rPr>
        <w:t xml:space="preserve"> วัน ก่อนวันสิ้นสุดของสัญญาฉบับนี้ว่าไม่ประสงค์ที่จะต่ออายุสัญญาฉบับนี้ออกไป ให้ถือว่าสัญญาฉบับนี้มีผลใช้บังคับกันต่อไปอีกคราวละ </w:t>
      </w:r>
      <w:r w:rsidR="001D3DA2" w:rsidRPr="001D3DA2">
        <w:rPr>
          <w:rFonts w:ascii="Angsana New" w:hAnsi="Angsana New"/>
          <w:sz w:val="30"/>
          <w:szCs w:val="30"/>
        </w:rPr>
        <w:t xml:space="preserve">1 </w:t>
      </w:r>
      <w:r w:rsidR="001D3DA2" w:rsidRPr="001D3DA2">
        <w:rPr>
          <w:rFonts w:ascii="Angsana New" w:hAnsi="Angsana New"/>
          <w:sz w:val="30"/>
          <w:szCs w:val="30"/>
          <w:cs/>
        </w:rPr>
        <w:t>ปี</w:t>
      </w:r>
    </w:p>
    <w:p w14:paraId="59B658D9" w14:textId="77777777" w:rsidR="00780702" w:rsidRPr="00737D1A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37B5DA4" w14:textId="77777777" w:rsidR="00780702" w:rsidRPr="00563B1C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63B1C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</w:t>
      </w:r>
      <w:r w:rsidRPr="00563B1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ซื้อขายผลิตภัณฑ์</w:t>
      </w:r>
    </w:p>
    <w:p w14:paraId="6EC42A20" w14:textId="77777777" w:rsidR="00780702" w:rsidRPr="00737D1A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6910DC0" w14:textId="77777777" w:rsidR="00780702" w:rsidRPr="001D3DA2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1D3DA2">
        <w:rPr>
          <w:rFonts w:ascii="Angsana New" w:hAnsi="Angsana New"/>
          <w:sz w:val="30"/>
          <w:szCs w:val="30"/>
          <w:cs/>
        </w:rPr>
        <w:t xml:space="preserve">บริษัทได้เข้าทำสัญญาฉบับใหม่กับบริษัทที่เกี่ยวข้องกันแห่งหนึ่งเพื่อซื้อขายผลิตภัณฑ์เครื่องดื่มโซดา บริษัทต้องปฏิบัติตามเงื่อนไขต่างๆ ที่กำหนดไว้ในสัญญา โดยสัญญามีระยะเวลาตั้งแต่วันที่ </w:t>
      </w:r>
      <w:r w:rsidRPr="001D3DA2">
        <w:rPr>
          <w:rFonts w:ascii="Angsana New" w:hAnsi="Angsana New"/>
          <w:sz w:val="30"/>
          <w:szCs w:val="30"/>
        </w:rPr>
        <w:t xml:space="preserve">1 </w:t>
      </w:r>
      <w:r w:rsidRPr="001D3DA2">
        <w:rPr>
          <w:rFonts w:ascii="Angsana New" w:hAnsi="Angsana New"/>
          <w:sz w:val="30"/>
          <w:szCs w:val="30"/>
          <w:cs/>
        </w:rPr>
        <w:t xml:space="preserve">ตุลาคม </w:t>
      </w:r>
      <w:r w:rsidRPr="001D3DA2">
        <w:rPr>
          <w:rFonts w:ascii="Angsana New" w:hAnsi="Angsana New"/>
          <w:sz w:val="30"/>
          <w:szCs w:val="30"/>
        </w:rPr>
        <w:t xml:space="preserve">2561 </w:t>
      </w:r>
      <w:r w:rsidRPr="001D3DA2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1D3DA2">
        <w:rPr>
          <w:rFonts w:ascii="Angsana New" w:hAnsi="Angsana New"/>
          <w:sz w:val="30"/>
          <w:szCs w:val="30"/>
        </w:rPr>
        <w:t xml:space="preserve">30 </w:t>
      </w:r>
      <w:r w:rsidRPr="001D3DA2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1D3DA2">
        <w:rPr>
          <w:rFonts w:ascii="Angsana New" w:hAnsi="Angsana New"/>
          <w:sz w:val="30"/>
          <w:szCs w:val="30"/>
        </w:rPr>
        <w:t xml:space="preserve">2563 </w:t>
      </w:r>
      <w:r w:rsidRPr="001D3DA2">
        <w:rPr>
          <w:rFonts w:ascii="Angsana New" w:hAnsi="Angsana New"/>
          <w:sz w:val="30"/>
          <w:szCs w:val="30"/>
          <w:cs/>
        </w:rPr>
        <w:t xml:space="preserve">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 </w:t>
      </w:r>
      <w:r w:rsidRPr="001D3DA2">
        <w:rPr>
          <w:rFonts w:ascii="Angsana New" w:hAnsi="Angsana New"/>
          <w:sz w:val="30"/>
          <w:szCs w:val="30"/>
        </w:rPr>
        <w:t xml:space="preserve">30 </w:t>
      </w:r>
      <w:r w:rsidRPr="001D3DA2">
        <w:rPr>
          <w:rFonts w:ascii="Angsana New" w:hAnsi="Angsana New"/>
          <w:sz w:val="30"/>
          <w:szCs w:val="30"/>
          <w:cs/>
        </w:rPr>
        <w:t xml:space="preserve">วัน สัญญาจะมีผลอีกคราวละ </w:t>
      </w:r>
      <w:r w:rsidRPr="001D3DA2">
        <w:rPr>
          <w:rFonts w:ascii="Angsana New" w:hAnsi="Angsana New"/>
          <w:sz w:val="30"/>
          <w:szCs w:val="30"/>
        </w:rPr>
        <w:t xml:space="preserve">1 </w:t>
      </w:r>
      <w:r w:rsidRPr="001D3DA2">
        <w:rPr>
          <w:rFonts w:ascii="Angsana New" w:hAnsi="Angsana New"/>
          <w:sz w:val="30"/>
          <w:szCs w:val="30"/>
          <w:cs/>
        </w:rPr>
        <w:t>ปี</w:t>
      </w:r>
    </w:p>
    <w:p w14:paraId="35C96FF8" w14:textId="77777777" w:rsidR="00780702" w:rsidRPr="001D3DA2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BD94242" w14:textId="77777777" w:rsidR="00780702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1D3DA2">
        <w:rPr>
          <w:rFonts w:ascii="Angsana New" w:hAnsi="Angsana New"/>
          <w:sz w:val="30"/>
          <w:szCs w:val="30"/>
          <w:cs/>
        </w:rPr>
        <w:t>บริษัทได้ทำสัญญาฉบับใหม่กับบริษัทที่เกี่ยวข้องกันแห่งหนึ่งเพื่อซื้อขายผลิตภัณฑ์เครื่องดื่มสินค้าภายใต้เครื่องหมายการค้า "</w:t>
      </w:r>
      <w:r w:rsidRPr="001D3DA2">
        <w:rPr>
          <w:rFonts w:ascii="Angsana New" w:hAnsi="Angsana New"/>
          <w:sz w:val="30"/>
          <w:szCs w:val="30"/>
        </w:rPr>
        <w:t xml:space="preserve">Sarsi" </w:t>
      </w:r>
      <w:r w:rsidRPr="001D3DA2">
        <w:rPr>
          <w:rFonts w:ascii="Angsana New" w:hAnsi="Angsana New"/>
          <w:sz w:val="30"/>
          <w:szCs w:val="30"/>
          <w:cs/>
        </w:rPr>
        <w:t xml:space="preserve">โดยคู่สัญญาต้องปฏิบัติตามเงื่อนไขที่กำหนดในสัญญา ทั้งนี้สัญญาฉบับนี้มีกำหนดให้มีผลใช้บังคับตั้งแต่วันที่ </w:t>
      </w:r>
      <w:r w:rsidRPr="001D3DA2">
        <w:rPr>
          <w:rFonts w:ascii="Angsana New" w:hAnsi="Angsana New"/>
          <w:sz w:val="30"/>
          <w:szCs w:val="30"/>
        </w:rPr>
        <w:t xml:space="preserve">1 </w:t>
      </w:r>
      <w:r w:rsidRPr="001D3DA2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1D3DA2">
        <w:rPr>
          <w:rFonts w:ascii="Angsana New" w:hAnsi="Angsana New"/>
          <w:sz w:val="30"/>
          <w:szCs w:val="30"/>
        </w:rPr>
        <w:t xml:space="preserve">2563 </w:t>
      </w:r>
      <w:r w:rsidRPr="001D3DA2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1D3DA2">
        <w:rPr>
          <w:rFonts w:ascii="Angsana New" w:hAnsi="Angsana New"/>
          <w:sz w:val="30"/>
          <w:szCs w:val="30"/>
        </w:rPr>
        <w:t xml:space="preserve">31 </w:t>
      </w:r>
      <w:r w:rsidRPr="001D3DA2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1D3DA2">
        <w:rPr>
          <w:rFonts w:ascii="Angsana New" w:hAnsi="Angsana New"/>
          <w:sz w:val="30"/>
          <w:szCs w:val="30"/>
        </w:rPr>
        <w:t xml:space="preserve">2564 </w:t>
      </w:r>
      <w:r w:rsidRPr="001D3DA2">
        <w:rPr>
          <w:rFonts w:ascii="Angsana New" w:hAnsi="Angsana New"/>
          <w:sz w:val="30"/>
          <w:szCs w:val="30"/>
          <w:cs/>
        </w:rPr>
        <w:t xml:space="preserve">หากคู่สัญญาฝ่ายใดฝ่ายหนึ่งมิได้แจ้งให้คู่สัญญาอีกฝ่ายหนึ่งทราบล่วงหน้าเป็นลายลักษณ์อักษรไม่น้อยกว่า </w:t>
      </w:r>
      <w:r w:rsidRPr="001D3DA2">
        <w:rPr>
          <w:rFonts w:ascii="Angsana New" w:hAnsi="Angsana New"/>
          <w:sz w:val="30"/>
          <w:szCs w:val="30"/>
        </w:rPr>
        <w:t xml:space="preserve">6 </w:t>
      </w:r>
      <w:r w:rsidRPr="001D3DA2">
        <w:rPr>
          <w:rFonts w:ascii="Angsana New" w:hAnsi="Angsana New"/>
          <w:sz w:val="30"/>
          <w:szCs w:val="30"/>
          <w:cs/>
        </w:rPr>
        <w:t xml:space="preserve">เดือน ก่อนวันสิ้นสุดของสัญญาฉบับนี้ว่าไม่ประสงค์ที่จะต่ออายุสัญญาฉบับนี้ออกไป ให้ถือว่าสัญญาฉบับนี้มีผลใช้บังคับกันต่อไปอีกคราวละ </w:t>
      </w:r>
      <w:r w:rsidRPr="001D3DA2">
        <w:rPr>
          <w:rFonts w:ascii="Angsana New" w:hAnsi="Angsana New"/>
          <w:sz w:val="30"/>
          <w:szCs w:val="30"/>
        </w:rPr>
        <w:t>1</w:t>
      </w:r>
      <w:r w:rsidRPr="001D3DA2">
        <w:rPr>
          <w:rFonts w:ascii="Angsana New" w:hAnsi="Angsana New"/>
          <w:sz w:val="30"/>
          <w:szCs w:val="30"/>
          <w:cs/>
        </w:rPr>
        <w:t xml:space="preserve"> ปี</w:t>
      </w:r>
    </w:p>
    <w:p w14:paraId="28CF8431" w14:textId="77777777" w:rsidR="00780702" w:rsidRPr="00737D1A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C0F17B4" w14:textId="77777777" w:rsidR="00780702" w:rsidRPr="007A6193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6193">
        <w:rPr>
          <w:rFonts w:ascii="Angsana New" w:hAnsi="Angsana New"/>
          <w:i/>
          <w:iCs/>
          <w:sz w:val="30"/>
          <w:szCs w:val="30"/>
          <w:cs/>
        </w:rPr>
        <w:t>สัญญาผลิตและจัดจำหน่ายสินค้า</w:t>
      </w:r>
    </w:p>
    <w:p w14:paraId="2A0D2E4E" w14:textId="77777777" w:rsidR="00780702" w:rsidRPr="007A6193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56B63EFA" w14:textId="57358708" w:rsidR="00780702" w:rsidRPr="007A6193" w:rsidRDefault="00780702" w:rsidP="00865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7A6193">
        <w:rPr>
          <w:rFonts w:ascii="Angsana New" w:hAnsi="Angsana New"/>
          <w:spacing w:val="-4"/>
          <w:sz w:val="30"/>
          <w:szCs w:val="30"/>
          <w:cs/>
        </w:rPr>
        <w:t>บริษัทและบริษัทย่อยแห่งหนึ่งได้ทำสัญญา</w:t>
      </w:r>
      <w:r w:rsidR="00865FD5" w:rsidRPr="00865FD5">
        <w:rPr>
          <w:rFonts w:ascii="Angsana New" w:hAnsi="Angsana New"/>
          <w:spacing w:val="-4"/>
          <w:sz w:val="30"/>
          <w:szCs w:val="30"/>
          <w:cs/>
        </w:rPr>
        <w:t>ผลิตและจัดจำหน่ายสินค้า</w:t>
      </w:r>
      <w:r w:rsidRPr="007A6193">
        <w:rPr>
          <w:rFonts w:ascii="Angsana New" w:hAnsi="Angsana New"/>
          <w:spacing w:val="-4"/>
          <w:sz w:val="30"/>
          <w:szCs w:val="30"/>
          <w:cs/>
        </w:rPr>
        <w:t xml:space="preserve">กับบริษัทที่เกี่ยวข้องกันแห่งหนึ่งเพื่อผลิตและจัดจำหน่ายชาเขียวพร้อมดื่มแบบขวดแก้วคืนขวด บริษัทและบริษัทย่อยต้องปฏิบัติตามเงื่อนไขต่างๆ ที่กำหนดไว้ในสัญญา โดยสัญญามีระยะเวลาห้าปีสิ้นสุดวันที่ </w:t>
      </w:r>
      <w:r w:rsidRPr="007A6193">
        <w:rPr>
          <w:rFonts w:ascii="Angsana New" w:hAnsi="Angsana New"/>
          <w:spacing w:val="-4"/>
          <w:sz w:val="30"/>
          <w:szCs w:val="30"/>
        </w:rPr>
        <w:t>31</w:t>
      </w:r>
      <w:r w:rsidRPr="007A6193">
        <w:rPr>
          <w:rFonts w:ascii="Angsana New" w:hAnsi="Angsana New"/>
          <w:spacing w:val="-4"/>
          <w:sz w:val="30"/>
          <w:szCs w:val="30"/>
          <w:cs/>
        </w:rPr>
        <w:t xml:space="preserve"> กรกฎาคม </w:t>
      </w:r>
      <w:r w:rsidRPr="007A6193">
        <w:rPr>
          <w:rFonts w:ascii="Angsana New" w:hAnsi="Angsana New"/>
          <w:spacing w:val="-4"/>
          <w:sz w:val="30"/>
          <w:szCs w:val="30"/>
        </w:rPr>
        <w:t>2560</w:t>
      </w:r>
      <w:r w:rsidRPr="007A6193">
        <w:rPr>
          <w:rFonts w:ascii="Angsana New" w:hAnsi="Angsana New"/>
          <w:spacing w:val="-4"/>
          <w:sz w:val="30"/>
          <w:szCs w:val="30"/>
          <w:cs/>
        </w:rPr>
        <w:t xml:space="preserve"> หากไม่มีการบอกเลิกสัญญาให้มีผลผูกพันตามข้อสัญญาเดิมไปอีกคราวละ</w:t>
      </w:r>
      <w:r w:rsidRPr="007A6193">
        <w:rPr>
          <w:rFonts w:ascii="Angsana New" w:hAnsi="Angsana New"/>
          <w:spacing w:val="-4"/>
          <w:sz w:val="30"/>
          <w:szCs w:val="30"/>
        </w:rPr>
        <w:t xml:space="preserve"> 5 </w:t>
      </w:r>
      <w:r w:rsidRPr="007A6193">
        <w:rPr>
          <w:rFonts w:ascii="Angsana New" w:hAnsi="Angsana New"/>
          <w:spacing w:val="-4"/>
          <w:sz w:val="30"/>
          <w:szCs w:val="30"/>
          <w:cs/>
        </w:rPr>
        <w:t>ปี</w:t>
      </w:r>
      <w:r w:rsidRPr="007A6193">
        <w:rPr>
          <w:rFonts w:ascii="Angsana New" w:hAnsi="Angsana New"/>
          <w:spacing w:val="-4"/>
          <w:sz w:val="30"/>
          <w:szCs w:val="30"/>
        </w:rPr>
        <w:t xml:space="preserve"> </w:t>
      </w:r>
      <w:r w:rsidRPr="007A6193">
        <w:rPr>
          <w:rFonts w:ascii="Angsana New" w:hAnsi="Angsana New" w:hint="cs"/>
          <w:spacing w:val="-4"/>
          <w:sz w:val="30"/>
          <w:szCs w:val="30"/>
          <w:cs/>
        </w:rPr>
        <w:t>มีการต่อสัญญาไปอีก</w:t>
      </w:r>
      <w:r w:rsidRPr="007A6193">
        <w:rPr>
          <w:rFonts w:ascii="Angsana New" w:hAnsi="Angsana New"/>
          <w:spacing w:val="-4"/>
          <w:sz w:val="30"/>
          <w:szCs w:val="30"/>
        </w:rPr>
        <w:t xml:space="preserve"> 1 </w:t>
      </w:r>
      <w:r w:rsidRPr="007A6193">
        <w:rPr>
          <w:rFonts w:ascii="Angsana New" w:hAnsi="Angsana New" w:hint="cs"/>
          <w:spacing w:val="-4"/>
          <w:sz w:val="30"/>
          <w:szCs w:val="30"/>
          <w:cs/>
        </w:rPr>
        <w:t xml:space="preserve">ปี สัญญาสิ้นสุดวันที่ </w:t>
      </w:r>
      <w:r w:rsidRPr="007A6193">
        <w:rPr>
          <w:rFonts w:ascii="Angsana New" w:hAnsi="Angsana New"/>
          <w:spacing w:val="-4"/>
          <w:sz w:val="30"/>
          <w:szCs w:val="30"/>
        </w:rPr>
        <w:t xml:space="preserve">31 </w:t>
      </w:r>
      <w:r w:rsidRPr="007A6193">
        <w:rPr>
          <w:rFonts w:ascii="Angsana New" w:hAnsi="Angsana New" w:hint="cs"/>
          <w:spacing w:val="-4"/>
          <w:sz w:val="30"/>
          <w:szCs w:val="30"/>
          <w:cs/>
        </w:rPr>
        <w:t xml:space="preserve">กรกฎาคม </w:t>
      </w:r>
      <w:r w:rsidRPr="007A6193">
        <w:rPr>
          <w:rFonts w:ascii="Angsana New" w:hAnsi="Angsana New"/>
          <w:spacing w:val="-4"/>
          <w:sz w:val="30"/>
          <w:szCs w:val="30"/>
        </w:rPr>
        <w:t xml:space="preserve">2561 </w:t>
      </w:r>
      <w:r w:rsidRPr="007A6193">
        <w:rPr>
          <w:rFonts w:ascii="Angsana New" w:hAnsi="Angsana New" w:hint="cs"/>
          <w:spacing w:val="-4"/>
          <w:sz w:val="30"/>
          <w:szCs w:val="30"/>
          <w:cs/>
        </w:rPr>
        <w:t xml:space="preserve">ต่อมาในวันที่ </w:t>
      </w:r>
      <w:r w:rsidRPr="007A6193">
        <w:rPr>
          <w:rFonts w:ascii="Angsana New" w:hAnsi="Angsana New"/>
          <w:spacing w:val="-4"/>
          <w:sz w:val="30"/>
          <w:szCs w:val="30"/>
        </w:rPr>
        <w:t xml:space="preserve">25 </w:t>
      </w:r>
      <w:r w:rsidRPr="007A6193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7A6193">
        <w:rPr>
          <w:rFonts w:ascii="Angsana New" w:hAnsi="Angsana New"/>
          <w:spacing w:val="-4"/>
          <w:sz w:val="30"/>
          <w:szCs w:val="30"/>
        </w:rPr>
        <w:t xml:space="preserve">2561 </w:t>
      </w:r>
      <w:r w:rsidRPr="007A6193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บริษัทได้ดำเนินการต่อสัญญาไปอีกหนึ่งปี สัญญาสิ้นสุดวันที่ </w:t>
      </w:r>
      <w:r w:rsidRPr="007A6193">
        <w:rPr>
          <w:rFonts w:ascii="Angsana New" w:hAnsi="Angsana New"/>
          <w:spacing w:val="-4"/>
          <w:sz w:val="30"/>
          <w:szCs w:val="30"/>
        </w:rPr>
        <w:t xml:space="preserve">31 </w:t>
      </w:r>
      <w:r w:rsidRPr="007A6193">
        <w:rPr>
          <w:rFonts w:ascii="Angsana New" w:hAnsi="Angsana New" w:hint="cs"/>
          <w:spacing w:val="-4"/>
          <w:sz w:val="30"/>
          <w:szCs w:val="30"/>
          <w:cs/>
        </w:rPr>
        <w:t xml:space="preserve">กรกฎาคม </w:t>
      </w:r>
      <w:r w:rsidRPr="007A6193">
        <w:rPr>
          <w:rFonts w:ascii="Angsana New" w:hAnsi="Angsana New"/>
          <w:spacing w:val="-4"/>
          <w:sz w:val="30"/>
          <w:szCs w:val="30"/>
        </w:rPr>
        <w:t xml:space="preserve">2562 </w:t>
      </w:r>
      <w:r w:rsidRPr="007A6193">
        <w:rPr>
          <w:rFonts w:ascii="Angsana New" w:hAnsi="Angsana New"/>
          <w:spacing w:val="-4"/>
          <w:sz w:val="30"/>
          <w:szCs w:val="30"/>
          <w:cs/>
        </w:rPr>
        <w:t xml:space="preserve">ปัจจุบันได้มีการต่ออายุสัญญาดังกล่าวเป็นระยะเวลา </w:t>
      </w:r>
      <w:r w:rsidRPr="007A6193">
        <w:rPr>
          <w:rFonts w:ascii="Angsana New" w:hAnsi="Angsana New"/>
          <w:spacing w:val="-4"/>
          <w:sz w:val="30"/>
          <w:szCs w:val="30"/>
        </w:rPr>
        <w:t xml:space="preserve">1 </w:t>
      </w:r>
      <w:r w:rsidRPr="007A6193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Pr="007A6193">
        <w:rPr>
          <w:rFonts w:ascii="Angsana New" w:hAnsi="Angsana New"/>
          <w:spacing w:val="-4"/>
          <w:sz w:val="30"/>
          <w:szCs w:val="30"/>
        </w:rPr>
        <w:t xml:space="preserve">2 </w:t>
      </w:r>
      <w:r w:rsidRPr="007A6193">
        <w:rPr>
          <w:rFonts w:ascii="Angsana New" w:hAnsi="Angsana New"/>
          <w:spacing w:val="-4"/>
          <w:sz w:val="30"/>
          <w:szCs w:val="30"/>
          <w:cs/>
        </w:rPr>
        <w:t xml:space="preserve">เดือน ตั้งแต่วันที่ </w:t>
      </w:r>
      <w:r w:rsidRPr="007A6193">
        <w:rPr>
          <w:rFonts w:ascii="Angsana New" w:hAnsi="Angsana New"/>
          <w:spacing w:val="-4"/>
          <w:sz w:val="30"/>
          <w:szCs w:val="30"/>
        </w:rPr>
        <w:t xml:space="preserve">1 </w:t>
      </w:r>
      <w:r w:rsidRPr="007A6193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Pr="007A6193">
        <w:rPr>
          <w:rFonts w:ascii="Angsana New" w:hAnsi="Angsana New"/>
          <w:spacing w:val="-4"/>
          <w:sz w:val="30"/>
          <w:szCs w:val="30"/>
        </w:rPr>
        <w:t xml:space="preserve">2562 </w:t>
      </w:r>
      <w:r w:rsidRPr="007A6193">
        <w:rPr>
          <w:rFonts w:ascii="Angsana New" w:hAnsi="Angsana New"/>
          <w:spacing w:val="-4"/>
          <w:sz w:val="30"/>
          <w:szCs w:val="30"/>
          <w:cs/>
        </w:rPr>
        <w:t xml:space="preserve">ถึงวันที่ </w:t>
      </w:r>
      <w:r w:rsidRPr="007A6193">
        <w:rPr>
          <w:rFonts w:ascii="Angsana New" w:hAnsi="Angsana New"/>
          <w:spacing w:val="-4"/>
          <w:sz w:val="30"/>
          <w:szCs w:val="30"/>
        </w:rPr>
        <w:t xml:space="preserve">30 </w:t>
      </w:r>
      <w:r w:rsidRPr="007A6193">
        <w:rPr>
          <w:rFonts w:ascii="Angsana New" w:hAnsi="Angsana New"/>
          <w:spacing w:val="-4"/>
          <w:sz w:val="30"/>
          <w:szCs w:val="30"/>
          <w:cs/>
        </w:rPr>
        <w:t xml:space="preserve">กันยายน </w:t>
      </w:r>
      <w:r w:rsidRPr="007A6193">
        <w:rPr>
          <w:rFonts w:ascii="Angsana New" w:hAnsi="Angsana New"/>
          <w:spacing w:val="-4"/>
          <w:sz w:val="30"/>
          <w:szCs w:val="30"/>
        </w:rPr>
        <w:t xml:space="preserve">2563 </w:t>
      </w:r>
      <w:r w:rsidRPr="007A6193">
        <w:rPr>
          <w:rFonts w:ascii="Angsana New" w:hAnsi="Angsana New"/>
          <w:spacing w:val="-4"/>
          <w:sz w:val="30"/>
          <w:szCs w:val="30"/>
          <w:cs/>
        </w:rPr>
        <w:t xml:space="preserve">โดยคู่สัญญามีสิทธิบอกเลิกสัญญาก่อนครบกำหนดสัญญา โดยบอกกล่าวเป็นหนังสือล่วงหน้าแก่คู่สัญญาฝ่ายที่เหลือทราบล่วงหน้าไม่น้อยกว่า </w:t>
      </w:r>
      <w:r w:rsidRPr="007A6193">
        <w:rPr>
          <w:rFonts w:ascii="Angsana New" w:hAnsi="Angsana New"/>
          <w:spacing w:val="-4"/>
          <w:sz w:val="30"/>
          <w:szCs w:val="30"/>
        </w:rPr>
        <w:t xml:space="preserve">90 </w:t>
      </w:r>
      <w:r w:rsidRPr="007A6193">
        <w:rPr>
          <w:rFonts w:ascii="Angsana New" w:hAnsi="Angsana New"/>
          <w:spacing w:val="-4"/>
          <w:sz w:val="30"/>
          <w:szCs w:val="30"/>
          <w:cs/>
        </w:rPr>
        <w:t>วัน</w:t>
      </w:r>
    </w:p>
    <w:p w14:paraId="289AD217" w14:textId="77777777" w:rsidR="00780702" w:rsidRPr="00737D1A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67A8AF4" w14:textId="4007E276" w:rsidR="00780702" w:rsidRPr="0058698A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58698A">
        <w:rPr>
          <w:rFonts w:ascii="Angsana New" w:hAnsi="Angsana New"/>
          <w:spacing w:val="-4"/>
          <w:sz w:val="30"/>
          <w:szCs w:val="30"/>
          <w:cs/>
        </w:rPr>
        <w:lastRenderedPageBreak/>
        <w:t>บริษัทได้ทำสัญญา</w:t>
      </w:r>
      <w:r w:rsidR="00B225E7" w:rsidRPr="00B225E7">
        <w:rPr>
          <w:rFonts w:ascii="Angsana New" w:hAnsi="Angsana New"/>
          <w:spacing w:val="-4"/>
          <w:sz w:val="30"/>
          <w:szCs w:val="30"/>
          <w:cs/>
        </w:rPr>
        <w:t>ผลิตและจัดจำหน่ายสินค้า</w:t>
      </w:r>
      <w:r w:rsidRPr="0058698A">
        <w:rPr>
          <w:rFonts w:ascii="Angsana New" w:hAnsi="Angsana New"/>
          <w:spacing w:val="-4"/>
          <w:sz w:val="30"/>
          <w:szCs w:val="30"/>
          <w:cs/>
        </w:rPr>
        <w:t>กับบริษัทที่เกี่ยวข้องกันแห่งหนึ่งเพื่อผลิตและจัดจำหน่ายเครื่องดื่มน้ำอัดลมภายใต้เครื่องหมายการค้า “เอส” บริษัทต้องปฏิบัติตามเงื่อนไขต่างๆ ที่กำหนดไว้ในสัญญา โดยสัญญามีระยะเวลา</w:t>
      </w:r>
      <w:r w:rsidRPr="0058698A">
        <w:rPr>
          <w:rFonts w:ascii="Angsana New" w:hAnsi="Angsana New"/>
          <w:spacing w:val="-4"/>
          <w:sz w:val="30"/>
          <w:szCs w:val="30"/>
        </w:rPr>
        <w:t xml:space="preserve"> 3 </w:t>
      </w:r>
      <w:r w:rsidRPr="0058698A">
        <w:rPr>
          <w:rFonts w:ascii="Angsana New" w:hAnsi="Angsana New"/>
          <w:spacing w:val="-4"/>
          <w:sz w:val="30"/>
          <w:szCs w:val="30"/>
          <w:cs/>
        </w:rPr>
        <w:t xml:space="preserve">ปีนับตั้งแต่วันที่ </w:t>
      </w:r>
      <w:r w:rsidRPr="0058698A">
        <w:rPr>
          <w:rFonts w:ascii="Angsana New" w:hAnsi="Angsana New"/>
          <w:spacing w:val="-4"/>
          <w:sz w:val="30"/>
          <w:szCs w:val="30"/>
        </w:rPr>
        <w:t>1</w:t>
      </w:r>
      <w:r w:rsidRPr="0058698A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Pr="0058698A">
        <w:rPr>
          <w:rFonts w:ascii="Angsana New" w:hAnsi="Angsana New"/>
          <w:spacing w:val="-4"/>
          <w:sz w:val="30"/>
          <w:szCs w:val="30"/>
        </w:rPr>
        <w:t>2558</w:t>
      </w:r>
      <w:r w:rsidRPr="0058698A">
        <w:rPr>
          <w:rFonts w:ascii="Angsana New" w:hAnsi="Angsana New"/>
          <w:spacing w:val="-4"/>
          <w:sz w:val="30"/>
          <w:szCs w:val="30"/>
          <w:cs/>
        </w:rPr>
        <w:t xml:space="preserve"> ถึงวันที่ </w:t>
      </w:r>
      <w:r w:rsidRPr="0058698A">
        <w:rPr>
          <w:rFonts w:ascii="Angsana New" w:hAnsi="Angsana New"/>
          <w:spacing w:val="-4"/>
          <w:sz w:val="30"/>
          <w:szCs w:val="30"/>
        </w:rPr>
        <w:t>31</w:t>
      </w:r>
      <w:r w:rsidRPr="0058698A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58698A">
        <w:rPr>
          <w:rFonts w:ascii="Angsana New" w:hAnsi="Angsana New"/>
          <w:spacing w:val="-4"/>
          <w:sz w:val="30"/>
          <w:szCs w:val="30"/>
        </w:rPr>
        <w:t>2560</w:t>
      </w:r>
      <w:r w:rsidRPr="0058698A">
        <w:rPr>
          <w:rFonts w:ascii="Angsana New" w:hAnsi="Angsana New"/>
          <w:spacing w:val="-4"/>
          <w:sz w:val="30"/>
          <w:szCs w:val="30"/>
          <w:cs/>
        </w:rPr>
        <w:t xml:space="preserve"> 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</w:t>
      </w:r>
      <w:r w:rsidRPr="0058698A">
        <w:rPr>
          <w:rFonts w:ascii="Angsana New" w:hAnsi="Angsana New"/>
          <w:spacing w:val="-4"/>
          <w:sz w:val="30"/>
          <w:szCs w:val="30"/>
        </w:rPr>
        <w:t xml:space="preserve"> 6 </w:t>
      </w:r>
      <w:r w:rsidRPr="0058698A">
        <w:rPr>
          <w:rFonts w:ascii="Angsana New" w:hAnsi="Angsana New" w:hint="cs"/>
          <w:spacing w:val="-4"/>
          <w:sz w:val="30"/>
          <w:szCs w:val="30"/>
          <w:cs/>
        </w:rPr>
        <w:t xml:space="preserve">เดือน </w:t>
      </w:r>
      <w:r w:rsidRPr="0058698A">
        <w:rPr>
          <w:rFonts w:ascii="Angsana New" w:hAnsi="Angsana New"/>
          <w:spacing w:val="-4"/>
          <w:sz w:val="30"/>
          <w:szCs w:val="30"/>
          <w:cs/>
        </w:rPr>
        <w:t>สัญญาจะมีผลอีกคราวละ</w:t>
      </w:r>
      <w:r w:rsidRPr="0058698A">
        <w:rPr>
          <w:rFonts w:ascii="Angsana New" w:hAnsi="Angsana New"/>
          <w:spacing w:val="-4"/>
          <w:sz w:val="30"/>
          <w:szCs w:val="30"/>
        </w:rPr>
        <w:t xml:space="preserve"> 3 </w:t>
      </w:r>
      <w:r w:rsidRPr="0058698A">
        <w:rPr>
          <w:rFonts w:ascii="Angsana New" w:hAnsi="Angsana New"/>
          <w:spacing w:val="-4"/>
          <w:sz w:val="30"/>
          <w:szCs w:val="30"/>
          <w:cs/>
        </w:rPr>
        <w:t>ปี</w:t>
      </w:r>
      <w:r w:rsidRPr="0058698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8698A">
        <w:rPr>
          <w:rFonts w:ascii="Angsana New" w:hAnsi="Angsana New"/>
          <w:spacing w:val="-4"/>
          <w:sz w:val="30"/>
          <w:szCs w:val="30"/>
          <w:cs/>
        </w:rPr>
        <w:t>ปัจจุบันได้มีการตกลงเข้าทำบันทึกเพิ่มเติมต่อท้ายสัญญาผลิตและจัดจำหน่าย เครื่องดื่มน้ำอัดลมภายใต้เครื่องหมายการค้า “เอส" เพื่อขยายพื้นที่การส่งออกสินค้าดังกล่าว</w:t>
      </w:r>
    </w:p>
    <w:p w14:paraId="3631A13C" w14:textId="77777777" w:rsidR="00780702" w:rsidRPr="00737D1A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9035889" w14:textId="21EAB527" w:rsidR="00780702" w:rsidRPr="00737D1A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  <w:highlight w:val="yellow"/>
        </w:rPr>
      </w:pPr>
      <w:r w:rsidRPr="00DD795F">
        <w:rPr>
          <w:rFonts w:ascii="Angsana New" w:hAnsi="Angsana New"/>
          <w:spacing w:val="-4"/>
          <w:sz w:val="30"/>
          <w:szCs w:val="30"/>
          <w:cs/>
        </w:rPr>
        <w:t>บริษัทได้ทำสัญญา</w:t>
      </w:r>
      <w:r w:rsidR="00B225E7" w:rsidRPr="00B225E7">
        <w:rPr>
          <w:rFonts w:ascii="Angsana New" w:hAnsi="Angsana New"/>
          <w:spacing w:val="-4"/>
          <w:sz w:val="30"/>
          <w:szCs w:val="30"/>
          <w:cs/>
        </w:rPr>
        <w:t>ผลิต</w:t>
      </w:r>
      <w:r w:rsidRPr="00DD795F">
        <w:rPr>
          <w:rFonts w:ascii="Angsana New" w:hAnsi="Angsana New"/>
          <w:spacing w:val="-4"/>
          <w:sz w:val="30"/>
          <w:szCs w:val="30"/>
          <w:cs/>
        </w:rPr>
        <w:t xml:space="preserve">กับบริษัทที่เกี่ยวข้องกันแห่งหนึ่งเพื่อผลิตเครื่องดื่มน้ำอัดลมภายใต้ชื่อเครื่องหมายการค้า </w:t>
      </w:r>
      <w:r w:rsidRPr="00DD795F">
        <w:rPr>
          <w:rFonts w:ascii="Angsana New" w:hAnsi="Angsana New"/>
          <w:spacing w:val="-4"/>
          <w:sz w:val="30"/>
          <w:szCs w:val="30"/>
        </w:rPr>
        <w:t>“</w:t>
      </w:r>
      <w:r w:rsidRPr="00DD795F">
        <w:rPr>
          <w:rFonts w:ascii="Angsana New" w:hAnsi="Angsana New"/>
          <w:spacing w:val="-4"/>
          <w:sz w:val="30"/>
          <w:szCs w:val="30"/>
          <w:cs/>
        </w:rPr>
        <w:t>เอส</w:t>
      </w:r>
      <w:r w:rsidRPr="00DD795F">
        <w:rPr>
          <w:rFonts w:ascii="Angsana New" w:hAnsi="Angsana New"/>
          <w:spacing w:val="-4"/>
          <w:sz w:val="30"/>
          <w:szCs w:val="30"/>
        </w:rPr>
        <w:t xml:space="preserve">” </w:t>
      </w:r>
      <w:r w:rsidRPr="00DD795F">
        <w:rPr>
          <w:rFonts w:ascii="Angsana New" w:hAnsi="Angsana New"/>
          <w:spacing w:val="-4"/>
          <w:sz w:val="30"/>
          <w:szCs w:val="30"/>
          <w:cs/>
        </w:rPr>
        <w:t>เพื่อใช้ในการ</w:t>
      </w:r>
      <w:r w:rsidRPr="001D3DA2">
        <w:rPr>
          <w:rFonts w:ascii="Angsana New" w:hAnsi="Angsana New"/>
          <w:spacing w:val="-4"/>
          <w:sz w:val="30"/>
          <w:szCs w:val="30"/>
          <w:cs/>
        </w:rPr>
        <w:t xml:space="preserve">ส่งออกเท่านั้น บริษัทต้องปฏิบัติตามเงื่อนไขต่างๆ ที่กำหนดไว้ในสัญญา โดยสัญญามีระยะเวลาหนึ่งปีนับตั้งแต่วันที่ </w:t>
      </w:r>
      <w:r w:rsidRPr="001D3DA2">
        <w:rPr>
          <w:rFonts w:ascii="Angsana New" w:hAnsi="Angsana New"/>
          <w:spacing w:val="-4"/>
          <w:sz w:val="30"/>
          <w:szCs w:val="30"/>
        </w:rPr>
        <w:t xml:space="preserve">1 </w:t>
      </w:r>
      <w:r w:rsidRPr="001D3DA2">
        <w:rPr>
          <w:rFonts w:ascii="Angsana New" w:hAnsi="Angsana New"/>
          <w:spacing w:val="-4"/>
          <w:sz w:val="30"/>
          <w:szCs w:val="30"/>
          <w:cs/>
        </w:rPr>
        <w:t xml:space="preserve">เมษายน </w:t>
      </w:r>
      <w:r w:rsidRPr="001D3DA2">
        <w:rPr>
          <w:rFonts w:ascii="Angsana New" w:hAnsi="Angsana New"/>
          <w:spacing w:val="-4"/>
          <w:sz w:val="30"/>
          <w:szCs w:val="30"/>
        </w:rPr>
        <w:t xml:space="preserve">2559 </w:t>
      </w:r>
      <w:r w:rsidRPr="001D3DA2">
        <w:rPr>
          <w:rFonts w:ascii="Angsana New" w:hAnsi="Angsana New"/>
          <w:spacing w:val="-4"/>
          <w:sz w:val="30"/>
          <w:szCs w:val="30"/>
          <w:cs/>
        </w:rPr>
        <w:t xml:space="preserve">ถึงวันที่ </w:t>
      </w:r>
      <w:r w:rsidRPr="001D3DA2">
        <w:rPr>
          <w:rFonts w:ascii="Angsana New" w:hAnsi="Angsana New"/>
          <w:spacing w:val="-4"/>
          <w:sz w:val="30"/>
          <w:szCs w:val="30"/>
        </w:rPr>
        <w:t xml:space="preserve">31 </w:t>
      </w:r>
      <w:r w:rsidRPr="001D3DA2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Pr="001D3DA2">
        <w:rPr>
          <w:rFonts w:ascii="Angsana New" w:hAnsi="Angsana New"/>
          <w:spacing w:val="-4"/>
          <w:sz w:val="30"/>
          <w:szCs w:val="30"/>
        </w:rPr>
        <w:t xml:space="preserve">2560 </w:t>
      </w:r>
      <w:r w:rsidRPr="001D3DA2">
        <w:rPr>
          <w:rFonts w:ascii="Angsana New" w:hAnsi="Angsana New"/>
          <w:spacing w:val="-4"/>
          <w:sz w:val="30"/>
          <w:szCs w:val="30"/>
          <w:cs/>
        </w:rPr>
        <w:t>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</w:t>
      </w:r>
      <w:r w:rsidRPr="001D3DA2">
        <w:rPr>
          <w:rFonts w:ascii="Angsana New" w:hAnsi="Angsana New"/>
          <w:spacing w:val="-4"/>
          <w:sz w:val="30"/>
          <w:szCs w:val="30"/>
        </w:rPr>
        <w:t xml:space="preserve"> 90 </w:t>
      </w:r>
      <w:r w:rsidRPr="001D3DA2">
        <w:rPr>
          <w:rFonts w:ascii="Angsana New" w:hAnsi="Angsana New"/>
          <w:spacing w:val="-4"/>
          <w:sz w:val="30"/>
          <w:szCs w:val="30"/>
          <w:cs/>
        </w:rPr>
        <w:t>วัน สัญญาจะมีผลอีกคราวละ</w:t>
      </w:r>
      <w:r w:rsidRPr="001D3DA2">
        <w:rPr>
          <w:rFonts w:ascii="Angsana New" w:hAnsi="Angsana New" w:hint="cs"/>
          <w:spacing w:val="-4"/>
          <w:sz w:val="30"/>
          <w:szCs w:val="30"/>
          <w:cs/>
        </w:rPr>
        <w:t>หนึ่ง</w:t>
      </w:r>
      <w:r w:rsidRPr="001D3DA2">
        <w:rPr>
          <w:rFonts w:ascii="Angsana New" w:hAnsi="Angsana New"/>
          <w:spacing w:val="-4"/>
          <w:sz w:val="30"/>
          <w:szCs w:val="30"/>
          <w:cs/>
        </w:rPr>
        <w:t>ปี</w:t>
      </w:r>
      <w:r w:rsidRPr="001D3DA2">
        <w:rPr>
          <w:rFonts w:ascii="Angsana New" w:hAnsi="Angsana New"/>
          <w:spacing w:val="-4"/>
          <w:sz w:val="30"/>
          <w:szCs w:val="30"/>
        </w:rPr>
        <w:t xml:space="preserve"> </w:t>
      </w:r>
      <w:r w:rsidRPr="001D3DA2">
        <w:rPr>
          <w:rFonts w:ascii="Angsana New" w:hAnsi="Angsana New"/>
          <w:spacing w:val="-4"/>
          <w:sz w:val="30"/>
          <w:szCs w:val="30"/>
          <w:cs/>
        </w:rPr>
        <w:t xml:space="preserve">ปัจจุบันต่อสัญญาอัตโนมัติครั้งที่ </w:t>
      </w:r>
      <w:r w:rsidRPr="001D3DA2">
        <w:rPr>
          <w:rFonts w:ascii="Angsana New" w:hAnsi="Angsana New"/>
          <w:spacing w:val="-4"/>
          <w:sz w:val="30"/>
          <w:szCs w:val="30"/>
        </w:rPr>
        <w:t xml:space="preserve">4 </w:t>
      </w:r>
      <w:r w:rsidRPr="001D3DA2">
        <w:rPr>
          <w:rFonts w:ascii="Angsana New" w:hAnsi="Angsana New"/>
          <w:spacing w:val="-4"/>
          <w:sz w:val="30"/>
          <w:szCs w:val="30"/>
          <w:cs/>
        </w:rPr>
        <w:t xml:space="preserve">นับแต่วันที่ </w:t>
      </w:r>
      <w:r w:rsidRPr="001D3DA2">
        <w:rPr>
          <w:rFonts w:ascii="Angsana New" w:hAnsi="Angsana New"/>
          <w:spacing w:val="-4"/>
          <w:sz w:val="30"/>
          <w:szCs w:val="30"/>
        </w:rPr>
        <w:t xml:space="preserve">1 </w:t>
      </w:r>
      <w:r w:rsidRPr="001D3DA2">
        <w:rPr>
          <w:rFonts w:ascii="Angsana New" w:hAnsi="Angsana New"/>
          <w:spacing w:val="-4"/>
          <w:sz w:val="30"/>
          <w:szCs w:val="30"/>
          <w:cs/>
        </w:rPr>
        <w:t xml:space="preserve">เมษายน </w:t>
      </w:r>
      <w:r w:rsidRPr="001D3DA2">
        <w:rPr>
          <w:rFonts w:ascii="Angsana New" w:hAnsi="Angsana New"/>
          <w:spacing w:val="-4"/>
          <w:sz w:val="30"/>
          <w:szCs w:val="30"/>
        </w:rPr>
        <w:t xml:space="preserve">2563 </w:t>
      </w:r>
      <w:r w:rsidRPr="001D3DA2">
        <w:rPr>
          <w:rFonts w:ascii="Angsana New" w:hAnsi="Angsana New"/>
          <w:spacing w:val="-4"/>
          <w:sz w:val="30"/>
          <w:szCs w:val="30"/>
          <w:cs/>
        </w:rPr>
        <w:t xml:space="preserve">ถึงวันที่ </w:t>
      </w:r>
      <w:r w:rsidRPr="001D3DA2">
        <w:rPr>
          <w:rFonts w:ascii="Angsana New" w:hAnsi="Angsana New"/>
          <w:spacing w:val="-4"/>
          <w:sz w:val="30"/>
          <w:szCs w:val="30"/>
        </w:rPr>
        <w:t xml:space="preserve">31  </w:t>
      </w:r>
      <w:r w:rsidRPr="001D3DA2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Pr="001D3DA2">
        <w:rPr>
          <w:rFonts w:ascii="Angsana New" w:hAnsi="Angsana New"/>
          <w:spacing w:val="-4"/>
          <w:sz w:val="30"/>
          <w:szCs w:val="30"/>
        </w:rPr>
        <w:t>2564</w:t>
      </w:r>
    </w:p>
    <w:p w14:paraId="00683C2A" w14:textId="77777777" w:rsidR="00780702" w:rsidRPr="00737D1A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  <w:highlight w:val="yellow"/>
        </w:rPr>
      </w:pPr>
    </w:p>
    <w:p w14:paraId="39D8DA2B" w14:textId="542DC1B7" w:rsidR="00780702" w:rsidRPr="001F3249" w:rsidRDefault="00780702" w:rsidP="00702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1F3249">
        <w:rPr>
          <w:rFonts w:ascii="Angsana New" w:hAnsi="Angsana New"/>
          <w:spacing w:val="-4"/>
          <w:sz w:val="30"/>
          <w:szCs w:val="30"/>
          <w:cs/>
        </w:rPr>
        <w:t>บริษัทได้ทำสัญญา</w:t>
      </w:r>
      <w:r w:rsidR="0070242D" w:rsidRPr="0070242D">
        <w:rPr>
          <w:rFonts w:ascii="Angsana New" w:hAnsi="Angsana New"/>
          <w:spacing w:val="-4"/>
          <w:sz w:val="30"/>
          <w:szCs w:val="30"/>
          <w:cs/>
        </w:rPr>
        <w:t>ผลิตและจัดจำหน่ายสินค้า</w:t>
      </w:r>
      <w:r w:rsidRPr="001F3249">
        <w:rPr>
          <w:rFonts w:ascii="Angsana New" w:hAnsi="Angsana New"/>
          <w:spacing w:val="-4"/>
          <w:sz w:val="30"/>
          <w:szCs w:val="30"/>
          <w:cs/>
        </w:rPr>
        <w:t>บริษัทที่เกี่ยวข้องกันแห่งหนึ่งเพื่</w:t>
      </w:r>
      <w:r w:rsidR="0070242D">
        <w:rPr>
          <w:rFonts w:ascii="Angsana New" w:hAnsi="Angsana New" w:hint="cs"/>
          <w:spacing w:val="-4"/>
          <w:sz w:val="30"/>
          <w:szCs w:val="30"/>
          <w:cs/>
        </w:rPr>
        <w:t>อ</w:t>
      </w:r>
      <w:r w:rsidRPr="001F3249">
        <w:rPr>
          <w:rFonts w:ascii="Angsana New" w:hAnsi="Angsana New"/>
          <w:spacing w:val="-4"/>
          <w:sz w:val="30"/>
          <w:szCs w:val="30"/>
          <w:cs/>
        </w:rPr>
        <w:t>ผลิตและจัดจำหน่ายสินค้าภายใต้ชื่อเครื่องหมายการค้า “</w:t>
      </w:r>
      <w:r w:rsidRPr="001F3249">
        <w:rPr>
          <w:rFonts w:ascii="Angsana New" w:hAnsi="Angsana New"/>
          <w:spacing w:val="-4"/>
          <w:sz w:val="30"/>
          <w:szCs w:val="30"/>
        </w:rPr>
        <w:t>100</w:t>
      </w:r>
      <w:r w:rsidRPr="001F3249">
        <w:rPr>
          <w:rFonts w:ascii="Angsana New" w:hAnsi="Angsana New"/>
          <w:spacing w:val="-4"/>
          <w:sz w:val="30"/>
          <w:szCs w:val="30"/>
          <w:cs/>
        </w:rPr>
        <w:t xml:space="preserve"> พลัส” บริษัทต้องปฏิบัติตามเงื่อนไขต่างๆ ที่กำหนดไว้ในสัญญา โดยสัญญามีระยะเวลา</w:t>
      </w:r>
      <w:r w:rsidRPr="001F3249">
        <w:rPr>
          <w:rFonts w:ascii="Angsana New" w:hAnsi="Angsana New"/>
          <w:spacing w:val="-4"/>
          <w:sz w:val="30"/>
          <w:szCs w:val="30"/>
        </w:rPr>
        <w:t xml:space="preserve"> 3 </w:t>
      </w:r>
      <w:r w:rsidRPr="001F3249">
        <w:rPr>
          <w:rFonts w:ascii="Angsana New" w:hAnsi="Angsana New"/>
          <w:spacing w:val="-4"/>
          <w:sz w:val="30"/>
          <w:szCs w:val="30"/>
          <w:cs/>
        </w:rPr>
        <w:t>ปีนับตั้งแต่วันที่</w:t>
      </w:r>
      <w:r w:rsidR="0070242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F3249">
        <w:rPr>
          <w:rFonts w:ascii="Angsana New" w:hAnsi="Angsana New"/>
          <w:spacing w:val="-4"/>
          <w:sz w:val="30"/>
          <w:szCs w:val="30"/>
        </w:rPr>
        <w:t>1</w:t>
      </w:r>
      <w:r w:rsidRPr="001F3249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Pr="001F3249">
        <w:rPr>
          <w:rFonts w:ascii="Angsana New" w:hAnsi="Angsana New"/>
          <w:spacing w:val="-4"/>
          <w:sz w:val="30"/>
          <w:szCs w:val="30"/>
        </w:rPr>
        <w:t>2558</w:t>
      </w:r>
      <w:r w:rsidRPr="001F3249">
        <w:rPr>
          <w:rFonts w:ascii="Angsana New" w:hAnsi="Angsana New"/>
          <w:spacing w:val="-4"/>
          <w:sz w:val="30"/>
          <w:szCs w:val="30"/>
          <w:cs/>
        </w:rPr>
        <w:t xml:space="preserve"> ถึงวันที่ </w:t>
      </w:r>
      <w:r w:rsidRPr="001F3249">
        <w:rPr>
          <w:rFonts w:ascii="Angsana New" w:hAnsi="Angsana New"/>
          <w:spacing w:val="-4"/>
          <w:sz w:val="30"/>
          <w:szCs w:val="30"/>
        </w:rPr>
        <w:t>31</w:t>
      </w:r>
      <w:r w:rsidRPr="001F3249">
        <w:rPr>
          <w:rFonts w:ascii="Angsana New" w:hAnsi="Angsana New"/>
          <w:spacing w:val="-4"/>
          <w:sz w:val="30"/>
          <w:szCs w:val="30"/>
          <w:cs/>
        </w:rPr>
        <w:t xml:space="preserve"> พฤษภาคม </w:t>
      </w:r>
      <w:r w:rsidRPr="001F3249">
        <w:rPr>
          <w:rFonts w:ascii="Angsana New" w:hAnsi="Angsana New"/>
          <w:spacing w:val="-4"/>
          <w:sz w:val="30"/>
          <w:szCs w:val="30"/>
        </w:rPr>
        <w:t>2561</w:t>
      </w:r>
      <w:r w:rsidRPr="001F3249">
        <w:rPr>
          <w:rFonts w:ascii="Angsana New" w:hAnsi="Angsana New"/>
          <w:spacing w:val="-4"/>
          <w:sz w:val="30"/>
          <w:szCs w:val="30"/>
          <w:cs/>
        </w:rPr>
        <w:t xml:space="preserve"> และหากไม่มีคู่สัญญาฝ่ายใดแจ้งความประสงค์ไม่ต่ออายุสัญญาไปยังคู่สัญญาอีกฝ่ายหนึ่งล่วงหน้าไม่น้อยกว่า</w:t>
      </w:r>
      <w:r w:rsidRPr="001F3249">
        <w:rPr>
          <w:rFonts w:ascii="Angsana New" w:hAnsi="Angsana New"/>
          <w:spacing w:val="-4"/>
          <w:sz w:val="30"/>
          <w:szCs w:val="30"/>
        </w:rPr>
        <w:t xml:space="preserve"> 6</w:t>
      </w:r>
      <w:r w:rsidRPr="001F3249">
        <w:rPr>
          <w:rFonts w:ascii="Angsana New" w:hAnsi="Angsana New"/>
          <w:spacing w:val="-4"/>
          <w:sz w:val="30"/>
          <w:szCs w:val="30"/>
          <w:cs/>
        </w:rPr>
        <w:t xml:space="preserve"> เดือน ก่อนระยะเวลาของสัญญาจะสิ้นสุดสัญญาจะมีผลอีกคราวละ</w:t>
      </w:r>
      <w:r w:rsidRPr="001F3249">
        <w:rPr>
          <w:rFonts w:ascii="Angsana New" w:hAnsi="Angsana New"/>
          <w:spacing w:val="-4"/>
          <w:sz w:val="30"/>
          <w:szCs w:val="30"/>
        </w:rPr>
        <w:t xml:space="preserve"> 3 </w:t>
      </w:r>
      <w:r w:rsidRPr="001F3249">
        <w:rPr>
          <w:rFonts w:ascii="Angsana New" w:hAnsi="Angsana New"/>
          <w:spacing w:val="-4"/>
          <w:sz w:val="30"/>
          <w:szCs w:val="30"/>
          <w:cs/>
        </w:rPr>
        <w:t>ปี</w:t>
      </w:r>
      <w:r w:rsidRPr="001F324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F3249">
        <w:rPr>
          <w:rFonts w:ascii="Angsana New" w:hAnsi="Angsana New"/>
          <w:spacing w:val="-4"/>
          <w:sz w:val="30"/>
          <w:szCs w:val="30"/>
          <w:cs/>
        </w:rPr>
        <w:t xml:space="preserve">โดยใช้ข้อกำหนดและเงื่อนไขเดิมทุกประการ </w:t>
      </w:r>
      <w:r w:rsidR="001D3DA2">
        <w:rPr>
          <w:rFonts w:ascii="Angsana New" w:hAnsi="Angsana New" w:hint="cs"/>
          <w:spacing w:val="-4"/>
          <w:sz w:val="30"/>
          <w:szCs w:val="30"/>
          <w:cs/>
        </w:rPr>
        <w:t>ปัจจุบัน</w:t>
      </w:r>
      <w:r w:rsidRPr="001F3249">
        <w:rPr>
          <w:rFonts w:ascii="Angsana New" w:hAnsi="Angsana New"/>
          <w:spacing w:val="-4"/>
          <w:sz w:val="30"/>
          <w:szCs w:val="30"/>
          <w:cs/>
        </w:rPr>
        <w:t xml:space="preserve">ต่อสัญญาอัตโนมัติครั้งที่ </w:t>
      </w:r>
      <w:r w:rsidR="001D3DA2">
        <w:rPr>
          <w:rFonts w:ascii="Angsana New" w:hAnsi="Angsana New"/>
          <w:spacing w:val="-4"/>
          <w:sz w:val="30"/>
          <w:szCs w:val="30"/>
        </w:rPr>
        <w:t>1</w:t>
      </w:r>
      <w:r w:rsidRPr="001F3249">
        <w:rPr>
          <w:rFonts w:ascii="Angsana New" w:hAnsi="Angsana New"/>
          <w:spacing w:val="-4"/>
          <w:sz w:val="30"/>
          <w:szCs w:val="30"/>
          <w:cs/>
        </w:rPr>
        <w:t xml:space="preserve"> นับแต่วันที่ 1 มิถุนายน </w:t>
      </w:r>
      <w:r w:rsidR="001D3DA2">
        <w:rPr>
          <w:rFonts w:ascii="Angsana New" w:hAnsi="Angsana New"/>
          <w:spacing w:val="-4"/>
          <w:sz w:val="30"/>
          <w:szCs w:val="30"/>
        </w:rPr>
        <w:t>2561</w:t>
      </w:r>
      <w:r w:rsidRPr="001F3249">
        <w:rPr>
          <w:rFonts w:ascii="Angsana New" w:hAnsi="Angsana New"/>
          <w:spacing w:val="-4"/>
          <w:sz w:val="30"/>
          <w:szCs w:val="30"/>
          <w:cs/>
        </w:rPr>
        <w:t xml:space="preserve"> ถึงวันที่ </w:t>
      </w:r>
      <w:r w:rsidR="001D3DA2">
        <w:rPr>
          <w:rFonts w:ascii="Angsana New" w:hAnsi="Angsana New"/>
          <w:spacing w:val="-4"/>
          <w:sz w:val="30"/>
          <w:szCs w:val="30"/>
        </w:rPr>
        <w:t>31</w:t>
      </w:r>
      <w:r w:rsidRPr="001F3249">
        <w:rPr>
          <w:rFonts w:ascii="Angsana New" w:hAnsi="Angsana New"/>
          <w:spacing w:val="-4"/>
          <w:sz w:val="30"/>
          <w:szCs w:val="30"/>
          <w:cs/>
        </w:rPr>
        <w:t xml:space="preserve"> พฤษภาคม </w:t>
      </w:r>
      <w:r w:rsidR="001D3DA2">
        <w:rPr>
          <w:rFonts w:ascii="Angsana New" w:hAnsi="Angsana New"/>
          <w:spacing w:val="-4"/>
          <w:sz w:val="30"/>
          <w:szCs w:val="30"/>
        </w:rPr>
        <w:t>2564</w:t>
      </w:r>
      <w:r w:rsidRPr="001F3249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4F368554" w14:textId="4CD7B515" w:rsidR="00780702" w:rsidRDefault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highlight w:val="yellow"/>
        </w:rPr>
      </w:pPr>
    </w:p>
    <w:p w14:paraId="79A5CA58" w14:textId="75C315F8" w:rsidR="00780702" w:rsidRPr="002B3660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1D3DA2">
        <w:rPr>
          <w:rFonts w:ascii="Angsana New" w:hAnsi="Angsana New"/>
          <w:sz w:val="30"/>
          <w:szCs w:val="30"/>
          <w:cs/>
        </w:rPr>
        <w:t>บริษัทได้ตกลงทำสัญญา</w:t>
      </w:r>
      <w:r w:rsidR="00407F90" w:rsidRPr="00407F90">
        <w:rPr>
          <w:rFonts w:ascii="Angsana New" w:hAnsi="Angsana New"/>
          <w:sz w:val="30"/>
          <w:szCs w:val="30"/>
          <w:cs/>
        </w:rPr>
        <w:t>ผลิตและจัดจำหน่ายสินค้า</w:t>
      </w:r>
      <w:r w:rsidRPr="001D3DA2">
        <w:rPr>
          <w:rFonts w:ascii="Angsana New" w:hAnsi="Angsana New"/>
          <w:sz w:val="30"/>
          <w:szCs w:val="30"/>
          <w:cs/>
        </w:rPr>
        <w:t>กับบริษัทที่เกี่ยวข้องกันแห่งหนึ่งเพื่อผลิตและจัดจำหน่ายสินค้าภายใต้ชื่อเครื่องหมายการค้า “</w:t>
      </w:r>
      <w:r w:rsidRPr="001D3DA2">
        <w:rPr>
          <w:rFonts w:ascii="Angsana New" w:hAnsi="Angsana New"/>
          <w:sz w:val="30"/>
          <w:szCs w:val="30"/>
        </w:rPr>
        <w:t xml:space="preserve">Sarsi” </w:t>
      </w:r>
      <w:r w:rsidRPr="001D3DA2">
        <w:rPr>
          <w:rFonts w:ascii="Angsana New" w:hAnsi="Angsana New"/>
          <w:sz w:val="30"/>
          <w:szCs w:val="30"/>
          <w:cs/>
        </w:rPr>
        <w:t xml:space="preserve">ปัจจุบันได้ต่ออายุสัญญาอัตโนมัติเป็นเวลา </w:t>
      </w:r>
      <w:r w:rsidRPr="001D3DA2">
        <w:rPr>
          <w:rFonts w:ascii="Angsana New" w:hAnsi="Angsana New"/>
          <w:sz w:val="30"/>
          <w:szCs w:val="30"/>
        </w:rPr>
        <w:t>1</w:t>
      </w:r>
      <w:r w:rsidRPr="001D3DA2">
        <w:rPr>
          <w:rFonts w:ascii="Angsana New" w:hAnsi="Angsana New"/>
          <w:sz w:val="30"/>
          <w:szCs w:val="30"/>
          <w:cs/>
        </w:rPr>
        <w:t xml:space="preserve"> ปี ตั้งแต่วันที่ </w:t>
      </w:r>
      <w:r w:rsidRPr="001D3DA2">
        <w:rPr>
          <w:rFonts w:ascii="Angsana New" w:hAnsi="Angsana New"/>
          <w:sz w:val="30"/>
          <w:szCs w:val="30"/>
        </w:rPr>
        <w:t>1</w:t>
      </w:r>
      <w:r w:rsidRPr="001D3DA2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1D3DA2">
        <w:rPr>
          <w:rFonts w:ascii="Angsana New" w:hAnsi="Angsana New"/>
          <w:sz w:val="30"/>
          <w:szCs w:val="30"/>
        </w:rPr>
        <w:t>2563</w:t>
      </w:r>
      <w:r w:rsidRPr="001D3DA2">
        <w:rPr>
          <w:rFonts w:ascii="Angsana New" w:hAnsi="Angsana New"/>
          <w:sz w:val="30"/>
          <w:szCs w:val="30"/>
          <w:cs/>
        </w:rPr>
        <w:t xml:space="preserve"> ถึง </w:t>
      </w:r>
      <w:r w:rsidRPr="001D3DA2">
        <w:rPr>
          <w:rFonts w:ascii="Angsana New" w:hAnsi="Angsana New"/>
          <w:sz w:val="30"/>
          <w:szCs w:val="30"/>
        </w:rPr>
        <w:t>31</w:t>
      </w:r>
      <w:r w:rsidRPr="001D3DA2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1D3DA2">
        <w:rPr>
          <w:rFonts w:ascii="Angsana New" w:hAnsi="Angsana New"/>
          <w:sz w:val="30"/>
          <w:szCs w:val="30"/>
        </w:rPr>
        <w:t>2564</w:t>
      </w:r>
    </w:p>
    <w:p w14:paraId="3336872C" w14:textId="77777777" w:rsidR="00780702" w:rsidRPr="00737D1A" w:rsidRDefault="00780702" w:rsidP="001D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  <w:highlight w:val="yellow"/>
        </w:rPr>
      </w:pPr>
    </w:p>
    <w:p w14:paraId="4DEC6F56" w14:textId="77777777" w:rsidR="00780702" w:rsidRPr="00C82E9E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82E9E">
        <w:rPr>
          <w:rFonts w:ascii="Angsana New" w:hAnsi="Angsana New"/>
          <w:i/>
          <w:iCs/>
          <w:color w:val="000000"/>
          <w:sz w:val="30"/>
          <w:szCs w:val="30"/>
          <w:cs/>
        </w:rPr>
        <w:t>สัญญ</w:t>
      </w:r>
      <w:r w:rsidRPr="00C82E9E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าเช่าที่ดิน </w:t>
      </w:r>
      <w:r w:rsidRPr="00C82E9E">
        <w:rPr>
          <w:rFonts w:ascii="Angsana New" w:hAnsi="Angsana New"/>
          <w:i/>
          <w:iCs/>
          <w:color w:val="000000"/>
          <w:sz w:val="30"/>
          <w:szCs w:val="30"/>
          <w:cs/>
        </w:rPr>
        <w:t>และสัญญาเช่าช่วงพื้นที่อาคารสำนักงานและสัญญาบริการ</w:t>
      </w:r>
    </w:p>
    <w:p w14:paraId="0278139B" w14:textId="77777777" w:rsidR="00780702" w:rsidRPr="00737D1A" w:rsidRDefault="00780702" w:rsidP="007807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  <w:highlight w:val="yellow"/>
        </w:rPr>
      </w:pPr>
    </w:p>
    <w:p w14:paraId="5394E139" w14:textId="5872E4CD" w:rsidR="00780702" w:rsidRPr="00C82E9E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C82E9E">
        <w:rPr>
          <w:rFonts w:ascii="Angsana New" w:hAnsi="Angsana New"/>
          <w:sz w:val="30"/>
          <w:szCs w:val="30"/>
          <w:cs/>
        </w:rPr>
        <w:t>เมื่อ</w:t>
      </w:r>
      <w:r w:rsidRPr="001D3DA2">
        <w:rPr>
          <w:rFonts w:ascii="Angsana New" w:hAnsi="Angsana New"/>
          <w:sz w:val="30"/>
          <w:szCs w:val="30"/>
          <w:cs/>
        </w:rPr>
        <w:t xml:space="preserve">วันที่ </w:t>
      </w:r>
      <w:r w:rsidRPr="001D3DA2">
        <w:rPr>
          <w:rFonts w:ascii="Angsana New" w:hAnsi="Angsana New"/>
          <w:sz w:val="30"/>
          <w:szCs w:val="30"/>
        </w:rPr>
        <w:t>16</w:t>
      </w:r>
      <w:r w:rsidRPr="001D3DA2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1D3DA2">
        <w:rPr>
          <w:rFonts w:ascii="Angsana New" w:hAnsi="Angsana New"/>
          <w:sz w:val="30"/>
          <w:szCs w:val="30"/>
        </w:rPr>
        <w:t>2560</w:t>
      </w:r>
      <w:r w:rsidRPr="001D3DA2">
        <w:rPr>
          <w:rFonts w:ascii="Angsana New" w:hAnsi="Angsana New"/>
          <w:sz w:val="30"/>
          <w:szCs w:val="30"/>
          <w:cs/>
        </w:rPr>
        <w:t xml:space="preserve"> บริษัทได้ทำสัญญาเช่าช่วงพื้นที่อาคารสำนักงาน</w:t>
      </w:r>
      <w:r w:rsidRPr="001D3DA2">
        <w:rPr>
          <w:rFonts w:ascii="Angsana New" w:hAnsi="Angsana New"/>
          <w:sz w:val="30"/>
          <w:szCs w:val="30"/>
        </w:rPr>
        <w:t xml:space="preserve"> </w:t>
      </w:r>
      <w:r w:rsidRPr="001D3DA2">
        <w:rPr>
          <w:rFonts w:ascii="Angsana New" w:hAnsi="Angsana New" w:hint="cs"/>
          <w:sz w:val="30"/>
          <w:szCs w:val="30"/>
          <w:cs/>
        </w:rPr>
        <w:t xml:space="preserve">พื้นที่เก็บของ </w:t>
      </w:r>
      <w:r w:rsidRPr="001D3DA2">
        <w:rPr>
          <w:rFonts w:ascii="Angsana New" w:hAnsi="Angsana New"/>
          <w:sz w:val="30"/>
          <w:szCs w:val="30"/>
          <w:cs/>
        </w:rPr>
        <w:t xml:space="preserve">และสัญญาบริการกับบริษัทที่เกี่ยวข้องกันแห่งหนึ่ง สัญญามีผลบังคับใช้ตั้งแต่วันที่ </w:t>
      </w:r>
      <w:r w:rsidRPr="001D3DA2">
        <w:rPr>
          <w:rFonts w:ascii="Angsana New" w:hAnsi="Angsana New"/>
          <w:sz w:val="30"/>
          <w:szCs w:val="30"/>
        </w:rPr>
        <w:t>16</w:t>
      </w:r>
      <w:r w:rsidRPr="001D3DA2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1D3DA2">
        <w:rPr>
          <w:rFonts w:ascii="Angsana New" w:hAnsi="Angsana New"/>
          <w:sz w:val="30"/>
          <w:szCs w:val="30"/>
        </w:rPr>
        <w:t>2560</w:t>
      </w:r>
      <w:r w:rsidRPr="001D3DA2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1D3DA2">
        <w:rPr>
          <w:rFonts w:ascii="Angsana New" w:hAnsi="Angsana New"/>
          <w:sz w:val="30"/>
          <w:szCs w:val="30"/>
        </w:rPr>
        <w:t>22</w:t>
      </w:r>
      <w:r w:rsidRPr="001D3DA2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1D3DA2">
        <w:rPr>
          <w:rFonts w:ascii="Angsana New" w:hAnsi="Angsana New"/>
          <w:sz w:val="30"/>
          <w:szCs w:val="30"/>
        </w:rPr>
        <w:t>2563</w:t>
      </w:r>
      <w:r w:rsidRPr="001D3DA2">
        <w:rPr>
          <w:rFonts w:ascii="Angsana New" w:hAnsi="Angsana New"/>
          <w:sz w:val="30"/>
          <w:szCs w:val="30"/>
          <w:cs/>
        </w:rPr>
        <w:t xml:space="preserve"> โดยบริษัทมีภาระผูกพันที่จะต้องจ่ายค่าเช่าและค่าบริการตามอัตราที่ระบุไว้ในสัญญา และหากต้องการต่อสัญญาเช่าให้คู่สัญญาแจ้งความประสงค์ต่ออายุสัญญาเช่าล่วงหน้าไม่น้อยกว่า </w:t>
      </w:r>
      <w:r w:rsidRPr="001D3DA2">
        <w:rPr>
          <w:rFonts w:ascii="Angsana New" w:hAnsi="Angsana New"/>
          <w:sz w:val="30"/>
          <w:szCs w:val="30"/>
        </w:rPr>
        <w:t>90</w:t>
      </w:r>
      <w:r w:rsidRPr="001D3DA2">
        <w:rPr>
          <w:rFonts w:ascii="Angsana New" w:hAnsi="Angsana New"/>
          <w:sz w:val="30"/>
          <w:szCs w:val="30"/>
          <w:cs/>
        </w:rPr>
        <w:t xml:space="preserve"> วัน</w:t>
      </w:r>
      <w:r w:rsidRPr="001D3DA2">
        <w:rPr>
          <w:rFonts w:ascii="Angsana New" w:hAnsi="Angsana New" w:hint="cs"/>
          <w:sz w:val="30"/>
          <w:szCs w:val="30"/>
          <w:cs/>
        </w:rPr>
        <w:t xml:space="preserve"> </w:t>
      </w:r>
      <w:r w:rsidRPr="001D3DA2">
        <w:rPr>
          <w:rFonts w:ascii="Angsana New" w:hAnsi="Angsana New"/>
          <w:sz w:val="30"/>
          <w:szCs w:val="30"/>
          <w:cs/>
        </w:rPr>
        <w:t>ปัจจุบันอยู่ระหว่างขั้นตอนการต่ออายุสัญญาเช่าช่วงและสัญญาบริการฉบับใหม่</w:t>
      </w:r>
      <w:r w:rsidRPr="001D3DA2">
        <w:rPr>
          <w:rFonts w:ascii="Angsana New" w:hAnsi="Angsana New" w:hint="cs"/>
          <w:sz w:val="30"/>
          <w:szCs w:val="30"/>
          <w:cs/>
        </w:rPr>
        <w:t xml:space="preserve"> </w:t>
      </w:r>
      <w:r w:rsidRPr="001D3DA2">
        <w:rPr>
          <w:rFonts w:ascii="Angsana New" w:hAnsi="Angsana New"/>
          <w:sz w:val="30"/>
          <w:szCs w:val="30"/>
          <w:cs/>
        </w:rPr>
        <w:t>อย่างไรก็ตาม คู่สัญญาได้ลงนามในหนังสือเสนอเงื่อนไขของสัญญาเช่าช่วงและการบริการสำหรับพื้นที่อาคาร</w:t>
      </w:r>
      <w:r w:rsidR="001D3DA2" w:rsidRPr="001D3DA2">
        <w:rPr>
          <w:rFonts w:ascii="Angsana New" w:hAnsi="Angsana New"/>
          <w:sz w:val="30"/>
          <w:szCs w:val="30"/>
        </w:rPr>
        <w:t xml:space="preserve"> </w:t>
      </w:r>
      <w:r w:rsidRPr="001D3DA2">
        <w:rPr>
          <w:rFonts w:ascii="Angsana New" w:hAnsi="Angsana New"/>
          <w:sz w:val="30"/>
          <w:szCs w:val="30"/>
          <w:cs/>
        </w:rPr>
        <w:t>ระยะเวลาสัญญาจะมีผลบังคับใช้</w:t>
      </w:r>
      <w:r w:rsidR="001D3DA2" w:rsidRPr="001D3DA2">
        <w:rPr>
          <w:rFonts w:ascii="Angsana New" w:hAnsi="Angsana New" w:hint="cs"/>
          <w:sz w:val="30"/>
          <w:szCs w:val="30"/>
          <w:cs/>
        </w:rPr>
        <w:t>ตั้งแต่</w:t>
      </w:r>
      <w:r w:rsidRPr="001D3DA2">
        <w:rPr>
          <w:rFonts w:ascii="Angsana New" w:hAnsi="Angsana New"/>
          <w:sz w:val="30"/>
          <w:szCs w:val="30"/>
          <w:cs/>
        </w:rPr>
        <w:t xml:space="preserve">วันที่ </w:t>
      </w:r>
      <w:r w:rsidR="00E90F18">
        <w:rPr>
          <w:rFonts w:ascii="Angsana New" w:hAnsi="Angsana New"/>
          <w:sz w:val="30"/>
          <w:szCs w:val="30"/>
        </w:rPr>
        <w:t>23</w:t>
      </w:r>
      <w:r w:rsidRPr="001D3DA2">
        <w:rPr>
          <w:rFonts w:ascii="Angsana New" w:hAnsi="Angsana New"/>
          <w:sz w:val="30"/>
          <w:szCs w:val="30"/>
          <w:cs/>
        </w:rPr>
        <w:t xml:space="preserve"> พฤษภาคม </w:t>
      </w:r>
      <w:r w:rsidR="00E90F18">
        <w:rPr>
          <w:rFonts w:ascii="Angsana New" w:hAnsi="Angsana New"/>
          <w:sz w:val="30"/>
          <w:szCs w:val="30"/>
        </w:rPr>
        <w:t>2563</w:t>
      </w:r>
      <w:r w:rsidRPr="001D3DA2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453D3F">
        <w:rPr>
          <w:rFonts w:ascii="Angsana New" w:hAnsi="Angsana New"/>
          <w:sz w:val="30"/>
          <w:szCs w:val="30"/>
        </w:rPr>
        <w:t>22</w:t>
      </w:r>
      <w:r w:rsidRPr="001D3DA2">
        <w:rPr>
          <w:rFonts w:ascii="Angsana New" w:hAnsi="Angsana New"/>
          <w:sz w:val="30"/>
          <w:szCs w:val="30"/>
          <w:cs/>
        </w:rPr>
        <w:t xml:space="preserve"> พฤษภาคม </w:t>
      </w:r>
      <w:r w:rsidR="00E90F18">
        <w:rPr>
          <w:rFonts w:ascii="Angsana New" w:hAnsi="Angsana New"/>
          <w:sz w:val="30"/>
          <w:szCs w:val="30"/>
        </w:rPr>
        <w:t>2565</w:t>
      </w:r>
    </w:p>
    <w:p w14:paraId="0767C48C" w14:textId="3F619212" w:rsidR="00780702" w:rsidRPr="00DB3FB2" w:rsidRDefault="00780702" w:rsidP="00780702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DB3FB2">
        <w:rPr>
          <w:rFonts w:ascii="Angsana New" w:hAnsi="Angsana New"/>
          <w:spacing w:val="-4"/>
          <w:sz w:val="30"/>
          <w:szCs w:val="30"/>
          <w:cs/>
        </w:rPr>
        <w:lastRenderedPageBreak/>
        <w:t>บริษัทได้ต่ออายุสัญญา</w:t>
      </w:r>
      <w:r w:rsidRPr="00DB3FB2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Pr="00DB3FB2">
        <w:rPr>
          <w:rFonts w:ascii="Angsana New" w:hAnsi="Angsana New"/>
          <w:spacing w:val="-4"/>
          <w:sz w:val="30"/>
          <w:szCs w:val="30"/>
          <w:cs/>
        </w:rPr>
        <w:t>ช่าช่วงอาคารสำนักงานและโกดังจากบริษัทที่เกี่ยวข้อง</w:t>
      </w:r>
      <w:r w:rsidR="00A70F14">
        <w:rPr>
          <w:rFonts w:ascii="Angsana New" w:hAnsi="Angsana New" w:hint="cs"/>
          <w:spacing w:val="-4"/>
          <w:sz w:val="30"/>
          <w:szCs w:val="30"/>
          <w:cs/>
        </w:rPr>
        <w:t>กัน</w:t>
      </w:r>
      <w:r w:rsidRPr="00DB3FB2">
        <w:rPr>
          <w:rFonts w:ascii="Angsana New" w:hAnsi="Angsana New"/>
          <w:spacing w:val="-4"/>
          <w:sz w:val="30"/>
          <w:szCs w:val="30"/>
          <w:cs/>
        </w:rPr>
        <w:t xml:space="preserve">แห่งหนึ่ง สัญญามีผลใช้บังคับตั้งแต่วันที่ </w:t>
      </w:r>
      <w:r w:rsidRPr="00DB3FB2">
        <w:rPr>
          <w:rFonts w:ascii="Angsana New" w:hAnsi="Angsana New"/>
          <w:spacing w:val="-4"/>
          <w:sz w:val="30"/>
          <w:szCs w:val="30"/>
        </w:rPr>
        <w:t xml:space="preserve">1 </w:t>
      </w:r>
      <w:r w:rsidRPr="00DB3FB2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Pr="00DB3FB2">
        <w:rPr>
          <w:rFonts w:ascii="Angsana New" w:hAnsi="Angsana New"/>
          <w:spacing w:val="-4"/>
          <w:sz w:val="30"/>
          <w:szCs w:val="30"/>
        </w:rPr>
        <w:t>2562</w:t>
      </w:r>
      <w:r w:rsidRPr="00DB3FB2">
        <w:rPr>
          <w:rFonts w:ascii="Angsana New" w:hAnsi="Angsana New"/>
          <w:spacing w:val="-4"/>
          <w:sz w:val="30"/>
          <w:szCs w:val="30"/>
          <w:cs/>
        </w:rPr>
        <w:t xml:space="preserve"> ถึง </w:t>
      </w:r>
      <w:r w:rsidRPr="00DB3FB2">
        <w:rPr>
          <w:rFonts w:ascii="Angsana New" w:hAnsi="Angsana New"/>
          <w:spacing w:val="-4"/>
          <w:sz w:val="30"/>
          <w:szCs w:val="30"/>
        </w:rPr>
        <w:t>28</w:t>
      </w:r>
      <w:r w:rsidRPr="00DB3FB2">
        <w:rPr>
          <w:rFonts w:ascii="Angsana New" w:hAnsi="Angsana New"/>
          <w:spacing w:val="-4"/>
          <w:sz w:val="30"/>
          <w:szCs w:val="30"/>
          <w:cs/>
        </w:rPr>
        <w:t xml:space="preserve"> กุมภาพันธ์ </w:t>
      </w:r>
      <w:r w:rsidRPr="00DB3FB2">
        <w:rPr>
          <w:rFonts w:ascii="Angsana New" w:hAnsi="Angsana New"/>
          <w:spacing w:val="-4"/>
          <w:sz w:val="30"/>
          <w:szCs w:val="30"/>
        </w:rPr>
        <w:t>2565</w:t>
      </w:r>
      <w:r w:rsidRPr="00DB3FB2">
        <w:rPr>
          <w:rFonts w:ascii="Angsana New" w:hAnsi="Angsana New"/>
          <w:spacing w:val="-4"/>
          <w:sz w:val="30"/>
          <w:szCs w:val="30"/>
          <w:cs/>
        </w:rPr>
        <w:t xml:space="preserve"> โดยบริษัทมีภาระผูกพันที่จะต้องจ่ายค่าเช่าและค่าบริการตามอัตราที่ระบุไว้ในสัญญา และต้องปฏิบัติตามเงื่อนไขต่างๆ ที่กำหนดในสัญญา</w:t>
      </w:r>
    </w:p>
    <w:p w14:paraId="32EBE57C" w14:textId="77777777" w:rsidR="00780702" w:rsidRPr="00E90F18" w:rsidRDefault="00780702" w:rsidP="007807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24"/>
          <w:szCs w:val="24"/>
          <w:highlight w:val="yellow"/>
        </w:rPr>
      </w:pPr>
    </w:p>
    <w:p w14:paraId="1ECF897C" w14:textId="5725A7AB" w:rsidR="00780702" w:rsidRPr="00DB3FB2" w:rsidRDefault="00780702" w:rsidP="00780702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DB3FB2">
        <w:rPr>
          <w:rFonts w:ascii="Angsana New" w:hAnsi="Angsana New"/>
          <w:spacing w:val="-4"/>
          <w:sz w:val="30"/>
          <w:szCs w:val="30"/>
          <w:cs/>
        </w:rPr>
        <w:t>บริษัทเข้าทำสัญญาเช่าที่ดินกับ</w:t>
      </w:r>
      <w:r w:rsidRPr="00DB3FB2">
        <w:rPr>
          <w:rFonts w:ascii="Angsana New" w:hAnsi="Angsana New" w:hint="cs"/>
          <w:spacing w:val="-4"/>
          <w:sz w:val="30"/>
          <w:szCs w:val="30"/>
          <w:cs/>
        </w:rPr>
        <w:t>บ</w:t>
      </w:r>
      <w:r w:rsidRPr="00DB3FB2">
        <w:rPr>
          <w:rFonts w:ascii="Angsana New" w:hAnsi="Angsana New"/>
          <w:spacing w:val="-4"/>
          <w:sz w:val="30"/>
          <w:szCs w:val="30"/>
          <w:cs/>
        </w:rPr>
        <w:t>ริษัทที่เกี่ยวข้อง</w:t>
      </w:r>
      <w:r w:rsidR="00A70F14">
        <w:rPr>
          <w:rFonts w:ascii="Angsana New" w:hAnsi="Angsana New" w:hint="cs"/>
          <w:spacing w:val="-4"/>
          <w:sz w:val="30"/>
          <w:szCs w:val="30"/>
          <w:cs/>
        </w:rPr>
        <w:t>กัน</w:t>
      </w:r>
      <w:r w:rsidRPr="00DB3FB2">
        <w:rPr>
          <w:rFonts w:ascii="Angsana New" w:hAnsi="Angsana New"/>
          <w:spacing w:val="-4"/>
          <w:sz w:val="30"/>
          <w:szCs w:val="30"/>
          <w:cs/>
        </w:rPr>
        <w:t>แห่งหนึ่งในฐานะผู้เช่าตั้งแต่วันที่ผู้เช่านำทรัพย์สิน</w:t>
      </w:r>
      <w:r w:rsidRPr="00DB3FB2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Pr="00DB3FB2">
        <w:rPr>
          <w:rFonts w:ascii="Angsana New" w:hAnsi="Angsana New"/>
          <w:spacing w:val="-4"/>
          <w:sz w:val="30"/>
          <w:szCs w:val="30"/>
          <w:cs/>
        </w:rPr>
        <w:t>ข</w:t>
      </w:r>
      <w:r w:rsidRPr="00DB3FB2">
        <w:rPr>
          <w:rFonts w:ascii="Angsana New" w:hAnsi="Angsana New" w:hint="cs"/>
          <w:spacing w:val="-4"/>
          <w:sz w:val="30"/>
          <w:szCs w:val="30"/>
          <w:cs/>
        </w:rPr>
        <w:t>้</w:t>
      </w:r>
      <w:r w:rsidRPr="00DB3FB2">
        <w:rPr>
          <w:rFonts w:ascii="Angsana New" w:hAnsi="Angsana New"/>
          <w:spacing w:val="-4"/>
          <w:sz w:val="30"/>
          <w:szCs w:val="30"/>
          <w:cs/>
        </w:rPr>
        <w:t>ามาไว้ในสถานที่เช่า</w:t>
      </w:r>
      <w:r w:rsidRPr="00DB3FB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70F14">
        <w:rPr>
          <w:rFonts w:ascii="Angsana New" w:hAnsi="Angsana New" w:hint="cs"/>
          <w:spacing w:val="-4"/>
          <w:sz w:val="30"/>
          <w:szCs w:val="30"/>
          <w:cs/>
        </w:rPr>
        <w:t xml:space="preserve">ซึ่งคือวันที่ </w:t>
      </w:r>
      <w:r w:rsidRPr="00DB3FB2">
        <w:rPr>
          <w:rFonts w:ascii="Angsana New" w:hAnsi="Angsana New"/>
          <w:spacing w:val="-4"/>
          <w:sz w:val="30"/>
          <w:szCs w:val="30"/>
        </w:rPr>
        <w:t xml:space="preserve">24 </w:t>
      </w:r>
      <w:r w:rsidRPr="00DB3FB2">
        <w:rPr>
          <w:rFonts w:ascii="Angsana New" w:hAnsi="Angsana New" w:hint="cs"/>
          <w:spacing w:val="-4"/>
          <w:sz w:val="30"/>
          <w:szCs w:val="30"/>
          <w:cs/>
        </w:rPr>
        <w:t xml:space="preserve">กรกฎาคม </w:t>
      </w:r>
      <w:r w:rsidRPr="00DB3FB2">
        <w:rPr>
          <w:rFonts w:ascii="Angsana New" w:hAnsi="Angsana New"/>
          <w:spacing w:val="-4"/>
          <w:sz w:val="30"/>
          <w:szCs w:val="30"/>
        </w:rPr>
        <w:t xml:space="preserve">2562 </w:t>
      </w:r>
      <w:r w:rsidRPr="00DB3FB2">
        <w:rPr>
          <w:rFonts w:ascii="Angsana New" w:hAnsi="Angsana New"/>
          <w:spacing w:val="-4"/>
          <w:sz w:val="30"/>
          <w:szCs w:val="30"/>
          <w:cs/>
        </w:rPr>
        <w:t xml:space="preserve">ถึงวันที่ </w:t>
      </w:r>
      <w:r w:rsidRPr="00DB3FB2">
        <w:rPr>
          <w:rFonts w:ascii="Angsana New" w:hAnsi="Angsana New"/>
          <w:spacing w:val="-4"/>
          <w:sz w:val="30"/>
          <w:szCs w:val="30"/>
        </w:rPr>
        <w:t xml:space="preserve">31 </w:t>
      </w:r>
      <w:r w:rsidRPr="00DB3FB2">
        <w:rPr>
          <w:rFonts w:ascii="Angsana New" w:hAnsi="Angsana New"/>
          <w:spacing w:val="-4"/>
          <w:sz w:val="30"/>
          <w:szCs w:val="30"/>
          <w:cs/>
        </w:rPr>
        <w:t xml:space="preserve">พฤษภาคม </w:t>
      </w:r>
      <w:r w:rsidRPr="00DB3FB2">
        <w:rPr>
          <w:rFonts w:ascii="Angsana New" w:hAnsi="Angsana New"/>
          <w:spacing w:val="-4"/>
          <w:sz w:val="30"/>
          <w:szCs w:val="30"/>
        </w:rPr>
        <w:t xml:space="preserve">2565 </w:t>
      </w:r>
      <w:r w:rsidRPr="00DB3FB2">
        <w:rPr>
          <w:rFonts w:ascii="Angsana New" w:hAnsi="Angsana New"/>
          <w:spacing w:val="-4"/>
          <w:sz w:val="30"/>
          <w:szCs w:val="30"/>
          <w:cs/>
        </w:rPr>
        <w:t xml:space="preserve">หากผู้เช่าประสงค์จะต่อระยะเวลาเช่า ผู้เช่าจะแจ้งให้ผู้เช่าทราบเป็นลายลักษณ์อักษรล่วงหน้าไม่น้อยกว่า </w:t>
      </w:r>
      <w:r w:rsidRPr="00DB3FB2">
        <w:rPr>
          <w:rFonts w:ascii="Angsana New" w:hAnsi="Angsana New"/>
          <w:spacing w:val="-4"/>
          <w:sz w:val="30"/>
          <w:szCs w:val="30"/>
        </w:rPr>
        <w:t xml:space="preserve">60 </w:t>
      </w:r>
      <w:r w:rsidRPr="00DB3FB2">
        <w:rPr>
          <w:rFonts w:ascii="Angsana New" w:hAnsi="Angsana New"/>
          <w:spacing w:val="-4"/>
          <w:sz w:val="30"/>
          <w:szCs w:val="30"/>
          <w:cs/>
        </w:rPr>
        <w:t xml:space="preserve">วันก่อนสิ้นสุดระยะเวลาเช่า และให้ถือว่าระยะเวลาเช่าต่อไปอีกคราวละ </w:t>
      </w:r>
      <w:r w:rsidR="00E90F18">
        <w:rPr>
          <w:rFonts w:ascii="Angsana New" w:hAnsi="Angsana New"/>
          <w:spacing w:val="-4"/>
          <w:sz w:val="30"/>
          <w:szCs w:val="30"/>
        </w:rPr>
        <w:t>3</w:t>
      </w:r>
      <w:r w:rsidRPr="00DB3FB2">
        <w:rPr>
          <w:rFonts w:ascii="Angsana New" w:hAnsi="Angsana New"/>
          <w:spacing w:val="-4"/>
          <w:sz w:val="30"/>
          <w:szCs w:val="30"/>
        </w:rPr>
        <w:t xml:space="preserve"> </w:t>
      </w:r>
      <w:r w:rsidRPr="00DB3FB2">
        <w:rPr>
          <w:rFonts w:ascii="Angsana New" w:hAnsi="Angsana New"/>
          <w:spacing w:val="-4"/>
          <w:sz w:val="30"/>
          <w:szCs w:val="30"/>
          <w:cs/>
        </w:rPr>
        <w:t>ปี โดยมีเงื่อนไขและรายละเอียดเช่นเดิม ทั้งนี้ คู่สัญญามีหน้าที่ต้องปฏิบัติตามเงื่อนไขที่กำหนดไว้ในสัญญา</w:t>
      </w:r>
    </w:p>
    <w:p w14:paraId="1ADA1FCF" w14:textId="31754144" w:rsidR="00780702" w:rsidRPr="00E90F18" w:rsidRDefault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4"/>
          <w:szCs w:val="24"/>
          <w:highlight w:val="yellow"/>
        </w:rPr>
      </w:pPr>
    </w:p>
    <w:p w14:paraId="3D02FFCC" w14:textId="77777777" w:rsidR="00780702" w:rsidRPr="00061764" w:rsidRDefault="00780702" w:rsidP="007807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61764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061764">
        <w:rPr>
          <w:rFonts w:ascii="Angsana New" w:hAnsi="Angsana New" w:hint="cs"/>
          <w:i/>
          <w:iCs/>
          <w:sz w:val="30"/>
          <w:szCs w:val="30"/>
          <w:cs/>
        </w:rPr>
        <w:t>ซื้อขาย</w:t>
      </w:r>
    </w:p>
    <w:p w14:paraId="371C0668" w14:textId="77777777" w:rsidR="00780702" w:rsidRPr="00E90F18" w:rsidRDefault="00780702" w:rsidP="00780702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492EA0B1" w14:textId="4AD3438C" w:rsidR="00780702" w:rsidRPr="00E90F18" w:rsidRDefault="00780702" w:rsidP="007807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E90F18">
        <w:rPr>
          <w:rFonts w:ascii="Angsana New" w:hAnsi="Angsana New"/>
          <w:spacing w:val="-2"/>
          <w:sz w:val="30"/>
          <w:szCs w:val="30"/>
          <w:cs/>
        </w:rPr>
        <w:t>บริษัทได้เข้าทำบันทึกข้อตกลงการขายวัสดุเหลือใช้ของบริษัทกับบริษัท</w:t>
      </w:r>
      <w:r w:rsidR="00A70F14" w:rsidRPr="00E90F18">
        <w:rPr>
          <w:rFonts w:ascii="Angsana New" w:hAnsi="Angsana New"/>
          <w:spacing w:val="-2"/>
          <w:sz w:val="30"/>
          <w:szCs w:val="30"/>
          <w:cs/>
        </w:rPr>
        <w:t>ที่เกี่ยวข้องกันแห่งหนึ่ง</w:t>
      </w:r>
      <w:r w:rsidR="00A70F14" w:rsidRPr="00E90F1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90F18">
        <w:rPr>
          <w:rFonts w:ascii="Angsana New" w:hAnsi="Angsana New"/>
          <w:spacing w:val="-2"/>
          <w:sz w:val="30"/>
          <w:szCs w:val="30"/>
          <w:cs/>
        </w:rPr>
        <w:t>โดยข้อตกลง</w:t>
      </w:r>
      <w:r w:rsidR="00A70F14" w:rsidRPr="00E90F18">
        <w:rPr>
          <w:rFonts w:ascii="Angsana New" w:hAnsi="Angsana New" w:hint="cs"/>
          <w:spacing w:val="-2"/>
          <w:sz w:val="30"/>
          <w:szCs w:val="30"/>
          <w:cs/>
        </w:rPr>
        <w:t>ฉบับ</w:t>
      </w:r>
      <w:r w:rsidRPr="00E90F18">
        <w:rPr>
          <w:rFonts w:ascii="Angsana New" w:hAnsi="Angsana New"/>
          <w:spacing w:val="-2"/>
          <w:sz w:val="30"/>
          <w:szCs w:val="30"/>
          <w:cs/>
        </w:rPr>
        <w:t>นี้มีผลใช้บังคับตั้งแต่วันที่มีการลงนามร่วมกัน</w:t>
      </w:r>
      <w:r w:rsidRPr="00E90F18">
        <w:rPr>
          <w:rFonts w:ascii="Angsana New" w:hAnsi="Angsana New"/>
          <w:spacing w:val="-2"/>
          <w:sz w:val="30"/>
          <w:szCs w:val="30"/>
        </w:rPr>
        <w:t xml:space="preserve"> 23 </w:t>
      </w:r>
      <w:r w:rsidRPr="00E90F18">
        <w:rPr>
          <w:rFonts w:ascii="Angsana New" w:hAnsi="Angsana New" w:hint="cs"/>
          <w:spacing w:val="-2"/>
          <w:sz w:val="30"/>
          <w:szCs w:val="30"/>
          <w:cs/>
        </w:rPr>
        <w:t xml:space="preserve">สิงหาคม </w:t>
      </w:r>
      <w:r w:rsidRPr="00E90F18">
        <w:rPr>
          <w:rFonts w:ascii="Angsana New" w:hAnsi="Angsana New"/>
          <w:spacing w:val="-2"/>
          <w:sz w:val="30"/>
          <w:szCs w:val="30"/>
        </w:rPr>
        <w:t xml:space="preserve">2562 </w:t>
      </w:r>
      <w:r w:rsidRPr="00E90F18">
        <w:rPr>
          <w:rFonts w:ascii="Angsana New" w:hAnsi="Angsana New"/>
          <w:spacing w:val="-2"/>
          <w:sz w:val="30"/>
          <w:szCs w:val="30"/>
          <w:cs/>
        </w:rPr>
        <w:t>จนกว่าจะมีการขายวัส</w:t>
      </w:r>
      <w:r w:rsidRPr="00E90F18">
        <w:rPr>
          <w:rFonts w:ascii="Angsana New" w:hAnsi="Angsana New" w:hint="cs"/>
          <w:spacing w:val="-2"/>
          <w:sz w:val="30"/>
          <w:szCs w:val="30"/>
          <w:cs/>
        </w:rPr>
        <w:t>ดุ</w:t>
      </w:r>
      <w:r w:rsidRPr="00E90F18">
        <w:rPr>
          <w:rFonts w:ascii="Angsana New" w:hAnsi="Angsana New"/>
          <w:spacing w:val="-2"/>
          <w:sz w:val="30"/>
          <w:szCs w:val="30"/>
          <w:cs/>
        </w:rPr>
        <w:t>เหลือใช้ตามบันทึกข้อตกลงเสร็จสิ้น</w:t>
      </w:r>
    </w:p>
    <w:p w14:paraId="1CD78922" w14:textId="77777777" w:rsidR="00780702" w:rsidRPr="00E90F18" w:rsidRDefault="00780702" w:rsidP="007807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13B4A73C" w14:textId="43E10A67" w:rsidR="00780702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70F14">
        <w:rPr>
          <w:rFonts w:ascii="Angsana New" w:hAnsi="Angsana New"/>
          <w:sz w:val="30"/>
          <w:szCs w:val="30"/>
          <w:cs/>
        </w:rPr>
        <w:t>บริษัท</w:t>
      </w:r>
      <w:r w:rsidR="00A70F14" w:rsidRPr="00A70F14">
        <w:rPr>
          <w:rFonts w:ascii="Angsana New" w:hAnsi="Angsana New" w:hint="cs"/>
          <w:sz w:val="30"/>
          <w:szCs w:val="30"/>
          <w:cs/>
        </w:rPr>
        <w:t>ได้</w:t>
      </w:r>
      <w:r w:rsidRPr="00A70F14">
        <w:rPr>
          <w:rFonts w:ascii="Angsana New" w:hAnsi="Angsana New"/>
          <w:sz w:val="30"/>
          <w:szCs w:val="30"/>
          <w:cs/>
        </w:rPr>
        <w:t>เข้าทำสัญญาซื้อขายวัสดุเหลือใช้ของบริษัทกับบริษัทที่เกี่ยวข้องกันแห่งหนึ่ง</w:t>
      </w:r>
      <w:r w:rsidRPr="00A70F14">
        <w:rPr>
          <w:rFonts w:ascii="Angsana New" w:hAnsi="Angsana New" w:hint="cs"/>
          <w:sz w:val="30"/>
          <w:szCs w:val="30"/>
          <w:cs/>
        </w:rPr>
        <w:t xml:space="preserve"> </w:t>
      </w:r>
      <w:r w:rsidRPr="00A70F14">
        <w:rPr>
          <w:rFonts w:ascii="Angsana New" w:hAnsi="Angsana New"/>
          <w:sz w:val="30"/>
          <w:szCs w:val="30"/>
          <w:cs/>
        </w:rPr>
        <w:t>โดย</w:t>
      </w:r>
      <w:r w:rsidR="00A70F14" w:rsidRPr="00A70F14">
        <w:rPr>
          <w:rFonts w:ascii="Angsana New" w:hAnsi="Angsana New" w:hint="cs"/>
          <w:sz w:val="30"/>
          <w:szCs w:val="30"/>
          <w:cs/>
        </w:rPr>
        <w:t>สัญญาฉบับ</w:t>
      </w:r>
      <w:r w:rsidRPr="00A70F14">
        <w:rPr>
          <w:rFonts w:ascii="Angsana New" w:hAnsi="Angsana New"/>
          <w:sz w:val="30"/>
          <w:szCs w:val="30"/>
          <w:cs/>
        </w:rPr>
        <w:t xml:space="preserve">นี้จะมีผลใช้บังคับตั้งแต่วันที่ </w:t>
      </w:r>
      <w:r w:rsidRPr="00A70F14">
        <w:rPr>
          <w:rFonts w:ascii="Angsana New" w:hAnsi="Angsana New"/>
          <w:sz w:val="30"/>
          <w:szCs w:val="30"/>
        </w:rPr>
        <w:t xml:space="preserve">1 </w:t>
      </w:r>
      <w:r w:rsidRPr="00A70F1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70F14">
        <w:rPr>
          <w:rFonts w:ascii="Angsana New" w:hAnsi="Angsana New"/>
          <w:sz w:val="30"/>
          <w:szCs w:val="30"/>
        </w:rPr>
        <w:t xml:space="preserve">2562 </w:t>
      </w:r>
      <w:r w:rsidRPr="00A70F14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A70F14">
        <w:rPr>
          <w:rFonts w:ascii="Angsana New" w:hAnsi="Angsana New"/>
          <w:sz w:val="30"/>
          <w:szCs w:val="30"/>
        </w:rPr>
        <w:t xml:space="preserve">30 </w:t>
      </w:r>
      <w:r w:rsidRPr="00A70F14">
        <w:rPr>
          <w:rFonts w:ascii="Angsana New" w:hAnsi="Angsana New" w:hint="cs"/>
          <w:sz w:val="30"/>
          <w:szCs w:val="30"/>
          <w:cs/>
        </w:rPr>
        <w:t>พฤศจิกายน</w:t>
      </w:r>
      <w:r w:rsidRPr="00A70F14">
        <w:rPr>
          <w:rFonts w:ascii="Angsana New" w:hAnsi="Angsana New"/>
          <w:sz w:val="30"/>
          <w:szCs w:val="30"/>
          <w:cs/>
        </w:rPr>
        <w:t xml:space="preserve"> </w:t>
      </w:r>
      <w:r w:rsidRPr="00A70F14">
        <w:rPr>
          <w:rFonts w:ascii="Angsana New" w:hAnsi="Angsana New"/>
          <w:sz w:val="30"/>
          <w:szCs w:val="30"/>
        </w:rPr>
        <w:t>2563</w:t>
      </w:r>
    </w:p>
    <w:p w14:paraId="72B75C5D" w14:textId="77777777" w:rsidR="00780702" w:rsidRPr="00E90F18" w:rsidRDefault="00780702" w:rsidP="007807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F5F631A" w14:textId="77777777" w:rsidR="00780702" w:rsidRPr="00A70F14" w:rsidRDefault="00780702" w:rsidP="007807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70F14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A70F14">
        <w:rPr>
          <w:rFonts w:ascii="Angsana New" w:hAnsi="Angsana New" w:hint="cs"/>
          <w:i/>
          <w:iCs/>
          <w:sz w:val="30"/>
          <w:szCs w:val="30"/>
          <w:cs/>
        </w:rPr>
        <w:t>จ้าง</w:t>
      </w:r>
      <w:r w:rsidRPr="00A70F14">
        <w:rPr>
          <w:rFonts w:ascii="Angsana New" w:hAnsi="Angsana New"/>
          <w:i/>
          <w:iCs/>
          <w:sz w:val="30"/>
          <w:szCs w:val="30"/>
          <w:cs/>
        </w:rPr>
        <w:t>จัดกิจกรรมด้านการตลาด ประชาสัมพันธ์ และส่งเสริมการจำหน่ายสินค้า</w:t>
      </w:r>
    </w:p>
    <w:p w14:paraId="0969DE73" w14:textId="77777777" w:rsidR="00780702" w:rsidRPr="00E90F18" w:rsidRDefault="00780702" w:rsidP="007807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D879AF3" w14:textId="5978E080" w:rsidR="00780702" w:rsidRDefault="00780702" w:rsidP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70F14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A70F14" w:rsidRPr="00A70F14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A70F14">
        <w:rPr>
          <w:rFonts w:ascii="Angsana New" w:hAnsi="Angsana New"/>
          <w:spacing w:val="-4"/>
          <w:sz w:val="30"/>
          <w:szCs w:val="30"/>
          <w:cs/>
        </w:rPr>
        <w:t>เข้าทำสัญญาจ้างกิจกรรมการตลาด ประชาสัมพันธ์ และส่งเสริมการจำหน่ายสินค้ากับบริษัทที่เกี่ยวข้อง</w:t>
      </w:r>
      <w:r w:rsidR="00A70F14" w:rsidRPr="00A70F14">
        <w:rPr>
          <w:rFonts w:ascii="Angsana New" w:hAnsi="Angsana New" w:hint="cs"/>
          <w:spacing w:val="-4"/>
          <w:sz w:val="30"/>
          <w:szCs w:val="30"/>
          <w:cs/>
        </w:rPr>
        <w:t>กัน</w:t>
      </w:r>
      <w:r w:rsidRPr="00A70F14">
        <w:rPr>
          <w:rFonts w:ascii="Angsana New" w:hAnsi="Angsana New"/>
          <w:spacing w:val="-4"/>
          <w:sz w:val="30"/>
          <w:szCs w:val="30"/>
          <w:cs/>
        </w:rPr>
        <w:t>แห่งหนึ่ง เพื่อรับจ้างจัดกิจกรรมที่เกี่ยวกับการส่งเสริมการจำหน่ายสินค้าประเภทโซดาภายใต้เครื่องหมายการค้า "</w:t>
      </w:r>
      <w:r w:rsidRPr="00A70F14">
        <w:rPr>
          <w:rFonts w:ascii="Angsana New" w:hAnsi="Angsana New"/>
          <w:spacing w:val="-4"/>
          <w:sz w:val="30"/>
          <w:szCs w:val="30"/>
        </w:rPr>
        <w:t xml:space="preserve">Rock Mountain" </w:t>
      </w:r>
      <w:r w:rsidRPr="00A70F14">
        <w:rPr>
          <w:rFonts w:ascii="Angsana New" w:hAnsi="Angsana New"/>
          <w:sz w:val="30"/>
          <w:szCs w:val="30"/>
          <w:cs/>
        </w:rPr>
        <w:t>ตามที่กำหนดไว้ในสัญญา โดยสัญญามีกำหนด</w:t>
      </w:r>
      <w:r w:rsidRPr="00DE122C">
        <w:rPr>
          <w:rFonts w:ascii="Angsana New" w:hAnsi="Angsana New"/>
          <w:spacing w:val="-4"/>
          <w:sz w:val="30"/>
          <w:szCs w:val="30"/>
          <w:cs/>
        </w:rPr>
        <w:t xml:space="preserve">ระยะเวลา </w:t>
      </w:r>
      <w:r w:rsidR="00DE122C" w:rsidRPr="00DE122C">
        <w:rPr>
          <w:rFonts w:ascii="Angsana New" w:hAnsi="Angsana New"/>
          <w:sz w:val="30"/>
          <w:szCs w:val="30"/>
        </w:rPr>
        <w:t>1</w:t>
      </w:r>
      <w:r w:rsidRPr="00DE122C">
        <w:rPr>
          <w:rFonts w:ascii="Angsana New" w:hAnsi="Angsana New"/>
          <w:spacing w:val="-4"/>
          <w:sz w:val="30"/>
          <w:szCs w:val="30"/>
          <w:cs/>
        </w:rPr>
        <w:t xml:space="preserve"> ปี ตั้งแต่วันที่ </w:t>
      </w:r>
      <w:r w:rsidR="00DE122C" w:rsidRPr="00DE122C">
        <w:rPr>
          <w:rFonts w:ascii="Angsana New" w:hAnsi="Angsana New"/>
          <w:spacing w:val="-4"/>
          <w:sz w:val="30"/>
          <w:szCs w:val="30"/>
        </w:rPr>
        <w:t>1</w:t>
      </w:r>
      <w:r w:rsidRPr="00DE122C">
        <w:rPr>
          <w:rFonts w:ascii="Angsana New" w:hAnsi="Angsana New"/>
          <w:spacing w:val="-4"/>
          <w:sz w:val="30"/>
          <w:szCs w:val="30"/>
          <w:cs/>
        </w:rPr>
        <w:t xml:space="preserve"> ตุลาคม</w:t>
      </w:r>
      <w:r w:rsidRPr="00A70F14">
        <w:rPr>
          <w:rFonts w:ascii="Angsana New" w:hAnsi="Angsana New"/>
          <w:sz w:val="30"/>
          <w:szCs w:val="30"/>
          <w:cs/>
        </w:rPr>
        <w:t xml:space="preserve"> </w:t>
      </w:r>
      <w:r w:rsidRPr="00A70F14">
        <w:rPr>
          <w:rFonts w:ascii="Angsana New" w:hAnsi="Angsana New"/>
          <w:sz w:val="30"/>
          <w:szCs w:val="30"/>
        </w:rPr>
        <w:t>2562</w:t>
      </w:r>
      <w:r w:rsidRPr="00A70F14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A70F14">
        <w:rPr>
          <w:rFonts w:ascii="Angsana New" w:hAnsi="Angsana New"/>
          <w:sz w:val="30"/>
          <w:szCs w:val="30"/>
        </w:rPr>
        <w:t>30</w:t>
      </w:r>
      <w:r w:rsidRPr="00A70F14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A70F14">
        <w:rPr>
          <w:rFonts w:ascii="Angsana New" w:hAnsi="Angsana New"/>
          <w:sz w:val="30"/>
          <w:szCs w:val="30"/>
        </w:rPr>
        <w:t>2563</w:t>
      </w:r>
    </w:p>
    <w:p w14:paraId="2927172C" w14:textId="71CCEBD6" w:rsidR="00822708" w:rsidRDefault="00822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543AC234" w14:textId="77777777" w:rsidR="00E64F07" w:rsidRPr="00C1266B" w:rsidRDefault="00E64F07" w:rsidP="00DF0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ภาระผูกพันกับกิจการที่เกี่ยวข้องกัน</w:t>
      </w:r>
    </w:p>
    <w:p w14:paraId="6D391C2E" w14:textId="77777777" w:rsidR="00E64F07" w:rsidRPr="0031036B" w:rsidRDefault="00E64F07" w:rsidP="0031036B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64"/>
        <w:gridCol w:w="276"/>
        <w:gridCol w:w="1172"/>
        <w:gridCol w:w="274"/>
        <w:gridCol w:w="1170"/>
        <w:gridCol w:w="274"/>
        <w:gridCol w:w="1165"/>
      </w:tblGrid>
      <w:tr w:rsidR="00267BB9" w:rsidRPr="00C1266B" w14:paraId="2E53D94F" w14:textId="77777777" w:rsidTr="00006B6B">
        <w:tc>
          <w:tcPr>
            <w:tcW w:w="2009" w:type="pct"/>
          </w:tcPr>
          <w:p w14:paraId="42FB0201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3288AC6B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14:paraId="404B465C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22D707D2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40D" w:rsidRPr="00C1266B" w14:paraId="25C1097E" w14:textId="77777777" w:rsidTr="00006B6B">
        <w:tc>
          <w:tcPr>
            <w:tcW w:w="2009" w:type="pct"/>
          </w:tcPr>
          <w:p w14:paraId="61C47341" w14:textId="77777777" w:rsidR="004B340D" w:rsidRPr="00283413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14:paraId="4886705C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68915AE7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B5935D2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18729454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EB12896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6D6F0D08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5853E690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B340D" w:rsidRPr="00C1266B" w14:paraId="4B256487" w14:textId="77777777" w:rsidTr="004E0B95">
        <w:tc>
          <w:tcPr>
            <w:tcW w:w="2009" w:type="pct"/>
          </w:tcPr>
          <w:p w14:paraId="7995DED1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1" w:type="pct"/>
            <w:gridSpan w:val="7"/>
          </w:tcPr>
          <w:p w14:paraId="0591F309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413" w:rsidRPr="00C1266B" w14:paraId="548843D3" w14:textId="77777777" w:rsidTr="004E0B95">
        <w:tc>
          <w:tcPr>
            <w:tcW w:w="2009" w:type="pct"/>
          </w:tcPr>
          <w:p w14:paraId="748E7B16" w14:textId="77777777" w:rsidR="00283413" w:rsidRPr="00C1266B" w:rsidRDefault="00283413" w:rsidP="00283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34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2991" w:type="pct"/>
            <w:gridSpan w:val="7"/>
          </w:tcPr>
          <w:p w14:paraId="1914F85A" w14:textId="77777777" w:rsidR="00283413" w:rsidRPr="00C1266B" w:rsidRDefault="00283413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A2758" w:rsidRPr="00C1266B" w14:paraId="469B5EA9" w14:textId="77777777" w:rsidTr="00B940AF">
        <w:tc>
          <w:tcPr>
            <w:tcW w:w="2009" w:type="pct"/>
          </w:tcPr>
          <w:p w14:paraId="0A9ED929" w14:textId="77777777" w:rsidR="003A2758" w:rsidRPr="0031036B" w:rsidRDefault="003A2758" w:rsidP="003A2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31036B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31036B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3103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34" w:type="pct"/>
          </w:tcPr>
          <w:p w14:paraId="0AFDB5C4" w14:textId="209D0748" w:rsidR="003A2758" w:rsidRPr="00C1266B" w:rsidRDefault="003A2758" w:rsidP="003A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3A2758">
              <w:rPr>
                <w:rFonts w:ascii="Angsana New" w:hAnsi="Angsana New"/>
                <w:sz w:val="30"/>
                <w:szCs w:val="30"/>
              </w:rPr>
              <w:t>49,604</w:t>
            </w:r>
          </w:p>
        </w:tc>
        <w:tc>
          <w:tcPr>
            <w:tcW w:w="150" w:type="pct"/>
          </w:tcPr>
          <w:p w14:paraId="4232D8B3" w14:textId="77777777" w:rsidR="003A2758" w:rsidRPr="00C1266B" w:rsidRDefault="003A2758" w:rsidP="003A2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3B02338" w14:textId="77777777" w:rsidR="003A2758" w:rsidRPr="00C1266B" w:rsidRDefault="003A2758" w:rsidP="003A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41,400</w:t>
            </w:r>
          </w:p>
        </w:tc>
        <w:tc>
          <w:tcPr>
            <w:tcW w:w="149" w:type="pct"/>
          </w:tcPr>
          <w:p w14:paraId="0743ED2B" w14:textId="77777777" w:rsidR="003A2758" w:rsidRPr="00C1266B" w:rsidRDefault="003A2758" w:rsidP="003A2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53EE4B95" w14:textId="3FEE5021" w:rsidR="003A2758" w:rsidRPr="00C1266B" w:rsidRDefault="003A2758" w:rsidP="003A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3A2758">
              <w:rPr>
                <w:rFonts w:ascii="Angsana New" w:hAnsi="Angsana New"/>
                <w:sz w:val="30"/>
                <w:szCs w:val="30"/>
              </w:rPr>
              <w:t>49,351</w:t>
            </w:r>
          </w:p>
        </w:tc>
        <w:tc>
          <w:tcPr>
            <w:tcW w:w="149" w:type="pct"/>
          </w:tcPr>
          <w:p w14:paraId="77D67F79" w14:textId="77777777" w:rsidR="003A2758" w:rsidRPr="00C1266B" w:rsidRDefault="003A2758" w:rsidP="003A2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7AE537D2" w14:textId="77777777" w:rsidR="003A2758" w:rsidRPr="00C1266B" w:rsidRDefault="003A2758" w:rsidP="003A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41,297</w:t>
            </w:r>
          </w:p>
        </w:tc>
      </w:tr>
      <w:tr w:rsidR="003A2758" w:rsidRPr="00C1266B" w14:paraId="3F2F62D6" w14:textId="77777777" w:rsidTr="00B940AF">
        <w:tc>
          <w:tcPr>
            <w:tcW w:w="2009" w:type="pct"/>
          </w:tcPr>
          <w:p w14:paraId="518B5E79" w14:textId="77777777" w:rsidR="003A2758" w:rsidRPr="0031036B" w:rsidRDefault="003A2758" w:rsidP="003A2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036B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3103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34" w:type="pct"/>
          </w:tcPr>
          <w:p w14:paraId="6AB42311" w14:textId="323AFA51" w:rsidR="003A2758" w:rsidRPr="00C1266B" w:rsidRDefault="003A2758" w:rsidP="003A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3A2758">
              <w:rPr>
                <w:rFonts w:ascii="Angsana New" w:hAnsi="Angsana New"/>
                <w:sz w:val="30"/>
                <w:szCs w:val="30"/>
              </w:rPr>
              <w:t>108,867</w:t>
            </w:r>
          </w:p>
        </w:tc>
        <w:tc>
          <w:tcPr>
            <w:tcW w:w="150" w:type="pct"/>
          </w:tcPr>
          <w:p w14:paraId="1BB23E96" w14:textId="77777777" w:rsidR="003A2758" w:rsidRPr="00C1266B" w:rsidRDefault="003A2758" w:rsidP="003A2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017BA30" w14:textId="77777777" w:rsidR="003A2758" w:rsidRPr="00C1266B" w:rsidRDefault="003A2758" w:rsidP="003A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101,729</w:t>
            </w:r>
          </w:p>
        </w:tc>
        <w:tc>
          <w:tcPr>
            <w:tcW w:w="149" w:type="pct"/>
          </w:tcPr>
          <w:p w14:paraId="494E9808" w14:textId="77777777" w:rsidR="003A2758" w:rsidRPr="00C1266B" w:rsidRDefault="003A2758" w:rsidP="003A2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672B4784" w14:textId="688D5EB4" w:rsidR="003A2758" w:rsidRPr="00C1266B" w:rsidRDefault="003A2758" w:rsidP="003A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3A2758">
              <w:rPr>
                <w:rFonts w:ascii="Angsana New" w:hAnsi="Angsana New"/>
                <w:sz w:val="30"/>
                <w:szCs w:val="30"/>
              </w:rPr>
              <w:t>108,151</w:t>
            </w:r>
          </w:p>
        </w:tc>
        <w:tc>
          <w:tcPr>
            <w:tcW w:w="149" w:type="pct"/>
          </w:tcPr>
          <w:p w14:paraId="02638047" w14:textId="77777777" w:rsidR="003A2758" w:rsidRPr="00C1266B" w:rsidRDefault="003A2758" w:rsidP="003A2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E3CD7CB" w14:textId="77777777" w:rsidR="003A2758" w:rsidRPr="00C1266B" w:rsidRDefault="003A2758" w:rsidP="003A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101,729</w:t>
            </w:r>
          </w:p>
        </w:tc>
      </w:tr>
      <w:tr w:rsidR="003A2758" w:rsidRPr="00C1266B" w14:paraId="15016852" w14:textId="77777777" w:rsidTr="00B940AF">
        <w:tc>
          <w:tcPr>
            <w:tcW w:w="2009" w:type="pct"/>
          </w:tcPr>
          <w:p w14:paraId="17EF7F4A" w14:textId="77777777" w:rsidR="003A2758" w:rsidRPr="0031036B" w:rsidRDefault="003A2758" w:rsidP="003A2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036B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31036B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3103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59F301AA" w14:textId="28A20080" w:rsidR="003A2758" w:rsidRPr="00C1266B" w:rsidRDefault="003A2758" w:rsidP="003A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3A2758">
              <w:rPr>
                <w:rFonts w:ascii="Angsana New" w:hAnsi="Angsana New"/>
                <w:sz w:val="30"/>
                <w:szCs w:val="30"/>
              </w:rPr>
              <w:t>49,477</w:t>
            </w:r>
          </w:p>
        </w:tc>
        <w:tc>
          <w:tcPr>
            <w:tcW w:w="150" w:type="pct"/>
          </w:tcPr>
          <w:p w14:paraId="5A93B10C" w14:textId="77777777" w:rsidR="003A2758" w:rsidRPr="00C1266B" w:rsidRDefault="003A2758" w:rsidP="003A2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EFBEE7A" w14:textId="77777777" w:rsidR="003A2758" w:rsidRPr="00C1266B" w:rsidRDefault="003A2758" w:rsidP="003A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5C4418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4418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49" w:type="pct"/>
          </w:tcPr>
          <w:p w14:paraId="51F8A559" w14:textId="77777777" w:rsidR="003A2758" w:rsidRPr="00C1266B" w:rsidRDefault="003A2758" w:rsidP="003A2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center"/>
          </w:tcPr>
          <w:p w14:paraId="4AEC17E1" w14:textId="7A5811B0" w:rsidR="003A2758" w:rsidRPr="00C1266B" w:rsidRDefault="003A2758" w:rsidP="003A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3A2758">
              <w:rPr>
                <w:rFonts w:ascii="Angsana New" w:hAnsi="Angsana New"/>
                <w:sz w:val="30"/>
                <w:szCs w:val="30"/>
              </w:rPr>
              <w:t>49,477</w:t>
            </w:r>
          </w:p>
        </w:tc>
        <w:tc>
          <w:tcPr>
            <w:tcW w:w="149" w:type="pct"/>
          </w:tcPr>
          <w:p w14:paraId="5E5CF6B1" w14:textId="77777777" w:rsidR="003A2758" w:rsidRPr="00C1266B" w:rsidRDefault="003A2758" w:rsidP="003A2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2F70C9FB" w14:textId="77777777" w:rsidR="003A2758" w:rsidRPr="00C1266B" w:rsidRDefault="003A2758" w:rsidP="003A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D50A8D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0A8D">
              <w:rPr>
                <w:rFonts w:ascii="Angsana New" w:hAnsi="Angsana New"/>
                <w:sz w:val="30"/>
                <w:szCs w:val="30"/>
              </w:rPr>
              <w:t>778</w:t>
            </w:r>
          </w:p>
        </w:tc>
      </w:tr>
      <w:tr w:rsidR="003A2758" w:rsidRPr="00C1266B" w14:paraId="1F97E309" w14:textId="77777777" w:rsidTr="00B940AF">
        <w:tc>
          <w:tcPr>
            <w:tcW w:w="2009" w:type="pct"/>
          </w:tcPr>
          <w:p w14:paraId="720BC5DD" w14:textId="77777777" w:rsidR="003A2758" w:rsidRPr="00C1266B" w:rsidRDefault="003A2758" w:rsidP="003A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8B29257" w14:textId="3CFD4ED2" w:rsidR="003A2758" w:rsidRPr="003A2758" w:rsidRDefault="003A2758" w:rsidP="003A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758">
              <w:rPr>
                <w:rFonts w:ascii="Angsana New" w:hAnsi="Angsana New"/>
                <w:b/>
                <w:bCs/>
                <w:sz w:val="30"/>
                <w:szCs w:val="30"/>
              </w:rPr>
              <w:t>207,94</w:t>
            </w:r>
            <w:r w:rsidR="00B940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05A4F28B" w14:textId="77777777" w:rsidR="003A2758" w:rsidRPr="00C1266B" w:rsidRDefault="003A2758" w:rsidP="003A2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3F9774B" w14:textId="77777777" w:rsidR="003A2758" w:rsidRPr="00C1266B" w:rsidRDefault="003A2758" w:rsidP="003A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202,907</w:t>
            </w:r>
          </w:p>
        </w:tc>
        <w:tc>
          <w:tcPr>
            <w:tcW w:w="149" w:type="pct"/>
          </w:tcPr>
          <w:p w14:paraId="346245F3" w14:textId="77777777" w:rsidR="003A2758" w:rsidRPr="00C1266B" w:rsidRDefault="003A2758" w:rsidP="003A2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223C9E" w14:textId="1175454C" w:rsidR="003A2758" w:rsidRPr="003A2758" w:rsidRDefault="003A2758" w:rsidP="003A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758">
              <w:rPr>
                <w:rFonts w:ascii="Angsana New" w:hAnsi="Angsana New"/>
                <w:b/>
                <w:bCs/>
                <w:sz w:val="30"/>
                <w:szCs w:val="30"/>
              </w:rPr>
              <w:t>206,979</w:t>
            </w:r>
          </w:p>
        </w:tc>
        <w:tc>
          <w:tcPr>
            <w:tcW w:w="149" w:type="pct"/>
          </w:tcPr>
          <w:p w14:paraId="717C3BDB" w14:textId="77777777" w:rsidR="003A2758" w:rsidRPr="003A2758" w:rsidRDefault="003A2758" w:rsidP="003A2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611452E" w14:textId="77777777" w:rsidR="003A2758" w:rsidRPr="00C1266B" w:rsidRDefault="003A2758" w:rsidP="003A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202,804</w:t>
            </w:r>
          </w:p>
        </w:tc>
      </w:tr>
    </w:tbl>
    <w:p w14:paraId="20ED8446" w14:textId="77777777" w:rsidR="00502897" w:rsidRPr="0031036B" w:rsidRDefault="00502897" w:rsidP="0031036B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2F82727" w14:textId="77777777" w:rsidR="003D2132" w:rsidRPr="00C1266B" w:rsidRDefault="003D2132" w:rsidP="00502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ภาระผูกพันอื่นๆ</w:t>
      </w:r>
    </w:p>
    <w:p w14:paraId="1502E614" w14:textId="77777777" w:rsidR="00E94789" w:rsidRPr="0031036B" w:rsidRDefault="00E94789" w:rsidP="0031036B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B4137C0" w14:textId="6F121AA9" w:rsidR="007A18A2" w:rsidRDefault="00E94789" w:rsidP="004B2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A6BA9">
        <w:rPr>
          <w:rFonts w:ascii="Angsana New" w:hAnsi="Angsana New"/>
          <w:sz w:val="30"/>
          <w:szCs w:val="30"/>
        </w:rPr>
        <w:t>30</w:t>
      </w:r>
      <w:r w:rsidR="004E0B95" w:rsidRPr="00C1266B">
        <w:rPr>
          <w:rFonts w:ascii="Angsana New" w:hAnsi="Angsana New"/>
          <w:sz w:val="30"/>
          <w:szCs w:val="30"/>
          <w:cs/>
        </w:rPr>
        <w:t xml:space="preserve"> กันยายน</w:t>
      </w:r>
      <w:r w:rsidR="008E18E1" w:rsidRPr="00C1266B">
        <w:rPr>
          <w:rFonts w:ascii="Angsana New" w:hAnsi="Angsana New"/>
          <w:sz w:val="30"/>
          <w:szCs w:val="30"/>
        </w:rPr>
        <w:t xml:space="preserve"> </w:t>
      </w:r>
      <w:r w:rsidR="00006B6B" w:rsidRPr="00C1266B">
        <w:rPr>
          <w:rFonts w:ascii="Angsana New" w:hAnsi="Angsana New"/>
          <w:sz w:val="30"/>
          <w:szCs w:val="30"/>
        </w:rPr>
        <w:t>256</w:t>
      </w:r>
      <w:r w:rsidR="004B340D">
        <w:rPr>
          <w:rFonts w:ascii="Angsana New" w:hAnsi="Angsana New"/>
          <w:sz w:val="30"/>
          <w:szCs w:val="30"/>
        </w:rPr>
        <w:t>3</w:t>
      </w:r>
      <w:r w:rsidR="00D75028"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บริษัทมีภาระผูกพันจากคำสั่งซื้อสินค้ากับกิจการที่เกี่ยวข้องกัน</w:t>
      </w:r>
      <w:r w:rsidR="00A627A4" w:rsidRPr="00C1266B">
        <w:rPr>
          <w:rFonts w:ascii="Angsana New" w:hAnsi="Angsana New"/>
          <w:sz w:val="30"/>
          <w:szCs w:val="30"/>
          <w:cs/>
        </w:rPr>
        <w:t>เป็นจำนว</w:t>
      </w:r>
      <w:r w:rsidR="00C260A2" w:rsidRPr="00C1266B">
        <w:rPr>
          <w:rFonts w:ascii="Angsana New" w:hAnsi="Angsana New"/>
          <w:sz w:val="30"/>
          <w:szCs w:val="30"/>
          <w:cs/>
        </w:rPr>
        <w:t xml:space="preserve">นเงิน </w:t>
      </w:r>
      <w:r w:rsidR="00284C58">
        <w:rPr>
          <w:rFonts w:ascii="Angsana New" w:hAnsi="Angsana New"/>
          <w:sz w:val="30"/>
          <w:szCs w:val="30"/>
        </w:rPr>
        <w:t>242.51</w:t>
      </w:r>
      <w:r w:rsidR="00D96BE7" w:rsidRPr="00C1266B">
        <w:rPr>
          <w:rFonts w:ascii="Angsana New" w:hAnsi="Angsana New"/>
          <w:sz w:val="30"/>
          <w:szCs w:val="30"/>
        </w:rPr>
        <w:br/>
      </w:r>
      <w:r w:rsidR="00F42855" w:rsidRPr="00C1266B">
        <w:rPr>
          <w:rFonts w:ascii="Angsana New" w:hAnsi="Angsana New"/>
          <w:sz w:val="30"/>
          <w:szCs w:val="30"/>
          <w:cs/>
        </w:rPr>
        <w:t>ล้านบาท</w:t>
      </w:r>
      <w:r w:rsidR="00463CAB" w:rsidRPr="00C1266B">
        <w:rPr>
          <w:rFonts w:ascii="Angsana New" w:hAnsi="Angsana New"/>
          <w:sz w:val="30"/>
          <w:szCs w:val="30"/>
        </w:rPr>
        <w:t xml:space="preserve"> </w:t>
      </w:r>
      <w:r w:rsidR="00463CAB" w:rsidRPr="00C1266B">
        <w:rPr>
          <w:rFonts w:ascii="Angsana New" w:hAnsi="Angsana New"/>
          <w:i/>
          <w:iCs/>
          <w:sz w:val="30"/>
          <w:szCs w:val="30"/>
        </w:rPr>
        <w:t>(</w:t>
      </w:r>
      <w:r w:rsidR="00BF5C14">
        <w:rPr>
          <w:rFonts w:ascii="Angsana New" w:hAnsi="Angsana New"/>
          <w:i/>
          <w:iCs/>
          <w:sz w:val="30"/>
          <w:szCs w:val="30"/>
        </w:rPr>
        <w:t>2562</w:t>
      </w:r>
      <w:r w:rsidR="00463CAB" w:rsidRPr="00C1266B">
        <w:rPr>
          <w:rFonts w:ascii="Angsana New" w:hAnsi="Angsana New"/>
          <w:i/>
          <w:iCs/>
          <w:sz w:val="30"/>
          <w:szCs w:val="30"/>
        </w:rPr>
        <w:t xml:space="preserve">: </w:t>
      </w:r>
      <w:r w:rsidR="00BF5C14">
        <w:rPr>
          <w:rFonts w:ascii="Angsana New" w:hAnsi="Angsana New"/>
          <w:i/>
          <w:iCs/>
          <w:sz w:val="30"/>
          <w:szCs w:val="30"/>
        </w:rPr>
        <w:t>381</w:t>
      </w:r>
      <w:r w:rsidR="004B340D">
        <w:rPr>
          <w:rFonts w:ascii="Angsana New" w:hAnsi="Angsana New"/>
          <w:i/>
          <w:iCs/>
          <w:sz w:val="30"/>
          <w:szCs w:val="30"/>
        </w:rPr>
        <w:t>.</w:t>
      </w:r>
      <w:r w:rsidR="00BF5C14">
        <w:rPr>
          <w:rFonts w:ascii="Angsana New" w:hAnsi="Angsana New"/>
          <w:i/>
          <w:iCs/>
          <w:sz w:val="30"/>
          <w:szCs w:val="30"/>
        </w:rPr>
        <w:t>43</w:t>
      </w:r>
      <w:r w:rsidR="00273ABD">
        <w:rPr>
          <w:rFonts w:ascii="Angsana New" w:hAnsi="Angsana New"/>
          <w:i/>
          <w:iCs/>
          <w:sz w:val="30"/>
          <w:szCs w:val="30"/>
        </w:rPr>
        <w:t xml:space="preserve"> </w:t>
      </w:r>
      <w:r w:rsidR="00623A62" w:rsidRPr="00C1266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463CAB" w:rsidRPr="00C1266B">
        <w:rPr>
          <w:rFonts w:ascii="Angsana New" w:hAnsi="Angsana New"/>
          <w:i/>
          <w:iCs/>
          <w:sz w:val="30"/>
          <w:szCs w:val="30"/>
        </w:rPr>
        <w:t>)</w:t>
      </w:r>
    </w:p>
    <w:p w14:paraId="00049A38" w14:textId="0E545BBD" w:rsidR="00780702" w:rsidRDefault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</w:p>
    <w:p w14:paraId="73AB2E09" w14:textId="77777777" w:rsidR="00E64F07" w:rsidRPr="00C1266B" w:rsidRDefault="00AA3889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91205BC" w14:textId="77777777" w:rsidR="00E64F07" w:rsidRPr="001B0FA8" w:rsidRDefault="00E64F07" w:rsidP="0031036B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1"/>
        <w:gridCol w:w="1172"/>
        <w:gridCol w:w="276"/>
        <w:gridCol w:w="1171"/>
        <w:gridCol w:w="264"/>
        <w:gridCol w:w="1182"/>
        <w:gridCol w:w="253"/>
        <w:gridCol w:w="1171"/>
      </w:tblGrid>
      <w:tr w:rsidR="00E64F07" w:rsidRPr="00C1266B" w14:paraId="0662018F" w14:textId="77777777" w:rsidTr="004E0B95">
        <w:tc>
          <w:tcPr>
            <w:tcW w:w="2010" w:type="pct"/>
          </w:tcPr>
          <w:p w14:paraId="1372B785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6" w:type="pct"/>
            <w:gridSpan w:val="3"/>
          </w:tcPr>
          <w:p w14:paraId="32F721F7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4DDEC07E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14:paraId="758B91B7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40D" w:rsidRPr="00C1266B" w14:paraId="613BCC0B" w14:textId="77777777" w:rsidTr="004E0B95">
        <w:tc>
          <w:tcPr>
            <w:tcW w:w="2010" w:type="pct"/>
          </w:tcPr>
          <w:p w14:paraId="78E289F6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25D3995B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41AEFC9E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11E1AF4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2AFCEF83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47D4B95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8" w:type="pct"/>
          </w:tcPr>
          <w:p w14:paraId="15C9688D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ABC9F65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B340D" w:rsidRPr="00C1266B" w14:paraId="4DDA8B1E" w14:textId="77777777" w:rsidTr="004E0B95">
        <w:tc>
          <w:tcPr>
            <w:tcW w:w="2010" w:type="pct"/>
          </w:tcPr>
          <w:p w14:paraId="4E0FA07B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0" w:type="pct"/>
            <w:gridSpan w:val="7"/>
          </w:tcPr>
          <w:p w14:paraId="488C6A65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6FC1" w:rsidRPr="00C1266B" w14:paraId="014B76D9" w14:textId="77777777" w:rsidTr="00347DF4">
        <w:tc>
          <w:tcPr>
            <w:tcW w:w="2010" w:type="pct"/>
          </w:tcPr>
          <w:p w14:paraId="5417E35A" w14:textId="77777777" w:rsidR="00526FC1" w:rsidRPr="00C1266B" w:rsidRDefault="00526FC1" w:rsidP="00526FC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8" w:type="pct"/>
            <w:vAlign w:val="bottom"/>
          </w:tcPr>
          <w:p w14:paraId="3379CB4A" w14:textId="4DE1CD88" w:rsidR="00526FC1" w:rsidRPr="00C1266B" w:rsidRDefault="00526FC1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526FC1">
              <w:rPr>
                <w:rFonts w:ascii="Angsana New" w:hAnsi="Angsana New"/>
                <w:sz w:val="30"/>
                <w:szCs w:val="30"/>
              </w:rPr>
              <w:t>4,653</w:t>
            </w:r>
          </w:p>
        </w:tc>
        <w:tc>
          <w:tcPr>
            <w:tcW w:w="150" w:type="pct"/>
          </w:tcPr>
          <w:p w14:paraId="62789652" w14:textId="77777777" w:rsidR="00526FC1" w:rsidRPr="00C1266B" w:rsidRDefault="00526FC1" w:rsidP="0052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72BA9B8" w14:textId="77777777" w:rsidR="00526FC1" w:rsidRPr="00C1266B" w:rsidRDefault="00526FC1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0" w:right="-102"/>
              <w:rPr>
                <w:rFonts w:ascii="Angsana New" w:hAnsi="Angsana New"/>
                <w:sz w:val="30"/>
                <w:szCs w:val="30"/>
              </w:rPr>
            </w:pPr>
            <w:r w:rsidRPr="00A84016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84016">
              <w:rPr>
                <w:rFonts w:ascii="Angsana New" w:hAnsi="Angsana New"/>
                <w:sz w:val="30"/>
                <w:szCs w:val="30"/>
              </w:rPr>
              <w:t>951</w:t>
            </w:r>
          </w:p>
        </w:tc>
        <w:tc>
          <w:tcPr>
            <w:tcW w:w="144" w:type="pct"/>
          </w:tcPr>
          <w:p w14:paraId="711AE131" w14:textId="77777777" w:rsidR="00526FC1" w:rsidRPr="00C1266B" w:rsidRDefault="00526FC1" w:rsidP="0052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2F3DFD7A" w14:textId="432DE0C9" w:rsidR="00526FC1" w:rsidRPr="00C1266B" w:rsidRDefault="00526FC1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526FC1">
              <w:rPr>
                <w:rFonts w:ascii="Angsana New" w:hAnsi="Angsana New"/>
                <w:sz w:val="30"/>
                <w:szCs w:val="30"/>
              </w:rPr>
              <w:t>4,603</w:t>
            </w:r>
          </w:p>
        </w:tc>
        <w:tc>
          <w:tcPr>
            <w:tcW w:w="138" w:type="pct"/>
          </w:tcPr>
          <w:p w14:paraId="783201B7" w14:textId="77777777" w:rsidR="00526FC1" w:rsidRPr="00C1266B" w:rsidRDefault="00526FC1" w:rsidP="0052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178C5DD" w14:textId="77777777" w:rsidR="00526FC1" w:rsidRPr="00C1266B" w:rsidRDefault="00526FC1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A84016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84016"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  <w:tr w:rsidR="00526FC1" w:rsidRPr="00C1266B" w14:paraId="30198E3A" w14:textId="77777777" w:rsidTr="00347DF4">
        <w:tc>
          <w:tcPr>
            <w:tcW w:w="2010" w:type="pct"/>
          </w:tcPr>
          <w:p w14:paraId="471B01DA" w14:textId="77777777" w:rsidR="00526FC1" w:rsidRPr="00C1266B" w:rsidRDefault="00526FC1" w:rsidP="00526FC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38" w:type="pct"/>
            <w:vAlign w:val="bottom"/>
          </w:tcPr>
          <w:p w14:paraId="7222E9AD" w14:textId="0189E376" w:rsidR="00526FC1" w:rsidRPr="00C1266B" w:rsidRDefault="000D4F41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63,672</w:t>
            </w:r>
          </w:p>
        </w:tc>
        <w:tc>
          <w:tcPr>
            <w:tcW w:w="150" w:type="pct"/>
          </w:tcPr>
          <w:p w14:paraId="406B8337" w14:textId="77777777" w:rsidR="00526FC1" w:rsidRPr="00C1266B" w:rsidRDefault="00526FC1" w:rsidP="0052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795A813" w14:textId="77777777" w:rsidR="00526FC1" w:rsidRPr="00C1266B" w:rsidRDefault="00526FC1" w:rsidP="0052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84016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84016"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144" w:type="pct"/>
          </w:tcPr>
          <w:p w14:paraId="435DCB9A" w14:textId="77777777" w:rsidR="00526FC1" w:rsidRPr="00C1266B" w:rsidRDefault="00526FC1" w:rsidP="0052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00589F9A" w14:textId="521553D6" w:rsidR="00526FC1" w:rsidRPr="00C1266B" w:rsidRDefault="00526FC1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526FC1">
              <w:rPr>
                <w:rFonts w:ascii="Angsana New" w:hAnsi="Angsana New"/>
                <w:sz w:val="30"/>
                <w:szCs w:val="30"/>
              </w:rPr>
              <w:t>63,106</w:t>
            </w:r>
          </w:p>
        </w:tc>
        <w:tc>
          <w:tcPr>
            <w:tcW w:w="138" w:type="pct"/>
          </w:tcPr>
          <w:p w14:paraId="62EF8373" w14:textId="77777777" w:rsidR="00526FC1" w:rsidRPr="00C1266B" w:rsidRDefault="00526FC1" w:rsidP="0052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992CEF0" w14:textId="77777777" w:rsidR="00526FC1" w:rsidRPr="00C1266B" w:rsidRDefault="00526FC1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A84016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84016">
              <w:rPr>
                <w:rFonts w:ascii="Angsana New" w:hAnsi="Angsana New"/>
                <w:sz w:val="30"/>
                <w:szCs w:val="30"/>
              </w:rPr>
              <w:t>572</w:t>
            </w:r>
          </w:p>
        </w:tc>
      </w:tr>
      <w:tr w:rsidR="00526FC1" w:rsidRPr="00C1266B" w14:paraId="66BC5D62" w14:textId="77777777" w:rsidTr="00347DF4">
        <w:tc>
          <w:tcPr>
            <w:tcW w:w="2010" w:type="pct"/>
          </w:tcPr>
          <w:p w14:paraId="5F721405" w14:textId="77777777" w:rsidR="00526FC1" w:rsidRPr="00C1266B" w:rsidRDefault="00526FC1" w:rsidP="00526FC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38" w:type="pct"/>
            <w:vAlign w:val="bottom"/>
          </w:tcPr>
          <w:p w14:paraId="3676F290" w14:textId="1A180A17" w:rsidR="00526FC1" w:rsidRPr="00C1266B" w:rsidRDefault="00526FC1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526FC1">
              <w:rPr>
                <w:rFonts w:ascii="Angsana New" w:hAnsi="Angsana New"/>
                <w:sz w:val="30"/>
                <w:szCs w:val="30"/>
              </w:rPr>
              <w:t>1,3</w:t>
            </w:r>
            <w:r w:rsidR="000D4F41">
              <w:rPr>
                <w:rFonts w:ascii="Angsana New" w:hAnsi="Angsana New"/>
                <w:sz w:val="30"/>
                <w:szCs w:val="30"/>
              </w:rPr>
              <w:t>35,174</w:t>
            </w:r>
          </w:p>
        </w:tc>
        <w:tc>
          <w:tcPr>
            <w:tcW w:w="150" w:type="pct"/>
          </w:tcPr>
          <w:p w14:paraId="0C4443A0" w14:textId="77777777" w:rsidR="00526FC1" w:rsidRPr="00C1266B" w:rsidRDefault="00526FC1" w:rsidP="0052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1E30547" w14:textId="77777777" w:rsidR="00526FC1" w:rsidRPr="00C1266B" w:rsidRDefault="00526FC1" w:rsidP="0052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84016">
              <w:rPr>
                <w:rFonts w:ascii="Angsana New" w:hAnsi="Angsana New"/>
                <w:sz w:val="30"/>
                <w:szCs w:val="30"/>
              </w:rPr>
              <w:t>729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84016"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144" w:type="pct"/>
          </w:tcPr>
          <w:p w14:paraId="6D4E3873" w14:textId="77777777" w:rsidR="00526FC1" w:rsidRPr="00C1266B" w:rsidRDefault="00526FC1" w:rsidP="0052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6CD894CD" w14:textId="173E2A43" w:rsidR="00526FC1" w:rsidRPr="00C1266B" w:rsidRDefault="00526FC1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526FC1">
              <w:rPr>
                <w:rFonts w:ascii="Angsana New" w:hAnsi="Angsana New"/>
                <w:sz w:val="30"/>
                <w:szCs w:val="30"/>
              </w:rPr>
              <w:t>1,299,558</w:t>
            </w:r>
          </w:p>
        </w:tc>
        <w:tc>
          <w:tcPr>
            <w:tcW w:w="138" w:type="pct"/>
          </w:tcPr>
          <w:p w14:paraId="4BD17495" w14:textId="77777777" w:rsidR="00526FC1" w:rsidRPr="00C1266B" w:rsidRDefault="00526FC1" w:rsidP="0052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D725890" w14:textId="77777777" w:rsidR="00526FC1" w:rsidRPr="00C1266B" w:rsidRDefault="00526FC1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A84016">
              <w:rPr>
                <w:rFonts w:ascii="Angsana New" w:hAnsi="Angsana New"/>
                <w:sz w:val="30"/>
                <w:szCs w:val="30"/>
              </w:rPr>
              <w:t>655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84016"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4B340D" w:rsidRPr="00C1266B" w14:paraId="013BEA40" w14:textId="77777777" w:rsidTr="004E0B95">
        <w:tc>
          <w:tcPr>
            <w:tcW w:w="2010" w:type="pct"/>
          </w:tcPr>
          <w:p w14:paraId="635766F8" w14:textId="77777777" w:rsidR="004B340D" w:rsidRPr="00C1266B" w:rsidRDefault="004B340D" w:rsidP="004B340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638" w:type="pct"/>
          </w:tcPr>
          <w:p w14:paraId="2B16274A" w14:textId="3F1E0120" w:rsidR="004B340D" w:rsidRPr="00C1266B" w:rsidRDefault="00526FC1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BEE0AA4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61AF75D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69,000</w:t>
            </w:r>
          </w:p>
        </w:tc>
        <w:tc>
          <w:tcPr>
            <w:tcW w:w="144" w:type="pct"/>
          </w:tcPr>
          <w:p w14:paraId="1390970F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CFFDFFC" w14:textId="169A3E79" w:rsidR="004B340D" w:rsidRPr="00A84016" w:rsidRDefault="00526FC1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F408F99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AD1E49C" w14:textId="77777777" w:rsidR="004B340D" w:rsidRPr="00A84016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A84016">
              <w:rPr>
                <w:rFonts w:ascii="Angsana New" w:hAnsi="Angsana New"/>
                <w:sz w:val="30"/>
                <w:szCs w:val="30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84016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4B340D" w:rsidRPr="00C1266B" w14:paraId="57F1F47B" w14:textId="77777777" w:rsidTr="004E0B95">
        <w:trPr>
          <w:trHeight w:val="70"/>
        </w:trPr>
        <w:tc>
          <w:tcPr>
            <w:tcW w:w="2010" w:type="pct"/>
          </w:tcPr>
          <w:p w14:paraId="729647DA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A4F75A7" w14:textId="37A16EDB" w:rsidR="004B340D" w:rsidRPr="00C1266B" w:rsidRDefault="00526FC1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FC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26FC1">
              <w:rPr>
                <w:rFonts w:ascii="Angsana New" w:hAnsi="Angsana New"/>
                <w:b/>
                <w:bCs/>
                <w:sz w:val="30"/>
                <w:szCs w:val="30"/>
              </w:rPr>
              <w:t>403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26FC1">
              <w:rPr>
                <w:rFonts w:ascii="Angsana New" w:hAnsi="Angsana New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150" w:type="pct"/>
          </w:tcPr>
          <w:p w14:paraId="256145A3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FB93A03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016">
              <w:rPr>
                <w:rFonts w:ascii="Angsana New" w:hAnsi="Angsana New"/>
                <w:b/>
                <w:bCs/>
                <w:sz w:val="30"/>
                <w:szCs w:val="30"/>
              </w:rPr>
              <w:t>872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84016">
              <w:rPr>
                <w:rFonts w:ascii="Angsana New" w:hAnsi="Angsana New"/>
                <w:b/>
                <w:bCs/>
                <w:sz w:val="30"/>
                <w:szCs w:val="30"/>
              </w:rPr>
              <w:t>793</w:t>
            </w:r>
          </w:p>
        </w:tc>
        <w:tc>
          <w:tcPr>
            <w:tcW w:w="144" w:type="pct"/>
          </w:tcPr>
          <w:p w14:paraId="1FF3369F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508327B6" w14:textId="0A06881C" w:rsidR="004B340D" w:rsidRPr="00252CE5" w:rsidRDefault="00526FC1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CE5">
              <w:rPr>
                <w:rFonts w:ascii="Angsana New" w:hAnsi="Angsana New"/>
                <w:b/>
                <w:bCs/>
                <w:sz w:val="30"/>
                <w:szCs w:val="30"/>
              </w:rPr>
              <w:t>1,367,267</w:t>
            </w:r>
          </w:p>
        </w:tc>
        <w:tc>
          <w:tcPr>
            <w:tcW w:w="138" w:type="pct"/>
          </w:tcPr>
          <w:p w14:paraId="52974290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FE1792A" w14:textId="77777777" w:rsidR="004B340D" w:rsidRPr="00C1266B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4016">
              <w:rPr>
                <w:rFonts w:ascii="Angsana New" w:hAnsi="Angsana New"/>
                <w:b/>
                <w:bCs/>
                <w:sz w:val="30"/>
                <w:szCs w:val="30"/>
              </w:rPr>
              <w:t>798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84016">
              <w:rPr>
                <w:rFonts w:ascii="Angsana New" w:hAnsi="Angsana New"/>
                <w:b/>
                <w:bCs/>
                <w:sz w:val="30"/>
                <w:szCs w:val="30"/>
              </w:rPr>
              <w:t>047</w:t>
            </w:r>
          </w:p>
        </w:tc>
      </w:tr>
    </w:tbl>
    <w:p w14:paraId="783D03AC" w14:textId="5948F554" w:rsidR="00780702" w:rsidRDefault="00780702" w:rsidP="0031036B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5EF880A3" w14:textId="77777777" w:rsidR="00780702" w:rsidRDefault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0"/>
          <w:szCs w:val="20"/>
        </w:rPr>
      </w:pPr>
      <w:r>
        <w:rPr>
          <w:rFonts w:ascii="Angsana New" w:hAnsi="Angsana New"/>
          <w:spacing w:val="-4"/>
          <w:sz w:val="20"/>
          <w:szCs w:val="20"/>
        </w:rPr>
        <w:br w:type="page"/>
      </w:r>
    </w:p>
    <w:p w14:paraId="57C2DA64" w14:textId="77777777" w:rsidR="00E4226E" w:rsidRDefault="00AA3889" w:rsidP="00CC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6941005F" w14:textId="77777777" w:rsidR="003C6D87" w:rsidRPr="001B0FA8" w:rsidRDefault="003C6D87" w:rsidP="00BC34B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198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3689"/>
        <w:gridCol w:w="1170"/>
        <w:gridCol w:w="269"/>
        <w:gridCol w:w="1181"/>
        <w:gridCol w:w="6"/>
        <w:gridCol w:w="265"/>
        <w:gridCol w:w="6"/>
        <w:gridCol w:w="1198"/>
        <w:gridCol w:w="245"/>
        <w:gridCol w:w="1163"/>
        <w:gridCol w:w="6"/>
      </w:tblGrid>
      <w:tr w:rsidR="00E64F07" w:rsidRPr="0032434C" w14:paraId="0D855470" w14:textId="77777777" w:rsidTr="00252CE5">
        <w:trPr>
          <w:gridAfter w:val="1"/>
          <w:wAfter w:w="3" w:type="pct"/>
          <w:tblHeader/>
        </w:trPr>
        <w:tc>
          <w:tcPr>
            <w:tcW w:w="2006" w:type="pct"/>
          </w:tcPr>
          <w:p w14:paraId="7DB838BD" w14:textId="77777777" w:rsidR="00E64F07" w:rsidRPr="0032434C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1F65B102" w14:textId="77777777" w:rsidR="00E64F07" w:rsidRPr="0032434C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gridSpan w:val="2"/>
          </w:tcPr>
          <w:p w14:paraId="1B44676E" w14:textId="77777777" w:rsidR="00E64F07" w:rsidRPr="0032434C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pct"/>
            <w:gridSpan w:val="4"/>
          </w:tcPr>
          <w:p w14:paraId="2A40A84D" w14:textId="77777777" w:rsidR="00E64F07" w:rsidRPr="0032434C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40D" w:rsidRPr="0032434C" w14:paraId="20F71C48" w14:textId="77777777" w:rsidTr="00252CE5">
        <w:trPr>
          <w:tblHeader/>
        </w:trPr>
        <w:tc>
          <w:tcPr>
            <w:tcW w:w="2006" w:type="pct"/>
          </w:tcPr>
          <w:p w14:paraId="4F050495" w14:textId="77777777" w:rsidR="004B340D" w:rsidRPr="0032434C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0E8DB54E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6D711766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2"/>
          </w:tcPr>
          <w:p w14:paraId="269B8863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gridSpan w:val="2"/>
          </w:tcPr>
          <w:p w14:paraId="37CBF9D5" w14:textId="77777777" w:rsidR="004B340D" w:rsidRPr="0032434C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273C3F3D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3" w:type="pct"/>
          </w:tcPr>
          <w:p w14:paraId="4D52DF5A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7F4F5183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B340D" w:rsidRPr="0032434C" w14:paraId="73CEEBF3" w14:textId="77777777" w:rsidTr="00252CE5">
        <w:trPr>
          <w:gridAfter w:val="1"/>
          <w:wAfter w:w="3" w:type="pct"/>
          <w:tblHeader/>
        </w:trPr>
        <w:tc>
          <w:tcPr>
            <w:tcW w:w="2006" w:type="pct"/>
          </w:tcPr>
          <w:p w14:paraId="4304BC37" w14:textId="77777777" w:rsidR="004B340D" w:rsidRPr="0032434C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0" w:type="pct"/>
            <w:gridSpan w:val="9"/>
          </w:tcPr>
          <w:p w14:paraId="27B55D74" w14:textId="77777777" w:rsidR="004B340D" w:rsidRPr="0032434C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43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340D" w:rsidRPr="0032434C" w14:paraId="666CC8C7" w14:textId="77777777" w:rsidTr="00252CE5">
        <w:trPr>
          <w:gridAfter w:val="1"/>
          <w:wAfter w:w="3" w:type="pct"/>
        </w:trPr>
        <w:tc>
          <w:tcPr>
            <w:tcW w:w="2006" w:type="pct"/>
          </w:tcPr>
          <w:p w14:paraId="643ECE0C" w14:textId="77777777" w:rsidR="004B340D" w:rsidRPr="0032434C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90" w:type="pct"/>
            <w:gridSpan w:val="9"/>
          </w:tcPr>
          <w:p w14:paraId="58739D77" w14:textId="77777777" w:rsidR="004B340D" w:rsidRPr="0032434C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B340D" w:rsidRPr="0032434C" w14:paraId="768853AE" w14:textId="77777777" w:rsidTr="00252CE5">
        <w:tc>
          <w:tcPr>
            <w:tcW w:w="2006" w:type="pct"/>
          </w:tcPr>
          <w:p w14:paraId="765F5F5E" w14:textId="77777777" w:rsidR="004B340D" w:rsidRPr="0032434C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36" w:type="pct"/>
          </w:tcPr>
          <w:p w14:paraId="43DA9AA0" w14:textId="668FE430" w:rsidR="004B340D" w:rsidRPr="0032434C" w:rsidRDefault="00937E5E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2"/>
              <w:rPr>
                <w:rFonts w:ascii="Angsana New" w:hAnsi="Angsana New"/>
                <w:bCs/>
                <w:sz w:val="30"/>
                <w:szCs w:val="30"/>
              </w:rPr>
            </w:pPr>
            <w:r w:rsidRPr="00937E5E">
              <w:rPr>
                <w:rFonts w:ascii="Angsana New" w:hAnsi="Angsana New"/>
                <w:bCs/>
                <w:sz w:val="30"/>
                <w:szCs w:val="30"/>
              </w:rPr>
              <w:t>291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37E5E">
              <w:rPr>
                <w:rFonts w:ascii="Angsana New" w:hAnsi="Angsana New"/>
                <w:bCs/>
                <w:sz w:val="30"/>
                <w:szCs w:val="30"/>
              </w:rPr>
              <w:t>200</w:t>
            </w:r>
          </w:p>
        </w:tc>
        <w:tc>
          <w:tcPr>
            <w:tcW w:w="146" w:type="pct"/>
          </w:tcPr>
          <w:p w14:paraId="346AC12B" w14:textId="77777777" w:rsidR="004B340D" w:rsidRPr="0032434C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2"/>
          </w:tcPr>
          <w:p w14:paraId="7E816EAD" w14:textId="77777777" w:rsidR="004B340D" w:rsidRPr="0032434C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0" w:right="-102"/>
              <w:rPr>
                <w:rFonts w:ascii="Angsana New" w:hAnsi="Angsana New"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289,331</w:t>
            </w:r>
          </w:p>
        </w:tc>
        <w:tc>
          <w:tcPr>
            <w:tcW w:w="147" w:type="pct"/>
            <w:gridSpan w:val="2"/>
          </w:tcPr>
          <w:p w14:paraId="467FDDCE" w14:textId="77777777" w:rsidR="004B340D" w:rsidRPr="0032434C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326D0486" w14:textId="1030E925" w:rsidR="004B340D" w:rsidRPr="0032434C" w:rsidRDefault="00937E5E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937E5E">
              <w:rPr>
                <w:rFonts w:ascii="Angsana New" w:hAnsi="Angsana New"/>
                <w:sz w:val="30"/>
                <w:szCs w:val="30"/>
              </w:rPr>
              <w:t>282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37E5E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133" w:type="pct"/>
          </w:tcPr>
          <w:p w14:paraId="1B53569C" w14:textId="77777777" w:rsidR="004B340D" w:rsidRPr="0032434C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bottom w:val="single" w:sz="4" w:space="0" w:color="auto"/>
            </w:tcBorders>
          </w:tcPr>
          <w:p w14:paraId="672E4E8D" w14:textId="77777777" w:rsidR="004B340D" w:rsidRPr="0032434C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284,133</w:t>
            </w:r>
          </w:p>
        </w:tc>
      </w:tr>
      <w:tr w:rsidR="004B340D" w:rsidRPr="00C1266B" w14:paraId="089C0B0E" w14:textId="77777777" w:rsidTr="00252CE5">
        <w:tc>
          <w:tcPr>
            <w:tcW w:w="2006" w:type="pct"/>
          </w:tcPr>
          <w:p w14:paraId="66FF3FF5" w14:textId="77777777" w:rsidR="004B340D" w:rsidRPr="0032434C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69457CAF" w14:textId="314445BF" w:rsidR="004B340D" w:rsidRPr="0032434C" w:rsidRDefault="002930C3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291,200</w:t>
            </w:r>
          </w:p>
        </w:tc>
        <w:tc>
          <w:tcPr>
            <w:tcW w:w="146" w:type="pct"/>
          </w:tcPr>
          <w:p w14:paraId="29CD27E2" w14:textId="77777777" w:rsidR="004B340D" w:rsidRPr="0032434C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7FC891" w14:textId="77777777" w:rsidR="004B340D" w:rsidRPr="0032434C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0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</w:rPr>
              <w:t>289,331</w:t>
            </w:r>
          </w:p>
        </w:tc>
        <w:tc>
          <w:tcPr>
            <w:tcW w:w="147" w:type="pct"/>
            <w:gridSpan w:val="2"/>
          </w:tcPr>
          <w:p w14:paraId="473E36BF" w14:textId="77777777" w:rsidR="004B340D" w:rsidRPr="0032434C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38C70F95" w14:textId="3F6CD768" w:rsidR="004B340D" w:rsidRPr="0032434C" w:rsidRDefault="00937E5E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E5E">
              <w:rPr>
                <w:rFonts w:ascii="Angsana New" w:hAnsi="Angsana New"/>
                <w:b/>
                <w:bCs/>
                <w:sz w:val="30"/>
                <w:szCs w:val="30"/>
              </w:rPr>
              <w:t>282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7E5E">
              <w:rPr>
                <w:rFonts w:ascii="Angsana New" w:hAnsi="Angsana New"/>
                <w:b/>
                <w:bCs/>
                <w:sz w:val="30"/>
                <w:szCs w:val="30"/>
              </w:rPr>
              <w:t>929</w:t>
            </w:r>
          </w:p>
        </w:tc>
        <w:tc>
          <w:tcPr>
            <w:tcW w:w="133" w:type="pct"/>
          </w:tcPr>
          <w:p w14:paraId="47ADAAEF" w14:textId="77777777" w:rsidR="004B340D" w:rsidRPr="0032434C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bottom w:val="single" w:sz="4" w:space="0" w:color="auto"/>
            </w:tcBorders>
          </w:tcPr>
          <w:p w14:paraId="6C836A90" w14:textId="77777777" w:rsidR="004B340D" w:rsidRPr="0032434C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</w:rPr>
              <w:t>284,133</w:t>
            </w:r>
          </w:p>
        </w:tc>
      </w:tr>
      <w:tr w:rsidR="004B340D" w:rsidRPr="001B0FA8" w14:paraId="14089A31" w14:textId="77777777" w:rsidTr="00252CE5">
        <w:tc>
          <w:tcPr>
            <w:tcW w:w="2006" w:type="pct"/>
          </w:tcPr>
          <w:p w14:paraId="6560CB8F" w14:textId="77777777" w:rsidR="004B340D" w:rsidRPr="001B0FA8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6" w:type="pct"/>
          </w:tcPr>
          <w:p w14:paraId="4D6E24FC" w14:textId="77777777" w:rsidR="004B340D" w:rsidRPr="001B0FA8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14:paraId="158DB0F0" w14:textId="77777777" w:rsidR="004B340D" w:rsidRPr="001B0FA8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pct"/>
            <w:gridSpan w:val="2"/>
          </w:tcPr>
          <w:p w14:paraId="77C9B569" w14:textId="77777777" w:rsidR="004B340D" w:rsidRPr="001B0FA8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  <w:gridSpan w:val="2"/>
          </w:tcPr>
          <w:p w14:paraId="10416F43" w14:textId="77777777" w:rsidR="004B340D" w:rsidRPr="001B0FA8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pct"/>
          </w:tcPr>
          <w:p w14:paraId="39562965" w14:textId="77777777" w:rsidR="004B340D" w:rsidRPr="001B0FA8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" w:type="pct"/>
          </w:tcPr>
          <w:p w14:paraId="397EC92E" w14:textId="77777777" w:rsidR="004B340D" w:rsidRPr="001B0FA8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pct"/>
            <w:gridSpan w:val="2"/>
          </w:tcPr>
          <w:p w14:paraId="4FF8BA1C" w14:textId="77777777" w:rsidR="004B340D" w:rsidRPr="001B0FA8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340D" w:rsidRPr="00C1266B" w14:paraId="43495BAD" w14:textId="77777777" w:rsidTr="00252CE5">
        <w:tc>
          <w:tcPr>
            <w:tcW w:w="2006" w:type="pct"/>
          </w:tcPr>
          <w:p w14:paraId="2910115C" w14:textId="77777777" w:rsidR="004B340D" w:rsidRPr="0032434C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636" w:type="pct"/>
          </w:tcPr>
          <w:p w14:paraId="6876BBCE" w14:textId="77777777" w:rsidR="004B340D" w:rsidRPr="0032434C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E0FAF52" w14:textId="77777777" w:rsidR="004B340D" w:rsidRPr="0032434C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2"/>
          </w:tcPr>
          <w:p w14:paraId="2AC59C54" w14:textId="77777777" w:rsidR="004B340D" w:rsidRPr="0032434C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7A0B1D8D" w14:textId="77777777" w:rsidR="004B340D" w:rsidRPr="0032434C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17799EAA" w14:textId="77777777" w:rsidR="004B340D" w:rsidRPr="0032434C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2FC89DBA" w14:textId="77777777" w:rsidR="004B340D" w:rsidRPr="0032434C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3E57A45D" w14:textId="77777777" w:rsidR="004B340D" w:rsidRPr="0032434C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40D" w:rsidRPr="00C1266B" w14:paraId="50766343" w14:textId="77777777" w:rsidTr="00252CE5">
        <w:trPr>
          <w:trHeight w:val="80"/>
        </w:trPr>
        <w:tc>
          <w:tcPr>
            <w:tcW w:w="2006" w:type="pct"/>
          </w:tcPr>
          <w:p w14:paraId="704ED828" w14:textId="77777777" w:rsidR="004B340D" w:rsidRPr="0032434C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36" w:type="pct"/>
            <w:shd w:val="clear" w:color="auto" w:fill="auto"/>
          </w:tcPr>
          <w:p w14:paraId="1BC76E58" w14:textId="5FB78496" w:rsidR="004B340D" w:rsidRPr="0032434C" w:rsidRDefault="00EC7792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EC7792">
              <w:rPr>
                <w:rFonts w:ascii="Angsana New" w:hAnsi="Angsana New"/>
                <w:sz w:val="30"/>
                <w:szCs w:val="30"/>
              </w:rPr>
              <w:t>241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C7792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46" w:type="pct"/>
            <w:shd w:val="clear" w:color="auto" w:fill="auto"/>
          </w:tcPr>
          <w:p w14:paraId="4CE0EA87" w14:textId="77777777" w:rsidR="004B340D" w:rsidRPr="0032434C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shd w:val="clear" w:color="auto" w:fill="auto"/>
          </w:tcPr>
          <w:p w14:paraId="6B921E99" w14:textId="77777777" w:rsidR="004B340D" w:rsidRPr="0032434C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0" w:right="-102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234,546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FACC074" w14:textId="77777777" w:rsidR="004B340D" w:rsidRPr="00E87F60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015FF923" w14:textId="46DE55FD" w:rsidR="004B340D" w:rsidRPr="00E87F60" w:rsidRDefault="00FF7A25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F7A25">
              <w:rPr>
                <w:rFonts w:ascii="Angsana New" w:hAnsi="Angsana New"/>
                <w:sz w:val="30"/>
                <w:szCs w:val="30"/>
              </w:rPr>
              <w:t>24</w:t>
            </w:r>
            <w:r w:rsidR="00B2239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2239C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133" w:type="pct"/>
          </w:tcPr>
          <w:p w14:paraId="59E562C5" w14:textId="77777777" w:rsidR="004B340D" w:rsidRPr="00E87F60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500AFC1A" w14:textId="77777777" w:rsidR="004B340D" w:rsidRPr="00E87F60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E87F60">
              <w:rPr>
                <w:rFonts w:ascii="Angsana New" w:hAnsi="Angsana New"/>
                <w:sz w:val="30"/>
                <w:szCs w:val="30"/>
              </w:rPr>
              <w:t>233,054</w:t>
            </w:r>
          </w:p>
        </w:tc>
      </w:tr>
      <w:tr w:rsidR="004B340D" w:rsidRPr="00C1266B" w14:paraId="5E64B29A" w14:textId="77777777" w:rsidTr="00252CE5">
        <w:tc>
          <w:tcPr>
            <w:tcW w:w="2006" w:type="pct"/>
          </w:tcPr>
          <w:p w14:paraId="68CAD7CE" w14:textId="77777777" w:rsidR="004B340D" w:rsidRPr="0032434C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32434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6" w:type="pct"/>
            <w:shd w:val="clear" w:color="auto" w:fill="auto"/>
          </w:tcPr>
          <w:p w14:paraId="48C5EB34" w14:textId="77777777" w:rsidR="004B340D" w:rsidRPr="0032434C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BDCFCE9" w14:textId="77777777" w:rsidR="004B340D" w:rsidRPr="0032434C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shd w:val="clear" w:color="auto" w:fill="auto"/>
          </w:tcPr>
          <w:p w14:paraId="17DF5A60" w14:textId="77777777" w:rsidR="004B340D" w:rsidRPr="0032434C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6E9AE5B8" w14:textId="77777777" w:rsidR="004B340D" w:rsidRPr="00E87F60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476BC3AC" w14:textId="77777777" w:rsidR="004B340D" w:rsidRPr="00E87F60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0C3E72D5" w14:textId="77777777" w:rsidR="004B340D" w:rsidRPr="00E87F60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52C80495" w14:textId="77777777" w:rsidR="004B340D" w:rsidRPr="00E87F60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40D" w:rsidRPr="00C1266B" w14:paraId="33F6665A" w14:textId="77777777" w:rsidTr="00252CE5">
        <w:tc>
          <w:tcPr>
            <w:tcW w:w="2006" w:type="pct"/>
          </w:tcPr>
          <w:p w14:paraId="58249C0E" w14:textId="77777777" w:rsidR="004B340D" w:rsidRPr="0032434C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434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น้อยกว่า </w:t>
            </w:r>
            <w:r w:rsidRPr="0032434C">
              <w:rPr>
                <w:rFonts w:ascii="Angsana New" w:hAnsi="Angsana New"/>
                <w:sz w:val="30"/>
                <w:szCs w:val="30"/>
              </w:rPr>
              <w:t>1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6" w:type="pct"/>
            <w:shd w:val="clear" w:color="auto" w:fill="auto"/>
          </w:tcPr>
          <w:p w14:paraId="0F83A453" w14:textId="6DF4B458" w:rsidR="004B340D" w:rsidRPr="0032434C" w:rsidRDefault="00EC7792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EC7792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C7792">
              <w:rPr>
                <w:rFonts w:ascii="Angsana New" w:hAnsi="Angsana New"/>
                <w:sz w:val="30"/>
                <w:szCs w:val="30"/>
              </w:rPr>
              <w:t>745</w:t>
            </w:r>
          </w:p>
        </w:tc>
        <w:tc>
          <w:tcPr>
            <w:tcW w:w="146" w:type="pct"/>
            <w:shd w:val="clear" w:color="auto" w:fill="auto"/>
          </w:tcPr>
          <w:p w14:paraId="4843B275" w14:textId="77777777" w:rsidR="004B340D" w:rsidRPr="0032434C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shd w:val="clear" w:color="auto" w:fill="auto"/>
          </w:tcPr>
          <w:p w14:paraId="68221615" w14:textId="77777777" w:rsidR="004B340D" w:rsidRPr="0032434C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0" w:right="-102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35,017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7EB60CD3" w14:textId="77777777" w:rsidR="004B340D" w:rsidRPr="00E87F60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2916FBC1" w14:textId="1E75C091" w:rsidR="004B340D" w:rsidRPr="00E87F60" w:rsidRDefault="00FF7A25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F7A25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7A25">
              <w:rPr>
                <w:rFonts w:ascii="Angsana New" w:hAnsi="Angsana New"/>
                <w:sz w:val="30"/>
                <w:szCs w:val="30"/>
              </w:rPr>
              <w:t>745</w:t>
            </w:r>
          </w:p>
        </w:tc>
        <w:tc>
          <w:tcPr>
            <w:tcW w:w="133" w:type="pct"/>
          </w:tcPr>
          <w:p w14:paraId="71C4F3C0" w14:textId="77777777" w:rsidR="004B340D" w:rsidRPr="00E87F60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2BC80862" w14:textId="77777777" w:rsidR="004B340D" w:rsidRPr="00E87F60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E87F60">
              <w:rPr>
                <w:rFonts w:ascii="Angsana New" w:hAnsi="Angsana New"/>
                <w:sz w:val="30"/>
                <w:szCs w:val="30"/>
              </w:rPr>
              <w:t>35,017</w:t>
            </w:r>
          </w:p>
        </w:tc>
      </w:tr>
      <w:tr w:rsidR="004B340D" w:rsidRPr="00C1266B" w14:paraId="43579A7E" w14:textId="77777777" w:rsidTr="00252CE5">
        <w:tc>
          <w:tcPr>
            <w:tcW w:w="2006" w:type="pct"/>
          </w:tcPr>
          <w:p w14:paraId="0EC160DE" w14:textId="77777777" w:rsidR="004B340D" w:rsidRPr="0032434C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1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2434C">
              <w:rPr>
                <w:rFonts w:ascii="Angsana New" w:hAnsi="Angsana New"/>
                <w:sz w:val="30"/>
                <w:szCs w:val="30"/>
              </w:rPr>
              <w:t>-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2434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6" w:type="pct"/>
            <w:shd w:val="clear" w:color="auto" w:fill="auto"/>
          </w:tcPr>
          <w:p w14:paraId="2BADD3C8" w14:textId="75663B0F" w:rsidR="004B340D" w:rsidRPr="0032434C" w:rsidRDefault="00EC7792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EC7792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C7792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146" w:type="pct"/>
            <w:shd w:val="clear" w:color="auto" w:fill="auto"/>
          </w:tcPr>
          <w:p w14:paraId="46A25CCC" w14:textId="77777777" w:rsidR="004B340D" w:rsidRPr="0032434C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shd w:val="clear" w:color="auto" w:fill="auto"/>
          </w:tcPr>
          <w:p w14:paraId="5DCEE057" w14:textId="77777777" w:rsidR="004B340D" w:rsidRPr="0032434C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0" w:right="-102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9,575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4814876" w14:textId="77777777" w:rsidR="004B340D" w:rsidRPr="00E87F60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4EC5D56C" w14:textId="26692BC1" w:rsidR="004B340D" w:rsidRPr="00E87F60" w:rsidRDefault="00FF7A25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F7A2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7A25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133" w:type="pct"/>
          </w:tcPr>
          <w:p w14:paraId="1699620F" w14:textId="77777777" w:rsidR="004B340D" w:rsidRPr="00E87F60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15539A6A" w14:textId="77777777" w:rsidR="004B340D" w:rsidRPr="00E87F60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E87F60">
              <w:rPr>
                <w:rFonts w:ascii="Angsana New" w:hAnsi="Angsana New"/>
                <w:sz w:val="30"/>
                <w:szCs w:val="30"/>
              </w:rPr>
              <w:t>9,575</w:t>
            </w:r>
          </w:p>
        </w:tc>
      </w:tr>
      <w:tr w:rsidR="004B340D" w:rsidRPr="00C1266B" w14:paraId="127FA427" w14:textId="77777777" w:rsidTr="00252CE5">
        <w:tc>
          <w:tcPr>
            <w:tcW w:w="2006" w:type="pct"/>
          </w:tcPr>
          <w:p w14:paraId="12CEA047" w14:textId="77777777" w:rsidR="004B340D" w:rsidRPr="0032434C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2434C">
              <w:rPr>
                <w:rFonts w:ascii="Angsana New" w:hAnsi="Angsana New"/>
                <w:sz w:val="30"/>
                <w:szCs w:val="30"/>
              </w:rPr>
              <w:t>-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243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BE788BB" w14:textId="77E05D3F" w:rsidR="004B340D" w:rsidRPr="00CB040B" w:rsidRDefault="00EC7792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C779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C7792"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146" w:type="pct"/>
            <w:shd w:val="clear" w:color="auto" w:fill="auto"/>
          </w:tcPr>
          <w:p w14:paraId="1C75259C" w14:textId="77777777" w:rsidR="004B340D" w:rsidRPr="0032434C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14:paraId="55308393" w14:textId="77777777" w:rsidR="004B340D" w:rsidRPr="00296987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0" w:right="-102"/>
              <w:rPr>
                <w:rFonts w:ascii="Angsana New" w:hAnsi="Angsana New"/>
                <w:sz w:val="30"/>
                <w:szCs w:val="30"/>
              </w:rPr>
            </w:pPr>
            <w:r w:rsidRPr="00296987">
              <w:rPr>
                <w:rFonts w:ascii="Angsana New" w:hAnsi="Angsana New"/>
                <w:sz w:val="30"/>
                <w:szCs w:val="30"/>
              </w:rPr>
              <w:t xml:space="preserve">3,179 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1347731" w14:textId="77777777" w:rsidR="004B340D" w:rsidRPr="00E87F60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14CD7602" w14:textId="2BC063FB" w:rsidR="004B340D" w:rsidRPr="00CB040B" w:rsidRDefault="00FF7A25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F7A2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7A25"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133" w:type="pct"/>
          </w:tcPr>
          <w:p w14:paraId="2934F116" w14:textId="77777777" w:rsidR="004B340D" w:rsidRPr="00E87F60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6F11A1F8" w14:textId="77777777" w:rsidR="004B340D" w:rsidRPr="00E87F60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3,179</w:t>
            </w:r>
          </w:p>
        </w:tc>
      </w:tr>
      <w:tr w:rsidR="004B340D" w:rsidRPr="00C1266B" w14:paraId="4D597E9E" w14:textId="77777777" w:rsidTr="00252CE5">
        <w:tc>
          <w:tcPr>
            <w:tcW w:w="2006" w:type="pct"/>
          </w:tcPr>
          <w:p w14:paraId="45C925CA" w14:textId="77777777" w:rsidR="004B340D" w:rsidRPr="0032434C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434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B8402" w14:textId="3B243A61" w:rsidR="004B340D" w:rsidRPr="00CB040B" w:rsidRDefault="00EC7792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C7792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C7792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46" w:type="pct"/>
            <w:shd w:val="clear" w:color="auto" w:fill="auto"/>
          </w:tcPr>
          <w:p w14:paraId="44C42176" w14:textId="77777777" w:rsidR="004B340D" w:rsidRPr="0032434C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447273" w14:textId="77777777" w:rsidR="004B340D" w:rsidRPr="00296987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0" w:right="-102"/>
              <w:rPr>
                <w:rFonts w:ascii="Angsana New" w:hAnsi="Angsana New"/>
                <w:sz w:val="30"/>
                <w:szCs w:val="30"/>
              </w:rPr>
            </w:pPr>
            <w:r w:rsidRPr="00296987">
              <w:rPr>
                <w:rFonts w:ascii="Angsana New" w:hAnsi="Angsana New"/>
                <w:sz w:val="30"/>
                <w:szCs w:val="30"/>
              </w:rPr>
              <w:t xml:space="preserve">13,287 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3E783A9" w14:textId="77777777" w:rsidR="004B340D" w:rsidRPr="00E87F60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43B2DB16" w14:textId="0EC857FF" w:rsidR="004B340D" w:rsidRPr="00CB040B" w:rsidRDefault="00FF7A25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F7A25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7A25"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133" w:type="pct"/>
          </w:tcPr>
          <w:p w14:paraId="3F8BBC06" w14:textId="77777777" w:rsidR="004B340D" w:rsidRPr="00E87F60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bottom w:val="single" w:sz="4" w:space="0" w:color="auto"/>
            </w:tcBorders>
          </w:tcPr>
          <w:p w14:paraId="6EB914A2" w14:textId="77777777" w:rsidR="004B340D" w:rsidRPr="00E87F60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13,287</w:t>
            </w:r>
          </w:p>
        </w:tc>
      </w:tr>
      <w:tr w:rsidR="004B340D" w:rsidRPr="00C1266B" w14:paraId="5757D964" w14:textId="77777777" w:rsidTr="00252CE5">
        <w:tc>
          <w:tcPr>
            <w:tcW w:w="2006" w:type="pct"/>
          </w:tcPr>
          <w:p w14:paraId="7D5B3F4C" w14:textId="77777777" w:rsidR="004B340D" w:rsidRPr="0032434C" w:rsidRDefault="004B340D" w:rsidP="004B340D">
            <w:pPr>
              <w:pStyle w:val="BodyText2"/>
              <w:tabs>
                <w:tab w:val="left" w:pos="312"/>
              </w:tabs>
              <w:ind w:left="0" w:right="-43" w:firstLine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36" w:type="pct"/>
            <w:shd w:val="clear" w:color="auto" w:fill="auto"/>
          </w:tcPr>
          <w:p w14:paraId="309846E3" w14:textId="46C2D2F7" w:rsidR="004B340D" w:rsidRPr="0032434C" w:rsidRDefault="00EC7792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792">
              <w:rPr>
                <w:rFonts w:ascii="Angsana New" w:hAnsi="Angsana New"/>
                <w:b/>
                <w:bCs/>
                <w:sz w:val="30"/>
                <w:szCs w:val="30"/>
              </w:rPr>
              <w:t>279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792">
              <w:rPr>
                <w:rFonts w:ascii="Angsana New" w:hAnsi="Angsana New"/>
                <w:b/>
                <w:bCs/>
                <w:sz w:val="30"/>
                <w:szCs w:val="30"/>
              </w:rPr>
              <w:t>018</w:t>
            </w:r>
          </w:p>
        </w:tc>
        <w:tc>
          <w:tcPr>
            <w:tcW w:w="146" w:type="pct"/>
            <w:shd w:val="clear" w:color="auto" w:fill="auto"/>
          </w:tcPr>
          <w:p w14:paraId="5CE44B1B" w14:textId="77777777" w:rsidR="004B340D" w:rsidRPr="0032434C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shd w:val="clear" w:color="auto" w:fill="auto"/>
          </w:tcPr>
          <w:p w14:paraId="3D222014" w14:textId="77777777" w:rsidR="004B340D" w:rsidRPr="0032434C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0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</w:rPr>
              <w:t>295,604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1356DDD" w14:textId="77777777" w:rsidR="004B340D" w:rsidRPr="00E87F60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59C4A5E1" w14:textId="36E493E0" w:rsidR="004B340D" w:rsidRPr="00E87F60" w:rsidRDefault="00FF7A25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7A25">
              <w:rPr>
                <w:rFonts w:ascii="Angsana New" w:hAnsi="Angsana New"/>
                <w:b/>
                <w:bCs/>
                <w:sz w:val="30"/>
                <w:szCs w:val="30"/>
              </w:rPr>
              <w:t>278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F7A25">
              <w:rPr>
                <w:rFonts w:ascii="Angsana New" w:hAnsi="Angsana New"/>
                <w:b/>
                <w:bCs/>
                <w:sz w:val="30"/>
                <w:szCs w:val="30"/>
              </w:rPr>
              <w:t>988</w:t>
            </w:r>
          </w:p>
        </w:tc>
        <w:tc>
          <w:tcPr>
            <w:tcW w:w="133" w:type="pct"/>
          </w:tcPr>
          <w:p w14:paraId="681C8679" w14:textId="77777777" w:rsidR="004B340D" w:rsidRPr="00E87F60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</w:tcPr>
          <w:p w14:paraId="295FB2B7" w14:textId="77777777" w:rsidR="004B340D" w:rsidRPr="00E87F60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7F60">
              <w:rPr>
                <w:rFonts w:ascii="Angsana New" w:hAnsi="Angsana New"/>
                <w:b/>
                <w:bCs/>
                <w:sz w:val="30"/>
                <w:szCs w:val="30"/>
              </w:rPr>
              <w:t>294,112</w:t>
            </w:r>
          </w:p>
        </w:tc>
      </w:tr>
      <w:tr w:rsidR="004B340D" w:rsidRPr="00C1266B" w14:paraId="001DE2F2" w14:textId="77777777" w:rsidTr="00252CE5">
        <w:tc>
          <w:tcPr>
            <w:tcW w:w="2006" w:type="pct"/>
          </w:tcPr>
          <w:p w14:paraId="603BB308" w14:textId="77777777" w:rsidR="004B340D" w:rsidRPr="0032434C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43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6D5034B6" w14:textId="720C86BF" w:rsidR="004B340D" w:rsidRPr="0032434C" w:rsidRDefault="00CB040B" w:rsidP="00471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(20,506)</w:t>
            </w:r>
          </w:p>
        </w:tc>
        <w:tc>
          <w:tcPr>
            <w:tcW w:w="146" w:type="pct"/>
          </w:tcPr>
          <w:p w14:paraId="39031F28" w14:textId="77777777" w:rsidR="004B340D" w:rsidRPr="0032434C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tcBorders>
              <w:bottom w:val="single" w:sz="4" w:space="0" w:color="auto"/>
            </w:tcBorders>
          </w:tcPr>
          <w:p w14:paraId="47CF10E1" w14:textId="77777777" w:rsidR="004B340D" w:rsidRPr="0032434C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0" w:right="-102"/>
              <w:rPr>
                <w:rFonts w:ascii="Angsana New" w:hAnsi="Angsana New"/>
                <w:sz w:val="30"/>
                <w:szCs w:val="30"/>
              </w:rPr>
            </w:pPr>
            <w:r w:rsidRPr="0032434C">
              <w:rPr>
                <w:rFonts w:ascii="Angsana New" w:hAnsi="Angsana New"/>
                <w:sz w:val="30"/>
                <w:szCs w:val="30"/>
              </w:rPr>
              <w:t>(16,968)</w:t>
            </w:r>
          </w:p>
        </w:tc>
        <w:tc>
          <w:tcPr>
            <w:tcW w:w="147" w:type="pct"/>
            <w:gridSpan w:val="2"/>
          </w:tcPr>
          <w:p w14:paraId="6DC76F49" w14:textId="77777777" w:rsidR="004B340D" w:rsidRPr="00E87F60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170544C6" w14:textId="09E0BBF2" w:rsidR="004B340D" w:rsidRPr="00E87F60" w:rsidRDefault="00CB040B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(20,506)</w:t>
            </w:r>
          </w:p>
        </w:tc>
        <w:tc>
          <w:tcPr>
            <w:tcW w:w="133" w:type="pct"/>
          </w:tcPr>
          <w:p w14:paraId="402C2025" w14:textId="77777777" w:rsidR="004B340D" w:rsidRPr="00E87F60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bottom w:val="single" w:sz="4" w:space="0" w:color="auto"/>
            </w:tcBorders>
          </w:tcPr>
          <w:p w14:paraId="77D9F877" w14:textId="77777777" w:rsidR="004B340D" w:rsidRPr="00E87F60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E87F60">
              <w:rPr>
                <w:rFonts w:ascii="Angsana New" w:hAnsi="Angsana New"/>
                <w:sz w:val="30"/>
                <w:szCs w:val="30"/>
              </w:rPr>
              <w:t>(16,968)</w:t>
            </w:r>
          </w:p>
        </w:tc>
      </w:tr>
      <w:tr w:rsidR="004B340D" w:rsidRPr="00C1266B" w14:paraId="71A2B2C6" w14:textId="77777777" w:rsidTr="00252CE5">
        <w:tc>
          <w:tcPr>
            <w:tcW w:w="2006" w:type="pct"/>
          </w:tcPr>
          <w:p w14:paraId="15981F2E" w14:textId="77777777" w:rsidR="004B340D" w:rsidRPr="0032434C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07F0E336" w14:textId="6092EC91" w:rsidR="004B340D" w:rsidRPr="0032434C" w:rsidRDefault="00EC7792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792">
              <w:rPr>
                <w:rFonts w:ascii="Angsana New" w:hAnsi="Angsana New"/>
                <w:b/>
                <w:bCs/>
                <w:sz w:val="30"/>
                <w:szCs w:val="30"/>
              </w:rPr>
              <w:t>258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792">
              <w:rPr>
                <w:rFonts w:ascii="Angsana New" w:hAnsi="Angsana New"/>
                <w:b/>
                <w:bCs/>
                <w:sz w:val="30"/>
                <w:szCs w:val="30"/>
              </w:rPr>
              <w:t>512</w:t>
            </w:r>
          </w:p>
        </w:tc>
        <w:tc>
          <w:tcPr>
            <w:tcW w:w="146" w:type="pct"/>
          </w:tcPr>
          <w:p w14:paraId="3F4932A4" w14:textId="77777777" w:rsidR="004B340D" w:rsidRPr="0032434C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288710" w14:textId="77777777" w:rsidR="004B340D" w:rsidRPr="0032434C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0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</w:rPr>
              <w:t>278,636</w:t>
            </w:r>
          </w:p>
        </w:tc>
        <w:tc>
          <w:tcPr>
            <w:tcW w:w="147" w:type="pct"/>
            <w:gridSpan w:val="2"/>
          </w:tcPr>
          <w:p w14:paraId="0BD259CA" w14:textId="77777777" w:rsidR="004B340D" w:rsidRPr="00E87F60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</w:tcBorders>
          </w:tcPr>
          <w:p w14:paraId="1FCB604B" w14:textId="7A09C1BA" w:rsidR="004B340D" w:rsidRPr="00E87F60" w:rsidRDefault="00FF7A25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7A25">
              <w:rPr>
                <w:rFonts w:ascii="Angsana New" w:hAnsi="Angsana New"/>
                <w:b/>
                <w:bCs/>
                <w:sz w:val="30"/>
                <w:szCs w:val="30"/>
              </w:rPr>
              <w:t>258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F7A25">
              <w:rPr>
                <w:rFonts w:ascii="Angsana New" w:hAnsi="Angsana New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133" w:type="pct"/>
          </w:tcPr>
          <w:p w14:paraId="5839E2C7" w14:textId="77777777" w:rsidR="004B340D" w:rsidRPr="00E87F60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BDDBB6" w14:textId="77777777" w:rsidR="004B340D" w:rsidRPr="00E87F60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7F60">
              <w:rPr>
                <w:rFonts w:ascii="Angsana New" w:hAnsi="Angsana New"/>
                <w:b/>
                <w:bCs/>
                <w:sz w:val="30"/>
                <w:szCs w:val="30"/>
              </w:rPr>
              <w:t>277,144</w:t>
            </w:r>
          </w:p>
        </w:tc>
      </w:tr>
      <w:tr w:rsidR="004B340D" w:rsidRPr="00690BAA" w14:paraId="057CCB0D" w14:textId="77777777" w:rsidTr="00252CE5">
        <w:tc>
          <w:tcPr>
            <w:tcW w:w="2006" w:type="pct"/>
          </w:tcPr>
          <w:p w14:paraId="09B15815" w14:textId="77777777" w:rsidR="004B340D" w:rsidRPr="00690BAA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738CE4BC" w14:textId="77777777" w:rsidR="004B340D" w:rsidRPr="00690BAA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7F2FE898" w14:textId="77777777" w:rsidR="004B340D" w:rsidRPr="00690BAA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5" w:type="pct"/>
            <w:gridSpan w:val="2"/>
            <w:tcBorders>
              <w:top w:val="single" w:sz="4" w:space="0" w:color="auto"/>
            </w:tcBorders>
          </w:tcPr>
          <w:p w14:paraId="6BFB096D" w14:textId="77777777" w:rsidR="004B340D" w:rsidRPr="00690BAA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gridSpan w:val="2"/>
          </w:tcPr>
          <w:p w14:paraId="18A57E54" w14:textId="77777777" w:rsidR="004B340D" w:rsidRPr="00690BAA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1FEC2D5E" w14:textId="77777777" w:rsidR="004B340D" w:rsidRPr="00690BAA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3" w:type="pct"/>
          </w:tcPr>
          <w:p w14:paraId="42952240" w14:textId="77777777" w:rsidR="004B340D" w:rsidRPr="00690BAA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</w:tcBorders>
          </w:tcPr>
          <w:p w14:paraId="6E4FC671" w14:textId="77777777" w:rsidR="004B340D" w:rsidRPr="00690BAA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4B340D" w:rsidRPr="00C1266B" w14:paraId="29C32C4D" w14:textId="77777777" w:rsidTr="00252CE5">
        <w:tc>
          <w:tcPr>
            <w:tcW w:w="2006" w:type="pct"/>
          </w:tcPr>
          <w:p w14:paraId="1F8657B7" w14:textId="77777777" w:rsidR="004B340D" w:rsidRPr="0032434C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7FDFBE79" w14:textId="7C08DB19" w:rsidR="004B340D" w:rsidRPr="0032434C" w:rsidRDefault="00EC7792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792">
              <w:rPr>
                <w:rFonts w:ascii="Angsana New" w:hAnsi="Angsana New"/>
                <w:b/>
                <w:bCs/>
                <w:sz w:val="30"/>
                <w:szCs w:val="30"/>
              </w:rPr>
              <w:t>549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7792"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146" w:type="pct"/>
          </w:tcPr>
          <w:p w14:paraId="459B3499" w14:textId="77777777" w:rsidR="004B340D" w:rsidRPr="0032434C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tcBorders>
              <w:bottom w:val="double" w:sz="4" w:space="0" w:color="auto"/>
            </w:tcBorders>
          </w:tcPr>
          <w:p w14:paraId="6E3DA92C" w14:textId="77777777" w:rsidR="004B340D" w:rsidRPr="0032434C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0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34C">
              <w:rPr>
                <w:rFonts w:ascii="Angsana New" w:hAnsi="Angsana New"/>
                <w:b/>
                <w:bCs/>
                <w:sz w:val="30"/>
                <w:szCs w:val="30"/>
              </w:rPr>
              <w:t>567,967</w:t>
            </w:r>
          </w:p>
        </w:tc>
        <w:tc>
          <w:tcPr>
            <w:tcW w:w="147" w:type="pct"/>
            <w:gridSpan w:val="2"/>
          </w:tcPr>
          <w:p w14:paraId="4E8FE3C9" w14:textId="77777777" w:rsidR="004B340D" w:rsidRPr="00E87F60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double" w:sz="4" w:space="0" w:color="auto"/>
            </w:tcBorders>
          </w:tcPr>
          <w:p w14:paraId="012277F4" w14:textId="6359F61A" w:rsidR="004B340D" w:rsidRPr="00E87F60" w:rsidRDefault="00FF7A25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7A25">
              <w:rPr>
                <w:rFonts w:ascii="Angsana New" w:hAnsi="Angsana New"/>
                <w:b/>
                <w:bCs/>
                <w:sz w:val="30"/>
                <w:szCs w:val="30"/>
              </w:rPr>
              <w:t>541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F7A25">
              <w:rPr>
                <w:rFonts w:ascii="Angsana New" w:hAnsi="Angsana New"/>
                <w:b/>
                <w:bCs/>
                <w:sz w:val="30"/>
                <w:szCs w:val="30"/>
              </w:rPr>
              <w:t>411</w:t>
            </w:r>
          </w:p>
        </w:tc>
        <w:tc>
          <w:tcPr>
            <w:tcW w:w="133" w:type="pct"/>
          </w:tcPr>
          <w:p w14:paraId="22608EA1" w14:textId="77777777" w:rsidR="004B340D" w:rsidRPr="00E87F60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bottom w:val="double" w:sz="4" w:space="0" w:color="auto"/>
            </w:tcBorders>
          </w:tcPr>
          <w:p w14:paraId="6D4C78CC" w14:textId="77777777" w:rsidR="004B340D" w:rsidRPr="00E87F60" w:rsidRDefault="004B340D" w:rsidP="0025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7F60">
              <w:rPr>
                <w:rFonts w:ascii="Angsana New" w:hAnsi="Angsana New"/>
                <w:b/>
                <w:bCs/>
                <w:sz w:val="30"/>
                <w:szCs w:val="30"/>
              </w:rPr>
              <w:t>561,277</w:t>
            </w:r>
          </w:p>
        </w:tc>
      </w:tr>
    </w:tbl>
    <w:p w14:paraId="3F873D58" w14:textId="77777777" w:rsidR="001B0FA8" w:rsidRPr="00690BAA" w:rsidRDefault="001B0FA8" w:rsidP="000345FA">
      <w:pPr>
        <w:tabs>
          <w:tab w:val="clear" w:pos="454"/>
          <w:tab w:val="clear" w:pos="907"/>
        </w:tabs>
        <w:spacing w:line="240" w:lineRule="auto"/>
        <w:ind w:left="630" w:right="-43" w:hanging="83"/>
        <w:jc w:val="thaiDistribute"/>
        <w:rPr>
          <w:rFonts w:ascii="Angsana New" w:hAnsi="Angsana New"/>
          <w:sz w:val="20"/>
          <w:szCs w:val="20"/>
        </w:rPr>
      </w:pPr>
    </w:p>
    <w:p w14:paraId="42493BB9" w14:textId="7E6BE758" w:rsidR="00C20EB8" w:rsidRDefault="00E64F07" w:rsidP="000345FA">
      <w:pPr>
        <w:tabs>
          <w:tab w:val="clear" w:pos="454"/>
          <w:tab w:val="clear" w:pos="907"/>
        </w:tabs>
        <w:spacing w:line="240" w:lineRule="auto"/>
        <w:ind w:left="630" w:right="-43" w:hanging="83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โดยปกติ</w:t>
      </w:r>
      <w:r w:rsidR="00791C03" w:rsidRPr="00C1266B">
        <w:rPr>
          <w:rFonts w:ascii="Angsana New" w:hAnsi="Angsana New"/>
          <w:sz w:val="30"/>
          <w:szCs w:val="30"/>
          <w:cs/>
        </w:rPr>
        <w:t>สำหรับระยะเวลา</w:t>
      </w:r>
      <w:r w:rsidRPr="00C1266B">
        <w:rPr>
          <w:rFonts w:ascii="Angsana New" w:hAnsi="Angsana New"/>
          <w:sz w:val="30"/>
          <w:szCs w:val="30"/>
          <w:cs/>
        </w:rPr>
        <w:t>การให้สินเชื่อแก่ลูกค้าของกลุ่มบริษัทมี</w:t>
      </w:r>
      <w:r w:rsidR="00791C03" w:rsidRPr="00C1266B">
        <w:rPr>
          <w:rFonts w:ascii="Angsana New" w:hAnsi="Angsana New"/>
          <w:sz w:val="30"/>
          <w:szCs w:val="30"/>
          <w:cs/>
        </w:rPr>
        <w:t>ระยะเวลา</w:t>
      </w:r>
      <w:r w:rsidRPr="00C1266B">
        <w:rPr>
          <w:rFonts w:ascii="Angsana New" w:hAnsi="Angsana New"/>
          <w:sz w:val="30"/>
          <w:szCs w:val="30"/>
          <w:cs/>
        </w:rPr>
        <w:t xml:space="preserve">ตั้งแต่ </w:t>
      </w:r>
      <w:r w:rsidR="00763380" w:rsidRPr="00C1266B">
        <w:rPr>
          <w:rFonts w:ascii="Angsana New" w:hAnsi="Angsana New"/>
          <w:sz w:val="30"/>
          <w:szCs w:val="30"/>
        </w:rPr>
        <w:t>15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วัน</w:t>
      </w:r>
      <w:r w:rsidR="008C7354" w:rsidRPr="00C1266B">
        <w:rPr>
          <w:rFonts w:ascii="Angsana New" w:hAnsi="Angsana New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ถึง</w:t>
      </w:r>
      <w:r w:rsidRPr="00C1266B">
        <w:rPr>
          <w:rFonts w:ascii="Angsana New" w:hAnsi="Angsana New"/>
          <w:sz w:val="30"/>
          <w:szCs w:val="30"/>
        </w:rPr>
        <w:t xml:space="preserve"> 60 </w:t>
      </w:r>
      <w:r w:rsidR="00C20EB8" w:rsidRPr="00C1266B">
        <w:rPr>
          <w:rFonts w:ascii="Angsana New" w:hAnsi="Angsana New"/>
          <w:sz w:val="30"/>
          <w:szCs w:val="30"/>
          <w:cs/>
        </w:rPr>
        <w:t>วัน</w:t>
      </w:r>
    </w:p>
    <w:p w14:paraId="0C971E06" w14:textId="1C6773D2" w:rsidR="00780702" w:rsidRDefault="0078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E85117C" w14:textId="54BBE4A6" w:rsidR="00E64F07" w:rsidRPr="00C1266B" w:rsidRDefault="006649A3" w:rsidP="00944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ab/>
        <w:t>สินค้าคงเหลือ</w:t>
      </w:r>
    </w:p>
    <w:p w14:paraId="21FC7D64" w14:textId="77777777" w:rsidR="00E64F07" w:rsidRPr="00C1266B" w:rsidRDefault="00E64F07" w:rsidP="0031036B">
      <w:pPr>
        <w:tabs>
          <w:tab w:val="clear" w:pos="454"/>
          <w:tab w:val="clear" w:pos="907"/>
        </w:tabs>
        <w:spacing w:line="240" w:lineRule="auto"/>
        <w:ind w:left="630" w:right="-43" w:hanging="8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8"/>
        <w:gridCol w:w="1170"/>
        <w:gridCol w:w="274"/>
        <w:gridCol w:w="1177"/>
        <w:gridCol w:w="274"/>
        <w:gridCol w:w="1157"/>
        <w:gridCol w:w="237"/>
        <w:gridCol w:w="1203"/>
      </w:tblGrid>
      <w:tr w:rsidR="00724766" w:rsidRPr="00C1266B" w14:paraId="2FF84EE4" w14:textId="77777777" w:rsidTr="00883F47">
        <w:trPr>
          <w:tblHeader/>
        </w:trPr>
        <w:tc>
          <w:tcPr>
            <w:tcW w:w="2009" w:type="pct"/>
          </w:tcPr>
          <w:p w14:paraId="6E6339C5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pct"/>
            <w:gridSpan w:val="3"/>
          </w:tcPr>
          <w:p w14:paraId="6FAC2F9A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14:paraId="3BAB1CA9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pct"/>
            <w:gridSpan w:val="3"/>
          </w:tcPr>
          <w:p w14:paraId="2E7740A9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3F47" w:rsidRPr="00C1266B" w14:paraId="68627D2B" w14:textId="77777777" w:rsidTr="00883F47">
        <w:trPr>
          <w:tblHeader/>
        </w:trPr>
        <w:tc>
          <w:tcPr>
            <w:tcW w:w="2009" w:type="pct"/>
          </w:tcPr>
          <w:p w14:paraId="63F73CD8" w14:textId="77777777" w:rsidR="009449AC" w:rsidRPr="00C1266B" w:rsidRDefault="009449AC" w:rsidP="00944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1EE61744" w14:textId="77777777" w:rsidR="009449AC" w:rsidRPr="00C1266B" w:rsidRDefault="004B340D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7C175BA6" w14:textId="77777777" w:rsidR="009449AC" w:rsidRPr="00C1266B" w:rsidRDefault="009449AC" w:rsidP="0094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723E83E" w14:textId="77777777" w:rsidR="009449AC" w:rsidRPr="00C1266B" w:rsidRDefault="004B340D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27914C98" w14:textId="77777777" w:rsidR="009449AC" w:rsidRPr="00C1266B" w:rsidRDefault="009449AC" w:rsidP="0094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C34344B" w14:textId="77777777" w:rsidR="009449AC" w:rsidRPr="00C1266B" w:rsidRDefault="004B340D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49C6E940" w14:textId="77777777" w:rsidR="009449AC" w:rsidRPr="00C1266B" w:rsidRDefault="009449AC" w:rsidP="0094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EEF2B71" w14:textId="77777777" w:rsidR="009449AC" w:rsidRPr="00C1266B" w:rsidRDefault="004B340D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449AC" w:rsidRPr="00C1266B" w14:paraId="291EC688" w14:textId="77777777" w:rsidTr="00883F47">
        <w:trPr>
          <w:tblHeader/>
        </w:trPr>
        <w:tc>
          <w:tcPr>
            <w:tcW w:w="2009" w:type="pct"/>
          </w:tcPr>
          <w:p w14:paraId="2568C2D9" w14:textId="77777777" w:rsidR="009449AC" w:rsidRPr="00C1266B" w:rsidRDefault="009449AC" w:rsidP="00944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1" w:type="pct"/>
            <w:gridSpan w:val="7"/>
          </w:tcPr>
          <w:p w14:paraId="3F07CBB5" w14:textId="77777777" w:rsidR="009449AC" w:rsidRPr="00C1266B" w:rsidRDefault="009449AC" w:rsidP="00944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3F47" w:rsidRPr="00C1266B" w14:paraId="45F34752" w14:textId="77777777" w:rsidTr="00883F47">
        <w:tc>
          <w:tcPr>
            <w:tcW w:w="2009" w:type="pct"/>
          </w:tcPr>
          <w:p w14:paraId="1CB318D7" w14:textId="77777777" w:rsidR="004B340D" w:rsidRPr="00C1266B" w:rsidRDefault="004B340D" w:rsidP="004B340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8" w:type="pct"/>
            <w:vAlign w:val="center"/>
          </w:tcPr>
          <w:p w14:paraId="1DCCA3E2" w14:textId="10254F02" w:rsidR="004B340D" w:rsidRPr="00F173FB" w:rsidRDefault="007B50A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338,492</w:t>
            </w:r>
          </w:p>
        </w:tc>
        <w:tc>
          <w:tcPr>
            <w:tcW w:w="149" w:type="pct"/>
          </w:tcPr>
          <w:p w14:paraId="4EB7DC48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1052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14:paraId="7E8AA56C" w14:textId="54AE856E" w:rsidR="004B340D" w:rsidRPr="00F173FB" w:rsidRDefault="004B340D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F173FB">
              <w:rPr>
                <w:rFonts w:ascii="Angsana New" w:hAnsi="Angsana New"/>
                <w:sz w:val="30"/>
                <w:szCs w:val="30"/>
              </w:rPr>
              <w:t>406,931</w:t>
            </w:r>
          </w:p>
        </w:tc>
        <w:tc>
          <w:tcPr>
            <w:tcW w:w="149" w:type="pct"/>
          </w:tcPr>
          <w:p w14:paraId="27F91653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19DA2BD2" w14:textId="61C11DEB" w:rsidR="004B340D" w:rsidRPr="00F173FB" w:rsidRDefault="007B50A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333,100</w:t>
            </w:r>
          </w:p>
        </w:tc>
        <w:tc>
          <w:tcPr>
            <w:tcW w:w="129" w:type="pct"/>
          </w:tcPr>
          <w:p w14:paraId="61CFDD92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1008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7E741269" w14:textId="3843D297" w:rsidR="004B340D" w:rsidRPr="00F173FB" w:rsidRDefault="004B340D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F173FB">
              <w:rPr>
                <w:rFonts w:ascii="Angsana New" w:hAnsi="Angsana New"/>
                <w:sz w:val="30"/>
                <w:szCs w:val="30"/>
              </w:rPr>
              <w:t>402,357</w:t>
            </w:r>
          </w:p>
        </w:tc>
      </w:tr>
      <w:tr w:rsidR="00883F47" w:rsidRPr="00C1266B" w14:paraId="3368E850" w14:textId="77777777" w:rsidTr="00883F47">
        <w:tc>
          <w:tcPr>
            <w:tcW w:w="2009" w:type="pct"/>
          </w:tcPr>
          <w:p w14:paraId="2103F453" w14:textId="77777777" w:rsidR="004B340D" w:rsidRPr="00C1266B" w:rsidRDefault="004B340D" w:rsidP="004B340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8" w:type="pct"/>
            <w:vAlign w:val="center"/>
          </w:tcPr>
          <w:p w14:paraId="2FC0DE55" w14:textId="0254AE56" w:rsidR="004B340D" w:rsidRPr="00F173FB" w:rsidRDefault="007B50A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1,826</w:t>
            </w:r>
          </w:p>
        </w:tc>
        <w:tc>
          <w:tcPr>
            <w:tcW w:w="149" w:type="pct"/>
          </w:tcPr>
          <w:p w14:paraId="151E35FA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14:paraId="43097C28" w14:textId="6D0ADE62" w:rsidR="004B340D" w:rsidRPr="00F173FB" w:rsidRDefault="004B340D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F173FB">
              <w:rPr>
                <w:rFonts w:ascii="Angsana New" w:hAnsi="Angsana New"/>
                <w:sz w:val="30"/>
                <w:szCs w:val="30"/>
              </w:rPr>
              <w:t>2,074</w:t>
            </w:r>
          </w:p>
        </w:tc>
        <w:tc>
          <w:tcPr>
            <w:tcW w:w="149" w:type="pct"/>
          </w:tcPr>
          <w:p w14:paraId="5DECD72E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6207F8F1" w14:textId="48A5AA52" w:rsidR="004B340D" w:rsidRPr="00F173FB" w:rsidRDefault="007B50A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1,826</w:t>
            </w:r>
          </w:p>
        </w:tc>
        <w:tc>
          <w:tcPr>
            <w:tcW w:w="129" w:type="pct"/>
          </w:tcPr>
          <w:p w14:paraId="66E631B4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280DC5C5" w14:textId="4E15E01F" w:rsidR="004B340D" w:rsidRPr="00F173F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F173FB">
              <w:rPr>
                <w:rFonts w:ascii="Angsana New" w:hAnsi="Angsana New"/>
                <w:sz w:val="30"/>
                <w:szCs w:val="30"/>
              </w:rPr>
              <w:t>2,074</w:t>
            </w:r>
          </w:p>
        </w:tc>
      </w:tr>
      <w:tr w:rsidR="00883F47" w:rsidRPr="00C1266B" w14:paraId="47780B7B" w14:textId="77777777" w:rsidTr="00883F47">
        <w:tc>
          <w:tcPr>
            <w:tcW w:w="2009" w:type="pct"/>
          </w:tcPr>
          <w:p w14:paraId="5AA5256B" w14:textId="77777777" w:rsidR="004B340D" w:rsidRPr="00C1266B" w:rsidRDefault="004B340D" w:rsidP="004B340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</w:t>
            </w:r>
          </w:p>
        </w:tc>
        <w:tc>
          <w:tcPr>
            <w:tcW w:w="638" w:type="pct"/>
            <w:vAlign w:val="center"/>
          </w:tcPr>
          <w:p w14:paraId="0C996A58" w14:textId="05B0CBF9" w:rsidR="004B340D" w:rsidRPr="00F173FB" w:rsidRDefault="007B50A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245,084</w:t>
            </w:r>
          </w:p>
        </w:tc>
        <w:tc>
          <w:tcPr>
            <w:tcW w:w="149" w:type="pct"/>
          </w:tcPr>
          <w:p w14:paraId="749157BB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14:paraId="06DF8FC2" w14:textId="550252CE" w:rsidR="004B340D" w:rsidRPr="00F173FB" w:rsidRDefault="004B340D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F173FB">
              <w:rPr>
                <w:rFonts w:ascii="Angsana New" w:hAnsi="Angsana New"/>
                <w:sz w:val="30"/>
                <w:szCs w:val="30"/>
              </w:rPr>
              <w:t>260,094</w:t>
            </w:r>
          </w:p>
        </w:tc>
        <w:tc>
          <w:tcPr>
            <w:tcW w:w="149" w:type="pct"/>
          </w:tcPr>
          <w:p w14:paraId="499AAB77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4DB0D197" w14:textId="1683DF7D" w:rsidR="004B340D" w:rsidRPr="00F173FB" w:rsidRDefault="007B50A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203,966</w:t>
            </w:r>
          </w:p>
        </w:tc>
        <w:tc>
          <w:tcPr>
            <w:tcW w:w="129" w:type="pct"/>
          </w:tcPr>
          <w:p w14:paraId="13657423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362513DE" w14:textId="07D694C4" w:rsidR="004B340D" w:rsidRPr="00F173F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F173FB">
              <w:rPr>
                <w:rFonts w:ascii="Angsana New" w:hAnsi="Angsana New"/>
                <w:sz w:val="30"/>
                <w:szCs w:val="30"/>
              </w:rPr>
              <w:t>212,792</w:t>
            </w:r>
          </w:p>
        </w:tc>
      </w:tr>
      <w:tr w:rsidR="00883F47" w:rsidRPr="00C1266B" w14:paraId="4162C139" w14:textId="77777777" w:rsidTr="00883F47">
        <w:tc>
          <w:tcPr>
            <w:tcW w:w="2009" w:type="pct"/>
          </w:tcPr>
          <w:p w14:paraId="635D53BC" w14:textId="77777777" w:rsidR="004B340D" w:rsidRPr="00C1266B" w:rsidRDefault="004B340D" w:rsidP="004B340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38" w:type="pct"/>
            <w:vAlign w:val="center"/>
          </w:tcPr>
          <w:p w14:paraId="0E623C46" w14:textId="4F9342C9" w:rsidR="004B340D" w:rsidRPr="00F173FB" w:rsidRDefault="007B50A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</w:t>
            </w:r>
            <w:r w:rsidR="009F35EC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9" w:type="pct"/>
          </w:tcPr>
          <w:p w14:paraId="69AF0F43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14:paraId="7BE96244" w14:textId="552F96C1" w:rsidR="004B340D" w:rsidRPr="00F173FB" w:rsidRDefault="004B340D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F173FB">
              <w:rPr>
                <w:rFonts w:ascii="Angsana New" w:hAnsi="Angsana New"/>
                <w:sz w:val="30"/>
                <w:szCs w:val="30"/>
              </w:rPr>
              <w:t>95,523</w:t>
            </w:r>
          </w:p>
        </w:tc>
        <w:tc>
          <w:tcPr>
            <w:tcW w:w="149" w:type="pct"/>
          </w:tcPr>
          <w:p w14:paraId="436BBE3E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176E2DF6" w14:textId="72E459F9" w:rsidR="004B340D" w:rsidRPr="00F173FB" w:rsidRDefault="007B50A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87,96</w:t>
            </w:r>
            <w:r w:rsidR="009F35E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78E5FD3F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2A3153A6" w14:textId="5859CB3C" w:rsidR="004B340D" w:rsidRPr="00F173F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F173FB">
              <w:rPr>
                <w:rFonts w:ascii="Angsana New" w:hAnsi="Angsana New"/>
                <w:sz w:val="30"/>
                <w:szCs w:val="30"/>
              </w:rPr>
              <w:t>90,430</w:t>
            </w:r>
          </w:p>
        </w:tc>
      </w:tr>
      <w:tr w:rsidR="00883F47" w:rsidRPr="00C1266B" w14:paraId="58EF631B" w14:textId="77777777" w:rsidTr="00883F47">
        <w:tc>
          <w:tcPr>
            <w:tcW w:w="2009" w:type="pct"/>
          </w:tcPr>
          <w:p w14:paraId="049B9136" w14:textId="38A831DF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วัสดุอื่นๆ</w:t>
            </w:r>
          </w:p>
        </w:tc>
        <w:tc>
          <w:tcPr>
            <w:tcW w:w="638" w:type="pct"/>
            <w:vAlign w:val="center"/>
          </w:tcPr>
          <w:p w14:paraId="5F1E6E80" w14:textId="5B51156E" w:rsidR="004B340D" w:rsidRPr="00F173FB" w:rsidRDefault="007B50A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2,544</w:t>
            </w:r>
          </w:p>
        </w:tc>
        <w:tc>
          <w:tcPr>
            <w:tcW w:w="149" w:type="pct"/>
          </w:tcPr>
          <w:p w14:paraId="2D8212F2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14:paraId="721D9DB6" w14:textId="1DB755DD" w:rsidR="004B340D" w:rsidRPr="00F173FB" w:rsidRDefault="004B340D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F173FB">
              <w:rPr>
                <w:rFonts w:ascii="Angsana New" w:hAnsi="Angsana New"/>
                <w:sz w:val="30"/>
                <w:szCs w:val="30"/>
              </w:rPr>
              <w:t>2,721</w:t>
            </w:r>
          </w:p>
        </w:tc>
        <w:tc>
          <w:tcPr>
            <w:tcW w:w="149" w:type="pct"/>
          </w:tcPr>
          <w:p w14:paraId="75383A1D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091A5310" w14:textId="097CCA41" w:rsidR="004B340D" w:rsidRPr="00F173FB" w:rsidRDefault="007B50A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2,544</w:t>
            </w:r>
          </w:p>
        </w:tc>
        <w:tc>
          <w:tcPr>
            <w:tcW w:w="129" w:type="pct"/>
          </w:tcPr>
          <w:p w14:paraId="51F14F46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317B0EB1" w14:textId="098F4514" w:rsidR="004B340D" w:rsidRPr="00F173F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F173FB">
              <w:rPr>
                <w:rFonts w:ascii="Angsana New" w:hAnsi="Angsana New"/>
                <w:sz w:val="30"/>
                <w:szCs w:val="30"/>
              </w:rPr>
              <w:t>2,721</w:t>
            </w:r>
          </w:p>
        </w:tc>
      </w:tr>
      <w:tr w:rsidR="00883F47" w:rsidRPr="00C1266B" w14:paraId="6FFDF264" w14:textId="77777777" w:rsidTr="00883F47">
        <w:tc>
          <w:tcPr>
            <w:tcW w:w="2009" w:type="pct"/>
          </w:tcPr>
          <w:p w14:paraId="72B9F599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630FD2E9" w14:textId="4DE99173" w:rsidR="004B340D" w:rsidRPr="00C1266B" w:rsidRDefault="007B50A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681,93</w:t>
            </w:r>
            <w:r w:rsidR="009F35E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711B16DF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37496E3C" w14:textId="77777777" w:rsidR="004B340D" w:rsidRPr="00C1266B" w:rsidRDefault="004B340D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73FB">
              <w:rPr>
                <w:rFonts w:ascii="Angsana New" w:hAnsi="Angsana New"/>
                <w:b/>
                <w:bCs/>
                <w:sz w:val="30"/>
                <w:szCs w:val="30"/>
              </w:rPr>
              <w:t>767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173FB">
              <w:rPr>
                <w:rFonts w:ascii="Angsana New" w:hAnsi="Angsana New"/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149" w:type="pct"/>
          </w:tcPr>
          <w:p w14:paraId="1716CC24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60A23A79" w14:textId="7D763446" w:rsidR="004B340D" w:rsidRPr="00C1266B" w:rsidRDefault="007B50A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629,</w:t>
            </w:r>
            <w:r w:rsidR="009F35EC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129" w:type="pct"/>
          </w:tcPr>
          <w:p w14:paraId="4AAA130A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79A953BA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73FB">
              <w:rPr>
                <w:rFonts w:ascii="Angsana New" w:hAnsi="Angsana New"/>
                <w:b/>
                <w:bCs/>
                <w:sz w:val="30"/>
                <w:szCs w:val="30"/>
              </w:rPr>
              <w:t>710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173FB">
              <w:rPr>
                <w:rFonts w:ascii="Angsana New" w:hAnsi="Angsana New"/>
                <w:b/>
                <w:bCs/>
                <w:sz w:val="30"/>
                <w:szCs w:val="30"/>
              </w:rPr>
              <w:t>374</w:t>
            </w:r>
          </w:p>
        </w:tc>
      </w:tr>
      <w:tr w:rsidR="00883F47" w:rsidRPr="00C1266B" w14:paraId="6E73951F" w14:textId="77777777" w:rsidTr="00883F47">
        <w:tc>
          <w:tcPr>
            <w:tcW w:w="2009" w:type="pct"/>
          </w:tcPr>
          <w:p w14:paraId="7C48CEDA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0346A06" w14:textId="09682A7A" w:rsidR="004B340D" w:rsidRPr="00C1266B" w:rsidRDefault="007B50A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(94,852)</w:t>
            </w:r>
          </w:p>
        </w:tc>
        <w:tc>
          <w:tcPr>
            <w:tcW w:w="149" w:type="pct"/>
          </w:tcPr>
          <w:p w14:paraId="45D42027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5E245F1" w14:textId="77777777" w:rsidR="004B340D" w:rsidRPr="00C1266B" w:rsidRDefault="004B340D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173FB"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173FB">
              <w:rPr>
                <w:rFonts w:ascii="Angsana New" w:hAnsi="Angsana New"/>
                <w:sz w:val="30"/>
                <w:szCs w:val="30"/>
              </w:rPr>
              <w:t>856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04A21D39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A47D21F" w14:textId="108191E3" w:rsidR="004B340D" w:rsidRPr="00C1266B" w:rsidRDefault="007B50A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(94,852)</w:t>
            </w:r>
          </w:p>
        </w:tc>
        <w:tc>
          <w:tcPr>
            <w:tcW w:w="129" w:type="pct"/>
          </w:tcPr>
          <w:p w14:paraId="1054D4DE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17707D1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173FB">
              <w:rPr>
                <w:rFonts w:ascii="Angsana New" w:hAnsi="Angsana New"/>
                <w:sz w:val="30"/>
                <w:szCs w:val="30"/>
              </w:rPr>
              <w:t>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173FB">
              <w:rPr>
                <w:rFonts w:ascii="Angsana New" w:hAnsi="Angsana New"/>
                <w:sz w:val="30"/>
                <w:szCs w:val="30"/>
              </w:rPr>
              <w:t>248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83F47" w:rsidRPr="00C1266B" w14:paraId="4FBDD536" w14:textId="77777777" w:rsidTr="00883F47">
        <w:tc>
          <w:tcPr>
            <w:tcW w:w="2009" w:type="pct"/>
          </w:tcPr>
          <w:p w14:paraId="632CA8F1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35A07EF" w14:textId="3B3D8F6E" w:rsidR="004B340D" w:rsidRPr="00C1266B" w:rsidRDefault="007B50A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587,08</w:t>
            </w:r>
            <w:r w:rsidR="009F35E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6FEF2241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4020DED" w14:textId="77777777" w:rsidR="004B340D" w:rsidRPr="00C1266B" w:rsidRDefault="004B340D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73FB">
              <w:rPr>
                <w:rFonts w:ascii="Angsana New" w:hAnsi="Angsana New"/>
                <w:b/>
                <w:bCs/>
                <w:sz w:val="30"/>
                <w:szCs w:val="30"/>
              </w:rPr>
              <w:t>676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173FB">
              <w:rPr>
                <w:rFonts w:ascii="Angsana New" w:hAnsi="Angsana New"/>
                <w:b/>
                <w:bCs/>
                <w:sz w:val="30"/>
                <w:szCs w:val="30"/>
              </w:rPr>
              <w:t>487</w:t>
            </w:r>
          </w:p>
        </w:tc>
        <w:tc>
          <w:tcPr>
            <w:tcW w:w="149" w:type="pct"/>
          </w:tcPr>
          <w:p w14:paraId="1DDD0FBF" w14:textId="77777777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4B1D346" w14:textId="7E91567F" w:rsidR="004B340D" w:rsidRPr="00C1266B" w:rsidRDefault="007B50A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534,54</w:t>
            </w:r>
            <w:r w:rsidR="009F35E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750309CE" w14:textId="67E08DBE" w:rsidR="004B340D" w:rsidRPr="00C126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109C1AD3" w14:textId="77777777" w:rsidR="004B340D" w:rsidRPr="00C126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73FB">
              <w:rPr>
                <w:rFonts w:ascii="Angsana New" w:hAnsi="Angsana New"/>
                <w:b/>
                <w:bCs/>
                <w:sz w:val="30"/>
                <w:szCs w:val="30"/>
              </w:rPr>
              <w:t>622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173FB">
              <w:rPr>
                <w:rFonts w:ascii="Angsana New" w:hAnsi="Angsana New"/>
                <w:b/>
                <w:bCs/>
                <w:sz w:val="30"/>
                <w:szCs w:val="30"/>
              </w:rPr>
              <w:t>126</w:t>
            </w:r>
          </w:p>
        </w:tc>
      </w:tr>
      <w:tr w:rsidR="00883F47" w:rsidRPr="0031036B" w14:paraId="1927CD2F" w14:textId="77777777" w:rsidTr="00883F47">
        <w:trPr>
          <w:trHeight w:val="50"/>
        </w:trPr>
        <w:tc>
          <w:tcPr>
            <w:tcW w:w="2009" w:type="pct"/>
          </w:tcPr>
          <w:p w14:paraId="40A95A2D" w14:textId="77777777" w:rsidR="004B340D" w:rsidRPr="0031036B" w:rsidRDefault="004B340D" w:rsidP="004B340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3BF536DB" w14:textId="77777777" w:rsidR="004B340D" w:rsidRPr="003103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946467A" w14:textId="77777777" w:rsidR="004B340D" w:rsidRPr="003103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80A84C6" w14:textId="77777777" w:rsidR="004B340D" w:rsidRPr="003103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6945A3A" w14:textId="77777777" w:rsidR="004B340D" w:rsidRPr="003103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45622AE" w14:textId="77777777" w:rsidR="004B340D" w:rsidRPr="003103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77D7595" w14:textId="77777777" w:rsidR="004B340D" w:rsidRPr="0031036B" w:rsidRDefault="004B340D" w:rsidP="004B3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3149F16" w14:textId="77777777" w:rsidR="004B340D" w:rsidRPr="0031036B" w:rsidRDefault="004B340D" w:rsidP="004B3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83F47" w:rsidRPr="00C1266B" w14:paraId="3D9B6E0D" w14:textId="77777777" w:rsidTr="00883F47">
        <w:tc>
          <w:tcPr>
            <w:tcW w:w="2009" w:type="pct"/>
          </w:tcPr>
          <w:p w14:paraId="26F754C6" w14:textId="77777777" w:rsidR="00B72502" w:rsidRPr="00C1266B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638" w:type="pct"/>
          </w:tcPr>
          <w:p w14:paraId="797BFB74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46A94F1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7E0A882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0AD5D96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5EC45F1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4441189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261663A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83F47" w:rsidRPr="00C1266B" w14:paraId="16CEE067" w14:textId="77777777" w:rsidTr="00883F47">
        <w:tc>
          <w:tcPr>
            <w:tcW w:w="2009" w:type="pct"/>
          </w:tcPr>
          <w:p w14:paraId="0ED9BE4B" w14:textId="77777777" w:rsidR="00B72502" w:rsidRPr="00C1266B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270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638" w:type="pct"/>
          </w:tcPr>
          <w:p w14:paraId="5266075B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F350C2B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120ACDB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D942239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6F1EEA7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A5D3F93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65CF278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83F47" w:rsidRPr="00C1266B" w14:paraId="3F28FE6D" w14:textId="77777777" w:rsidTr="00883F47">
        <w:tc>
          <w:tcPr>
            <w:tcW w:w="2009" w:type="pct"/>
          </w:tcPr>
          <w:p w14:paraId="19839E18" w14:textId="77777777" w:rsidR="00B72502" w:rsidRPr="00C1266B" w:rsidRDefault="00B72502" w:rsidP="00B72502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43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6954CDEA" w14:textId="591573F5" w:rsidR="00B72502" w:rsidRPr="00C1266B" w:rsidRDefault="001F2BD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262481">
              <w:rPr>
                <w:rFonts w:ascii="Angsana New" w:hAnsi="Angsana New"/>
                <w:sz w:val="30"/>
                <w:szCs w:val="30"/>
              </w:rPr>
              <w:t>592,77</w:t>
            </w:r>
            <w:r w:rsidR="00DA56C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9" w:type="pct"/>
            <w:vAlign w:val="bottom"/>
          </w:tcPr>
          <w:p w14:paraId="756C89FB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5FF66BAD" w14:textId="77777777" w:rsidR="00B72502" w:rsidRPr="00C1266B" w:rsidRDefault="00B72502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F02053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02053">
              <w:rPr>
                <w:rFonts w:ascii="Angsana New" w:hAnsi="Angsana New"/>
                <w:sz w:val="30"/>
                <w:szCs w:val="30"/>
              </w:rPr>
              <w:t>436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02053"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149" w:type="pct"/>
            <w:vAlign w:val="bottom"/>
          </w:tcPr>
          <w:p w14:paraId="0B8DB1AE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5E60DEB" w14:textId="2D469649" w:rsidR="00B72502" w:rsidRPr="00C1266B" w:rsidRDefault="001F2BD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7,56</w:t>
            </w:r>
            <w:r w:rsidR="00A93E9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93E95"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129" w:type="pct"/>
            <w:vAlign w:val="bottom"/>
          </w:tcPr>
          <w:p w14:paraId="75B0C291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1925187C" w14:textId="77777777" w:rsidR="00B72502" w:rsidRPr="00C1266B" w:rsidRDefault="00B72502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F02053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02053">
              <w:rPr>
                <w:rFonts w:ascii="Angsana New" w:hAnsi="Angsana New"/>
                <w:sz w:val="30"/>
                <w:szCs w:val="30"/>
              </w:rPr>
              <w:t>385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02053">
              <w:rPr>
                <w:rFonts w:ascii="Angsana New" w:hAnsi="Angsana New"/>
                <w:sz w:val="30"/>
                <w:szCs w:val="30"/>
              </w:rPr>
              <w:t>385</w:t>
            </w:r>
          </w:p>
        </w:tc>
      </w:tr>
      <w:tr w:rsidR="00883F47" w:rsidRPr="00C1266B" w14:paraId="384BA02A" w14:textId="77777777" w:rsidTr="00883F47">
        <w:tc>
          <w:tcPr>
            <w:tcW w:w="2009" w:type="pct"/>
          </w:tcPr>
          <w:p w14:paraId="22B569FA" w14:textId="77777777" w:rsidR="00B72502" w:rsidRPr="00C1266B" w:rsidRDefault="00B72502" w:rsidP="00B72502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432" w:right="-450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br w:type="textWrapping" w:clear="all"/>
              <w:t>คาดว่าจะได้รับ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24AF4F26" w14:textId="662E09E9" w:rsidR="00B72502" w:rsidRPr="00C1266B" w:rsidRDefault="001F2BD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12,496</w:t>
            </w:r>
          </w:p>
        </w:tc>
        <w:tc>
          <w:tcPr>
            <w:tcW w:w="149" w:type="pct"/>
            <w:vAlign w:val="bottom"/>
          </w:tcPr>
          <w:p w14:paraId="747C2889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5A2C17C3" w14:textId="77777777" w:rsidR="00B72502" w:rsidRPr="00C1266B" w:rsidRDefault="00B72502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8,422</w:t>
            </w:r>
          </w:p>
        </w:tc>
        <w:tc>
          <w:tcPr>
            <w:tcW w:w="149" w:type="pct"/>
            <w:vAlign w:val="bottom"/>
          </w:tcPr>
          <w:p w14:paraId="689887C0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E9CD0E1" w14:textId="17E46365" w:rsidR="00B72502" w:rsidRPr="00C1266B" w:rsidRDefault="001F2BD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12,496</w:t>
            </w:r>
          </w:p>
        </w:tc>
        <w:tc>
          <w:tcPr>
            <w:tcW w:w="129" w:type="pct"/>
            <w:vAlign w:val="bottom"/>
          </w:tcPr>
          <w:p w14:paraId="21061272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00FE5691" w14:textId="77777777" w:rsidR="00B72502" w:rsidRPr="00C1266B" w:rsidRDefault="00B72502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7,194</w:t>
            </w:r>
          </w:p>
        </w:tc>
      </w:tr>
      <w:tr w:rsidR="00883F47" w:rsidRPr="00C1266B" w14:paraId="3E3418E4" w14:textId="77777777" w:rsidTr="00883F47">
        <w:tc>
          <w:tcPr>
            <w:tcW w:w="2009" w:type="pct"/>
          </w:tcPr>
          <w:p w14:paraId="484C3A88" w14:textId="77777777" w:rsidR="00B72502" w:rsidRPr="00C1266B" w:rsidRDefault="00B72502" w:rsidP="00B72502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43" w:hanging="738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E5F74" w14:textId="1208B7CD" w:rsidR="00B72502" w:rsidRPr="00C1266B" w:rsidRDefault="001F2BD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</w:t>
            </w:r>
            <w:r w:rsidR="0054124A">
              <w:rPr>
                <w:rFonts w:ascii="Angsana New" w:hAnsi="Angsana New"/>
                <w:sz w:val="30"/>
                <w:szCs w:val="30"/>
              </w:rPr>
              <w:t>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  <w:vAlign w:val="bottom"/>
          </w:tcPr>
          <w:p w14:paraId="3850BC22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C4E39C6" w14:textId="77777777" w:rsidR="00B72502" w:rsidRPr="00C1266B" w:rsidRDefault="00B72502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(9,730)</w:t>
            </w:r>
          </w:p>
        </w:tc>
        <w:tc>
          <w:tcPr>
            <w:tcW w:w="149" w:type="pct"/>
            <w:vAlign w:val="bottom"/>
          </w:tcPr>
          <w:p w14:paraId="300B171B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348226CC" w14:textId="2FC5D184" w:rsidR="00B72502" w:rsidRPr="00C1266B" w:rsidRDefault="001F2BD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(5,892)</w:t>
            </w:r>
          </w:p>
        </w:tc>
        <w:tc>
          <w:tcPr>
            <w:tcW w:w="129" w:type="pct"/>
            <w:vAlign w:val="bottom"/>
          </w:tcPr>
          <w:p w14:paraId="00173E99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16C928EF" w14:textId="77777777" w:rsidR="00B72502" w:rsidRPr="00C1266B" w:rsidRDefault="00B72502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(11,110)</w:t>
            </w:r>
          </w:p>
        </w:tc>
      </w:tr>
      <w:tr w:rsidR="00883F47" w:rsidRPr="00C1266B" w14:paraId="01F7BC15" w14:textId="77777777" w:rsidTr="00883F47">
        <w:trPr>
          <w:trHeight w:val="247"/>
        </w:trPr>
        <w:tc>
          <w:tcPr>
            <w:tcW w:w="2009" w:type="pct"/>
          </w:tcPr>
          <w:p w14:paraId="6FABAF92" w14:textId="77777777" w:rsidR="00B72502" w:rsidRPr="00C1266B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B6C60" w14:textId="4D196A02" w:rsidR="00B72502" w:rsidRPr="00C1266B" w:rsidRDefault="001F2BD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54124A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262481">
              <w:rPr>
                <w:rFonts w:ascii="Angsana New" w:hAnsi="Angsana New"/>
                <w:b/>
                <w:bCs/>
                <w:sz w:val="30"/>
                <w:szCs w:val="30"/>
              </w:rPr>
              <w:t>6,7</w:t>
            </w:r>
            <w:r w:rsidR="00DA56CF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9" w:type="pct"/>
            <w:vAlign w:val="bottom"/>
          </w:tcPr>
          <w:p w14:paraId="21F96DED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AE8C6" w14:textId="77777777" w:rsidR="00B72502" w:rsidRPr="00C1266B" w:rsidRDefault="00B72502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8,435,345</w:t>
            </w:r>
          </w:p>
        </w:tc>
        <w:tc>
          <w:tcPr>
            <w:tcW w:w="149" w:type="pct"/>
            <w:vAlign w:val="bottom"/>
          </w:tcPr>
          <w:p w14:paraId="4CC0DF4D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3720E" w14:textId="4B6CB177" w:rsidR="00B72502" w:rsidRPr="00C1266B" w:rsidRDefault="001F2BDC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A93E95">
              <w:rPr>
                <w:rFonts w:ascii="Angsana New" w:hAnsi="Angsana New"/>
                <w:b/>
                <w:bCs/>
                <w:sz w:val="30"/>
                <w:szCs w:val="30"/>
              </w:rPr>
              <w:t>568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93E95">
              <w:rPr>
                <w:rFonts w:ascii="Angsana New" w:hAnsi="Angsana New"/>
                <w:b/>
                <w:bCs/>
                <w:sz w:val="30"/>
                <w:szCs w:val="30"/>
              </w:rPr>
              <w:t>055</w:t>
            </w:r>
          </w:p>
        </w:tc>
        <w:tc>
          <w:tcPr>
            <w:tcW w:w="129" w:type="pct"/>
            <w:vAlign w:val="bottom"/>
          </w:tcPr>
          <w:p w14:paraId="1C7B37D7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9E1C9" w14:textId="77777777" w:rsidR="00B72502" w:rsidRPr="00C1266B" w:rsidRDefault="00B72502" w:rsidP="0088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8,381,469</w:t>
            </w:r>
          </w:p>
        </w:tc>
      </w:tr>
    </w:tbl>
    <w:p w14:paraId="17F71FDD" w14:textId="77777777" w:rsidR="00D478AF" w:rsidRPr="00C1266B" w:rsidRDefault="00D478A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E8E1788" w14:textId="77777777" w:rsidR="00F43D35" w:rsidRPr="00C1266B" w:rsidRDefault="00F43D35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2C29C0BB" w14:textId="77777777" w:rsidR="00E64F07" w:rsidRPr="00C1266B" w:rsidRDefault="00E64F07" w:rsidP="00BC34B5">
      <w:pPr>
        <w:pStyle w:val="BodyText"/>
        <w:framePr w:w="9135" w:wrap="auto" w:hAnchor="text" w:x="162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E64F07" w:rsidRPr="00C1266B" w:rsidSect="00346940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426" w:left="1152" w:header="720" w:footer="720" w:gutter="0"/>
          <w:pgNumType w:start="16"/>
          <w:cols w:space="720"/>
          <w:docGrid w:linePitch="245"/>
        </w:sectPr>
      </w:pPr>
    </w:p>
    <w:p w14:paraId="58D39761" w14:textId="1B8481BA" w:rsidR="001243A7" w:rsidRPr="00C1266B" w:rsidRDefault="00724766" w:rsidP="00724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B7F72">
        <w:rPr>
          <w:rFonts w:ascii="Angsana New" w:hAnsi="Angsana New"/>
          <w:b/>
          <w:bCs/>
          <w:sz w:val="30"/>
          <w:szCs w:val="30"/>
        </w:rPr>
        <w:t>0</w:t>
      </w:r>
      <w:r w:rsidRPr="00C1266B">
        <w:rPr>
          <w:rFonts w:ascii="Angsana New" w:hAnsi="Angsana New"/>
          <w:b/>
          <w:bCs/>
          <w:sz w:val="30"/>
          <w:szCs w:val="30"/>
        </w:rPr>
        <w:tab/>
      </w:r>
      <w:r w:rsidRPr="00C1266B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48634F16" w14:textId="77777777" w:rsidR="001243A7" w:rsidRPr="00C1266B" w:rsidRDefault="001243A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0"/>
          <w:tab w:val="left" w:pos="1359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16"/>
        <w:gridCol w:w="1007"/>
        <w:gridCol w:w="239"/>
        <w:gridCol w:w="987"/>
        <w:gridCol w:w="239"/>
        <w:gridCol w:w="987"/>
        <w:gridCol w:w="236"/>
        <w:gridCol w:w="1081"/>
        <w:gridCol w:w="239"/>
        <w:gridCol w:w="930"/>
        <w:gridCol w:w="239"/>
        <w:gridCol w:w="1024"/>
        <w:gridCol w:w="239"/>
        <w:gridCol w:w="1041"/>
        <w:gridCol w:w="239"/>
        <w:gridCol w:w="1004"/>
        <w:gridCol w:w="239"/>
        <w:gridCol w:w="1092"/>
        <w:gridCol w:w="236"/>
        <w:gridCol w:w="1106"/>
      </w:tblGrid>
      <w:tr w:rsidR="00FE2066" w:rsidRPr="002E24DC" w14:paraId="4FC43005" w14:textId="77777777" w:rsidTr="00DD73AC">
        <w:tc>
          <w:tcPr>
            <w:tcW w:w="639" w:type="pct"/>
          </w:tcPr>
          <w:p w14:paraId="24DDD995" w14:textId="77777777" w:rsidR="00FE2066" w:rsidRPr="002E24DC" w:rsidRDefault="00FE2066" w:rsidP="00BC34B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1" w:type="pct"/>
            <w:gridSpan w:val="19"/>
          </w:tcPr>
          <w:p w14:paraId="6DF0F3C1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5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E357B0" w:rsidRPr="002E24DC" w14:paraId="776D9337" w14:textId="77777777" w:rsidTr="00DD73AC">
        <w:tc>
          <w:tcPr>
            <w:tcW w:w="639" w:type="pct"/>
          </w:tcPr>
          <w:p w14:paraId="347301DD" w14:textId="77777777" w:rsidR="00FE2066" w:rsidRPr="002E24DC" w:rsidRDefault="00FE2066" w:rsidP="00BC34B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gridSpan w:val="3"/>
          </w:tcPr>
          <w:p w14:paraId="3B1B5127" w14:textId="77777777" w:rsidR="004C185A" w:rsidRPr="002E24DC" w:rsidRDefault="004C185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2052527" w14:textId="77777777" w:rsidR="00FE2066" w:rsidRPr="002E24DC" w:rsidRDefault="004C185A" w:rsidP="00BF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สัดส่วนความเป็น</w:t>
            </w:r>
            <w:r w:rsidR="00FE2066"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84" w:type="pct"/>
          </w:tcPr>
          <w:p w14:paraId="3A6F16CB" w14:textId="77777777" w:rsidR="00FE2066" w:rsidRPr="002E24DC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pct"/>
            <w:gridSpan w:val="3"/>
          </w:tcPr>
          <w:p w14:paraId="52CA4A7A" w14:textId="77777777" w:rsidR="004C185A" w:rsidRPr="002E24DC" w:rsidRDefault="004C185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5981744" w14:textId="77777777" w:rsidR="00FE2066" w:rsidRPr="002E24DC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84" w:type="pct"/>
          </w:tcPr>
          <w:p w14:paraId="26C16997" w14:textId="77777777" w:rsidR="00FE2066" w:rsidRPr="002E24DC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1" w:type="pct"/>
            <w:gridSpan w:val="3"/>
          </w:tcPr>
          <w:p w14:paraId="64FC902F" w14:textId="77777777" w:rsidR="004C185A" w:rsidRPr="002E24DC" w:rsidRDefault="004C185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8343C1B" w14:textId="77777777" w:rsidR="00FE2066" w:rsidRPr="002E24DC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4" w:type="pct"/>
          </w:tcPr>
          <w:p w14:paraId="16F2BA44" w14:textId="77777777" w:rsidR="00FE2066" w:rsidRPr="002E24DC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3" w:type="pct"/>
            <w:gridSpan w:val="3"/>
          </w:tcPr>
          <w:p w14:paraId="78E0901A" w14:textId="77777777" w:rsidR="0002428F" w:rsidRPr="002E24DC" w:rsidRDefault="0002428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</w:p>
          <w:p w14:paraId="5A0527A2" w14:textId="77777777" w:rsidR="00FE2066" w:rsidRPr="002E24DC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84" w:type="pct"/>
          </w:tcPr>
          <w:p w14:paraId="12CE6B2A" w14:textId="77777777" w:rsidR="00FE2066" w:rsidRPr="002E24DC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8" w:type="pct"/>
            <w:gridSpan w:val="3"/>
          </w:tcPr>
          <w:p w14:paraId="13F1E0A9" w14:textId="77777777" w:rsidR="004C185A" w:rsidRPr="002E24DC" w:rsidRDefault="004C185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14461ED" w14:textId="77777777" w:rsidR="00482445" w:rsidRPr="002E24DC" w:rsidRDefault="00FE2066" w:rsidP="0048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เงินปันผลรับ</w:t>
            </w:r>
            <w:r w:rsidR="00482445"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สำหรับปี</w:t>
            </w:r>
          </w:p>
        </w:tc>
      </w:tr>
      <w:tr w:rsidR="00B72502" w:rsidRPr="002E24DC" w14:paraId="3A3C31EC" w14:textId="77777777" w:rsidTr="00DD73AC">
        <w:tc>
          <w:tcPr>
            <w:tcW w:w="639" w:type="pct"/>
          </w:tcPr>
          <w:p w14:paraId="41B5A82E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4" w:type="pct"/>
          </w:tcPr>
          <w:p w14:paraId="7101C8A5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4" w:type="pct"/>
          </w:tcPr>
          <w:p w14:paraId="6C7B5D45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pct"/>
          </w:tcPr>
          <w:p w14:paraId="53B61FAB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4" w:type="pct"/>
          </w:tcPr>
          <w:p w14:paraId="0CE9C9DA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pct"/>
          </w:tcPr>
          <w:p w14:paraId="7FF164CB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3" w:type="pct"/>
          </w:tcPr>
          <w:p w14:paraId="6AB4AD37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" w:type="pct"/>
          </w:tcPr>
          <w:p w14:paraId="3065FF5B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4" w:type="pct"/>
          </w:tcPr>
          <w:p w14:paraId="540220DF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" w:type="pct"/>
          </w:tcPr>
          <w:p w14:paraId="70B3EA8B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4" w:type="pct"/>
          </w:tcPr>
          <w:p w14:paraId="4139C70A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pct"/>
          </w:tcPr>
          <w:p w14:paraId="60959DE0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4" w:type="pct"/>
          </w:tcPr>
          <w:p w14:paraId="66D69302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6" w:type="pct"/>
          </w:tcPr>
          <w:p w14:paraId="50D29E80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4" w:type="pct"/>
          </w:tcPr>
          <w:p w14:paraId="3B17681F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pct"/>
          </w:tcPr>
          <w:p w14:paraId="0C023C04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4" w:type="pct"/>
          </w:tcPr>
          <w:p w14:paraId="4CC51542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4" w:type="pct"/>
          </w:tcPr>
          <w:p w14:paraId="3FCD5A78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3" w:type="pct"/>
          </w:tcPr>
          <w:p w14:paraId="44149119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1" w:type="pct"/>
          </w:tcPr>
          <w:p w14:paraId="640F4E50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72502" w:rsidRPr="002E24DC" w14:paraId="16D0AD98" w14:textId="77777777" w:rsidTr="00DD73AC">
        <w:tc>
          <w:tcPr>
            <w:tcW w:w="639" w:type="pct"/>
          </w:tcPr>
          <w:p w14:paraId="325402ED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gridSpan w:val="3"/>
          </w:tcPr>
          <w:p w14:paraId="5C010FEB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84" w:type="pct"/>
          </w:tcPr>
          <w:p w14:paraId="2FCC91B3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93" w:type="pct"/>
            <w:gridSpan w:val="15"/>
          </w:tcPr>
          <w:p w14:paraId="55FE4602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72502" w:rsidRPr="002E24DC" w14:paraId="0C5E1BC2" w14:textId="77777777" w:rsidTr="00DD73AC">
        <w:tc>
          <w:tcPr>
            <w:tcW w:w="639" w:type="pct"/>
          </w:tcPr>
          <w:p w14:paraId="5EA06527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เพ็ทฟอร์ม </w:t>
            </w:r>
          </w:p>
        </w:tc>
        <w:tc>
          <w:tcPr>
            <w:tcW w:w="354" w:type="pct"/>
          </w:tcPr>
          <w:p w14:paraId="4A556734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</w:tcPr>
          <w:p w14:paraId="49650E28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pct"/>
          </w:tcPr>
          <w:p w14:paraId="44DCED52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</w:tcPr>
          <w:p w14:paraId="6A8945FE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pct"/>
          </w:tcPr>
          <w:p w14:paraId="2F4F0DFF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06D8B89F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" w:type="pct"/>
          </w:tcPr>
          <w:p w14:paraId="432F5C17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</w:tcPr>
          <w:p w14:paraId="0AECBE44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" w:type="pct"/>
          </w:tcPr>
          <w:p w14:paraId="374BFD5D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</w:tcPr>
          <w:p w14:paraId="79439746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pct"/>
          </w:tcPr>
          <w:p w14:paraId="310F4501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</w:tcPr>
          <w:p w14:paraId="31D6F27C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6" w:type="pct"/>
          </w:tcPr>
          <w:p w14:paraId="1E213E97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</w:tcPr>
          <w:p w14:paraId="7C6ADB87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pct"/>
          </w:tcPr>
          <w:p w14:paraId="2A74BE7C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</w:tcPr>
          <w:p w14:paraId="5BBC5903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4" w:type="pct"/>
          </w:tcPr>
          <w:p w14:paraId="63AFAA3E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65230AC7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1" w:type="pct"/>
          </w:tcPr>
          <w:p w14:paraId="0C61509C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2502" w:rsidRPr="002E24DC" w14:paraId="2FE04AE7" w14:textId="77777777" w:rsidTr="00DD73AC">
        <w:tc>
          <w:tcPr>
            <w:tcW w:w="639" w:type="pct"/>
          </w:tcPr>
          <w:p w14:paraId="115BA5F7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  <w:cs/>
              </w:rPr>
              <w:t xml:space="preserve">   (ไทยแลนด์)</w:t>
            </w:r>
            <w:r w:rsidRPr="002E24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24D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54" w:type="pct"/>
          </w:tcPr>
          <w:p w14:paraId="03FAA8F6" w14:textId="73BBD3F6" w:rsidR="00B72502" w:rsidRPr="002E24DC" w:rsidRDefault="00BA098E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84" w:type="pct"/>
          </w:tcPr>
          <w:p w14:paraId="423089A2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pct"/>
          </w:tcPr>
          <w:p w14:paraId="5B1CE264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84" w:type="pct"/>
          </w:tcPr>
          <w:p w14:paraId="7E260EA9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pct"/>
          </w:tcPr>
          <w:p w14:paraId="150D5EA9" w14:textId="1E006BB8" w:rsidR="00B72502" w:rsidRPr="002E24DC" w:rsidRDefault="00BA098E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  <w:r w:rsidR="003E74F6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83" w:type="pct"/>
          </w:tcPr>
          <w:p w14:paraId="3CF53736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" w:type="pct"/>
          </w:tcPr>
          <w:p w14:paraId="2653E6D7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84" w:type="pct"/>
          </w:tcPr>
          <w:p w14:paraId="7BCB7FDF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" w:type="pct"/>
            <w:tcBorders>
              <w:bottom w:val="double" w:sz="4" w:space="0" w:color="auto"/>
            </w:tcBorders>
          </w:tcPr>
          <w:p w14:paraId="48F58FF0" w14:textId="4EAF404D" w:rsidR="00B72502" w:rsidRPr="002E24DC" w:rsidRDefault="003E74F6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84" w:type="pct"/>
          </w:tcPr>
          <w:p w14:paraId="0F9FC2D5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pct"/>
            <w:tcBorders>
              <w:bottom w:val="double" w:sz="4" w:space="0" w:color="auto"/>
            </w:tcBorders>
          </w:tcPr>
          <w:p w14:paraId="7F021448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4DC">
              <w:rPr>
                <w:rFonts w:ascii="Angsana New" w:hAnsi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84" w:type="pct"/>
          </w:tcPr>
          <w:p w14:paraId="0DD1031F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6" w:type="pct"/>
            <w:tcBorders>
              <w:bottom w:val="double" w:sz="4" w:space="0" w:color="auto"/>
            </w:tcBorders>
          </w:tcPr>
          <w:p w14:paraId="26718492" w14:textId="3442A802" w:rsidR="00B72502" w:rsidRPr="002E24DC" w:rsidRDefault="003E74F6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802,280</w:t>
            </w:r>
          </w:p>
        </w:tc>
        <w:tc>
          <w:tcPr>
            <w:tcW w:w="84" w:type="pct"/>
          </w:tcPr>
          <w:p w14:paraId="6BF79361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3" w:type="pct"/>
            <w:tcBorders>
              <w:bottom w:val="double" w:sz="4" w:space="0" w:color="auto"/>
            </w:tcBorders>
          </w:tcPr>
          <w:p w14:paraId="13DDCEE0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638,311</w:t>
            </w:r>
          </w:p>
        </w:tc>
        <w:tc>
          <w:tcPr>
            <w:tcW w:w="84" w:type="pct"/>
          </w:tcPr>
          <w:p w14:paraId="3F562ABC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4" w:type="pct"/>
            <w:tcBorders>
              <w:bottom w:val="double" w:sz="4" w:space="0" w:color="auto"/>
            </w:tcBorders>
          </w:tcPr>
          <w:p w14:paraId="67B25373" w14:textId="7C342CFD" w:rsidR="00B72502" w:rsidRPr="002E24DC" w:rsidRDefault="003E74F6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24,000</w:t>
            </w:r>
          </w:p>
        </w:tc>
        <w:tc>
          <w:tcPr>
            <w:tcW w:w="83" w:type="pct"/>
          </w:tcPr>
          <w:p w14:paraId="3F3844DC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1" w:type="pct"/>
            <w:tcBorders>
              <w:bottom w:val="double" w:sz="4" w:space="0" w:color="auto"/>
            </w:tcBorders>
          </w:tcPr>
          <w:p w14:paraId="6CB67CD8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4DC"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</w:tr>
    </w:tbl>
    <w:p w14:paraId="4AA65111" w14:textId="77777777" w:rsidR="00BE2550" w:rsidRPr="002E24DC" w:rsidRDefault="00BE2550" w:rsidP="00BC34B5">
      <w:pPr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9"/>
        <w:gridCol w:w="1138"/>
        <w:gridCol w:w="270"/>
        <w:gridCol w:w="1186"/>
        <w:gridCol w:w="273"/>
        <w:gridCol w:w="1172"/>
        <w:gridCol w:w="267"/>
        <w:gridCol w:w="995"/>
        <w:gridCol w:w="242"/>
        <w:gridCol w:w="1024"/>
        <w:gridCol w:w="273"/>
        <w:gridCol w:w="1001"/>
        <w:gridCol w:w="267"/>
        <w:gridCol w:w="1086"/>
        <w:gridCol w:w="262"/>
        <w:gridCol w:w="1075"/>
      </w:tblGrid>
      <w:tr w:rsidR="00FE2066" w:rsidRPr="002E24DC" w14:paraId="55DE34DE" w14:textId="77777777" w:rsidTr="00DD73AC">
        <w:tc>
          <w:tcPr>
            <w:tcW w:w="1297" w:type="pct"/>
          </w:tcPr>
          <w:p w14:paraId="6980C826" w14:textId="77777777" w:rsidR="00FE2066" w:rsidRPr="002E24DC" w:rsidRDefault="00FE2066" w:rsidP="00BC34B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3" w:type="pct"/>
            <w:gridSpan w:val="15"/>
          </w:tcPr>
          <w:p w14:paraId="0C8B44E1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C79" w:rsidRPr="002E24DC" w14:paraId="78DB0FEC" w14:textId="77777777" w:rsidTr="00DD73AC">
        <w:tc>
          <w:tcPr>
            <w:tcW w:w="1297" w:type="pct"/>
          </w:tcPr>
          <w:p w14:paraId="489F0D47" w14:textId="77777777" w:rsidR="00FE2066" w:rsidRPr="002E24DC" w:rsidRDefault="00FE2066" w:rsidP="00BC34B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  <w:gridSpan w:val="3"/>
          </w:tcPr>
          <w:p w14:paraId="18CD3476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96" w:type="pct"/>
          </w:tcPr>
          <w:p w14:paraId="13625A47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pct"/>
            <w:gridSpan w:val="3"/>
          </w:tcPr>
          <w:p w14:paraId="3F2E0D3E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85" w:type="pct"/>
          </w:tcPr>
          <w:p w14:paraId="64BEC6E2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gridSpan w:val="3"/>
          </w:tcPr>
          <w:p w14:paraId="05E0B142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4" w:type="pct"/>
          </w:tcPr>
          <w:p w14:paraId="17FCECB2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3" w:type="pct"/>
            <w:gridSpan w:val="3"/>
          </w:tcPr>
          <w:p w14:paraId="5D113996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เงินปันผลรับ</w:t>
            </w:r>
            <w:r w:rsidR="00482445"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สำหรับปี</w:t>
            </w:r>
          </w:p>
        </w:tc>
      </w:tr>
      <w:tr w:rsidR="00DD73AC" w:rsidRPr="002E24DC" w14:paraId="6A20A5EC" w14:textId="77777777" w:rsidTr="00DD73AC">
        <w:tc>
          <w:tcPr>
            <w:tcW w:w="1297" w:type="pct"/>
          </w:tcPr>
          <w:p w14:paraId="06FEC82D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0" w:type="pct"/>
          </w:tcPr>
          <w:p w14:paraId="77520823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5" w:type="pct"/>
          </w:tcPr>
          <w:p w14:paraId="210F23D9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pct"/>
          </w:tcPr>
          <w:p w14:paraId="5CDEFC7E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6" w:type="pct"/>
          </w:tcPr>
          <w:p w14:paraId="7189649B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</w:tcPr>
          <w:p w14:paraId="3EE591A9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4" w:type="pct"/>
          </w:tcPr>
          <w:p w14:paraId="0811C3E9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" w:type="pct"/>
          </w:tcPr>
          <w:p w14:paraId="2C956802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5" w:type="pct"/>
          </w:tcPr>
          <w:p w14:paraId="7AC3EE90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pct"/>
          </w:tcPr>
          <w:p w14:paraId="49A40259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6" w:type="pct"/>
          </w:tcPr>
          <w:p w14:paraId="33FAE9DF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3BEAEC2D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4" w:type="pct"/>
          </w:tcPr>
          <w:p w14:paraId="3E733DDC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" w:type="pct"/>
          </w:tcPr>
          <w:p w14:paraId="6618EDA5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2" w:type="pct"/>
          </w:tcPr>
          <w:p w14:paraId="6561D324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74EE041C" w14:textId="77777777" w:rsidR="00B72502" w:rsidRPr="002E24DC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72502" w:rsidRPr="002E24DC" w14:paraId="62F8FDEB" w14:textId="77777777" w:rsidTr="00DD73AC">
        <w:tc>
          <w:tcPr>
            <w:tcW w:w="1297" w:type="pct"/>
          </w:tcPr>
          <w:p w14:paraId="018A4367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2" w:type="pct"/>
            <w:gridSpan w:val="3"/>
          </w:tcPr>
          <w:p w14:paraId="304872C7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96" w:type="pct"/>
          </w:tcPr>
          <w:p w14:paraId="66680426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6" w:type="pct"/>
            <w:gridSpan w:val="11"/>
          </w:tcPr>
          <w:p w14:paraId="3F741290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D73AC" w:rsidRPr="002E24DC" w14:paraId="6A3AE981" w14:textId="77777777" w:rsidTr="00DD73AC">
        <w:tc>
          <w:tcPr>
            <w:tcW w:w="1297" w:type="pct"/>
          </w:tcPr>
          <w:p w14:paraId="053217E3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  <w:cs/>
              </w:rPr>
              <w:t>บริษัท เพ็ทฟอร์ม (ไทยแลนด์) จำกัด</w:t>
            </w:r>
          </w:p>
        </w:tc>
        <w:tc>
          <w:tcPr>
            <w:tcW w:w="400" w:type="pct"/>
          </w:tcPr>
          <w:p w14:paraId="6DCB0813" w14:textId="468B45BA" w:rsidR="00B72502" w:rsidRPr="002E24DC" w:rsidRDefault="00BA098E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95" w:type="pct"/>
          </w:tcPr>
          <w:p w14:paraId="2101ABFA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pct"/>
          </w:tcPr>
          <w:p w14:paraId="582F5F06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96" w:type="pct"/>
          </w:tcPr>
          <w:p w14:paraId="2C5D54C7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" w:type="pct"/>
          </w:tcPr>
          <w:p w14:paraId="138A29D7" w14:textId="2AE5FA42" w:rsidR="00B72502" w:rsidRPr="002E24DC" w:rsidRDefault="00BA098E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  <w:r w:rsidR="003E74F6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94" w:type="pct"/>
          </w:tcPr>
          <w:p w14:paraId="3673E4E3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" w:type="pct"/>
          </w:tcPr>
          <w:p w14:paraId="1720B2C2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85" w:type="pct"/>
          </w:tcPr>
          <w:p w14:paraId="5C766B3B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pct"/>
            <w:tcBorders>
              <w:bottom w:val="double" w:sz="4" w:space="0" w:color="auto"/>
            </w:tcBorders>
          </w:tcPr>
          <w:p w14:paraId="45FC9D76" w14:textId="6FD6B81E" w:rsidR="00B72502" w:rsidRPr="002E24DC" w:rsidRDefault="003E74F6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96" w:type="pct"/>
          </w:tcPr>
          <w:p w14:paraId="07318858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pct"/>
            <w:tcBorders>
              <w:bottom w:val="double" w:sz="4" w:space="0" w:color="auto"/>
            </w:tcBorders>
          </w:tcPr>
          <w:p w14:paraId="12484E98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4DC">
              <w:rPr>
                <w:rFonts w:ascii="Angsana New" w:hAnsi="Angsana New"/>
                <w:b/>
                <w:bCs/>
                <w:sz w:val="30"/>
                <w:szCs w:val="30"/>
              </w:rPr>
              <w:t>30,</w:t>
            </w:r>
            <w:r w:rsidRPr="002E24D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94" w:type="pct"/>
          </w:tcPr>
          <w:p w14:paraId="7AFBE0A7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2" w:type="pct"/>
            <w:tcBorders>
              <w:bottom w:val="double" w:sz="4" w:space="0" w:color="auto"/>
            </w:tcBorders>
          </w:tcPr>
          <w:p w14:paraId="2BE652CB" w14:textId="1B624917" w:rsidR="00B72502" w:rsidRPr="002E24DC" w:rsidRDefault="003E74F6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24,000</w:t>
            </w:r>
          </w:p>
        </w:tc>
        <w:tc>
          <w:tcPr>
            <w:tcW w:w="92" w:type="pct"/>
          </w:tcPr>
          <w:p w14:paraId="3E02ED6B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9" w:type="pct"/>
            <w:tcBorders>
              <w:bottom w:val="double" w:sz="4" w:space="0" w:color="auto"/>
            </w:tcBorders>
          </w:tcPr>
          <w:p w14:paraId="115AFA24" w14:textId="77777777" w:rsidR="00B72502" w:rsidRPr="002E24DC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4DC"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</w:tr>
    </w:tbl>
    <w:p w14:paraId="711CDD11" w14:textId="77777777" w:rsidR="006855CB" w:rsidRPr="00C1266B" w:rsidRDefault="006855CB" w:rsidP="00BC34B5">
      <w:pPr>
        <w:tabs>
          <w:tab w:val="left" w:pos="8460"/>
          <w:tab w:val="left" w:pos="8550"/>
        </w:tabs>
        <w:rPr>
          <w:rFonts w:ascii="Angsana New" w:hAnsi="Angsana New"/>
          <w:sz w:val="30"/>
          <w:szCs w:val="30"/>
          <w:cs/>
        </w:rPr>
      </w:pPr>
    </w:p>
    <w:p w14:paraId="7B59C1E5" w14:textId="77777777" w:rsidR="007830CE" w:rsidRPr="002E24DC" w:rsidRDefault="007830CE" w:rsidP="00DD7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 w:right="-140"/>
        <w:jc w:val="thaiDistribute"/>
        <w:rPr>
          <w:rFonts w:ascii="Angsana New" w:hAnsi="Angsana New"/>
          <w:sz w:val="30"/>
          <w:szCs w:val="30"/>
        </w:rPr>
      </w:pPr>
      <w:r w:rsidRPr="002E24DC">
        <w:rPr>
          <w:rFonts w:ascii="Angsana New" w:hAnsi="Angsana New"/>
          <w:sz w:val="30"/>
          <w:szCs w:val="30"/>
          <w:cs/>
        </w:rPr>
        <w:t xml:space="preserve">บริษัท เพ็ทฟอร์ม (ไทยแลนด์) </w:t>
      </w:r>
      <w:r w:rsidRPr="00724766">
        <w:rPr>
          <w:rFonts w:ascii="Angsana New" w:hAnsi="Angsana New"/>
          <w:sz w:val="30"/>
          <w:szCs w:val="30"/>
          <w:cs/>
        </w:rPr>
        <w:t xml:space="preserve">จำกัด </w:t>
      </w:r>
      <w:r w:rsidR="00482445" w:rsidRPr="00724766">
        <w:rPr>
          <w:rFonts w:ascii="Angsana New" w:hAnsi="Angsana New"/>
          <w:sz w:val="30"/>
          <w:szCs w:val="30"/>
          <w:cs/>
        </w:rPr>
        <w:t>จดทะเบียนจัดตั้งและดำเนินธุรกิจในประเทศไทย</w:t>
      </w:r>
      <w:r w:rsidR="00482445" w:rsidRPr="00724766">
        <w:rPr>
          <w:rFonts w:ascii="Angsana New" w:hAnsi="Angsana New" w:hint="cs"/>
          <w:sz w:val="30"/>
          <w:szCs w:val="30"/>
          <w:cs/>
        </w:rPr>
        <w:t>และ</w:t>
      </w:r>
      <w:r w:rsidRPr="002E24DC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ดำเนินธุรกิจหลักเกี่ยวกับการผลิตและจัดจำหน่ายพลาสติกขึ้นรูปขวด ฝาจุกเกลียวและ</w:t>
      </w:r>
      <w:r w:rsidR="002E24DC">
        <w:rPr>
          <w:rFonts w:ascii="Angsana New" w:hAnsi="Angsana New"/>
          <w:sz w:val="30"/>
          <w:szCs w:val="30"/>
          <w:cs/>
        </w:rPr>
        <w:br/>
      </w:r>
      <w:r w:rsidRPr="002E24DC">
        <w:rPr>
          <w:rFonts w:ascii="Angsana New" w:hAnsi="Angsana New"/>
          <w:sz w:val="30"/>
          <w:szCs w:val="30"/>
          <w:cs/>
        </w:rPr>
        <w:t>ขวดพลาสติก ซึ่งบริษัทร่วมนี้ไม่ได้จดทะเบียนในตลาดหลักทรัพย์ ดังนั้นจึงไม่มีราคาที่เปิดเผยต่อสาธารณชน</w:t>
      </w:r>
    </w:p>
    <w:p w14:paraId="3D705D9C" w14:textId="77777777" w:rsidR="001243A7" w:rsidRDefault="001243A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 w:right="-5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AC40769" w14:textId="77777777" w:rsidR="00B72502" w:rsidRDefault="00B7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 w:right="-5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D5D0389" w14:textId="77777777" w:rsidR="00B72502" w:rsidRPr="00C1266B" w:rsidRDefault="00B7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 w:right="-50"/>
        <w:jc w:val="thaiDistribute"/>
        <w:rPr>
          <w:rFonts w:ascii="Angsana New" w:hAnsi="Angsana New"/>
          <w:spacing w:val="4"/>
          <w:sz w:val="30"/>
          <w:szCs w:val="30"/>
        </w:rPr>
        <w:sectPr w:rsidR="00B72502" w:rsidRPr="00C1266B" w:rsidSect="00C557B5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titlePg/>
        </w:sectPr>
      </w:pPr>
    </w:p>
    <w:p w14:paraId="245D880C" w14:textId="77777777" w:rsidR="002E07C0" w:rsidRPr="00982D53" w:rsidRDefault="002E07C0" w:rsidP="00BC34B5">
      <w:pPr>
        <w:tabs>
          <w:tab w:val="clear" w:pos="454"/>
          <w:tab w:val="clear" w:pos="907"/>
          <w:tab w:val="left" w:pos="56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82D53">
        <w:rPr>
          <w:rFonts w:ascii="Angsana New" w:hAnsi="Angsana New"/>
          <w:sz w:val="30"/>
          <w:szCs w:val="30"/>
          <w:cs/>
        </w:rPr>
        <w:lastRenderedPageBreak/>
        <w:t>ตารางต่อไปนี้สร</w:t>
      </w:r>
      <w:r w:rsidR="00F60EE3" w:rsidRPr="00982D53">
        <w:rPr>
          <w:rFonts w:ascii="Angsana New" w:hAnsi="Angsana New"/>
          <w:sz w:val="30"/>
          <w:szCs w:val="30"/>
          <w:cs/>
        </w:rPr>
        <w:t>ุปข้อมูลทางการเงินของบริษัทร่วม</w:t>
      </w:r>
      <w:r w:rsidR="00B87B3E" w:rsidRPr="00982D53">
        <w:rPr>
          <w:rFonts w:ascii="Angsana New" w:hAnsi="Angsana New"/>
          <w:sz w:val="30"/>
          <w:szCs w:val="30"/>
          <w:cs/>
        </w:rPr>
        <w:t xml:space="preserve">ที่รวมอยู่ในงบการเงินของบริษัทร่วม </w:t>
      </w:r>
      <w:r w:rsidRPr="00982D53">
        <w:rPr>
          <w:rFonts w:ascii="Angsana New" w:hAnsi="Angsana New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2E24DC" w:rsidRPr="00982D53">
        <w:rPr>
          <w:rFonts w:ascii="Angsana New" w:hAnsi="Angsana New" w:hint="cs"/>
          <w:sz w:val="30"/>
          <w:szCs w:val="30"/>
          <w:cs/>
        </w:rPr>
        <w:t>บริษัท</w:t>
      </w:r>
      <w:r w:rsidRPr="00982D53">
        <w:rPr>
          <w:rFonts w:ascii="Angsana New" w:hAnsi="Angsana New"/>
          <w:sz w:val="30"/>
          <w:szCs w:val="30"/>
          <w:cs/>
        </w:rPr>
        <w:t>ในกิจการเหล่านี้</w:t>
      </w:r>
    </w:p>
    <w:p w14:paraId="3338EFC7" w14:textId="77777777" w:rsidR="002E07C0" w:rsidRPr="00DB337D" w:rsidRDefault="002E07C0" w:rsidP="00BC34B5">
      <w:pPr>
        <w:tabs>
          <w:tab w:val="clear" w:pos="90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3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926"/>
        <w:gridCol w:w="280"/>
        <w:gridCol w:w="1442"/>
        <w:gridCol w:w="238"/>
        <w:gridCol w:w="1434"/>
      </w:tblGrid>
      <w:tr w:rsidR="002E07C0" w:rsidRPr="00DB337D" w14:paraId="0B69DB87" w14:textId="77777777" w:rsidTr="005F38A9">
        <w:tc>
          <w:tcPr>
            <w:tcW w:w="5926" w:type="dxa"/>
          </w:tcPr>
          <w:p w14:paraId="2A5380B5" w14:textId="77777777" w:rsidR="002E07C0" w:rsidRPr="00DB337D" w:rsidRDefault="002E07C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0" w:type="dxa"/>
          </w:tcPr>
          <w:p w14:paraId="607D6A4E" w14:textId="77777777" w:rsidR="002E07C0" w:rsidRPr="00DB337D" w:rsidRDefault="002E07C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114" w:type="dxa"/>
            <w:gridSpan w:val="3"/>
          </w:tcPr>
          <w:p w14:paraId="46642846" w14:textId="77777777" w:rsidR="002E07C0" w:rsidRPr="00982D53" w:rsidRDefault="00EC43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  <w:cs/>
              </w:rPr>
              <w:t>บริษัท เพ็ทฟอร์ม (ไทยแลนด์) จำกัด</w:t>
            </w:r>
          </w:p>
        </w:tc>
      </w:tr>
      <w:tr w:rsidR="00131308" w:rsidRPr="00DB337D" w14:paraId="42A9AE77" w14:textId="77777777" w:rsidTr="005F38A9">
        <w:tc>
          <w:tcPr>
            <w:tcW w:w="5926" w:type="dxa"/>
          </w:tcPr>
          <w:p w14:paraId="77177234" w14:textId="77777777" w:rsidR="00131308" w:rsidRPr="00DB337D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0" w:type="dxa"/>
          </w:tcPr>
          <w:p w14:paraId="59851C84" w14:textId="77777777" w:rsidR="00131308" w:rsidRPr="00DB337D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2" w:type="dxa"/>
          </w:tcPr>
          <w:p w14:paraId="62A3D5E2" w14:textId="77777777" w:rsidR="00131308" w:rsidRPr="00DB337D" w:rsidRDefault="00B72502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8" w:type="dxa"/>
          </w:tcPr>
          <w:p w14:paraId="42512873" w14:textId="77777777" w:rsidR="00131308" w:rsidRPr="00982D53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3E89AC74" w14:textId="77777777" w:rsidR="00131308" w:rsidRPr="00982D53" w:rsidRDefault="00B72502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>2</w:t>
            </w:r>
            <w:r w:rsidR="002E24DC" w:rsidRPr="00982D53"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131308" w:rsidRPr="00DB337D" w14:paraId="10FEBEC2" w14:textId="77777777" w:rsidTr="005F38A9">
        <w:tc>
          <w:tcPr>
            <w:tcW w:w="5926" w:type="dxa"/>
          </w:tcPr>
          <w:p w14:paraId="0296DA49" w14:textId="77777777" w:rsidR="00131308" w:rsidRPr="00DB337D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0" w:type="dxa"/>
          </w:tcPr>
          <w:p w14:paraId="7040C7D5" w14:textId="77777777" w:rsidR="00131308" w:rsidRPr="00DB337D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114" w:type="dxa"/>
            <w:gridSpan w:val="3"/>
          </w:tcPr>
          <w:p w14:paraId="003F21C2" w14:textId="77777777" w:rsidR="00131308" w:rsidRPr="00DB337D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82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2502" w:rsidRPr="00DB337D" w14:paraId="71DF34E6" w14:textId="77777777" w:rsidTr="005F38A9">
        <w:tc>
          <w:tcPr>
            <w:tcW w:w="5926" w:type="dxa"/>
          </w:tcPr>
          <w:p w14:paraId="17E8E38F" w14:textId="77777777" w:rsidR="00B72502" w:rsidRPr="00982D53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2D53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280" w:type="dxa"/>
          </w:tcPr>
          <w:p w14:paraId="5C6EA6F1" w14:textId="77777777" w:rsidR="00B72502" w:rsidRPr="00DB337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2" w:type="dxa"/>
          </w:tcPr>
          <w:p w14:paraId="1C074E37" w14:textId="44EB7590" w:rsidR="00B72502" w:rsidRPr="00DB337D" w:rsidRDefault="00982D53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82D53">
              <w:rPr>
                <w:rFonts w:ascii="Angsana New" w:hAnsi="Angsana New"/>
                <w:sz w:val="30"/>
                <w:szCs w:val="30"/>
              </w:rPr>
              <w:t>971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82D53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238" w:type="dxa"/>
          </w:tcPr>
          <w:p w14:paraId="5F5057CA" w14:textId="77777777" w:rsidR="00B72502" w:rsidRPr="00DB337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4" w:type="dxa"/>
          </w:tcPr>
          <w:p w14:paraId="2844C8FC" w14:textId="77777777" w:rsidR="00B72502" w:rsidRPr="00982D53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>3,659,901</w:t>
            </w:r>
          </w:p>
        </w:tc>
      </w:tr>
      <w:tr w:rsidR="00982D53" w:rsidRPr="00DB337D" w14:paraId="6ADFAB8A" w14:textId="77777777" w:rsidTr="005A1906">
        <w:tc>
          <w:tcPr>
            <w:tcW w:w="5926" w:type="dxa"/>
          </w:tcPr>
          <w:p w14:paraId="1AFD5517" w14:textId="7777777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2D53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280" w:type="dxa"/>
          </w:tcPr>
          <w:p w14:paraId="03B61ED0" w14:textId="77777777" w:rsidR="00982D53" w:rsidRPr="00DB337D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2" w:type="dxa"/>
            <w:vAlign w:val="center"/>
          </w:tcPr>
          <w:p w14:paraId="7CC8C1AA" w14:textId="0116437D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>472,768</w:t>
            </w:r>
          </w:p>
        </w:tc>
        <w:tc>
          <w:tcPr>
            <w:tcW w:w="238" w:type="dxa"/>
          </w:tcPr>
          <w:p w14:paraId="3CBA8820" w14:textId="77777777" w:rsidR="00982D53" w:rsidRPr="00DB337D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4" w:type="dxa"/>
          </w:tcPr>
          <w:p w14:paraId="5B0506B8" w14:textId="7777777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>455,009</w:t>
            </w:r>
          </w:p>
        </w:tc>
      </w:tr>
      <w:tr w:rsidR="00982D53" w:rsidRPr="00DB337D" w14:paraId="4E200D75" w14:textId="77777777" w:rsidTr="005A1906">
        <w:trPr>
          <w:trHeight w:val="380"/>
        </w:trPr>
        <w:tc>
          <w:tcPr>
            <w:tcW w:w="5926" w:type="dxa"/>
            <w:shd w:val="clear" w:color="auto" w:fill="auto"/>
          </w:tcPr>
          <w:p w14:paraId="21C4C026" w14:textId="7777777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2D53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0" w:type="dxa"/>
            <w:shd w:val="clear" w:color="auto" w:fill="auto"/>
          </w:tcPr>
          <w:p w14:paraId="140C44C1" w14:textId="77777777" w:rsidR="00982D53" w:rsidRPr="00DB337D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65683" w14:textId="4E27B70D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 xml:space="preserve">             (4,110)</w:t>
            </w:r>
          </w:p>
        </w:tc>
        <w:tc>
          <w:tcPr>
            <w:tcW w:w="238" w:type="dxa"/>
            <w:shd w:val="clear" w:color="auto" w:fill="auto"/>
          </w:tcPr>
          <w:p w14:paraId="2F21B47C" w14:textId="77777777" w:rsidR="00982D53" w:rsidRPr="00DB337D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3B15CB2B" w14:textId="7777777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>(516)</w:t>
            </w:r>
          </w:p>
        </w:tc>
      </w:tr>
      <w:tr w:rsidR="00982D53" w:rsidRPr="00DB337D" w14:paraId="07FFF41A" w14:textId="77777777" w:rsidTr="005A1906">
        <w:trPr>
          <w:trHeight w:val="77"/>
        </w:trPr>
        <w:tc>
          <w:tcPr>
            <w:tcW w:w="5926" w:type="dxa"/>
            <w:shd w:val="clear" w:color="auto" w:fill="auto"/>
          </w:tcPr>
          <w:p w14:paraId="3EB11D5E" w14:textId="7777777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2D53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 (ร้อยละ 100)</w:t>
            </w:r>
          </w:p>
        </w:tc>
        <w:tc>
          <w:tcPr>
            <w:tcW w:w="280" w:type="dxa"/>
            <w:shd w:val="clear" w:color="auto" w:fill="auto"/>
          </w:tcPr>
          <w:p w14:paraId="2BC06D26" w14:textId="77777777" w:rsidR="00982D53" w:rsidRPr="00DB337D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282805" w14:textId="69C91C59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 xml:space="preserve">          468,658</w:t>
            </w:r>
          </w:p>
        </w:tc>
        <w:tc>
          <w:tcPr>
            <w:tcW w:w="238" w:type="dxa"/>
            <w:shd w:val="clear" w:color="auto" w:fill="auto"/>
          </w:tcPr>
          <w:p w14:paraId="6F93F9CA" w14:textId="77777777" w:rsidR="00982D53" w:rsidRPr="00DB337D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2C082" w14:textId="7777777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>454,493</w:t>
            </w:r>
          </w:p>
        </w:tc>
      </w:tr>
      <w:tr w:rsidR="00982D53" w:rsidRPr="00DB337D" w14:paraId="1656212A" w14:textId="77777777" w:rsidTr="005A1906">
        <w:trPr>
          <w:trHeight w:val="77"/>
        </w:trPr>
        <w:tc>
          <w:tcPr>
            <w:tcW w:w="5926" w:type="dxa"/>
            <w:shd w:val="clear" w:color="auto" w:fill="auto"/>
          </w:tcPr>
          <w:p w14:paraId="014437C1" w14:textId="7777777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2D53">
              <w:rPr>
                <w:rFonts w:ascii="Angsana New" w:hAnsi="Angsana New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80" w:type="dxa"/>
            <w:shd w:val="clear" w:color="auto" w:fill="auto"/>
          </w:tcPr>
          <w:p w14:paraId="311BA455" w14:textId="77777777" w:rsidR="00982D53" w:rsidRPr="00DB337D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7C13B8" w14:textId="6351684F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 xml:space="preserve">          284,799</w:t>
            </w:r>
          </w:p>
        </w:tc>
        <w:tc>
          <w:tcPr>
            <w:tcW w:w="238" w:type="dxa"/>
            <w:shd w:val="clear" w:color="auto" w:fill="auto"/>
          </w:tcPr>
          <w:p w14:paraId="0F0D39B9" w14:textId="77777777" w:rsidR="00982D53" w:rsidRPr="00DB337D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096C2F10" w14:textId="7777777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>278,162</w:t>
            </w:r>
          </w:p>
        </w:tc>
      </w:tr>
      <w:tr w:rsidR="00B72502" w:rsidRPr="00DB337D" w14:paraId="0B759229" w14:textId="77777777" w:rsidTr="00D340BD">
        <w:trPr>
          <w:trHeight w:val="380"/>
        </w:trPr>
        <w:tc>
          <w:tcPr>
            <w:tcW w:w="5926" w:type="dxa"/>
            <w:shd w:val="clear" w:color="auto" w:fill="auto"/>
          </w:tcPr>
          <w:p w14:paraId="014307C4" w14:textId="77777777" w:rsidR="00B72502" w:rsidRPr="00982D53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2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280" w:type="dxa"/>
            <w:shd w:val="clear" w:color="auto" w:fill="auto"/>
          </w:tcPr>
          <w:p w14:paraId="038D8837" w14:textId="77777777" w:rsidR="00B72502" w:rsidRPr="00DB337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1442" w:type="dxa"/>
            <w:shd w:val="clear" w:color="auto" w:fill="auto"/>
          </w:tcPr>
          <w:p w14:paraId="67AF62EF" w14:textId="451B80B5" w:rsidR="00B72502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2D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187,969</w:t>
            </w:r>
          </w:p>
        </w:tc>
        <w:tc>
          <w:tcPr>
            <w:tcW w:w="238" w:type="dxa"/>
            <w:shd w:val="clear" w:color="auto" w:fill="auto"/>
          </w:tcPr>
          <w:p w14:paraId="4E735A50" w14:textId="77777777" w:rsidR="00B72502" w:rsidRPr="00DB337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1434" w:type="dxa"/>
            <w:shd w:val="clear" w:color="auto" w:fill="auto"/>
          </w:tcPr>
          <w:p w14:paraId="3A5C8C0D" w14:textId="77777777" w:rsidR="00B72502" w:rsidRPr="00982D53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2D53">
              <w:rPr>
                <w:rFonts w:ascii="Angsana New" w:hAnsi="Angsana New"/>
                <w:b/>
                <w:bCs/>
                <w:sz w:val="30"/>
                <w:szCs w:val="30"/>
              </w:rPr>
              <w:t>176,847</w:t>
            </w:r>
          </w:p>
        </w:tc>
      </w:tr>
      <w:tr w:rsidR="00B72502" w:rsidRPr="00DB337D" w14:paraId="631F7A04" w14:textId="77777777" w:rsidTr="00D340BD">
        <w:trPr>
          <w:trHeight w:val="380"/>
        </w:trPr>
        <w:tc>
          <w:tcPr>
            <w:tcW w:w="5926" w:type="dxa"/>
            <w:shd w:val="clear" w:color="auto" w:fill="auto"/>
          </w:tcPr>
          <w:p w14:paraId="3874F4A7" w14:textId="77777777" w:rsidR="00B72502" w:rsidRPr="00982D53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79DA88A0" w14:textId="77777777" w:rsidR="00B72502" w:rsidRPr="00DB337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1442" w:type="dxa"/>
            <w:shd w:val="clear" w:color="auto" w:fill="auto"/>
          </w:tcPr>
          <w:p w14:paraId="4FB859C9" w14:textId="77777777" w:rsidR="00B72502" w:rsidRPr="00DB337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6E595101" w14:textId="77777777" w:rsidR="00B72502" w:rsidRPr="00DB337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1434" w:type="dxa"/>
            <w:shd w:val="clear" w:color="auto" w:fill="auto"/>
          </w:tcPr>
          <w:p w14:paraId="73857D29" w14:textId="77777777" w:rsidR="00B72502" w:rsidRPr="00DB337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82D53" w:rsidRPr="00DB337D" w14:paraId="2B065247" w14:textId="77777777" w:rsidTr="005A1906">
        <w:tc>
          <w:tcPr>
            <w:tcW w:w="5926" w:type="dxa"/>
            <w:shd w:val="clear" w:color="auto" w:fill="auto"/>
          </w:tcPr>
          <w:p w14:paraId="4998C97D" w14:textId="7777777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2D53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80" w:type="dxa"/>
            <w:shd w:val="clear" w:color="auto" w:fill="auto"/>
          </w:tcPr>
          <w:p w14:paraId="057698AE" w14:textId="77777777" w:rsidR="00982D53" w:rsidRPr="00DB337D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31CBFDA4" w14:textId="2935CD88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>720,189</w:t>
            </w:r>
          </w:p>
        </w:tc>
        <w:tc>
          <w:tcPr>
            <w:tcW w:w="238" w:type="dxa"/>
            <w:shd w:val="clear" w:color="auto" w:fill="auto"/>
          </w:tcPr>
          <w:p w14:paraId="79CE396B" w14:textId="77777777" w:rsidR="00982D53" w:rsidRPr="00DB337D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4" w:type="dxa"/>
            <w:shd w:val="clear" w:color="auto" w:fill="auto"/>
          </w:tcPr>
          <w:p w14:paraId="777DAA97" w14:textId="7777777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>488,733</w:t>
            </w:r>
          </w:p>
        </w:tc>
      </w:tr>
      <w:tr w:rsidR="00982D53" w:rsidRPr="00DB337D" w14:paraId="10F80506" w14:textId="77777777" w:rsidTr="005A1906">
        <w:trPr>
          <w:trHeight w:val="231"/>
        </w:trPr>
        <w:tc>
          <w:tcPr>
            <w:tcW w:w="5926" w:type="dxa"/>
            <w:shd w:val="clear" w:color="auto" w:fill="auto"/>
          </w:tcPr>
          <w:p w14:paraId="2C8F252B" w14:textId="7777777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cs/>
              </w:rPr>
            </w:pPr>
            <w:r w:rsidRPr="00982D53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80" w:type="dxa"/>
            <w:shd w:val="clear" w:color="auto" w:fill="auto"/>
          </w:tcPr>
          <w:p w14:paraId="0A919F04" w14:textId="77777777" w:rsidR="00982D53" w:rsidRPr="00DB337D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F8E1F5E" w14:textId="101AA51D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>1,721,984</w:t>
            </w:r>
          </w:p>
        </w:tc>
        <w:tc>
          <w:tcPr>
            <w:tcW w:w="238" w:type="dxa"/>
            <w:shd w:val="clear" w:color="auto" w:fill="auto"/>
          </w:tcPr>
          <w:p w14:paraId="5A56147E" w14:textId="77777777" w:rsidR="00982D53" w:rsidRPr="00DB337D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4" w:type="dxa"/>
            <w:shd w:val="clear" w:color="auto" w:fill="auto"/>
          </w:tcPr>
          <w:p w14:paraId="335CFA38" w14:textId="7777777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>1,679,183</w:t>
            </w:r>
          </w:p>
        </w:tc>
      </w:tr>
      <w:tr w:rsidR="00982D53" w:rsidRPr="00DB337D" w14:paraId="1A89F5E6" w14:textId="77777777" w:rsidTr="005A1906">
        <w:tc>
          <w:tcPr>
            <w:tcW w:w="5926" w:type="dxa"/>
            <w:shd w:val="clear" w:color="auto" w:fill="auto"/>
          </w:tcPr>
          <w:p w14:paraId="15E56005" w14:textId="7777777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2D53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80" w:type="dxa"/>
            <w:shd w:val="clear" w:color="auto" w:fill="auto"/>
          </w:tcPr>
          <w:p w14:paraId="1BA15312" w14:textId="77777777" w:rsidR="00982D53" w:rsidRPr="00DB337D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6FC964F" w14:textId="693D00AE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 xml:space="preserve">         (330,788)</w:t>
            </w:r>
          </w:p>
        </w:tc>
        <w:tc>
          <w:tcPr>
            <w:tcW w:w="238" w:type="dxa"/>
            <w:shd w:val="clear" w:color="auto" w:fill="auto"/>
          </w:tcPr>
          <w:p w14:paraId="731F1416" w14:textId="77777777" w:rsidR="00982D53" w:rsidRPr="00DB337D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4" w:type="dxa"/>
            <w:shd w:val="clear" w:color="auto" w:fill="auto"/>
          </w:tcPr>
          <w:p w14:paraId="0A528376" w14:textId="7777777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>(442,850)</w:t>
            </w:r>
          </w:p>
        </w:tc>
      </w:tr>
      <w:tr w:rsidR="00982D53" w:rsidRPr="00DB337D" w14:paraId="476E2E84" w14:textId="77777777" w:rsidTr="005A1906">
        <w:tc>
          <w:tcPr>
            <w:tcW w:w="5926" w:type="dxa"/>
            <w:shd w:val="clear" w:color="auto" w:fill="auto"/>
          </w:tcPr>
          <w:p w14:paraId="39AB3C97" w14:textId="7777777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2D53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80" w:type="dxa"/>
            <w:shd w:val="clear" w:color="auto" w:fill="auto"/>
          </w:tcPr>
          <w:p w14:paraId="794043FE" w14:textId="77777777" w:rsidR="00982D53" w:rsidRPr="00DB337D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D70FE" w14:textId="6450076C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 xml:space="preserve">           (92,378)</w:t>
            </w:r>
          </w:p>
        </w:tc>
        <w:tc>
          <w:tcPr>
            <w:tcW w:w="238" w:type="dxa"/>
            <w:shd w:val="clear" w:color="auto" w:fill="auto"/>
          </w:tcPr>
          <w:p w14:paraId="346494B8" w14:textId="77777777" w:rsidR="00982D53" w:rsidRPr="00DB337D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11AA2586" w14:textId="7777777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>(24,718)</w:t>
            </w:r>
          </w:p>
        </w:tc>
      </w:tr>
      <w:tr w:rsidR="00982D53" w:rsidRPr="00DB337D" w14:paraId="004F6718" w14:textId="77777777" w:rsidTr="005A1906">
        <w:tc>
          <w:tcPr>
            <w:tcW w:w="5926" w:type="dxa"/>
            <w:shd w:val="clear" w:color="auto" w:fill="auto"/>
          </w:tcPr>
          <w:p w14:paraId="68FB5791" w14:textId="7777777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2D53">
              <w:rPr>
                <w:rFonts w:ascii="Angsana New" w:hAnsi="Angsana New"/>
                <w:sz w:val="30"/>
                <w:szCs w:val="30"/>
                <w:cs/>
              </w:rPr>
              <w:t>สินทรัพย์สุทธิ (ร้อยละ 100)</w:t>
            </w:r>
          </w:p>
        </w:tc>
        <w:tc>
          <w:tcPr>
            <w:tcW w:w="280" w:type="dxa"/>
            <w:shd w:val="clear" w:color="auto" w:fill="auto"/>
          </w:tcPr>
          <w:p w14:paraId="0D5B38CF" w14:textId="77777777" w:rsidR="00982D53" w:rsidRPr="00DB337D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9F1C96" w14:textId="4581B386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 xml:space="preserve">  2,019,007</w:t>
            </w:r>
          </w:p>
        </w:tc>
        <w:tc>
          <w:tcPr>
            <w:tcW w:w="238" w:type="dxa"/>
            <w:shd w:val="clear" w:color="auto" w:fill="auto"/>
          </w:tcPr>
          <w:p w14:paraId="161899F6" w14:textId="77777777" w:rsidR="00982D53" w:rsidRPr="00DB337D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72265" w14:textId="7777777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>1,700,348</w:t>
            </w:r>
          </w:p>
        </w:tc>
      </w:tr>
      <w:tr w:rsidR="00982D53" w:rsidRPr="00DB337D" w14:paraId="1864CD28" w14:textId="77777777" w:rsidTr="005A1906">
        <w:tc>
          <w:tcPr>
            <w:tcW w:w="5926" w:type="dxa"/>
            <w:shd w:val="clear" w:color="auto" w:fill="auto"/>
          </w:tcPr>
          <w:p w14:paraId="0132B480" w14:textId="7777777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2D53">
              <w:rPr>
                <w:rFonts w:ascii="Angsana New" w:hAnsi="Angsana New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80" w:type="dxa"/>
            <w:shd w:val="clear" w:color="auto" w:fill="auto"/>
          </w:tcPr>
          <w:p w14:paraId="11434F7F" w14:textId="77777777" w:rsidR="00982D53" w:rsidRPr="00DB337D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4D7771" w14:textId="16543EC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 xml:space="preserve">       1,211,404</w:t>
            </w:r>
          </w:p>
        </w:tc>
        <w:tc>
          <w:tcPr>
            <w:tcW w:w="238" w:type="dxa"/>
            <w:shd w:val="clear" w:color="auto" w:fill="auto"/>
          </w:tcPr>
          <w:p w14:paraId="5CEC00F7" w14:textId="77777777" w:rsidR="00982D53" w:rsidRPr="00DB337D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64EDF88B" w14:textId="7777777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2D53">
              <w:rPr>
                <w:rFonts w:ascii="Angsana New" w:hAnsi="Angsana New"/>
                <w:sz w:val="30"/>
                <w:szCs w:val="30"/>
              </w:rPr>
              <w:t>1,020,209</w:t>
            </w:r>
          </w:p>
        </w:tc>
      </w:tr>
      <w:tr w:rsidR="00982D53" w:rsidRPr="00595C91" w14:paraId="41DE94C6" w14:textId="77777777" w:rsidTr="005A1906">
        <w:tc>
          <w:tcPr>
            <w:tcW w:w="5926" w:type="dxa"/>
            <w:shd w:val="clear" w:color="auto" w:fill="auto"/>
          </w:tcPr>
          <w:p w14:paraId="6E1F3725" w14:textId="7777777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2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280" w:type="dxa"/>
            <w:shd w:val="clear" w:color="auto" w:fill="auto"/>
          </w:tcPr>
          <w:p w14:paraId="3E936873" w14:textId="77777777" w:rsidR="00982D53" w:rsidRPr="00DB337D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381ACDBB" w14:textId="38F90D58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2D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807,603</w:t>
            </w:r>
          </w:p>
        </w:tc>
        <w:tc>
          <w:tcPr>
            <w:tcW w:w="238" w:type="dxa"/>
            <w:shd w:val="clear" w:color="auto" w:fill="auto"/>
          </w:tcPr>
          <w:p w14:paraId="7753637C" w14:textId="77777777" w:rsidR="00982D53" w:rsidRPr="00DB337D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34" w:type="dxa"/>
            <w:shd w:val="clear" w:color="auto" w:fill="auto"/>
          </w:tcPr>
          <w:p w14:paraId="551C831B" w14:textId="77777777" w:rsidR="00982D53" w:rsidRPr="00982D53" w:rsidRDefault="00982D53" w:rsidP="00982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2D53">
              <w:rPr>
                <w:rFonts w:ascii="Angsana New" w:hAnsi="Angsana New"/>
                <w:b/>
                <w:bCs/>
                <w:sz w:val="30"/>
                <w:szCs w:val="30"/>
              </w:rPr>
              <w:t>680,139</w:t>
            </w:r>
          </w:p>
        </w:tc>
      </w:tr>
      <w:tr w:rsidR="00B72502" w:rsidRPr="00C1266B" w14:paraId="3A2BC631" w14:textId="77777777" w:rsidTr="00D340BD">
        <w:tc>
          <w:tcPr>
            <w:tcW w:w="5926" w:type="dxa"/>
            <w:shd w:val="clear" w:color="auto" w:fill="auto"/>
          </w:tcPr>
          <w:p w14:paraId="12FE5456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41F62A01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1BB63C23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92DC10A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</w:tcPr>
          <w:p w14:paraId="2B536A8F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C5F2243" w14:textId="77777777" w:rsidR="00EC2491" w:rsidRPr="00C1266B" w:rsidRDefault="00EC2491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B243BA" w14:textId="77777777" w:rsidR="00C17B35" w:rsidRPr="00C1266B" w:rsidRDefault="00C17B3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16"/>
          <w:szCs w:val="16"/>
        </w:rPr>
      </w:pPr>
    </w:p>
    <w:p w14:paraId="59DCF2D0" w14:textId="77777777" w:rsidR="00B40D00" w:rsidRPr="00C1266B" w:rsidRDefault="00B40D00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16"/>
          <w:szCs w:val="16"/>
        </w:rPr>
        <w:sectPr w:rsidR="00B40D00" w:rsidRPr="00C1266B" w:rsidSect="00C17B35">
          <w:headerReference w:type="even" r:id="rId17"/>
          <w:headerReference w:type="default" r:id="rId18"/>
          <w:footerReference w:type="default" r:id="rId19"/>
          <w:headerReference w:type="first" r:id="rId20"/>
          <w:pgSz w:w="11909" w:h="16834" w:code="9"/>
          <w:pgMar w:top="691" w:right="1152" w:bottom="576" w:left="1152" w:header="720" w:footer="562" w:gutter="0"/>
          <w:cols w:space="720"/>
          <w:docGrid w:linePitch="245"/>
        </w:sectPr>
      </w:pPr>
    </w:p>
    <w:p w14:paraId="0C5BF0E7" w14:textId="67F842C4" w:rsidR="00E90FB8" w:rsidRPr="00C1266B" w:rsidRDefault="00E90FB8" w:rsidP="00E90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C1266B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782DA0">
        <w:rPr>
          <w:rFonts w:ascii="Angsana New" w:hAnsi="Angsana New"/>
          <w:b/>
          <w:bCs/>
          <w:sz w:val="30"/>
          <w:szCs w:val="30"/>
        </w:rPr>
        <w:t>1</w:t>
      </w:r>
      <w:r w:rsidRPr="00C1266B">
        <w:rPr>
          <w:rFonts w:ascii="Angsana New" w:hAnsi="Angsana New"/>
          <w:b/>
          <w:bCs/>
          <w:sz w:val="30"/>
          <w:szCs w:val="30"/>
        </w:rPr>
        <w:tab/>
      </w:r>
      <w:r w:rsidRPr="00C1266B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3E359181" w14:textId="77777777" w:rsidR="00CE3386" w:rsidRPr="00DD73AC" w:rsidRDefault="00CE3386" w:rsidP="00CD1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71"/>
        <w:jc w:val="thaiDistribute"/>
        <w:rPr>
          <w:rFonts w:ascii="Angsana New" w:hAnsi="Angsana New"/>
          <w:sz w:val="14"/>
          <w:szCs w:val="14"/>
        </w:rPr>
      </w:pPr>
    </w:p>
    <w:tbl>
      <w:tblPr>
        <w:tblW w:w="14326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49"/>
        <w:gridCol w:w="2160"/>
        <w:gridCol w:w="191"/>
        <w:gridCol w:w="990"/>
        <w:gridCol w:w="270"/>
        <w:gridCol w:w="1080"/>
        <w:gridCol w:w="180"/>
        <w:gridCol w:w="1080"/>
        <w:gridCol w:w="209"/>
        <w:gridCol w:w="7"/>
        <w:gridCol w:w="1000"/>
        <w:gridCol w:w="189"/>
        <w:gridCol w:w="997"/>
        <w:gridCol w:w="223"/>
        <w:gridCol w:w="1000"/>
        <w:gridCol w:w="180"/>
        <w:gridCol w:w="1145"/>
        <w:gridCol w:w="180"/>
        <w:gridCol w:w="1096"/>
      </w:tblGrid>
      <w:tr w:rsidR="008213AB" w:rsidRPr="002C017E" w14:paraId="25731C65" w14:textId="77777777" w:rsidTr="00595C91">
        <w:trPr>
          <w:cantSplit/>
          <w:tblHeader/>
        </w:trPr>
        <w:tc>
          <w:tcPr>
            <w:tcW w:w="2149" w:type="dxa"/>
            <w:vAlign w:val="center"/>
            <w:hideMark/>
          </w:tcPr>
          <w:p w14:paraId="281BD58F" w14:textId="77777777" w:rsidR="008213AB" w:rsidRPr="002C017E" w:rsidRDefault="008213AB" w:rsidP="00BC34B5">
            <w:pPr>
              <w:pStyle w:val="acctfourfigures"/>
              <w:tabs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160" w:type="dxa"/>
            <w:vAlign w:val="center"/>
            <w:hideMark/>
          </w:tcPr>
          <w:p w14:paraId="4EDCA4AB" w14:textId="77777777" w:rsidR="008213AB" w:rsidRPr="002C017E" w:rsidRDefault="008213AB" w:rsidP="00BC34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1" w:type="dxa"/>
          </w:tcPr>
          <w:p w14:paraId="01A6062C" w14:textId="77777777" w:rsidR="008213AB" w:rsidRPr="002C017E" w:rsidRDefault="008213AB" w:rsidP="00BC34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26" w:type="dxa"/>
            <w:gridSpan w:val="16"/>
            <w:hideMark/>
          </w:tcPr>
          <w:p w14:paraId="5947757D" w14:textId="77777777" w:rsidR="008213AB" w:rsidRPr="002C017E" w:rsidRDefault="008213AB" w:rsidP="00BC34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2C017E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F0E18" w:rsidRPr="002C017E" w14:paraId="29D676C1" w14:textId="77777777" w:rsidTr="00595C91">
        <w:trPr>
          <w:cantSplit/>
          <w:tblHeader/>
        </w:trPr>
        <w:tc>
          <w:tcPr>
            <w:tcW w:w="2149" w:type="dxa"/>
            <w:vAlign w:val="center"/>
            <w:hideMark/>
          </w:tcPr>
          <w:p w14:paraId="4C1527C8" w14:textId="77777777" w:rsidR="008213AB" w:rsidRPr="002C017E" w:rsidRDefault="008213AB" w:rsidP="00BC34B5">
            <w:pPr>
              <w:pStyle w:val="acctfourfigures"/>
              <w:tabs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160" w:type="dxa"/>
            <w:vAlign w:val="center"/>
            <w:hideMark/>
          </w:tcPr>
          <w:p w14:paraId="62A3FC5F" w14:textId="77777777" w:rsidR="008213AB" w:rsidRPr="002C017E" w:rsidRDefault="008213AB" w:rsidP="00BC34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ลักษณะธุรกิจ</w:t>
            </w:r>
          </w:p>
        </w:tc>
        <w:tc>
          <w:tcPr>
            <w:tcW w:w="191" w:type="dxa"/>
          </w:tcPr>
          <w:p w14:paraId="4815A4C0" w14:textId="77777777" w:rsidR="003E4AD4" w:rsidRPr="002C017E" w:rsidRDefault="003E4AD4" w:rsidP="00BC34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015E243C" w14:textId="77777777" w:rsidR="003E4AD4" w:rsidRPr="002C017E" w:rsidRDefault="003E4AD4" w:rsidP="00BC34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3A0B40B" w14:textId="77777777" w:rsidR="003E4AD4" w:rsidRPr="002C017E" w:rsidRDefault="003E4AD4" w:rsidP="00BC34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296" w:type="dxa"/>
            <w:gridSpan w:val="4"/>
          </w:tcPr>
          <w:p w14:paraId="1727BDDA" w14:textId="77777777" w:rsidR="003E4AD4" w:rsidRPr="002C017E" w:rsidRDefault="003E4AD4" w:rsidP="00BC34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89" w:type="dxa"/>
          </w:tcPr>
          <w:p w14:paraId="6AAB077B" w14:textId="77777777" w:rsidR="003E4AD4" w:rsidRPr="002C017E" w:rsidRDefault="003E4AD4" w:rsidP="00BC34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220" w:type="dxa"/>
            <w:gridSpan w:val="3"/>
          </w:tcPr>
          <w:p w14:paraId="3E4AF37B" w14:textId="77777777" w:rsidR="003E4AD4" w:rsidRPr="002C017E" w:rsidRDefault="003E4AD4" w:rsidP="00BC34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</w:tcPr>
          <w:p w14:paraId="5C6B8628" w14:textId="77777777" w:rsidR="003E4AD4" w:rsidRPr="002C017E" w:rsidRDefault="003E4AD4" w:rsidP="00BC34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421" w:type="dxa"/>
            <w:gridSpan w:val="3"/>
          </w:tcPr>
          <w:p w14:paraId="24068985" w14:textId="77777777" w:rsidR="003E4AD4" w:rsidRPr="002C017E" w:rsidRDefault="003E4AD4" w:rsidP="00BC34B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เงินปันผลรับ</w:t>
            </w:r>
            <w:r w:rsidR="003F6F95" w:rsidRPr="003F6F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สำหรับปี</w:t>
            </w:r>
          </w:p>
        </w:tc>
      </w:tr>
      <w:tr w:rsidR="001069D6" w:rsidRPr="002C017E" w14:paraId="56C39191" w14:textId="77777777" w:rsidTr="00595C91">
        <w:trPr>
          <w:cantSplit/>
          <w:trHeight w:val="389"/>
          <w:tblHeader/>
        </w:trPr>
        <w:tc>
          <w:tcPr>
            <w:tcW w:w="2149" w:type="dxa"/>
          </w:tcPr>
          <w:p w14:paraId="23968FE0" w14:textId="77777777" w:rsidR="001069D6" w:rsidRPr="002C017E" w:rsidRDefault="001069D6" w:rsidP="001069D6">
            <w:pPr>
              <w:pStyle w:val="acctfourfigures"/>
              <w:tabs>
                <w:tab w:val="left" w:pos="720"/>
              </w:tabs>
              <w:spacing w:line="240" w:lineRule="auto"/>
              <w:ind w:left="36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160" w:type="dxa"/>
          </w:tcPr>
          <w:p w14:paraId="621A3BF8" w14:textId="77777777" w:rsidR="001069D6" w:rsidRPr="002C017E" w:rsidRDefault="001069D6" w:rsidP="001069D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1" w:type="dxa"/>
          </w:tcPr>
          <w:p w14:paraId="237B90C2" w14:textId="77777777" w:rsidR="001069D6" w:rsidRPr="002C017E" w:rsidRDefault="001069D6" w:rsidP="001069D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66D1906" w14:textId="77777777" w:rsidR="001069D6" w:rsidRPr="002C017E" w:rsidRDefault="001069D6" w:rsidP="0010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017E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3F6F95" w:rsidRPr="002C017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265DE03" w14:textId="77777777" w:rsidR="001069D6" w:rsidRPr="002C017E" w:rsidRDefault="001069D6" w:rsidP="001069D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902E2F9" w14:textId="77777777" w:rsidR="001069D6" w:rsidRPr="002C017E" w:rsidRDefault="001069D6" w:rsidP="0010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017E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3F6F95" w:rsidRPr="002C017E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4ECA21AE" w14:textId="77777777" w:rsidR="001069D6" w:rsidRPr="002C017E" w:rsidRDefault="001069D6" w:rsidP="001069D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B7AE508" w14:textId="77777777" w:rsidR="001069D6" w:rsidRPr="002C017E" w:rsidRDefault="001069D6" w:rsidP="0010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017E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3F6F95" w:rsidRPr="002C017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16" w:type="dxa"/>
            <w:gridSpan w:val="2"/>
          </w:tcPr>
          <w:p w14:paraId="74B12F0E" w14:textId="77777777" w:rsidR="001069D6" w:rsidRPr="002C017E" w:rsidRDefault="001069D6" w:rsidP="001069D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0" w:type="dxa"/>
          </w:tcPr>
          <w:p w14:paraId="4C673368" w14:textId="77777777" w:rsidR="001069D6" w:rsidRPr="002C017E" w:rsidRDefault="001069D6" w:rsidP="0010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017E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3F6F95" w:rsidRPr="002C017E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89" w:type="dxa"/>
          </w:tcPr>
          <w:p w14:paraId="2E2BF86C" w14:textId="77777777" w:rsidR="001069D6" w:rsidRPr="002C017E" w:rsidRDefault="001069D6" w:rsidP="001069D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7" w:type="dxa"/>
          </w:tcPr>
          <w:p w14:paraId="67E60054" w14:textId="77777777" w:rsidR="001069D6" w:rsidRPr="002C017E" w:rsidRDefault="001069D6" w:rsidP="0010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017E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3F6F95" w:rsidRPr="002C017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23" w:type="dxa"/>
          </w:tcPr>
          <w:p w14:paraId="7DA78016" w14:textId="77777777" w:rsidR="001069D6" w:rsidRPr="002C017E" w:rsidRDefault="001069D6" w:rsidP="001069D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0" w:type="dxa"/>
          </w:tcPr>
          <w:p w14:paraId="1DE9C993" w14:textId="77777777" w:rsidR="001069D6" w:rsidRPr="002C017E" w:rsidRDefault="001069D6" w:rsidP="0010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017E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3F6F95" w:rsidRPr="002C017E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2CE6D05D" w14:textId="77777777" w:rsidR="001069D6" w:rsidRPr="002C017E" w:rsidRDefault="001069D6" w:rsidP="001069D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</w:tcPr>
          <w:p w14:paraId="2DD44FF6" w14:textId="77777777" w:rsidR="001069D6" w:rsidRPr="002C017E" w:rsidRDefault="001069D6" w:rsidP="0010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017E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3F6F95" w:rsidRPr="002C017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450C517B" w14:textId="77777777" w:rsidR="001069D6" w:rsidRPr="002C017E" w:rsidRDefault="001069D6" w:rsidP="001069D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</w:tcPr>
          <w:p w14:paraId="049EAF9B" w14:textId="77777777" w:rsidR="001069D6" w:rsidRPr="002C017E" w:rsidRDefault="001069D6" w:rsidP="0010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017E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3F6F95" w:rsidRPr="002C017E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1069D6" w:rsidRPr="002C017E" w14:paraId="0FEF13AC" w14:textId="77777777" w:rsidTr="00595C91">
        <w:trPr>
          <w:cantSplit/>
          <w:trHeight w:val="389"/>
          <w:tblHeader/>
        </w:trPr>
        <w:tc>
          <w:tcPr>
            <w:tcW w:w="2149" w:type="dxa"/>
          </w:tcPr>
          <w:p w14:paraId="27B453B9" w14:textId="77777777" w:rsidR="001069D6" w:rsidRPr="002C017E" w:rsidRDefault="001069D6" w:rsidP="001069D6">
            <w:pPr>
              <w:pStyle w:val="acctfourfigures"/>
              <w:tabs>
                <w:tab w:val="left" w:pos="720"/>
              </w:tabs>
              <w:spacing w:line="240" w:lineRule="auto"/>
              <w:ind w:left="36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160" w:type="dxa"/>
          </w:tcPr>
          <w:p w14:paraId="4BFCB733" w14:textId="77777777" w:rsidR="001069D6" w:rsidRPr="002C017E" w:rsidRDefault="001069D6" w:rsidP="001069D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1" w:type="dxa"/>
          </w:tcPr>
          <w:p w14:paraId="390CF4F2" w14:textId="77777777" w:rsidR="001069D6" w:rsidRPr="002C017E" w:rsidRDefault="001069D6" w:rsidP="001069D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411DC473" w14:textId="77777777" w:rsidR="001069D6" w:rsidRPr="002C017E" w:rsidRDefault="001069D6" w:rsidP="001069D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2C017E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180" w:type="dxa"/>
          </w:tcPr>
          <w:p w14:paraId="2E065621" w14:textId="77777777" w:rsidR="001069D6" w:rsidRPr="002C017E" w:rsidRDefault="001069D6" w:rsidP="001069D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7306" w:type="dxa"/>
            <w:gridSpan w:val="12"/>
            <w:hideMark/>
          </w:tcPr>
          <w:p w14:paraId="44230E79" w14:textId="77777777" w:rsidR="001069D6" w:rsidRPr="002C017E" w:rsidRDefault="001069D6" w:rsidP="001069D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1069D6" w:rsidRPr="002C017E" w14:paraId="751ED21F" w14:textId="77777777" w:rsidTr="00595C91">
        <w:trPr>
          <w:cantSplit/>
        </w:trPr>
        <w:tc>
          <w:tcPr>
            <w:tcW w:w="2149" w:type="dxa"/>
            <w:hideMark/>
          </w:tcPr>
          <w:p w14:paraId="61D26D8C" w14:textId="77777777" w:rsidR="001069D6" w:rsidRPr="002C017E" w:rsidRDefault="001069D6" w:rsidP="00595C91">
            <w:pPr>
              <w:spacing w:line="240" w:lineRule="auto"/>
              <w:ind w:left="12" w:right="-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01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160" w:type="dxa"/>
          </w:tcPr>
          <w:p w14:paraId="60C17950" w14:textId="77777777" w:rsidR="001069D6" w:rsidRPr="002C017E" w:rsidRDefault="001069D6" w:rsidP="001069D6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1" w:type="dxa"/>
          </w:tcPr>
          <w:p w14:paraId="7957C9A7" w14:textId="77777777" w:rsidR="001069D6" w:rsidRPr="002C017E" w:rsidRDefault="001069D6" w:rsidP="001069D6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37DFF278" w14:textId="77777777" w:rsidR="001069D6" w:rsidRPr="002C017E" w:rsidRDefault="001069D6" w:rsidP="001069D6">
            <w:pPr>
              <w:pStyle w:val="acctfourfigures"/>
              <w:tabs>
                <w:tab w:val="decimal" w:pos="61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565C787" w14:textId="77777777" w:rsidR="001069D6" w:rsidRPr="002C017E" w:rsidRDefault="001069D6" w:rsidP="001069D6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CA44907" w14:textId="77777777" w:rsidR="001069D6" w:rsidRPr="002C017E" w:rsidRDefault="001069D6" w:rsidP="001069D6">
            <w:pPr>
              <w:pStyle w:val="acctfourfigures"/>
              <w:tabs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55927A38" w14:textId="77777777" w:rsidR="001069D6" w:rsidRPr="002C017E" w:rsidRDefault="001069D6" w:rsidP="001069D6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F6786AA" w14:textId="77777777" w:rsidR="001069D6" w:rsidRPr="002C017E" w:rsidRDefault="001069D6" w:rsidP="001069D6">
            <w:pPr>
              <w:pStyle w:val="acctfourfigures"/>
              <w:tabs>
                <w:tab w:val="decimal" w:pos="61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16" w:type="dxa"/>
            <w:gridSpan w:val="2"/>
          </w:tcPr>
          <w:p w14:paraId="71A61D2B" w14:textId="77777777" w:rsidR="001069D6" w:rsidRPr="002C017E" w:rsidRDefault="001069D6" w:rsidP="001069D6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0" w:type="dxa"/>
          </w:tcPr>
          <w:p w14:paraId="0CB9ECBE" w14:textId="77777777" w:rsidR="001069D6" w:rsidRPr="002C017E" w:rsidRDefault="001069D6" w:rsidP="001069D6">
            <w:pPr>
              <w:pStyle w:val="acctfourfigures"/>
              <w:tabs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9" w:type="dxa"/>
          </w:tcPr>
          <w:p w14:paraId="53BBDAB6" w14:textId="77777777" w:rsidR="001069D6" w:rsidRPr="002C017E" w:rsidRDefault="001069D6" w:rsidP="001069D6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</w:tcPr>
          <w:p w14:paraId="68C25FF7" w14:textId="77777777" w:rsidR="001069D6" w:rsidRPr="002C017E" w:rsidRDefault="001069D6" w:rsidP="001069D6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23" w:type="dxa"/>
          </w:tcPr>
          <w:p w14:paraId="03E87D7F" w14:textId="77777777" w:rsidR="001069D6" w:rsidRPr="002C017E" w:rsidRDefault="001069D6" w:rsidP="001069D6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0" w:type="dxa"/>
          </w:tcPr>
          <w:p w14:paraId="092320CB" w14:textId="77777777" w:rsidR="001069D6" w:rsidRPr="002C017E" w:rsidRDefault="001069D6" w:rsidP="001069D6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3ADD34E" w14:textId="77777777" w:rsidR="001069D6" w:rsidRPr="002C017E" w:rsidRDefault="001069D6" w:rsidP="001069D6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</w:tcPr>
          <w:p w14:paraId="5E901CB8" w14:textId="77777777" w:rsidR="001069D6" w:rsidRPr="002C017E" w:rsidRDefault="001069D6" w:rsidP="001069D6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59AAA053" w14:textId="77777777" w:rsidR="001069D6" w:rsidRPr="002C017E" w:rsidRDefault="001069D6" w:rsidP="001069D6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</w:tcPr>
          <w:p w14:paraId="01D5760F" w14:textId="77777777" w:rsidR="001069D6" w:rsidRPr="002C017E" w:rsidRDefault="001069D6" w:rsidP="001069D6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1D6743" w:rsidRPr="002C017E" w14:paraId="2499D3CF" w14:textId="77777777" w:rsidTr="00595C91">
        <w:trPr>
          <w:cantSplit/>
        </w:trPr>
        <w:tc>
          <w:tcPr>
            <w:tcW w:w="2149" w:type="dxa"/>
            <w:hideMark/>
          </w:tcPr>
          <w:p w14:paraId="3A6FE3B4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โฮลดิ้งส์ จำกัด</w:t>
            </w:r>
          </w:p>
        </w:tc>
        <w:tc>
          <w:tcPr>
            <w:tcW w:w="2160" w:type="dxa"/>
            <w:hideMark/>
          </w:tcPr>
          <w:p w14:paraId="717F4548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9" w:hanging="29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</w:rPr>
              <w:t>การลงทุนและถือหุ้นใน</w:t>
            </w:r>
            <w:r w:rsidRPr="002C017E">
              <w:rPr>
                <w:rFonts w:ascii="Angsana New" w:hAnsi="Angsana New"/>
                <w:sz w:val="30"/>
                <w:szCs w:val="30"/>
                <w:cs/>
              </w:rPr>
              <w:br/>
              <w:t>บริษัทอื่น</w:t>
            </w:r>
          </w:p>
        </w:tc>
        <w:tc>
          <w:tcPr>
            <w:tcW w:w="191" w:type="dxa"/>
          </w:tcPr>
          <w:p w14:paraId="3A91D3A4" w14:textId="77777777" w:rsidR="001D6743" w:rsidRPr="002C017E" w:rsidRDefault="001D6743" w:rsidP="001D6743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1AA35C19" w14:textId="77777777" w:rsidR="001D6743" w:rsidRPr="002C017E" w:rsidRDefault="001D6743" w:rsidP="001D674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771176B" w14:textId="0810F3B1" w:rsidR="001D6743" w:rsidRPr="002C017E" w:rsidRDefault="001D6743" w:rsidP="001D674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189C195F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7861F83" w14:textId="77777777" w:rsidR="001D6743" w:rsidRPr="002C017E" w:rsidRDefault="001D6743" w:rsidP="001D674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F73C1CD" w14:textId="77777777" w:rsidR="001D6743" w:rsidRPr="002C017E" w:rsidRDefault="001D6743" w:rsidP="001D674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06DEADD1" w14:textId="77777777" w:rsidR="001D6743" w:rsidRPr="002C017E" w:rsidRDefault="001D6743" w:rsidP="001D6743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EF12D40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7BEE453" w14:textId="6561E31D" w:rsidR="001D6743" w:rsidRPr="002C017E" w:rsidRDefault="001D6743" w:rsidP="00B34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216" w:type="dxa"/>
            <w:gridSpan w:val="2"/>
          </w:tcPr>
          <w:p w14:paraId="6149FCDF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6E76E41B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219CBA1" w14:textId="77777777" w:rsidR="001D6743" w:rsidRPr="002C017E" w:rsidRDefault="001D6743" w:rsidP="00B34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9" w:type="dxa"/>
          </w:tcPr>
          <w:p w14:paraId="12A5C804" w14:textId="77777777" w:rsidR="001D6743" w:rsidRPr="002C017E" w:rsidRDefault="001D6743" w:rsidP="001D6743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</w:tcPr>
          <w:p w14:paraId="1AE9EF79" w14:textId="77777777" w:rsidR="001D6743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CF703D6" w14:textId="1B94AE5B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223" w:type="dxa"/>
          </w:tcPr>
          <w:p w14:paraId="2B5B2666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62DCE20E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ED92C78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14:paraId="7C8BDB52" w14:textId="77777777" w:rsidR="001D6743" w:rsidRPr="002C017E" w:rsidRDefault="001D6743" w:rsidP="001D6743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</w:tcPr>
          <w:p w14:paraId="31F191C8" w14:textId="77777777" w:rsidR="001D6743" w:rsidRDefault="001D6743" w:rsidP="001D674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1C69CFED" w14:textId="1B726C64" w:rsidR="001D6743" w:rsidRPr="002C017E" w:rsidRDefault="001D6743" w:rsidP="00D64E87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225A89BF" w14:textId="77777777" w:rsidR="001D6743" w:rsidRPr="002C017E" w:rsidRDefault="001D6743" w:rsidP="001D6743">
            <w:pPr>
              <w:pStyle w:val="acctfourfigures"/>
              <w:tabs>
                <w:tab w:val="decimal" w:pos="414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96" w:type="dxa"/>
            <w:hideMark/>
          </w:tcPr>
          <w:p w14:paraId="06632547" w14:textId="77777777" w:rsidR="001D6743" w:rsidRPr="002C017E" w:rsidRDefault="001D6743" w:rsidP="00D64E8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eastAsia="en-GB" w:bidi="th-TH"/>
              </w:rPr>
              <w:br w:type="textWrapping" w:clear="all"/>
              <w:t>-</w:t>
            </w:r>
          </w:p>
        </w:tc>
      </w:tr>
      <w:tr w:rsidR="001D6743" w:rsidRPr="002C017E" w14:paraId="53A4694A" w14:textId="77777777" w:rsidTr="00595C91">
        <w:trPr>
          <w:cantSplit/>
        </w:trPr>
        <w:tc>
          <w:tcPr>
            <w:tcW w:w="2149" w:type="dxa"/>
            <w:hideMark/>
          </w:tcPr>
          <w:p w14:paraId="3C5F7CD3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Great Brands Limited</w:t>
            </w:r>
          </w:p>
        </w:tc>
        <w:tc>
          <w:tcPr>
            <w:tcW w:w="2160" w:type="dxa"/>
          </w:tcPr>
          <w:p w14:paraId="36446F36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</w:rPr>
              <w:t>บริหารตราสินค้า</w:t>
            </w:r>
          </w:p>
        </w:tc>
        <w:tc>
          <w:tcPr>
            <w:tcW w:w="191" w:type="dxa"/>
          </w:tcPr>
          <w:p w14:paraId="7A6B4C2C" w14:textId="77777777" w:rsidR="001D6743" w:rsidRPr="002C017E" w:rsidRDefault="001D6743" w:rsidP="001D6743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015620DC" w14:textId="0D618128" w:rsidR="001D6743" w:rsidRPr="002C017E" w:rsidRDefault="001D6743" w:rsidP="001D674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270" w:type="dxa"/>
          </w:tcPr>
          <w:p w14:paraId="6037488C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71EA4" w14:textId="77777777" w:rsidR="001D6743" w:rsidRPr="002C017E" w:rsidRDefault="001D6743" w:rsidP="001D674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260" w:type="dxa"/>
            <w:gridSpan w:val="2"/>
          </w:tcPr>
          <w:p w14:paraId="148F6195" w14:textId="7D6774CB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HKD 1,000</w:t>
            </w:r>
          </w:p>
        </w:tc>
        <w:tc>
          <w:tcPr>
            <w:tcW w:w="1216" w:type="dxa"/>
            <w:gridSpan w:val="3"/>
          </w:tcPr>
          <w:p w14:paraId="5B9F4919" w14:textId="59D4FABA" w:rsidR="001D6743" w:rsidRPr="002C017E" w:rsidRDefault="006B0A62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D6743" w:rsidRPr="002C017E">
              <w:rPr>
                <w:rFonts w:ascii="Angsana New" w:hAnsi="Angsana New"/>
                <w:sz w:val="30"/>
                <w:szCs w:val="30"/>
              </w:rPr>
              <w:t>HKD 1,000</w:t>
            </w:r>
          </w:p>
        </w:tc>
        <w:tc>
          <w:tcPr>
            <w:tcW w:w="189" w:type="dxa"/>
          </w:tcPr>
          <w:p w14:paraId="08C43839" w14:textId="77777777" w:rsidR="001D6743" w:rsidRPr="002C017E" w:rsidRDefault="001D6743" w:rsidP="001D6743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</w:tcPr>
          <w:p w14:paraId="6AADAB03" w14:textId="0FB4FDCA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4,134</w:t>
            </w:r>
          </w:p>
        </w:tc>
        <w:tc>
          <w:tcPr>
            <w:tcW w:w="223" w:type="dxa"/>
          </w:tcPr>
          <w:p w14:paraId="238676CC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78882861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4,134</w:t>
            </w:r>
          </w:p>
        </w:tc>
        <w:tc>
          <w:tcPr>
            <w:tcW w:w="180" w:type="dxa"/>
          </w:tcPr>
          <w:p w14:paraId="1A81FAE4" w14:textId="77777777" w:rsidR="001D6743" w:rsidRPr="002C017E" w:rsidRDefault="001D6743" w:rsidP="001D6743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</w:tcPr>
          <w:p w14:paraId="0782B4CE" w14:textId="4540F32D" w:rsidR="001D6743" w:rsidRPr="002C017E" w:rsidRDefault="001D6743" w:rsidP="00D64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074C5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74C5">
              <w:rPr>
                <w:rFonts w:ascii="Angsana New" w:hAnsi="Angsana New"/>
                <w:sz w:val="30"/>
                <w:szCs w:val="30"/>
              </w:rPr>
              <w:t>038</w:t>
            </w:r>
          </w:p>
        </w:tc>
        <w:tc>
          <w:tcPr>
            <w:tcW w:w="180" w:type="dxa"/>
          </w:tcPr>
          <w:p w14:paraId="3C5EEA40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04D618F" w14:textId="77777777" w:rsidR="001D6743" w:rsidRPr="002C017E" w:rsidRDefault="001D6743" w:rsidP="00D64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1,500,000</w:t>
            </w:r>
          </w:p>
        </w:tc>
      </w:tr>
      <w:tr w:rsidR="001D6743" w:rsidRPr="002C017E" w14:paraId="78CBE0C3" w14:textId="77777777" w:rsidTr="00595C91">
        <w:trPr>
          <w:cantSplit/>
        </w:trPr>
        <w:tc>
          <w:tcPr>
            <w:tcW w:w="2149" w:type="dxa"/>
            <w:hideMark/>
          </w:tcPr>
          <w:p w14:paraId="65681A84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</w:rPr>
              <w:t>บริษัท  เสริมสุข เทรนนิ่ง จำกัด</w:t>
            </w:r>
          </w:p>
        </w:tc>
        <w:tc>
          <w:tcPr>
            <w:tcW w:w="2160" w:type="dxa"/>
            <w:hideMark/>
          </w:tcPr>
          <w:p w14:paraId="65CE239A" w14:textId="77777777" w:rsidR="001D6743" w:rsidRPr="002C017E" w:rsidRDefault="001D6743" w:rsidP="001D6743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</w:rPr>
              <w:t>บริการพัฒนาบุคลากรและองค์กร</w:t>
            </w:r>
          </w:p>
        </w:tc>
        <w:tc>
          <w:tcPr>
            <w:tcW w:w="191" w:type="dxa"/>
          </w:tcPr>
          <w:p w14:paraId="3038A922" w14:textId="77777777" w:rsidR="001D6743" w:rsidRPr="002C017E" w:rsidRDefault="001D6743" w:rsidP="001D6743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70A48351" w14:textId="77777777" w:rsidR="001D6743" w:rsidRPr="002C017E" w:rsidRDefault="001D6743" w:rsidP="001D674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8BD3D32" w14:textId="724EA592" w:rsidR="001D6743" w:rsidRPr="002C017E" w:rsidRDefault="001D6743" w:rsidP="001D674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5EE15159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4FAA74A" w14:textId="77777777" w:rsidR="001D6743" w:rsidRPr="002C017E" w:rsidRDefault="001D6743" w:rsidP="001D674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EF08133" w14:textId="77777777" w:rsidR="001D6743" w:rsidRPr="002C017E" w:rsidRDefault="001D6743" w:rsidP="001D674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0B9947AA" w14:textId="77777777" w:rsidR="001D6743" w:rsidRPr="002C017E" w:rsidRDefault="001D6743" w:rsidP="001D6743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97DC9DA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25EF8D6" w14:textId="59B5699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16" w:type="dxa"/>
            <w:gridSpan w:val="2"/>
          </w:tcPr>
          <w:p w14:paraId="607CE66F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32A10F1C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7CD7664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9" w:type="dxa"/>
          </w:tcPr>
          <w:p w14:paraId="5043D6A2" w14:textId="77777777" w:rsidR="001D6743" w:rsidRPr="002C017E" w:rsidRDefault="001D6743" w:rsidP="001D6743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13AE0D61" w14:textId="77777777" w:rsidR="001D6743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58DEBCD" w14:textId="1743F74A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23" w:type="dxa"/>
          </w:tcPr>
          <w:p w14:paraId="409C0757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hideMark/>
          </w:tcPr>
          <w:p w14:paraId="3CD275B7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0FAB08A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</w:tcPr>
          <w:p w14:paraId="5C538DC6" w14:textId="77777777" w:rsidR="001D6743" w:rsidRPr="002C017E" w:rsidRDefault="001D6743" w:rsidP="001D6743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</w:tcPr>
          <w:p w14:paraId="25729C70" w14:textId="77777777" w:rsidR="001D6743" w:rsidRDefault="001D6743" w:rsidP="001D674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0C72D7A6" w14:textId="38E84443" w:rsidR="001D6743" w:rsidRPr="002C017E" w:rsidRDefault="001D6743" w:rsidP="00D64E87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CC7B24E" w14:textId="77777777" w:rsidR="001D6743" w:rsidRPr="002C017E" w:rsidRDefault="001D6743" w:rsidP="001D6743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hideMark/>
          </w:tcPr>
          <w:p w14:paraId="04101A41" w14:textId="77777777" w:rsidR="001D6743" w:rsidRPr="002C017E" w:rsidRDefault="001D6743" w:rsidP="00D64E8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C017E">
              <w:rPr>
                <w:rFonts w:ascii="Angsana New" w:hAnsi="Angsana New"/>
                <w:sz w:val="30"/>
                <w:szCs w:val="30"/>
                <w:lang w:eastAsia="en-GB"/>
              </w:rPr>
              <w:br w:type="textWrapping" w:clear="all"/>
              <w:t>-</w:t>
            </w:r>
          </w:p>
        </w:tc>
      </w:tr>
      <w:tr w:rsidR="001D6743" w:rsidRPr="00190844" w14:paraId="7E0601A7" w14:textId="77777777" w:rsidTr="00BC30F3">
        <w:trPr>
          <w:cantSplit/>
          <w:trHeight w:val="197"/>
        </w:trPr>
        <w:tc>
          <w:tcPr>
            <w:tcW w:w="2149" w:type="dxa"/>
            <w:hideMark/>
          </w:tcPr>
          <w:p w14:paraId="407A9F09" w14:textId="77777777" w:rsidR="001D6743" w:rsidRPr="00190844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8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</w:tcPr>
          <w:p w14:paraId="3B340266" w14:textId="77777777" w:rsidR="001D6743" w:rsidRPr="00190844" w:rsidRDefault="001D6743" w:rsidP="001D67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1" w:type="dxa"/>
          </w:tcPr>
          <w:p w14:paraId="554CCCA2" w14:textId="77777777" w:rsidR="001D6743" w:rsidRPr="00190844" w:rsidRDefault="001D6743" w:rsidP="001D6743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7E534AEC" w14:textId="77777777" w:rsidR="001D6743" w:rsidRPr="00190844" w:rsidRDefault="001D6743" w:rsidP="001D6743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  <w:vAlign w:val="bottom"/>
          </w:tcPr>
          <w:p w14:paraId="5C6E4B66" w14:textId="77777777" w:rsidR="001D6743" w:rsidRPr="00190844" w:rsidRDefault="001D6743" w:rsidP="001D6743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E4F7813" w14:textId="77777777" w:rsidR="001D6743" w:rsidRPr="00190844" w:rsidRDefault="001D6743" w:rsidP="001D6743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19BE3996" w14:textId="77777777" w:rsidR="001D6743" w:rsidRPr="00190844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3EA50" w14:textId="77777777" w:rsidR="001D6743" w:rsidRPr="00190844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9" w:type="dxa"/>
          </w:tcPr>
          <w:p w14:paraId="5E30C917" w14:textId="77777777" w:rsidR="001D6743" w:rsidRPr="00190844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109F62E1" w14:textId="77777777" w:rsidR="001D6743" w:rsidRPr="00190844" w:rsidRDefault="001D6743" w:rsidP="001D6743">
            <w:pPr>
              <w:pStyle w:val="acctfourfigures"/>
              <w:tabs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9" w:type="dxa"/>
          </w:tcPr>
          <w:p w14:paraId="4DA11E51" w14:textId="77777777" w:rsidR="001D6743" w:rsidRPr="00190844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14D554" w14:textId="09DE9602" w:rsidR="001D6743" w:rsidRPr="00190844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844">
              <w:rPr>
                <w:rFonts w:ascii="Angsana New" w:hAnsi="Angsana New"/>
                <w:b/>
                <w:bCs/>
                <w:sz w:val="30"/>
                <w:szCs w:val="30"/>
              </w:rPr>
              <w:t>606,634</w:t>
            </w:r>
          </w:p>
        </w:tc>
        <w:tc>
          <w:tcPr>
            <w:tcW w:w="223" w:type="dxa"/>
          </w:tcPr>
          <w:p w14:paraId="6F48D16D" w14:textId="77777777" w:rsidR="001D6743" w:rsidRPr="00190844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97419A" w14:textId="77777777" w:rsidR="001D6743" w:rsidRPr="00190844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844">
              <w:rPr>
                <w:rFonts w:ascii="Angsana New" w:hAnsi="Angsana New"/>
                <w:b/>
                <w:bCs/>
                <w:sz w:val="30"/>
                <w:szCs w:val="30"/>
              </w:rPr>
              <w:t>606,634</w:t>
            </w:r>
          </w:p>
        </w:tc>
        <w:tc>
          <w:tcPr>
            <w:tcW w:w="180" w:type="dxa"/>
          </w:tcPr>
          <w:p w14:paraId="60BC8649" w14:textId="77777777" w:rsidR="001D6743" w:rsidRPr="00190844" w:rsidRDefault="001D6743" w:rsidP="001D674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89A74" w14:textId="516D3FD7" w:rsidR="001D6743" w:rsidRPr="00190844" w:rsidRDefault="001D6743" w:rsidP="00D64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0074C5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26,038</w:t>
            </w:r>
          </w:p>
        </w:tc>
        <w:tc>
          <w:tcPr>
            <w:tcW w:w="180" w:type="dxa"/>
            <w:vAlign w:val="bottom"/>
          </w:tcPr>
          <w:p w14:paraId="1CCA1841" w14:textId="77777777" w:rsidR="001D6743" w:rsidRPr="00190844" w:rsidRDefault="001D6743" w:rsidP="001D6743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112D5D" w14:textId="77777777" w:rsidR="001D6743" w:rsidRPr="00190844" w:rsidRDefault="001D6743" w:rsidP="00D64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9084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1,500,000</w:t>
            </w:r>
          </w:p>
        </w:tc>
      </w:tr>
      <w:tr w:rsidR="001D6743" w:rsidRPr="002C017E" w14:paraId="765FE01B" w14:textId="77777777" w:rsidTr="00595C91">
        <w:trPr>
          <w:cantSplit/>
        </w:trPr>
        <w:tc>
          <w:tcPr>
            <w:tcW w:w="2149" w:type="dxa"/>
          </w:tcPr>
          <w:p w14:paraId="477A5EB3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160" w:type="dxa"/>
          </w:tcPr>
          <w:p w14:paraId="3C8FDCC2" w14:textId="77777777" w:rsidR="001D6743" w:rsidRPr="002C017E" w:rsidRDefault="001D6743" w:rsidP="001D6743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91" w:type="dxa"/>
          </w:tcPr>
          <w:p w14:paraId="7614CF3F" w14:textId="77777777" w:rsidR="001D6743" w:rsidRPr="002C017E" w:rsidRDefault="001D6743" w:rsidP="001D6743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990" w:type="dxa"/>
          </w:tcPr>
          <w:p w14:paraId="175F9CC0" w14:textId="77777777" w:rsidR="001D6743" w:rsidRPr="002C017E" w:rsidRDefault="001D6743" w:rsidP="001D674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4A0D24C7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14:paraId="7548B484" w14:textId="77777777" w:rsidR="001D6743" w:rsidRPr="002C017E" w:rsidRDefault="001D6743" w:rsidP="001D674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</w:tcPr>
          <w:p w14:paraId="01421E13" w14:textId="77777777" w:rsidR="001D6743" w:rsidRPr="002C017E" w:rsidRDefault="001D6743" w:rsidP="001D6743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1080" w:type="dxa"/>
          </w:tcPr>
          <w:p w14:paraId="60886497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16" w:type="dxa"/>
            <w:gridSpan w:val="2"/>
          </w:tcPr>
          <w:p w14:paraId="6B87DCB4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00" w:type="dxa"/>
          </w:tcPr>
          <w:p w14:paraId="562AE79D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9" w:type="dxa"/>
          </w:tcPr>
          <w:p w14:paraId="4704668C" w14:textId="77777777" w:rsidR="001D6743" w:rsidRPr="002C017E" w:rsidRDefault="001D6743" w:rsidP="001D6743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0EDEF403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23" w:type="dxa"/>
          </w:tcPr>
          <w:p w14:paraId="1A43C0D4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34493F29" w14:textId="77777777" w:rsidR="001D6743" w:rsidRPr="002C017E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7908DFEF" w14:textId="77777777" w:rsidR="001D6743" w:rsidRPr="002C017E" w:rsidRDefault="001D6743" w:rsidP="001D6743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</w:tcPr>
          <w:p w14:paraId="6483BE12" w14:textId="77777777" w:rsidR="001D6743" w:rsidRPr="002C017E" w:rsidRDefault="001D6743" w:rsidP="001D674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180" w:type="dxa"/>
          </w:tcPr>
          <w:p w14:paraId="2D1FA842" w14:textId="77777777" w:rsidR="001D6743" w:rsidRPr="002C017E" w:rsidRDefault="001D6743" w:rsidP="001D6743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3286BF26" w14:textId="77777777" w:rsidR="001D6743" w:rsidRPr="002C017E" w:rsidRDefault="001D6743" w:rsidP="001D674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</w:tr>
      <w:tr w:rsidR="001D6743" w:rsidRPr="002C017E" w14:paraId="1803C18A" w14:textId="77777777" w:rsidTr="00595C91">
        <w:trPr>
          <w:cantSplit/>
        </w:trPr>
        <w:tc>
          <w:tcPr>
            <w:tcW w:w="2149" w:type="dxa"/>
          </w:tcPr>
          <w:p w14:paraId="57255AB4" w14:textId="77777777" w:rsidR="001D6743" w:rsidRPr="002C099D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C09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160" w:type="dxa"/>
          </w:tcPr>
          <w:p w14:paraId="4F157EA3" w14:textId="77777777" w:rsidR="001D6743" w:rsidRPr="002C099D" w:rsidRDefault="001D6743" w:rsidP="001D6743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" w:type="dxa"/>
          </w:tcPr>
          <w:p w14:paraId="06A8057D" w14:textId="77777777" w:rsidR="001D6743" w:rsidRPr="002C099D" w:rsidRDefault="001D6743" w:rsidP="001D6743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76E750D1" w14:textId="77777777" w:rsidR="001D6743" w:rsidRPr="002C099D" w:rsidRDefault="001D6743" w:rsidP="001D674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145BE9" w14:textId="77777777" w:rsidR="001D6743" w:rsidRPr="002C099D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16C865" w14:textId="77777777" w:rsidR="001D6743" w:rsidRPr="002C099D" w:rsidRDefault="001D6743" w:rsidP="001D674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812A0DD" w14:textId="77777777" w:rsidR="001D6743" w:rsidRPr="002C099D" w:rsidRDefault="001D6743" w:rsidP="001D6743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DB1ED6A" w14:textId="77777777" w:rsidR="001D6743" w:rsidRPr="002C099D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" w:type="dxa"/>
            <w:gridSpan w:val="2"/>
          </w:tcPr>
          <w:p w14:paraId="3DEDDF03" w14:textId="77777777" w:rsidR="001D6743" w:rsidRPr="002C099D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69915852" w14:textId="77777777" w:rsidR="001D6743" w:rsidRPr="002C099D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07F620A7" w14:textId="77777777" w:rsidR="001D6743" w:rsidRPr="00DD73AC" w:rsidRDefault="001D6743" w:rsidP="001D6743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084F5880" w14:textId="77777777" w:rsidR="001D6743" w:rsidRPr="00DD73AC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dxa"/>
          </w:tcPr>
          <w:p w14:paraId="6702D1F5" w14:textId="77777777" w:rsidR="001D6743" w:rsidRPr="00DD73AC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723D8B54" w14:textId="77777777" w:rsidR="001D6743" w:rsidRPr="00DD73AC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1701DD" w14:textId="77777777" w:rsidR="001D6743" w:rsidRPr="00DD73AC" w:rsidRDefault="001D6743" w:rsidP="001D6743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</w:tcPr>
          <w:p w14:paraId="13AF47F1" w14:textId="77777777" w:rsidR="001D6743" w:rsidRPr="00DD73AC" w:rsidRDefault="001D6743" w:rsidP="001D674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667950F" w14:textId="77777777" w:rsidR="001D6743" w:rsidRPr="00DD73AC" w:rsidRDefault="001D6743" w:rsidP="001D6743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0ECE363F" w14:textId="77777777" w:rsidR="001D6743" w:rsidRPr="00DD73AC" w:rsidRDefault="001D6743" w:rsidP="001D674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1D6743" w:rsidRPr="002C017E" w14:paraId="3A7058A8" w14:textId="77777777" w:rsidTr="003F6F95">
        <w:trPr>
          <w:cantSplit/>
        </w:trPr>
        <w:tc>
          <w:tcPr>
            <w:tcW w:w="2149" w:type="dxa"/>
          </w:tcPr>
          <w:p w14:paraId="63249CE1" w14:textId="77777777" w:rsidR="001D6743" w:rsidRPr="002C099D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 w:rsidRPr="002C099D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เสริมสุข </w:t>
            </w:r>
            <w:r w:rsidRPr="002C099D">
              <w:rPr>
                <w:rFonts w:ascii="Angsana New" w:hAnsi="Angsana New"/>
                <w:sz w:val="30"/>
                <w:szCs w:val="30"/>
              </w:rPr>
              <w:br/>
            </w:r>
            <w:r w:rsidRPr="002C099D">
              <w:rPr>
                <w:rFonts w:ascii="Angsana New" w:hAnsi="Angsana New"/>
                <w:sz w:val="30"/>
                <w:szCs w:val="30"/>
                <w:cs/>
              </w:rPr>
              <w:t>เบเวอร์เรจ จำกัด</w:t>
            </w:r>
          </w:p>
        </w:tc>
        <w:tc>
          <w:tcPr>
            <w:tcW w:w="2160" w:type="dxa"/>
          </w:tcPr>
          <w:p w14:paraId="0EA34419" w14:textId="77777777" w:rsidR="001D6743" w:rsidRPr="002C099D" w:rsidRDefault="001D6743" w:rsidP="001D6743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30"/>
                <w:szCs w:val="30"/>
              </w:rPr>
            </w:pPr>
            <w:r w:rsidRPr="002C099D">
              <w:rPr>
                <w:rFonts w:ascii="Angsana New" w:hAnsi="Angsana New"/>
                <w:sz w:val="30"/>
                <w:szCs w:val="30"/>
                <w:cs/>
              </w:rPr>
              <w:t>ผลิตและจำหน่ายเครื่องดื่มชาและเครื่องดื่มเกลือแร่</w:t>
            </w:r>
          </w:p>
        </w:tc>
        <w:tc>
          <w:tcPr>
            <w:tcW w:w="191" w:type="dxa"/>
          </w:tcPr>
          <w:p w14:paraId="28783D30" w14:textId="77777777" w:rsidR="001D6743" w:rsidRPr="002C099D" w:rsidRDefault="001D6743" w:rsidP="001D6743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7D02691" w14:textId="00F12346" w:rsidR="001D6743" w:rsidRPr="002C099D" w:rsidRDefault="00020B0C" w:rsidP="001D674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99D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  <w:vAlign w:val="bottom"/>
          </w:tcPr>
          <w:p w14:paraId="77645121" w14:textId="77777777" w:rsidR="001D6743" w:rsidRPr="002C099D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8951A1" w14:textId="77777777" w:rsidR="001D6743" w:rsidRPr="002C099D" w:rsidRDefault="001D6743" w:rsidP="001D674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99D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550D6408" w14:textId="77777777" w:rsidR="001D6743" w:rsidRPr="002C099D" w:rsidRDefault="001D6743" w:rsidP="001D6743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DC358E0" w14:textId="66726B5A" w:rsidR="001D6743" w:rsidRPr="002C099D" w:rsidRDefault="00020B0C" w:rsidP="00B34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99D">
              <w:rPr>
                <w:rFonts w:ascii="Angsana New" w:hAnsi="Angsana New"/>
                <w:sz w:val="30"/>
                <w:szCs w:val="30"/>
              </w:rPr>
              <w:t>689,586</w:t>
            </w:r>
          </w:p>
        </w:tc>
        <w:tc>
          <w:tcPr>
            <w:tcW w:w="216" w:type="dxa"/>
            <w:gridSpan w:val="2"/>
            <w:vAlign w:val="bottom"/>
          </w:tcPr>
          <w:p w14:paraId="4A357EA3" w14:textId="77777777" w:rsidR="001D6743" w:rsidRPr="002C099D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01481766" w14:textId="4199F495" w:rsidR="001D6743" w:rsidRPr="002C099D" w:rsidRDefault="00020B0C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99D">
              <w:rPr>
                <w:rFonts w:ascii="Angsana New" w:hAnsi="Angsana New"/>
                <w:sz w:val="30"/>
                <w:szCs w:val="30"/>
              </w:rPr>
              <w:t>689,586</w:t>
            </w:r>
          </w:p>
        </w:tc>
        <w:tc>
          <w:tcPr>
            <w:tcW w:w="189" w:type="dxa"/>
            <w:vAlign w:val="bottom"/>
          </w:tcPr>
          <w:p w14:paraId="45B651E9" w14:textId="77777777" w:rsidR="001D6743" w:rsidRPr="00DD73AC" w:rsidRDefault="001D6743" w:rsidP="001D6743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7E7137C6" w14:textId="1F66D820" w:rsidR="002C099D" w:rsidRPr="00DD73AC" w:rsidRDefault="002C099D" w:rsidP="002C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3" w:type="dxa"/>
            <w:vAlign w:val="bottom"/>
          </w:tcPr>
          <w:p w14:paraId="5875B451" w14:textId="77777777" w:rsidR="001D6743" w:rsidRPr="00DD73AC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36937E56" w14:textId="488E5A52" w:rsidR="001D6743" w:rsidRPr="00DD73AC" w:rsidRDefault="002C099D" w:rsidP="002C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3628D32" w14:textId="77777777" w:rsidR="001D6743" w:rsidRPr="00DD73AC" w:rsidRDefault="001D6743" w:rsidP="001D6743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vAlign w:val="bottom"/>
          </w:tcPr>
          <w:p w14:paraId="06CF9CD8" w14:textId="65F7046A" w:rsidR="001D6743" w:rsidRPr="00DD73AC" w:rsidRDefault="002C099D" w:rsidP="001D674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65C0D09A" w14:textId="77777777" w:rsidR="001D6743" w:rsidRPr="00DD73AC" w:rsidRDefault="001D6743" w:rsidP="001D6743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bottom"/>
          </w:tcPr>
          <w:p w14:paraId="310F7E63" w14:textId="40CAC264" w:rsidR="001D6743" w:rsidRPr="00DD73AC" w:rsidRDefault="002C099D" w:rsidP="001D674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1D6743" w:rsidRPr="002C017E" w14:paraId="70C00F59" w14:textId="77777777" w:rsidTr="003F6F95">
        <w:trPr>
          <w:cantSplit/>
        </w:trPr>
        <w:tc>
          <w:tcPr>
            <w:tcW w:w="2149" w:type="dxa"/>
          </w:tcPr>
          <w:p w14:paraId="030603D2" w14:textId="77777777" w:rsidR="001D6743" w:rsidRPr="002C099D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 w:rsidRPr="002C099D">
              <w:rPr>
                <w:rFonts w:ascii="Angsana New" w:hAnsi="Angsana New"/>
                <w:sz w:val="30"/>
                <w:szCs w:val="30"/>
                <w:cs/>
              </w:rPr>
              <w:t>บริษัท เครื่องดื่มแรงเยอร์ (</w:t>
            </w:r>
            <w:r w:rsidRPr="002C099D">
              <w:rPr>
                <w:rFonts w:ascii="Angsana New" w:hAnsi="Angsana New"/>
                <w:sz w:val="30"/>
                <w:szCs w:val="30"/>
              </w:rPr>
              <w:t>2008)</w:t>
            </w:r>
            <w:r w:rsidRPr="002C099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18CD3A27" w14:textId="77777777" w:rsidR="001D6743" w:rsidRPr="002C099D" w:rsidRDefault="001D6743" w:rsidP="001D6743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30"/>
                <w:szCs w:val="30"/>
                <w:cs/>
              </w:rPr>
            </w:pPr>
            <w:r w:rsidRPr="002C099D">
              <w:rPr>
                <w:rFonts w:ascii="Angsana New" w:hAnsi="Angsana New"/>
                <w:sz w:val="30"/>
                <w:szCs w:val="30"/>
                <w:cs/>
              </w:rPr>
              <w:t>ผลิตและจำหน่ายเครื่องดื่มบำรุงกำลัง</w:t>
            </w:r>
          </w:p>
        </w:tc>
        <w:tc>
          <w:tcPr>
            <w:tcW w:w="191" w:type="dxa"/>
          </w:tcPr>
          <w:p w14:paraId="143C99C1" w14:textId="77777777" w:rsidR="001D6743" w:rsidRPr="002C099D" w:rsidRDefault="001D6743" w:rsidP="001D6743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73E33257" w14:textId="3DE2DE04" w:rsidR="001D6743" w:rsidRPr="002C099D" w:rsidRDefault="00020B0C" w:rsidP="001D674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99D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  <w:vAlign w:val="bottom"/>
          </w:tcPr>
          <w:p w14:paraId="6E0F1A68" w14:textId="77777777" w:rsidR="001D6743" w:rsidRPr="002C099D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74E9B6" w14:textId="77777777" w:rsidR="001D6743" w:rsidRPr="002C099D" w:rsidRDefault="001D6743" w:rsidP="001D6743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99D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2436D48B" w14:textId="77777777" w:rsidR="001D6743" w:rsidRPr="002C099D" w:rsidRDefault="001D6743" w:rsidP="001D6743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684A1C6" w14:textId="36F61D70" w:rsidR="001D6743" w:rsidRPr="002C099D" w:rsidRDefault="00020B0C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99D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16" w:type="dxa"/>
            <w:gridSpan w:val="2"/>
            <w:vAlign w:val="bottom"/>
          </w:tcPr>
          <w:p w14:paraId="093F1B80" w14:textId="77777777" w:rsidR="001D6743" w:rsidRPr="002C099D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550EA68F" w14:textId="0EC1A176" w:rsidR="001D6743" w:rsidRPr="002C099D" w:rsidRDefault="00020B0C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99D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89" w:type="dxa"/>
            <w:vAlign w:val="bottom"/>
          </w:tcPr>
          <w:p w14:paraId="2E18AA78" w14:textId="77777777" w:rsidR="001D6743" w:rsidRPr="00DD73AC" w:rsidRDefault="001D6743" w:rsidP="001D6743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0350945D" w14:textId="477E04E3" w:rsidR="001D6743" w:rsidRPr="00DD73AC" w:rsidRDefault="002C099D" w:rsidP="002C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3" w:type="dxa"/>
            <w:vAlign w:val="bottom"/>
          </w:tcPr>
          <w:p w14:paraId="4558744C" w14:textId="77777777" w:rsidR="001D6743" w:rsidRPr="00DD73AC" w:rsidRDefault="001D6743" w:rsidP="001D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D727082" w14:textId="182BDE2C" w:rsidR="001D6743" w:rsidRPr="00DD73AC" w:rsidRDefault="002C099D" w:rsidP="002C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A532775" w14:textId="77777777" w:rsidR="001D6743" w:rsidRPr="00DD73AC" w:rsidRDefault="001D6743" w:rsidP="001D6743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vAlign w:val="bottom"/>
          </w:tcPr>
          <w:p w14:paraId="431D93A3" w14:textId="0F516635" w:rsidR="001D6743" w:rsidRPr="00DD73AC" w:rsidRDefault="002C099D" w:rsidP="001D674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60B5AFC7" w14:textId="77777777" w:rsidR="001D6743" w:rsidRPr="00DD73AC" w:rsidRDefault="001D6743" w:rsidP="001D6743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bottom"/>
          </w:tcPr>
          <w:p w14:paraId="35253DC9" w14:textId="3D904694" w:rsidR="001D6743" w:rsidRPr="00DD73AC" w:rsidRDefault="002C099D" w:rsidP="001D674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</w:tbl>
    <w:p w14:paraId="1319C68A" w14:textId="77777777" w:rsidR="00533E54" w:rsidRPr="00DD73AC" w:rsidRDefault="00533E54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left="540" w:right="-43"/>
        <w:jc w:val="thaiDistribute"/>
        <w:rPr>
          <w:rFonts w:ascii="Angsana New" w:hAnsi="Angsana New"/>
          <w:sz w:val="14"/>
          <w:szCs w:val="14"/>
        </w:rPr>
      </w:pPr>
    </w:p>
    <w:p w14:paraId="5EE263B0" w14:textId="77777777" w:rsidR="00B15582" w:rsidRPr="00C1266B" w:rsidRDefault="0007785B" w:rsidP="00DD73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595C91">
        <w:rPr>
          <w:rFonts w:ascii="Angsana New" w:hAnsi="Angsana New"/>
          <w:sz w:val="30"/>
          <w:szCs w:val="30"/>
          <w:cs/>
        </w:rPr>
        <w:t>บริษัทย่อย</w:t>
      </w:r>
      <w:r w:rsidRPr="00DD73AC">
        <w:rPr>
          <w:rFonts w:ascii="Angsana New" w:hAnsi="Angsana New"/>
          <w:sz w:val="30"/>
          <w:szCs w:val="30"/>
          <w:cs/>
        </w:rPr>
        <w:t>ทั้งหมด</w:t>
      </w:r>
      <w:r w:rsidR="00CA09E3" w:rsidRPr="00DD73AC">
        <w:rPr>
          <w:rFonts w:ascii="Angsana New" w:hAnsi="Angsana New"/>
          <w:sz w:val="30"/>
          <w:szCs w:val="30"/>
          <w:cs/>
        </w:rPr>
        <w:t>จดทะเบียนจัดตั้งและ</w:t>
      </w:r>
      <w:r w:rsidRPr="00DD73AC">
        <w:rPr>
          <w:rFonts w:ascii="Angsana New" w:hAnsi="Angsana New"/>
          <w:sz w:val="30"/>
          <w:szCs w:val="30"/>
          <w:cs/>
        </w:rPr>
        <w:t>ดำเนินธุรกิจในประเทศไทยยกเว้น</w:t>
      </w:r>
      <w:r w:rsidR="00953278" w:rsidRPr="00DD73AC">
        <w:rPr>
          <w:rFonts w:ascii="Angsana New" w:hAnsi="Angsana New"/>
          <w:sz w:val="30"/>
          <w:szCs w:val="30"/>
        </w:rPr>
        <w:t xml:space="preserve"> Great Brands Limited </w:t>
      </w:r>
      <w:r w:rsidR="00CA09E3" w:rsidRPr="00DD73AC">
        <w:rPr>
          <w:rFonts w:ascii="Angsana New" w:hAnsi="Angsana New"/>
          <w:sz w:val="30"/>
          <w:szCs w:val="30"/>
          <w:cs/>
        </w:rPr>
        <w:t>ซึ่งจดทะเบียนจัดตั้ง</w:t>
      </w:r>
      <w:r w:rsidR="00CA09E3" w:rsidRPr="00DD73AC">
        <w:rPr>
          <w:rFonts w:ascii="Angsana New" w:hAnsi="Angsana New" w:hint="cs"/>
          <w:sz w:val="30"/>
          <w:szCs w:val="30"/>
          <w:cs/>
        </w:rPr>
        <w:t>และ</w:t>
      </w:r>
      <w:r w:rsidRPr="00DD73AC">
        <w:rPr>
          <w:rFonts w:ascii="Angsana New" w:hAnsi="Angsana New"/>
          <w:sz w:val="30"/>
          <w:szCs w:val="30"/>
          <w:cs/>
        </w:rPr>
        <w:t>ดำเนิน</w:t>
      </w:r>
      <w:r w:rsidRPr="00595C91">
        <w:rPr>
          <w:rFonts w:ascii="Angsana New" w:hAnsi="Angsana New"/>
          <w:sz w:val="30"/>
          <w:szCs w:val="30"/>
          <w:cs/>
        </w:rPr>
        <w:t>ธุรกิจในประเทศ</w:t>
      </w:r>
      <w:r w:rsidR="00953278" w:rsidRPr="00595C91">
        <w:rPr>
          <w:rFonts w:ascii="Angsana New" w:hAnsi="Angsana New"/>
          <w:sz w:val="30"/>
          <w:szCs w:val="30"/>
          <w:cs/>
        </w:rPr>
        <w:t>ฮ่องกง</w:t>
      </w:r>
    </w:p>
    <w:p w14:paraId="2E1742B0" w14:textId="77777777" w:rsidR="00D30F74" w:rsidRPr="00C1266B" w:rsidRDefault="00D30F74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D30F74" w:rsidRPr="00C1266B" w:rsidSect="00664060">
          <w:pgSz w:w="16834" w:h="11909" w:orient="landscape" w:code="9"/>
          <w:pgMar w:top="691" w:right="1152" w:bottom="576" w:left="1152" w:header="720" w:footer="562" w:gutter="0"/>
          <w:cols w:space="720"/>
          <w:docGrid w:linePitch="245"/>
        </w:sectPr>
      </w:pPr>
    </w:p>
    <w:p w14:paraId="4D66150E" w14:textId="76F0CF4C" w:rsidR="00E64F07" w:rsidRPr="00C1266B" w:rsidRDefault="0070714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C1266B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782DA0">
        <w:rPr>
          <w:rFonts w:ascii="Angsana New" w:hAnsi="Angsana New"/>
          <w:b/>
          <w:bCs/>
          <w:sz w:val="30"/>
          <w:szCs w:val="30"/>
        </w:rPr>
        <w:t>2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เงินลงทุนระยะยาวอื่น</w:t>
      </w:r>
    </w:p>
    <w:p w14:paraId="60429FFD" w14:textId="77777777" w:rsidR="00E64F07" w:rsidRPr="00DD73AC" w:rsidRDefault="00E64F0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3"/>
        <w:gridCol w:w="1170"/>
        <w:gridCol w:w="240"/>
        <w:gridCol w:w="1160"/>
        <w:gridCol w:w="240"/>
        <w:gridCol w:w="11"/>
        <w:gridCol w:w="1127"/>
        <w:gridCol w:w="11"/>
        <w:gridCol w:w="240"/>
        <w:gridCol w:w="1136"/>
      </w:tblGrid>
      <w:tr w:rsidR="00E64F07" w:rsidRPr="00C1266B" w14:paraId="5660B806" w14:textId="77777777" w:rsidTr="0053393F">
        <w:trPr>
          <w:trHeight w:val="464"/>
          <w:tblHeader/>
        </w:trPr>
        <w:tc>
          <w:tcPr>
            <w:tcW w:w="2158" w:type="pct"/>
          </w:tcPr>
          <w:p w14:paraId="770087F2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2" w:type="pct"/>
            <w:gridSpan w:val="9"/>
          </w:tcPr>
          <w:p w14:paraId="6A6C435A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64F07" w:rsidRPr="00C1266B" w14:paraId="2857CFBD" w14:textId="77777777" w:rsidTr="0053393F">
        <w:trPr>
          <w:tblHeader/>
        </w:trPr>
        <w:tc>
          <w:tcPr>
            <w:tcW w:w="2158" w:type="pct"/>
          </w:tcPr>
          <w:p w14:paraId="5780A056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7C93DB21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4" w:type="pct"/>
            <w:gridSpan w:val="2"/>
          </w:tcPr>
          <w:p w14:paraId="4F4A83AA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pct"/>
            <w:gridSpan w:val="4"/>
          </w:tcPr>
          <w:p w14:paraId="78A9E234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</w:tr>
      <w:tr w:rsidR="00D55726" w:rsidRPr="00C1266B" w14:paraId="08C5B4BF" w14:textId="77777777" w:rsidTr="0053393F">
        <w:trPr>
          <w:tblHeader/>
        </w:trPr>
        <w:tc>
          <w:tcPr>
            <w:tcW w:w="2158" w:type="pct"/>
          </w:tcPr>
          <w:p w14:paraId="4BC96066" w14:textId="77777777" w:rsidR="00D55726" w:rsidRPr="00C1266B" w:rsidRDefault="00D55726" w:rsidP="00D55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14:paraId="078401A0" w14:textId="77777777" w:rsidR="00D55726" w:rsidRPr="00C1266B" w:rsidRDefault="00B72502" w:rsidP="00D55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</w:tcPr>
          <w:p w14:paraId="6E3EFF0F" w14:textId="77777777" w:rsidR="00D55726" w:rsidRPr="00C1266B" w:rsidRDefault="00D55726" w:rsidP="00D55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1CBDB8A" w14:textId="77777777" w:rsidR="00D55726" w:rsidRPr="00C1266B" w:rsidRDefault="00B72502" w:rsidP="00D55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4" w:type="pct"/>
            <w:gridSpan w:val="2"/>
          </w:tcPr>
          <w:p w14:paraId="04B1DEA1" w14:textId="77777777" w:rsidR="00D55726" w:rsidRPr="00C1266B" w:rsidRDefault="00D55726" w:rsidP="00D55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36B68163" w14:textId="77777777" w:rsidR="00D55726" w:rsidRPr="00C1266B" w:rsidRDefault="00B72502" w:rsidP="00D55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</w:tcPr>
          <w:p w14:paraId="128E7499" w14:textId="77777777" w:rsidR="00D55726" w:rsidRPr="00C1266B" w:rsidRDefault="00D55726" w:rsidP="00D55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E1BBA44" w14:textId="77777777" w:rsidR="00D55726" w:rsidRPr="00C1266B" w:rsidRDefault="00B72502" w:rsidP="00D55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55726" w:rsidRPr="00C1266B" w14:paraId="74BCE796" w14:textId="77777777" w:rsidTr="0053393F">
        <w:trPr>
          <w:tblHeader/>
        </w:trPr>
        <w:tc>
          <w:tcPr>
            <w:tcW w:w="2158" w:type="pct"/>
          </w:tcPr>
          <w:p w14:paraId="23B3C88C" w14:textId="77777777" w:rsidR="00D55726" w:rsidRPr="00C1266B" w:rsidRDefault="00D55726" w:rsidP="00D55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2" w:type="pct"/>
            <w:gridSpan w:val="9"/>
          </w:tcPr>
          <w:p w14:paraId="43216F70" w14:textId="77777777" w:rsidR="00D55726" w:rsidRPr="00C1266B" w:rsidRDefault="00D55726" w:rsidP="00D55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5726" w:rsidRPr="00C1266B" w14:paraId="1384CF2C" w14:textId="77777777" w:rsidTr="0053393F">
        <w:tc>
          <w:tcPr>
            <w:tcW w:w="2158" w:type="pct"/>
          </w:tcPr>
          <w:p w14:paraId="0E0D65C6" w14:textId="77777777" w:rsidR="00D55726" w:rsidRPr="00C1266B" w:rsidRDefault="00D55726" w:rsidP="00D5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623" w:type="pct"/>
          </w:tcPr>
          <w:p w14:paraId="33060F35" w14:textId="77777777" w:rsidR="00D55726" w:rsidRPr="00C1266B" w:rsidRDefault="00D55726" w:rsidP="00D5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A823987" w14:textId="77777777" w:rsidR="00D55726" w:rsidRPr="00C1266B" w:rsidRDefault="00D55726" w:rsidP="00D55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0E59848" w14:textId="77777777" w:rsidR="00D55726" w:rsidRPr="00C1266B" w:rsidRDefault="00D55726" w:rsidP="00D5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30FCA63" w14:textId="77777777" w:rsidR="00D55726" w:rsidRPr="00C1266B" w:rsidRDefault="00D55726" w:rsidP="00D55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4FD415B3" w14:textId="77777777" w:rsidR="00D55726" w:rsidRPr="00C1266B" w:rsidRDefault="00D55726" w:rsidP="00D5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165156C9" w14:textId="77777777" w:rsidR="00D55726" w:rsidRPr="00C1266B" w:rsidRDefault="00D55726" w:rsidP="00D55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97B1FEE" w14:textId="77777777" w:rsidR="00D55726" w:rsidRPr="00C1266B" w:rsidRDefault="00D55726" w:rsidP="00D5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2502" w:rsidRPr="00C1266B" w14:paraId="73CB8B64" w14:textId="77777777" w:rsidTr="0053393F">
        <w:tc>
          <w:tcPr>
            <w:tcW w:w="2158" w:type="pct"/>
          </w:tcPr>
          <w:p w14:paraId="690C7910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บริษัท ฝาจีบ จำกัด (มหาชน)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1E8D4FDA" w14:textId="39D55A99" w:rsidR="00B72502" w:rsidRPr="00C1266B" w:rsidRDefault="0053393F" w:rsidP="00235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52,623</w:t>
            </w:r>
          </w:p>
        </w:tc>
        <w:tc>
          <w:tcPr>
            <w:tcW w:w="128" w:type="pct"/>
          </w:tcPr>
          <w:p w14:paraId="2E3D2D65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C03554D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4213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D4213">
              <w:rPr>
                <w:rFonts w:ascii="Angsana New" w:hAnsi="Angsana New"/>
                <w:color w:val="000000"/>
                <w:sz w:val="30"/>
                <w:szCs w:val="30"/>
              </w:rPr>
              <w:t>772</w:t>
            </w:r>
          </w:p>
        </w:tc>
        <w:tc>
          <w:tcPr>
            <w:tcW w:w="128" w:type="pct"/>
          </w:tcPr>
          <w:p w14:paraId="26EC7478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</w:tcPr>
          <w:p w14:paraId="583CDF0F" w14:textId="2F6EAD1C" w:rsidR="00B72502" w:rsidRPr="0038615D" w:rsidRDefault="003759BB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4,125</w:t>
            </w:r>
          </w:p>
        </w:tc>
        <w:tc>
          <w:tcPr>
            <w:tcW w:w="134" w:type="pct"/>
            <w:gridSpan w:val="2"/>
          </w:tcPr>
          <w:p w14:paraId="32461685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45DABE83" w14:textId="77777777" w:rsidR="00B72502" w:rsidRPr="0038615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615D">
              <w:rPr>
                <w:rFonts w:ascii="Angsana New" w:hAnsi="Angsana New"/>
                <w:color w:val="000000"/>
                <w:sz w:val="30"/>
                <w:szCs w:val="30"/>
              </w:rPr>
              <w:t>1,587</w:t>
            </w:r>
          </w:p>
        </w:tc>
      </w:tr>
      <w:tr w:rsidR="00DD73AC" w:rsidRPr="00DD73AC" w14:paraId="1341E2B9" w14:textId="77777777" w:rsidTr="0053393F">
        <w:tc>
          <w:tcPr>
            <w:tcW w:w="2158" w:type="pct"/>
          </w:tcPr>
          <w:p w14:paraId="62AF796E" w14:textId="77777777" w:rsidR="00B72502" w:rsidRPr="00DD73AC" w:rsidRDefault="00B72502" w:rsidP="00DD7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00D265C7" w14:textId="77777777" w:rsidR="00B72502" w:rsidRPr="00DD73AC" w:rsidRDefault="00B72502" w:rsidP="00DD7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2973D97" w14:textId="77777777" w:rsidR="00B72502" w:rsidRPr="00DD73AC" w:rsidRDefault="00B72502" w:rsidP="00DD7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F228979" w14:textId="77777777" w:rsidR="00B72502" w:rsidRPr="00DD73AC" w:rsidRDefault="00B72502" w:rsidP="00DD7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B00AE1B" w14:textId="77777777" w:rsidR="00B72502" w:rsidRPr="00DD73AC" w:rsidRDefault="00B72502" w:rsidP="00DD7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</w:tcBorders>
          </w:tcPr>
          <w:p w14:paraId="3423F40D" w14:textId="77777777" w:rsidR="00B72502" w:rsidRPr="00DD73AC" w:rsidRDefault="00B72502" w:rsidP="00DD7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62565553" w14:textId="77777777" w:rsidR="00B72502" w:rsidRPr="00DD73AC" w:rsidRDefault="00B72502" w:rsidP="00DD7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251434FF" w14:textId="77777777" w:rsidR="00B72502" w:rsidRPr="00DD73AC" w:rsidRDefault="00B72502" w:rsidP="00DD7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2502" w:rsidRPr="00C1266B" w14:paraId="160927C8" w14:textId="77777777" w:rsidTr="0053393F">
        <w:tc>
          <w:tcPr>
            <w:tcW w:w="2158" w:type="pct"/>
          </w:tcPr>
          <w:p w14:paraId="61A37CA4" w14:textId="77777777" w:rsidR="00B72502" w:rsidRPr="00C1266B" w:rsidRDefault="00B72502" w:rsidP="00DD7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623" w:type="pct"/>
          </w:tcPr>
          <w:p w14:paraId="57F18A93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85E11ED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BE299D8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F34F120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6D1323A0" w14:textId="77777777" w:rsidR="00B72502" w:rsidRPr="0038615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124AAA83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57C20F5" w14:textId="77777777" w:rsidR="00B72502" w:rsidRPr="0038615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93F" w:rsidRPr="00C1266B" w14:paraId="14FEABEF" w14:textId="77777777" w:rsidTr="0053393F">
        <w:tc>
          <w:tcPr>
            <w:tcW w:w="2158" w:type="pct"/>
          </w:tcPr>
          <w:p w14:paraId="7847CFC9" w14:textId="77777777" w:rsidR="0053393F" w:rsidRPr="00C1266B" w:rsidRDefault="0053393F" w:rsidP="00533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บริษัท เดอะเพ็ท จำกัด</w:t>
            </w:r>
          </w:p>
        </w:tc>
        <w:tc>
          <w:tcPr>
            <w:tcW w:w="623" w:type="pct"/>
          </w:tcPr>
          <w:p w14:paraId="75FB51B2" w14:textId="11F51962" w:rsidR="0053393F" w:rsidRPr="00C1266B" w:rsidRDefault="0053393F" w:rsidP="00533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</w:rPr>
              <w:t>7,000</w:t>
            </w:r>
          </w:p>
        </w:tc>
        <w:tc>
          <w:tcPr>
            <w:tcW w:w="128" w:type="pct"/>
          </w:tcPr>
          <w:p w14:paraId="457A0749" w14:textId="77777777" w:rsidR="0053393F" w:rsidRPr="00C1266B" w:rsidRDefault="0053393F" w:rsidP="00533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5764B77" w14:textId="77777777" w:rsidR="0053393F" w:rsidRPr="00C1266B" w:rsidRDefault="0053393F" w:rsidP="00533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</w:rPr>
              <w:t>7,000</w:t>
            </w:r>
          </w:p>
        </w:tc>
        <w:tc>
          <w:tcPr>
            <w:tcW w:w="128" w:type="pct"/>
          </w:tcPr>
          <w:p w14:paraId="563A0D2A" w14:textId="77777777" w:rsidR="0053393F" w:rsidRPr="00C1266B" w:rsidRDefault="0053393F" w:rsidP="00533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0C17E4B2" w14:textId="60443666" w:rsidR="0053393F" w:rsidRPr="0038615D" w:rsidRDefault="003759BB" w:rsidP="00533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1,050</w:t>
            </w:r>
          </w:p>
        </w:tc>
        <w:tc>
          <w:tcPr>
            <w:tcW w:w="134" w:type="pct"/>
            <w:gridSpan w:val="2"/>
          </w:tcPr>
          <w:p w14:paraId="0BAD2B60" w14:textId="77777777" w:rsidR="0053393F" w:rsidRPr="00C1266B" w:rsidRDefault="0053393F" w:rsidP="00533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D65C9E2" w14:textId="77777777" w:rsidR="0053393F" w:rsidRPr="0038615D" w:rsidRDefault="0053393F" w:rsidP="00533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615D">
              <w:rPr>
                <w:rFonts w:ascii="Angsana New" w:hAnsi="Angsana New"/>
                <w:color w:val="000000"/>
                <w:sz w:val="30"/>
                <w:szCs w:val="30"/>
              </w:rPr>
              <w:t>700</w:t>
            </w:r>
          </w:p>
        </w:tc>
      </w:tr>
      <w:tr w:rsidR="0053393F" w:rsidRPr="00C1266B" w14:paraId="5EE45E6F" w14:textId="77777777" w:rsidTr="0053393F">
        <w:tc>
          <w:tcPr>
            <w:tcW w:w="2158" w:type="pct"/>
          </w:tcPr>
          <w:p w14:paraId="0916B895" w14:textId="77777777" w:rsidR="0053393F" w:rsidRPr="00C1266B" w:rsidRDefault="0053393F" w:rsidP="00533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บริษัท บางกอกกล๊าส จำกัด (มหาชน)</w:t>
            </w:r>
          </w:p>
        </w:tc>
        <w:tc>
          <w:tcPr>
            <w:tcW w:w="623" w:type="pct"/>
          </w:tcPr>
          <w:p w14:paraId="47B3EDEA" w14:textId="02DB777B" w:rsidR="0053393F" w:rsidRPr="00C1266B" w:rsidRDefault="0053393F" w:rsidP="00533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</w:rPr>
              <w:t>74,799</w:t>
            </w:r>
          </w:p>
        </w:tc>
        <w:tc>
          <w:tcPr>
            <w:tcW w:w="128" w:type="pct"/>
          </w:tcPr>
          <w:p w14:paraId="5CBB1647" w14:textId="77777777" w:rsidR="0053393F" w:rsidRPr="00C1266B" w:rsidRDefault="0053393F" w:rsidP="00533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0528DB1" w14:textId="77777777" w:rsidR="0053393F" w:rsidRPr="00C1266B" w:rsidRDefault="0053393F" w:rsidP="00533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</w:rPr>
              <w:t>74,799</w:t>
            </w:r>
          </w:p>
        </w:tc>
        <w:tc>
          <w:tcPr>
            <w:tcW w:w="128" w:type="pct"/>
          </w:tcPr>
          <w:p w14:paraId="4A12885B" w14:textId="77777777" w:rsidR="0053393F" w:rsidRPr="00C1266B" w:rsidRDefault="0053393F" w:rsidP="00533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4405E8B8" w14:textId="1A5FD877" w:rsidR="0053393F" w:rsidRPr="0038615D" w:rsidRDefault="003759BB" w:rsidP="00533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2,155</w:t>
            </w:r>
          </w:p>
        </w:tc>
        <w:tc>
          <w:tcPr>
            <w:tcW w:w="134" w:type="pct"/>
            <w:gridSpan w:val="2"/>
          </w:tcPr>
          <w:p w14:paraId="31BDB6A2" w14:textId="77777777" w:rsidR="0053393F" w:rsidRPr="00C1266B" w:rsidRDefault="0053393F" w:rsidP="00533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6142BE2" w14:textId="77777777" w:rsidR="0053393F" w:rsidRPr="0038615D" w:rsidRDefault="0053393F" w:rsidP="00533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615D">
              <w:rPr>
                <w:rFonts w:ascii="Angsana New" w:hAnsi="Angsana New"/>
                <w:color w:val="000000"/>
                <w:sz w:val="30"/>
                <w:szCs w:val="30"/>
              </w:rPr>
              <w:t>2,154</w:t>
            </w:r>
          </w:p>
        </w:tc>
      </w:tr>
      <w:tr w:rsidR="00B72502" w:rsidRPr="00C1266B" w14:paraId="3193D040" w14:textId="77777777" w:rsidTr="0053393F">
        <w:tc>
          <w:tcPr>
            <w:tcW w:w="2158" w:type="pct"/>
          </w:tcPr>
          <w:p w14:paraId="7A07A049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26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119D1A2A" w14:textId="1806A626" w:rsidR="00B72502" w:rsidRPr="00C1266B" w:rsidRDefault="0053393F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</w:rPr>
              <w:t>81,799</w:t>
            </w:r>
          </w:p>
        </w:tc>
        <w:tc>
          <w:tcPr>
            <w:tcW w:w="128" w:type="pct"/>
          </w:tcPr>
          <w:p w14:paraId="53018AA8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7D314138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</w:rPr>
              <w:t>81,799</w:t>
            </w:r>
          </w:p>
        </w:tc>
        <w:tc>
          <w:tcPr>
            <w:tcW w:w="128" w:type="pct"/>
          </w:tcPr>
          <w:p w14:paraId="659FFAA7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</w:tcBorders>
          </w:tcPr>
          <w:p w14:paraId="455FB581" w14:textId="302E4D58" w:rsidR="00B72502" w:rsidRPr="0038615D" w:rsidRDefault="003759BB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3,205</w:t>
            </w:r>
          </w:p>
        </w:tc>
        <w:tc>
          <w:tcPr>
            <w:tcW w:w="134" w:type="pct"/>
            <w:gridSpan w:val="2"/>
          </w:tcPr>
          <w:p w14:paraId="03C2F1BB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68C03A92" w14:textId="77777777" w:rsidR="00B72502" w:rsidRPr="0038615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8615D">
              <w:rPr>
                <w:rFonts w:ascii="Angsana New" w:hAnsi="Angsana New"/>
                <w:sz w:val="30"/>
                <w:szCs w:val="30"/>
              </w:rPr>
              <w:t>2,854</w:t>
            </w:r>
          </w:p>
        </w:tc>
      </w:tr>
      <w:tr w:rsidR="00B72502" w:rsidRPr="00C1266B" w14:paraId="01FFC7CF" w14:textId="77777777" w:rsidTr="0053393F">
        <w:tc>
          <w:tcPr>
            <w:tcW w:w="2158" w:type="pct"/>
          </w:tcPr>
          <w:p w14:paraId="0EA8FF98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0462239E" w14:textId="272548B6" w:rsidR="00B72502" w:rsidRPr="00C1266B" w:rsidRDefault="0053393F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134,422</w:t>
            </w:r>
          </w:p>
        </w:tc>
        <w:tc>
          <w:tcPr>
            <w:tcW w:w="128" w:type="pct"/>
          </w:tcPr>
          <w:p w14:paraId="43FD1D1F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052F4FE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4213"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D4213">
              <w:rPr>
                <w:rFonts w:ascii="Angsana New" w:hAnsi="Angsana New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128" w:type="pct"/>
          </w:tcPr>
          <w:p w14:paraId="698DA018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43A12A" w14:textId="7F566755" w:rsidR="00B72502" w:rsidRPr="0038615D" w:rsidRDefault="003759BB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7,330</w:t>
            </w:r>
          </w:p>
        </w:tc>
        <w:tc>
          <w:tcPr>
            <w:tcW w:w="134" w:type="pct"/>
            <w:gridSpan w:val="2"/>
          </w:tcPr>
          <w:p w14:paraId="328AD067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1269DAE9" w14:textId="77777777" w:rsidR="00B72502" w:rsidRPr="0038615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15D">
              <w:rPr>
                <w:rFonts w:ascii="Angsana New" w:hAnsi="Angsana New"/>
                <w:b/>
                <w:bCs/>
                <w:sz w:val="30"/>
                <w:szCs w:val="30"/>
              </w:rPr>
              <w:t>4,441</w:t>
            </w:r>
          </w:p>
        </w:tc>
      </w:tr>
    </w:tbl>
    <w:p w14:paraId="4CA0F54A" w14:textId="77777777" w:rsidR="00F31827" w:rsidRPr="00DD73AC" w:rsidRDefault="00F31827" w:rsidP="00DD73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5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2831"/>
        <w:gridCol w:w="1129"/>
        <w:gridCol w:w="244"/>
        <w:gridCol w:w="1042"/>
        <w:gridCol w:w="252"/>
        <w:gridCol w:w="1007"/>
        <w:gridCol w:w="252"/>
        <w:gridCol w:w="1163"/>
        <w:gridCol w:w="252"/>
        <w:gridCol w:w="1193"/>
      </w:tblGrid>
      <w:tr w:rsidR="008B68F6" w:rsidRPr="00DD73AC" w14:paraId="4DFEC758" w14:textId="77777777" w:rsidTr="00DD73AC">
        <w:tc>
          <w:tcPr>
            <w:tcW w:w="2831" w:type="dxa"/>
            <w:shd w:val="clear" w:color="auto" w:fill="auto"/>
            <w:hideMark/>
          </w:tcPr>
          <w:p w14:paraId="55EEEE5A" w14:textId="77777777" w:rsidR="008B68F6" w:rsidRPr="002C017E" w:rsidRDefault="008B68F6" w:rsidP="00BC30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34" w:type="dxa"/>
            <w:gridSpan w:val="9"/>
          </w:tcPr>
          <w:p w14:paraId="4A3AD4B4" w14:textId="77777777" w:rsidR="008B68F6" w:rsidRPr="00DD73AC" w:rsidRDefault="00A13B0A" w:rsidP="00BC30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D73A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B68F6" w:rsidRPr="00DD73AC" w14:paraId="035F489F" w14:textId="77777777" w:rsidTr="00DD73AC">
        <w:tc>
          <w:tcPr>
            <w:tcW w:w="2831" w:type="dxa"/>
            <w:shd w:val="clear" w:color="auto" w:fill="auto"/>
            <w:vAlign w:val="bottom"/>
          </w:tcPr>
          <w:p w14:paraId="42325F86" w14:textId="77777777" w:rsidR="008B68F6" w:rsidRPr="00DD73AC" w:rsidRDefault="008B68F6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DD73A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129" w:type="dxa"/>
            <w:vAlign w:val="bottom"/>
          </w:tcPr>
          <w:p w14:paraId="21876861" w14:textId="77777777" w:rsidR="008B68F6" w:rsidRPr="00DD73AC" w:rsidRDefault="008B68F6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3AC">
              <w:rPr>
                <w:rFonts w:ascii="Angsana New" w:hAnsi="Angsana New"/>
                <w:sz w:val="30"/>
                <w:szCs w:val="30"/>
                <w:cs/>
              </w:rPr>
              <w:t>ณ วันต้นงวด</w:t>
            </w:r>
          </w:p>
        </w:tc>
        <w:tc>
          <w:tcPr>
            <w:tcW w:w="244" w:type="dxa"/>
            <w:vAlign w:val="bottom"/>
          </w:tcPr>
          <w:p w14:paraId="62BC1CC4" w14:textId="77777777" w:rsidR="008B68F6" w:rsidRPr="00DD73AC" w:rsidRDefault="008B68F6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5A868A3" w14:textId="77777777" w:rsidR="008B68F6" w:rsidRPr="00DD73AC" w:rsidRDefault="008B68F6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3AC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8C32277" w14:textId="77777777" w:rsidR="008B68F6" w:rsidRPr="00DD73AC" w:rsidRDefault="008B68F6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10DDC43" w14:textId="77777777" w:rsidR="008B68F6" w:rsidRPr="00DD73AC" w:rsidRDefault="008B68F6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3AC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BC7D68C" w14:textId="77777777" w:rsidR="008B68F6" w:rsidRPr="00DD73AC" w:rsidRDefault="008B68F6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4C7E9B64" w14:textId="77777777" w:rsidR="008B68F6" w:rsidRPr="00DD73AC" w:rsidRDefault="008B68F6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3AC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01C1FB3" w14:textId="77777777" w:rsidR="008B68F6" w:rsidRPr="00DD73AC" w:rsidRDefault="008B68F6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1F8DDBC" w14:textId="77777777" w:rsidR="008B68F6" w:rsidRPr="00DD73AC" w:rsidRDefault="008B68F6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3AC">
              <w:rPr>
                <w:rFonts w:ascii="Angsana New" w:hAnsi="Angsana New"/>
                <w:sz w:val="30"/>
                <w:szCs w:val="30"/>
                <w:cs/>
              </w:rPr>
              <w:t>ณ วันสิ้นงวด</w:t>
            </w:r>
          </w:p>
        </w:tc>
      </w:tr>
      <w:tr w:rsidR="008B68F6" w:rsidRPr="00DD73AC" w14:paraId="1BC6DDCC" w14:textId="77777777" w:rsidTr="00DD73AC">
        <w:tblPrEx>
          <w:shd w:val="clear" w:color="auto" w:fill="auto"/>
        </w:tblPrEx>
        <w:trPr>
          <w:trHeight w:val="254"/>
        </w:trPr>
        <w:tc>
          <w:tcPr>
            <w:tcW w:w="2831" w:type="dxa"/>
            <w:shd w:val="clear" w:color="auto" w:fill="auto"/>
          </w:tcPr>
          <w:p w14:paraId="7971AEA3" w14:textId="77777777" w:rsidR="008B68F6" w:rsidRPr="00DD73AC" w:rsidRDefault="008B68F6" w:rsidP="00BC30F3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34" w:type="dxa"/>
            <w:gridSpan w:val="9"/>
          </w:tcPr>
          <w:p w14:paraId="194589DF" w14:textId="77777777" w:rsidR="008B68F6" w:rsidRPr="00DD73AC" w:rsidRDefault="008B68F6" w:rsidP="00BC30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bidi="th-TH"/>
              </w:rPr>
            </w:pPr>
            <w:r w:rsidRPr="00DD73AC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13B0A" w:rsidRPr="00DD73AC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D73AC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B68F6" w:rsidRPr="00DD73AC" w14:paraId="39A2F67B" w14:textId="77777777" w:rsidTr="00DD73AC">
        <w:tblPrEx>
          <w:shd w:val="clear" w:color="auto" w:fill="auto"/>
        </w:tblPrEx>
        <w:tc>
          <w:tcPr>
            <w:tcW w:w="2831" w:type="dxa"/>
            <w:shd w:val="clear" w:color="auto" w:fill="auto"/>
          </w:tcPr>
          <w:p w14:paraId="37378DE9" w14:textId="6F04329E" w:rsidR="008B68F6" w:rsidRPr="00DD73AC" w:rsidRDefault="00594551" w:rsidP="00BC30F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29" w:type="dxa"/>
          </w:tcPr>
          <w:p w14:paraId="694C0353" w14:textId="77777777" w:rsidR="008B68F6" w:rsidRPr="00DD73AC" w:rsidRDefault="008B68F6" w:rsidP="00BC30F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242885A2" w14:textId="77777777" w:rsidR="008B68F6" w:rsidRPr="00DD73AC" w:rsidRDefault="008B68F6" w:rsidP="00BC30F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419B62B5" w14:textId="77777777" w:rsidR="008B68F6" w:rsidRPr="00DD73AC" w:rsidRDefault="008B68F6" w:rsidP="00BC30F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1267ED8" w14:textId="77777777" w:rsidR="008B68F6" w:rsidRPr="00DD73AC" w:rsidRDefault="008B68F6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3CDCC3B7" w14:textId="77777777" w:rsidR="008B68F6" w:rsidRPr="00DD73AC" w:rsidRDefault="008B68F6" w:rsidP="00BC30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7C4D1380" w14:textId="77777777" w:rsidR="008B68F6" w:rsidRPr="00DD73AC" w:rsidRDefault="008B68F6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3F220DE" w14:textId="77777777" w:rsidR="008B68F6" w:rsidRPr="00DD73AC" w:rsidRDefault="008B68F6" w:rsidP="00BC30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6AE3B8CA" w14:textId="77777777" w:rsidR="008B68F6" w:rsidRPr="00DD73AC" w:rsidRDefault="008B68F6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3D351CE9" w14:textId="77777777" w:rsidR="008B68F6" w:rsidRPr="00DD73AC" w:rsidRDefault="008B68F6" w:rsidP="00BC30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9BB" w:rsidRPr="00DD73AC" w14:paraId="66EF4A06" w14:textId="77777777" w:rsidTr="00DD73AC">
        <w:tblPrEx>
          <w:shd w:val="clear" w:color="auto" w:fill="auto"/>
        </w:tblPrEx>
        <w:tc>
          <w:tcPr>
            <w:tcW w:w="2831" w:type="dxa"/>
            <w:shd w:val="clear" w:color="auto" w:fill="auto"/>
          </w:tcPr>
          <w:p w14:paraId="3BD68C60" w14:textId="77777777" w:rsidR="003759BB" w:rsidRPr="00DD73AC" w:rsidRDefault="003759BB" w:rsidP="003759B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73AC">
              <w:rPr>
                <w:rFonts w:ascii="Angsana New" w:hAnsi="Angsana New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14:paraId="30D4017D" w14:textId="77777777" w:rsidR="003759BB" w:rsidRPr="00DD73AC" w:rsidRDefault="003759BB" w:rsidP="003759B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73AC">
              <w:rPr>
                <w:rFonts w:ascii="Angsana New" w:hAnsi="Angsana New"/>
                <w:b/>
                <w:bCs/>
                <w:sz w:val="30"/>
                <w:szCs w:val="30"/>
              </w:rPr>
              <w:t>50,772</w:t>
            </w:r>
          </w:p>
        </w:tc>
        <w:tc>
          <w:tcPr>
            <w:tcW w:w="244" w:type="dxa"/>
          </w:tcPr>
          <w:p w14:paraId="5049DE3E" w14:textId="77777777" w:rsidR="003759BB" w:rsidRPr="00DD73AC" w:rsidRDefault="003759BB" w:rsidP="003759B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3CDFD574" w14:textId="63A8B5BF" w:rsidR="003759BB" w:rsidRPr="003759BB" w:rsidRDefault="00E43C24" w:rsidP="0037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20C9050" w14:textId="77777777" w:rsidR="003759BB" w:rsidRPr="003759BB" w:rsidRDefault="003759BB" w:rsidP="0037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</w:tcPr>
          <w:p w14:paraId="670950B6" w14:textId="5A51397A" w:rsidR="003759BB" w:rsidRPr="003759BB" w:rsidRDefault="00E43C24" w:rsidP="0037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B6A3580" w14:textId="77777777" w:rsidR="003759BB" w:rsidRPr="00DD73AC" w:rsidRDefault="003759BB" w:rsidP="0037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shd w:val="clear" w:color="auto" w:fill="auto"/>
          </w:tcPr>
          <w:p w14:paraId="6493521B" w14:textId="1575074E" w:rsidR="003759BB" w:rsidRPr="00DD73AC" w:rsidRDefault="003759BB" w:rsidP="003759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1,851</w:t>
            </w:r>
          </w:p>
        </w:tc>
        <w:tc>
          <w:tcPr>
            <w:tcW w:w="252" w:type="dxa"/>
            <w:shd w:val="clear" w:color="auto" w:fill="auto"/>
          </w:tcPr>
          <w:p w14:paraId="02C1B126" w14:textId="77777777" w:rsidR="003759BB" w:rsidRPr="00DD73AC" w:rsidRDefault="003759BB" w:rsidP="00375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shd w:val="clear" w:color="auto" w:fill="auto"/>
          </w:tcPr>
          <w:p w14:paraId="5BB5C263" w14:textId="0C9C4AFD" w:rsidR="003759BB" w:rsidRPr="00DD73AC" w:rsidRDefault="003759BB" w:rsidP="003759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52,623</w:t>
            </w:r>
          </w:p>
        </w:tc>
      </w:tr>
      <w:tr w:rsidR="008B68F6" w:rsidRPr="00DD73AC" w14:paraId="2081FED3" w14:textId="77777777" w:rsidTr="00DD73AC">
        <w:trPr>
          <w:trHeight w:val="288"/>
        </w:trPr>
        <w:tc>
          <w:tcPr>
            <w:tcW w:w="2831" w:type="dxa"/>
            <w:shd w:val="clear" w:color="auto" w:fill="auto"/>
          </w:tcPr>
          <w:p w14:paraId="04F7B4E8" w14:textId="77777777" w:rsidR="008B68F6" w:rsidRPr="00DD73AC" w:rsidRDefault="008B68F6" w:rsidP="00DD7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2DE3CAE6" w14:textId="77777777" w:rsidR="008B68F6" w:rsidRPr="00DD73AC" w:rsidRDefault="008B68F6" w:rsidP="00DD7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16EBB040" w14:textId="77777777" w:rsidR="008B68F6" w:rsidRPr="00DD73AC" w:rsidRDefault="008B68F6" w:rsidP="00DD7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shd w:val="clear" w:color="auto" w:fill="auto"/>
          </w:tcPr>
          <w:p w14:paraId="6AD540CB" w14:textId="77777777" w:rsidR="008B68F6" w:rsidRPr="00DD73AC" w:rsidRDefault="008B68F6" w:rsidP="00DD7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122398C5" w14:textId="77777777" w:rsidR="008B68F6" w:rsidRPr="00DD73AC" w:rsidRDefault="008B68F6" w:rsidP="00DD7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</w:tcPr>
          <w:p w14:paraId="7AA87C21" w14:textId="77777777" w:rsidR="008B68F6" w:rsidRPr="00DD73AC" w:rsidRDefault="008B68F6" w:rsidP="00DD7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CAEF187" w14:textId="77777777" w:rsidR="008B68F6" w:rsidRPr="00DD73AC" w:rsidRDefault="008B68F6" w:rsidP="00DD7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  <w:shd w:val="clear" w:color="auto" w:fill="auto"/>
          </w:tcPr>
          <w:p w14:paraId="4E74A57A" w14:textId="77777777" w:rsidR="008B68F6" w:rsidRPr="00DD73AC" w:rsidRDefault="008B68F6" w:rsidP="00DD7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6BFD2690" w14:textId="77777777" w:rsidR="008B68F6" w:rsidRPr="00DD73AC" w:rsidRDefault="008B68F6" w:rsidP="00DD7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double" w:sz="4" w:space="0" w:color="auto"/>
            </w:tcBorders>
            <w:shd w:val="clear" w:color="auto" w:fill="auto"/>
          </w:tcPr>
          <w:p w14:paraId="69BD5C12" w14:textId="77777777" w:rsidR="008B68F6" w:rsidRPr="00DD73AC" w:rsidRDefault="008B68F6" w:rsidP="00DD7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40" w:right="-43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68F6" w:rsidRPr="00DD73AC" w14:paraId="440DADA8" w14:textId="77777777" w:rsidTr="00DD73AC">
        <w:tblPrEx>
          <w:shd w:val="clear" w:color="auto" w:fill="auto"/>
        </w:tblPrEx>
        <w:tc>
          <w:tcPr>
            <w:tcW w:w="2831" w:type="dxa"/>
            <w:shd w:val="clear" w:color="auto" w:fill="auto"/>
          </w:tcPr>
          <w:p w14:paraId="3619A7CA" w14:textId="77777777" w:rsidR="008B68F6" w:rsidRPr="00DD73AC" w:rsidRDefault="008B68F6" w:rsidP="00BC30F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D73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29" w:type="dxa"/>
          </w:tcPr>
          <w:p w14:paraId="1146C0A2" w14:textId="77777777" w:rsidR="008B68F6" w:rsidRPr="00DD73AC" w:rsidRDefault="008B68F6" w:rsidP="00BC30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6258CEEE" w14:textId="77777777" w:rsidR="008B68F6" w:rsidRPr="00DD73AC" w:rsidRDefault="008B68F6" w:rsidP="00BC30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40776A0" w14:textId="77777777" w:rsidR="008B68F6" w:rsidRPr="00DD73AC" w:rsidRDefault="008B68F6" w:rsidP="00BC30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D5E9CC3" w14:textId="77777777" w:rsidR="008B68F6" w:rsidRPr="00DD73AC" w:rsidRDefault="008B68F6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21B0A701" w14:textId="77777777" w:rsidR="008B68F6" w:rsidRPr="00DD73AC" w:rsidRDefault="008B68F6" w:rsidP="00BC30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110393C1" w14:textId="77777777" w:rsidR="008B68F6" w:rsidRPr="00DD73AC" w:rsidRDefault="008B68F6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5148040A" w14:textId="77777777" w:rsidR="008B68F6" w:rsidRPr="00DD73AC" w:rsidRDefault="008B68F6" w:rsidP="00BC30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52CFE4EC" w14:textId="77777777" w:rsidR="008B68F6" w:rsidRPr="00DD73AC" w:rsidRDefault="008B68F6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0C8E2427" w14:textId="77777777" w:rsidR="008B68F6" w:rsidRPr="00DD73AC" w:rsidRDefault="008B68F6" w:rsidP="00BC30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68F6" w:rsidRPr="002C017E" w14:paraId="12E50707" w14:textId="77777777" w:rsidTr="00DD73AC">
        <w:tblPrEx>
          <w:shd w:val="clear" w:color="auto" w:fill="auto"/>
        </w:tblPrEx>
        <w:tc>
          <w:tcPr>
            <w:tcW w:w="2831" w:type="dxa"/>
            <w:shd w:val="clear" w:color="auto" w:fill="auto"/>
          </w:tcPr>
          <w:p w14:paraId="5BCBD66E" w14:textId="77777777" w:rsidR="008B68F6" w:rsidRPr="00DD73AC" w:rsidRDefault="00A13B0A" w:rsidP="00BC30F3">
            <w:pPr>
              <w:rPr>
                <w:rFonts w:ascii="Angsana New" w:hAnsi="Angsana New"/>
                <w:sz w:val="30"/>
                <w:szCs w:val="30"/>
              </w:rPr>
            </w:pPr>
            <w:r w:rsidRPr="00DD73AC">
              <w:rPr>
                <w:rFonts w:ascii="Angsana New" w:hAnsi="Angsana New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14:paraId="35EE0FFB" w14:textId="77777777" w:rsidR="008B68F6" w:rsidRPr="00DD73AC" w:rsidRDefault="00A13B0A" w:rsidP="00BC30F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73AC">
              <w:rPr>
                <w:rFonts w:ascii="Angsana New" w:hAnsi="Angsana New"/>
                <w:b/>
                <w:bCs/>
                <w:sz w:val="30"/>
                <w:szCs w:val="30"/>
              </w:rPr>
              <w:t>47,863</w:t>
            </w:r>
          </w:p>
        </w:tc>
        <w:tc>
          <w:tcPr>
            <w:tcW w:w="244" w:type="dxa"/>
          </w:tcPr>
          <w:p w14:paraId="08E7D7BE" w14:textId="77777777" w:rsidR="008B68F6" w:rsidRPr="00DD73AC" w:rsidRDefault="008B68F6" w:rsidP="00BC30F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414C5968" w14:textId="7916D608" w:rsidR="008B68F6" w:rsidRPr="00DD73AC" w:rsidRDefault="00E43C24" w:rsidP="00A1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90ECC44" w14:textId="77777777" w:rsidR="008B68F6" w:rsidRPr="00DD73AC" w:rsidRDefault="008B68F6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</w:tcPr>
          <w:p w14:paraId="37BF0C3E" w14:textId="7C1DF381" w:rsidR="008B68F6" w:rsidRPr="00DD73AC" w:rsidRDefault="00E43C24" w:rsidP="00A1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7458190" w14:textId="77777777" w:rsidR="008B68F6" w:rsidRPr="00DD73AC" w:rsidRDefault="008B68F6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shd w:val="clear" w:color="auto" w:fill="auto"/>
          </w:tcPr>
          <w:p w14:paraId="00883F64" w14:textId="77777777" w:rsidR="008B68F6" w:rsidRPr="00DD73AC" w:rsidRDefault="00A13B0A" w:rsidP="00BC30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73AC">
              <w:rPr>
                <w:rFonts w:ascii="Angsana New" w:hAnsi="Angsana New"/>
                <w:b/>
                <w:bCs/>
                <w:sz w:val="30"/>
                <w:szCs w:val="30"/>
              </w:rPr>
              <w:t>2,909</w:t>
            </w:r>
          </w:p>
        </w:tc>
        <w:tc>
          <w:tcPr>
            <w:tcW w:w="252" w:type="dxa"/>
            <w:shd w:val="clear" w:color="auto" w:fill="auto"/>
          </w:tcPr>
          <w:p w14:paraId="05F49D26" w14:textId="77777777" w:rsidR="008B68F6" w:rsidRPr="00DD73AC" w:rsidRDefault="008B68F6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shd w:val="clear" w:color="auto" w:fill="auto"/>
          </w:tcPr>
          <w:p w14:paraId="143D68AA" w14:textId="77777777" w:rsidR="008B68F6" w:rsidRPr="002C017E" w:rsidRDefault="00A13B0A" w:rsidP="00BC30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73AC">
              <w:rPr>
                <w:rFonts w:ascii="Angsana New" w:hAnsi="Angsana New"/>
                <w:b/>
                <w:bCs/>
                <w:sz w:val="30"/>
                <w:szCs w:val="30"/>
              </w:rPr>
              <w:t>50,772</w:t>
            </w:r>
          </w:p>
        </w:tc>
      </w:tr>
    </w:tbl>
    <w:p w14:paraId="774B53C3" w14:textId="77777777" w:rsidR="00A0764C" w:rsidRPr="00DD73AC" w:rsidRDefault="00A0764C" w:rsidP="00DD73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1FD96964" w14:textId="77777777" w:rsidR="001069D6" w:rsidRDefault="001069D6" w:rsidP="00DD73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72ACEFA0" w14:textId="77777777" w:rsidR="00DD73AC" w:rsidRDefault="00DD73AC" w:rsidP="00DD73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6F71C635" w14:textId="77777777" w:rsidR="00DD73AC" w:rsidRDefault="00DD73AC" w:rsidP="00DD73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7ACDCD78" w14:textId="4FCBAEE9" w:rsidR="00DD73AC" w:rsidRDefault="00DD73AC" w:rsidP="00DD73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54020C17" w14:textId="77777777" w:rsidR="009813C0" w:rsidRDefault="009813C0" w:rsidP="00DD73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5EBCFAEC" w14:textId="3FD7D695" w:rsidR="00E64F07" w:rsidRPr="00C1266B" w:rsidRDefault="0070714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1266B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C52936">
        <w:rPr>
          <w:rFonts w:ascii="Angsana New" w:hAnsi="Angsana New"/>
          <w:b/>
          <w:bCs/>
          <w:sz w:val="30"/>
          <w:szCs w:val="30"/>
        </w:rPr>
        <w:t>3</w:t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ab/>
        <w:t>อสังหาริมทรัพย์เพื่อการลงทุน</w:t>
      </w:r>
    </w:p>
    <w:p w14:paraId="12F319FC" w14:textId="77777777" w:rsidR="00E94789" w:rsidRPr="00EA3C0C" w:rsidRDefault="00E94789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41"/>
        <w:gridCol w:w="1159"/>
        <w:gridCol w:w="238"/>
        <w:gridCol w:w="1151"/>
        <w:gridCol w:w="238"/>
        <w:gridCol w:w="1127"/>
      </w:tblGrid>
      <w:tr w:rsidR="00D7590B" w:rsidRPr="00C1266B" w14:paraId="51118298" w14:textId="77777777" w:rsidTr="00C06A98">
        <w:tc>
          <w:tcPr>
            <w:tcW w:w="2763" w:type="pct"/>
          </w:tcPr>
          <w:p w14:paraId="1338A1C1" w14:textId="77777777" w:rsidR="00D7590B" w:rsidRPr="00C1266B" w:rsidRDefault="00D7590B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EA22E58" w14:textId="77777777" w:rsidR="00D7590B" w:rsidRPr="00C1266B" w:rsidRDefault="00D7590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49"/>
                <w:tab w:val="left" w:pos="358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6" w:type="pct"/>
            <w:gridSpan w:val="5"/>
          </w:tcPr>
          <w:p w14:paraId="2ED8DFE1" w14:textId="77777777" w:rsidR="00D7590B" w:rsidRPr="00C1266B" w:rsidRDefault="00D7590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49"/>
                <w:tab w:val="left" w:pos="358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7590B" w:rsidRPr="00C1266B" w14:paraId="7F1EF639" w14:textId="77777777" w:rsidTr="00C06A98">
        <w:tc>
          <w:tcPr>
            <w:tcW w:w="2763" w:type="pct"/>
          </w:tcPr>
          <w:p w14:paraId="27CBE27A" w14:textId="77777777" w:rsidR="00D7590B" w:rsidRPr="00C1266B" w:rsidRDefault="00D7590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3BC3351" w14:textId="77777777" w:rsidR="00D7590B" w:rsidRPr="00C1266B" w:rsidRDefault="00D7590B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760991D3" w14:textId="77777777" w:rsidR="00D7590B" w:rsidRPr="00C1266B" w:rsidRDefault="00D7590B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</w:t>
            </w:r>
          </w:p>
        </w:tc>
        <w:tc>
          <w:tcPr>
            <w:tcW w:w="128" w:type="pct"/>
          </w:tcPr>
          <w:p w14:paraId="682C3EF7" w14:textId="77777777" w:rsidR="00D7590B" w:rsidRPr="00C1266B" w:rsidRDefault="00D7590B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</w:tcPr>
          <w:p w14:paraId="0478788E" w14:textId="77777777" w:rsidR="00D7590B" w:rsidRPr="00C1266B" w:rsidRDefault="00D7590B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28" w:type="pct"/>
          </w:tcPr>
          <w:p w14:paraId="1CB58581" w14:textId="77777777" w:rsidR="00D7590B" w:rsidRPr="00C1266B" w:rsidRDefault="00D7590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ACF55E4" w14:textId="77777777" w:rsidR="00D7590B" w:rsidRPr="00C1266B" w:rsidRDefault="00D7590B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D7590B" w:rsidRPr="00C1266B" w14:paraId="10F5F2BF" w14:textId="77777777" w:rsidTr="00C06A98">
        <w:tc>
          <w:tcPr>
            <w:tcW w:w="2763" w:type="pct"/>
          </w:tcPr>
          <w:p w14:paraId="61D8E636" w14:textId="77777777" w:rsidR="00D7590B" w:rsidRPr="00C1266B" w:rsidRDefault="00D7590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904890C" w14:textId="77777777" w:rsidR="00D7590B" w:rsidRPr="00C1266B" w:rsidRDefault="00D7590B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6" w:type="pct"/>
            <w:gridSpan w:val="5"/>
          </w:tcPr>
          <w:p w14:paraId="1E0A6CA0" w14:textId="77777777" w:rsidR="00D7590B" w:rsidRPr="00C1266B" w:rsidRDefault="00D7590B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2502" w:rsidRPr="00C1266B" w14:paraId="120E3DE6" w14:textId="77777777" w:rsidTr="00C06A98">
        <w:tc>
          <w:tcPr>
            <w:tcW w:w="2763" w:type="pct"/>
          </w:tcPr>
          <w:p w14:paraId="466E3AD7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" w:type="pct"/>
          </w:tcPr>
          <w:p w14:paraId="0DD41F74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DC75459" w14:textId="77777777" w:rsidR="00B72502" w:rsidRPr="00B72502" w:rsidRDefault="00B72502" w:rsidP="00F5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B72502">
              <w:rPr>
                <w:rFonts w:ascii="Angsana New" w:hAnsi="Angsana New"/>
                <w:sz w:val="30"/>
                <w:szCs w:val="30"/>
              </w:rPr>
              <w:t>311,205</w:t>
            </w:r>
          </w:p>
        </w:tc>
        <w:tc>
          <w:tcPr>
            <w:tcW w:w="128" w:type="pct"/>
          </w:tcPr>
          <w:p w14:paraId="02FB9E72" w14:textId="77777777" w:rsidR="00B72502" w:rsidRPr="00B72502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9FA332A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9" w:right="-168"/>
              <w:rPr>
                <w:rFonts w:ascii="Angsana New" w:hAnsi="Angsana New"/>
                <w:sz w:val="30"/>
                <w:szCs w:val="30"/>
              </w:rPr>
            </w:pPr>
            <w:r w:rsidRPr="00B72502">
              <w:rPr>
                <w:rFonts w:ascii="Angsana New" w:hAnsi="Angsana New"/>
                <w:sz w:val="30"/>
                <w:szCs w:val="30"/>
              </w:rPr>
              <w:t>5,280</w:t>
            </w:r>
          </w:p>
        </w:tc>
        <w:tc>
          <w:tcPr>
            <w:tcW w:w="128" w:type="pct"/>
          </w:tcPr>
          <w:p w14:paraId="5E898B21" w14:textId="77777777" w:rsidR="00B72502" w:rsidRPr="00B72502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AB5CA6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2502">
              <w:rPr>
                <w:rFonts w:ascii="Angsana New" w:hAnsi="Angsana New"/>
                <w:sz w:val="30"/>
                <w:szCs w:val="30"/>
              </w:rPr>
              <w:t>316,485</w:t>
            </w:r>
          </w:p>
        </w:tc>
      </w:tr>
      <w:tr w:rsidR="00B72502" w:rsidRPr="00C1266B" w14:paraId="3B46EFFB" w14:textId="77777777" w:rsidTr="00C06A98">
        <w:tc>
          <w:tcPr>
            <w:tcW w:w="2763" w:type="pct"/>
          </w:tcPr>
          <w:p w14:paraId="4769621E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รายการปรับปรุงให้เป็นมูลค่ายุติธรรม</w:t>
            </w:r>
          </w:p>
        </w:tc>
        <w:tc>
          <w:tcPr>
            <w:tcW w:w="130" w:type="pct"/>
          </w:tcPr>
          <w:p w14:paraId="30E5F044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03F329B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6,680</w:t>
            </w:r>
          </w:p>
        </w:tc>
        <w:tc>
          <w:tcPr>
            <w:tcW w:w="128" w:type="pct"/>
          </w:tcPr>
          <w:p w14:paraId="138505E1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13F4A99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9" w:righ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(180)</w:t>
            </w:r>
          </w:p>
        </w:tc>
        <w:tc>
          <w:tcPr>
            <w:tcW w:w="128" w:type="pct"/>
          </w:tcPr>
          <w:p w14:paraId="241DD131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6EF095D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6,500</w:t>
            </w:r>
          </w:p>
        </w:tc>
      </w:tr>
      <w:tr w:rsidR="00B72502" w:rsidRPr="00C1266B" w14:paraId="5F98245C" w14:textId="77777777" w:rsidTr="00C06A98">
        <w:tc>
          <w:tcPr>
            <w:tcW w:w="2763" w:type="pct"/>
          </w:tcPr>
          <w:p w14:paraId="2B7136B1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314BFB38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126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0" w:type="pct"/>
          </w:tcPr>
          <w:p w14:paraId="4AF161CB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29418968" w14:textId="77777777" w:rsid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411A65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317,885</w:t>
            </w:r>
          </w:p>
        </w:tc>
        <w:tc>
          <w:tcPr>
            <w:tcW w:w="128" w:type="pct"/>
          </w:tcPr>
          <w:p w14:paraId="269E76B3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283C7AFC" w14:textId="77777777" w:rsid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9" w:right="-1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346D3BD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9" w:right="-1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5,100</w:t>
            </w:r>
          </w:p>
        </w:tc>
        <w:tc>
          <w:tcPr>
            <w:tcW w:w="128" w:type="pct"/>
          </w:tcPr>
          <w:p w14:paraId="3F35CA5C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0DA0F6F4" w14:textId="77777777" w:rsid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2EA5B6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322,985</w:t>
            </w:r>
          </w:p>
        </w:tc>
      </w:tr>
      <w:tr w:rsidR="00B72502" w:rsidRPr="00C1266B" w14:paraId="2744FDFE" w14:textId="77777777" w:rsidTr="00C06A98">
        <w:tc>
          <w:tcPr>
            <w:tcW w:w="2763" w:type="pct"/>
          </w:tcPr>
          <w:p w14:paraId="6AB7D754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รายการปรับปรุงให้เป็นมูลค่ายุติธรรม</w:t>
            </w:r>
          </w:p>
        </w:tc>
        <w:tc>
          <w:tcPr>
            <w:tcW w:w="130" w:type="pct"/>
          </w:tcPr>
          <w:p w14:paraId="29CC9FA9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A15F0AF" w14:textId="6C8C24BD" w:rsidR="00B72502" w:rsidRPr="00C1266B" w:rsidRDefault="00E04986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865</w:t>
            </w:r>
          </w:p>
        </w:tc>
        <w:tc>
          <w:tcPr>
            <w:tcW w:w="128" w:type="pct"/>
          </w:tcPr>
          <w:p w14:paraId="26BF3EB2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1D4F355" w14:textId="576A5E3F" w:rsidR="00B72502" w:rsidRPr="00C1266B" w:rsidRDefault="00E04986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9" w:righ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(200)</w:t>
            </w:r>
          </w:p>
        </w:tc>
        <w:tc>
          <w:tcPr>
            <w:tcW w:w="128" w:type="pct"/>
          </w:tcPr>
          <w:p w14:paraId="3187ADFD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D2A9FE6" w14:textId="26AE6CD5" w:rsidR="00B72502" w:rsidRPr="00C1266B" w:rsidRDefault="00E04986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665</w:t>
            </w:r>
          </w:p>
        </w:tc>
      </w:tr>
      <w:tr w:rsidR="00B72502" w:rsidRPr="00C1266B" w14:paraId="3594D46F" w14:textId="77777777" w:rsidTr="00C06A98">
        <w:tc>
          <w:tcPr>
            <w:tcW w:w="2763" w:type="pct"/>
          </w:tcPr>
          <w:p w14:paraId="1CD0BF09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0F3D73DF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392DCF2" w14:textId="0C91E7F8" w:rsidR="00B72502" w:rsidRPr="00C1266B" w:rsidRDefault="00E04986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318,750</w:t>
            </w:r>
          </w:p>
        </w:tc>
        <w:tc>
          <w:tcPr>
            <w:tcW w:w="128" w:type="pct"/>
          </w:tcPr>
          <w:p w14:paraId="74330CD3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57FDD7B" w14:textId="547CDE99" w:rsidR="00B72502" w:rsidRPr="00C1266B" w:rsidRDefault="00E04986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9" w:right="-1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4,900</w:t>
            </w:r>
          </w:p>
        </w:tc>
        <w:tc>
          <w:tcPr>
            <w:tcW w:w="128" w:type="pct"/>
          </w:tcPr>
          <w:p w14:paraId="7560A800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819EC8E" w14:textId="557474B0" w:rsidR="00B72502" w:rsidRPr="00C1266B" w:rsidRDefault="00E04986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323,650</w:t>
            </w:r>
          </w:p>
        </w:tc>
      </w:tr>
    </w:tbl>
    <w:p w14:paraId="29A67FCA" w14:textId="77777777" w:rsidR="00286C49" w:rsidRDefault="00286C49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290"/>
        <w:gridCol w:w="236"/>
        <w:gridCol w:w="954"/>
        <w:gridCol w:w="269"/>
        <w:gridCol w:w="900"/>
        <w:gridCol w:w="269"/>
        <w:gridCol w:w="1080"/>
        <w:gridCol w:w="269"/>
        <w:gridCol w:w="1003"/>
      </w:tblGrid>
      <w:tr w:rsidR="00C06A98" w:rsidRPr="00EA3C0C" w14:paraId="2BA1EB94" w14:textId="77777777" w:rsidTr="00C06A98">
        <w:trPr>
          <w:trHeight w:val="20"/>
          <w:tblHeader/>
        </w:trPr>
        <w:tc>
          <w:tcPr>
            <w:tcW w:w="4320" w:type="dxa"/>
          </w:tcPr>
          <w:p w14:paraId="73813D93" w14:textId="77777777" w:rsidR="00C06A98" w:rsidRPr="002C017E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40241E66" w14:textId="77777777" w:rsidR="00C06A98" w:rsidRPr="002C017E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04" w:type="dxa"/>
            <w:gridSpan w:val="3"/>
          </w:tcPr>
          <w:p w14:paraId="44AEFB68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3C0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EFA225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F2C255C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3C0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6A98" w:rsidRPr="00EA3C0C" w14:paraId="669D2CB8" w14:textId="77777777" w:rsidTr="00C06A98">
        <w:trPr>
          <w:trHeight w:val="20"/>
          <w:tblHeader/>
        </w:trPr>
        <w:tc>
          <w:tcPr>
            <w:tcW w:w="4320" w:type="dxa"/>
          </w:tcPr>
          <w:p w14:paraId="7DD7463B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EA3C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A3C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A3C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46AE51D9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vAlign w:val="center"/>
          </w:tcPr>
          <w:p w14:paraId="2886DAF5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3C0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588ABCC6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D78D49D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3C0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F817F52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5FE6966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3C0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2C1E243B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B60AB6D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3C0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06A98" w:rsidRPr="00EA3C0C" w14:paraId="1095D417" w14:textId="77777777" w:rsidTr="00C06A98">
        <w:trPr>
          <w:trHeight w:val="20"/>
          <w:tblHeader/>
        </w:trPr>
        <w:tc>
          <w:tcPr>
            <w:tcW w:w="4320" w:type="dxa"/>
          </w:tcPr>
          <w:p w14:paraId="36C96A8F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6809B003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714" w:type="dxa"/>
            <w:gridSpan w:val="7"/>
          </w:tcPr>
          <w:p w14:paraId="56B2488B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A3C0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A3C0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A3C0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06A98" w:rsidRPr="00EA3C0C" w14:paraId="66243BB4" w14:textId="77777777" w:rsidTr="00C06A98">
        <w:trPr>
          <w:trHeight w:val="20"/>
        </w:trPr>
        <w:tc>
          <w:tcPr>
            <w:tcW w:w="4320" w:type="dxa"/>
          </w:tcPr>
          <w:p w14:paraId="5EF636CB" w14:textId="77777777" w:rsidR="00C06A98" w:rsidRPr="00EA3C0C" w:rsidRDefault="00C06A98" w:rsidP="00BC30F3">
            <w:pPr>
              <w:ind w:left="164" w:hanging="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3C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จำนวนเงินที่รับรู้ในกำไรหรือขาดทุนที่เกี่ยวกับอสังหาริมทรัพย์เพื่อการลงทุน</w:t>
            </w:r>
          </w:p>
        </w:tc>
        <w:tc>
          <w:tcPr>
            <w:tcW w:w="236" w:type="dxa"/>
          </w:tcPr>
          <w:p w14:paraId="26A0EBAE" w14:textId="77777777" w:rsidR="00C06A98" w:rsidRPr="00EA3C0C" w:rsidRDefault="00C06A98" w:rsidP="00BC3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67E3533" w14:textId="77777777" w:rsidR="00C06A98" w:rsidRPr="00EA3C0C" w:rsidRDefault="00C06A98" w:rsidP="00BC3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2CBA7D7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9F2B36E" w14:textId="77777777" w:rsidR="00C06A98" w:rsidRPr="00EA3C0C" w:rsidRDefault="00C06A98" w:rsidP="00BC3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DA5202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8908C5" w14:textId="77777777" w:rsidR="00C06A98" w:rsidRPr="00EA3C0C" w:rsidRDefault="00C06A98" w:rsidP="00BC3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232B9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700D626" w14:textId="77777777" w:rsidR="00C06A98" w:rsidRPr="00EA3C0C" w:rsidRDefault="00C06A98" w:rsidP="00BC30F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6A98" w:rsidRPr="00EA3C0C" w14:paraId="56A92D76" w14:textId="77777777" w:rsidTr="00C06A98">
        <w:trPr>
          <w:trHeight w:val="20"/>
        </w:trPr>
        <w:tc>
          <w:tcPr>
            <w:tcW w:w="4320" w:type="dxa"/>
          </w:tcPr>
          <w:p w14:paraId="171368AC" w14:textId="77777777" w:rsidR="00C06A98" w:rsidRPr="00EA3C0C" w:rsidRDefault="00C06A98" w:rsidP="00BC30F3">
            <w:pPr>
              <w:rPr>
                <w:rFonts w:ascii="Angsana New" w:hAnsi="Angsana New"/>
                <w:sz w:val="30"/>
                <w:szCs w:val="30"/>
              </w:rPr>
            </w:pPr>
            <w:r w:rsidRPr="00EA3C0C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36" w:type="dxa"/>
          </w:tcPr>
          <w:p w14:paraId="5EA340C2" w14:textId="77777777" w:rsidR="00C06A98" w:rsidRPr="00EA3C0C" w:rsidRDefault="00C06A98" w:rsidP="00BC3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7F84E1C" w14:textId="26C1F40F" w:rsidR="00C06A98" w:rsidRPr="00F57A81" w:rsidRDefault="00E638D8" w:rsidP="00F57A81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57A81"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270" w:type="dxa"/>
          </w:tcPr>
          <w:p w14:paraId="4BD956C5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BE2B229" w14:textId="04911EB5" w:rsidR="00C06A98" w:rsidRPr="00EA3C0C" w:rsidRDefault="00E638D8" w:rsidP="00F57A8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270" w:type="dxa"/>
          </w:tcPr>
          <w:p w14:paraId="72D9ACA1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C07F52" w14:textId="12F70560" w:rsidR="00C06A98" w:rsidRPr="00EA3C0C" w:rsidRDefault="00E638D8" w:rsidP="00F57A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270" w:type="dxa"/>
          </w:tcPr>
          <w:p w14:paraId="2AE136BF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CFDFB94" w14:textId="23FAEA5A" w:rsidR="00C06A98" w:rsidRPr="00F57A81" w:rsidRDefault="00E638D8" w:rsidP="00F57A8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57A81">
              <w:rPr>
                <w:rFonts w:ascii="Angsana New" w:hAnsi="Angsana New"/>
                <w:sz w:val="30"/>
                <w:szCs w:val="30"/>
              </w:rPr>
              <w:t>913</w:t>
            </w:r>
          </w:p>
        </w:tc>
      </w:tr>
    </w:tbl>
    <w:p w14:paraId="1FDC5426" w14:textId="77777777" w:rsidR="00C06A98" w:rsidRPr="00EA3C0C" w:rsidRDefault="00C06A98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305"/>
        <w:gridCol w:w="236"/>
        <w:gridCol w:w="936"/>
        <w:gridCol w:w="270"/>
        <w:gridCol w:w="900"/>
        <w:gridCol w:w="270"/>
        <w:gridCol w:w="1080"/>
        <w:gridCol w:w="270"/>
        <w:gridCol w:w="1003"/>
      </w:tblGrid>
      <w:tr w:rsidR="00C06A98" w:rsidRPr="00826A27" w14:paraId="54F091D5" w14:textId="77777777" w:rsidTr="00C06A98">
        <w:trPr>
          <w:trHeight w:val="20"/>
          <w:tblHeader/>
        </w:trPr>
        <w:tc>
          <w:tcPr>
            <w:tcW w:w="4320" w:type="dxa"/>
          </w:tcPr>
          <w:p w14:paraId="6294FB90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0883A147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04" w:type="dxa"/>
            <w:gridSpan w:val="3"/>
          </w:tcPr>
          <w:p w14:paraId="3CCECBBA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26A2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6A7B7B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4100083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26A2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6A98" w:rsidRPr="00826A27" w14:paraId="36A5715D" w14:textId="77777777" w:rsidTr="00C06A98">
        <w:trPr>
          <w:trHeight w:val="20"/>
          <w:tblHeader/>
        </w:trPr>
        <w:tc>
          <w:tcPr>
            <w:tcW w:w="4320" w:type="dxa"/>
          </w:tcPr>
          <w:p w14:paraId="2C1775F7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1B15598D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vAlign w:val="center"/>
          </w:tcPr>
          <w:p w14:paraId="1D194161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6CEDE0D4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CD726DD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4FAE43E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8131763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5F74E3EA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25875A1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06A98" w:rsidRPr="00826A27" w14:paraId="54FCE633" w14:textId="77777777" w:rsidTr="00C06A98">
        <w:trPr>
          <w:trHeight w:val="20"/>
          <w:tblHeader/>
        </w:trPr>
        <w:tc>
          <w:tcPr>
            <w:tcW w:w="4320" w:type="dxa"/>
          </w:tcPr>
          <w:p w14:paraId="03FAC864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46E6625E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714" w:type="dxa"/>
            <w:gridSpan w:val="7"/>
          </w:tcPr>
          <w:p w14:paraId="0F589947" w14:textId="056EE5CB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590A4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826A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C06A98" w:rsidRPr="00826A27" w14:paraId="015E88A5" w14:textId="77777777" w:rsidTr="00C06A98">
        <w:trPr>
          <w:trHeight w:val="20"/>
        </w:trPr>
        <w:tc>
          <w:tcPr>
            <w:tcW w:w="4320" w:type="dxa"/>
          </w:tcPr>
          <w:p w14:paraId="05180F38" w14:textId="77777777" w:rsidR="00C06A98" w:rsidRPr="00826A27" w:rsidRDefault="00C06A98" w:rsidP="00BC30F3">
            <w:pPr>
              <w:ind w:left="164" w:hanging="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จำนวนเงินขั้นต่ำที่จะได้รับในอนาคตจากสัญญา</w:t>
            </w: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ให้เช่าดำเนินงาน</w:t>
            </w:r>
          </w:p>
        </w:tc>
        <w:tc>
          <w:tcPr>
            <w:tcW w:w="236" w:type="dxa"/>
          </w:tcPr>
          <w:p w14:paraId="070C7EE9" w14:textId="77777777" w:rsidR="00C06A98" w:rsidRPr="00826A27" w:rsidRDefault="00C06A98" w:rsidP="00BC3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56D6087" w14:textId="77777777" w:rsidR="00C06A98" w:rsidRPr="00DE494A" w:rsidRDefault="00C06A98" w:rsidP="00BC3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1CD124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C903175" w14:textId="77777777" w:rsidR="00C06A98" w:rsidRPr="00826A27" w:rsidRDefault="00C06A98" w:rsidP="00BC3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C65E79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23234B" w14:textId="77777777" w:rsidR="00C06A98" w:rsidRPr="00826A27" w:rsidRDefault="00C06A98" w:rsidP="00BC3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DDE33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911F7DC" w14:textId="77777777" w:rsidR="00C06A98" w:rsidRPr="00826A27" w:rsidRDefault="00C06A98" w:rsidP="00BC30F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6A98" w:rsidRPr="00826A27" w14:paraId="38389041" w14:textId="77777777" w:rsidTr="00C06A98">
        <w:trPr>
          <w:trHeight w:val="20"/>
        </w:trPr>
        <w:tc>
          <w:tcPr>
            <w:tcW w:w="4320" w:type="dxa"/>
          </w:tcPr>
          <w:p w14:paraId="22ACCDA0" w14:textId="77777777" w:rsidR="00C06A98" w:rsidRPr="00826A27" w:rsidRDefault="00C06A98" w:rsidP="00BC30F3">
            <w:pPr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826A27">
              <w:rPr>
                <w:rFonts w:ascii="Angsana New" w:hAnsi="Angsana New"/>
                <w:sz w:val="30"/>
                <w:szCs w:val="30"/>
              </w:rPr>
              <w:t>1</w:t>
            </w:r>
            <w:r w:rsidRPr="00826A2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5A5948FE" w14:textId="77777777" w:rsidR="00C06A98" w:rsidRPr="00826A27" w:rsidRDefault="00C06A98" w:rsidP="00BC3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E5223C2" w14:textId="5C1DDC41" w:rsidR="00C06A98" w:rsidRPr="00826A27" w:rsidRDefault="00E638D8" w:rsidP="00F57A8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14:paraId="2032A5CA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20F07D4" w14:textId="0F78DFE8" w:rsidR="00C06A98" w:rsidRPr="00826A27" w:rsidRDefault="00AC10EF" w:rsidP="00F57A8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270" w:type="dxa"/>
          </w:tcPr>
          <w:p w14:paraId="25AC3ADE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B0ADF" w14:textId="420FF78A" w:rsidR="00C06A98" w:rsidRPr="00826A27" w:rsidRDefault="00E638D8" w:rsidP="00F57A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14:paraId="4EBCFE01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36942E8" w14:textId="36BB6A61" w:rsidR="00C06A98" w:rsidRPr="00826A27" w:rsidRDefault="00AC10EF" w:rsidP="00F57A8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</w:t>
            </w:r>
          </w:p>
        </w:tc>
      </w:tr>
      <w:tr w:rsidR="00C06A98" w:rsidRPr="00826A27" w14:paraId="0B979AE9" w14:textId="77777777" w:rsidTr="00C06A98">
        <w:trPr>
          <w:trHeight w:val="20"/>
        </w:trPr>
        <w:tc>
          <w:tcPr>
            <w:tcW w:w="4320" w:type="dxa"/>
          </w:tcPr>
          <w:p w14:paraId="6D02DC83" w14:textId="60ED04B3" w:rsidR="00C06A98" w:rsidRPr="00826A27" w:rsidRDefault="00C06A98" w:rsidP="00BC30F3">
            <w:pPr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</w:rPr>
              <w:t>1</w:t>
            </w:r>
            <w:r w:rsidR="00D72B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6A27">
              <w:rPr>
                <w:rFonts w:ascii="Angsana New" w:hAnsi="Angsana New"/>
                <w:sz w:val="30"/>
                <w:szCs w:val="30"/>
              </w:rPr>
              <w:t>-</w:t>
            </w:r>
            <w:r w:rsidR="00D72B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6A2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826A2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21D271B2" w14:textId="77777777" w:rsidR="00C06A98" w:rsidRPr="00826A27" w:rsidRDefault="00C06A98" w:rsidP="00BC3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16086EB" w14:textId="009795D0" w:rsidR="00C06A98" w:rsidRPr="00F57A81" w:rsidRDefault="00E638D8" w:rsidP="00F57A81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57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24A344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B981C88" w14:textId="28F2A5D4" w:rsidR="00C06A98" w:rsidRPr="00826A27" w:rsidRDefault="00AC10EF" w:rsidP="00F57A8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14:paraId="658B430E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984C06" w14:textId="79983987" w:rsidR="00C06A98" w:rsidRPr="00826A27" w:rsidRDefault="00E638D8" w:rsidP="00F57A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A95726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E8125E6" w14:textId="5D8C1E77" w:rsidR="00C06A98" w:rsidRPr="00826A27" w:rsidRDefault="00AC10EF" w:rsidP="00F57A8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</w:t>
            </w:r>
          </w:p>
        </w:tc>
      </w:tr>
      <w:tr w:rsidR="00C06A98" w:rsidRPr="00826A27" w14:paraId="2BA8332D" w14:textId="77777777" w:rsidTr="00C06A98">
        <w:trPr>
          <w:trHeight w:val="20"/>
        </w:trPr>
        <w:tc>
          <w:tcPr>
            <w:tcW w:w="4320" w:type="dxa"/>
          </w:tcPr>
          <w:p w14:paraId="6925EB6E" w14:textId="77777777" w:rsidR="00C06A98" w:rsidRPr="00826A27" w:rsidRDefault="00C06A98" w:rsidP="00BC30F3">
            <w:pPr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6EC5CEDF" w14:textId="77777777" w:rsidR="00C06A98" w:rsidRPr="00826A27" w:rsidRDefault="00C06A98" w:rsidP="00BC30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59E4124" w14:textId="74103604" w:rsidR="00C06A98" w:rsidRPr="00DE494A" w:rsidRDefault="00E638D8" w:rsidP="00F57A8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</w:t>
            </w:r>
          </w:p>
        </w:tc>
        <w:tc>
          <w:tcPr>
            <w:tcW w:w="270" w:type="dxa"/>
          </w:tcPr>
          <w:p w14:paraId="1335CCEF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03B1E9" w14:textId="407644A1" w:rsidR="00C06A98" w:rsidRPr="00F57A81" w:rsidRDefault="00AC10EF" w:rsidP="00F57A8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7A81">
              <w:rPr>
                <w:rFonts w:ascii="Angsana New" w:hAnsi="Angsana New"/>
                <w:b/>
                <w:bCs/>
                <w:sz w:val="30"/>
                <w:szCs w:val="30"/>
              </w:rPr>
              <w:t>1,065</w:t>
            </w:r>
          </w:p>
        </w:tc>
        <w:tc>
          <w:tcPr>
            <w:tcW w:w="270" w:type="dxa"/>
          </w:tcPr>
          <w:p w14:paraId="32CCFD41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1C76A2" w14:textId="190B2A7E" w:rsidR="00C06A98" w:rsidRPr="00F57A81" w:rsidRDefault="00E638D8" w:rsidP="00F57A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7A81">
              <w:rPr>
                <w:rFonts w:ascii="Angsana New" w:hAnsi="Angsana New"/>
                <w:b/>
                <w:bCs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14:paraId="480024C1" w14:textId="77777777" w:rsidR="00C06A98" w:rsidRPr="00826A2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8EDC5A" w14:textId="15658EEA" w:rsidR="00C06A98" w:rsidRPr="00F57A81" w:rsidRDefault="00AC10EF" w:rsidP="00F57A8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7A81">
              <w:rPr>
                <w:rFonts w:ascii="Angsana New" w:hAnsi="Angsana New"/>
                <w:b/>
                <w:bCs/>
                <w:sz w:val="30"/>
                <w:szCs w:val="30"/>
              </w:rPr>
              <w:t>1,065</w:t>
            </w:r>
          </w:p>
        </w:tc>
      </w:tr>
    </w:tbl>
    <w:p w14:paraId="46FB0C54" w14:textId="77777777" w:rsidR="00B321F6" w:rsidRDefault="00B321F6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</w:p>
    <w:p w14:paraId="6EC00DF3" w14:textId="0590369D" w:rsidR="009F1B70" w:rsidRPr="00A808AD" w:rsidRDefault="00B321F6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9F1B70" w:rsidRPr="00A808AD">
        <w:rPr>
          <w:rFonts w:ascii="Angsana New" w:hAnsi="Angsana New"/>
          <w:sz w:val="30"/>
          <w:szCs w:val="30"/>
          <w:cs/>
        </w:rPr>
        <w:lastRenderedPageBreak/>
        <w:t>อสังหาริมทรัพย์เพื่อการลงทุนประกอบด้วยที่ดินที่ถือครองไว้เพื่อการดำเนินธุรกิจในอนาคตแต่ยังมิได้ใช้ประโยชน์และที่ดินและอาคารที่ให้เช่าแก่บุคคลที่สาม สัญญาเช่ามีระยะเวลาสามปี</w:t>
      </w:r>
    </w:p>
    <w:p w14:paraId="58E423DA" w14:textId="77777777" w:rsidR="009F1B70" w:rsidRPr="00A808AD" w:rsidRDefault="009F1B70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34056B5" w14:textId="7A813068" w:rsidR="00E64F07" w:rsidRPr="00C1266B" w:rsidRDefault="009F1B70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A808AD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="00E64F07" w:rsidRPr="00A808AD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</w:t>
      </w:r>
      <w:r w:rsidR="003646E4" w:rsidRPr="00A808A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313D4" w:rsidRPr="00A808AD">
        <w:rPr>
          <w:rFonts w:ascii="Angsana New" w:hAnsi="Angsana New"/>
          <w:sz w:val="30"/>
          <w:szCs w:val="30"/>
        </w:rPr>
        <w:t>30</w:t>
      </w:r>
      <w:r w:rsidR="00823B79" w:rsidRPr="00A808AD">
        <w:rPr>
          <w:rFonts w:ascii="Angsana New" w:hAnsi="Angsana New"/>
          <w:sz w:val="30"/>
          <w:szCs w:val="30"/>
          <w:cs/>
        </w:rPr>
        <w:t xml:space="preserve"> กันยายน</w:t>
      </w:r>
      <w:r w:rsidR="003646E4" w:rsidRPr="00A808AD">
        <w:rPr>
          <w:rFonts w:ascii="Angsana New" w:hAnsi="Angsana New"/>
          <w:sz w:val="30"/>
          <w:szCs w:val="30"/>
          <w:cs/>
        </w:rPr>
        <w:t xml:space="preserve"> </w:t>
      </w:r>
      <w:r w:rsidR="004B340D" w:rsidRPr="00A808AD">
        <w:rPr>
          <w:rFonts w:ascii="Angsana New" w:hAnsi="Angsana New"/>
          <w:sz w:val="30"/>
          <w:szCs w:val="30"/>
        </w:rPr>
        <w:t xml:space="preserve">2563 </w:t>
      </w:r>
      <w:r w:rsidRPr="00A808AD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D42DE">
        <w:rPr>
          <w:rFonts w:ascii="Angsana New" w:hAnsi="Angsana New"/>
          <w:sz w:val="30"/>
          <w:szCs w:val="30"/>
        </w:rPr>
        <w:t>323.65</w:t>
      </w:r>
      <w:r w:rsidRPr="00A808AD">
        <w:rPr>
          <w:rFonts w:ascii="Angsana New" w:hAnsi="Angsana New"/>
          <w:sz w:val="30"/>
          <w:szCs w:val="30"/>
        </w:rPr>
        <w:t xml:space="preserve"> </w:t>
      </w:r>
      <w:r w:rsidRPr="00A808A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A808AD">
        <w:rPr>
          <w:rFonts w:ascii="Angsana New" w:hAnsi="Angsana New"/>
          <w:i/>
          <w:iCs/>
          <w:sz w:val="30"/>
          <w:szCs w:val="30"/>
          <w:cs/>
        </w:rPr>
        <w:t>(</w:t>
      </w:r>
      <w:r w:rsidRPr="00A808AD">
        <w:rPr>
          <w:rFonts w:ascii="Angsana New" w:hAnsi="Angsana New"/>
          <w:i/>
          <w:iCs/>
          <w:sz w:val="30"/>
          <w:szCs w:val="30"/>
        </w:rPr>
        <w:t>2562</w:t>
      </w:r>
      <w:r w:rsidRPr="00A808A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D42DE">
        <w:rPr>
          <w:rFonts w:ascii="Angsana New" w:hAnsi="Angsana New"/>
          <w:i/>
          <w:iCs/>
          <w:sz w:val="30"/>
          <w:szCs w:val="30"/>
        </w:rPr>
        <w:t>322.99</w:t>
      </w:r>
      <w:r w:rsidRPr="00A808AD">
        <w:rPr>
          <w:rFonts w:ascii="Angsana New" w:hAnsi="Angsana New"/>
          <w:i/>
          <w:iCs/>
          <w:sz w:val="30"/>
          <w:szCs w:val="30"/>
        </w:rPr>
        <w:t xml:space="preserve"> </w:t>
      </w:r>
      <w:r w:rsidRPr="00A808AD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A808AD">
        <w:rPr>
          <w:rFonts w:ascii="Angsana New" w:hAnsi="Angsana New"/>
          <w:sz w:val="30"/>
          <w:szCs w:val="30"/>
          <w:cs/>
        </w:rPr>
        <w:t xml:space="preserve"> </w:t>
      </w:r>
      <w:bookmarkStart w:id="2" w:name="_Hlk53703743"/>
      <w:r w:rsidR="00C700D8" w:rsidRPr="00A808AD">
        <w:rPr>
          <w:rFonts w:ascii="Angsana New" w:hAnsi="Angsana New"/>
          <w:sz w:val="30"/>
          <w:szCs w:val="30"/>
          <w:cs/>
        </w:rPr>
        <w:t>ประเมินราคาโดยบริษัท</w:t>
      </w:r>
      <w:r w:rsidR="00F31827" w:rsidRPr="00A808AD">
        <w:rPr>
          <w:rFonts w:ascii="Angsana New" w:hAnsi="Angsana New"/>
          <w:sz w:val="30"/>
          <w:szCs w:val="30"/>
        </w:rPr>
        <w:t xml:space="preserve"> </w:t>
      </w:r>
      <w:r w:rsidR="00BE0BCA" w:rsidRPr="00A808AD">
        <w:rPr>
          <w:rFonts w:ascii="Angsana New" w:hAnsi="Angsana New"/>
          <w:sz w:val="30"/>
          <w:szCs w:val="30"/>
          <w:cs/>
        </w:rPr>
        <w:t>ไทยประเมินราคา</w:t>
      </w:r>
      <w:r w:rsidR="009863C4" w:rsidRPr="00A808AD">
        <w:rPr>
          <w:rFonts w:ascii="Angsana New" w:hAnsi="Angsana New"/>
          <w:sz w:val="30"/>
          <w:szCs w:val="30"/>
          <w:cs/>
        </w:rPr>
        <w:t xml:space="preserve"> </w:t>
      </w:r>
      <w:r w:rsidR="00BE0BCA" w:rsidRPr="00A808AD">
        <w:rPr>
          <w:rFonts w:ascii="Angsana New" w:hAnsi="Angsana New"/>
          <w:sz w:val="30"/>
          <w:szCs w:val="30"/>
          <w:cs/>
        </w:rPr>
        <w:t>ลิ</w:t>
      </w:r>
      <w:r w:rsidR="00F244B5" w:rsidRPr="00A808AD">
        <w:rPr>
          <w:rFonts w:ascii="Angsana New" w:hAnsi="Angsana New"/>
          <w:sz w:val="30"/>
          <w:szCs w:val="30"/>
          <w:cs/>
        </w:rPr>
        <w:t>นน์ ฟิลลิปส์</w:t>
      </w:r>
      <w:r w:rsidR="00E64F07" w:rsidRPr="00A808AD">
        <w:rPr>
          <w:rFonts w:ascii="Angsana New" w:hAnsi="Angsana New"/>
          <w:sz w:val="30"/>
          <w:szCs w:val="30"/>
          <w:cs/>
        </w:rPr>
        <w:t xml:space="preserve"> จำกัด</w:t>
      </w:r>
      <w:r w:rsidR="009341EB" w:rsidRPr="00A808AD">
        <w:rPr>
          <w:rFonts w:ascii="Angsana New" w:hAnsi="Angsana New"/>
          <w:sz w:val="30"/>
          <w:szCs w:val="30"/>
          <w:cs/>
        </w:rPr>
        <w:t xml:space="preserve"> </w:t>
      </w:r>
      <w:r w:rsidR="00E64F07" w:rsidRPr="00A808AD">
        <w:rPr>
          <w:rFonts w:ascii="Angsana New" w:hAnsi="Angsana New"/>
          <w:sz w:val="30"/>
          <w:szCs w:val="30"/>
          <w:cs/>
        </w:rPr>
        <w:t>ซึ่งเป็นผู้ประเมินราคาอิสระ</w:t>
      </w:r>
      <w:r w:rsidR="00ED6DAF" w:rsidRPr="00A808AD">
        <w:rPr>
          <w:rFonts w:ascii="Angsana New" w:hAnsi="Angsana New"/>
          <w:sz w:val="30"/>
          <w:szCs w:val="30"/>
          <w:cs/>
        </w:rPr>
        <w:t>โดยพิจารณาราคาตลาดตาม</w:t>
      </w:r>
      <w:r w:rsidR="00195B0D" w:rsidRPr="00A808AD">
        <w:rPr>
          <w:rFonts w:ascii="Angsana New" w:hAnsi="Angsana New"/>
          <w:sz w:val="30"/>
          <w:szCs w:val="30"/>
          <w:cs/>
        </w:rPr>
        <w:t>เกณฑ์ของสินทรัพย์ที่ใช้งานอยู่ในปัจจุบัน</w:t>
      </w:r>
      <w:r w:rsidR="00926875" w:rsidRPr="00A808AD">
        <w:rPr>
          <w:rFonts w:ascii="Angsana New" w:hAnsi="Angsana New"/>
          <w:sz w:val="30"/>
          <w:szCs w:val="30"/>
        </w:rPr>
        <w:t xml:space="preserve"> </w:t>
      </w:r>
      <w:r w:rsidR="00926875" w:rsidRPr="00A808AD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926875" w:rsidRPr="00A808AD">
        <w:rPr>
          <w:rFonts w:ascii="Angsana New" w:hAnsi="Angsana New"/>
          <w:sz w:val="30"/>
          <w:szCs w:val="30"/>
        </w:rPr>
        <w:t>3</w:t>
      </w:r>
      <w:bookmarkEnd w:id="2"/>
    </w:p>
    <w:p w14:paraId="164B48E7" w14:textId="77777777" w:rsidR="009F1B70" w:rsidRPr="009F1B70" w:rsidRDefault="009F1B70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29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4"/>
        <w:gridCol w:w="2970"/>
        <w:gridCol w:w="3780"/>
      </w:tblGrid>
      <w:tr w:rsidR="00926875" w:rsidRPr="00926875" w14:paraId="113D3008" w14:textId="77777777" w:rsidTr="00926875">
        <w:trPr>
          <w:trHeight w:val="68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89604" w14:textId="77777777" w:rsidR="00926875" w:rsidRPr="00926875" w:rsidRDefault="00926875" w:rsidP="00926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FF7F6" w14:textId="77777777" w:rsidR="00926875" w:rsidRPr="00926875" w:rsidRDefault="00926875" w:rsidP="00926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87068" w14:textId="77777777" w:rsidR="00926875" w:rsidRPr="00926875" w:rsidRDefault="00926875" w:rsidP="00926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Pr="00926875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26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926875" w:rsidRPr="00926875" w14:paraId="083CD6D2" w14:textId="77777777" w:rsidTr="00926875">
        <w:trPr>
          <w:trHeight w:val="409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86C42" w14:textId="77777777" w:rsidR="00926875" w:rsidRPr="00926875" w:rsidRDefault="0092687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875">
              <w:rPr>
                <w:rFonts w:ascii="Angsana New" w:hAnsi="Angsana New"/>
                <w:sz w:val="30"/>
                <w:szCs w:val="30"/>
                <w:cs/>
              </w:rPr>
              <w:t>วิธีการเปรียบเทียบราคาตลาด</w:t>
            </w:r>
          </w:p>
          <w:p w14:paraId="080E1984" w14:textId="77777777" w:rsidR="00926875" w:rsidRPr="00926875" w:rsidRDefault="0092687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5820B" w14:textId="77777777" w:rsidR="00926875" w:rsidRPr="00926875" w:rsidRDefault="00926875" w:rsidP="00926875">
            <w:pPr>
              <w:pStyle w:val="BodyText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875">
              <w:rPr>
                <w:rFonts w:ascii="Angsana New" w:hAnsi="Angsana New"/>
                <w:sz w:val="30"/>
                <w:szCs w:val="30"/>
                <w:cs/>
              </w:rPr>
              <w:t>ราคาเสนอขายของทรัพย์สินที่มีลักษณะใกล้เคียงกัน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88AB677" w14:textId="77777777" w:rsidR="00926875" w:rsidRDefault="00926875" w:rsidP="00926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875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6C86BE3B" w14:textId="77777777" w:rsidR="00926875" w:rsidRPr="00926875" w:rsidRDefault="00926875" w:rsidP="00926875">
            <w:pPr>
              <w:pStyle w:val="BodyText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875">
              <w:rPr>
                <w:rFonts w:ascii="Angsana New" w:hAnsi="Angsana New"/>
                <w:sz w:val="30"/>
                <w:szCs w:val="30"/>
                <w:cs/>
              </w:rPr>
              <w:t>ราคาเสนอขายของทรัพย์สินที่มีลักษณะใกล้เคียงกันสูงขึ้น (ลดลง)</w:t>
            </w:r>
          </w:p>
        </w:tc>
      </w:tr>
    </w:tbl>
    <w:p w14:paraId="2109F3A8" w14:textId="77777777" w:rsidR="0005192F" w:rsidRPr="00C1266B" w:rsidRDefault="0005192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05192F" w:rsidRPr="00C1266B" w:rsidSect="005F44F1">
          <w:headerReference w:type="even" r:id="rId21"/>
          <w:headerReference w:type="default" r:id="rId22"/>
          <w:footerReference w:type="default" r:id="rId23"/>
          <w:headerReference w:type="first" r:id="rId24"/>
          <w:pgSz w:w="11909" w:h="16834" w:code="9"/>
          <w:pgMar w:top="1151" w:right="1060" w:bottom="1151" w:left="1134" w:header="720" w:footer="516" w:gutter="0"/>
          <w:cols w:space="720"/>
          <w:docGrid w:linePitch="245"/>
        </w:sectPr>
      </w:pPr>
    </w:p>
    <w:p w14:paraId="15D544CF" w14:textId="2FB33B3B" w:rsidR="00E64F07" w:rsidRPr="00C1266B" w:rsidRDefault="00345EFF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C1266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817F5">
        <w:rPr>
          <w:rFonts w:ascii="Angsana New" w:hAnsi="Angsana New"/>
          <w:b/>
          <w:bCs/>
          <w:sz w:val="30"/>
          <w:szCs w:val="30"/>
        </w:rPr>
        <w:t>4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152E8E" w:rsidRPr="00C1266B">
        <w:rPr>
          <w:rFonts w:ascii="Angsana New" w:hAnsi="Angsana New"/>
          <w:b/>
          <w:bCs/>
          <w:sz w:val="30"/>
          <w:szCs w:val="30"/>
          <w:cs/>
        </w:rPr>
        <w:t>ที่ดิน อาคาร</w:t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31BD6555" w14:textId="77777777" w:rsidR="00AF357E" w:rsidRPr="00C1266B" w:rsidRDefault="00AF357E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148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982"/>
        <w:gridCol w:w="814"/>
        <w:gridCol w:w="267"/>
        <w:gridCol w:w="858"/>
        <w:gridCol w:w="252"/>
        <w:gridCol w:w="832"/>
        <w:gridCol w:w="252"/>
        <w:gridCol w:w="811"/>
        <w:gridCol w:w="241"/>
        <w:gridCol w:w="826"/>
        <w:gridCol w:w="255"/>
        <w:gridCol w:w="814"/>
        <w:gridCol w:w="255"/>
        <w:gridCol w:w="924"/>
        <w:gridCol w:w="255"/>
        <w:gridCol w:w="817"/>
        <w:gridCol w:w="249"/>
        <w:gridCol w:w="820"/>
        <w:gridCol w:w="249"/>
        <w:gridCol w:w="826"/>
        <w:gridCol w:w="255"/>
        <w:gridCol w:w="811"/>
        <w:gridCol w:w="255"/>
        <w:gridCol w:w="930"/>
      </w:tblGrid>
      <w:tr w:rsidR="00684E9F" w:rsidRPr="00C1266B" w14:paraId="3727CF1C" w14:textId="77777777" w:rsidTr="00656E14">
        <w:tc>
          <w:tcPr>
            <w:tcW w:w="667" w:type="pct"/>
          </w:tcPr>
          <w:p w14:paraId="49E54731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33" w:type="pct"/>
            <w:gridSpan w:val="23"/>
          </w:tcPr>
          <w:p w14:paraId="7BE9106B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56E14" w:rsidRPr="00C1266B" w14:paraId="50F11A00" w14:textId="77777777" w:rsidTr="00656E14">
        <w:tc>
          <w:tcPr>
            <w:tcW w:w="667" w:type="pct"/>
          </w:tcPr>
          <w:p w14:paraId="0D4130EE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4" w:type="pct"/>
          </w:tcPr>
          <w:p w14:paraId="18FEC014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pct"/>
          </w:tcPr>
          <w:p w14:paraId="001B79CA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391BE88A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7EB4CBC6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78FA6AC1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85" w:type="pct"/>
          </w:tcPr>
          <w:p w14:paraId="39DE69D2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248E72EF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</w:tcPr>
          <w:p w14:paraId="07DC05E8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1EDB48E9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6" w:type="pct"/>
          </w:tcPr>
          <w:p w14:paraId="5D88CBE3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6402BAF9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57CBD7CB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422271D2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3E754E6B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</w:tcPr>
          <w:p w14:paraId="354E4380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16805D2B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55830207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1DF1A45B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5A3AFA6B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23A5C007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28C48843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6" w:type="pct"/>
          </w:tcPr>
          <w:p w14:paraId="16AC4344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699D41C5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6E14" w:rsidRPr="00C1266B" w14:paraId="1D1BEAF7" w14:textId="77777777" w:rsidTr="00656E14">
        <w:tc>
          <w:tcPr>
            <w:tcW w:w="667" w:type="pct"/>
          </w:tcPr>
          <w:p w14:paraId="4C7F605E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pct"/>
            <w:gridSpan w:val="3"/>
            <w:tcBorders>
              <w:bottom w:val="single" w:sz="4" w:space="0" w:color="auto"/>
            </w:tcBorders>
          </w:tcPr>
          <w:p w14:paraId="4DA0E557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5" w:type="pct"/>
          </w:tcPr>
          <w:p w14:paraId="308B29BA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65CC865B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85" w:type="pct"/>
          </w:tcPr>
          <w:p w14:paraId="724B3D54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4B7CAB69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</w:tcPr>
          <w:p w14:paraId="08C8CA91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1A0FD3FA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อุปกรณ์และ</w:t>
            </w:r>
          </w:p>
        </w:tc>
        <w:tc>
          <w:tcPr>
            <w:tcW w:w="86" w:type="pct"/>
          </w:tcPr>
          <w:p w14:paraId="6C43D33E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010BDEEC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3F73BEB4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5667D75B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6" w:type="pct"/>
          </w:tcPr>
          <w:p w14:paraId="68BDACCD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</w:tcPr>
          <w:p w14:paraId="4F9B2025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0D2D05F5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134A4BAB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2445936C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1C3567D5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6" w:type="pct"/>
          </w:tcPr>
          <w:p w14:paraId="47DD28CD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0A7312D3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6" w:type="pct"/>
          </w:tcPr>
          <w:p w14:paraId="7BA5CDAA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22CFE89F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6E14" w:rsidRPr="00C1266B" w14:paraId="24A75F32" w14:textId="77777777" w:rsidTr="00656E14">
        <w:tc>
          <w:tcPr>
            <w:tcW w:w="667" w:type="pct"/>
          </w:tcPr>
          <w:p w14:paraId="5311B8FB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</w:tcBorders>
          </w:tcPr>
          <w:p w14:paraId="69F25850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1132DAD1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</w:tcPr>
          <w:p w14:paraId="67015106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5" w:type="pct"/>
          </w:tcPr>
          <w:p w14:paraId="388E4FDC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469A8E5A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85" w:type="pct"/>
          </w:tcPr>
          <w:p w14:paraId="3253EDF6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58DCB2FC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" w:type="pct"/>
          </w:tcPr>
          <w:p w14:paraId="25CB455D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pct"/>
          </w:tcPr>
          <w:p w14:paraId="0230D622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86" w:type="pct"/>
          </w:tcPr>
          <w:p w14:paraId="2693858F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04778311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77EBCB8F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2BED297B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86" w:type="pct"/>
          </w:tcPr>
          <w:p w14:paraId="445D2954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</w:tcPr>
          <w:p w14:paraId="45074698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84" w:type="pct"/>
          </w:tcPr>
          <w:p w14:paraId="432C0F35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0C5043DE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84" w:type="pct"/>
          </w:tcPr>
          <w:p w14:paraId="7E48466E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35C2DF4D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86" w:type="pct"/>
          </w:tcPr>
          <w:p w14:paraId="0FFD51D6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04392F73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6" w:type="pct"/>
          </w:tcPr>
          <w:p w14:paraId="20DE04CE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006B04E4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6E14" w:rsidRPr="00C1266B" w14:paraId="468780B4" w14:textId="77777777" w:rsidTr="00656E14">
        <w:tc>
          <w:tcPr>
            <w:tcW w:w="667" w:type="pct"/>
          </w:tcPr>
          <w:p w14:paraId="43FBB5C4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2A78F2D0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pct"/>
          </w:tcPr>
          <w:p w14:paraId="7D07E62F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331683FF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5" w:type="pct"/>
          </w:tcPr>
          <w:p w14:paraId="01D2AF46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0A9AB78C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85" w:type="pct"/>
          </w:tcPr>
          <w:p w14:paraId="6C80224B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0AB07D11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81" w:type="pct"/>
          </w:tcPr>
          <w:p w14:paraId="2FBABA09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pct"/>
          </w:tcPr>
          <w:p w14:paraId="297FC257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86" w:type="pct"/>
          </w:tcPr>
          <w:p w14:paraId="254F39A1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6B62ADE7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6" w:type="pct"/>
          </w:tcPr>
          <w:p w14:paraId="43B65DA5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46335DFB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86" w:type="pct"/>
          </w:tcPr>
          <w:p w14:paraId="3BA93442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</w:tcPr>
          <w:p w14:paraId="6546AC27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84" w:type="pct"/>
          </w:tcPr>
          <w:p w14:paraId="63474EC0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41A4FBE2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84" w:type="pct"/>
          </w:tcPr>
          <w:p w14:paraId="715FE8A9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076D9A40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86" w:type="pct"/>
          </w:tcPr>
          <w:p w14:paraId="12C350A9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69FA1AD7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6" w:type="pct"/>
          </w:tcPr>
          <w:p w14:paraId="3AE493D4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6E08112B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84E9F" w:rsidRPr="00C1266B" w14:paraId="3741A61A" w14:textId="77777777" w:rsidTr="00656E14">
        <w:tc>
          <w:tcPr>
            <w:tcW w:w="667" w:type="pct"/>
          </w:tcPr>
          <w:p w14:paraId="57614A63" w14:textId="77777777" w:rsidR="00684E9F" w:rsidRPr="0098361D" w:rsidRDefault="00684E9F" w:rsidP="00BC34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333" w:type="pct"/>
            <w:gridSpan w:val="23"/>
          </w:tcPr>
          <w:p w14:paraId="4A6F9F5E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8361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56E14" w:rsidRPr="00C1266B" w14:paraId="1AC8AC36" w14:textId="77777777" w:rsidTr="00656E14">
        <w:tc>
          <w:tcPr>
            <w:tcW w:w="667" w:type="pct"/>
          </w:tcPr>
          <w:p w14:paraId="6C8DFBD3" w14:textId="77777777" w:rsidR="00684E9F" w:rsidRPr="0098361D" w:rsidRDefault="00684E9F" w:rsidP="00BC34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/</w:t>
            </w: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ราคาประเมินใหม่</w:t>
            </w:r>
          </w:p>
        </w:tc>
        <w:tc>
          <w:tcPr>
            <w:tcW w:w="274" w:type="pct"/>
          </w:tcPr>
          <w:p w14:paraId="1E02B954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pct"/>
          </w:tcPr>
          <w:p w14:paraId="698C7FBD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4E0D66A7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7327EB35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D774896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442897E8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64586AF5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</w:tcPr>
          <w:p w14:paraId="2F0C2461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7FDC5BE0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43BD9AE2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5BEBA957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7ACC5541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0BEF98FA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01CC53C4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</w:tcPr>
          <w:p w14:paraId="16B62860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653797C2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20C5D6C1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60CC6574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1C5D0DF3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38ECF1F4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750AECD6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3F2CCDB8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34DCEEFA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6E14" w:rsidRPr="00B72502" w14:paraId="75953801" w14:textId="77777777" w:rsidTr="00656E14">
        <w:tc>
          <w:tcPr>
            <w:tcW w:w="667" w:type="pct"/>
          </w:tcPr>
          <w:p w14:paraId="1F8360B9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98361D">
              <w:rPr>
                <w:rFonts w:ascii="Angsana New" w:hAnsi="Angsana New"/>
                <w:sz w:val="24"/>
                <w:szCs w:val="24"/>
                <w:cs/>
              </w:rPr>
              <w:t xml:space="preserve">ตุลาคม </w:t>
            </w:r>
            <w:r w:rsidRPr="0098361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4" w:type="pct"/>
          </w:tcPr>
          <w:p w14:paraId="0E22492A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500,266</w:t>
            </w:r>
          </w:p>
        </w:tc>
        <w:tc>
          <w:tcPr>
            <w:tcW w:w="90" w:type="pct"/>
          </w:tcPr>
          <w:p w14:paraId="545D8D53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2403846B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3,730,168</w:t>
            </w:r>
          </w:p>
        </w:tc>
        <w:tc>
          <w:tcPr>
            <w:tcW w:w="85" w:type="pct"/>
          </w:tcPr>
          <w:p w14:paraId="35FBB97D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1507C83B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2,679,994</w:t>
            </w:r>
          </w:p>
        </w:tc>
        <w:tc>
          <w:tcPr>
            <w:tcW w:w="85" w:type="pct"/>
          </w:tcPr>
          <w:p w14:paraId="66992E69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1D966E14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50" w:right="-113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2F09B960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231975FD" w14:textId="77777777" w:rsidR="00B72502" w:rsidRPr="00B72502" w:rsidRDefault="00B72502" w:rsidP="00656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6,729,407</w:t>
            </w:r>
          </w:p>
        </w:tc>
        <w:tc>
          <w:tcPr>
            <w:tcW w:w="86" w:type="pct"/>
          </w:tcPr>
          <w:p w14:paraId="22D023C8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25F98454" w14:textId="77777777" w:rsidR="00B72502" w:rsidRPr="00B72502" w:rsidRDefault="00B72502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1,677,574</w:t>
            </w:r>
          </w:p>
        </w:tc>
        <w:tc>
          <w:tcPr>
            <w:tcW w:w="86" w:type="pct"/>
          </w:tcPr>
          <w:p w14:paraId="705647BB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390ABA22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317,394</w:t>
            </w:r>
          </w:p>
        </w:tc>
        <w:tc>
          <w:tcPr>
            <w:tcW w:w="86" w:type="pct"/>
          </w:tcPr>
          <w:p w14:paraId="6B938516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</w:tcPr>
          <w:p w14:paraId="15659BEC" w14:textId="77777777" w:rsidR="00B72502" w:rsidRPr="00B72502" w:rsidRDefault="00B72502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365,261</w:t>
            </w:r>
          </w:p>
        </w:tc>
        <w:tc>
          <w:tcPr>
            <w:tcW w:w="84" w:type="pct"/>
          </w:tcPr>
          <w:p w14:paraId="761B7B2E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17519ABC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1,348,571</w:t>
            </w:r>
          </w:p>
        </w:tc>
        <w:tc>
          <w:tcPr>
            <w:tcW w:w="84" w:type="pct"/>
          </w:tcPr>
          <w:p w14:paraId="30A9DE10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7FB8D563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3,784,509</w:t>
            </w:r>
          </w:p>
        </w:tc>
        <w:tc>
          <w:tcPr>
            <w:tcW w:w="86" w:type="pct"/>
          </w:tcPr>
          <w:p w14:paraId="70DF4567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407665CC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63,702</w:t>
            </w:r>
          </w:p>
        </w:tc>
        <w:tc>
          <w:tcPr>
            <w:tcW w:w="86" w:type="pct"/>
          </w:tcPr>
          <w:p w14:paraId="192C13CF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4B00B7BA" w14:textId="77777777" w:rsidR="00B72502" w:rsidRPr="00B72502" w:rsidRDefault="00B72502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21,196,846</w:t>
            </w:r>
          </w:p>
        </w:tc>
      </w:tr>
      <w:tr w:rsidR="00656E14" w:rsidRPr="00C1266B" w14:paraId="4FEEB149" w14:textId="77777777" w:rsidTr="00656E14">
        <w:tc>
          <w:tcPr>
            <w:tcW w:w="667" w:type="pct"/>
          </w:tcPr>
          <w:p w14:paraId="78926B9B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4" w:type="pct"/>
          </w:tcPr>
          <w:p w14:paraId="2437133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6FE9133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5B926CC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870,460</w:t>
            </w:r>
          </w:p>
        </w:tc>
        <w:tc>
          <w:tcPr>
            <w:tcW w:w="85" w:type="pct"/>
          </w:tcPr>
          <w:p w14:paraId="1B642C2B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6CFF3C9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25,407</w:t>
            </w:r>
          </w:p>
        </w:tc>
        <w:tc>
          <w:tcPr>
            <w:tcW w:w="85" w:type="pct"/>
          </w:tcPr>
          <w:p w14:paraId="16C47E4B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0B2DCC7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7709435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50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396A8D6C" w14:textId="77777777" w:rsidR="00B72502" w:rsidRPr="0098361D" w:rsidRDefault="00B72502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61,924</w:t>
            </w:r>
          </w:p>
        </w:tc>
        <w:tc>
          <w:tcPr>
            <w:tcW w:w="86" w:type="pct"/>
          </w:tcPr>
          <w:p w14:paraId="47C03017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3301C39D" w14:textId="77777777" w:rsidR="00B72502" w:rsidRPr="0098361D" w:rsidRDefault="00B72502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10,569</w:t>
            </w:r>
          </w:p>
        </w:tc>
        <w:tc>
          <w:tcPr>
            <w:tcW w:w="86" w:type="pct"/>
          </w:tcPr>
          <w:p w14:paraId="65BA2F0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32AB2D4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17,887</w:t>
            </w:r>
          </w:p>
        </w:tc>
        <w:tc>
          <w:tcPr>
            <w:tcW w:w="86" w:type="pct"/>
          </w:tcPr>
          <w:p w14:paraId="6BF5FCA6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vAlign w:val="bottom"/>
          </w:tcPr>
          <w:p w14:paraId="56EA5B0C" w14:textId="77777777" w:rsidR="00B72502" w:rsidRPr="0098361D" w:rsidRDefault="00B72502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7,000</w:t>
            </w:r>
          </w:p>
        </w:tc>
        <w:tc>
          <w:tcPr>
            <w:tcW w:w="84" w:type="pct"/>
          </w:tcPr>
          <w:p w14:paraId="77B3C72E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46ED182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58,608</w:t>
            </w:r>
          </w:p>
        </w:tc>
        <w:tc>
          <w:tcPr>
            <w:tcW w:w="84" w:type="pct"/>
          </w:tcPr>
          <w:p w14:paraId="10C4BED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66D98E0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14,459</w:t>
            </w:r>
          </w:p>
        </w:tc>
        <w:tc>
          <w:tcPr>
            <w:tcW w:w="86" w:type="pct"/>
          </w:tcPr>
          <w:p w14:paraId="43297EAD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29ED832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85,091</w:t>
            </w:r>
          </w:p>
        </w:tc>
        <w:tc>
          <w:tcPr>
            <w:tcW w:w="86" w:type="pct"/>
          </w:tcPr>
          <w:p w14:paraId="17CDFE0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  <w:vAlign w:val="bottom"/>
          </w:tcPr>
          <w:p w14:paraId="54976AF2" w14:textId="77777777" w:rsidR="00B72502" w:rsidRPr="0098361D" w:rsidRDefault="00B72502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1,151,405</w:t>
            </w:r>
          </w:p>
        </w:tc>
      </w:tr>
      <w:tr w:rsidR="00656E14" w:rsidRPr="00C1266B" w14:paraId="2B06699F" w14:textId="77777777" w:rsidTr="00656E14">
        <w:tc>
          <w:tcPr>
            <w:tcW w:w="667" w:type="pct"/>
          </w:tcPr>
          <w:p w14:paraId="13142287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74" w:type="pct"/>
          </w:tcPr>
          <w:p w14:paraId="067D42D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0E7971D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64103E9B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5E3EBEC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282A163D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23,670</w:t>
            </w:r>
          </w:p>
        </w:tc>
        <w:tc>
          <w:tcPr>
            <w:tcW w:w="85" w:type="pct"/>
          </w:tcPr>
          <w:p w14:paraId="71A3E73E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37EB217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5270D53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4DB13F4E" w14:textId="77777777" w:rsidR="00B72502" w:rsidRPr="0098361D" w:rsidRDefault="00B72502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23,369</w:t>
            </w:r>
          </w:p>
        </w:tc>
        <w:tc>
          <w:tcPr>
            <w:tcW w:w="86" w:type="pct"/>
          </w:tcPr>
          <w:p w14:paraId="23D66B6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73E22C1F" w14:textId="77777777" w:rsidR="00B72502" w:rsidRPr="0098361D" w:rsidRDefault="00B72502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551</w:t>
            </w:r>
          </w:p>
        </w:tc>
        <w:tc>
          <w:tcPr>
            <w:tcW w:w="86" w:type="pct"/>
          </w:tcPr>
          <w:p w14:paraId="46C390D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579800B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86" w:type="pct"/>
          </w:tcPr>
          <w:p w14:paraId="7D5F3A7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vAlign w:val="bottom"/>
          </w:tcPr>
          <w:p w14:paraId="495237CD" w14:textId="632C14D5" w:rsidR="00B72502" w:rsidRPr="0098361D" w:rsidRDefault="00B72502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2338E3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3EE3862F" w14:textId="75EE803E" w:rsidR="00B72502" w:rsidRPr="0098361D" w:rsidRDefault="00B72502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99F8786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381F0057" w14:textId="73ED555D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96</w:t>
            </w:r>
          </w:p>
        </w:tc>
        <w:tc>
          <w:tcPr>
            <w:tcW w:w="86" w:type="pct"/>
          </w:tcPr>
          <w:p w14:paraId="185CC93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3AA04B5A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(47,940)</w:t>
            </w:r>
          </w:p>
        </w:tc>
        <w:tc>
          <w:tcPr>
            <w:tcW w:w="86" w:type="pct"/>
          </w:tcPr>
          <w:p w14:paraId="327785A7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  <w:vAlign w:val="bottom"/>
          </w:tcPr>
          <w:p w14:paraId="2E4F15DC" w14:textId="2BF549C6" w:rsidR="00B72502" w:rsidRPr="0098361D" w:rsidRDefault="00B72502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6E14" w:rsidRPr="00C1266B" w14:paraId="4C96FD44" w14:textId="77777777" w:rsidTr="00656E14">
        <w:tc>
          <w:tcPr>
            <w:tcW w:w="667" w:type="pct"/>
          </w:tcPr>
          <w:p w14:paraId="300EC44A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4" w:type="pct"/>
          </w:tcPr>
          <w:p w14:paraId="418D285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5F5098AB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31FDD1E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716984F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781E1A7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(12,528)</w:t>
            </w:r>
          </w:p>
        </w:tc>
        <w:tc>
          <w:tcPr>
            <w:tcW w:w="85" w:type="pct"/>
          </w:tcPr>
          <w:p w14:paraId="35E95BD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5475D5A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4792FDA7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6D19C529" w14:textId="77777777" w:rsidR="00B72502" w:rsidRPr="0098361D" w:rsidRDefault="00B72502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(48,042)</w:t>
            </w:r>
          </w:p>
        </w:tc>
        <w:tc>
          <w:tcPr>
            <w:tcW w:w="86" w:type="pct"/>
          </w:tcPr>
          <w:p w14:paraId="10AD9967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6EE2C048" w14:textId="77777777" w:rsidR="00B72502" w:rsidRPr="0098361D" w:rsidRDefault="00B72502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(78,174)</w:t>
            </w:r>
          </w:p>
        </w:tc>
        <w:tc>
          <w:tcPr>
            <w:tcW w:w="86" w:type="pct"/>
          </w:tcPr>
          <w:p w14:paraId="0BF78F6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3344549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(6,569)</w:t>
            </w:r>
          </w:p>
        </w:tc>
        <w:tc>
          <w:tcPr>
            <w:tcW w:w="86" w:type="pct"/>
          </w:tcPr>
          <w:p w14:paraId="5F6D9186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vAlign w:val="bottom"/>
          </w:tcPr>
          <w:p w14:paraId="0974A0C4" w14:textId="77777777" w:rsidR="00B72502" w:rsidRPr="0098361D" w:rsidRDefault="00B72502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(463)</w:t>
            </w:r>
          </w:p>
        </w:tc>
        <w:tc>
          <w:tcPr>
            <w:tcW w:w="84" w:type="pct"/>
          </w:tcPr>
          <w:p w14:paraId="5A4845E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21AFCDA6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(97,847)</w:t>
            </w:r>
          </w:p>
        </w:tc>
        <w:tc>
          <w:tcPr>
            <w:tcW w:w="84" w:type="pct"/>
          </w:tcPr>
          <w:p w14:paraId="70711B6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3E34AD1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(125,472)</w:t>
            </w:r>
          </w:p>
        </w:tc>
        <w:tc>
          <w:tcPr>
            <w:tcW w:w="86" w:type="pct"/>
          </w:tcPr>
          <w:p w14:paraId="05E1E6AA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465AB2EB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208EACD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  <w:vAlign w:val="bottom"/>
          </w:tcPr>
          <w:p w14:paraId="1C88F11F" w14:textId="77777777" w:rsidR="00B72502" w:rsidRPr="0098361D" w:rsidRDefault="00B72502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(369,095)</w:t>
            </w:r>
          </w:p>
        </w:tc>
      </w:tr>
      <w:tr w:rsidR="00656E14" w:rsidRPr="00C1266B" w14:paraId="6557A3BE" w14:textId="77777777" w:rsidTr="00656E14">
        <w:tc>
          <w:tcPr>
            <w:tcW w:w="667" w:type="pct"/>
          </w:tcPr>
          <w:p w14:paraId="577EECB9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single" w:sz="4" w:space="0" w:color="auto"/>
            </w:tcBorders>
          </w:tcPr>
          <w:p w14:paraId="3B4C58F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</w:tcPr>
          <w:p w14:paraId="7AFCBFF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</w:tcPr>
          <w:p w14:paraId="4D5D12DD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</w:tcPr>
          <w:p w14:paraId="06A981AE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14:paraId="2FE0981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</w:tcPr>
          <w:p w14:paraId="5636DCA7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11BBE50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5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</w:tcPr>
          <w:p w14:paraId="704D5E9B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63335B3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443E3C7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</w:tcBorders>
          </w:tcPr>
          <w:p w14:paraId="22A1AC7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2F6337C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</w:tcPr>
          <w:p w14:paraId="0C5F137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3679F3ED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</w:tcBorders>
          </w:tcPr>
          <w:p w14:paraId="7F8F9A1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43168F9D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</w:tcPr>
          <w:p w14:paraId="5390433D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607066C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5322F40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7EF851F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176D24A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5124163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14:paraId="707576B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86" w:right="-19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56E14" w:rsidRPr="00C1266B" w14:paraId="56148640" w14:textId="77777777" w:rsidTr="00656E14">
        <w:tc>
          <w:tcPr>
            <w:tcW w:w="667" w:type="pct"/>
          </w:tcPr>
          <w:p w14:paraId="6E318D75" w14:textId="6FC67F8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4" w:type="pct"/>
          </w:tcPr>
          <w:p w14:paraId="7E0CAEB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500,266</w:t>
            </w:r>
          </w:p>
        </w:tc>
        <w:tc>
          <w:tcPr>
            <w:tcW w:w="90" w:type="pct"/>
          </w:tcPr>
          <w:p w14:paraId="4798CF4B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4C555E77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4,600,628</w:t>
            </w:r>
          </w:p>
        </w:tc>
        <w:tc>
          <w:tcPr>
            <w:tcW w:w="85" w:type="pct"/>
          </w:tcPr>
          <w:p w14:paraId="0215DC7E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1BB8786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2,716,543</w:t>
            </w:r>
          </w:p>
        </w:tc>
        <w:tc>
          <w:tcPr>
            <w:tcW w:w="85" w:type="pct"/>
          </w:tcPr>
          <w:p w14:paraId="0EF0153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</w:tcPr>
          <w:p w14:paraId="2B69900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5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0BC7423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8" w:type="pct"/>
          </w:tcPr>
          <w:p w14:paraId="76444AD6" w14:textId="77777777" w:rsidR="00B72502" w:rsidRPr="0098361D" w:rsidRDefault="00B72502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6,766,658</w:t>
            </w:r>
          </w:p>
        </w:tc>
        <w:tc>
          <w:tcPr>
            <w:tcW w:w="86" w:type="pct"/>
          </w:tcPr>
          <w:p w14:paraId="34F7F48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</w:tcPr>
          <w:p w14:paraId="276D5BA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1,610,520</w:t>
            </w:r>
          </w:p>
        </w:tc>
        <w:tc>
          <w:tcPr>
            <w:tcW w:w="86" w:type="pct"/>
          </w:tcPr>
          <w:p w14:paraId="2960EEE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1" w:type="pct"/>
          </w:tcPr>
          <w:p w14:paraId="06B8FAD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328,966</w:t>
            </w:r>
          </w:p>
        </w:tc>
        <w:tc>
          <w:tcPr>
            <w:tcW w:w="86" w:type="pct"/>
          </w:tcPr>
          <w:p w14:paraId="017BE06D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</w:tcPr>
          <w:p w14:paraId="085D72AB" w14:textId="77777777" w:rsidR="00B72502" w:rsidRPr="0098361D" w:rsidRDefault="00B72502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2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371,798</w:t>
            </w:r>
          </w:p>
        </w:tc>
        <w:tc>
          <w:tcPr>
            <w:tcW w:w="84" w:type="pct"/>
          </w:tcPr>
          <w:p w14:paraId="0404BF07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</w:tcPr>
          <w:p w14:paraId="4521114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1,309,332</w:t>
            </w:r>
          </w:p>
        </w:tc>
        <w:tc>
          <w:tcPr>
            <w:tcW w:w="84" w:type="pct"/>
          </w:tcPr>
          <w:p w14:paraId="20A1771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8" w:type="pct"/>
          </w:tcPr>
          <w:p w14:paraId="6D61E99E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3,673,592</w:t>
            </w:r>
          </w:p>
        </w:tc>
        <w:tc>
          <w:tcPr>
            <w:tcW w:w="86" w:type="pct"/>
          </w:tcPr>
          <w:p w14:paraId="604C4ACE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</w:tcPr>
          <w:p w14:paraId="69DEBD2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100,853</w:t>
            </w:r>
          </w:p>
        </w:tc>
        <w:tc>
          <w:tcPr>
            <w:tcW w:w="86" w:type="pct"/>
          </w:tcPr>
          <w:p w14:paraId="210AF50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14:paraId="3C66FD69" w14:textId="77777777" w:rsidR="00B72502" w:rsidRPr="0098361D" w:rsidRDefault="00B72502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21,979,156</w:t>
            </w:r>
          </w:p>
        </w:tc>
      </w:tr>
      <w:tr w:rsidR="00656E14" w:rsidRPr="00C1266B" w14:paraId="758748EA" w14:textId="77777777" w:rsidTr="00656E14">
        <w:tc>
          <w:tcPr>
            <w:tcW w:w="667" w:type="pct"/>
          </w:tcPr>
          <w:p w14:paraId="6C6F2EAC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4" w:type="pct"/>
          </w:tcPr>
          <w:p w14:paraId="005E6C22" w14:textId="3794070A" w:rsidR="00B72502" w:rsidRPr="0098361D" w:rsidRDefault="00347DF4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4166FA57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269EB8F8" w14:textId="18C34D3C" w:rsidR="00B72502" w:rsidRPr="0098361D" w:rsidRDefault="00347DF4" w:rsidP="0034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322AD06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2F89856A" w14:textId="3052AC50" w:rsidR="00B72502" w:rsidRPr="0098361D" w:rsidRDefault="00347DF4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20,990</w:t>
            </w:r>
          </w:p>
        </w:tc>
        <w:tc>
          <w:tcPr>
            <w:tcW w:w="85" w:type="pct"/>
          </w:tcPr>
          <w:p w14:paraId="49CFFB5D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4AEB000B" w14:textId="55F64D93" w:rsidR="00B72502" w:rsidRPr="0098361D" w:rsidRDefault="00347DF4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346D76F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50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667AD5AC" w14:textId="1652E0BE" w:rsidR="00B72502" w:rsidRPr="0098361D" w:rsidRDefault="00347DF4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63,390</w:t>
            </w:r>
          </w:p>
        </w:tc>
        <w:tc>
          <w:tcPr>
            <w:tcW w:w="86" w:type="pct"/>
          </w:tcPr>
          <w:p w14:paraId="11641ACD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4864F2DA" w14:textId="21896EE6" w:rsidR="00B72502" w:rsidRPr="0098361D" w:rsidRDefault="00347DF4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10,252</w:t>
            </w:r>
          </w:p>
        </w:tc>
        <w:tc>
          <w:tcPr>
            <w:tcW w:w="86" w:type="pct"/>
          </w:tcPr>
          <w:p w14:paraId="63C580DE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2AED9F2A" w14:textId="4EAFFE02" w:rsidR="00B72502" w:rsidRPr="0098361D" w:rsidRDefault="00B77B31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18,706</w:t>
            </w:r>
          </w:p>
        </w:tc>
        <w:tc>
          <w:tcPr>
            <w:tcW w:w="86" w:type="pct"/>
          </w:tcPr>
          <w:p w14:paraId="78FFD1EA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vAlign w:val="bottom"/>
          </w:tcPr>
          <w:p w14:paraId="0924FF0A" w14:textId="74AAA0D8" w:rsidR="00B72502" w:rsidRPr="0098361D" w:rsidRDefault="00B77B31" w:rsidP="00B7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B58CE0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48E44FD0" w14:textId="65DFC0B8" w:rsidR="00B72502" w:rsidRPr="0098361D" w:rsidRDefault="00A6654F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32,582</w:t>
            </w:r>
          </w:p>
        </w:tc>
        <w:tc>
          <w:tcPr>
            <w:tcW w:w="84" w:type="pct"/>
          </w:tcPr>
          <w:p w14:paraId="79D6A8D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3B1733FD" w14:textId="01A4FDB1" w:rsidR="00B72502" w:rsidRPr="0098361D" w:rsidRDefault="00A6654F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4,608</w:t>
            </w:r>
          </w:p>
        </w:tc>
        <w:tc>
          <w:tcPr>
            <w:tcW w:w="86" w:type="pct"/>
          </w:tcPr>
          <w:p w14:paraId="043257A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1A58E32E" w14:textId="038F2CD0" w:rsidR="00B72502" w:rsidRPr="0098361D" w:rsidRDefault="002C2E76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89,706</w:t>
            </w:r>
          </w:p>
        </w:tc>
        <w:tc>
          <w:tcPr>
            <w:tcW w:w="86" w:type="pct"/>
          </w:tcPr>
          <w:p w14:paraId="5F1022D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  <w:vAlign w:val="bottom"/>
          </w:tcPr>
          <w:p w14:paraId="0914943B" w14:textId="06A6C433" w:rsidR="00B72502" w:rsidRPr="0098361D" w:rsidRDefault="002C2E76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240,234</w:t>
            </w:r>
          </w:p>
        </w:tc>
      </w:tr>
      <w:tr w:rsidR="00656E14" w:rsidRPr="00C1266B" w14:paraId="7A2B1F4E" w14:textId="77777777" w:rsidTr="00656E14">
        <w:tc>
          <w:tcPr>
            <w:tcW w:w="667" w:type="pct"/>
          </w:tcPr>
          <w:p w14:paraId="62051CA9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74" w:type="pct"/>
          </w:tcPr>
          <w:p w14:paraId="79296FB5" w14:textId="44DEC933" w:rsidR="00B72502" w:rsidRPr="0098361D" w:rsidRDefault="00347DF4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45AF7DA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78750054" w14:textId="3F274A2B" w:rsidR="00B72502" w:rsidRPr="0098361D" w:rsidRDefault="00347DF4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3B9A965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34868350" w14:textId="36EAB07F" w:rsidR="00B72502" w:rsidRPr="0098361D" w:rsidRDefault="00347DF4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18,63</w:t>
            </w:r>
            <w:r w:rsidR="003D1AA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85" w:type="pct"/>
          </w:tcPr>
          <w:p w14:paraId="276869A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6BA92FF6" w14:textId="650AF284" w:rsidR="00B72502" w:rsidRPr="0098361D" w:rsidRDefault="00347DF4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54A1CE7A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5E7AFD8D" w14:textId="04849FFC" w:rsidR="00B72502" w:rsidRPr="0098361D" w:rsidRDefault="00347DF4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84,677</w:t>
            </w:r>
          </w:p>
        </w:tc>
        <w:tc>
          <w:tcPr>
            <w:tcW w:w="86" w:type="pct"/>
          </w:tcPr>
          <w:p w14:paraId="2F5E054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44FC7231" w14:textId="30701F02" w:rsidR="00B72502" w:rsidRPr="0098361D" w:rsidRDefault="00347DF4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116</w:t>
            </w:r>
          </w:p>
        </w:tc>
        <w:tc>
          <w:tcPr>
            <w:tcW w:w="86" w:type="pct"/>
          </w:tcPr>
          <w:p w14:paraId="23B5AB0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0B6DF9BE" w14:textId="50B077CE" w:rsidR="00B72502" w:rsidRPr="0098361D" w:rsidRDefault="00B77B31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201</w:t>
            </w:r>
          </w:p>
        </w:tc>
        <w:tc>
          <w:tcPr>
            <w:tcW w:w="86" w:type="pct"/>
          </w:tcPr>
          <w:p w14:paraId="1512A03A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vAlign w:val="bottom"/>
          </w:tcPr>
          <w:p w14:paraId="06999F60" w14:textId="50E9796D" w:rsidR="00B72502" w:rsidRPr="0098361D" w:rsidRDefault="00B77B31" w:rsidP="00B7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E83D23B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32250FA7" w14:textId="53F13393" w:rsidR="00B72502" w:rsidRPr="0098361D" w:rsidRDefault="00A6654F" w:rsidP="00A66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2D65AED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046B0719" w14:textId="31A532E3" w:rsidR="00B72502" w:rsidRPr="0098361D" w:rsidRDefault="00A6654F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(385)</w:t>
            </w:r>
          </w:p>
        </w:tc>
        <w:tc>
          <w:tcPr>
            <w:tcW w:w="86" w:type="pct"/>
          </w:tcPr>
          <w:p w14:paraId="18FC0B1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18437137" w14:textId="26B6D5A5" w:rsidR="00B72502" w:rsidRPr="0098361D" w:rsidRDefault="002C2E76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(103,240)</w:t>
            </w:r>
          </w:p>
        </w:tc>
        <w:tc>
          <w:tcPr>
            <w:tcW w:w="86" w:type="pct"/>
          </w:tcPr>
          <w:p w14:paraId="6E5B135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  <w:vAlign w:val="bottom"/>
          </w:tcPr>
          <w:p w14:paraId="37029C18" w14:textId="46C1954B" w:rsidR="00B72502" w:rsidRPr="0098361D" w:rsidRDefault="002C2E76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6E14" w:rsidRPr="00C1266B" w14:paraId="513D134A" w14:textId="77777777" w:rsidTr="00656E14">
        <w:trPr>
          <w:trHeight w:val="80"/>
        </w:trPr>
        <w:tc>
          <w:tcPr>
            <w:tcW w:w="667" w:type="pct"/>
          </w:tcPr>
          <w:p w14:paraId="635CE453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7DB0410E" w14:textId="31D976B4" w:rsidR="00B72502" w:rsidRPr="0098361D" w:rsidRDefault="00347DF4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6DBCAE6B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7A7C3448" w14:textId="61553314" w:rsidR="00B72502" w:rsidRPr="0098361D" w:rsidRDefault="00347DF4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09EEA047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2287697C" w14:textId="6D57A232" w:rsidR="00B72502" w:rsidRPr="0098361D" w:rsidRDefault="00347DF4" w:rsidP="006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(2,660)</w:t>
            </w:r>
          </w:p>
        </w:tc>
        <w:tc>
          <w:tcPr>
            <w:tcW w:w="85" w:type="pct"/>
          </w:tcPr>
          <w:p w14:paraId="3FE67B8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081E072C" w14:textId="7006A44B" w:rsidR="00B72502" w:rsidRPr="0098361D" w:rsidRDefault="00347DF4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0305D2A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116EA523" w14:textId="6EFA3A8B" w:rsidR="00B72502" w:rsidRPr="0098361D" w:rsidRDefault="00347DF4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(38,065)</w:t>
            </w:r>
          </w:p>
        </w:tc>
        <w:tc>
          <w:tcPr>
            <w:tcW w:w="86" w:type="pct"/>
          </w:tcPr>
          <w:p w14:paraId="5CC1F51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17E4B892" w14:textId="58626512" w:rsidR="00B72502" w:rsidRPr="0098361D" w:rsidRDefault="00347DF4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(30,170)</w:t>
            </w:r>
          </w:p>
        </w:tc>
        <w:tc>
          <w:tcPr>
            <w:tcW w:w="86" w:type="pct"/>
          </w:tcPr>
          <w:p w14:paraId="3C896F8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7F87D073" w14:textId="1CF0F4F4" w:rsidR="00B72502" w:rsidRPr="0098361D" w:rsidRDefault="00B77B31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(4,268)</w:t>
            </w:r>
          </w:p>
        </w:tc>
        <w:tc>
          <w:tcPr>
            <w:tcW w:w="86" w:type="pct"/>
          </w:tcPr>
          <w:p w14:paraId="1854C02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  <w:vAlign w:val="bottom"/>
          </w:tcPr>
          <w:p w14:paraId="065C025E" w14:textId="622FBF6D" w:rsidR="00B72502" w:rsidRPr="0098361D" w:rsidRDefault="00A6654F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3D1AAC">
              <w:rPr>
                <w:rFonts w:ascii="Angsana New" w:hAnsi="Angsana New"/>
                <w:sz w:val="24"/>
                <w:szCs w:val="24"/>
              </w:rPr>
              <w:t>39,476</w:t>
            </w:r>
            <w:r w:rsidR="00B77B3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4" w:type="pct"/>
          </w:tcPr>
          <w:p w14:paraId="12D3891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583F395B" w14:textId="645795C7" w:rsidR="00B72502" w:rsidRPr="0098361D" w:rsidRDefault="00A6654F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</w:t>
            </w:r>
            <w:r w:rsidR="003D1AAC">
              <w:rPr>
                <w:rFonts w:ascii="Angsana New" w:hAnsi="Angsana New"/>
                <w:sz w:val="24"/>
                <w:szCs w:val="24"/>
              </w:rPr>
              <w:t>7,167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4" w:type="pct"/>
          </w:tcPr>
          <w:p w14:paraId="0C88378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60C6AC87" w14:textId="299E022A" w:rsidR="00B72502" w:rsidRPr="0098361D" w:rsidRDefault="00A6654F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(45,324)</w:t>
            </w:r>
          </w:p>
        </w:tc>
        <w:tc>
          <w:tcPr>
            <w:tcW w:w="86" w:type="pct"/>
          </w:tcPr>
          <w:p w14:paraId="40D58E4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bottom"/>
          </w:tcPr>
          <w:p w14:paraId="5BBF644C" w14:textId="4F2EE99E" w:rsidR="00B72502" w:rsidRPr="0098361D" w:rsidRDefault="002C2E76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5877AE2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bottom"/>
          </w:tcPr>
          <w:p w14:paraId="0260A8EC" w14:textId="154D54C1" w:rsidR="00B72502" w:rsidRPr="0098361D" w:rsidRDefault="002C2E76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(237,13</w:t>
            </w:r>
            <w:r w:rsidR="003D1AAC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56E14" w:rsidRPr="00C1266B" w14:paraId="2285B5D3" w14:textId="77777777" w:rsidTr="00656E14">
        <w:tc>
          <w:tcPr>
            <w:tcW w:w="667" w:type="pct"/>
          </w:tcPr>
          <w:p w14:paraId="2F19E882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0FF99FEB" w14:textId="7EABB4AC" w:rsidR="00B72502" w:rsidRPr="0098361D" w:rsidRDefault="00347DF4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500,266</w:t>
            </w:r>
          </w:p>
        </w:tc>
        <w:tc>
          <w:tcPr>
            <w:tcW w:w="90" w:type="pct"/>
          </w:tcPr>
          <w:p w14:paraId="7678A1EE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0CE92412" w14:textId="3147F36F" w:rsidR="00B72502" w:rsidRPr="0098361D" w:rsidRDefault="00347DF4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4,600,628</w:t>
            </w:r>
          </w:p>
        </w:tc>
        <w:tc>
          <w:tcPr>
            <w:tcW w:w="85" w:type="pct"/>
          </w:tcPr>
          <w:p w14:paraId="67197CB6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57D23878" w14:textId="6002DC4A" w:rsidR="00B72502" w:rsidRPr="0098361D" w:rsidRDefault="00347DF4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2,753,50</w:t>
            </w:r>
            <w:r w:rsidR="003D1AAC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" w:type="pct"/>
          </w:tcPr>
          <w:p w14:paraId="36CD321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790704FA" w14:textId="3F937095" w:rsidR="00B72502" w:rsidRPr="0098361D" w:rsidRDefault="00347DF4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5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1D56D14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26A6436B" w14:textId="10A4E8F3" w:rsidR="00B72502" w:rsidRPr="0098361D" w:rsidRDefault="00347DF4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6,876,660</w:t>
            </w:r>
          </w:p>
        </w:tc>
        <w:tc>
          <w:tcPr>
            <w:tcW w:w="86" w:type="pct"/>
          </w:tcPr>
          <w:p w14:paraId="5375181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4E2926DB" w14:textId="2461A8A8" w:rsidR="00B72502" w:rsidRPr="0098361D" w:rsidRDefault="00347DF4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1,590,71</w:t>
            </w:r>
            <w:r w:rsidR="003D1AAC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6" w:type="pct"/>
          </w:tcPr>
          <w:p w14:paraId="1BC481DE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5CB6E11C" w14:textId="62F1E352" w:rsidR="00B72502" w:rsidRPr="0098361D" w:rsidRDefault="00B77B31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343,605</w:t>
            </w:r>
          </w:p>
        </w:tc>
        <w:tc>
          <w:tcPr>
            <w:tcW w:w="86" w:type="pct"/>
          </w:tcPr>
          <w:p w14:paraId="6EE6E99A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14:paraId="2B9CB182" w14:textId="5E205582" w:rsidR="00B72502" w:rsidRPr="0098361D" w:rsidRDefault="00A6654F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2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3D1AAC">
              <w:rPr>
                <w:rFonts w:ascii="Angsana New" w:hAnsi="Angsana New"/>
                <w:b/>
                <w:bCs/>
                <w:sz w:val="24"/>
                <w:szCs w:val="24"/>
              </w:rPr>
              <w:t>32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3D1AAC">
              <w:rPr>
                <w:rFonts w:ascii="Angsana New" w:hAnsi="Angsana New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84" w:type="pct"/>
          </w:tcPr>
          <w:p w14:paraId="355285BE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39E1A8BC" w14:textId="17AF64ED" w:rsidR="00B72502" w:rsidRPr="0098361D" w:rsidRDefault="00A6654F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1,2</w:t>
            </w:r>
            <w:r w:rsidR="003D1AAC">
              <w:rPr>
                <w:rFonts w:ascii="Angsana New" w:hAnsi="Angsana New"/>
                <w:b/>
                <w:bCs/>
                <w:sz w:val="24"/>
                <w:szCs w:val="24"/>
              </w:rPr>
              <w:t>64,747</w:t>
            </w:r>
          </w:p>
        </w:tc>
        <w:tc>
          <w:tcPr>
            <w:tcW w:w="84" w:type="pct"/>
          </w:tcPr>
          <w:p w14:paraId="2112FE8E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70BC4149" w14:textId="54DEBDA2" w:rsidR="00B72502" w:rsidRPr="0098361D" w:rsidRDefault="00A6654F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3,632,49</w:t>
            </w:r>
            <w:r w:rsidR="003D1AAC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" w:type="pct"/>
          </w:tcPr>
          <w:p w14:paraId="0121741A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7B6FB02E" w14:textId="55C52199" w:rsidR="00B72502" w:rsidRPr="0098361D" w:rsidRDefault="002C2E76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87,319</w:t>
            </w:r>
          </w:p>
        </w:tc>
        <w:tc>
          <w:tcPr>
            <w:tcW w:w="86" w:type="pct"/>
          </w:tcPr>
          <w:p w14:paraId="06C6D166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145BD84D" w14:textId="2C02811A" w:rsidR="00B72502" w:rsidRPr="0098361D" w:rsidRDefault="002C2E76" w:rsidP="0022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21,982,260</w:t>
            </w:r>
          </w:p>
        </w:tc>
      </w:tr>
    </w:tbl>
    <w:p w14:paraId="7E9D2DCD" w14:textId="77777777" w:rsidR="002A22E3" w:rsidRPr="00C1266B" w:rsidRDefault="002A22E3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426"/>
        <w:jc w:val="thaiDistribute"/>
        <w:rPr>
          <w:rFonts w:ascii="Angsana New" w:hAnsi="Angsana New"/>
          <w:bCs/>
          <w:sz w:val="2"/>
          <w:szCs w:val="2"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Pr="00C1266B">
        <w:rPr>
          <w:rFonts w:ascii="Angsana New" w:hAnsi="Angsana New"/>
          <w:b/>
          <w:sz w:val="2"/>
          <w:szCs w:val="2"/>
          <w:cs/>
        </w:rPr>
        <w:lastRenderedPageBreak/>
        <w:t xml:space="preserve"> </w:t>
      </w:r>
    </w:p>
    <w:tbl>
      <w:tblPr>
        <w:tblW w:w="14849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977"/>
        <w:gridCol w:w="795"/>
        <w:gridCol w:w="272"/>
        <w:gridCol w:w="730"/>
        <w:gridCol w:w="45"/>
        <w:gridCol w:w="196"/>
        <w:gridCol w:w="45"/>
        <w:gridCol w:w="861"/>
        <w:gridCol w:w="21"/>
        <w:gridCol w:w="232"/>
        <w:gridCol w:w="39"/>
        <w:gridCol w:w="763"/>
        <w:gridCol w:w="273"/>
        <w:gridCol w:w="805"/>
        <w:gridCol w:w="238"/>
        <w:gridCol w:w="843"/>
        <w:gridCol w:w="238"/>
        <w:gridCol w:w="992"/>
        <w:gridCol w:w="238"/>
        <w:gridCol w:w="835"/>
        <w:gridCol w:w="238"/>
        <w:gridCol w:w="760"/>
        <w:gridCol w:w="238"/>
        <w:gridCol w:w="799"/>
        <w:gridCol w:w="282"/>
        <w:gridCol w:w="811"/>
        <w:gridCol w:w="238"/>
        <w:gridCol w:w="1045"/>
      </w:tblGrid>
      <w:tr w:rsidR="00684E9F" w:rsidRPr="00C1266B" w14:paraId="6C88AB3E" w14:textId="77777777" w:rsidTr="000B2AC2">
        <w:tc>
          <w:tcPr>
            <w:tcW w:w="666" w:type="pct"/>
          </w:tcPr>
          <w:p w14:paraId="6EF2FC9E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34" w:type="pct"/>
            <w:gridSpan w:val="27"/>
          </w:tcPr>
          <w:p w14:paraId="7AD23002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B2AC2" w:rsidRPr="00C1266B" w14:paraId="033EE04B" w14:textId="77777777" w:rsidTr="001E26BE">
        <w:tc>
          <w:tcPr>
            <w:tcW w:w="666" w:type="pct"/>
          </w:tcPr>
          <w:p w14:paraId="521E66BA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8" w:type="pct"/>
          </w:tcPr>
          <w:p w14:paraId="7357DB7D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0C8C3629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  <w:gridSpan w:val="2"/>
          </w:tcPr>
          <w:p w14:paraId="7A067E29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gridSpan w:val="2"/>
          </w:tcPr>
          <w:p w14:paraId="6622DEBB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62C7A53E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85" w:type="pct"/>
            <w:gridSpan w:val="2"/>
          </w:tcPr>
          <w:p w14:paraId="201B1849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pct"/>
            <w:gridSpan w:val="2"/>
          </w:tcPr>
          <w:p w14:paraId="4A7F7D6A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17FB1DA2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pct"/>
          </w:tcPr>
          <w:p w14:paraId="17AC8654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0" w:type="pct"/>
          </w:tcPr>
          <w:p w14:paraId="50A9FA04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23E93975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454DF45A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5AA3F909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5F95AE07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0C4221A1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6010E438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</w:tcPr>
          <w:p w14:paraId="0310242B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1D4847B6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pct"/>
          </w:tcPr>
          <w:p w14:paraId="78F3CC89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3BFA9630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17607101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0" w:type="pct"/>
          </w:tcPr>
          <w:p w14:paraId="69DBE45D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2" w:type="pct"/>
          </w:tcPr>
          <w:p w14:paraId="33D4BC0C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2AC2" w:rsidRPr="00C1266B" w14:paraId="4B3F65DF" w14:textId="77777777" w:rsidTr="001E26BE">
        <w:tc>
          <w:tcPr>
            <w:tcW w:w="666" w:type="pct"/>
          </w:tcPr>
          <w:p w14:paraId="1E2F5F1C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6" w:type="pct"/>
            <w:gridSpan w:val="3"/>
            <w:tcBorders>
              <w:bottom w:val="single" w:sz="4" w:space="0" w:color="auto"/>
            </w:tcBorders>
          </w:tcPr>
          <w:p w14:paraId="1A60820E" w14:textId="77777777" w:rsidR="00684E9F" w:rsidRPr="0098361D" w:rsidRDefault="00684E9F" w:rsidP="000B2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0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1" w:type="pct"/>
            <w:gridSpan w:val="2"/>
          </w:tcPr>
          <w:p w14:paraId="036A0524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  <w:gridSpan w:val="3"/>
          </w:tcPr>
          <w:p w14:paraId="1553F672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91" w:type="pct"/>
            <w:gridSpan w:val="2"/>
          </w:tcPr>
          <w:p w14:paraId="51222803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</w:tcPr>
          <w:p w14:paraId="2665E890" w14:textId="77777777" w:rsidR="00684E9F" w:rsidRPr="0098361D" w:rsidRDefault="00684E9F" w:rsidP="000B2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0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2E979E40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pct"/>
          </w:tcPr>
          <w:p w14:paraId="099ED119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อุปกรณ์และ</w:t>
            </w:r>
          </w:p>
        </w:tc>
        <w:tc>
          <w:tcPr>
            <w:tcW w:w="80" w:type="pct"/>
          </w:tcPr>
          <w:p w14:paraId="2CC86960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1F7F51AF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726D56D3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67A8DBF4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0" w:type="pct"/>
          </w:tcPr>
          <w:p w14:paraId="540B10DB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47928D01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5C384B55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</w:tcPr>
          <w:p w14:paraId="76AEF243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3090F43E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pct"/>
          </w:tcPr>
          <w:p w14:paraId="43F6CAC3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5" w:type="pct"/>
          </w:tcPr>
          <w:p w14:paraId="6DCD6551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7BB4C364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0" w:type="pct"/>
          </w:tcPr>
          <w:p w14:paraId="60B8D3FA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2" w:type="pct"/>
          </w:tcPr>
          <w:p w14:paraId="2DA91961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2AC2" w:rsidRPr="00C1266B" w14:paraId="6C6C261F" w14:textId="77777777" w:rsidTr="001E26BE">
        <w:tc>
          <w:tcPr>
            <w:tcW w:w="666" w:type="pct"/>
          </w:tcPr>
          <w:p w14:paraId="5A33E85D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</w:tcPr>
          <w:p w14:paraId="14661526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  <w:tcBorders>
              <w:top w:val="single" w:sz="4" w:space="0" w:color="auto"/>
            </w:tcBorders>
          </w:tcPr>
          <w:p w14:paraId="2B4612B8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tcBorders>
              <w:top w:val="single" w:sz="4" w:space="0" w:color="auto"/>
            </w:tcBorders>
          </w:tcPr>
          <w:p w14:paraId="3A48F45C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1" w:type="pct"/>
            <w:gridSpan w:val="2"/>
          </w:tcPr>
          <w:p w14:paraId="1BD34D42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14479CAB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85" w:type="pct"/>
            <w:gridSpan w:val="2"/>
          </w:tcPr>
          <w:p w14:paraId="1A520EBC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pct"/>
            <w:gridSpan w:val="2"/>
          </w:tcPr>
          <w:p w14:paraId="590C0821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3DA0BEEB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" w:type="pct"/>
          </w:tcPr>
          <w:p w14:paraId="5AC90A8C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80" w:type="pct"/>
          </w:tcPr>
          <w:p w14:paraId="6DA67A25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26A8BCC1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325DED63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5868CE6C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80" w:type="pct"/>
          </w:tcPr>
          <w:p w14:paraId="47C3EECF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42AD526A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80" w:type="pct"/>
          </w:tcPr>
          <w:p w14:paraId="0E3F96D6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</w:tcPr>
          <w:p w14:paraId="388A398E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80" w:type="pct"/>
          </w:tcPr>
          <w:p w14:paraId="29CEBDB3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pct"/>
          </w:tcPr>
          <w:p w14:paraId="7B504FF2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95" w:type="pct"/>
          </w:tcPr>
          <w:p w14:paraId="5317E189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563430E4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0" w:type="pct"/>
          </w:tcPr>
          <w:p w14:paraId="2B4478CA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2" w:type="pct"/>
          </w:tcPr>
          <w:p w14:paraId="7CDAAEAD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2AC2" w:rsidRPr="00C1266B" w14:paraId="269A477A" w14:textId="77777777" w:rsidTr="001E26BE">
        <w:tc>
          <w:tcPr>
            <w:tcW w:w="666" w:type="pct"/>
          </w:tcPr>
          <w:p w14:paraId="0BFF5618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" w:type="pct"/>
          </w:tcPr>
          <w:p w14:paraId="5D96A0AC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2" w:type="pct"/>
          </w:tcPr>
          <w:p w14:paraId="769ECB09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  <w:gridSpan w:val="2"/>
          </w:tcPr>
          <w:p w14:paraId="44E00F55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1" w:type="pct"/>
            <w:gridSpan w:val="2"/>
          </w:tcPr>
          <w:p w14:paraId="62B8FB7B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6D948216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85" w:type="pct"/>
            <w:gridSpan w:val="2"/>
          </w:tcPr>
          <w:p w14:paraId="754F6F1D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pct"/>
            <w:gridSpan w:val="2"/>
          </w:tcPr>
          <w:p w14:paraId="0366A5BF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92" w:type="pct"/>
          </w:tcPr>
          <w:p w14:paraId="13F14DC2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" w:type="pct"/>
          </w:tcPr>
          <w:p w14:paraId="2B40B5E3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80" w:type="pct"/>
          </w:tcPr>
          <w:p w14:paraId="6C8E97F5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356891AF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0" w:type="pct"/>
          </w:tcPr>
          <w:p w14:paraId="07A9ADD6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137E9441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80" w:type="pct"/>
          </w:tcPr>
          <w:p w14:paraId="7A0A4D36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78411B62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80" w:type="pct"/>
          </w:tcPr>
          <w:p w14:paraId="74C467B9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</w:tcPr>
          <w:p w14:paraId="2DCC1E6B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80" w:type="pct"/>
          </w:tcPr>
          <w:p w14:paraId="0AB7AC3E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pct"/>
          </w:tcPr>
          <w:p w14:paraId="435770EF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95" w:type="pct"/>
          </w:tcPr>
          <w:p w14:paraId="0C945353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314D4A1B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0" w:type="pct"/>
          </w:tcPr>
          <w:p w14:paraId="7D20B510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2" w:type="pct"/>
          </w:tcPr>
          <w:p w14:paraId="6ACF1D0C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84E9F" w:rsidRPr="00C1266B" w14:paraId="71F4EB2E" w14:textId="77777777" w:rsidTr="000B2AC2">
        <w:trPr>
          <w:trHeight w:val="189"/>
        </w:trPr>
        <w:tc>
          <w:tcPr>
            <w:tcW w:w="666" w:type="pct"/>
          </w:tcPr>
          <w:p w14:paraId="07B4DF60" w14:textId="77777777" w:rsidR="00684E9F" w:rsidRPr="0098361D" w:rsidRDefault="00684E9F" w:rsidP="00BC34B5">
            <w:pPr>
              <w:tabs>
                <w:tab w:val="left" w:pos="8040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</w:p>
        </w:tc>
        <w:tc>
          <w:tcPr>
            <w:tcW w:w="4334" w:type="pct"/>
            <w:gridSpan w:val="27"/>
          </w:tcPr>
          <w:p w14:paraId="40EA275D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86" w:right="-19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84E9F" w:rsidRPr="00C1266B" w14:paraId="047AA047" w14:textId="77777777" w:rsidTr="000B2AC2">
        <w:tc>
          <w:tcPr>
            <w:tcW w:w="5000" w:type="pct"/>
            <w:gridSpan w:val="28"/>
          </w:tcPr>
          <w:p w14:paraId="5BEF4017" w14:textId="156DB19B" w:rsidR="00684E9F" w:rsidRPr="0098361D" w:rsidRDefault="00684E9F" w:rsidP="00605B9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ค่า</w:t>
            </w: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เสื่อม</w:t>
            </w:r>
            <w:r w:rsidRPr="0098361D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ราคา</w:t>
            </w:r>
          </w:p>
        </w:tc>
      </w:tr>
      <w:tr w:rsidR="000B2AC2" w:rsidRPr="00C1266B" w14:paraId="706637E4" w14:textId="77777777" w:rsidTr="001E26BE">
        <w:tc>
          <w:tcPr>
            <w:tcW w:w="666" w:type="pct"/>
          </w:tcPr>
          <w:p w14:paraId="6F63892D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sz w:val="24"/>
                <w:szCs w:val="24"/>
              </w:rPr>
              <w:t>1</w:t>
            </w:r>
            <w:r w:rsidRPr="0098361D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98361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68" w:type="pct"/>
          </w:tcPr>
          <w:p w14:paraId="589264D4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0332FEFF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  <w:gridSpan w:val="2"/>
          </w:tcPr>
          <w:p w14:paraId="566D3847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  <w:gridSpan w:val="2"/>
          </w:tcPr>
          <w:p w14:paraId="3714EC1D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38B2E9BB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72502">
              <w:rPr>
                <w:rFonts w:ascii="Angsana New" w:hAnsi="Angsana New"/>
                <w:color w:val="000000"/>
                <w:sz w:val="24"/>
                <w:szCs w:val="24"/>
              </w:rPr>
              <w:t>1,571,428</w:t>
            </w:r>
          </w:p>
        </w:tc>
        <w:tc>
          <w:tcPr>
            <w:tcW w:w="85" w:type="pct"/>
            <w:gridSpan w:val="2"/>
          </w:tcPr>
          <w:p w14:paraId="42BD7291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pct"/>
            <w:gridSpan w:val="2"/>
          </w:tcPr>
          <w:p w14:paraId="78E0F106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12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7250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688B76E7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pct"/>
          </w:tcPr>
          <w:p w14:paraId="495D6258" w14:textId="77777777" w:rsidR="00B72502" w:rsidRPr="00B72502" w:rsidRDefault="00B72502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72502">
              <w:rPr>
                <w:rFonts w:ascii="Angsana New" w:hAnsi="Angsana New"/>
                <w:color w:val="000000"/>
                <w:sz w:val="24"/>
                <w:szCs w:val="24"/>
              </w:rPr>
              <w:t>5,232,059</w:t>
            </w:r>
          </w:p>
        </w:tc>
        <w:tc>
          <w:tcPr>
            <w:tcW w:w="80" w:type="pct"/>
          </w:tcPr>
          <w:p w14:paraId="1E92AF6D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7C6099D2" w14:textId="77777777" w:rsidR="00B72502" w:rsidRPr="00B72502" w:rsidRDefault="00B72502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1,559,674</w:t>
            </w:r>
          </w:p>
        </w:tc>
        <w:tc>
          <w:tcPr>
            <w:tcW w:w="80" w:type="pct"/>
          </w:tcPr>
          <w:p w14:paraId="20FA1A75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35D5B613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287,820</w:t>
            </w:r>
          </w:p>
        </w:tc>
        <w:tc>
          <w:tcPr>
            <w:tcW w:w="80" w:type="pct"/>
          </w:tcPr>
          <w:p w14:paraId="62B6B9E3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17062224" w14:textId="77777777" w:rsidR="00B72502" w:rsidRPr="00B72502" w:rsidRDefault="00B72502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352,139</w:t>
            </w:r>
          </w:p>
        </w:tc>
        <w:tc>
          <w:tcPr>
            <w:tcW w:w="80" w:type="pct"/>
          </w:tcPr>
          <w:p w14:paraId="61588F66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</w:tcPr>
          <w:p w14:paraId="1D823178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295,305</w:t>
            </w:r>
          </w:p>
        </w:tc>
        <w:tc>
          <w:tcPr>
            <w:tcW w:w="80" w:type="pct"/>
          </w:tcPr>
          <w:p w14:paraId="26B09446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</w:tcPr>
          <w:p w14:paraId="5F350670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3,624,761</w:t>
            </w:r>
          </w:p>
        </w:tc>
        <w:tc>
          <w:tcPr>
            <w:tcW w:w="95" w:type="pct"/>
          </w:tcPr>
          <w:p w14:paraId="1044DBB2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3CACE972" w14:textId="77777777" w:rsidR="00B72502" w:rsidRPr="00B72502" w:rsidRDefault="00B72502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50849394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2" w:type="pct"/>
          </w:tcPr>
          <w:p w14:paraId="091E7474" w14:textId="77777777" w:rsidR="00B72502" w:rsidRPr="00B72502" w:rsidRDefault="00B72502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72502">
              <w:rPr>
                <w:rFonts w:ascii="Angsana New" w:hAnsi="Angsana New"/>
                <w:color w:val="000000"/>
                <w:sz w:val="24"/>
                <w:szCs w:val="24"/>
              </w:rPr>
              <w:t>12,923,186</w:t>
            </w:r>
          </w:p>
        </w:tc>
      </w:tr>
      <w:tr w:rsidR="000B2AC2" w:rsidRPr="00C1266B" w14:paraId="6918E326" w14:textId="77777777" w:rsidTr="001E26BE">
        <w:trPr>
          <w:trHeight w:val="299"/>
        </w:trPr>
        <w:tc>
          <w:tcPr>
            <w:tcW w:w="666" w:type="pct"/>
          </w:tcPr>
          <w:p w14:paraId="1C7B170C" w14:textId="77777777" w:rsidR="00B72502" w:rsidRPr="0098361D" w:rsidRDefault="00B72502" w:rsidP="00B72502">
            <w:pPr>
              <w:tabs>
                <w:tab w:val="clear" w:pos="3742"/>
                <w:tab w:val="left" w:pos="4212"/>
                <w:tab w:val="left" w:pos="8040"/>
              </w:tabs>
              <w:spacing w:line="240" w:lineRule="auto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pacing w:val="-2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68" w:type="pct"/>
          </w:tcPr>
          <w:p w14:paraId="392FEC8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7E9176E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  <w:gridSpan w:val="2"/>
          </w:tcPr>
          <w:p w14:paraId="2D8AFB1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  <w:gridSpan w:val="2"/>
          </w:tcPr>
          <w:p w14:paraId="47CFA1B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037B7C5E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85,797</w:t>
            </w:r>
          </w:p>
        </w:tc>
        <w:tc>
          <w:tcPr>
            <w:tcW w:w="85" w:type="pct"/>
            <w:gridSpan w:val="2"/>
          </w:tcPr>
          <w:p w14:paraId="335ECCE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pct"/>
            <w:gridSpan w:val="2"/>
          </w:tcPr>
          <w:p w14:paraId="56E8BBC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12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39796C2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pct"/>
          </w:tcPr>
          <w:p w14:paraId="0238103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262,177</w:t>
            </w:r>
          </w:p>
        </w:tc>
        <w:tc>
          <w:tcPr>
            <w:tcW w:w="80" w:type="pct"/>
          </w:tcPr>
          <w:p w14:paraId="3BD27F8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1572E8FD" w14:textId="77777777" w:rsidR="00B72502" w:rsidRPr="0098361D" w:rsidRDefault="00B72502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39,566</w:t>
            </w:r>
          </w:p>
        </w:tc>
        <w:tc>
          <w:tcPr>
            <w:tcW w:w="80" w:type="pct"/>
          </w:tcPr>
          <w:p w14:paraId="7460E9F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44FC30B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20,072</w:t>
            </w:r>
          </w:p>
        </w:tc>
        <w:tc>
          <w:tcPr>
            <w:tcW w:w="80" w:type="pct"/>
          </w:tcPr>
          <w:p w14:paraId="19E6FA0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4D120AC6" w14:textId="77777777" w:rsidR="00B72502" w:rsidRPr="0098361D" w:rsidRDefault="00B72502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6,552</w:t>
            </w:r>
          </w:p>
        </w:tc>
        <w:tc>
          <w:tcPr>
            <w:tcW w:w="80" w:type="pct"/>
          </w:tcPr>
          <w:p w14:paraId="483424E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</w:tcPr>
          <w:p w14:paraId="1379472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94,434</w:t>
            </w:r>
          </w:p>
        </w:tc>
        <w:tc>
          <w:tcPr>
            <w:tcW w:w="80" w:type="pct"/>
          </w:tcPr>
          <w:p w14:paraId="2EAB7FB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</w:tcPr>
          <w:p w14:paraId="044F02B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84,537</w:t>
            </w:r>
          </w:p>
        </w:tc>
        <w:tc>
          <w:tcPr>
            <w:tcW w:w="95" w:type="pct"/>
          </w:tcPr>
          <w:p w14:paraId="6629118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509183F0" w14:textId="77777777" w:rsidR="00B72502" w:rsidRPr="0098361D" w:rsidRDefault="00B72502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797F749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2" w:type="pct"/>
          </w:tcPr>
          <w:p w14:paraId="29A9907D" w14:textId="77777777" w:rsidR="00B72502" w:rsidRPr="0098361D" w:rsidRDefault="00B72502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593,135</w:t>
            </w:r>
          </w:p>
        </w:tc>
      </w:tr>
      <w:tr w:rsidR="000B2AC2" w:rsidRPr="00C1266B" w14:paraId="02E054C6" w14:textId="77777777" w:rsidTr="001E26BE">
        <w:tc>
          <w:tcPr>
            <w:tcW w:w="666" w:type="pct"/>
          </w:tcPr>
          <w:p w14:paraId="7ACF1D8A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68" w:type="pct"/>
          </w:tcPr>
          <w:p w14:paraId="76AD372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6E2AF03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  <w:gridSpan w:val="2"/>
          </w:tcPr>
          <w:p w14:paraId="004F899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  <w:gridSpan w:val="2"/>
          </w:tcPr>
          <w:p w14:paraId="065D29B7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3F160123" w14:textId="77777777" w:rsidR="00B72502" w:rsidRPr="0098361D" w:rsidRDefault="00B72502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(12,512)</w:t>
            </w:r>
          </w:p>
        </w:tc>
        <w:tc>
          <w:tcPr>
            <w:tcW w:w="85" w:type="pct"/>
            <w:gridSpan w:val="2"/>
          </w:tcPr>
          <w:p w14:paraId="4A3671A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pct"/>
            <w:gridSpan w:val="2"/>
          </w:tcPr>
          <w:p w14:paraId="25B2970B" w14:textId="298376A4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F593B2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pct"/>
          </w:tcPr>
          <w:p w14:paraId="2D3EAC1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(47,671)</w:t>
            </w:r>
          </w:p>
        </w:tc>
        <w:tc>
          <w:tcPr>
            <w:tcW w:w="80" w:type="pct"/>
          </w:tcPr>
          <w:p w14:paraId="585DE52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252CAC03" w14:textId="77777777" w:rsidR="00B72502" w:rsidRPr="0098361D" w:rsidRDefault="00B72502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(77,926)</w:t>
            </w:r>
          </w:p>
        </w:tc>
        <w:tc>
          <w:tcPr>
            <w:tcW w:w="80" w:type="pct"/>
          </w:tcPr>
          <w:p w14:paraId="3DCFB45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6445A7B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(6,543)</w:t>
            </w:r>
          </w:p>
        </w:tc>
        <w:tc>
          <w:tcPr>
            <w:tcW w:w="80" w:type="pct"/>
          </w:tcPr>
          <w:p w14:paraId="5F3F45C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1965F07E" w14:textId="77777777" w:rsidR="00B72502" w:rsidRPr="0098361D" w:rsidRDefault="00B72502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(462)</w:t>
            </w:r>
          </w:p>
        </w:tc>
        <w:tc>
          <w:tcPr>
            <w:tcW w:w="80" w:type="pct"/>
          </w:tcPr>
          <w:p w14:paraId="76C7C087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" w:type="pct"/>
          </w:tcPr>
          <w:p w14:paraId="6831E21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(15,046)</w:t>
            </w:r>
          </w:p>
        </w:tc>
        <w:tc>
          <w:tcPr>
            <w:tcW w:w="80" w:type="pct"/>
          </w:tcPr>
          <w:p w14:paraId="5CBA9D16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</w:tcPr>
          <w:p w14:paraId="7E2938F1" w14:textId="77777777" w:rsidR="00B72502" w:rsidRPr="0098361D" w:rsidRDefault="00B72502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(125,439)</w:t>
            </w:r>
          </w:p>
        </w:tc>
        <w:tc>
          <w:tcPr>
            <w:tcW w:w="95" w:type="pct"/>
          </w:tcPr>
          <w:p w14:paraId="0E7A819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0CCA6A6E" w14:textId="77777777" w:rsidR="00B72502" w:rsidRPr="0098361D" w:rsidRDefault="00B72502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4C61B90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2" w:type="pct"/>
          </w:tcPr>
          <w:p w14:paraId="5C033A4C" w14:textId="77777777" w:rsidR="00B72502" w:rsidRPr="0098361D" w:rsidRDefault="00B72502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(285,599)</w:t>
            </w:r>
          </w:p>
        </w:tc>
      </w:tr>
      <w:tr w:rsidR="000B2AC2" w:rsidRPr="00C1266B" w14:paraId="06F938F5" w14:textId="77777777" w:rsidTr="001E26BE">
        <w:tc>
          <w:tcPr>
            <w:tcW w:w="666" w:type="pct"/>
          </w:tcPr>
          <w:p w14:paraId="7320D744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8" w:type="pct"/>
            <w:tcBorders>
              <w:top w:val="single" w:sz="4" w:space="0" w:color="auto"/>
            </w:tcBorders>
          </w:tcPr>
          <w:p w14:paraId="4DEF336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6C93F65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tcBorders>
              <w:top w:val="single" w:sz="4" w:space="0" w:color="auto"/>
            </w:tcBorders>
          </w:tcPr>
          <w:p w14:paraId="035D83F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  <w:gridSpan w:val="2"/>
          </w:tcPr>
          <w:p w14:paraId="359BEB4D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</w:tcPr>
          <w:p w14:paraId="399EC3A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</w:tcPr>
          <w:p w14:paraId="1AC415D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pct"/>
            <w:gridSpan w:val="2"/>
            <w:tcBorders>
              <w:top w:val="single" w:sz="4" w:space="0" w:color="auto"/>
            </w:tcBorders>
          </w:tcPr>
          <w:p w14:paraId="6F859EFB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7430FBE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</w:tcBorders>
          </w:tcPr>
          <w:p w14:paraId="163C4BA6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" w:type="pct"/>
          </w:tcPr>
          <w:p w14:paraId="222ECF7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</w:tcPr>
          <w:p w14:paraId="78DA9A0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" w:type="pct"/>
          </w:tcPr>
          <w:p w14:paraId="755380B7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1F7DD0A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" w:type="pct"/>
          </w:tcPr>
          <w:p w14:paraId="38BAB7B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6E25C20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" w:type="pct"/>
          </w:tcPr>
          <w:p w14:paraId="3991D11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</w:tcPr>
          <w:p w14:paraId="2A0E9ED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" w:type="pct"/>
          </w:tcPr>
          <w:p w14:paraId="0DF08F4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</w:tcPr>
          <w:p w14:paraId="60B4485D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7F4907E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2FC01263" w14:textId="77777777" w:rsidR="00B72502" w:rsidRPr="0098361D" w:rsidRDefault="00B72502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" w:type="pct"/>
          </w:tcPr>
          <w:p w14:paraId="768E3D1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</w:tcBorders>
          </w:tcPr>
          <w:p w14:paraId="49CADFD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2AC2" w:rsidRPr="00C1266B" w14:paraId="6E327747" w14:textId="77777777" w:rsidTr="001E26BE">
        <w:trPr>
          <w:trHeight w:val="70"/>
        </w:trPr>
        <w:tc>
          <w:tcPr>
            <w:tcW w:w="666" w:type="pct"/>
          </w:tcPr>
          <w:p w14:paraId="220AD54A" w14:textId="2FFC53EB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8" w:type="pct"/>
          </w:tcPr>
          <w:p w14:paraId="14A539E6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21AAE10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gridSpan w:val="2"/>
          </w:tcPr>
          <w:p w14:paraId="3386C2E6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pct"/>
            <w:gridSpan w:val="2"/>
          </w:tcPr>
          <w:p w14:paraId="53EFBBB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2F01EE6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1,644,713</w:t>
            </w:r>
          </w:p>
        </w:tc>
        <w:tc>
          <w:tcPr>
            <w:tcW w:w="85" w:type="pct"/>
            <w:gridSpan w:val="2"/>
          </w:tcPr>
          <w:p w14:paraId="78235D06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pct"/>
            <w:gridSpan w:val="2"/>
          </w:tcPr>
          <w:p w14:paraId="7FB4A23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FBF2B1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pct"/>
          </w:tcPr>
          <w:p w14:paraId="73E5AE0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5,446,565</w:t>
            </w:r>
          </w:p>
        </w:tc>
        <w:tc>
          <w:tcPr>
            <w:tcW w:w="80" w:type="pct"/>
          </w:tcPr>
          <w:p w14:paraId="4D515E97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</w:tcPr>
          <w:p w14:paraId="45A69501" w14:textId="77777777" w:rsidR="00B72502" w:rsidRPr="0098361D" w:rsidRDefault="00B72502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1,521,314</w:t>
            </w:r>
          </w:p>
        </w:tc>
        <w:tc>
          <w:tcPr>
            <w:tcW w:w="80" w:type="pct"/>
          </w:tcPr>
          <w:p w14:paraId="22AF328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</w:tcPr>
          <w:p w14:paraId="36319BB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301,349</w:t>
            </w:r>
          </w:p>
        </w:tc>
        <w:tc>
          <w:tcPr>
            <w:tcW w:w="80" w:type="pct"/>
          </w:tcPr>
          <w:p w14:paraId="282E8F7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</w:tcPr>
          <w:p w14:paraId="1D41E075" w14:textId="77777777" w:rsidR="00B72502" w:rsidRPr="0098361D" w:rsidRDefault="00B72502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358,229</w:t>
            </w:r>
          </w:p>
        </w:tc>
        <w:tc>
          <w:tcPr>
            <w:tcW w:w="80" w:type="pct"/>
          </w:tcPr>
          <w:p w14:paraId="034CAC6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6" w:type="pct"/>
          </w:tcPr>
          <w:p w14:paraId="2F7E418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374,693</w:t>
            </w:r>
          </w:p>
        </w:tc>
        <w:tc>
          <w:tcPr>
            <w:tcW w:w="80" w:type="pct"/>
          </w:tcPr>
          <w:p w14:paraId="19A4EA0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</w:tcPr>
          <w:p w14:paraId="66B212E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3,583,859</w:t>
            </w:r>
          </w:p>
        </w:tc>
        <w:tc>
          <w:tcPr>
            <w:tcW w:w="95" w:type="pct"/>
          </w:tcPr>
          <w:p w14:paraId="588C59B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</w:tcPr>
          <w:p w14:paraId="1B5AE953" w14:textId="77777777" w:rsidR="00B72502" w:rsidRPr="0098361D" w:rsidRDefault="00B72502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09B5C3D6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2" w:type="pct"/>
          </w:tcPr>
          <w:p w14:paraId="1D26A270" w14:textId="77777777" w:rsidR="00B72502" w:rsidRPr="0098361D" w:rsidRDefault="00B72502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13,230,722</w:t>
            </w:r>
          </w:p>
        </w:tc>
      </w:tr>
      <w:tr w:rsidR="000B2AC2" w:rsidRPr="00C1266B" w14:paraId="7AF4E100" w14:textId="77777777" w:rsidTr="001E26BE">
        <w:tc>
          <w:tcPr>
            <w:tcW w:w="666" w:type="pct"/>
          </w:tcPr>
          <w:p w14:paraId="2116E1C5" w14:textId="77777777" w:rsidR="00B72502" w:rsidRPr="000B32AF" w:rsidRDefault="00B72502" w:rsidP="00B72502">
            <w:pPr>
              <w:tabs>
                <w:tab w:val="clear" w:pos="3742"/>
                <w:tab w:val="left" w:pos="4212"/>
                <w:tab w:val="left" w:pos="8040"/>
              </w:tabs>
              <w:spacing w:line="240" w:lineRule="auto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0B32AF">
              <w:rPr>
                <w:rFonts w:ascii="Angsana New" w:hAnsi="Angsana New"/>
                <w:spacing w:val="-2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68" w:type="pct"/>
          </w:tcPr>
          <w:p w14:paraId="05E00987" w14:textId="470BD2E9" w:rsidR="00B72502" w:rsidRPr="000B32AF" w:rsidRDefault="00255430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0B32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7EDA340A" w14:textId="77777777" w:rsidR="00B72502" w:rsidRPr="000B32AF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  <w:gridSpan w:val="2"/>
          </w:tcPr>
          <w:p w14:paraId="140B6616" w14:textId="3DCEF13C" w:rsidR="00B72502" w:rsidRPr="000B32AF" w:rsidRDefault="00255430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0B32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  <w:gridSpan w:val="2"/>
          </w:tcPr>
          <w:p w14:paraId="1458169D" w14:textId="77777777" w:rsidR="00B72502" w:rsidRPr="000B32AF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1268367E" w14:textId="195E7C15" w:rsidR="00B72502" w:rsidRPr="000B32AF" w:rsidRDefault="0062578E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2AF">
              <w:rPr>
                <w:rFonts w:ascii="Angsana New" w:hAnsi="Angsana New"/>
                <w:color w:val="000000"/>
                <w:sz w:val="24"/>
                <w:szCs w:val="24"/>
              </w:rPr>
              <w:t>86,657</w:t>
            </w:r>
          </w:p>
        </w:tc>
        <w:tc>
          <w:tcPr>
            <w:tcW w:w="85" w:type="pct"/>
            <w:gridSpan w:val="2"/>
          </w:tcPr>
          <w:p w14:paraId="42FF2EC1" w14:textId="77777777" w:rsidR="00B72502" w:rsidRPr="000B32AF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pct"/>
            <w:gridSpan w:val="2"/>
          </w:tcPr>
          <w:p w14:paraId="52B177AE" w14:textId="7488D26B" w:rsidR="00B72502" w:rsidRPr="000B32AF" w:rsidRDefault="00255430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12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2A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7D4938AE" w14:textId="77777777" w:rsidR="00B72502" w:rsidRPr="000B32AF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pct"/>
          </w:tcPr>
          <w:p w14:paraId="7D106FAE" w14:textId="3E9125A6" w:rsidR="00B72502" w:rsidRPr="000B32AF" w:rsidRDefault="00077AA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2AF">
              <w:rPr>
                <w:rFonts w:ascii="Angsana New" w:hAnsi="Angsana New"/>
                <w:color w:val="000000"/>
                <w:sz w:val="24"/>
                <w:szCs w:val="24"/>
              </w:rPr>
              <w:t>257,327</w:t>
            </w:r>
          </w:p>
        </w:tc>
        <w:tc>
          <w:tcPr>
            <w:tcW w:w="80" w:type="pct"/>
          </w:tcPr>
          <w:p w14:paraId="7A996BCE" w14:textId="77777777" w:rsidR="00B72502" w:rsidRPr="000B32AF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6AC9B8F1" w14:textId="08FC4EE9" w:rsidR="00B72502" w:rsidRPr="000B32AF" w:rsidRDefault="006D0ACF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0B32AF">
              <w:rPr>
                <w:rFonts w:ascii="Angsana New" w:hAnsi="Angsana New"/>
                <w:sz w:val="24"/>
                <w:szCs w:val="24"/>
              </w:rPr>
              <w:t>36,031</w:t>
            </w:r>
          </w:p>
        </w:tc>
        <w:tc>
          <w:tcPr>
            <w:tcW w:w="80" w:type="pct"/>
          </w:tcPr>
          <w:p w14:paraId="57C8E02C" w14:textId="77777777" w:rsidR="00B72502" w:rsidRPr="000B32AF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504CE41B" w14:textId="0A9E27E6" w:rsidR="00B72502" w:rsidRPr="000B32AF" w:rsidRDefault="00BF3251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0B32AF">
              <w:rPr>
                <w:rFonts w:ascii="Angsana New" w:hAnsi="Angsana New"/>
                <w:sz w:val="24"/>
                <w:szCs w:val="24"/>
              </w:rPr>
              <w:t>18,322</w:t>
            </w:r>
          </w:p>
        </w:tc>
        <w:tc>
          <w:tcPr>
            <w:tcW w:w="80" w:type="pct"/>
          </w:tcPr>
          <w:p w14:paraId="30D7BDC5" w14:textId="77777777" w:rsidR="00B72502" w:rsidRPr="000B32AF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F97FFDD" w14:textId="1AF47DA4" w:rsidR="00B72502" w:rsidRPr="000B32AF" w:rsidRDefault="001172B3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sz w:val="24"/>
                <w:szCs w:val="24"/>
              </w:rPr>
            </w:pPr>
            <w:r w:rsidRPr="000B32AF">
              <w:rPr>
                <w:rFonts w:ascii="Angsana New" w:hAnsi="Angsana New"/>
                <w:sz w:val="24"/>
                <w:szCs w:val="24"/>
              </w:rPr>
              <w:t>4,078</w:t>
            </w:r>
          </w:p>
        </w:tc>
        <w:tc>
          <w:tcPr>
            <w:tcW w:w="80" w:type="pct"/>
          </w:tcPr>
          <w:p w14:paraId="653F9E32" w14:textId="77777777" w:rsidR="00B72502" w:rsidRPr="000B32AF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</w:tcPr>
          <w:p w14:paraId="54A4C6FE" w14:textId="366F9C3D" w:rsidR="00B72502" w:rsidRPr="000B32AF" w:rsidRDefault="00AD645E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B32AF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 w:rsidR="007E056F">
              <w:rPr>
                <w:rFonts w:ascii="Angsana New" w:hAnsi="Angsana New"/>
                <w:color w:val="000000"/>
                <w:sz w:val="24"/>
                <w:szCs w:val="24"/>
              </w:rPr>
              <w:t>7,888</w:t>
            </w:r>
          </w:p>
        </w:tc>
        <w:tc>
          <w:tcPr>
            <w:tcW w:w="80" w:type="pct"/>
          </w:tcPr>
          <w:p w14:paraId="5072EE84" w14:textId="77777777" w:rsidR="00B72502" w:rsidRPr="000B32AF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</w:tcPr>
          <w:p w14:paraId="64351B89" w14:textId="4FE92955" w:rsidR="00B72502" w:rsidRPr="000B32AF" w:rsidRDefault="002E3401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0B32AF">
              <w:rPr>
                <w:rFonts w:ascii="Angsana New" w:hAnsi="Angsana New"/>
                <w:sz w:val="24"/>
                <w:szCs w:val="24"/>
              </w:rPr>
              <w:t>54,517</w:t>
            </w:r>
          </w:p>
        </w:tc>
        <w:tc>
          <w:tcPr>
            <w:tcW w:w="95" w:type="pct"/>
          </w:tcPr>
          <w:p w14:paraId="646E51F3" w14:textId="77777777" w:rsidR="00B72502" w:rsidRPr="000B32AF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774AC8CA" w14:textId="635A0EAC" w:rsidR="00B72502" w:rsidRPr="000B32AF" w:rsidRDefault="002E3401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0B32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0B05F4B5" w14:textId="77777777" w:rsidR="00B72502" w:rsidRPr="000B32AF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2" w:type="pct"/>
          </w:tcPr>
          <w:p w14:paraId="7E897906" w14:textId="30D94F0F" w:rsidR="00B72502" w:rsidRPr="000B32AF" w:rsidRDefault="00CA489E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2AF">
              <w:rPr>
                <w:rFonts w:ascii="Angsana New" w:hAnsi="Angsana New"/>
                <w:color w:val="000000"/>
                <w:sz w:val="24"/>
                <w:szCs w:val="24"/>
              </w:rPr>
              <w:t>58</w:t>
            </w:r>
            <w:r w:rsidR="007E056F">
              <w:rPr>
                <w:rFonts w:ascii="Angsana New" w:hAnsi="Angsana New"/>
                <w:color w:val="000000"/>
                <w:sz w:val="24"/>
                <w:szCs w:val="24"/>
              </w:rPr>
              <w:t>4,820</w:t>
            </w:r>
          </w:p>
        </w:tc>
      </w:tr>
      <w:tr w:rsidR="000B2AC2" w:rsidRPr="00C1266B" w14:paraId="489A7355" w14:textId="77777777" w:rsidTr="001E26BE">
        <w:tc>
          <w:tcPr>
            <w:tcW w:w="666" w:type="pct"/>
          </w:tcPr>
          <w:p w14:paraId="1F68A6BA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14:paraId="0CD0EC70" w14:textId="2BA71348" w:rsidR="00B72502" w:rsidRPr="0098361D" w:rsidRDefault="00255430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60B476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tcBorders>
              <w:bottom w:val="single" w:sz="4" w:space="0" w:color="auto"/>
            </w:tcBorders>
          </w:tcPr>
          <w:p w14:paraId="39BDFAAD" w14:textId="47097100" w:rsidR="00B72502" w:rsidRPr="0098361D" w:rsidRDefault="00255430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  <w:gridSpan w:val="2"/>
          </w:tcPr>
          <w:p w14:paraId="48469FA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5867BD95" w14:textId="58CB0180" w:rsidR="00B72502" w:rsidRPr="0098361D" w:rsidRDefault="0062578E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(500)</w:t>
            </w:r>
          </w:p>
        </w:tc>
        <w:tc>
          <w:tcPr>
            <w:tcW w:w="85" w:type="pct"/>
            <w:gridSpan w:val="2"/>
          </w:tcPr>
          <w:p w14:paraId="1EE0D6E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pct"/>
            <w:gridSpan w:val="2"/>
            <w:tcBorders>
              <w:bottom w:val="single" w:sz="4" w:space="0" w:color="auto"/>
            </w:tcBorders>
          </w:tcPr>
          <w:p w14:paraId="32A0D9E5" w14:textId="3FFD4F7A" w:rsidR="00B72502" w:rsidRPr="0098361D" w:rsidRDefault="00255430" w:rsidP="00E7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12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5FD403B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</w:tcPr>
          <w:p w14:paraId="639EDE3D" w14:textId="5609DF25" w:rsidR="00B72502" w:rsidRPr="0098361D" w:rsidRDefault="00077AA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(37,94</w:t>
            </w:r>
            <w:r w:rsidR="0095308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pct"/>
          </w:tcPr>
          <w:p w14:paraId="60C0BFC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</w:tcPr>
          <w:p w14:paraId="5D8AD5B1" w14:textId="526BEA4E" w:rsidR="00B72502" w:rsidRPr="0098361D" w:rsidRDefault="006D0ACF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(30,167)</w:t>
            </w:r>
          </w:p>
        </w:tc>
        <w:tc>
          <w:tcPr>
            <w:tcW w:w="80" w:type="pct"/>
          </w:tcPr>
          <w:p w14:paraId="3234C65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2DA8AAD4" w14:textId="53C6664C" w:rsidR="00B72502" w:rsidRPr="0098361D" w:rsidRDefault="00BF3251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(4,22</w:t>
            </w:r>
            <w:r w:rsidR="0095308B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0" w:type="pct"/>
          </w:tcPr>
          <w:p w14:paraId="3AAE509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4C56BF4B" w14:textId="6A575C37" w:rsidR="00B72502" w:rsidRPr="0098361D" w:rsidRDefault="001172B3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95308B">
              <w:rPr>
                <w:rFonts w:ascii="Angsana New" w:hAnsi="Angsana New"/>
                <w:color w:val="000000"/>
                <w:sz w:val="24"/>
                <w:szCs w:val="24"/>
              </w:rPr>
              <w:t>39,464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pct"/>
          </w:tcPr>
          <w:p w14:paraId="36F5858D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</w:tcPr>
          <w:p w14:paraId="04113BE2" w14:textId="02984400" w:rsidR="00B72502" w:rsidRPr="0098361D" w:rsidRDefault="002E3401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95308B">
              <w:rPr>
                <w:rFonts w:ascii="Angsana New" w:hAnsi="Angsana New"/>
                <w:color w:val="000000"/>
                <w:sz w:val="24"/>
                <w:szCs w:val="24"/>
              </w:rPr>
              <w:t>36,033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pct"/>
          </w:tcPr>
          <w:p w14:paraId="2432EF6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14:paraId="5117BD0D" w14:textId="738E0E8E" w:rsidR="00B72502" w:rsidRPr="0098361D" w:rsidRDefault="00A03B9F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2E3401">
              <w:rPr>
                <w:rFonts w:ascii="Angsana New" w:hAnsi="Angsana New"/>
                <w:sz w:val="24"/>
                <w:szCs w:val="24"/>
              </w:rPr>
              <w:t>45,314)</w:t>
            </w:r>
          </w:p>
        </w:tc>
        <w:tc>
          <w:tcPr>
            <w:tcW w:w="95" w:type="pct"/>
          </w:tcPr>
          <w:p w14:paraId="16BC8C1E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5A58200E" w14:textId="10F1C11E" w:rsidR="00B72502" w:rsidRPr="0098361D" w:rsidRDefault="002E3401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01D2AC0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0A1E5473" w14:textId="02590425" w:rsidR="00B72502" w:rsidRPr="0098361D" w:rsidRDefault="005E47F5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(193,643)</w:t>
            </w:r>
          </w:p>
        </w:tc>
      </w:tr>
      <w:tr w:rsidR="000B2AC2" w:rsidRPr="00C1266B" w14:paraId="1922247C" w14:textId="77777777" w:rsidTr="001E26BE">
        <w:tc>
          <w:tcPr>
            <w:tcW w:w="666" w:type="pct"/>
          </w:tcPr>
          <w:p w14:paraId="68474D26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</w:tcPr>
          <w:p w14:paraId="12678E16" w14:textId="439B7471" w:rsidR="00B72502" w:rsidRPr="0098361D" w:rsidRDefault="00255430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29C2AF5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CCA1A6" w14:textId="5040DD8C" w:rsidR="00B72502" w:rsidRPr="0098361D" w:rsidRDefault="00255430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pct"/>
            <w:gridSpan w:val="2"/>
          </w:tcPr>
          <w:p w14:paraId="4162345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14:paraId="6F7FFCE5" w14:textId="7F057D76" w:rsidR="00B72502" w:rsidRPr="0098361D" w:rsidRDefault="0062578E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1,730,870</w:t>
            </w:r>
          </w:p>
        </w:tc>
        <w:tc>
          <w:tcPr>
            <w:tcW w:w="85" w:type="pct"/>
            <w:gridSpan w:val="2"/>
          </w:tcPr>
          <w:p w14:paraId="1C15DBF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49FD3" w14:textId="73DED7DB" w:rsidR="00B72502" w:rsidRPr="0098361D" w:rsidRDefault="00255430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7F94164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6F2682B8" w14:textId="67C4FA2F" w:rsidR="00B72502" w:rsidRPr="0098361D" w:rsidRDefault="00077AA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5,665,95</w:t>
            </w:r>
            <w:r w:rsidR="0095308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0" w:type="pct"/>
          </w:tcPr>
          <w:p w14:paraId="3371B53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14:paraId="2C42003C" w14:textId="11088BE1" w:rsidR="00B72502" w:rsidRPr="0098361D" w:rsidRDefault="006D0ACF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1,527,178</w:t>
            </w:r>
          </w:p>
        </w:tc>
        <w:tc>
          <w:tcPr>
            <w:tcW w:w="80" w:type="pct"/>
          </w:tcPr>
          <w:p w14:paraId="7B0FBDE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25F6663F" w14:textId="667B8788" w:rsidR="00B72502" w:rsidRPr="0098361D" w:rsidRDefault="00BF3251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315,44</w:t>
            </w:r>
            <w:r w:rsidR="0095308B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0" w:type="pct"/>
          </w:tcPr>
          <w:p w14:paraId="78BD526E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1210341C" w14:textId="51253393" w:rsidR="00B72502" w:rsidRPr="0098361D" w:rsidRDefault="001172B3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95308B">
              <w:rPr>
                <w:rFonts w:ascii="Angsana New" w:hAnsi="Angsana New"/>
                <w:b/>
                <w:bCs/>
                <w:sz w:val="24"/>
                <w:szCs w:val="24"/>
              </w:rPr>
              <w:t>22,843</w:t>
            </w:r>
          </w:p>
        </w:tc>
        <w:tc>
          <w:tcPr>
            <w:tcW w:w="80" w:type="pct"/>
          </w:tcPr>
          <w:p w14:paraId="12ABCA4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</w:tcPr>
          <w:p w14:paraId="637AB5F1" w14:textId="1DE685D4" w:rsidR="00B72502" w:rsidRPr="0098361D" w:rsidRDefault="001E26BE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46</w:t>
            </w:r>
            <w:r w:rsidR="007E056F">
              <w:rPr>
                <w:rFonts w:ascii="Angsana New" w:hAnsi="Angsana New"/>
                <w:b/>
                <w:bCs/>
                <w:sz w:val="24"/>
                <w:szCs w:val="24"/>
              </w:rPr>
              <w:t>6,548</w:t>
            </w:r>
          </w:p>
        </w:tc>
        <w:tc>
          <w:tcPr>
            <w:tcW w:w="80" w:type="pct"/>
          </w:tcPr>
          <w:p w14:paraId="75A2BD5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</w:tcPr>
          <w:p w14:paraId="7F465D76" w14:textId="66E52FD2" w:rsidR="00B72502" w:rsidRPr="0098361D" w:rsidRDefault="002E3401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3,593,06</w:t>
            </w:r>
            <w:r w:rsidR="0095308B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" w:type="pct"/>
          </w:tcPr>
          <w:p w14:paraId="497C742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14:paraId="4681A303" w14:textId="258A4D34" w:rsidR="00B72502" w:rsidRPr="0098361D" w:rsidRDefault="002E3401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76577A8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</w:tcPr>
          <w:p w14:paraId="1505C34D" w14:textId="4A23C8ED" w:rsidR="00B72502" w:rsidRPr="0098361D" w:rsidRDefault="005E47F5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13,6</w:t>
            </w:r>
            <w:r w:rsidR="001E26B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7E056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1,899</w:t>
            </w:r>
          </w:p>
        </w:tc>
      </w:tr>
    </w:tbl>
    <w:p w14:paraId="4DDE75C6" w14:textId="77777777" w:rsidR="00896941" w:rsidRDefault="00896941" w:rsidP="00620429">
      <w:pPr>
        <w:spacing w:line="240" w:lineRule="auto"/>
        <w:rPr>
          <w:rFonts w:ascii="Angsana New" w:hAnsi="Angsana New"/>
        </w:rPr>
      </w:pPr>
    </w:p>
    <w:p w14:paraId="6A5906C4" w14:textId="77777777" w:rsidR="000D1D52" w:rsidRPr="00C1266B" w:rsidRDefault="000D1D52" w:rsidP="00620429">
      <w:pPr>
        <w:spacing w:line="240" w:lineRule="auto"/>
        <w:rPr>
          <w:rFonts w:ascii="Angsana New" w:hAnsi="Angsana New"/>
          <w:sz w:val="2"/>
          <w:szCs w:val="2"/>
        </w:rPr>
      </w:pPr>
      <w:r w:rsidRPr="00C1266B">
        <w:rPr>
          <w:rFonts w:ascii="Angsana New" w:hAnsi="Angsana New"/>
        </w:rPr>
        <w:br w:type="page"/>
      </w:r>
    </w:p>
    <w:tbl>
      <w:tblPr>
        <w:tblW w:w="148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974"/>
        <w:gridCol w:w="798"/>
        <w:gridCol w:w="240"/>
        <w:gridCol w:w="840"/>
        <w:gridCol w:w="236"/>
        <w:gridCol w:w="837"/>
        <w:gridCol w:w="236"/>
        <w:gridCol w:w="834"/>
        <w:gridCol w:w="272"/>
        <w:gridCol w:w="816"/>
        <w:gridCol w:w="240"/>
        <w:gridCol w:w="829"/>
        <w:gridCol w:w="238"/>
        <w:gridCol w:w="24"/>
        <w:gridCol w:w="930"/>
        <w:gridCol w:w="238"/>
        <w:gridCol w:w="30"/>
        <w:gridCol w:w="728"/>
        <w:gridCol w:w="255"/>
        <w:gridCol w:w="27"/>
        <w:gridCol w:w="734"/>
        <w:gridCol w:w="27"/>
        <w:gridCol w:w="214"/>
        <w:gridCol w:w="27"/>
        <w:gridCol w:w="787"/>
        <w:gridCol w:w="27"/>
        <w:gridCol w:w="267"/>
        <w:gridCol w:w="21"/>
        <w:gridCol w:w="799"/>
        <w:gridCol w:w="21"/>
        <w:gridCol w:w="220"/>
        <w:gridCol w:w="21"/>
        <w:gridCol w:w="1063"/>
      </w:tblGrid>
      <w:tr w:rsidR="00F767B7" w:rsidRPr="00C1266B" w14:paraId="47934586" w14:textId="77777777" w:rsidTr="00656E14">
        <w:tc>
          <w:tcPr>
            <w:tcW w:w="665" w:type="pct"/>
          </w:tcPr>
          <w:p w14:paraId="7465853C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35" w:type="pct"/>
            <w:gridSpan w:val="32"/>
          </w:tcPr>
          <w:p w14:paraId="75B54E8C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56E14" w:rsidRPr="00C1266B" w14:paraId="37A38990" w14:textId="77777777" w:rsidTr="00FB3A9E">
        <w:tc>
          <w:tcPr>
            <w:tcW w:w="665" w:type="pct"/>
          </w:tcPr>
          <w:p w14:paraId="77DEF879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pct"/>
          </w:tcPr>
          <w:p w14:paraId="3FEF2F25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</w:tcPr>
          <w:p w14:paraId="55F07B94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05C1AE24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pct"/>
          </w:tcPr>
          <w:p w14:paraId="72425897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764D9DED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79" w:type="pct"/>
          </w:tcPr>
          <w:p w14:paraId="1AB07DB8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7FD3AF9E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77052DF1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</w:tcPr>
          <w:p w14:paraId="1CC065F9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1" w:type="pct"/>
          </w:tcPr>
          <w:p w14:paraId="1C14B8D5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62037FC5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3B4991D7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14:paraId="106CC6D1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3813EE02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pct"/>
            <w:gridSpan w:val="2"/>
          </w:tcPr>
          <w:p w14:paraId="6F9E9166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313CEB9E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gridSpan w:val="2"/>
          </w:tcPr>
          <w:p w14:paraId="0927E617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gridSpan w:val="2"/>
          </w:tcPr>
          <w:p w14:paraId="5AB2C417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gridSpan w:val="2"/>
          </w:tcPr>
          <w:p w14:paraId="171987FD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pct"/>
            <w:gridSpan w:val="3"/>
          </w:tcPr>
          <w:p w14:paraId="4982C263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14:paraId="386822C3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1" w:type="pct"/>
            <w:gridSpan w:val="2"/>
          </w:tcPr>
          <w:p w14:paraId="0E0A61AB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" w:type="pct"/>
          </w:tcPr>
          <w:p w14:paraId="3F5193E5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6E14" w:rsidRPr="00C1266B" w14:paraId="006AD5D4" w14:textId="77777777" w:rsidTr="00FB3A9E">
        <w:tc>
          <w:tcPr>
            <w:tcW w:w="665" w:type="pct"/>
          </w:tcPr>
          <w:p w14:paraId="17E13D32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  <w:gridSpan w:val="3"/>
            <w:tcBorders>
              <w:bottom w:val="single" w:sz="4" w:space="0" w:color="auto"/>
            </w:tcBorders>
          </w:tcPr>
          <w:p w14:paraId="36F55F83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79" w:type="pct"/>
          </w:tcPr>
          <w:p w14:paraId="7E5DEED7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74A0AE88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79" w:type="pct"/>
          </w:tcPr>
          <w:p w14:paraId="53547E22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6B77B963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6B0FFF67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</w:tcPr>
          <w:p w14:paraId="5FC5F6BF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อุปกรณ์และ</w:t>
            </w:r>
          </w:p>
        </w:tc>
        <w:tc>
          <w:tcPr>
            <w:tcW w:w="81" w:type="pct"/>
          </w:tcPr>
          <w:p w14:paraId="4897DF9E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056A8F43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6406AF2A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14:paraId="6F7AD671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0" w:type="pct"/>
          </w:tcPr>
          <w:p w14:paraId="56819460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pct"/>
            <w:gridSpan w:val="2"/>
          </w:tcPr>
          <w:p w14:paraId="4426134C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03BF1E15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gridSpan w:val="2"/>
          </w:tcPr>
          <w:p w14:paraId="55F1CC71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gridSpan w:val="2"/>
          </w:tcPr>
          <w:p w14:paraId="383CE976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gridSpan w:val="2"/>
          </w:tcPr>
          <w:p w14:paraId="13D5289D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6" w:type="pct"/>
            <w:gridSpan w:val="3"/>
          </w:tcPr>
          <w:p w14:paraId="7383D338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14:paraId="234AF06D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1" w:type="pct"/>
            <w:gridSpan w:val="2"/>
          </w:tcPr>
          <w:p w14:paraId="0CF63A6D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" w:type="pct"/>
          </w:tcPr>
          <w:p w14:paraId="5D2C1D3F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6E14" w:rsidRPr="00C1266B" w14:paraId="12841F58" w14:textId="77777777" w:rsidTr="00FB3A9E">
        <w:tc>
          <w:tcPr>
            <w:tcW w:w="665" w:type="pct"/>
          </w:tcPr>
          <w:p w14:paraId="1D99D4A0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</w:tcPr>
          <w:p w14:paraId="317EB0DB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single" w:sz="4" w:space="0" w:color="auto"/>
            </w:tcBorders>
          </w:tcPr>
          <w:p w14:paraId="64537F69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</w:tcPr>
          <w:p w14:paraId="724BCA07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79" w:type="pct"/>
          </w:tcPr>
          <w:p w14:paraId="60925FD5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6A7360CB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79" w:type="pct"/>
          </w:tcPr>
          <w:p w14:paraId="67553398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4AA944FB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" w:type="pct"/>
          </w:tcPr>
          <w:p w14:paraId="5AC82733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pct"/>
          </w:tcPr>
          <w:p w14:paraId="4B94BD72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81" w:type="pct"/>
          </w:tcPr>
          <w:p w14:paraId="2434AA2A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1370C861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68C3F0C6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14:paraId="3FF8DD55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80" w:type="pct"/>
          </w:tcPr>
          <w:p w14:paraId="494FD3F4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pct"/>
            <w:gridSpan w:val="2"/>
          </w:tcPr>
          <w:p w14:paraId="16831BD3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86" w:type="pct"/>
          </w:tcPr>
          <w:p w14:paraId="3ECF1B82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gridSpan w:val="2"/>
          </w:tcPr>
          <w:p w14:paraId="2A5F2A5C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81" w:type="pct"/>
            <w:gridSpan w:val="2"/>
          </w:tcPr>
          <w:p w14:paraId="1FE8E6FD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gridSpan w:val="2"/>
          </w:tcPr>
          <w:p w14:paraId="44F22A0A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106" w:type="pct"/>
            <w:gridSpan w:val="3"/>
          </w:tcPr>
          <w:p w14:paraId="194388F8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14:paraId="4EEA4292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1" w:type="pct"/>
            <w:gridSpan w:val="2"/>
          </w:tcPr>
          <w:p w14:paraId="0C08C8E3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" w:type="pct"/>
          </w:tcPr>
          <w:p w14:paraId="480F6AE1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6E14" w:rsidRPr="00C1266B" w14:paraId="19EFCDD4" w14:textId="77777777" w:rsidTr="00FB3A9E">
        <w:tc>
          <w:tcPr>
            <w:tcW w:w="665" w:type="pct"/>
          </w:tcPr>
          <w:p w14:paraId="71B33221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pct"/>
          </w:tcPr>
          <w:p w14:paraId="029720EA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1" w:type="pct"/>
          </w:tcPr>
          <w:p w14:paraId="7AD66D79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0F32AB35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79" w:type="pct"/>
          </w:tcPr>
          <w:p w14:paraId="25DEB831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6C4D0285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79" w:type="pct"/>
          </w:tcPr>
          <w:p w14:paraId="61669689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37A9E71A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92" w:type="pct"/>
          </w:tcPr>
          <w:p w14:paraId="0C13A86A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pct"/>
          </w:tcPr>
          <w:p w14:paraId="6930A76C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81" w:type="pct"/>
          </w:tcPr>
          <w:p w14:paraId="0A93CDED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634FC1F4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0" w:type="pct"/>
          </w:tcPr>
          <w:p w14:paraId="05D0AB13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14:paraId="313FADED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80" w:type="pct"/>
          </w:tcPr>
          <w:p w14:paraId="73003583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pct"/>
            <w:gridSpan w:val="2"/>
          </w:tcPr>
          <w:p w14:paraId="6A11C950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86" w:type="pct"/>
          </w:tcPr>
          <w:p w14:paraId="47650377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gridSpan w:val="2"/>
          </w:tcPr>
          <w:p w14:paraId="0942BA4F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81" w:type="pct"/>
            <w:gridSpan w:val="2"/>
          </w:tcPr>
          <w:p w14:paraId="5FF22683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gridSpan w:val="2"/>
          </w:tcPr>
          <w:p w14:paraId="67BC6A2C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106" w:type="pct"/>
            <w:gridSpan w:val="3"/>
          </w:tcPr>
          <w:p w14:paraId="4241FA1E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14:paraId="78252C75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1" w:type="pct"/>
            <w:gridSpan w:val="2"/>
          </w:tcPr>
          <w:p w14:paraId="4527835C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" w:type="pct"/>
          </w:tcPr>
          <w:p w14:paraId="17E727D5" w14:textId="77777777" w:rsidR="00F767B7" w:rsidRPr="0098361D" w:rsidRDefault="00F767B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F767B7" w:rsidRPr="00C1266B" w14:paraId="7FDCDF9F" w14:textId="77777777" w:rsidTr="00656E14">
        <w:tc>
          <w:tcPr>
            <w:tcW w:w="665" w:type="pct"/>
          </w:tcPr>
          <w:p w14:paraId="1FB80161" w14:textId="77777777" w:rsidR="00F767B7" w:rsidRPr="0098361D" w:rsidRDefault="00F767B7" w:rsidP="00BC34B5">
            <w:pPr>
              <w:tabs>
                <w:tab w:val="left" w:pos="80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</w:p>
        </w:tc>
        <w:tc>
          <w:tcPr>
            <w:tcW w:w="4335" w:type="pct"/>
            <w:gridSpan w:val="32"/>
          </w:tcPr>
          <w:p w14:paraId="7119A507" w14:textId="77777777" w:rsidR="00F767B7" w:rsidRPr="0098361D" w:rsidRDefault="00F767B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86" w:right="-19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8361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56E14" w:rsidRPr="00C1266B" w14:paraId="4B50306A" w14:textId="77777777" w:rsidTr="00FB3A9E">
        <w:tc>
          <w:tcPr>
            <w:tcW w:w="665" w:type="pct"/>
          </w:tcPr>
          <w:p w14:paraId="5DC542CD" w14:textId="2D51895C" w:rsidR="00C30384" w:rsidRPr="0098361D" w:rsidRDefault="00C60E18" w:rsidP="00C60E1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69" w:type="pct"/>
          </w:tcPr>
          <w:p w14:paraId="73A08A70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</w:tcPr>
          <w:p w14:paraId="70EBCDF7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</w:tcPr>
          <w:p w14:paraId="2149707F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</w:tcPr>
          <w:p w14:paraId="196D840B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</w:tcPr>
          <w:p w14:paraId="196F4D8D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</w:tcPr>
          <w:p w14:paraId="5DFECC7F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</w:tcPr>
          <w:p w14:paraId="12F81FC5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53E7972A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</w:tcPr>
          <w:p w14:paraId="769F14D9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pct"/>
          </w:tcPr>
          <w:p w14:paraId="4FEFCCEE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</w:tcPr>
          <w:p w14:paraId="3D95A94B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" w:type="pct"/>
            <w:gridSpan w:val="2"/>
          </w:tcPr>
          <w:p w14:paraId="318C6C20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3" w:type="pct"/>
          </w:tcPr>
          <w:p w14:paraId="731CE535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  <w:gridSpan w:val="2"/>
          </w:tcPr>
          <w:p w14:paraId="36921D70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pct"/>
          </w:tcPr>
          <w:p w14:paraId="1E801CD8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  <w:gridSpan w:val="2"/>
          </w:tcPr>
          <w:p w14:paraId="33DF4510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6" w:type="pct"/>
            <w:gridSpan w:val="2"/>
          </w:tcPr>
          <w:p w14:paraId="1769524E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  <w:gridSpan w:val="2"/>
          </w:tcPr>
          <w:p w14:paraId="3E87257F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4" w:type="pct"/>
            <w:gridSpan w:val="2"/>
          </w:tcPr>
          <w:p w14:paraId="61B64496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</w:tcPr>
          <w:p w14:paraId="28722B53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14:paraId="3EF4DA28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  <w:gridSpan w:val="2"/>
          </w:tcPr>
          <w:p w14:paraId="5262038D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5" w:type="pct"/>
            <w:gridSpan w:val="2"/>
          </w:tcPr>
          <w:p w14:paraId="152F1BF5" w14:textId="77777777" w:rsidR="00C30384" w:rsidRPr="0098361D" w:rsidRDefault="00C30384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56E14" w:rsidRPr="00C1266B" w14:paraId="42D119D0" w14:textId="77777777" w:rsidTr="00FB3A9E">
        <w:tc>
          <w:tcPr>
            <w:tcW w:w="665" w:type="pct"/>
          </w:tcPr>
          <w:p w14:paraId="5E5E2501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sz w:val="24"/>
                <w:szCs w:val="24"/>
              </w:rPr>
              <w:t>1</w:t>
            </w:r>
            <w:r w:rsidRPr="0098361D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98361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14:paraId="5CBE70AD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5976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10F58A79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36CDED78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5976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" w:type="pct"/>
          </w:tcPr>
          <w:p w14:paraId="151BE033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6974C291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5976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" w:type="pct"/>
          </w:tcPr>
          <w:p w14:paraId="3F591DCD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58D9153E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5976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1B10C836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14:paraId="6DDD8D8A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5976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678BE3BD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7CACA631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976D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" w:type="pct"/>
            <w:gridSpan w:val="2"/>
          </w:tcPr>
          <w:p w14:paraId="0670B285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14:paraId="2C7D5097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5976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pct"/>
            <w:gridSpan w:val="2"/>
          </w:tcPr>
          <w:p w14:paraId="5E897424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14:paraId="5A396743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5976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  <w:gridSpan w:val="2"/>
          </w:tcPr>
          <w:p w14:paraId="673B5B8A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gridSpan w:val="2"/>
            <w:tcBorders>
              <w:bottom w:val="single" w:sz="4" w:space="0" w:color="auto"/>
            </w:tcBorders>
          </w:tcPr>
          <w:p w14:paraId="6B33B40B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976D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pct"/>
            <w:gridSpan w:val="2"/>
          </w:tcPr>
          <w:p w14:paraId="398EEDF3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bottom w:val="single" w:sz="4" w:space="0" w:color="auto"/>
            </w:tcBorders>
          </w:tcPr>
          <w:p w14:paraId="3B4B691B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5976D1">
              <w:rPr>
                <w:rFonts w:ascii="Angsana New" w:hAnsi="Angsana New"/>
                <w:sz w:val="24"/>
                <w:szCs w:val="24"/>
              </w:rPr>
              <w:t>5,330</w:t>
            </w:r>
          </w:p>
        </w:tc>
        <w:tc>
          <w:tcPr>
            <w:tcW w:w="90" w:type="pct"/>
          </w:tcPr>
          <w:p w14:paraId="570C04E1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bottom w:val="single" w:sz="4" w:space="0" w:color="auto"/>
            </w:tcBorders>
          </w:tcPr>
          <w:p w14:paraId="0323FDF0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5976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  <w:gridSpan w:val="2"/>
          </w:tcPr>
          <w:p w14:paraId="16D19DA2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5" w:type="pct"/>
            <w:gridSpan w:val="2"/>
            <w:tcBorders>
              <w:bottom w:val="single" w:sz="4" w:space="0" w:color="auto"/>
            </w:tcBorders>
          </w:tcPr>
          <w:p w14:paraId="0299013C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976D1">
              <w:rPr>
                <w:rFonts w:ascii="Angsana New" w:hAnsi="Angsana New"/>
                <w:sz w:val="24"/>
                <w:szCs w:val="24"/>
              </w:rPr>
              <w:t>5,330</w:t>
            </w:r>
          </w:p>
        </w:tc>
      </w:tr>
      <w:tr w:rsidR="00656E14" w:rsidRPr="00C1266B" w14:paraId="24C99DB8" w14:textId="77777777" w:rsidTr="00FB3A9E">
        <w:tc>
          <w:tcPr>
            <w:tcW w:w="665" w:type="pct"/>
          </w:tcPr>
          <w:p w14:paraId="6AD8112F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9" w:type="pct"/>
            <w:tcBorders>
              <w:top w:val="single" w:sz="4" w:space="0" w:color="auto"/>
            </w:tcBorders>
          </w:tcPr>
          <w:p w14:paraId="7E1839F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</w:tcPr>
          <w:p w14:paraId="0275EAA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</w:tcPr>
          <w:p w14:paraId="00B76AED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</w:tcPr>
          <w:p w14:paraId="178DB54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32714C7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</w:tcPr>
          <w:p w14:paraId="3F8E735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56EB5F97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1EBF0A4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</w:tcBorders>
          </w:tcPr>
          <w:p w14:paraId="21FA519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</w:tcPr>
          <w:p w14:paraId="1B19A54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41E5E22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gridSpan w:val="2"/>
          </w:tcPr>
          <w:p w14:paraId="2B21610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</w:tcBorders>
          </w:tcPr>
          <w:p w14:paraId="3A93731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  <w:gridSpan w:val="2"/>
          </w:tcPr>
          <w:p w14:paraId="45B2889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</w:tcBorders>
          </w:tcPr>
          <w:p w14:paraId="6D2E6616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  <w:gridSpan w:val="2"/>
          </w:tcPr>
          <w:p w14:paraId="280F4F6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6" w:type="pct"/>
            <w:gridSpan w:val="2"/>
            <w:tcBorders>
              <w:top w:val="single" w:sz="4" w:space="0" w:color="auto"/>
            </w:tcBorders>
          </w:tcPr>
          <w:p w14:paraId="6E66148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pct"/>
            <w:gridSpan w:val="2"/>
          </w:tcPr>
          <w:p w14:paraId="5D2E97B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</w:tcBorders>
          </w:tcPr>
          <w:p w14:paraId="5F805B6B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</w:tcPr>
          <w:p w14:paraId="5A3FFA5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</w:tcBorders>
          </w:tcPr>
          <w:p w14:paraId="637335EA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  <w:gridSpan w:val="2"/>
          </w:tcPr>
          <w:p w14:paraId="55E8443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</w:tcBorders>
          </w:tcPr>
          <w:p w14:paraId="4A8D2B7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56E14" w:rsidRPr="00C1266B" w14:paraId="0B85D97E" w14:textId="77777777" w:rsidTr="00FB3A9E">
        <w:tc>
          <w:tcPr>
            <w:tcW w:w="665" w:type="pct"/>
          </w:tcPr>
          <w:p w14:paraId="65B470BC" w14:textId="4B64F645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="00FB3A9E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14:paraId="5655D4C8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76D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35D0D97E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283492A3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76D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" w:type="pct"/>
          </w:tcPr>
          <w:p w14:paraId="03EA4538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4D6E2C31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76D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" w:type="pct"/>
          </w:tcPr>
          <w:p w14:paraId="16A22C25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668440D6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76D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7AB830D3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14:paraId="0735FBC0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76D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3D07BA36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6C7F6BB4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976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8" w:type="pct"/>
            <w:gridSpan w:val="2"/>
          </w:tcPr>
          <w:p w14:paraId="6F53BA2B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14:paraId="7A1A0578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76D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pct"/>
            <w:gridSpan w:val="2"/>
          </w:tcPr>
          <w:p w14:paraId="5350C48E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14:paraId="5C914E15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76D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  <w:gridSpan w:val="2"/>
          </w:tcPr>
          <w:p w14:paraId="4D6D54F1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6" w:type="pct"/>
            <w:gridSpan w:val="2"/>
            <w:tcBorders>
              <w:bottom w:val="single" w:sz="4" w:space="0" w:color="auto"/>
            </w:tcBorders>
          </w:tcPr>
          <w:p w14:paraId="76608F2B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976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pct"/>
            <w:gridSpan w:val="2"/>
          </w:tcPr>
          <w:p w14:paraId="71615ADB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bottom w:val="single" w:sz="4" w:space="0" w:color="auto"/>
            </w:tcBorders>
          </w:tcPr>
          <w:p w14:paraId="3EE775AD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76D1">
              <w:rPr>
                <w:rFonts w:ascii="Angsana New" w:hAnsi="Angsana New"/>
                <w:b/>
                <w:bCs/>
                <w:sz w:val="24"/>
                <w:szCs w:val="24"/>
              </w:rPr>
              <w:t>5,330</w:t>
            </w:r>
          </w:p>
        </w:tc>
        <w:tc>
          <w:tcPr>
            <w:tcW w:w="90" w:type="pct"/>
          </w:tcPr>
          <w:p w14:paraId="509A39E6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bottom w:val="single" w:sz="4" w:space="0" w:color="auto"/>
            </w:tcBorders>
          </w:tcPr>
          <w:p w14:paraId="47AC1468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76D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pct"/>
            <w:gridSpan w:val="2"/>
          </w:tcPr>
          <w:p w14:paraId="2F97AA2E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5" w:type="pct"/>
            <w:gridSpan w:val="2"/>
            <w:tcBorders>
              <w:bottom w:val="single" w:sz="4" w:space="0" w:color="auto"/>
            </w:tcBorders>
          </w:tcPr>
          <w:p w14:paraId="68687CBA" w14:textId="77777777" w:rsidR="00B72502" w:rsidRPr="005976D1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976D1">
              <w:rPr>
                <w:rFonts w:ascii="Angsana New" w:hAnsi="Angsana New"/>
                <w:b/>
                <w:bCs/>
                <w:sz w:val="24"/>
                <w:szCs w:val="24"/>
              </w:rPr>
              <w:t>5,330</w:t>
            </w:r>
          </w:p>
        </w:tc>
      </w:tr>
      <w:tr w:rsidR="001E26BE" w:rsidRPr="00C1266B" w14:paraId="243E97FF" w14:textId="77777777" w:rsidTr="00FB3A9E">
        <w:tc>
          <w:tcPr>
            <w:tcW w:w="665" w:type="pct"/>
          </w:tcPr>
          <w:p w14:paraId="28F57C29" w14:textId="77777777" w:rsidR="001E26BE" w:rsidRPr="0098361D" w:rsidRDefault="001E26BE" w:rsidP="001E26B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9" w:type="pct"/>
            <w:tcBorders>
              <w:top w:val="single" w:sz="4" w:space="0" w:color="auto"/>
              <w:bottom w:val="single" w:sz="4" w:space="0" w:color="auto"/>
            </w:tcBorders>
          </w:tcPr>
          <w:p w14:paraId="6CA8EC03" w14:textId="29E1EE85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76D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277314FF" w14:textId="77777777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single" w:sz="4" w:space="0" w:color="auto"/>
            </w:tcBorders>
          </w:tcPr>
          <w:p w14:paraId="04F92F51" w14:textId="5B882C79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76D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" w:type="pct"/>
          </w:tcPr>
          <w:p w14:paraId="6698DE23" w14:textId="77777777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14:paraId="118EC8E6" w14:textId="121EF4BA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76D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" w:type="pct"/>
          </w:tcPr>
          <w:p w14:paraId="2DBDCD6A" w14:textId="77777777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657E1547" w14:textId="489F4415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76D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3103205B" w14:textId="77777777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14:paraId="5FFD1B8C" w14:textId="2103C288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76D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0C16B78F" w14:textId="77777777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14:paraId="5E8C996D" w14:textId="284A9A46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976D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8" w:type="pct"/>
            <w:gridSpan w:val="2"/>
          </w:tcPr>
          <w:p w14:paraId="52E6D871" w14:textId="77777777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14:paraId="7D0A4BD3" w14:textId="510D321D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76D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pct"/>
            <w:gridSpan w:val="2"/>
          </w:tcPr>
          <w:p w14:paraId="0F0BE99F" w14:textId="77777777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</w:tcPr>
          <w:p w14:paraId="570E37ED" w14:textId="024875B4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76D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  <w:gridSpan w:val="2"/>
          </w:tcPr>
          <w:p w14:paraId="57845DA8" w14:textId="77777777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09D8B7" w14:textId="225C7645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E26BE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7E056F">
              <w:rPr>
                <w:rFonts w:ascii="Angsana New" w:hAnsi="Angsana New"/>
                <w:b/>
                <w:bCs/>
                <w:sz w:val="24"/>
                <w:szCs w:val="24"/>
              </w:rPr>
              <w:t>3,756</w:t>
            </w:r>
          </w:p>
        </w:tc>
        <w:tc>
          <w:tcPr>
            <w:tcW w:w="81" w:type="pct"/>
            <w:gridSpan w:val="2"/>
          </w:tcPr>
          <w:p w14:paraId="70CBA06C" w14:textId="77777777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D63510" w14:textId="716FC34B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76D1">
              <w:rPr>
                <w:rFonts w:ascii="Angsana New" w:hAnsi="Angsana New"/>
                <w:b/>
                <w:bCs/>
                <w:sz w:val="24"/>
                <w:szCs w:val="24"/>
              </w:rPr>
              <w:t>5,330</w:t>
            </w:r>
          </w:p>
        </w:tc>
        <w:tc>
          <w:tcPr>
            <w:tcW w:w="90" w:type="pct"/>
          </w:tcPr>
          <w:p w14:paraId="0ABE7AF6" w14:textId="77777777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7FE22B" w14:textId="67A40503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76D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pct"/>
            <w:gridSpan w:val="2"/>
          </w:tcPr>
          <w:p w14:paraId="6D146B4D" w14:textId="77777777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56774" w14:textId="67EC2047" w:rsidR="001E26BE" w:rsidRPr="005976D1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7E056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9,086</w:t>
            </w:r>
          </w:p>
        </w:tc>
      </w:tr>
      <w:tr w:rsidR="001E26BE" w:rsidRPr="00C1266B" w14:paraId="162668DF" w14:textId="77777777" w:rsidTr="00FB3A9E">
        <w:tc>
          <w:tcPr>
            <w:tcW w:w="665" w:type="pct"/>
          </w:tcPr>
          <w:p w14:paraId="1059D6B9" w14:textId="77777777" w:rsidR="001E26BE" w:rsidRPr="0098361D" w:rsidRDefault="001E26BE" w:rsidP="001E26B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9" w:type="pct"/>
          </w:tcPr>
          <w:p w14:paraId="618F3CD0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</w:tcPr>
          <w:p w14:paraId="4F1CEDF3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</w:tcPr>
          <w:p w14:paraId="23E15CD2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</w:tcPr>
          <w:p w14:paraId="17B29A17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</w:tcPr>
          <w:p w14:paraId="39CE27DE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</w:tcPr>
          <w:p w14:paraId="34DC3C60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</w:tcPr>
          <w:p w14:paraId="000508B8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5C2C2627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</w:tcPr>
          <w:p w14:paraId="24C07F90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</w:tcPr>
          <w:p w14:paraId="07EA6D0A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</w:tcPr>
          <w:p w14:paraId="4765D52D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20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" w:type="pct"/>
          </w:tcPr>
          <w:p w14:paraId="28AFF032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14:paraId="009E87A2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" w:type="pct"/>
          </w:tcPr>
          <w:p w14:paraId="5CC600AE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pct"/>
            <w:gridSpan w:val="2"/>
          </w:tcPr>
          <w:p w14:paraId="33150135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47DC2612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6" w:type="pct"/>
            <w:gridSpan w:val="2"/>
          </w:tcPr>
          <w:p w14:paraId="63AD55E1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  <w:gridSpan w:val="2"/>
          </w:tcPr>
          <w:p w14:paraId="0BC494AC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gridSpan w:val="2"/>
          </w:tcPr>
          <w:p w14:paraId="0F884E99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" w:type="pct"/>
            <w:gridSpan w:val="3"/>
          </w:tcPr>
          <w:p w14:paraId="7B3BFB53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14:paraId="4725A4C0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  <w:gridSpan w:val="2"/>
          </w:tcPr>
          <w:p w14:paraId="0A2E2E7F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</w:tcPr>
          <w:p w14:paraId="28BA8253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86" w:right="-19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E26BE" w:rsidRPr="00C1266B" w14:paraId="42F56D09" w14:textId="77777777" w:rsidTr="00FB3A9E">
        <w:tc>
          <w:tcPr>
            <w:tcW w:w="665" w:type="pct"/>
          </w:tcPr>
          <w:p w14:paraId="5A91E7C3" w14:textId="77777777" w:rsidR="001E26BE" w:rsidRPr="0098361D" w:rsidRDefault="001E26BE" w:rsidP="001E26B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69" w:type="pct"/>
          </w:tcPr>
          <w:p w14:paraId="2A74F8E3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</w:tcPr>
          <w:p w14:paraId="647CD628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</w:tcPr>
          <w:p w14:paraId="2430B77E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</w:tcPr>
          <w:p w14:paraId="7BFC1305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</w:tcPr>
          <w:p w14:paraId="10729424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" w:type="pct"/>
          </w:tcPr>
          <w:p w14:paraId="16A9DD28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</w:tcPr>
          <w:p w14:paraId="0D96043A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4F2CDD7E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</w:tcPr>
          <w:p w14:paraId="0739FC00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</w:tcPr>
          <w:p w14:paraId="56853B94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</w:tcPr>
          <w:p w14:paraId="504B83B7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20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" w:type="pct"/>
          </w:tcPr>
          <w:p w14:paraId="7C08F358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14:paraId="7E6C7E70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" w:type="pct"/>
          </w:tcPr>
          <w:p w14:paraId="233B781D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pct"/>
            <w:gridSpan w:val="2"/>
          </w:tcPr>
          <w:p w14:paraId="3B7BB9E4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14973300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6" w:type="pct"/>
            <w:gridSpan w:val="2"/>
          </w:tcPr>
          <w:p w14:paraId="078C524F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  <w:gridSpan w:val="2"/>
          </w:tcPr>
          <w:p w14:paraId="2D3E42DE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gridSpan w:val="2"/>
          </w:tcPr>
          <w:p w14:paraId="489811E5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8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" w:type="pct"/>
            <w:gridSpan w:val="3"/>
          </w:tcPr>
          <w:p w14:paraId="0CF35077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</w:tcPr>
          <w:p w14:paraId="6D62A9A3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  <w:gridSpan w:val="2"/>
          </w:tcPr>
          <w:p w14:paraId="7D12CC32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8" w:type="pct"/>
          </w:tcPr>
          <w:p w14:paraId="55308F47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86" w:right="-19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E26BE" w:rsidRPr="00C1266B" w14:paraId="62AE4D5D" w14:textId="77777777" w:rsidTr="00FB3A9E">
        <w:tc>
          <w:tcPr>
            <w:tcW w:w="665" w:type="pct"/>
          </w:tcPr>
          <w:p w14:paraId="67805D53" w14:textId="5649000C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9" w:type="pct"/>
            <w:tcBorders>
              <w:bottom w:val="double" w:sz="4" w:space="0" w:color="auto"/>
            </w:tcBorders>
          </w:tcPr>
          <w:p w14:paraId="428931C9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500,266</w:t>
            </w:r>
          </w:p>
        </w:tc>
        <w:tc>
          <w:tcPr>
            <w:tcW w:w="81" w:type="pct"/>
          </w:tcPr>
          <w:p w14:paraId="2447D6CB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</w:tcPr>
          <w:p w14:paraId="7307FD5D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4,600,628</w:t>
            </w:r>
          </w:p>
        </w:tc>
        <w:tc>
          <w:tcPr>
            <w:tcW w:w="79" w:type="pct"/>
          </w:tcPr>
          <w:p w14:paraId="148FCDE7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double" w:sz="4" w:space="0" w:color="auto"/>
            </w:tcBorders>
          </w:tcPr>
          <w:p w14:paraId="6BDAC6CB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1,071,830</w:t>
            </w:r>
          </w:p>
        </w:tc>
        <w:tc>
          <w:tcPr>
            <w:tcW w:w="79" w:type="pct"/>
          </w:tcPr>
          <w:p w14:paraId="43095C92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double" w:sz="4" w:space="0" w:color="auto"/>
            </w:tcBorders>
          </w:tcPr>
          <w:p w14:paraId="59312C92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E87CD95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double" w:sz="4" w:space="0" w:color="auto"/>
            </w:tcBorders>
          </w:tcPr>
          <w:p w14:paraId="4AE6A039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1,320,093</w:t>
            </w:r>
          </w:p>
        </w:tc>
        <w:tc>
          <w:tcPr>
            <w:tcW w:w="81" w:type="pct"/>
          </w:tcPr>
          <w:p w14:paraId="0C9D9569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tcBorders>
              <w:bottom w:val="double" w:sz="4" w:space="0" w:color="auto"/>
            </w:tcBorders>
          </w:tcPr>
          <w:p w14:paraId="14798370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89,206</w:t>
            </w:r>
          </w:p>
        </w:tc>
        <w:tc>
          <w:tcPr>
            <w:tcW w:w="80" w:type="pct"/>
          </w:tcPr>
          <w:p w14:paraId="14B40C33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gridSpan w:val="2"/>
            <w:tcBorders>
              <w:bottom w:val="double" w:sz="4" w:space="0" w:color="auto"/>
            </w:tcBorders>
          </w:tcPr>
          <w:p w14:paraId="5A44AFF5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27,617</w:t>
            </w:r>
          </w:p>
        </w:tc>
        <w:tc>
          <w:tcPr>
            <w:tcW w:w="80" w:type="pct"/>
          </w:tcPr>
          <w:p w14:paraId="181F2305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  <w:gridSpan w:val="2"/>
            <w:tcBorders>
              <w:bottom w:val="double" w:sz="4" w:space="0" w:color="auto"/>
            </w:tcBorders>
          </w:tcPr>
          <w:p w14:paraId="7D8F488F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13,569</w:t>
            </w:r>
          </w:p>
        </w:tc>
        <w:tc>
          <w:tcPr>
            <w:tcW w:w="86" w:type="pct"/>
          </w:tcPr>
          <w:p w14:paraId="7CDF9CAB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6" w:type="pct"/>
            <w:gridSpan w:val="2"/>
            <w:tcBorders>
              <w:bottom w:val="double" w:sz="4" w:space="0" w:color="auto"/>
            </w:tcBorders>
          </w:tcPr>
          <w:p w14:paraId="298A3CBD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934,639</w:t>
            </w:r>
          </w:p>
        </w:tc>
        <w:tc>
          <w:tcPr>
            <w:tcW w:w="81" w:type="pct"/>
            <w:gridSpan w:val="2"/>
          </w:tcPr>
          <w:p w14:paraId="3748F8CD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bottom w:val="double" w:sz="4" w:space="0" w:color="auto"/>
            </w:tcBorders>
          </w:tcPr>
          <w:p w14:paraId="057D97A9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84,403</w:t>
            </w:r>
          </w:p>
        </w:tc>
        <w:tc>
          <w:tcPr>
            <w:tcW w:w="106" w:type="pct"/>
            <w:gridSpan w:val="3"/>
          </w:tcPr>
          <w:p w14:paraId="3E2FD0F0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bottom w:val="double" w:sz="4" w:space="0" w:color="auto"/>
            </w:tcBorders>
          </w:tcPr>
          <w:p w14:paraId="4B6F56E9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100,853</w:t>
            </w:r>
          </w:p>
        </w:tc>
        <w:tc>
          <w:tcPr>
            <w:tcW w:w="81" w:type="pct"/>
            <w:gridSpan w:val="2"/>
          </w:tcPr>
          <w:p w14:paraId="09660CAD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bottom w:val="double" w:sz="4" w:space="0" w:color="auto"/>
            </w:tcBorders>
          </w:tcPr>
          <w:p w14:paraId="2B010F22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8,743,104</w:t>
            </w:r>
          </w:p>
        </w:tc>
      </w:tr>
      <w:tr w:rsidR="001E26BE" w:rsidRPr="00C1266B" w14:paraId="648CD0F0" w14:textId="77777777" w:rsidTr="00FB3A9E">
        <w:tc>
          <w:tcPr>
            <w:tcW w:w="665" w:type="pct"/>
          </w:tcPr>
          <w:p w14:paraId="53DAC399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9" w:type="pct"/>
            <w:tcBorders>
              <w:top w:val="double" w:sz="4" w:space="0" w:color="auto"/>
              <w:bottom w:val="double" w:sz="4" w:space="0" w:color="auto"/>
            </w:tcBorders>
          </w:tcPr>
          <w:p w14:paraId="0A8EA41F" w14:textId="3BCB5A94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500,266</w:t>
            </w:r>
          </w:p>
        </w:tc>
        <w:tc>
          <w:tcPr>
            <w:tcW w:w="81" w:type="pct"/>
          </w:tcPr>
          <w:p w14:paraId="1D3ADD14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double" w:sz="4" w:space="0" w:color="auto"/>
              <w:bottom w:val="double" w:sz="4" w:space="0" w:color="auto"/>
            </w:tcBorders>
          </w:tcPr>
          <w:p w14:paraId="76401B5C" w14:textId="035EC513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4,600,628</w:t>
            </w:r>
          </w:p>
        </w:tc>
        <w:tc>
          <w:tcPr>
            <w:tcW w:w="79" w:type="pct"/>
          </w:tcPr>
          <w:p w14:paraId="1466831F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double" w:sz="4" w:space="0" w:color="auto"/>
              <w:bottom w:val="double" w:sz="4" w:space="0" w:color="auto"/>
            </w:tcBorders>
          </w:tcPr>
          <w:p w14:paraId="3BC108EA" w14:textId="78342833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1,022,634</w:t>
            </w:r>
          </w:p>
        </w:tc>
        <w:tc>
          <w:tcPr>
            <w:tcW w:w="79" w:type="pct"/>
          </w:tcPr>
          <w:p w14:paraId="777FCBE0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double" w:sz="4" w:space="0" w:color="auto"/>
              <w:bottom w:val="double" w:sz="4" w:space="0" w:color="auto"/>
            </w:tcBorders>
          </w:tcPr>
          <w:p w14:paraId="7CBD4C87" w14:textId="53F5FFD8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052DD680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double" w:sz="4" w:space="0" w:color="auto"/>
              <w:bottom w:val="double" w:sz="4" w:space="0" w:color="auto"/>
            </w:tcBorders>
          </w:tcPr>
          <w:p w14:paraId="4A8A9EED" w14:textId="39CFB276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1,210,709</w:t>
            </w:r>
          </w:p>
        </w:tc>
        <w:tc>
          <w:tcPr>
            <w:tcW w:w="81" w:type="pct"/>
          </w:tcPr>
          <w:p w14:paraId="42FFCD4E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double" w:sz="4" w:space="0" w:color="auto"/>
              <w:bottom w:val="double" w:sz="4" w:space="0" w:color="auto"/>
            </w:tcBorders>
          </w:tcPr>
          <w:p w14:paraId="6A73EFB1" w14:textId="7C57EAB2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63,540</w:t>
            </w:r>
          </w:p>
        </w:tc>
        <w:tc>
          <w:tcPr>
            <w:tcW w:w="80" w:type="pct"/>
          </w:tcPr>
          <w:p w14:paraId="7CBF48A4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152B8A2" w14:textId="27B535A2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28,158</w:t>
            </w:r>
          </w:p>
        </w:tc>
        <w:tc>
          <w:tcPr>
            <w:tcW w:w="80" w:type="pct"/>
          </w:tcPr>
          <w:p w14:paraId="6D81FED5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F1A255F" w14:textId="0612439F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9,479</w:t>
            </w:r>
          </w:p>
        </w:tc>
        <w:tc>
          <w:tcPr>
            <w:tcW w:w="86" w:type="pct"/>
          </w:tcPr>
          <w:p w14:paraId="191867E2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6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8560FAF" w14:textId="1E4CD1B1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754,443</w:t>
            </w:r>
          </w:p>
        </w:tc>
        <w:tc>
          <w:tcPr>
            <w:tcW w:w="81" w:type="pct"/>
            <w:gridSpan w:val="2"/>
          </w:tcPr>
          <w:p w14:paraId="78A48A75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B609B32" w14:textId="42E70803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34,099</w:t>
            </w:r>
          </w:p>
        </w:tc>
        <w:tc>
          <w:tcPr>
            <w:tcW w:w="106" w:type="pct"/>
            <w:gridSpan w:val="3"/>
          </w:tcPr>
          <w:p w14:paraId="242EAE33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DDD969F" w14:textId="342B420B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87,319</w:t>
            </w:r>
          </w:p>
        </w:tc>
        <w:tc>
          <w:tcPr>
            <w:tcW w:w="81" w:type="pct"/>
            <w:gridSpan w:val="2"/>
          </w:tcPr>
          <w:p w14:paraId="28E81F2A" w14:textId="77777777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double" w:sz="4" w:space="0" w:color="auto"/>
            </w:tcBorders>
          </w:tcPr>
          <w:p w14:paraId="6C005A15" w14:textId="7A91697F" w:rsidR="001E26BE" w:rsidRPr="0098361D" w:rsidRDefault="001E26BE" w:rsidP="001E2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8,311,275</w:t>
            </w:r>
          </w:p>
        </w:tc>
      </w:tr>
    </w:tbl>
    <w:p w14:paraId="09386407" w14:textId="77777777" w:rsidR="002A22E3" w:rsidRPr="00C1266B" w:rsidRDefault="002A22E3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5362160A" w14:textId="77777777" w:rsidR="00684E9F" w:rsidRPr="00C1266B" w:rsidRDefault="00684E9F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74F471FE" w14:textId="77777777" w:rsidR="00684E9F" w:rsidRPr="00C1266B" w:rsidRDefault="00684E9F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60C620D9" w14:textId="77777777" w:rsidR="00990ECD" w:rsidRPr="00C1266B" w:rsidRDefault="00990ECD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2BE6FD2D" w14:textId="77777777" w:rsidR="00FC7011" w:rsidRPr="00C1266B" w:rsidRDefault="00FC7011" w:rsidP="00930967">
      <w:pPr>
        <w:spacing w:line="240" w:lineRule="auto"/>
        <w:rPr>
          <w:rFonts w:ascii="Angsana New" w:hAnsi="Angsana New"/>
          <w:sz w:val="2"/>
          <w:szCs w:val="2"/>
        </w:rPr>
      </w:pPr>
      <w:r w:rsidRPr="00C1266B">
        <w:rPr>
          <w:rFonts w:ascii="Angsana New" w:hAnsi="Angsana New"/>
        </w:rPr>
        <w:br w:type="page"/>
      </w:r>
    </w:p>
    <w:tbl>
      <w:tblPr>
        <w:tblW w:w="1483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884"/>
        <w:gridCol w:w="722"/>
        <w:gridCol w:w="240"/>
        <w:gridCol w:w="848"/>
        <w:gridCol w:w="240"/>
        <w:gridCol w:w="866"/>
        <w:gridCol w:w="240"/>
        <w:gridCol w:w="733"/>
        <w:gridCol w:w="279"/>
        <w:gridCol w:w="908"/>
        <w:gridCol w:w="240"/>
        <w:gridCol w:w="813"/>
        <w:gridCol w:w="246"/>
        <w:gridCol w:w="955"/>
        <w:gridCol w:w="240"/>
        <w:gridCol w:w="836"/>
        <w:gridCol w:w="240"/>
        <w:gridCol w:w="881"/>
        <w:gridCol w:w="270"/>
        <w:gridCol w:w="839"/>
        <w:gridCol w:w="240"/>
        <w:gridCol w:w="851"/>
        <w:gridCol w:w="240"/>
        <w:gridCol w:w="979"/>
      </w:tblGrid>
      <w:tr w:rsidR="00684E9F" w:rsidRPr="00C1266B" w14:paraId="5E7450E7" w14:textId="77777777" w:rsidTr="00437C3A">
        <w:trPr>
          <w:trHeight w:val="259"/>
        </w:trPr>
        <w:tc>
          <w:tcPr>
            <w:tcW w:w="635" w:type="pct"/>
          </w:tcPr>
          <w:p w14:paraId="578B60BE" w14:textId="77777777" w:rsidR="00684E9F" w:rsidRPr="0098361D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4364" w:type="pct"/>
            <w:gridSpan w:val="23"/>
          </w:tcPr>
          <w:p w14:paraId="190B381C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7C3A" w:rsidRPr="00C1266B" w14:paraId="4554D4A9" w14:textId="77777777" w:rsidTr="00437C3A">
        <w:trPr>
          <w:trHeight w:val="259"/>
        </w:trPr>
        <w:tc>
          <w:tcPr>
            <w:tcW w:w="635" w:type="pct"/>
          </w:tcPr>
          <w:p w14:paraId="2F5099BE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pct"/>
          </w:tcPr>
          <w:p w14:paraId="4226D01C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</w:tcPr>
          <w:p w14:paraId="660AA3F4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</w:tcPr>
          <w:p w14:paraId="4140A30E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</w:tcPr>
          <w:p w14:paraId="67BC1AA3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3656D527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81" w:type="pct"/>
          </w:tcPr>
          <w:p w14:paraId="3C3C0F43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pct"/>
          </w:tcPr>
          <w:p w14:paraId="67224BDD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29C544EA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</w:tcPr>
          <w:p w14:paraId="0FF18081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</w:tcPr>
          <w:p w14:paraId="3EDB90E2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0851F48A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4B1EFBB8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</w:tcPr>
          <w:p w14:paraId="7EAB9469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</w:tcPr>
          <w:p w14:paraId="176986CB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664DCF5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</w:tcPr>
          <w:p w14:paraId="267D7A39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36C6A0AB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pct"/>
          </w:tcPr>
          <w:p w14:paraId="7D0E904A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32C274B9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</w:tcPr>
          <w:p w14:paraId="6904B133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</w:tcPr>
          <w:p w14:paraId="740EE31E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1" w:type="pct"/>
          </w:tcPr>
          <w:p w14:paraId="7A2BDDD2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7FE9BF17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7C3A" w:rsidRPr="00C1266B" w14:paraId="36EFF5FE" w14:textId="77777777" w:rsidTr="00437C3A">
        <w:trPr>
          <w:trHeight w:val="106"/>
        </w:trPr>
        <w:tc>
          <w:tcPr>
            <w:tcW w:w="635" w:type="pct"/>
          </w:tcPr>
          <w:p w14:paraId="626F223F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gridSpan w:val="3"/>
            <w:tcBorders>
              <w:bottom w:val="single" w:sz="4" w:space="0" w:color="auto"/>
            </w:tcBorders>
          </w:tcPr>
          <w:p w14:paraId="5C81B655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1" w:type="pct"/>
          </w:tcPr>
          <w:p w14:paraId="773CC6D9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71A56937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81" w:type="pct"/>
          </w:tcPr>
          <w:p w14:paraId="71C262E1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pct"/>
          </w:tcPr>
          <w:p w14:paraId="49585457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5CA85828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</w:tcPr>
          <w:p w14:paraId="414AEC78" w14:textId="77777777" w:rsidR="00684E9F" w:rsidRPr="0098361D" w:rsidRDefault="00896941" w:rsidP="0043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2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1" w:type="pct"/>
          </w:tcPr>
          <w:p w14:paraId="725E8DAF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306E6777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1684017F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</w:tcPr>
          <w:p w14:paraId="613A20A1" w14:textId="77777777" w:rsidR="00684E9F" w:rsidRPr="0098361D" w:rsidRDefault="00684E9F" w:rsidP="0089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1" w:type="pct"/>
          </w:tcPr>
          <w:p w14:paraId="0E02A2DF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162F0B72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</w:tcPr>
          <w:p w14:paraId="25D6E45D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4003965B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pct"/>
          </w:tcPr>
          <w:p w14:paraId="64AC0157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35BC501B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1" w:type="pct"/>
          </w:tcPr>
          <w:p w14:paraId="1459EC0F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</w:tcPr>
          <w:p w14:paraId="58C1C387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1" w:type="pct"/>
          </w:tcPr>
          <w:p w14:paraId="1C770835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1D829DE4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7C3A" w:rsidRPr="00C1266B" w14:paraId="598CE3C0" w14:textId="77777777" w:rsidTr="00437C3A">
        <w:trPr>
          <w:trHeight w:val="60"/>
        </w:trPr>
        <w:tc>
          <w:tcPr>
            <w:tcW w:w="635" w:type="pct"/>
          </w:tcPr>
          <w:p w14:paraId="2EBCD3A9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</w:tcBorders>
          </w:tcPr>
          <w:p w14:paraId="1D10D1B0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single" w:sz="4" w:space="0" w:color="auto"/>
            </w:tcBorders>
          </w:tcPr>
          <w:p w14:paraId="294917DE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</w:tcBorders>
          </w:tcPr>
          <w:p w14:paraId="74256BB3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1" w:type="pct"/>
          </w:tcPr>
          <w:p w14:paraId="5AA199E0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04991D4A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81" w:type="pct"/>
          </w:tcPr>
          <w:p w14:paraId="01055D7A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pct"/>
          </w:tcPr>
          <w:p w14:paraId="45DFD0A2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" w:type="pct"/>
          </w:tcPr>
          <w:p w14:paraId="3653C35A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6" w:type="pct"/>
          </w:tcPr>
          <w:p w14:paraId="467A133C" w14:textId="77777777" w:rsidR="00684E9F" w:rsidRPr="0098361D" w:rsidRDefault="00684E9F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81" w:type="pct"/>
          </w:tcPr>
          <w:p w14:paraId="5440BFD5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530C42D1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186C301C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</w:tcPr>
          <w:p w14:paraId="097E5008" w14:textId="77777777" w:rsidR="00684E9F" w:rsidRPr="0098361D" w:rsidRDefault="00684E9F" w:rsidP="0089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81" w:type="pct"/>
          </w:tcPr>
          <w:p w14:paraId="4DD0FCAD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657A5468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81" w:type="pct"/>
          </w:tcPr>
          <w:p w14:paraId="210518A3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5B8EEC8C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91" w:type="pct"/>
          </w:tcPr>
          <w:p w14:paraId="15158DB4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76E9F9DF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81" w:type="pct"/>
          </w:tcPr>
          <w:p w14:paraId="0923C4CB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</w:tcPr>
          <w:p w14:paraId="3C415F10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1" w:type="pct"/>
          </w:tcPr>
          <w:p w14:paraId="32E8AEF2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238C545B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7C3A" w:rsidRPr="00C1266B" w14:paraId="4D1CBCEA" w14:textId="77777777" w:rsidTr="00437C3A">
        <w:tc>
          <w:tcPr>
            <w:tcW w:w="635" w:type="pct"/>
          </w:tcPr>
          <w:p w14:paraId="0D0A1B8A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pct"/>
          </w:tcPr>
          <w:p w14:paraId="57CF27FE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1" w:type="pct"/>
          </w:tcPr>
          <w:p w14:paraId="413E1137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</w:tcPr>
          <w:p w14:paraId="052751F0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1" w:type="pct"/>
          </w:tcPr>
          <w:p w14:paraId="507F0754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344902A0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81" w:type="pct"/>
          </w:tcPr>
          <w:p w14:paraId="6FF6772F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pct"/>
          </w:tcPr>
          <w:p w14:paraId="5D4735B7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94" w:type="pct"/>
          </w:tcPr>
          <w:p w14:paraId="0FE4A033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6" w:type="pct"/>
          </w:tcPr>
          <w:p w14:paraId="50E27B86" w14:textId="77777777" w:rsidR="00684E9F" w:rsidRPr="0098361D" w:rsidRDefault="00684E9F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1" w:type="pct"/>
          </w:tcPr>
          <w:p w14:paraId="1BA9A9F6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56E9F385" w14:textId="77777777" w:rsidR="00684E9F" w:rsidRPr="0098361D" w:rsidRDefault="00684E9F" w:rsidP="0043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3" w:type="pct"/>
          </w:tcPr>
          <w:p w14:paraId="68301526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</w:tcPr>
          <w:p w14:paraId="17A838DC" w14:textId="77777777" w:rsidR="00684E9F" w:rsidRPr="0098361D" w:rsidRDefault="00684E9F" w:rsidP="0089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81" w:type="pct"/>
          </w:tcPr>
          <w:p w14:paraId="2B9A1289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50C5D79A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81" w:type="pct"/>
          </w:tcPr>
          <w:p w14:paraId="50ED13DF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3220458D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91" w:type="pct"/>
          </w:tcPr>
          <w:p w14:paraId="1B190F83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2B74CD89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81" w:type="pct"/>
          </w:tcPr>
          <w:p w14:paraId="3AFDDC68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</w:tcPr>
          <w:p w14:paraId="37FD613E" w14:textId="77777777" w:rsidR="00684E9F" w:rsidRPr="0098361D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1" w:type="pct"/>
          </w:tcPr>
          <w:p w14:paraId="0E884ABD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1DA7E584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84E9F" w:rsidRPr="00C1266B" w14:paraId="5AB1765B" w14:textId="77777777" w:rsidTr="00437C3A">
        <w:tc>
          <w:tcPr>
            <w:tcW w:w="635" w:type="pct"/>
          </w:tcPr>
          <w:p w14:paraId="62882D2E" w14:textId="77777777" w:rsidR="00684E9F" w:rsidRPr="0098361D" w:rsidRDefault="00684E9F" w:rsidP="00BC34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364" w:type="pct"/>
            <w:gridSpan w:val="23"/>
          </w:tcPr>
          <w:p w14:paraId="1D3A2530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8361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37C3A" w:rsidRPr="00C1266B" w14:paraId="0C92F2E4" w14:textId="77777777" w:rsidTr="00437C3A">
        <w:trPr>
          <w:trHeight w:val="60"/>
        </w:trPr>
        <w:tc>
          <w:tcPr>
            <w:tcW w:w="635" w:type="pct"/>
          </w:tcPr>
          <w:p w14:paraId="65166BAE" w14:textId="77777777" w:rsidR="00684E9F" w:rsidRPr="0098361D" w:rsidRDefault="00684E9F" w:rsidP="00BC34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/</w:t>
            </w: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ราคาประเมินใหม่</w:t>
            </w:r>
          </w:p>
        </w:tc>
        <w:tc>
          <w:tcPr>
            <w:tcW w:w="243" w:type="pct"/>
          </w:tcPr>
          <w:p w14:paraId="282DDE42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</w:tcPr>
          <w:p w14:paraId="02B460F9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5CF8DF83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</w:tcPr>
          <w:p w14:paraId="52A38121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659DA5FA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</w:tcPr>
          <w:p w14:paraId="6BF56399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pct"/>
          </w:tcPr>
          <w:p w14:paraId="3FFAE77B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178F401D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</w:tcPr>
          <w:p w14:paraId="6D9B579F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</w:tcPr>
          <w:p w14:paraId="7B7D6CB6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15C08F5C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17487F09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</w:tcPr>
          <w:p w14:paraId="533E421A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</w:tcPr>
          <w:p w14:paraId="167AC460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7ECC640C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</w:tcPr>
          <w:p w14:paraId="02272403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329D401D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pct"/>
          </w:tcPr>
          <w:p w14:paraId="55B154C7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0F0E48A3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</w:tcPr>
          <w:p w14:paraId="32054FBC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</w:tcPr>
          <w:p w14:paraId="10D0B3D2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</w:tcPr>
          <w:p w14:paraId="318F2E92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5CFA621E" w14:textId="77777777" w:rsidR="00684E9F" w:rsidRPr="0098361D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7C3A" w:rsidRPr="00C1266B" w14:paraId="6012D67B" w14:textId="77777777" w:rsidTr="00437C3A">
        <w:tc>
          <w:tcPr>
            <w:tcW w:w="635" w:type="pct"/>
          </w:tcPr>
          <w:p w14:paraId="7C7CCE12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sz w:val="24"/>
                <w:szCs w:val="24"/>
              </w:rPr>
              <w:t>1</w:t>
            </w:r>
            <w:r w:rsidRPr="0098361D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98361D">
              <w:rPr>
                <w:rFonts w:ascii="Angsana New" w:hAnsi="Angsana New"/>
                <w:sz w:val="24"/>
                <w:szCs w:val="24"/>
              </w:rPr>
              <w:t>256</w:t>
            </w:r>
            <w:r w:rsidR="000806E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43" w:type="pct"/>
          </w:tcPr>
          <w:p w14:paraId="5AFA800C" w14:textId="77777777" w:rsidR="00B72502" w:rsidRPr="00B72502" w:rsidRDefault="00B72502" w:rsidP="00FB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203" w:right="-115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375,763</w:t>
            </w:r>
          </w:p>
        </w:tc>
        <w:tc>
          <w:tcPr>
            <w:tcW w:w="81" w:type="pct"/>
          </w:tcPr>
          <w:p w14:paraId="570F41C5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7F5B149B" w14:textId="77777777" w:rsidR="00B72502" w:rsidRPr="00B72502" w:rsidRDefault="00B72502" w:rsidP="00FB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3,546,607</w:t>
            </w:r>
          </w:p>
        </w:tc>
        <w:tc>
          <w:tcPr>
            <w:tcW w:w="81" w:type="pct"/>
          </w:tcPr>
          <w:p w14:paraId="643269AE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7D0D1D49" w14:textId="77777777" w:rsidR="00B72502" w:rsidRPr="00B72502" w:rsidRDefault="00B72502" w:rsidP="00FB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72502">
              <w:rPr>
                <w:rFonts w:ascii="Angsana New" w:hAnsi="Angsana New"/>
                <w:color w:val="000000"/>
                <w:sz w:val="24"/>
                <w:szCs w:val="24"/>
              </w:rPr>
              <w:t>2,359,732</w:t>
            </w:r>
          </w:p>
        </w:tc>
        <w:tc>
          <w:tcPr>
            <w:tcW w:w="81" w:type="pct"/>
          </w:tcPr>
          <w:p w14:paraId="7B297AFE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pct"/>
          </w:tcPr>
          <w:p w14:paraId="01605DAF" w14:textId="77777777" w:rsidR="00B72502" w:rsidRPr="00B72502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7250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68F6BC57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42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</w:tcPr>
          <w:p w14:paraId="5CA45788" w14:textId="77777777" w:rsidR="00B72502" w:rsidRPr="00B72502" w:rsidRDefault="00B72502" w:rsidP="00FB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6,093,428</w:t>
            </w:r>
          </w:p>
        </w:tc>
        <w:tc>
          <w:tcPr>
            <w:tcW w:w="81" w:type="pct"/>
          </w:tcPr>
          <w:p w14:paraId="27BEE05D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60B20F19" w14:textId="77777777" w:rsidR="00B72502" w:rsidRPr="00B72502" w:rsidRDefault="00B72502" w:rsidP="00FB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1,669,453</w:t>
            </w:r>
          </w:p>
        </w:tc>
        <w:tc>
          <w:tcPr>
            <w:tcW w:w="83" w:type="pct"/>
          </w:tcPr>
          <w:p w14:paraId="29FA1E94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</w:tcPr>
          <w:p w14:paraId="7B73EE33" w14:textId="77777777" w:rsidR="00B72502" w:rsidRPr="00B72502" w:rsidRDefault="00B72502" w:rsidP="00FB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306,878</w:t>
            </w:r>
          </w:p>
        </w:tc>
        <w:tc>
          <w:tcPr>
            <w:tcW w:w="81" w:type="pct"/>
          </w:tcPr>
          <w:p w14:paraId="298623F3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1A1DD9DA" w14:textId="77777777" w:rsidR="00B72502" w:rsidRPr="00B72502" w:rsidRDefault="00B72502" w:rsidP="00FB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67" w:right="-113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341,403</w:t>
            </w:r>
          </w:p>
        </w:tc>
        <w:tc>
          <w:tcPr>
            <w:tcW w:w="81" w:type="pct"/>
          </w:tcPr>
          <w:p w14:paraId="063B38FF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290635FA" w14:textId="77777777" w:rsidR="00B72502" w:rsidRPr="00B72502" w:rsidRDefault="00B72502" w:rsidP="00FB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8" w:right="-113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1,464,493</w:t>
            </w:r>
          </w:p>
        </w:tc>
        <w:tc>
          <w:tcPr>
            <w:tcW w:w="91" w:type="pct"/>
          </w:tcPr>
          <w:p w14:paraId="6E517928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46A1DC5B" w14:textId="77777777" w:rsidR="00B72502" w:rsidRPr="00B72502" w:rsidRDefault="00B72502" w:rsidP="00FB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2" w:right="-113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3,784,510</w:t>
            </w:r>
          </w:p>
        </w:tc>
        <w:tc>
          <w:tcPr>
            <w:tcW w:w="81" w:type="pct"/>
          </w:tcPr>
          <w:p w14:paraId="4A8F6D65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</w:tcPr>
          <w:p w14:paraId="7B648977" w14:textId="77777777" w:rsidR="00B72502" w:rsidRPr="00B72502" w:rsidRDefault="00B72502" w:rsidP="00FB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B72502">
              <w:rPr>
                <w:rFonts w:ascii="Angsana New" w:hAnsi="Angsana New"/>
                <w:sz w:val="24"/>
                <w:szCs w:val="24"/>
              </w:rPr>
              <w:t>59,506</w:t>
            </w:r>
          </w:p>
        </w:tc>
        <w:tc>
          <w:tcPr>
            <w:tcW w:w="81" w:type="pct"/>
          </w:tcPr>
          <w:p w14:paraId="5AFA88E6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5862C455" w14:textId="77777777" w:rsidR="00B72502" w:rsidRPr="00B72502" w:rsidRDefault="00B72502" w:rsidP="00FB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2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72502">
              <w:rPr>
                <w:rFonts w:ascii="Angsana New" w:hAnsi="Angsana New"/>
                <w:color w:val="000000"/>
                <w:sz w:val="24"/>
                <w:szCs w:val="24"/>
              </w:rPr>
              <w:t>20,001,773</w:t>
            </w:r>
          </w:p>
        </w:tc>
      </w:tr>
      <w:tr w:rsidR="00437C3A" w:rsidRPr="00C1266B" w14:paraId="46A6C70C" w14:textId="77777777" w:rsidTr="00437C3A">
        <w:tc>
          <w:tcPr>
            <w:tcW w:w="635" w:type="pct"/>
          </w:tcPr>
          <w:p w14:paraId="4DBB1236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43" w:type="pct"/>
          </w:tcPr>
          <w:p w14:paraId="1CB6802E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2060210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</w:tcPr>
          <w:p w14:paraId="22DFEBDA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847,204</w:t>
            </w:r>
          </w:p>
        </w:tc>
        <w:tc>
          <w:tcPr>
            <w:tcW w:w="81" w:type="pct"/>
          </w:tcPr>
          <w:p w14:paraId="0367C9AA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3FB02C77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23,582</w:t>
            </w:r>
          </w:p>
        </w:tc>
        <w:tc>
          <w:tcPr>
            <w:tcW w:w="81" w:type="pct"/>
          </w:tcPr>
          <w:p w14:paraId="64A6A36D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pct"/>
          </w:tcPr>
          <w:p w14:paraId="67D87066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755CF72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</w:tcPr>
          <w:p w14:paraId="0A82AE46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49,156</w:t>
            </w:r>
          </w:p>
        </w:tc>
        <w:tc>
          <w:tcPr>
            <w:tcW w:w="81" w:type="pct"/>
          </w:tcPr>
          <w:p w14:paraId="526466E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70CCA3F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10,569</w:t>
            </w:r>
          </w:p>
        </w:tc>
        <w:tc>
          <w:tcPr>
            <w:tcW w:w="83" w:type="pct"/>
          </w:tcPr>
          <w:p w14:paraId="75BAA107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</w:tcPr>
          <w:p w14:paraId="13C07E36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17,167</w:t>
            </w:r>
          </w:p>
        </w:tc>
        <w:tc>
          <w:tcPr>
            <w:tcW w:w="81" w:type="pct"/>
          </w:tcPr>
          <w:p w14:paraId="5AB68A0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27DAE38D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67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7,000</w:t>
            </w:r>
          </w:p>
        </w:tc>
        <w:tc>
          <w:tcPr>
            <w:tcW w:w="81" w:type="pct"/>
          </w:tcPr>
          <w:p w14:paraId="13584F0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3DDB5E02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8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58,608</w:t>
            </w:r>
          </w:p>
        </w:tc>
        <w:tc>
          <w:tcPr>
            <w:tcW w:w="91" w:type="pct"/>
          </w:tcPr>
          <w:p w14:paraId="23B2569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14:paraId="0BB15705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2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14,458</w:t>
            </w:r>
          </w:p>
        </w:tc>
        <w:tc>
          <w:tcPr>
            <w:tcW w:w="81" w:type="pct"/>
          </w:tcPr>
          <w:p w14:paraId="2D64251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</w:tcPr>
          <w:p w14:paraId="75EEFD9A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73,948</w:t>
            </w:r>
          </w:p>
        </w:tc>
        <w:tc>
          <w:tcPr>
            <w:tcW w:w="81" w:type="pct"/>
          </w:tcPr>
          <w:p w14:paraId="6C83E38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1ABC58C9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2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1,101,692</w:t>
            </w:r>
          </w:p>
        </w:tc>
      </w:tr>
      <w:tr w:rsidR="00437C3A" w:rsidRPr="00C1266B" w14:paraId="46E92676" w14:textId="77777777" w:rsidTr="00437C3A">
        <w:tc>
          <w:tcPr>
            <w:tcW w:w="635" w:type="pct"/>
          </w:tcPr>
          <w:p w14:paraId="072F01C3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43" w:type="pct"/>
          </w:tcPr>
          <w:p w14:paraId="3163469F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4898FEC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</w:tcPr>
          <w:p w14:paraId="3072066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216CAAE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</w:tcPr>
          <w:p w14:paraId="60E4778B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23,670</w:t>
            </w:r>
          </w:p>
        </w:tc>
        <w:tc>
          <w:tcPr>
            <w:tcW w:w="81" w:type="pct"/>
          </w:tcPr>
          <w:p w14:paraId="37CAE85D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</w:tcPr>
          <w:p w14:paraId="7E40FB97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1E00DED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</w:tcPr>
          <w:p w14:paraId="2270E7A5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19,341</w:t>
            </w:r>
          </w:p>
        </w:tc>
        <w:tc>
          <w:tcPr>
            <w:tcW w:w="81" w:type="pct"/>
          </w:tcPr>
          <w:p w14:paraId="6073781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4" w:type="pct"/>
          </w:tcPr>
          <w:p w14:paraId="48D3BBD6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551</w:t>
            </w:r>
          </w:p>
        </w:tc>
        <w:tc>
          <w:tcPr>
            <w:tcW w:w="83" w:type="pct"/>
          </w:tcPr>
          <w:p w14:paraId="7DD9EFA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</w:tcPr>
          <w:p w14:paraId="2CCB1376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81" w:type="pct"/>
          </w:tcPr>
          <w:p w14:paraId="05B6683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1C8D15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501485E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</w:tcPr>
          <w:p w14:paraId="3E627DDC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6383339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14:paraId="3B5E28ED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2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1" w:type="pct"/>
          </w:tcPr>
          <w:p w14:paraId="2654F17A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</w:tcPr>
          <w:p w14:paraId="23C0A5F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(43,912)</w:t>
            </w:r>
          </w:p>
        </w:tc>
        <w:tc>
          <w:tcPr>
            <w:tcW w:w="81" w:type="pct"/>
          </w:tcPr>
          <w:p w14:paraId="30AAF97A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2A317884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37C3A" w:rsidRPr="00C1266B" w14:paraId="41AB7D2C" w14:textId="77777777" w:rsidTr="00437C3A">
        <w:tc>
          <w:tcPr>
            <w:tcW w:w="635" w:type="pct"/>
          </w:tcPr>
          <w:p w14:paraId="797553C8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43" w:type="pct"/>
          </w:tcPr>
          <w:p w14:paraId="251C1479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414A205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</w:tcPr>
          <w:p w14:paraId="53C6FD1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13E885F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</w:tcPr>
          <w:p w14:paraId="5A68456C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(12,514)</w:t>
            </w:r>
          </w:p>
        </w:tc>
        <w:tc>
          <w:tcPr>
            <w:tcW w:w="81" w:type="pct"/>
          </w:tcPr>
          <w:p w14:paraId="6D3C214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</w:tcPr>
          <w:p w14:paraId="36D51029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26D9C27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</w:tcPr>
          <w:p w14:paraId="0B05692F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(47,410)</w:t>
            </w:r>
          </w:p>
        </w:tc>
        <w:tc>
          <w:tcPr>
            <w:tcW w:w="81" w:type="pct"/>
          </w:tcPr>
          <w:p w14:paraId="69A0D46A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4" w:type="pct"/>
          </w:tcPr>
          <w:p w14:paraId="5A01C40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(76,867)</w:t>
            </w:r>
          </w:p>
        </w:tc>
        <w:tc>
          <w:tcPr>
            <w:tcW w:w="83" w:type="pct"/>
          </w:tcPr>
          <w:p w14:paraId="10C9C1A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</w:tcPr>
          <w:p w14:paraId="27178C66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(6,530)</w:t>
            </w:r>
          </w:p>
        </w:tc>
        <w:tc>
          <w:tcPr>
            <w:tcW w:w="81" w:type="pct"/>
          </w:tcPr>
          <w:p w14:paraId="4D71DF46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248F5F71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67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(463)</w:t>
            </w:r>
          </w:p>
        </w:tc>
        <w:tc>
          <w:tcPr>
            <w:tcW w:w="81" w:type="pct"/>
          </w:tcPr>
          <w:p w14:paraId="2B4D31D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</w:tcPr>
          <w:p w14:paraId="4B7CE881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8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(97,725)</w:t>
            </w:r>
          </w:p>
        </w:tc>
        <w:tc>
          <w:tcPr>
            <w:tcW w:w="91" w:type="pct"/>
          </w:tcPr>
          <w:p w14:paraId="11F084F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14:paraId="5328D07D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2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(125,472)</w:t>
            </w:r>
          </w:p>
        </w:tc>
        <w:tc>
          <w:tcPr>
            <w:tcW w:w="81" w:type="pct"/>
          </w:tcPr>
          <w:p w14:paraId="5FD33B6D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</w:tcPr>
          <w:p w14:paraId="459BB3A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01477BC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4" w:type="pct"/>
          </w:tcPr>
          <w:p w14:paraId="2E63B1DF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2" w:right="-90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</w:rPr>
              <w:t>(366,981)</w:t>
            </w:r>
          </w:p>
        </w:tc>
      </w:tr>
      <w:tr w:rsidR="00437C3A" w:rsidRPr="00C1266B" w14:paraId="125BD040" w14:textId="77777777" w:rsidTr="00437C3A">
        <w:tc>
          <w:tcPr>
            <w:tcW w:w="635" w:type="pct"/>
          </w:tcPr>
          <w:p w14:paraId="6AEDD90F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</w:tcBorders>
          </w:tcPr>
          <w:p w14:paraId="41AD155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45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</w:tcPr>
          <w:p w14:paraId="2817FB2D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</w:tcBorders>
          </w:tcPr>
          <w:p w14:paraId="3B0BC80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</w:tcPr>
          <w:p w14:paraId="4E04ECB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</w:tcPr>
          <w:p w14:paraId="2DF8EE5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2"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pct"/>
          </w:tcPr>
          <w:p w14:paraId="41DD11C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</w:tcBorders>
          </w:tcPr>
          <w:p w14:paraId="58FF7DF1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5C8F7C6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</w:tcPr>
          <w:p w14:paraId="07A4BDA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44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</w:tcPr>
          <w:p w14:paraId="560BC27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</w:tcBorders>
          </w:tcPr>
          <w:p w14:paraId="1C31696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2EA4E05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</w:tcPr>
          <w:p w14:paraId="063F609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</w:tcPr>
          <w:p w14:paraId="48696BC7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0F5892DA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67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</w:tcPr>
          <w:p w14:paraId="54067BB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</w:tcPr>
          <w:p w14:paraId="17C47F4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6854C826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</w:tcPr>
          <w:p w14:paraId="178F3A77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</w:tcPr>
          <w:p w14:paraId="6CC2A6D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</w:tcBorders>
          </w:tcPr>
          <w:p w14:paraId="02878E7B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</w:tcPr>
          <w:p w14:paraId="2571A847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145169FD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7C3A" w:rsidRPr="00C1266B" w14:paraId="752F9B46" w14:textId="77777777" w:rsidTr="00437C3A">
        <w:tc>
          <w:tcPr>
            <w:tcW w:w="635" w:type="pct"/>
          </w:tcPr>
          <w:p w14:paraId="6750E9B6" w14:textId="4FF30022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3" w:type="pct"/>
          </w:tcPr>
          <w:p w14:paraId="2622C961" w14:textId="77777777" w:rsidR="00B72502" w:rsidRPr="0098361D" w:rsidRDefault="00B72502" w:rsidP="0089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45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375,763</w:t>
            </w:r>
          </w:p>
        </w:tc>
        <w:tc>
          <w:tcPr>
            <w:tcW w:w="81" w:type="pct"/>
          </w:tcPr>
          <w:p w14:paraId="1F94550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</w:tcPr>
          <w:p w14:paraId="188F79CA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4,393,811</w:t>
            </w:r>
          </w:p>
        </w:tc>
        <w:tc>
          <w:tcPr>
            <w:tcW w:w="81" w:type="pct"/>
          </w:tcPr>
          <w:p w14:paraId="533FF85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</w:tcPr>
          <w:p w14:paraId="5827507D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2"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2,394,470</w:t>
            </w:r>
          </w:p>
        </w:tc>
        <w:tc>
          <w:tcPr>
            <w:tcW w:w="81" w:type="pct"/>
          </w:tcPr>
          <w:p w14:paraId="7747A34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</w:tcPr>
          <w:p w14:paraId="12509D4A" w14:textId="77777777" w:rsidR="00B72502" w:rsidRPr="00437C3A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37C3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39AECAF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</w:tcPr>
          <w:p w14:paraId="01AD5095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2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6,114,515</w:t>
            </w:r>
          </w:p>
        </w:tc>
        <w:tc>
          <w:tcPr>
            <w:tcW w:w="81" w:type="pct"/>
          </w:tcPr>
          <w:p w14:paraId="70F9185A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</w:tcPr>
          <w:p w14:paraId="1F2825B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1,603,706</w:t>
            </w:r>
          </w:p>
        </w:tc>
        <w:tc>
          <w:tcPr>
            <w:tcW w:w="83" w:type="pct"/>
          </w:tcPr>
          <w:p w14:paraId="623ABE8E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2" w:type="pct"/>
          </w:tcPr>
          <w:p w14:paraId="02AD43D4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317,769</w:t>
            </w:r>
          </w:p>
        </w:tc>
        <w:tc>
          <w:tcPr>
            <w:tcW w:w="81" w:type="pct"/>
          </w:tcPr>
          <w:p w14:paraId="4C0FC14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</w:tcPr>
          <w:p w14:paraId="1375BF06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67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347,940</w:t>
            </w:r>
          </w:p>
        </w:tc>
        <w:tc>
          <w:tcPr>
            <w:tcW w:w="81" w:type="pct"/>
          </w:tcPr>
          <w:p w14:paraId="272DFC9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</w:tcPr>
          <w:p w14:paraId="2A3FAAD6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8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1,425,376</w:t>
            </w:r>
          </w:p>
        </w:tc>
        <w:tc>
          <w:tcPr>
            <w:tcW w:w="91" w:type="pct"/>
          </w:tcPr>
          <w:p w14:paraId="67898AE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</w:tcPr>
          <w:p w14:paraId="22A21AAE" w14:textId="77777777" w:rsidR="00B72502" w:rsidRPr="00437C3A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7C3A">
              <w:rPr>
                <w:rFonts w:ascii="Angsana New" w:hAnsi="Angsana New"/>
                <w:b/>
                <w:bCs/>
                <w:sz w:val="24"/>
                <w:szCs w:val="24"/>
              </w:rPr>
              <w:t>3,673,592</w:t>
            </w:r>
          </w:p>
        </w:tc>
        <w:tc>
          <w:tcPr>
            <w:tcW w:w="81" w:type="pct"/>
          </w:tcPr>
          <w:p w14:paraId="3FE6547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</w:tcPr>
          <w:p w14:paraId="0243F9A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89,542</w:t>
            </w:r>
          </w:p>
        </w:tc>
        <w:tc>
          <w:tcPr>
            <w:tcW w:w="81" w:type="pct"/>
          </w:tcPr>
          <w:p w14:paraId="04CC748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</w:tcPr>
          <w:p w14:paraId="329E1244" w14:textId="77777777" w:rsidR="00B72502" w:rsidRPr="0098361D" w:rsidRDefault="00B7250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2" w:right="-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20,736,484</w:t>
            </w:r>
          </w:p>
        </w:tc>
      </w:tr>
      <w:tr w:rsidR="00437C3A" w:rsidRPr="00C1266B" w14:paraId="49554DDC" w14:textId="77777777" w:rsidTr="00437C3A">
        <w:trPr>
          <w:trHeight w:val="70"/>
        </w:trPr>
        <w:tc>
          <w:tcPr>
            <w:tcW w:w="635" w:type="pct"/>
          </w:tcPr>
          <w:p w14:paraId="3E64C28E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43" w:type="pct"/>
          </w:tcPr>
          <w:p w14:paraId="3A889608" w14:textId="16CBDB96" w:rsidR="00B72502" w:rsidRPr="0098361D" w:rsidRDefault="000C485B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24F07F9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</w:tcPr>
          <w:p w14:paraId="395B4654" w14:textId="379AE968" w:rsidR="00B72502" w:rsidRPr="0098361D" w:rsidRDefault="000C485B" w:rsidP="000C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7DA5DE2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5F477B1E" w14:textId="0FAF0401" w:rsidR="00B72502" w:rsidRPr="0098361D" w:rsidRDefault="000C485B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18,465</w:t>
            </w:r>
          </w:p>
        </w:tc>
        <w:tc>
          <w:tcPr>
            <w:tcW w:w="81" w:type="pct"/>
          </w:tcPr>
          <w:p w14:paraId="544B13BA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pct"/>
          </w:tcPr>
          <w:p w14:paraId="5F409AA3" w14:textId="74758422" w:rsidR="00B72502" w:rsidRPr="0098361D" w:rsidRDefault="000C485B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4C7957C6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</w:tcPr>
          <w:p w14:paraId="66292ABB" w14:textId="108EDA55" w:rsidR="00B72502" w:rsidRPr="0098361D" w:rsidRDefault="00103258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48,164</w:t>
            </w:r>
          </w:p>
        </w:tc>
        <w:tc>
          <w:tcPr>
            <w:tcW w:w="81" w:type="pct"/>
          </w:tcPr>
          <w:p w14:paraId="54594609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7FE0BC01" w14:textId="59339E3C" w:rsidR="00B72502" w:rsidRPr="0098361D" w:rsidRDefault="00103258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10,252</w:t>
            </w:r>
          </w:p>
        </w:tc>
        <w:tc>
          <w:tcPr>
            <w:tcW w:w="83" w:type="pct"/>
          </w:tcPr>
          <w:p w14:paraId="6B99726A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</w:tcPr>
          <w:p w14:paraId="78C736AE" w14:textId="350F53DB" w:rsidR="00B72502" w:rsidRPr="0098361D" w:rsidRDefault="0018002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17,885</w:t>
            </w:r>
          </w:p>
        </w:tc>
        <w:tc>
          <w:tcPr>
            <w:tcW w:w="81" w:type="pct"/>
          </w:tcPr>
          <w:p w14:paraId="0D8999E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72E169DC" w14:textId="6CF92678" w:rsidR="00B72502" w:rsidRPr="0098361D" w:rsidRDefault="00180022" w:rsidP="00180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4CA7194D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41828CE5" w14:textId="3300146F" w:rsidR="00B72502" w:rsidRPr="0098361D" w:rsidRDefault="00CA3447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8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32,582</w:t>
            </w:r>
          </w:p>
        </w:tc>
        <w:tc>
          <w:tcPr>
            <w:tcW w:w="91" w:type="pct"/>
          </w:tcPr>
          <w:p w14:paraId="4863F29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14:paraId="3D5DD2E2" w14:textId="05BF307D" w:rsidR="00B72502" w:rsidRPr="0098361D" w:rsidRDefault="00CA3447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2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4,608</w:t>
            </w:r>
          </w:p>
        </w:tc>
        <w:tc>
          <w:tcPr>
            <w:tcW w:w="81" w:type="pct"/>
          </w:tcPr>
          <w:p w14:paraId="53700E0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</w:tcPr>
          <w:p w14:paraId="0CD61768" w14:textId="6D37D352" w:rsidR="00B72502" w:rsidRPr="0098361D" w:rsidRDefault="00CA344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81,900</w:t>
            </w:r>
          </w:p>
        </w:tc>
        <w:tc>
          <w:tcPr>
            <w:tcW w:w="81" w:type="pct"/>
          </w:tcPr>
          <w:p w14:paraId="0C4C987F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7182FDF3" w14:textId="51D02D58" w:rsidR="00B72502" w:rsidRPr="0098361D" w:rsidRDefault="007074D1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2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213,856</w:t>
            </w:r>
          </w:p>
        </w:tc>
      </w:tr>
      <w:tr w:rsidR="00437C3A" w:rsidRPr="00C1266B" w14:paraId="673C4A30" w14:textId="77777777" w:rsidTr="00437C3A">
        <w:trPr>
          <w:trHeight w:val="70"/>
        </w:trPr>
        <w:tc>
          <w:tcPr>
            <w:tcW w:w="635" w:type="pct"/>
          </w:tcPr>
          <w:p w14:paraId="6898D10D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43" w:type="pct"/>
          </w:tcPr>
          <w:p w14:paraId="4998E1A6" w14:textId="25B3CD87" w:rsidR="00B72502" w:rsidRPr="0098361D" w:rsidRDefault="000C485B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091575C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</w:tcPr>
          <w:p w14:paraId="1754DA72" w14:textId="4CF90975" w:rsidR="00B72502" w:rsidRPr="0098361D" w:rsidRDefault="000C485B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2D4CF7E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</w:tcPr>
          <w:p w14:paraId="7CCED3AB" w14:textId="1E50E8A7" w:rsidR="00B72502" w:rsidRPr="0098361D" w:rsidRDefault="000C485B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16,</w:t>
            </w:r>
            <w:r w:rsidR="00B83436">
              <w:rPr>
                <w:rFonts w:ascii="Angsana New" w:hAnsi="Angsana New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81" w:type="pct"/>
          </w:tcPr>
          <w:p w14:paraId="259B524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</w:tcPr>
          <w:p w14:paraId="52AFBA04" w14:textId="5B5B02BD" w:rsidR="00B72502" w:rsidRPr="0098361D" w:rsidRDefault="000C485B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3A8017F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</w:tcPr>
          <w:p w14:paraId="5F239FB7" w14:textId="535AB995" w:rsidR="00B72502" w:rsidRPr="0098361D" w:rsidRDefault="00103258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69,782</w:t>
            </w:r>
          </w:p>
        </w:tc>
        <w:tc>
          <w:tcPr>
            <w:tcW w:w="81" w:type="pct"/>
          </w:tcPr>
          <w:p w14:paraId="74B3128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4" w:type="pct"/>
          </w:tcPr>
          <w:p w14:paraId="14DAF08F" w14:textId="2C4A4462" w:rsidR="00B72502" w:rsidRPr="0098361D" w:rsidRDefault="00103258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116</w:t>
            </w:r>
          </w:p>
        </w:tc>
        <w:tc>
          <w:tcPr>
            <w:tcW w:w="83" w:type="pct"/>
          </w:tcPr>
          <w:p w14:paraId="2E4B48E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</w:tcPr>
          <w:p w14:paraId="1937E304" w14:textId="1760D6C8" w:rsidR="00B72502" w:rsidRPr="0098361D" w:rsidRDefault="00B83436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(210)</w:t>
            </w:r>
          </w:p>
        </w:tc>
        <w:tc>
          <w:tcPr>
            <w:tcW w:w="81" w:type="pct"/>
          </w:tcPr>
          <w:p w14:paraId="100CCCE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561E439D" w14:textId="2D45B711" w:rsidR="00B72502" w:rsidRPr="0098361D" w:rsidRDefault="0018002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6214BB9E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</w:tcPr>
          <w:p w14:paraId="506E9794" w14:textId="251CA232" w:rsidR="00B72502" w:rsidRPr="0098361D" w:rsidRDefault="00CA344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3DB9FA4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</w:tcPr>
          <w:p w14:paraId="22C37D1E" w14:textId="2166FC36" w:rsidR="00B72502" w:rsidRPr="0098361D" w:rsidRDefault="00CA3447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2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(38</w:t>
            </w:r>
            <w:r w:rsidR="00B83436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1" w:type="pct"/>
          </w:tcPr>
          <w:p w14:paraId="40A39D06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</w:tcPr>
          <w:p w14:paraId="5FCBC0B3" w14:textId="11B2F0C5" w:rsidR="00B72502" w:rsidRPr="0098361D" w:rsidRDefault="00CA344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(85,650)</w:t>
            </w:r>
          </w:p>
        </w:tc>
        <w:tc>
          <w:tcPr>
            <w:tcW w:w="81" w:type="pct"/>
          </w:tcPr>
          <w:p w14:paraId="26AC84D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437128F0" w14:textId="3A685CD0" w:rsidR="00B72502" w:rsidRPr="0098361D" w:rsidRDefault="007074D1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37C3A" w:rsidRPr="00C1266B" w14:paraId="0E61F3D4" w14:textId="77777777" w:rsidTr="00437C3A">
        <w:trPr>
          <w:trHeight w:val="87"/>
        </w:trPr>
        <w:tc>
          <w:tcPr>
            <w:tcW w:w="635" w:type="pct"/>
          </w:tcPr>
          <w:p w14:paraId="0EF70CD3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14:paraId="36B3B805" w14:textId="7DE08B2E" w:rsidR="00B72502" w:rsidRPr="0098361D" w:rsidRDefault="000C485B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27A76897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</w:tcPr>
          <w:p w14:paraId="5C643B5A" w14:textId="08EC9CB5" w:rsidR="00B72502" w:rsidRPr="0098361D" w:rsidRDefault="000C485B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0C45C503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</w:tcPr>
          <w:p w14:paraId="6BA3CB58" w14:textId="5929E5C0" w:rsidR="00B72502" w:rsidRPr="0098361D" w:rsidRDefault="000C485B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(2,660)</w:t>
            </w:r>
          </w:p>
        </w:tc>
        <w:tc>
          <w:tcPr>
            <w:tcW w:w="81" w:type="pct"/>
          </w:tcPr>
          <w:p w14:paraId="05BCE536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3AB1EE02" w14:textId="4D84E633" w:rsidR="00B72502" w:rsidRPr="0098361D" w:rsidRDefault="000C485B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57048EB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14:paraId="64E37045" w14:textId="5A8E66A3" w:rsidR="00B72502" w:rsidRPr="0098361D" w:rsidRDefault="00103258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(36,702)</w:t>
            </w:r>
          </w:p>
        </w:tc>
        <w:tc>
          <w:tcPr>
            <w:tcW w:w="81" w:type="pct"/>
          </w:tcPr>
          <w:p w14:paraId="045701F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18F29CEC" w14:textId="382E1C40" w:rsidR="00B72502" w:rsidRPr="0098361D" w:rsidRDefault="00103258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(27,906)</w:t>
            </w:r>
          </w:p>
        </w:tc>
        <w:tc>
          <w:tcPr>
            <w:tcW w:w="83" w:type="pct"/>
          </w:tcPr>
          <w:p w14:paraId="2E7AD4D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14:paraId="3943098D" w14:textId="297E2671" w:rsidR="00B72502" w:rsidRPr="0098361D" w:rsidRDefault="0018002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(4,268)</w:t>
            </w:r>
          </w:p>
        </w:tc>
        <w:tc>
          <w:tcPr>
            <w:tcW w:w="81" w:type="pct"/>
          </w:tcPr>
          <w:p w14:paraId="5BD245D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2CCDCD87" w14:textId="668CC930" w:rsidR="00B72502" w:rsidRPr="0098361D" w:rsidRDefault="0018002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67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(39,476)</w:t>
            </w:r>
          </w:p>
        </w:tc>
        <w:tc>
          <w:tcPr>
            <w:tcW w:w="81" w:type="pct"/>
          </w:tcPr>
          <w:p w14:paraId="6E52830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</w:tcPr>
          <w:p w14:paraId="6E791B86" w14:textId="568710A9" w:rsidR="00B72502" w:rsidRPr="0098361D" w:rsidRDefault="00CA3447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8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(71,071)</w:t>
            </w:r>
          </w:p>
        </w:tc>
        <w:tc>
          <w:tcPr>
            <w:tcW w:w="91" w:type="pct"/>
          </w:tcPr>
          <w:p w14:paraId="3721D34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27B2038F" w14:textId="1AA84E8F" w:rsidR="00B72502" w:rsidRPr="0098361D" w:rsidRDefault="00CA3447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2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(45,324)</w:t>
            </w:r>
          </w:p>
        </w:tc>
        <w:tc>
          <w:tcPr>
            <w:tcW w:w="81" w:type="pct"/>
          </w:tcPr>
          <w:p w14:paraId="733F5F76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</w:tcPr>
          <w:p w14:paraId="613E1BE4" w14:textId="18CB7256" w:rsidR="00B72502" w:rsidRPr="0098361D" w:rsidRDefault="00CA3447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26C0D491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4EA7973E" w14:textId="171F81CD" w:rsidR="00B72502" w:rsidRPr="0098361D" w:rsidRDefault="007074D1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2"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(227,40</w:t>
            </w:r>
            <w:r w:rsidR="00B83436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37C3A" w:rsidRPr="00C1266B" w14:paraId="3D8F5CE5" w14:textId="77777777" w:rsidTr="00437C3A">
        <w:tc>
          <w:tcPr>
            <w:tcW w:w="635" w:type="pct"/>
          </w:tcPr>
          <w:p w14:paraId="5ED3B85F" w14:textId="77777777" w:rsidR="00B72502" w:rsidRPr="0098361D" w:rsidRDefault="00B72502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14:paraId="7B5502BA" w14:textId="2A486D6E" w:rsidR="00B72502" w:rsidRPr="0098361D" w:rsidRDefault="000C485B" w:rsidP="00FB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203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375,763</w:t>
            </w:r>
          </w:p>
        </w:tc>
        <w:tc>
          <w:tcPr>
            <w:tcW w:w="81" w:type="pct"/>
          </w:tcPr>
          <w:p w14:paraId="0756A132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</w:tcPr>
          <w:p w14:paraId="2172A5F3" w14:textId="78447F00" w:rsidR="00B72502" w:rsidRPr="0098361D" w:rsidRDefault="000C485B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4,393,811</w:t>
            </w:r>
          </w:p>
        </w:tc>
        <w:tc>
          <w:tcPr>
            <w:tcW w:w="81" w:type="pct"/>
          </w:tcPr>
          <w:p w14:paraId="46552A4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</w:tcPr>
          <w:p w14:paraId="4C42C452" w14:textId="21AB42C1" w:rsidR="00B72502" w:rsidRPr="0098361D" w:rsidRDefault="000C485B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2"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2,426,</w:t>
            </w:r>
            <w:r w:rsidR="00B8343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622</w:t>
            </w:r>
          </w:p>
        </w:tc>
        <w:tc>
          <w:tcPr>
            <w:tcW w:w="81" w:type="pct"/>
          </w:tcPr>
          <w:p w14:paraId="38726D4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18D747CA" w14:textId="7E800EB0" w:rsidR="00B72502" w:rsidRPr="00437C3A" w:rsidRDefault="000C485B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37C3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15E9C1B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14:paraId="43B84458" w14:textId="24046F6E" w:rsidR="00B72502" w:rsidRPr="0098361D" w:rsidRDefault="00103258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2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6,195,759</w:t>
            </w:r>
          </w:p>
        </w:tc>
        <w:tc>
          <w:tcPr>
            <w:tcW w:w="81" w:type="pct"/>
          </w:tcPr>
          <w:p w14:paraId="0F22C1C8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4370D904" w14:textId="4523DAFC" w:rsidR="00B72502" w:rsidRPr="0098361D" w:rsidRDefault="00103258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1,586,16</w:t>
            </w:r>
            <w:r w:rsidR="00B83436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3" w:type="pct"/>
          </w:tcPr>
          <w:p w14:paraId="5B42539B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14:paraId="1A8E4364" w14:textId="230788BE" w:rsidR="00B72502" w:rsidRPr="0098361D" w:rsidRDefault="00180022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331,</w:t>
            </w:r>
            <w:r w:rsidR="00B83436">
              <w:rPr>
                <w:rFonts w:ascii="Angsana New" w:hAnsi="Angsana New"/>
                <w:b/>
                <w:bCs/>
                <w:sz w:val="24"/>
                <w:szCs w:val="24"/>
              </w:rPr>
              <w:t>176</w:t>
            </w:r>
          </w:p>
        </w:tc>
        <w:tc>
          <w:tcPr>
            <w:tcW w:w="81" w:type="pct"/>
          </w:tcPr>
          <w:p w14:paraId="5EBC2440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72C78BAE" w14:textId="420F1140" w:rsidR="00B72502" w:rsidRPr="0098361D" w:rsidRDefault="0018002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67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308,464</w:t>
            </w:r>
          </w:p>
        </w:tc>
        <w:tc>
          <w:tcPr>
            <w:tcW w:w="81" w:type="pct"/>
          </w:tcPr>
          <w:p w14:paraId="6C4689A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</w:tcPr>
          <w:p w14:paraId="691B6D75" w14:textId="1696FB97" w:rsidR="00B72502" w:rsidRPr="0098361D" w:rsidRDefault="00CA3447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8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1,386,887</w:t>
            </w:r>
          </w:p>
        </w:tc>
        <w:tc>
          <w:tcPr>
            <w:tcW w:w="91" w:type="pct"/>
          </w:tcPr>
          <w:p w14:paraId="5C431EB5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15FDF39A" w14:textId="45DA92A0" w:rsidR="00B72502" w:rsidRPr="0098361D" w:rsidRDefault="00CA3447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3,632,491</w:t>
            </w:r>
          </w:p>
        </w:tc>
        <w:tc>
          <w:tcPr>
            <w:tcW w:w="81" w:type="pct"/>
          </w:tcPr>
          <w:p w14:paraId="4A77195C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</w:tcPr>
          <w:p w14:paraId="5614C406" w14:textId="523CD0A0" w:rsidR="00B72502" w:rsidRPr="0098361D" w:rsidRDefault="00CA344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85,79</w:t>
            </w:r>
            <w:r w:rsidR="00B83436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1" w:type="pct"/>
          </w:tcPr>
          <w:p w14:paraId="75B0FFB4" w14:textId="77777777" w:rsidR="00B72502" w:rsidRPr="0098361D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224EA151" w14:textId="102CDD27" w:rsidR="00B72502" w:rsidRPr="0098361D" w:rsidRDefault="007074D1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2" w:right="-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20,722,933</w:t>
            </w:r>
          </w:p>
        </w:tc>
      </w:tr>
    </w:tbl>
    <w:p w14:paraId="3FEB8712" w14:textId="77777777" w:rsidR="00684E9F" w:rsidRPr="00C1266B" w:rsidRDefault="00684E9F" w:rsidP="001B1A7B">
      <w:pPr>
        <w:tabs>
          <w:tab w:val="clear" w:pos="454"/>
          <w:tab w:val="clear" w:pos="680"/>
          <w:tab w:val="left" w:pos="567"/>
        </w:tabs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</w:p>
    <w:p w14:paraId="49A99B20" w14:textId="77777777" w:rsidR="00684E9F" w:rsidRPr="00C1266B" w:rsidRDefault="00684E9F" w:rsidP="00544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63"/>
        </w:tabs>
        <w:ind w:right="-90"/>
        <w:rPr>
          <w:rFonts w:ascii="Angsana New" w:hAnsi="Angsana New"/>
          <w:color w:val="000000"/>
          <w:sz w:val="22"/>
          <w:szCs w:val="22"/>
        </w:rPr>
      </w:pPr>
    </w:p>
    <w:p w14:paraId="0AB0EF73" w14:textId="77777777" w:rsidR="00684E9F" w:rsidRPr="00C1266B" w:rsidRDefault="00684E9F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40DEB391" w14:textId="77777777" w:rsidR="008B7383" w:rsidRPr="00C1266B" w:rsidRDefault="00FC7011" w:rsidP="00930967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2"/>
          <w:szCs w:val="2"/>
        </w:rPr>
      </w:pPr>
      <w:r w:rsidRPr="00C1266B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48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897"/>
        <w:gridCol w:w="719"/>
        <w:gridCol w:w="273"/>
        <w:gridCol w:w="811"/>
        <w:gridCol w:w="258"/>
        <w:gridCol w:w="829"/>
        <w:gridCol w:w="258"/>
        <w:gridCol w:w="728"/>
        <w:gridCol w:w="276"/>
        <w:gridCol w:w="900"/>
        <w:gridCol w:w="238"/>
        <w:gridCol w:w="838"/>
        <w:gridCol w:w="249"/>
        <w:gridCol w:w="918"/>
        <w:gridCol w:w="252"/>
        <w:gridCol w:w="852"/>
        <w:gridCol w:w="238"/>
        <w:gridCol w:w="909"/>
        <w:gridCol w:w="267"/>
        <w:gridCol w:w="814"/>
        <w:gridCol w:w="241"/>
        <w:gridCol w:w="835"/>
        <w:gridCol w:w="252"/>
        <w:gridCol w:w="998"/>
      </w:tblGrid>
      <w:tr w:rsidR="00FB3A9E" w:rsidRPr="005E62D8" w14:paraId="436F6721" w14:textId="77777777" w:rsidTr="00FB3A9E">
        <w:tc>
          <w:tcPr>
            <w:tcW w:w="639" w:type="pct"/>
          </w:tcPr>
          <w:p w14:paraId="3A9BA2A2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61" w:type="pct"/>
            <w:gridSpan w:val="23"/>
          </w:tcPr>
          <w:p w14:paraId="7FBAFC56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3A9E" w:rsidRPr="005E62D8" w14:paraId="59400170" w14:textId="77777777" w:rsidTr="001E26BE">
        <w:tc>
          <w:tcPr>
            <w:tcW w:w="639" w:type="pct"/>
          </w:tcPr>
          <w:p w14:paraId="23D42871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2" w:type="pct"/>
          </w:tcPr>
          <w:p w14:paraId="1D204D85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7B4AB251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7BA7C6CE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6E82D6ED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2C7C394F" w14:textId="77777777" w:rsidR="00684E9F" w:rsidRPr="005E62D8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87" w:type="pct"/>
          </w:tcPr>
          <w:p w14:paraId="34AF653D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</w:tcPr>
          <w:p w14:paraId="47CBB152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pct"/>
          </w:tcPr>
          <w:p w14:paraId="6C5E80A9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3" w:type="pct"/>
          </w:tcPr>
          <w:p w14:paraId="007AC67D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011D5CE4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5E814223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1FD31D9B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9" w:type="pct"/>
          </w:tcPr>
          <w:p w14:paraId="01238939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4B53EEE0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</w:tcPr>
          <w:p w14:paraId="6DFFF6CB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0FABB2E0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</w:tcPr>
          <w:p w14:paraId="48F9E8DB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pct"/>
          </w:tcPr>
          <w:p w14:paraId="3666FD37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280CF0C9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</w:tcPr>
          <w:p w14:paraId="137E25A4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6976B727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5" w:type="pct"/>
          </w:tcPr>
          <w:p w14:paraId="0A5D4450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37126F2E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3A9E" w:rsidRPr="005E62D8" w14:paraId="1A51256F" w14:textId="77777777" w:rsidTr="001E26BE">
        <w:tc>
          <w:tcPr>
            <w:tcW w:w="639" w:type="pct"/>
          </w:tcPr>
          <w:p w14:paraId="07841BB4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7" w:type="pct"/>
            <w:gridSpan w:val="3"/>
            <w:tcBorders>
              <w:bottom w:val="single" w:sz="4" w:space="0" w:color="auto"/>
            </w:tcBorders>
          </w:tcPr>
          <w:p w14:paraId="72277F16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7" w:type="pct"/>
          </w:tcPr>
          <w:p w14:paraId="70435FC2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63BD7D8D" w14:textId="77777777" w:rsidR="00684E9F" w:rsidRPr="005E62D8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87" w:type="pct"/>
          </w:tcPr>
          <w:p w14:paraId="77866F99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</w:tcPr>
          <w:p w14:paraId="7B743791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pct"/>
          </w:tcPr>
          <w:p w14:paraId="3484A099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3" w:type="pct"/>
          </w:tcPr>
          <w:p w14:paraId="5F11EF36" w14:textId="0F4CE8B3" w:rsidR="00684E9F" w:rsidRPr="005E62D8" w:rsidRDefault="00FB3A9E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A9E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0" w:type="pct"/>
          </w:tcPr>
          <w:p w14:paraId="4E12DE75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4ED014D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5357B5CC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9" w:type="pct"/>
          </w:tcPr>
          <w:p w14:paraId="66E6303E" w14:textId="77777777" w:rsidR="00684E9F" w:rsidRPr="005E62D8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5" w:type="pct"/>
          </w:tcPr>
          <w:p w14:paraId="27D5B243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</w:tcPr>
          <w:p w14:paraId="4C2471DB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2D30BD45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</w:tcPr>
          <w:p w14:paraId="41D9CA52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pct"/>
          </w:tcPr>
          <w:p w14:paraId="5B3385DA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62A2E2C5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1" w:type="pct"/>
          </w:tcPr>
          <w:p w14:paraId="1DE292F5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182C905B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5" w:type="pct"/>
          </w:tcPr>
          <w:p w14:paraId="00AAB440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2FD1AFC7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3A9E" w:rsidRPr="005E62D8" w14:paraId="02BE165E" w14:textId="77777777" w:rsidTr="001E26BE">
        <w:tc>
          <w:tcPr>
            <w:tcW w:w="639" w:type="pct"/>
          </w:tcPr>
          <w:p w14:paraId="3615E4E2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single" w:sz="4" w:space="0" w:color="auto"/>
            </w:tcBorders>
          </w:tcPr>
          <w:p w14:paraId="00FA9439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  <w:tcBorders>
              <w:top w:val="single" w:sz="4" w:space="0" w:color="auto"/>
            </w:tcBorders>
          </w:tcPr>
          <w:p w14:paraId="28150FE5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4B0F9F15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7" w:type="pct"/>
          </w:tcPr>
          <w:p w14:paraId="3156B445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664E8FBC" w14:textId="77777777" w:rsidR="00684E9F" w:rsidRPr="005E62D8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87" w:type="pct"/>
          </w:tcPr>
          <w:p w14:paraId="6EED02E0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</w:tcPr>
          <w:p w14:paraId="15943494" w14:textId="77777777" w:rsidR="00684E9F" w:rsidRPr="005E62D8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" w:type="pct"/>
          </w:tcPr>
          <w:p w14:paraId="71B1C623" w14:textId="77777777" w:rsidR="00684E9F" w:rsidRPr="005E62D8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3" w:type="pct"/>
          </w:tcPr>
          <w:p w14:paraId="4C0B2BA5" w14:textId="2F8152A9" w:rsidR="00684E9F" w:rsidRPr="005E62D8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80" w:type="pct"/>
          </w:tcPr>
          <w:p w14:paraId="63962764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127207FD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3BA93486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9" w:type="pct"/>
          </w:tcPr>
          <w:p w14:paraId="6550DAAF" w14:textId="77777777" w:rsidR="00684E9F" w:rsidRPr="005E62D8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85" w:type="pct"/>
          </w:tcPr>
          <w:p w14:paraId="69E25BE4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</w:tcPr>
          <w:p w14:paraId="2BEC1E62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80" w:type="pct"/>
          </w:tcPr>
          <w:p w14:paraId="1C56664D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</w:tcPr>
          <w:p w14:paraId="399F6380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90" w:type="pct"/>
          </w:tcPr>
          <w:p w14:paraId="32B902F0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7EB27811" w14:textId="77777777" w:rsidR="00684E9F" w:rsidRPr="005E62D8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81" w:type="pct"/>
          </w:tcPr>
          <w:p w14:paraId="1FB51DF0" w14:textId="77777777" w:rsidR="00684E9F" w:rsidRPr="005E62D8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024A3A1C" w14:textId="77777777" w:rsidR="00684E9F" w:rsidRPr="005E62D8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5" w:type="pct"/>
          </w:tcPr>
          <w:p w14:paraId="74A4074E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53B931F3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3A9E" w:rsidRPr="005E62D8" w14:paraId="2DFAA634" w14:textId="77777777" w:rsidTr="001E26BE">
        <w:tc>
          <w:tcPr>
            <w:tcW w:w="639" w:type="pct"/>
          </w:tcPr>
          <w:p w14:paraId="516CB484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pct"/>
          </w:tcPr>
          <w:p w14:paraId="525617C7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2" w:type="pct"/>
          </w:tcPr>
          <w:p w14:paraId="4BDB0662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2C90B651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7" w:type="pct"/>
          </w:tcPr>
          <w:p w14:paraId="46AF1DAA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4711CD3D" w14:textId="77777777" w:rsidR="00684E9F" w:rsidRPr="005E62D8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87" w:type="pct"/>
          </w:tcPr>
          <w:p w14:paraId="10FB65C5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</w:tcPr>
          <w:p w14:paraId="177BEA6B" w14:textId="77777777" w:rsidR="00684E9F" w:rsidRPr="005E62D8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93" w:type="pct"/>
          </w:tcPr>
          <w:p w14:paraId="07DCD906" w14:textId="77777777" w:rsidR="00684E9F" w:rsidRPr="005E62D8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3" w:type="pct"/>
          </w:tcPr>
          <w:p w14:paraId="3E7E7FF7" w14:textId="77777777" w:rsidR="00684E9F" w:rsidRPr="005E62D8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0" w:type="pct"/>
          </w:tcPr>
          <w:p w14:paraId="15FFF6D5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17AD0387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4" w:type="pct"/>
          </w:tcPr>
          <w:p w14:paraId="636D03B8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9" w:type="pct"/>
          </w:tcPr>
          <w:p w14:paraId="68349417" w14:textId="77777777" w:rsidR="00684E9F" w:rsidRPr="005E62D8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85" w:type="pct"/>
          </w:tcPr>
          <w:p w14:paraId="442225EC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</w:tcPr>
          <w:p w14:paraId="6D15BA54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80" w:type="pct"/>
          </w:tcPr>
          <w:p w14:paraId="759A226C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</w:tcPr>
          <w:p w14:paraId="35277774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90" w:type="pct"/>
          </w:tcPr>
          <w:p w14:paraId="461E7E79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1AE6BFED" w14:textId="77777777" w:rsidR="00684E9F" w:rsidRPr="005E62D8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81" w:type="pct"/>
          </w:tcPr>
          <w:p w14:paraId="215DA404" w14:textId="77777777" w:rsidR="00684E9F" w:rsidRPr="005E62D8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2069FAC8" w14:textId="77777777" w:rsidR="00684E9F" w:rsidRPr="005E62D8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5" w:type="pct"/>
          </w:tcPr>
          <w:p w14:paraId="1CC68F85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087C9206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FB3A9E" w:rsidRPr="005E62D8" w14:paraId="3F8854C7" w14:textId="77777777" w:rsidTr="00FB3A9E">
        <w:tc>
          <w:tcPr>
            <w:tcW w:w="639" w:type="pct"/>
          </w:tcPr>
          <w:p w14:paraId="03C6F14F" w14:textId="77777777" w:rsidR="00684E9F" w:rsidRPr="005E62D8" w:rsidRDefault="00684E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</w:p>
        </w:tc>
        <w:tc>
          <w:tcPr>
            <w:tcW w:w="4361" w:type="pct"/>
            <w:gridSpan w:val="23"/>
          </w:tcPr>
          <w:p w14:paraId="02242411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1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E62D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B3A9E" w:rsidRPr="005E62D8" w14:paraId="10C18147" w14:textId="77777777" w:rsidTr="001E26BE">
        <w:tc>
          <w:tcPr>
            <w:tcW w:w="4579" w:type="pct"/>
            <w:gridSpan w:val="22"/>
          </w:tcPr>
          <w:p w14:paraId="6C291D66" w14:textId="02129494" w:rsidR="00684E9F" w:rsidRPr="005E62D8" w:rsidRDefault="00684E9F" w:rsidP="00544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ค่า</w:t>
            </w:r>
            <w:r w:rsidRPr="005E62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เสื่อม</w:t>
            </w:r>
            <w:r w:rsidRPr="005E62D8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ราคา</w:t>
            </w:r>
          </w:p>
        </w:tc>
        <w:tc>
          <w:tcPr>
            <w:tcW w:w="421" w:type="pct"/>
            <w:gridSpan w:val="2"/>
          </w:tcPr>
          <w:p w14:paraId="0059D15D" w14:textId="77777777" w:rsidR="00684E9F" w:rsidRPr="005E62D8" w:rsidRDefault="00684E9F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90" w:right="-11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3A9E" w:rsidRPr="005E62D8" w14:paraId="156573BE" w14:textId="77777777" w:rsidTr="001E26BE">
        <w:tc>
          <w:tcPr>
            <w:tcW w:w="639" w:type="pct"/>
          </w:tcPr>
          <w:p w14:paraId="6A8945E0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E62D8">
              <w:rPr>
                <w:rFonts w:ascii="Angsana New" w:hAnsi="Angsana New"/>
                <w:sz w:val="24"/>
                <w:szCs w:val="24"/>
              </w:rPr>
              <w:t>1</w:t>
            </w:r>
            <w:r w:rsidRPr="005E62D8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5E62D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42" w:type="pct"/>
          </w:tcPr>
          <w:p w14:paraId="2F4A9CB7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5C6AEB93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0CDC511B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7B201F18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1A55D4F5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1,338,712</w:t>
            </w:r>
          </w:p>
        </w:tc>
        <w:tc>
          <w:tcPr>
            <w:tcW w:w="87" w:type="pct"/>
          </w:tcPr>
          <w:p w14:paraId="69D76A95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</w:tcPr>
          <w:p w14:paraId="0820BD16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</w:tcPr>
          <w:p w14:paraId="6B029822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42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3" w:type="pct"/>
          </w:tcPr>
          <w:p w14:paraId="5D933175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4,679,994</w:t>
            </w:r>
          </w:p>
        </w:tc>
        <w:tc>
          <w:tcPr>
            <w:tcW w:w="80" w:type="pct"/>
          </w:tcPr>
          <w:p w14:paraId="72DD3EED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2CC3F9BE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1,552,003</w:t>
            </w:r>
          </w:p>
        </w:tc>
        <w:tc>
          <w:tcPr>
            <w:tcW w:w="84" w:type="pct"/>
          </w:tcPr>
          <w:p w14:paraId="7550BA5F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9" w:type="pct"/>
          </w:tcPr>
          <w:p w14:paraId="350AD23D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279,213</w:t>
            </w:r>
          </w:p>
        </w:tc>
        <w:tc>
          <w:tcPr>
            <w:tcW w:w="85" w:type="pct"/>
          </w:tcPr>
          <w:p w14:paraId="7B302E38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</w:tcPr>
          <w:p w14:paraId="026A262A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4" w:right="-16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328,279</w:t>
            </w:r>
          </w:p>
        </w:tc>
        <w:tc>
          <w:tcPr>
            <w:tcW w:w="80" w:type="pct"/>
          </w:tcPr>
          <w:p w14:paraId="3D46CAA3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</w:tcPr>
          <w:p w14:paraId="5FD89D97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</w:rPr>
              <w:t>435,169</w:t>
            </w:r>
          </w:p>
        </w:tc>
        <w:tc>
          <w:tcPr>
            <w:tcW w:w="90" w:type="pct"/>
          </w:tcPr>
          <w:p w14:paraId="14229A8D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0E8FCDE5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3,624,761</w:t>
            </w:r>
          </w:p>
        </w:tc>
        <w:tc>
          <w:tcPr>
            <w:tcW w:w="81" w:type="pct"/>
          </w:tcPr>
          <w:p w14:paraId="3DDA8649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035E6BED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585F0890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50D84F42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12,238,131</w:t>
            </w:r>
          </w:p>
        </w:tc>
      </w:tr>
      <w:tr w:rsidR="00FB3A9E" w:rsidRPr="005E62D8" w14:paraId="5E79377D" w14:textId="77777777" w:rsidTr="001E26BE">
        <w:tc>
          <w:tcPr>
            <w:tcW w:w="639" w:type="pct"/>
          </w:tcPr>
          <w:p w14:paraId="7015EE8D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5E62D8">
              <w:rPr>
                <w:rFonts w:ascii="Angsana New" w:hAnsi="Angsana New"/>
                <w:spacing w:val="-2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42" w:type="pct"/>
          </w:tcPr>
          <w:p w14:paraId="146D8FB6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A2EEF97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05AA4FB9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71C113D7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172322AF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75,446</w:t>
            </w:r>
          </w:p>
        </w:tc>
        <w:tc>
          <w:tcPr>
            <w:tcW w:w="87" w:type="pct"/>
          </w:tcPr>
          <w:p w14:paraId="39F6458D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</w:tcPr>
          <w:p w14:paraId="37D711FB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</w:tcPr>
          <w:p w14:paraId="50D9A944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3" w:type="pct"/>
          </w:tcPr>
          <w:p w14:paraId="493F82CC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246,882</w:t>
            </w:r>
          </w:p>
        </w:tc>
        <w:tc>
          <w:tcPr>
            <w:tcW w:w="80" w:type="pct"/>
          </w:tcPr>
          <w:p w14:paraId="2489B7EF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52620DE9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39,337</w:t>
            </w:r>
          </w:p>
        </w:tc>
        <w:tc>
          <w:tcPr>
            <w:tcW w:w="84" w:type="pct"/>
          </w:tcPr>
          <w:p w14:paraId="16BC856E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9" w:type="pct"/>
          </w:tcPr>
          <w:p w14:paraId="59578202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19,460</w:t>
            </w:r>
          </w:p>
        </w:tc>
        <w:tc>
          <w:tcPr>
            <w:tcW w:w="85" w:type="pct"/>
          </w:tcPr>
          <w:p w14:paraId="0D2377A6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</w:tcPr>
          <w:p w14:paraId="24B1C484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4" w:right="-16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6,552</w:t>
            </w:r>
          </w:p>
        </w:tc>
        <w:tc>
          <w:tcPr>
            <w:tcW w:w="80" w:type="pct"/>
          </w:tcPr>
          <w:p w14:paraId="52CCD20B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</w:tcPr>
          <w:p w14:paraId="16A2E4E3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</w:rPr>
              <w:t>93,402</w:t>
            </w:r>
          </w:p>
        </w:tc>
        <w:tc>
          <w:tcPr>
            <w:tcW w:w="90" w:type="pct"/>
          </w:tcPr>
          <w:p w14:paraId="023399BB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109D566E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84,537</w:t>
            </w:r>
          </w:p>
        </w:tc>
        <w:tc>
          <w:tcPr>
            <w:tcW w:w="81" w:type="pct"/>
          </w:tcPr>
          <w:p w14:paraId="7F0975FA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28FFFB9F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7F64C9B7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589B7235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565,616</w:t>
            </w:r>
          </w:p>
        </w:tc>
      </w:tr>
      <w:tr w:rsidR="00FB3A9E" w:rsidRPr="005E62D8" w14:paraId="2A46E665" w14:textId="77777777" w:rsidTr="001E26BE">
        <w:tc>
          <w:tcPr>
            <w:tcW w:w="639" w:type="pct"/>
          </w:tcPr>
          <w:p w14:paraId="6B52A740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42" w:type="pct"/>
          </w:tcPr>
          <w:p w14:paraId="5CE73138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2C580BA2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48C31AF8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7FEE831E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7C290CBB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(12,512)</w:t>
            </w:r>
          </w:p>
        </w:tc>
        <w:tc>
          <w:tcPr>
            <w:tcW w:w="87" w:type="pct"/>
          </w:tcPr>
          <w:p w14:paraId="4DDA656F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</w:tcPr>
          <w:p w14:paraId="4E7224C5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</w:tcPr>
          <w:p w14:paraId="0BF9846B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3" w:type="pct"/>
          </w:tcPr>
          <w:p w14:paraId="7E59B118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(47,039)</w:t>
            </w:r>
          </w:p>
        </w:tc>
        <w:tc>
          <w:tcPr>
            <w:tcW w:w="80" w:type="pct"/>
          </w:tcPr>
          <w:p w14:paraId="51EBD6B6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5F98DAA8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(76,620)</w:t>
            </w:r>
          </w:p>
        </w:tc>
        <w:tc>
          <w:tcPr>
            <w:tcW w:w="84" w:type="pct"/>
          </w:tcPr>
          <w:p w14:paraId="0609575F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9" w:type="pct"/>
          </w:tcPr>
          <w:p w14:paraId="2F69800D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(6,504)</w:t>
            </w:r>
          </w:p>
        </w:tc>
        <w:tc>
          <w:tcPr>
            <w:tcW w:w="85" w:type="pct"/>
          </w:tcPr>
          <w:p w14:paraId="7D623076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</w:tcPr>
          <w:p w14:paraId="3AEA127B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4" w:right="-16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(462)</w:t>
            </w:r>
          </w:p>
        </w:tc>
        <w:tc>
          <w:tcPr>
            <w:tcW w:w="80" w:type="pct"/>
          </w:tcPr>
          <w:p w14:paraId="40D3DD03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</w:tcPr>
          <w:p w14:paraId="1AD29E40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</w:rPr>
              <w:t>(14,970)</w:t>
            </w:r>
          </w:p>
        </w:tc>
        <w:tc>
          <w:tcPr>
            <w:tcW w:w="90" w:type="pct"/>
          </w:tcPr>
          <w:p w14:paraId="1D0DAEC8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617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30F6E49B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(125,439)</w:t>
            </w:r>
          </w:p>
        </w:tc>
        <w:tc>
          <w:tcPr>
            <w:tcW w:w="81" w:type="pct"/>
          </w:tcPr>
          <w:p w14:paraId="0AACDFC2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2510D9F7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12868CF5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4EDA5DA2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(283,546)</w:t>
            </w:r>
          </w:p>
        </w:tc>
      </w:tr>
      <w:tr w:rsidR="00FB3A9E" w:rsidRPr="005E62D8" w14:paraId="42531AA4" w14:textId="77777777" w:rsidTr="001E26BE">
        <w:tc>
          <w:tcPr>
            <w:tcW w:w="639" w:type="pct"/>
          </w:tcPr>
          <w:p w14:paraId="7D0182A9" w14:textId="77777777" w:rsidR="00B72502" w:rsidRPr="005E62D8" w:rsidRDefault="00B72502" w:rsidP="00FB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42" w:type="pct"/>
            <w:tcBorders>
              <w:top w:val="single" w:sz="4" w:space="0" w:color="auto"/>
            </w:tcBorders>
          </w:tcPr>
          <w:p w14:paraId="3DFE82A8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67E74B35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2F3D2AD7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</w:tcPr>
          <w:p w14:paraId="58A133E0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3B4FF3F0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</w:tcPr>
          <w:p w14:paraId="054E16AF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</w:tcBorders>
          </w:tcPr>
          <w:p w14:paraId="1FC8D88C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</w:tcPr>
          <w:p w14:paraId="77282356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</w:tcPr>
          <w:p w14:paraId="59E08816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right="-6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" w:type="pct"/>
          </w:tcPr>
          <w:p w14:paraId="15D198EC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24E462EA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8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68B361EE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</w:tcPr>
          <w:p w14:paraId="44C0C6C5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right="-16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</w:tcPr>
          <w:p w14:paraId="32964F34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</w:tcBorders>
          </w:tcPr>
          <w:p w14:paraId="4B695D59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right="-18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" w:type="pct"/>
          </w:tcPr>
          <w:p w14:paraId="242F08E8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</w:tcPr>
          <w:p w14:paraId="3B758380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</w:tcPr>
          <w:p w14:paraId="26428976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</w:tcBorders>
          </w:tcPr>
          <w:p w14:paraId="61A0440A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right="-9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pct"/>
          </w:tcPr>
          <w:p w14:paraId="5C5F1B1B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479FD517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</w:tcPr>
          <w:p w14:paraId="59BEBDFA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058B0BDF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11" w:right="-18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3A9E" w:rsidRPr="005E62D8" w14:paraId="242ACDB3" w14:textId="77777777" w:rsidTr="001E26BE">
        <w:tc>
          <w:tcPr>
            <w:tcW w:w="639" w:type="pct"/>
          </w:tcPr>
          <w:p w14:paraId="0931DB00" w14:textId="77777777" w:rsidR="00B72502" w:rsidRPr="005E62D8" w:rsidRDefault="00B72502" w:rsidP="00B72502">
            <w:pPr>
              <w:tabs>
                <w:tab w:val="clear" w:pos="3742"/>
                <w:tab w:val="left" w:pos="4212"/>
                <w:tab w:val="left" w:pos="8040"/>
              </w:tabs>
              <w:spacing w:line="240" w:lineRule="auto"/>
              <w:ind w:right="-29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42" w:type="pct"/>
          </w:tcPr>
          <w:p w14:paraId="58AB452C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3D898F56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</w:tcPr>
          <w:p w14:paraId="614CB4BA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56BE1F48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</w:tcPr>
          <w:p w14:paraId="56C2F395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6" w:right="-9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1,401,646</w:t>
            </w:r>
          </w:p>
        </w:tc>
        <w:tc>
          <w:tcPr>
            <w:tcW w:w="87" w:type="pct"/>
          </w:tcPr>
          <w:p w14:paraId="10078096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pct"/>
          </w:tcPr>
          <w:p w14:paraId="0ADCABB9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</w:tcPr>
          <w:p w14:paraId="4EB498A5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3" w:type="pct"/>
          </w:tcPr>
          <w:p w14:paraId="0150D3E0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31" w:right="-9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4,879,837</w:t>
            </w:r>
          </w:p>
        </w:tc>
        <w:tc>
          <w:tcPr>
            <w:tcW w:w="80" w:type="pct"/>
          </w:tcPr>
          <w:p w14:paraId="14DCFB5D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</w:tcPr>
          <w:p w14:paraId="7CA3E118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ind w:left="-95" w:right="-10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1,514,720</w:t>
            </w:r>
          </w:p>
        </w:tc>
        <w:tc>
          <w:tcPr>
            <w:tcW w:w="84" w:type="pct"/>
          </w:tcPr>
          <w:p w14:paraId="35FF57E8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</w:tcPr>
          <w:p w14:paraId="1FDC3D05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6" w:right="-9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292,169</w:t>
            </w:r>
          </w:p>
        </w:tc>
        <w:tc>
          <w:tcPr>
            <w:tcW w:w="85" w:type="pct"/>
          </w:tcPr>
          <w:p w14:paraId="5F1DA535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</w:tcPr>
          <w:p w14:paraId="0F57CB88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4" w:right="-16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334,369</w:t>
            </w:r>
          </w:p>
        </w:tc>
        <w:tc>
          <w:tcPr>
            <w:tcW w:w="80" w:type="pct"/>
          </w:tcPr>
          <w:p w14:paraId="3627DBC0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</w:tcPr>
          <w:p w14:paraId="32262932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1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513,601</w:t>
            </w:r>
          </w:p>
        </w:tc>
        <w:tc>
          <w:tcPr>
            <w:tcW w:w="90" w:type="pct"/>
          </w:tcPr>
          <w:p w14:paraId="7D0731D6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</w:tcPr>
          <w:p w14:paraId="180FD44F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3" w:right="-9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3,583,859</w:t>
            </w:r>
          </w:p>
        </w:tc>
        <w:tc>
          <w:tcPr>
            <w:tcW w:w="81" w:type="pct"/>
          </w:tcPr>
          <w:p w14:paraId="32508E07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</w:tcPr>
          <w:p w14:paraId="57656647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6811936C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05518A14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11" w:right="-10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12,520,201</w:t>
            </w:r>
          </w:p>
        </w:tc>
      </w:tr>
      <w:tr w:rsidR="00FB3A9E" w:rsidRPr="005E62D8" w14:paraId="2D3473F8" w14:textId="77777777" w:rsidTr="001E26BE">
        <w:tc>
          <w:tcPr>
            <w:tcW w:w="639" w:type="pct"/>
          </w:tcPr>
          <w:p w14:paraId="19221ADB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2D8">
              <w:rPr>
                <w:rFonts w:ascii="Angsana New" w:hAnsi="Angsana New"/>
                <w:spacing w:val="-2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42" w:type="pct"/>
          </w:tcPr>
          <w:p w14:paraId="4C6CFA55" w14:textId="08E1DEFE" w:rsidR="00B72502" w:rsidRPr="005E62D8" w:rsidRDefault="008B6716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0BCC6041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3A955B21" w14:textId="7183D241" w:rsidR="00B72502" w:rsidRPr="005E62D8" w:rsidRDefault="008B6716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0ED5DFB3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3DF3A048" w14:textId="6590473C" w:rsidR="00B72502" w:rsidRPr="005E62D8" w:rsidRDefault="008B6716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77,89</w:t>
            </w:r>
            <w:r w:rsidR="00EC59FB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" w:type="pct"/>
          </w:tcPr>
          <w:p w14:paraId="4658C438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</w:tcPr>
          <w:p w14:paraId="566C7EEB" w14:textId="1C07B603" w:rsidR="00B72502" w:rsidRPr="005E62D8" w:rsidRDefault="008B6716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</w:tcPr>
          <w:p w14:paraId="1B4DF0C3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3" w:type="pct"/>
          </w:tcPr>
          <w:p w14:paraId="181A3831" w14:textId="4B3386C8" w:rsidR="00B72502" w:rsidRPr="005E62D8" w:rsidRDefault="008B6716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240,214</w:t>
            </w:r>
          </w:p>
        </w:tc>
        <w:tc>
          <w:tcPr>
            <w:tcW w:w="80" w:type="pct"/>
          </w:tcPr>
          <w:p w14:paraId="40EA70FD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7CFD74CB" w14:textId="15A95B21" w:rsidR="00B72502" w:rsidRPr="005E62D8" w:rsidRDefault="008B6716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35,930</w:t>
            </w:r>
          </w:p>
        </w:tc>
        <w:tc>
          <w:tcPr>
            <w:tcW w:w="84" w:type="pct"/>
          </w:tcPr>
          <w:p w14:paraId="22769C9D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9" w:type="pct"/>
          </w:tcPr>
          <w:p w14:paraId="3B62F918" w14:textId="0FAE8B0D" w:rsidR="00B72502" w:rsidRPr="005E62D8" w:rsidRDefault="005A1FD1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17,658</w:t>
            </w:r>
          </w:p>
        </w:tc>
        <w:tc>
          <w:tcPr>
            <w:tcW w:w="85" w:type="pct"/>
          </w:tcPr>
          <w:p w14:paraId="5EFAE130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</w:tcPr>
          <w:p w14:paraId="599DD59D" w14:textId="6A4E150D" w:rsidR="00B72502" w:rsidRPr="005E62D8" w:rsidRDefault="005A1FD1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4" w:right="-16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4,078</w:t>
            </w:r>
          </w:p>
        </w:tc>
        <w:tc>
          <w:tcPr>
            <w:tcW w:w="80" w:type="pct"/>
          </w:tcPr>
          <w:p w14:paraId="1718C673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</w:tcPr>
          <w:p w14:paraId="2C81D829" w14:textId="2089B0D3" w:rsidR="00B72502" w:rsidRPr="00494576" w:rsidRDefault="001E26BE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 w:rsidRPr="00494576">
              <w:rPr>
                <w:rFonts w:ascii="Angsana New" w:hAnsi="Angsana New"/>
                <w:sz w:val="24"/>
                <w:szCs w:val="24"/>
              </w:rPr>
              <w:t>12</w:t>
            </w:r>
            <w:r w:rsidR="007E056F" w:rsidRPr="00494576">
              <w:rPr>
                <w:rFonts w:ascii="Angsana New" w:hAnsi="Angsana New"/>
                <w:sz w:val="24"/>
                <w:szCs w:val="24"/>
              </w:rPr>
              <w:t>6,860</w:t>
            </w:r>
          </w:p>
        </w:tc>
        <w:tc>
          <w:tcPr>
            <w:tcW w:w="90" w:type="pct"/>
          </w:tcPr>
          <w:p w14:paraId="0C4E6115" w14:textId="77777777" w:rsidR="00B72502" w:rsidRPr="00494576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</w:tcPr>
          <w:p w14:paraId="35EF2158" w14:textId="6188A339" w:rsidR="00B72502" w:rsidRPr="00494576" w:rsidRDefault="005A1FD1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color w:val="000000"/>
                <w:sz w:val="24"/>
                <w:szCs w:val="24"/>
              </w:rPr>
              <w:t>54,517</w:t>
            </w:r>
          </w:p>
        </w:tc>
        <w:tc>
          <w:tcPr>
            <w:tcW w:w="81" w:type="pct"/>
          </w:tcPr>
          <w:p w14:paraId="31DF0815" w14:textId="77777777" w:rsidR="00B72502" w:rsidRPr="00494576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445E2AC" w14:textId="7B9FC4F2" w:rsidR="00B72502" w:rsidRPr="00494576" w:rsidRDefault="005A1FD1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1815C08C" w14:textId="77777777" w:rsidR="00B72502" w:rsidRPr="00494576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15886918" w14:textId="01FE2EF6" w:rsidR="00B72502" w:rsidRPr="00494576" w:rsidRDefault="001E26BE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color w:val="000000"/>
                <w:sz w:val="24"/>
                <w:szCs w:val="24"/>
              </w:rPr>
              <w:t>55</w:t>
            </w:r>
            <w:r w:rsidR="007E056F" w:rsidRPr="00494576">
              <w:rPr>
                <w:rFonts w:ascii="Angsana New" w:hAnsi="Angsana New"/>
                <w:color w:val="000000"/>
                <w:sz w:val="24"/>
                <w:szCs w:val="24"/>
              </w:rPr>
              <w:t>7,153</w:t>
            </w:r>
          </w:p>
        </w:tc>
      </w:tr>
      <w:tr w:rsidR="00FB3A9E" w:rsidRPr="005E62D8" w14:paraId="57A8492B" w14:textId="77777777" w:rsidTr="001E26BE">
        <w:tc>
          <w:tcPr>
            <w:tcW w:w="639" w:type="pct"/>
          </w:tcPr>
          <w:p w14:paraId="5051B80D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42" w:type="pct"/>
            <w:tcBorders>
              <w:bottom w:val="single" w:sz="4" w:space="0" w:color="auto"/>
            </w:tcBorders>
          </w:tcPr>
          <w:p w14:paraId="6A0EA515" w14:textId="5C347656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EE01914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062EF72D" w14:textId="6925EE6A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52CD23D5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22E47BD8" w14:textId="017EE825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(500)</w:t>
            </w:r>
          </w:p>
        </w:tc>
        <w:tc>
          <w:tcPr>
            <w:tcW w:w="87" w:type="pct"/>
          </w:tcPr>
          <w:p w14:paraId="326FE2AA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14:paraId="09575B65" w14:textId="6EDE550C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</w:tcPr>
          <w:p w14:paraId="7759D7AD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4CB40B92" w14:textId="12C6890A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(36,579)</w:t>
            </w:r>
          </w:p>
        </w:tc>
        <w:tc>
          <w:tcPr>
            <w:tcW w:w="80" w:type="pct"/>
          </w:tcPr>
          <w:p w14:paraId="322CC678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7AC6A8AE" w14:textId="1D19AD33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(27,903)</w:t>
            </w:r>
          </w:p>
        </w:tc>
        <w:tc>
          <w:tcPr>
            <w:tcW w:w="84" w:type="pct"/>
          </w:tcPr>
          <w:p w14:paraId="3242192B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2CCC4723" w14:textId="36193DC7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(4,225)</w:t>
            </w:r>
          </w:p>
        </w:tc>
        <w:tc>
          <w:tcPr>
            <w:tcW w:w="85" w:type="pct"/>
          </w:tcPr>
          <w:p w14:paraId="33D1CC41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</w:tcPr>
          <w:p w14:paraId="1295987B" w14:textId="508A901B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4" w:right="-16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(39,464)</w:t>
            </w:r>
          </w:p>
        </w:tc>
        <w:tc>
          <w:tcPr>
            <w:tcW w:w="80" w:type="pct"/>
          </w:tcPr>
          <w:p w14:paraId="1007695F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14:paraId="07622E51" w14:textId="74AB963B" w:rsidR="009E1D5C" w:rsidRPr="00494576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 w:rsidRPr="00494576">
              <w:rPr>
                <w:rFonts w:ascii="Angsana New" w:hAnsi="Angsana New"/>
                <w:sz w:val="24"/>
                <w:szCs w:val="24"/>
              </w:rPr>
              <w:t>(30,151)</w:t>
            </w:r>
          </w:p>
        </w:tc>
        <w:tc>
          <w:tcPr>
            <w:tcW w:w="90" w:type="pct"/>
          </w:tcPr>
          <w:p w14:paraId="5C9793DE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617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3E109F90" w14:textId="51EAA151" w:rsidR="009E1D5C" w:rsidRPr="00494576" w:rsidRDefault="009E1D5C" w:rsidP="00AB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color w:val="000000"/>
                <w:sz w:val="24"/>
                <w:szCs w:val="24"/>
              </w:rPr>
              <w:t>(45,314)</w:t>
            </w:r>
          </w:p>
        </w:tc>
        <w:tc>
          <w:tcPr>
            <w:tcW w:w="81" w:type="pct"/>
          </w:tcPr>
          <w:p w14:paraId="1EC63114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345596F8" w14:textId="3B536768" w:rsidR="009E1D5C" w:rsidRPr="00494576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528D859A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1A4B5929" w14:textId="3DE626F8" w:rsidR="009E1D5C" w:rsidRPr="00494576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color w:val="000000"/>
                <w:sz w:val="24"/>
                <w:szCs w:val="24"/>
              </w:rPr>
              <w:t>(184,136)</w:t>
            </w:r>
          </w:p>
        </w:tc>
      </w:tr>
      <w:tr w:rsidR="00FB3A9E" w:rsidRPr="005E62D8" w14:paraId="75B12311" w14:textId="77777777" w:rsidTr="001E26BE">
        <w:tc>
          <w:tcPr>
            <w:tcW w:w="639" w:type="pct"/>
          </w:tcPr>
          <w:p w14:paraId="6E0BD734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42" w:type="pct"/>
            <w:tcBorders>
              <w:top w:val="single" w:sz="4" w:space="0" w:color="auto"/>
              <w:bottom w:val="single" w:sz="4" w:space="0" w:color="auto"/>
            </w:tcBorders>
          </w:tcPr>
          <w:p w14:paraId="574BC4E6" w14:textId="63ACA6B1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10CD91AF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14:paraId="395AB028" w14:textId="6F383A70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6724B03E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14:paraId="058A1FD5" w14:textId="6C0FF49E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6" w:right="-9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1,479,04</w:t>
            </w:r>
            <w:r w:rsidR="00EC59F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7" w:type="pct"/>
          </w:tcPr>
          <w:p w14:paraId="1EF3D1AC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</w:tcPr>
          <w:p w14:paraId="0ABF7C2B" w14:textId="6271A3E5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</w:tcPr>
          <w:p w14:paraId="6F0B3870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14:paraId="1C811115" w14:textId="65840B10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31" w:right="-9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5,083,472</w:t>
            </w:r>
          </w:p>
        </w:tc>
        <w:tc>
          <w:tcPr>
            <w:tcW w:w="80" w:type="pct"/>
          </w:tcPr>
          <w:p w14:paraId="1E7917CA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14:paraId="26926CF6" w14:textId="7D163772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ind w:left="-95" w:right="-10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1,522,747</w:t>
            </w:r>
          </w:p>
        </w:tc>
        <w:tc>
          <w:tcPr>
            <w:tcW w:w="84" w:type="pct"/>
          </w:tcPr>
          <w:p w14:paraId="5A6AE545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14:paraId="51EA61FB" w14:textId="0163BCC9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6" w:right="-9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305,602</w:t>
            </w:r>
          </w:p>
        </w:tc>
        <w:tc>
          <w:tcPr>
            <w:tcW w:w="85" w:type="pct"/>
          </w:tcPr>
          <w:p w14:paraId="27BDB2D3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single" w:sz="4" w:space="0" w:color="auto"/>
            </w:tcBorders>
          </w:tcPr>
          <w:p w14:paraId="33821DEC" w14:textId="6EC72ED4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4" w:right="-16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298,983</w:t>
            </w:r>
          </w:p>
        </w:tc>
        <w:tc>
          <w:tcPr>
            <w:tcW w:w="80" w:type="pct"/>
          </w:tcPr>
          <w:p w14:paraId="21C2B556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14:paraId="45B36C79" w14:textId="496D0677" w:rsidR="009E1D5C" w:rsidRPr="00494576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1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576">
              <w:rPr>
                <w:rFonts w:ascii="Angsana New" w:hAnsi="Angsana New"/>
                <w:b/>
                <w:bCs/>
                <w:sz w:val="24"/>
                <w:szCs w:val="24"/>
              </w:rPr>
              <w:t>61</w:t>
            </w:r>
            <w:r w:rsidR="007E056F" w:rsidRPr="00494576">
              <w:rPr>
                <w:rFonts w:ascii="Angsana New" w:hAnsi="Angsana New"/>
                <w:b/>
                <w:bCs/>
                <w:sz w:val="24"/>
                <w:szCs w:val="24"/>
              </w:rPr>
              <w:t>0,310</w:t>
            </w:r>
          </w:p>
        </w:tc>
        <w:tc>
          <w:tcPr>
            <w:tcW w:w="90" w:type="pct"/>
          </w:tcPr>
          <w:p w14:paraId="0F553BB2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single" w:sz="4" w:space="0" w:color="auto"/>
            </w:tcBorders>
          </w:tcPr>
          <w:p w14:paraId="53DFD80E" w14:textId="119EF76C" w:rsidR="009E1D5C" w:rsidRPr="00494576" w:rsidRDefault="009E1D5C" w:rsidP="00AB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3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3,593,06</w:t>
            </w:r>
            <w:r w:rsidR="00EC59FB" w:rsidRPr="0049457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1" w:type="pct"/>
          </w:tcPr>
          <w:p w14:paraId="4D707A5C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6F12FD20" w14:textId="09B2E56A" w:rsidR="009E1D5C" w:rsidRPr="00494576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4685AF6F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11A80414" w14:textId="43FC1CC8" w:rsidR="009E1D5C" w:rsidRPr="00494576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11" w:right="-10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12,89</w:t>
            </w:r>
            <w:r w:rsidR="007E056F" w:rsidRPr="0049457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3,218</w:t>
            </w:r>
          </w:p>
        </w:tc>
      </w:tr>
      <w:tr w:rsidR="00FB3A9E" w:rsidRPr="005E62D8" w14:paraId="6C4A4CED" w14:textId="77777777" w:rsidTr="001E26BE">
        <w:tc>
          <w:tcPr>
            <w:tcW w:w="639" w:type="pct"/>
          </w:tcPr>
          <w:p w14:paraId="279B3F09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" w:type="pct"/>
            <w:tcBorders>
              <w:top w:val="single" w:sz="4" w:space="0" w:color="auto"/>
            </w:tcBorders>
          </w:tcPr>
          <w:p w14:paraId="09CDF97D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3DE8F33F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2CC892A0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</w:tcPr>
          <w:p w14:paraId="25ADDCB1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19F8409A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</w:tcPr>
          <w:p w14:paraId="63D326AA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</w:tcBorders>
          </w:tcPr>
          <w:p w14:paraId="367F35FA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</w:tcPr>
          <w:p w14:paraId="49469914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</w:tcPr>
          <w:p w14:paraId="346B6544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right="-6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" w:type="pct"/>
          </w:tcPr>
          <w:p w14:paraId="1718A2BE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27281FFA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8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495F8233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</w:tcPr>
          <w:p w14:paraId="7012CA32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right="-16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</w:tcPr>
          <w:p w14:paraId="1BE3E10B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</w:tcBorders>
          </w:tcPr>
          <w:p w14:paraId="103D26A9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right="-18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" w:type="pct"/>
          </w:tcPr>
          <w:p w14:paraId="1500D5B3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</w:tcPr>
          <w:p w14:paraId="5C12DF42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</w:tcPr>
          <w:p w14:paraId="5B0BDFC2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</w:tcBorders>
          </w:tcPr>
          <w:p w14:paraId="71940E2F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right="-9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pct"/>
          </w:tcPr>
          <w:p w14:paraId="57F112D0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566BAB93" w14:textId="77777777" w:rsidR="009E1D5C" w:rsidRPr="00494576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</w:tcPr>
          <w:p w14:paraId="7BA20376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116BB6A3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1" w:right="-18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3A9E" w:rsidRPr="005E62D8" w14:paraId="3242C700" w14:textId="77777777" w:rsidTr="001E26BE">
        <w:tc>
          <w:tcPr>
            <w:tcW w:w="639" w:type="pct"/>
          </w:tcPr>
          <w:p w14:paraId="0FCF0656" w14:textId="78663CD9" w:rsidR="009E1D5C" w:rsidRPr="005E62D8" w:rsidRDefault="00F65136" w:rsidP="00F65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42" w:type="pct"/>
          </w:tcPr>
          <w:p w14:paraId="1432D7FA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7D945747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</w:tcPr>
          <w:p w14:paraId="3EE5273E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</w:tcPr>
          <w:p w14:paraId="781F5774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</w:tcPr>
          <w:p w14:paraId="656AE67D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</w:tcPr>
          <w:p w14:paraId="5119323C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pct"/>
          </w:tcPr>
          <w:p w14:paraId="4EA9060E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</w:tcPr>
          <w:p w14:paraId="455A3442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3" w:type="pct"/>
          </w:tcPr>
          <w:p w14:paraId="30939468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right="-6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" w:type="pct"/>
          </w:tcPr>
          <w:p w14:paraId="28B117C0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</w:tcPr>
          <w:p w14:paraId="2CE8DC8B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8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7C619862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</w:tcPr>
          <w:p w14:paraId="471FEA47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right="-16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</w:tcPr>
          <w:p w14:paraId="2E6B773E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</w:tcPr>
          <w:p w14:paraId="6BCA4A01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right="-18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" w:type="pct"/>
          </w:tcPr>
          <w:p w14:paraId="4A860951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</w:tcPr>
          <w:p w14:paraId="13203322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</w:tcPr>
          <w:p w14:paraId="5556567F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</w:tcPr>
          <w:p w14:paraId="6C413A59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right="-9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pct"/>
          </w:tcPr>
          <w:p w14:paraId="1D685DF9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</w:tcPr>
          <w:p w14:paraId="47E9D3D3" w14:textId="77777777" w:rsidR="009E1D5C" w:rsidRPr="00494576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</w:tcPr>
          <w:p w14:paraId="70703298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1B51F578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1" w:right="-18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3A9E" w:rsidRPr="005E62D8" w14:paraId="04354C51" w14:textId="77777777" w:rsidTr="001E26BE">
        <w:tc>
          <w:tcPr>
            <w:tcW w:w="639" w:type="pct"/>
          </w:tcPr>
          <w:p w14:paraId="46D90CA3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E62D8">
              <w:rPr>
                <w:rFonts w:ascii="Angsana New" w:hAnsi="Angsana New"/>
                <w:sz w:val="24"/>
                <w:szCs w:val="24"/>
              </w:rPr>
              <w:t>1</w:t>
            </w:r>
            <w:r w:rsidRPr="005E62D8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5E62D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42" w:type="pct"/>
            <w:tcBorders>
              <w:bottom w:val="single" w:sz="4" w:space="0" w:color="auto"/>
            </w:tcBorders>
          </w:tcPr>
          <w:p w14:paraId="0FC6A78E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531699FF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251EBA4F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26DE270B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338C8945" w14:textId="77777777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106" w:right="-93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317ADF5A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14:paraId="51D75DE1" w14:textId="77777777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</w:tcPr>
          <w:p w14:paraId="4E3966F1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42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0B2EFC1A" w14:textId="77777777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left="-131" w:right="-93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248A2F0A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643B51F2" w14:textId="77777777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ind w:left="-95" w:right="-86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2C39D69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357A9F95" w14:textId="77777777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106" w:right="-95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3C48FA2F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</w:tcPr>
          <w:p w14:paraId="56B2BBDC" w14:textId="77777777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ind w:left="-104" w:right="-164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21DDB825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14:paraId="51EE3962" w14:textId="77777777" w:rsidR="009E1D5C" w:rsidRPr="00494576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 w:rsidRPr="0049457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3B1C4B8E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478B5017" w14:textId="77777777" w:rsidR="009E1D5C" w:rsidRPr="00494576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sz w:val="24"/>
                <w:szCs w:val="24"/>
              </w:rPr>
              <w:t>5,330</w:t>
            </w:r>
          </w:p>
        </w:tc>
        <w:tc>
          <w:tcPr>
            <w:tcW w:w="81" w:type="pct"/>
          </w:tcPr>
          <w:p w14:paraId="468C6376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12D08F4B" w14:textId="77777777" w:rsidR="009E1D5C" w:rsidRPr="00494576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49457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6615F986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74127C3E" w14:textId="77777777" w:rsidR="009E1D5C" w:rsidRPr="00494576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sz w:val="24"/>
                <w:szCs w:val="24"/>
              </w:rPr>
              <w:t>5,330</w:t>
            </w:r>
          </w:p>
        </w:tc>
      </w:tr>
      <w:tr w:rsidR="00FB3A9E" w:rsidRPr="005E62D8" w14:paraId="0F6D849E" w14:textId="77777777" w:rsidTr="001E26BE">
        <w:tc>
          <w:tcPr>
            <w:tcW w:w="639" w:type="pct"/>
          </w:tcPr>
          <w:p w14:paraId="0BBD6139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42" w:type="pct"/>
            <w:tcBorders>
              <w:top w:val="single" w:sz="4" w:space="0" w:color="auto"/>
            </w:tcBorders>
          </w:tcPr>
          <w:p w14:paraId="7B47781B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</w:tcPr>
          <w:p w14:paraId="7FD7B10B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10B00256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</w:tcPr>
          <w:p w14:paraId="4B566326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4C2694B3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</w:tcPr>
          <w:p w14:paraId="7F238671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</w:tcBorders>
          </w:tcPr>
          <w:p w14:paraId="10E9A114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</w:tcPr>
          <w:p w14:paraId="6DD531D6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</w:tcPr>
          <w:p w14:paraId="26E5DA13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right="-6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" w:type="pct"/>
          </w:tcPr>
          <w:p w14:paraId="5AEBE424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269C1FBB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8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4E7A1CED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</w:tcPr>
          <w:p w14:paraId="3DB4A1B0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right="-16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</w:tcPr>
          <w:p w14:paraId="55ABC4DD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</w:tcBorders>
          </w:tcPr>
          <w:p w14:paraId="39AC29A7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right="-18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" w:type="pct"/>
          </w:tcPr>
          <w:p w14:paraId="1CC6BD91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</w:tcPr>
          <w:p w14:paraId="0F632B9C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</w:tcPr>
          <w:p w14:paraId="6A8CC188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</w:tcBorders>
          </w:tcPr>
          <w:p w14:paraId="34E971A6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right="-9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pct"/>
          </w:tcPr>
          <w:p w14:paraId="7AB9AEB7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40709246" w14:textId="77777777" w:rsidR="009E1D5C" w:rsidRPr="00494576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</w:tcPr>
          <w:p w14:paraId="39A86192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0BB3E539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1" w:right="-18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3A9E" w:rsidRPr="005E62D8" w14:paraId="000CEDB7" w14:textId="77777777" w:rsidTr="001E26BE">
        <w:tc>
          <w:tcPr>
            <w:tcW w:w="639" w:type="pct"/>
          </w:tcPr>
          <w:p w14:paraId="77854AC1" w14:textId="43293476" w:rsidR="009E1D5C" w:rsidRPr="005E62D8" w:rsidRDefault="009E1D5C" w:rsidP="00FB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42" w:type="pct"/>
            <w:tcBorders>
              <w:bottom w:val="single" w:sz="4" w:space="0" w:color="auto"/>
            </w:tcBorders>
          </w:tcPr>
          <w:p w14:paraId="4F91D881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292BB996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0D7B787A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54C990A6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53BF1036" w14:textId="77777777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106" w:right="-9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63DDD4A3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14:paraId="50335611" w14:textId="77777777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</w:tcPr>
          <w:p w14:paraId="5C79B6BF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44649ECB" w14:textId="77777777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left="-131" w:right="-9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632CB0AE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4482E25F" w14:textId="77777777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ind w:left="-95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C332436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01011352" w14:textId="77777777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106" w:right="-9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214EF341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</w:tcPr>
          <w:p w14:paraId="6CD6BC82" w14:textId="77777777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ind w:left="-104" w:right="-16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050ABFE7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14:paraId="0870B5BF" w14:textId="77777777" w:rsidR="009E1D5C" w:rsidRPr="00494576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1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57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pct"/>
          </w:tcPr>
          <w:p w14:paraId="66F91609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7CCF3334" w14:textId="77777777" w:rsidR="009E1D5C" w:rsidRPr="00494576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3" w:right="-9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b/>
                <w:bCs/>
                <w:sz w:val="24"/>
                <w:szCs w:val="24"/>
              </w:rPr>
              <w:t>5,330</w:t>
            </w:r>
          </w:p>
        </w:tc>
        <w:tc>
          <w:tcPr>
            <w:tcW w:w="81" w:type="pct"/>
          </w:tcPr>
          <w:p w14:paraId="33EC4D39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0B5B5CF3" w14:textId="77777777" w:rsidR="009E1D5C" w:rsidRPr="00494576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57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4B099691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49E20CAC" w14:textId="77777777" w:rsidR="009E1D5C" w:rsidRPr="00494576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11" w:right="-10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b/>
                <w:bCs/>
                <w:sz w:val="24"/>
                <w:szCs w:val="24"/>
              </w:rPr>
              <w:t>5,330</w:t>
            </w:r>
          </w:p>
        </w:tc>
      </w:tr>
      <w:tr w:rsidR="00FB3A9E" w:rsidRPr="005E62D8" w14:paraId="07E8FC04" w14:textId="77777777" w:rsidTr="001E26BE">
        <w:tc>
          <w:tcPr>
            <w:tcW w:w="639" w:type="pct"/>
          </w:tcPr>
          <w:p w14:paraId="0B08470C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42" w:type="pct"/>
            <w:tcBorders>
              <w:top w:val="single" w:sz="4" w:space="0" w:color="auto"/>
              <w:bottom w:val="single" w:sz="4" w:space="0" w:color="auto"/>
            </w:tcBorders>
          </w:tcPr>
          <w:p w14:paraId="579A485D" w14:textId="5B26C409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54D6F756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14:paraId="55DB86EA" w14:textId="793B761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61D3B5B1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</w:tcPr>
          <w:p w14:paraId="11EE3CB7" w14:textId="3CA96FD1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106" w:right="-9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7B9C0428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</w:tcBorders>
          </w:tcPr>
          <w:p w14:paraId="2B585DE8" w14:textId="6684AD4E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</w:tcPr>
          <w:p w14:paraId="78174BFE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14:paraId="30CB50C0" w14:textId="0AF980C6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left="-131" w:right="-9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02E5AACC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14:paraId="3FD60DCE" w14:textId="20CDF3F0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ind w:left="-95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1DC6C6F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14:paraId="5038AB93" w14:textId="18140705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ind w:left="-106" w:right="-9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291B0AA8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single" w:sz="4" w:space="0" w:color="auto"/>
            </w:tcBorders>
          </w:tcPr>
          <w:p w14:paraId="0D74AA39" w14:textId="535E1392" w:rsidR="009E1D5C" w:rsidRPr="005E62D8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ind w:left="-104" w:right="-16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14:paraId="4FB3025B" w14:textId="77777777" w:rsidR="009E1D5C" w:rsidRPr="005E62D8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14:paraId="216E38FF" w14:textId="44245992" w:rsidR="009E1D5C" w:rsidRPr="00494576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1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576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7E056F" w:rsidRPr="00494576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49457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7E056F" w:rsidRPr="00494576">
              <w:rPr>
                <w:rFonts w:ascii="Angsana New" w:hAnsi="Angsana New"/>
                <w:b/>
                <w:bCs/>
                <w:sz w:val="24"/>
                <w:szCs w:val="24"/>
              </w:rPr>
              <w:t>756</w:t>
            </w:r>
          </w:p>
        </w:tc>
        <w:tc>
          <w:tcPr>
            <w:tcW w:w="90" w:type="pct"/>
          </w:tcPr>
          <w:p w14:paraId="1C8D639C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single" w:sz="4" w:space="0" w:color="auto"/>
            </w:tcBorders>
          </w:tcPr>
          <w:p w14:paraId="77330A65" w14:textId="36710DB6" w:rsidR="009E1D5C" w:rsidRPr="00494576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3" w:right="-9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5,330</w:t>
            </w:r>
          </w:p>
        </w:tc>
        <w:tc>
          <w:tcPr>
            <w:tcW w:w="81" w:type="pct"/>
          </w:tcPr>
          <w:p w14:paraId="7C22C3C4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5CBD38CD" w14:textId="2A27C4A7" w:rsidR="009E1D5C" w:rsidRPr="00494576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57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62390163" w14:textId="77777777" w:rsidR="009E1D5C" w:rsidRPr="00494576" w:rsidRDefault="009E1D5C" w:rsidP="009E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3FF728E7" w14:textId="2EF40804" w:rsidR="009E1D5C" w:rsidRPr="00494576" w:rsidRDefault="009E1D5C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11" w:right="-10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457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7E056F" w:rsidRPr="0049457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9,086</w:t>
            </w:r>
          </w:p>
        </w:tc>
      </w:tr>
    </w:tbl>
    <w:p w14:paraId="1018CD9E" w14:textId="77777777" w:rsidR="00FC7011" w:rsidRPr="00C1266B" w:rsidRDefault="00FC7011" w:rsidP="00393759">
      <w:pPr>
        <w:spacing w:line="240" w:lineRule="auto"/>
        <w:rPr>
          <w:rFonts w:ascii="Angsana New" w:hAnsi="Angsana New"/>
          <w:sz w:val="2"/>
          <w:szCs w:val="2"/>
        </w:rPr>
      </w:pPr>
      <w:r w:rsidRPr="00C1266B">
        <w:rPr>
          <w:rFonts w:ascii="Angsana New" w:hAnsi="Angsana New"/>
        </w:rPr>
        <w:br w:type="page"/>
      </w:r>
    </w:p>
    <w:tbl>
      <w:tblPr>
        <w:tblW w:w="148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885"/>
        <w:gridCol w:w="718"/>
        <w:gridCol w:w="285"/>
        <w:gridCol w:w="838"/>
        <w:gridCol w:w="261"/>
        <w:gridCol w:w="802"/>
        <w:gridCol w:w="264"/>
        <w:gridCol w:w="722"/>
        <w:gridCol w:w="264"/>
        <w:gridCol w:w="891"/>
        <w:gridCol w:w="244"/>
        <w:gridCol w:w="829"/>
        <w:gridCol w:w="244"/>
        <w:gridCol w:w="936"/>
        <w:gridCol w:w="244"/>
        <w:gridCol w:w="832"/>
        <w:gridCol w:w="261"/>
        <w:gridCol w:w="897"/>
        <w:gridCol w:w="273"/>
        <w:gridCol w:w="820"/>
        <w:gridCol w:w="249"/>
        <w:gridCol w:w="843"/>
        <w:gridCol w:w="244"/>
        <w:gridCol w:w="1004"/>
      </w:tblGrid>
      <w:tr w:rsidR="00FB3A9E" w:rsidRPr="005E62D8" w14:paraId="124A19A2" w14:textId="77777777" w:rsidTr="00FB3A9E">
        <w:trPr>
          <w:trHeight w:val="20"/>
        </w:trPr>
        <w:tc>
          <w:tcPr>
            <w:tcW w:w="635" w:type="pct"/>
          </w:tcPr>
          <w:p w14:paraId="2294E7AA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65" w:type="pct"/>
            <w:gridSpan w:val="23"/>
          </w:tcPr>
          <w:p w14:paraId="45882040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3A9E" w:rsidRPr="005E62D8" w14:paraId="551B0E38" w14:textId="77777777" w:rsidTr="00FB3A9E">
        <w:trPr>
          <w:trHeight w:val="20"/>
        </w:trPr>
        <w:tc>
          <w:tcPr>
            <w:tcW w:w="635" w:type="pct"/>
          </w:tcPr>
          <w:p w14:paraId="3FC62249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2" w:type="pct"/>
          </w:tcPr>
          <w:p w14:paraId="2F1E1A78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pct"/>
          </w:tcPr>
          <w:p w14:paraId="30EA402A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25AC6B8B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62A676A1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pct"/>
          </w:tcPr>
          <w:p w14:paraId="2721F51A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89" w:type="pct"/>
          </w:tcPr>
          <w:p w14:paraId="5CC4AE86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</w:tcPr>
          <w:p w14:paraId="006840D9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3A8C631B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36C2C4F9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690B553A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72D18AED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6BCBA5C6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" w:type="pct"/>
          </w:tcPr>
          <w:p w14:paraId="7EA38A8C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6307132B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217751A2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798374BC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2" w:type="pct"/>
          </w:tcPr>
          <w:p w14:paraId="43225C0A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1831BC55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4712D468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386B7738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0DC9663B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2" w:type="pct"/>
          </w:tcPr>
          <w:p w14:paraId="02639278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40F6BF70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3A9E" w:rsidRPr="005E62D8" w14:paraId="2E2B7636" w14:textId="77777777" w:rsidTr="00FB3A9E">
        <w:trPr>
          <w:trHeight w:val="20"/>
        </w:trPr>
        <w:tc>
          <w:tcPr>
            <w:tcW w:w="635" w:type="pct"/>
          </w:tcPr>
          <w:p w14:paraId="09FD65B8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  <w:gridSpan w:val="3"/>
            <w:tcBorders>
              <w:bottom w:val="single" w:sz="4" w:space="0" w:color="auto"/>
            </w:tcBorders>
          </w:tcPr>
          <w:p w14:paraId="5934027C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8" w:type="pct"/>
          </w:tcPr>
          <w:p w14:paraId="3B502331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pct"/>
          </w:tcPr>
          <w:p w14:paraId="0C62E7F8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89" w:type="pct"/>
          </w:tcPr>
          <w:p w14:paraId="4969CE6A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</w:tcPr>
          <w:p w14:paraId="7B20909F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2B5914FB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1386A658" w14:textId="196BDEE8" w:rsidR="00FC7011" w:rsidRPr="005E62D8" w:rsidRDefault="00FB3A9E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</w:t>
            </w:r>
            <w:r w:rsidRPr="00FB3A9E">
              <w:rPr>
                <w:rFonts w:ascii="Angsana New" w:hAnsi="Angsana New"/>
                <w:sz w:val="24"/>
                <w:szCs w:val="24"/>
                <w:cs/>
              </w:rPr>
              <w:t>ครื่องจักร</w:t>
            </w:r>
          </w:p>
        </w:tc>
        <w:tc>
          <w:tcPr>
            <w:tcW w:w="82" w:type="pct"/>
          </w:tcPr>
          <w:p w14:paraId="2FA84A8C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6640A8C2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59971AC1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" w:type="pct"/>
          </w:tcPr>
          <w:p w14:paraId="14EA36C2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2" w:type="pct"/>
          </w:tcPr>
          <w:p w14:paraId="78435F61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4BAF0133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13CDF033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2" w:type="pct"/>
          </w:tcPr>
          <w:p w14:paraId="5E8492DE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1F032D49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57ED0CCE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4" w:type="pct"/>
          </w:tcPr>
          <w:p w14:paraId="3C111905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76F9BB04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2" w:type="pct"/>
          </w:tcPr>
          <w:p w14:paraId="65887F5D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408AF6D1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3A9E" w:rsidRPr="005E62D8" w14:paraId="2F6874E9" w14:textId="77777777" w:rsidTr="00FB3A9E">
        <w:trPr>
          <w:trHeight w:val="20"/>
        </w:trPr>
        <w:tc>
          <w:tcPr>
            <w:tcW w:w="635" w:type="pct"/>
          </w:tcPr>
          <w:p w14:paraId="5462B7A1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pct"/>
            <w:tcBorders>
              <w:top w:val="single" w:sz="4" w:space="0" w:color="auto"/>
            </w:tcBorders>
          </w:tcPr>
          <w:p w14:paraId="6A2B764D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</w:tcBorders>
          </w:tcPr>
          <w:p w14:paraId="20664782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0ED21069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8" w:type="pct"/>
          </w:tcPr>
          <w:p w14:paraId="2BCC38E1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pct"/>
          </w:tcPr>
          <w:p w14:paraId="54AED412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89" w:type="pct"/>
          </w:tcPr>
          <w:p w14:paraId="520AA98E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</w:tcPr>
          <w:p w14:paraId="7E177F74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1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6681814B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1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0" w:type="pct"/>
          </w:tcPr>
          <w:p w14:paraId="114A19B4" w14:textId="5A53313D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1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82" w:type="pct"/>
          </w:tcPr>
          <w:p w14:paraId="62C8C0BE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4A971543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211775D2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" w:type="pct"/>
          </w:tcPr>
          <w:p w14:paraId="1C0FC1E6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82" w:type="pct"/>
          </w:tcPr>
          <w:p w14:paraId="238E4868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247C8BEF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88" w:type="pct"/>
          </w:tcPr>
          <w:p w14:paraId="5911149B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2" w:type="pct"/>
          </w:tcPr>
          <w:p w14:paraId="7F5074C4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92" w:type="pct"/>
          </w:tcPr>
          <w:p w14:paraId="4C9C8A13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2C69D2F2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84" w:type="pct"/>
          </w:tcPr>
          <w:p w14:paraId="72CE51CC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7024EEAD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2" w:type="pct"/>
          </w:tcPr>
          <w:p w14:paraId="53E54E85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1F021EE8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3A9E" w:rsidRPr="005E62D8" w14:paraId="7C0161FB" w14:textId="77777777" w:rsidTr="00FB3A9E">
        <w:trPr>
          <w:trHeight w:val="20"/>
        </w:trPr>
        <w:tc>
          <w:tcPr>
            <w:tcW w:w="635" w:type="pct"/>
          </w:tcPr>
          <w:p w14:paraId="5559E530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pct"/>
          </w:tcPr>
          <w:p w14:paraId="74BA3468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6" w:type="pct"/>
          </w:tcPr>
          <w:p w14:paraId="26796F0C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1BA5DD2E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8" w:type="pct"/>
          </w:tcPr>
          <w:p w14:paraId="4522DB91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pct"/>
          </w:tcPr>
          <w:p w14:paraId="654E29CF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89" w:type="pct"/>
          </w:tcPr>
          <w:p w14:paraId="02A6C5C4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</w:tcPr>
          <w:p w14:paraId="52FDA254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89" w:type="pct"/>
          </w:tcPr>
          <w:p w14:paraId="67495E36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0" w:type="pct"/>
          </w:tcPr>
          <w:p w14:paraId="04B02B77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2" w:type="pct"/>
          </w:tcPr>
          <w:p w14:paraId="758032A5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5223C98B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2" w:type="pct"/>
          </w:tcPr>
          <w:p w14:paraId="41F7BF06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" w:type="pct"/>
          </w:tcPr>
          <w:p w14:paraId="586827BD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82" w:type="pct"/>
          </w:tcPr>
          <w:p w14:paraId="2EC96058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7E81CBE8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88" w:type="pct"/>
          </w:tcPr>
          <w:p w14:paraId="54788F79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2" w:type="pct"/>
          </w:tcPr>
          <w:p w14:paraId="3024E91A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92" w:type="pct"/>
          </w:tcPr>
          <w:p w14:paraId="130F639D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506D375B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84" w:type="pct"/>
          </w:tcPr>
          <w:p w14:paraId="08F1762E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324F6734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2" w:type="pct"/>
          </w:tcPr>
          <w:p w14:paraId="2B36FAFA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77470E6D" w14:textId="77777777" w:rsidR="00FC7011" w:rsidRPr="005E62D8" w:rsidRDefault="00FC7011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FB3A9E" w:rsidRPr="005E62D8" w14:paraId="245953EA" w14:textId="77777777" w:rsidTr="00FB3A9E">
        <w:trPr>
          <w:trHeight w:val="20"/>
        </w:trPr>
        <w:tc>
          <w:tcPr>
            <w:tcW w:w="635" w:type="pct"/>
          </w:tcPr>
          <w:p w14:paraId="5C18DA16" w14:textId="77777777" w:rsidR="00FC7011" w:rsidRPr="005E62D8" w:rsidRDefault="00FC7011" w:rsidP="00BC34B5">
            <w:pPr>
              <w:tabs>
                <w:tab w:val="left" w:pos="80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</w:p>
        </w:tc>
        <w:tc>
          <w:tcPr>
            <w:tcW w:w="4365" w:type="pct"/>
            <w:gridSpan w:val="23"/>
          </w:tcPr>
          <w:p w14:paraId="40735A3B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1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E62D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B3A9E" w:rsidRPr="005E62D8" w14:paraId="250EAC11" w14:textId="77777777" w:rsidTr="00FB3A9E">
        <w:trPr>
          <w:trHeight w:val="80"/>
        </w:trPr>
        <w:tc>
          <w:tcPr>
            <w:tcW w:w="635" w:type="pct"/>
          </w:tcPr>
          <w:p w14:paraId="11F5009E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42" w:type="pct"/>
          </w:tcPr>
          <w:p w14:paraId="7F25613F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pct"/>
          </w:tcPr>
          <w:p w14:paraId="5810A266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11330E48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6EB790DB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pct"/>
          </w:tcPr>
          <w:p w14:paraId="133D2450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2BA6C331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</w:tcPr>
          <w:p w14:paraId="379AF622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</w:tcPr>
          <w:p w14:paraId="4EE14D31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345B3EA6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2B7F24B9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47B08C72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5B08D6F1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" w:type="pct"/>
          </w:tcPr>
          <w:p w14:paraId="7D2ABA1B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6B32A6DA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1137DB94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</w:tcPr>
          <w:p w14:paraId="26EF8346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2" w:type="pct"/>
          </w:tcPr>
          <w:p w14:paraId="4D8BEB59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0BD083C9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595C7050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4A4D930A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1D0EC8A4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5B340588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4" w:type="pct"/>
          </w:tcPr>
          <w:p w14:paraId="75C516F5" w14:textId="77777777" w:rsidR="00FC7011" w:rsidRPr="005E62D8" w:rsidRDefault="00FC701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3A9E" w:rsidRPr="005E62D8" w14:paraId="50BDB463" w14:textId="77777777" w:rsidTr="00FB3A9E">
        <w:trPr>
          <w:trHeight w:val="20"/>
        </w:trPr>
        <w:tc>
          <w:tcPr>
            <w:tcW w:w="635" w:type="pct"/>
          </w:tcPr>
          <w:p w14:paraId="117A0C6B" w14:textId="661FED4F" w:rsidR="00B72502" w:rsidRPr="005E62D8" w:rsidRDefault="00FB3A9E" w:rsidP="00FB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44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42" w:type="pct"/>
            <w:tcBorders>
              <w:bottom w:val="double" w:sz="4" w:space="0" w:color="auto"/>
            </w:tcBorders>
          </w:tcPr>
          <w:p w14:paraId="123B1C8C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375,763</w:t>
            </w:r>
          </w:p>
        </w:tc>
        <w:tc>
          <w:tcPr>
            <w:tcW w:w="96" w:type="pct"/>
          </w:tcPr>
          <w:p w14:paraId="00C2D8C4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double" w:sz="4" w:space="0" w:color="auto"/>
            </w:tcBorders>
          </w:tcPr>
          <w:p w14:paraId="4E0289A1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4,393,811</w:t>
            </w:r>
          </w:p>
        </w:tc>
        <w:tc>
          <w:tcPr>
            <w:tcW w:w="88" w:type="pct"/>
          </w:tcPr>
          <w:p w14:paraId="5266C8B2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  <w:tcBorders>
              <w:bottom w:val="double" w:sz="4" w:space="0" w:color="auto"/>
            </w:tcBorders>
          </w:tcPr>
          <w:p w14:paraId="4C2E267C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992,824</w:t>
            </w:r>
          </w:p>
        </w:tc>
        <w:tc>
          <w:tcPr>
            <w:tcW w:w="89" w:type="pct"/>
          </w:tcPr>
          <w:p w14:paraId="21874A60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tcBorders>
              <w:bottom w:val="double" w:sz="4" w:space="0" w:color="auto"/>
            </w:tcBorders>
          </w:tcPr>
          <w:p w14:paraId="5E3D0ADB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66D6666C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bottom w:val="double" w:sz="4" w:space="0" w:color="auto"/>
            </w:tcBorders>
          </w:tcPr>
          <w:p w14:paraId="4A242888" w14:textId="77777777" w:rsidR="00B72502" w:rsidRPr="005E62D8" w:rsidRDefault="00B72502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1,234,678</w:t>
            </w:r>
          </w:p>
        </w:tc>
        <w:tc>
          <w:tcPr>
            <w:tcW w:w="82" w:type="pct"/>
          </w:tcPr>
          <w:p w14:paraId="6833C770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tcBorders>
              <w:bottom w:val="double" w:sz="4" w:space="0" w:color="auto"/>
            </w:tcBorders>
          </w:tcPr>
          <w:p w14:paraId="25771251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88,986</w:t>
            </w:r>
          </w:p>
        </w:tc>
        <w:tc>
          <w:tcPr>
            <w:tcW w:w="82" w:type="pct"/>
          </w:tcPr>
          <w:p w14:paraId="64068637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" w:type="pct"/>
            <w:tcBorders>
              <w:bottom w:val="double" w:sz="4" w:space="0" w:color="auto"/>
            </w:tcBorders>
          </w:tcPr>
          <w:p w14:paraId="6957CF2F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25,600</w:t>
            </w:r>
          </w:p>
        </w:tc>
        <w:tc>
          <w:tcPr>
            <w:tcW w:w="82" w:type="pct"/>
          </w:tcPr>
          <w:p w14:paraId="68B42ACB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</w:tcPr>
          <w:p w14:paraId="62DA9D16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13,571</w:t>
            </w:r>
          </w:p>
        </w:tc>
        <w:tc>
          <w:tcPr>
            <w:tcW w:w="88" w:type="pct"/>
          </w:tcPr>
          <w:p w14:paraId="77C9520B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2" w:type="pct"/>
            <w:tcBorders>
              <w:bottom w:val="double" w:sz="4" w:space="0" w:color="auto"/>
            </w:tcBorders>
          </w:tcPr>
          <w:p w14:paraId="015D7646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911,775</w:t>
            </w:r>
          </w:p>
        </w:tc>
        <w:tc>
          <w:tcPr>
            <w:tcW w:w="92" w:type="pct"/>
          </w:tcPr>
          <w:p w14:paraId="798EFBB8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double" w:sz="4" w:space="0" w:color="auto"/>
            </w:tcBorders>
          </w:tcPr>
          <w:p w14:paraId="7D5BCD0F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84,403</w:t>
            </w:r>
          </w:p>
        </w:tc>
        <w:tc>
          <w:tcPr>
            <w:tcW w:w="84" w:type="pct"/>
          </w:tcPr>
          <w:p w14:paraId="45D6B08F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double" w:sz="4" w:space="0" w:color="auto"/>
            </w:tcBorders>
          </w:tcPr>
          <w:p w14:paraId="58403E61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89,542</w:t>
            </w:r>
          </w:p>
        </w:tc>
        <w:tc>
          <w:tcPr>
            <w:tcW w:w="82" w:type="pct"/>
          </w:tcPr>
          <w:p w14:paraId="33A606AD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4" w:type="pct"/>
            <w:tcBorders>
              <w:bottom w:val="double" w:sz="4" w:space="0" w:color="auto"/>
            </w:tcBorders>
          </w:tcPr>
          <w:p w14:paraId="035AE2DC" w14:textId="77777777" w:rsidR="00B72502" w:rsidRPr="005E62D8" w:rsidRDefault="00B72502" w:rsidP="007F4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8,210,953</w:t>
            </w:r>
          </w:p>
        </w:tc>
      </w:tr>
      <w:tr w:rsidR="00FB3A9E" w:rsidRPr="005E62D8" w14:paraId="2935C001" w14:textId="77777777" w:rsidTr="00FB3A9E">
        <w:trPr>
          <w:trHeight w:val="20"/>
        </w:trPr>
        <w:tc>
          <w:tcPr>
            <w:tcW w:w="635" w:type="pct"/>
          </w:tcPr>
          <w:p w14:paraId="18BE2916" w14:textId="77777777" w:rsidR="00B72502" w:rsidRPr="005E62D8" w:rsidRDefault="00B72502" w:rsidP="00FB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44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42" w:type="pct"/>
            <w:tcBorders>
              <w:top w:val="double" w:sz="4" w:space="0" w:color="auto"/>
              <w:bottom w:val="double" w:sz="4" w:space="0" w:color="auto"/>
            </w:tcBorders>
          </w:tcPr>
          <w:p w14:paraId="523AF2C7" w14:textId="524FDE50" w:rsidR="00B72502" w:rsidRPr="005E62D8" w:rsidRDefault="00022ED8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375,763</w:t>
            </w:r>
          </w:p>
        </w:tc>
        <w:tc>
          <w:tcPr>
            <w:tcW w:w="96" w:type="pct"/>
          </w:tcPr>
          <w:p w14:paraId="3A80A891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double" w:sz="4" w:space="0" w:color="auto"/>
              <w:bottom w:val="double" w:sz="4" w:space="0" w:color="auto"/>
            </w:tcBorders>
          </w:tcPr>
          <w:p w14:paraId="74CF8835" w14:textId="5D108657" w:rsidR="00B72502" w:rsidRPr="005E62D8" w:rsidRDefault="00022ED8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4,393,811</w:t>
            </w:r>
          </w:p>
        </w:tc>
        <w:tc>
          <w:tcPr>
            <w:tcW w:w="88" w:type="pct"/>
          </w:tcPr>
          <w:p w14:paraId="58A948AC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double" w:sz="4" w:space="0" w:color="auto"/>
              <w:bottom w:val="double" w:sz="4" w:space="0" w:color="auto"/>
            </w:tcBorders>
          </w:tcPr>
          <w:p w14:paraId="7155CC38" w14:textId="17DF9AD1" w:rsidR="00B72502" w:rsidRPr="005E62D8" w:rsidRDefault="00022ED8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947,</w:t>
            </w:r>
            <w:r w:rsidR="00E0627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580</w:t>
            </w:r>
          </w:p>
        </w:tc>
        <w:tc>
          <w:tcPr>
            <w:tcW w:w="89" w:type="pct"/>
          </w:tcPr>
          <w:p w14:paraId="0388631A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double" w:sz="4" w:space="0" w:color="auto"/>
              <w:bottom w:val="double" w:sz="4" w:space="0" w:color="auto"/>
            </w:tcBorders>
          </w:tcPr>
          <w:p w14:paraId="224E9F82" w14:textId="0DFE4779" w:rsidR="00B72502" w:rsidRPr="005E62D8" w:rsidRDefault="00022ED8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14:paraId="3D4A0782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double" w:sz="4" w:space="0" w:color="auto"/>
              <w:bottom w:val="double" w:sz="4" w:space="0" w:color="auto"/>
            </w:tcBorders>
          </w:tcPr>
          <w:p w14:paraId="5C0ED26D" w14:textId="6F089DA8" w:rsidR="00B72502" w:rsidRPr="005E62D8" w:rsidRDefault="00022ED8" w:rsidP="00DF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1,112,287</w:t>
            </w:r>
          </w:p>
        </w:tc>
        <w:tc>
          <w:tcPr>
            <w:tcW w:w="82" w:type="pct"/>
          </w:tcPr>
          <w:p w14:paraId="3FAB9563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double" w:sz="4" w:space="0" w:color="auto"/>
              <w:bottom w:val="double" w:sz="4" w:space="0" w:color="auto"/>
            </w:tcBorders>
          </w:tcPr>
          <w:p w14:paraId="348EBF1F" w14:textId="3BE35E8C" w:rsidR="00B72502" w:rsidRPr="005E62D8" w:rsidRDefault="00022ED8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63,42</w:t>
            </w:r>
            <w:r w:rsidR="00E0627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2" w:type="pct"/>
          </w:tcPr>
          <w:p w14:paraId="6346DF07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double" w:sz="4" w:space="0" w:color="auto"/>
              <w:bottom w:val="double" w:sz="4" w:space="0" w:color="auto"/>
            </w:tcBorders>
          </w:tcPr>
          <w:p w14:paraId="30E6F66C" w14:textId="4C9A572B" w:rsidR="00B72502" w:rsidRPr="005E62D8" w:rsidRDefault="00022ED8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25,</w:t>
            </w:r>
            <w:r w:rsidR="00E0627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574</w:t>
            </w:r>
          </w:p>
        </w:tc>
        <w:tc>
          <w:tcPr>
            <w:tcW w:w="82" w:type="pct"/>
          </w:tcPr>
          <w:p w14:paraId="27884FC6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double" w:sz="4" w:space="0" w:color="auto"/>
              <w:bottom w:val="double" w:sz="4" w:space="0" w:color="auto"/>
            </w:tcBorders>
          </w:tcPr>
          <w:p w14:paraId="33691DCC" w14:textId="34275E23" w:rsidR="00B72502" w:rsidRPr="005E62D8" w:rsidRDefault="00022ED8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9,481</w:t>
            </w:r>
          </w:p>
        </w:tc>
        <w:tc>
          <w:tcPr>
            <w:tcW w:w="88" w:type="pct"/>
          </w:tcPr>
          <w:p w14:paraId="62A8DDCB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double" w:sz="4" w:space="0" w:color="auto"/>
              <w:bottom w:val="double" w:sz="4" w:space="0" w:color="auto"/>
            </w:tcBorders>
          </w:tcPr>
          <w:p w14:paraId="0351A7EA" w14:textId="65533B8E" w:rsidR="00B72502" w:rsidRPr="005E62D8" w:rsidRDefault="00022ED8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732,821</w:t>
            </w:r>
          </w:p>
        </w:tc>
        <w:tc>
          <w:tcPr>
            <w:tcW w:w="92" w:type="pct"/>
          </w:tcPr>
          <w:p w14:paraId="6EA37673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double" w:sz="4" w:space="0" w:color="auto"/>
              <w:bottom w:val="double" w:sz="4" w:space="0" w:color="auto"/>
            </w:tcBorders>
          </w:tcPr>
          <w:p w14:paraId="10040DB2" w14:textId="4E950F93" w:rsidR="00B72502" w:rsidRPr="005E62D8" w:rsidRDefault="00022ED8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34,09</w:t>
            </w:r>
            <w:r w:rsidR="00E0627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4" w:type="pct"/>
          </w:tcPr>
          <w:p w14:paraId="068E3012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double" w:sz="4" w:space="0" w:color="auto"/>
              <w:bottom w:val="double" w:sz="4" w:space="0" w:color="auto"/>
            </w:tcBorders>
          </w:tcPr>
          <w:p w14:paraId="17D6E42E" w14:textId="13636A49" w:rsidR="00B72502" w:rsidRPr="005E62D8" w:rsidRDefault="00022ED8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85,79</w:t>
            </w:r>
            <w:r w:rsidR="00E0627E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" w:type="pct"/>
          </w:tcPr>
          <w:p w14:paraId="29FC70AF" w14:textId="77777777" w:rsidR="00B72502" w:rsidRPr="005E62D8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double" w:sz="4" w:space="0" w:color="auto"/>
              <w:bottom w:val="double" w:sz="4" w:space="0" w:color="auto"/>
            </w:tcBorders>
          </w:tcPr>
          <w:p w14:paraId="547BB759" w14:textId="0CC9DC44" w:rsidR="00B72502" w:rsidRPr="005E62D8" w:rsidRDefault="00022ED8" w:rsidP="007F4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7,780,629</w:t>
            </w:r>
          </w:p>
        </w:tc>
      </w:tr>
    </w:tbl>
    <w:p w14:paraId="0E13A4B5" w14:textId="77777777" w:rsidR="00B72502" w:rsidRDefault="00B72502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22A26C07" w14:textId="77777777" w:rsidR="002C555E" w:rsidRDefault="002C555E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4C170BD4" w14:textId="77777777" w:rsidR="00B72502" w:rsidRPr="00C1266B" w:rsidRDefault="00B72502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  <w:sectPr w:rsidR="00B72502" w:rsidRPr="00C1266B" w:rsidSect="00684E9F">
          <w:headerReference w:type="even" r:id="rId25"/>
          <w:headerReference w:type="default" r:id="rId26"/>
          <w:footerReference w:type="default" r:id="rId27"/>
          <w:headerReference w:type="first" r:id="rId28"/>
          <w:pgSz w:w="16834" w:h="11909" w:orient="landscape" w:code="9"/>
          <w:pgMar w:top="1152" w:right="691" w:bottom="1152" w:left="1152" w:header="720" w:footer="619" w:gutter="0"/>
          <w:cols w:space="720"/>
          <w:docGrid w:linePitch="360"/>
        </w:sectPr>
      </w:pPr>
    </w:p>
    <w:p w14:paraId="2B2DA234" w14:textId="77777777" w:rsidR="00E64F07" w:rsidRPr="00C1266B" w:rsidRDefault="00E64F07" w:rsidP="00BC34B5">
      <w:pPr>
        <w:tabs>
          <w:tab w:val="clear" w:pos="454"/>
          <w:tab w:val="clear" w:pos="680"/>
        </w:tabs>
        <w:spacing w:line="240" w:lineRule="auto"/>
        <w:ind w:left="562" w:right="29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pacing w:val="-4"/>
          <w:sz w:val="30"/>
          <w:szCs w:val="30"/>
          <w:cs/>
        </w:rPr>
        <w:lastRenderedPageBreak/>
        <w:t>ราคาทรัพย์สินของกลุ่มบริษัทก่อนหักค่าเสื่อมราคาสะสมของอาคารและอุปกรณ์ซึ่งได้คิดค่าเสื่อมราคาเต็มจำนวนแล้ว</w:t>
      </w:r>
      <w:r w:rsidRPr="00C1266B">
        <w:rPr>
          <w:rFonts w:ascii="Angsana New" w:hAnsi="Angsana New"/>
          <w:sz w:val="30"/>
          <w:szCs w:val="30"/>
          <w:cs/>
        </w:rPr>
        <w:t xml:space="preserve"> แต่ยังคงใช้งานจนถึง ณ วันที่ </w:t>
      </w:r>
      <w:r w:rsidR="00480219">
        <w:rPr>
          <w:rFonts w:ascii="Angsana New" w:hAnsi="Angsana New"/>
          <w:sz w:val="30"/>
          <w:szCs w:val="30"/>
        </w:rPr>
        <w:t>30</w:t>
      </w:r>
      <w:r w:rsidR="00413B15" w:rsidRPr="00C1266B">
        <w:rPr>
          <w:rFonts w:ascii="Angsana New" w:hAnsi="Angsana New"/>
          <w:sz w:val="30"/>
          <w:szCs w:val="30"/>
          <w:cs/>
        </w:rPr>
        <w:t xml:space="preserve"> กันยายน</w:t>
      </w:r>
      <w:r w:rsidRPr="00C1266B">
        <w:rPr>
          <w:rFonts w:ascii="Angsana New" w:hAnsi="Angsana New"/>
          <w:sz w:val="30"/>
          <w:szCs w:val="30"/>
          <w:cs/>
        </w:rPr>
        <w:t xml:space="preserve"> </w:t>
      </w:r>
      <w:r w:rsidR="004B340D">
        <w:rPr>
          <w:rFonts w:ascii="Angsana New" w:hAnsi="Angsana New"/>
          <w:sz w:val="30"/>
          <w:szCs w:val="30"/>
        </w:rPr>
        <w:t xml:space="preserve">2563 </w:t>
      </w:r>
      <w:r w:rsidR="004B340D">
        <w:rPr>
          <w:rFonts w:ascii="Angsana New" w:hAnsi="Angsana New"/>
          <w:sz w:val="30"/>
          <w:szCs w:val="30"/>
          <w:cs/>
        </w:rPr>
        <w:t xml:space="preserve">และ </w:t>
      </w:r>
      <w:r w:rsidR="004B340D">
        <w:rPr>
          <w:rFonts w:ascii="Angsana New" w:hAnsi="Angsana New"/>
          <w:sz w:val="30"/>
          <w:szCs w:val="30"/>
        </w:rPr>
        <w:t>2562</w:t>
      </w:r>
      <w:r w:rsidR="00FC4255"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10B464BC" w14:textId="77777777" w:rsidR="00E64F07" w:rsidRPr="002C555E" w:rsidRDefault="00E64F07" w:rsidP="000B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7"/>
        <w:gridCol w:w="1172"/>
        <w:gridCol w:w="265"/>
        <w:gridCol w:w="1172"/>
        <w:gridCol w:w="273"/>
        <w:gridCol w:w="1172"/>
        <w:gridCol w:w="250"/>
        <w:gridCol w:w="1095"/>
      </w:tblGrid>
      <w:tr w:rsidR="00451B53" w:rsidRPr="00C1266B" w14:paraId="39939F52" w14:textId="77777777" w:rsidTr="00B72502">
        <w:tc>
          <w:tcPr>
            <w:tcW w:w="2089" w:type="pct"/>
          </w:tcPr>
          <w:p w14:paraId="73892A7B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702F94A3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C66170A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238ED525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502" w:rsidRPr="00C1266B" w14:paraId="2DA0BFEE" w14:textId="77777777" w:rsidTr="00B72502">
        <w:tc>
          <w:tcPr>
            <w:tcW w:w="2089" w:type="pct"/>
          </w:tcPr>
          <w:p w14:paraId="6F53CD13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CEF4C42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034D71A6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D0D8F8C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1C48C814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F30660F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14:paraId="6EC8092A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14878C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72502" w:rsidRPr="00C1266B" w14:paraId="37399C20" w14:textId="77777777" w:rsidTr="00B72502">
        <w:tc>
          <w:tcPr>
            <w:tcW w:w="2089" w:type="pct"/>
          </w:tcPr>
          <w:p w14:paraId="0AEFDE89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11" w:type="pct"/>
            <w:gridSpan w:val="7"/>
          </w:tcPr>
          <w:p w14:paraId="2F38F5C7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2502" w:rsidRPr="00C1266B" w14:paraId="65B67873" w14:textId="77777777" w:rsidTr="00B72502">
        <w:tc>
          <w:tcPr>
            <w:tcW w:w="2089" w:type="pct"/>
          </w:tcPr>
          <w:p w14:paraId="38274062" w14:textId="77777777" w:rsidR="00B72502" w:rsidRPr="00C1266B" w:rsidRDefault="00B72502" w:rsidP="00B72502">
            <w:pPr>
              <w:tabs>
                <w:tab w:val="clear" w:pos="4678"/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54DDB163" w14:textId="7672D4D4" w:rsidR="00B72502" w:rsidRPr="00C1266B" w:rsidRDefault="00063329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4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9,768,688</w:t>
            </w:r>
          </w:p>
        </w:tc>
        <w:tc>
          <w:tcPr>
            <w:tcW w:w="143" w:type="pct"/>
            <w:shd w:val="clear" w:color="auto" w:fill="auto"/>
          </w:tcPr>
          <w:p w14:paraId="57EB0F3C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4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6FB45CB1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4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9B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69B2">
              <w:rPr>
                <w:rFonts w:ascii="Angsana New" w:hAnsi="Angsana New"/>
                <w:b/>
                <w:bCs/>
                <w:sz w:val="30"/>
                <w:szCs w:val="30"/>
              </w:rPr>
              <w:t>687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69B2">
              <w:rPr>
                <w:rFonts w:ascii="Angsana New" w:hAnsi="Angsana New"/>
                <w:b/>
                <w:bCs/>
                <w:sz w:val="30"/>
                <w:szCs w:val="30"/>
              </w:rPr>
              <w:t>084</w:t>
            </w:r>
          </w:p>
        </w:tc>
        <w:tc>
          <w:tcPr>
            <w:tcW w:w="147" w:type="pct"/>
            <w:shd w:val="clear" w:color="auto" w:fill="auto"/>
          </w:tcPr>
          <w:p w14:paraId="7554E1B7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4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54642D94" w14:textId="2E5BD32F" w:rsidR="00B72502" w:rsidRPr="00C1266B" w:rsidRDefault="00063329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4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9,056,921</w:t>
            </w:r>
          </w:p>
        </w:tc>
        <w:tc>
          <w:tcPr>
            <w:tcW w:w="135" w:type="pct"/>
          </w:tcPr>
          <w:p w14:paraId="22356999" w14:textId="77777777" w:rsidR="00B72502" w:rsidRPr="00C1266B" w:rsidRDefault="00B72502" w:rsidP="00B7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4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620DC75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4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9B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69B2">
              <w:rPr>
                <w:rFonts w:ascii="Angsana New" w:hAnsi="Angsana New"/>
                <w:b/>
                <w:bCs/>
                <w:sz w:val="30"/>
                <w:szCs w:val="30"/>
              </w:rPr>
              <w:t>770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69B2">
              <w:rPr>
                <w:rFonts w:ascii="Angsana New" w:hAnsi="Angsana New"/>
                <w:b/>
                <w:bCs/>
                <w:sz w:val="30"/>
                <w:szCs w:val="30"/>
              </w:rPr>
              <w:t>814</w:t>
            </w:r>
          </w:p>
        </w:tc>
      </w:tr>
    </w:tbl>
    <w:p w14:paraId="2437CF09" w14:textId="77777777" w:rsidR="00E5028C" w:rsidRPr="002C555E" w:rsidRDefault="00E5028C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C0E5E65" w14:textId="09A525B9" w:rsidR="00A24C9B" w:rsidRPr="00C1266B" w:rsidRDefault="00A24C9B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E45034">
        <w:rPr>
          <w:rFonts w:ascii="Angsana New" w:hAnsi="Angsana New"/>
          <w:sz w:val="30"/>
          <w:szCs w:val="30"/>
          <w:cs/>
        </w:rPr>
        <w:t>มูลค่ายุติธรรมของที่ดิน</w:t>
      </w:r>
      <w:r w:rsidR="00951F3B" w:rsidRPr="00E45034">
        <w:rPr>
          <w:rFonts w:ascii="Angsana New" w:hAnsi="Angsana New"/>
          <w:sz w:val="30"/>
          <w:szCs w:val="30"/>
        </w:rPr>
        <w:t xml:space="preserve"> </w:t>
      </w:r>
      <w:r w:rsidR="00951F3B" w:rsidRPr="00E4503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304DC" w:rsidRPr="00E45034">
        <w:rPr>
          <w:rFonts w:ascii="Angsana New" w:hAnsi="Angsana New"/>
          <w:sz w:val="30"/>
          <w:szCs w:val="30"/>
        </w:rPr>
        <w:t>30</w:t>
      </w:r>
      <w:r w:rsidR="00951F3B" w:rsidRPr="00E45034">
        <w:rPr>
          <w:rFonts w:ascii="Angsana New" w:hAnsi="Angsana New"/>
          <w:sz w:val="30"/>
          <w:szCs w:val="30"/>
          <w:cs/>
        </w:rPr>
        <w:t xml:space="preserve"> กันยายน </w:t>
      </w:r>
      <w:r w:rsidR="00F304DC" w:rsidRPr="00E45034">
        <w:rPr>
          <w:rFonts w:ascii="Angsana New" w:hAnsi="Angsana New"/>
          <w:sz w:val="30"/>
          <w:szCs w:val="30"/>
        </w:rPr>
        <w:t>2563</w:t>
      </w:r>
      <w:r w:rsidR="00951F3B" w:rsidRPr="00E45034">
        <w:rPr>
          <w:rFonts w:ascii="Angsana New" w:hAnsi="Angsana New"/>
          <w:sz w:val="30"/>
          <w:szCs w:val="30"/>
        </w:rPr>
        <w:t xml:space="preserve"> </w:t>
      </w:r>
      <w:r w:rsidR="00951F3B" w:rsidRPr="00E45034">
        <w:rPr>
          <w:rFonts w:ascii="Angsana New" w:hAnsi="Angsana New" w:hint="cs"/>
          <w:sz w:val="30"/>
          <w:szCs w:val="30"/>
          <w:cs/>
        </w:rPr>
        <w:t xml:space="preserve">ในงบการเงินรวมจำนวน </w:t>
      </w:r>
      <w:r w:rsidR="00E45034" w:rsidRPr="00E45034">
        <w:rPr>
          <w:rFonts w:ascii="Angsana New" w:hAnsi="Angsana New"/>
          <w:sz w:val="30"/>
          <w:szCs w:val="30"/>
        </w:rPr>
        <w:t xml:space="preserve">5,100.89 </w:t>
      </w:r>
      <w:r w:rsidR="00951F3B" w:rsidRPr="00E4503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51F3B" w:rsidRPr="00E45034">
        <w:rPr>
          <w:rFonts w:ascii="Angsana New" w:hAnsi="Angsana New"/>
          <w:i/>
          <w:iCs/>
          <w:sz w:val="30"/>
          <w:szCs w:val="30"/>
          <w:cs/>
        </w:rPr>
        <w:t>(</w:t>
      </w:r>
      <w:r w:rsidR="00951F3B" w:rsidRPr="00E45034">
        <w:rPr>
          <w:rFonts w:ascii="Angsana New" w:hAnsi="Angsana New"/>
          <w:i/>
          <w:iCs/>
          <w:sz w:val="30"/>
          <w:szCs w:val="30"/>
        </w:rPr>
        <w:t>2562</w:t>
      </w:r>
      <w:r w:rsidR="00951F3B" w:rsidRPr="00E4503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51F3B" w:rsidRPr="00E45034">
        <w:rPr>
          <w:rFonts w:ascii="Angsana New" w:hAnsi="Angsana New"/>
          <w:i/>
          <w:iCs/>
          <w:sz w:val="30"/>
          <w:szCs w:val="30"/>
        </w:rPr>
        <w:t xml:space="preserve">5,100.89 </w:t>
      </w:r>
      <w:r w:rsidR="00951F3B" w:rsidRPr="00E45034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951F3B" w:rsidRPr="00E4503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51F3B" w:rsidRPr="00E45034">
        <w:rPr>
          <w:rFonts w:ascii="Angsana New" w:hAnsi="Angsana New" w:hint="cs"/>
          <w:sz w:val="30"/>
          <w:szCs w:val="30"/>
          <w:cs/>
        </w:rPr>
        <w:t>และ</w:t>
      </w:r>
      <w:r w:rsidR="00951F3B" w:rsidRPr="00E45034">
        <w:rPr>
          <w:rFonts w:ascii="Angsana New" w:hAnsi="Angsana New"/>
          <w:sz w:val="30"/>
          <w:szCs w:val="30"/>
          <w:cs/>
        </w:rPr>
        <w:t>งบการเงินเฉพาะกิจการจำนวน</w:t>
      </w:r>
      <w:r w:rsidR="00951F3B" w:rsidRPr="00E45034">
        <w:rPr>
          <w:rFonts w:ascii="Angsana New" w:hAnsi="Angsana New" w:hint="cs"/>
          <w:sz w:val="30"/>
          <w:szCs w:val="30"/>
          <w:cs/>
        </w:rPr>
        <w:t xml:space="preserve"> </w:t>
      </w:r>
      <w:r w:rsidR="00E45034" w:rsidRPr="00E45034">
        <w:rPr>
          <w:rFonts w:ascii="Angsana New" w:hAnsi="Angsana New"/>
          <w:sz w:val="30"/>
          <w:szCs w:val="30"/>
        </w:rPr>
        <w:t xml:space="preserve">4,769.57 </w:t>
      </w:r>
      <w:r w:rsidR="00951F3B" w:rsidRPr="00E4503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51F3B" w:rsidRPr="00E45034">
        <w:rPr>
          <w:rFonts w:ascii="Angsana New" w:hAnsi="Angsana New"/>
          <w:i/>
          <w:iCs/>
          <w:sz w:val="30"/>
          <w:szCs w:val="30"/>
          <w:cs/>
        </w:rPr>
        <w:t>(</w:t>
      </w:r>
      <w:r w:rsidR="00951F3B" w:rsidRPr="00E45034">
        <w:rPr>
          <w:rFonts w:ascii="Angsana New" w:hAnsi="Angsana New"/>
          <w:i/>
          <w:iCs/>
          <w:sz w:val="30"/>
          <w:szCs w:val="30"/>
        </w:rPr>
        <w:t>2562</w:t>
      </w:r>
      <w:r w:rsidR="00951F3B" w:rsidRPr="00E4503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51F3B" w:rsidRPr="00E45034">
        <w:rPr>
          <w:rFonts w:ascii="Angsana New" w:hAnsi="Angsana New"/>
          <w:i/>
          <w:iCs/>
          <w:sz w:val="30"/>
          <w:szCs w:val="30"/>
        </w:rPr>
        <w:t xml:space="preserve">4,769.57 </w:t>
      </w:r>
      <w:r w:rsidR="00951F3B" w:rsidRPr="00E45034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951F3B" w:rsidRPr="00E4503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51F3B" w:rsidRPr="00E45034">
        <w:rPr>
          <w:rFonts w:ascii="Angsana New" w:hAnsi="Angsana New"/>
          <w:sz w:val="30"/>
          <w:szCs w:val="30"/>
          <w:cs/>
        </w:rPr>
        <w:t>ประเมินราคาโดยบริษัท</w:t>
      </w:r>
      <w:r w:rsidR="00951F3B" w:rsidRPr="00E45034">
        <w:rPr>
          <w:rFonts w:ascii="Angsana New" w:hAnsi="Angsana New"/>
          <w:sz w:val="30"/>
          <w:szCs w:val="30"/>
        </w:rPr>
        <w:t xml:space="preserve"> </w:t>
      </w:r>
      <w:r w:rsidR="00951F3B" w:rsidRPr="00E45034">
        <w:rPr>
          <w:rFonts w:ascii="Angsana New" w:hAnsi="Angsana New"/>
          <w:sz w:val="30"/>
          <w:szCs w:val="30"/>
          <w:cs/>
        </w:rPr>
        <w:t>ไทยประเมินราคา ลินน์ ฟิลลิปส์ จำกัด ซึ่งเป็นผู้ประเมินราคาอิสระโดยพิจารณาราคาตลาดตามเกณฑ์ของสินทรัพย์ที่ใช้งานอยู่ในปัจจุบัน</w:t>
      </w:r>
      <w:r w:rsidR="00951F3B" w:rsidRPr="00E45034">
        <w:rPr>
          <w:rFonts w:ascii="Angsana New" w:hAnsi="Angsana New"/>
          <w:sz w:val="30"/>
          <w:szCs w:val="30"/>
        </w:rPr>
        <w:t xml:space="preserve"> </w:t>
      </w:r>
      <w:r w:rsidR="00951F3B" w:rsidRPr="00E45034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951F3B" w:rsidRPr="00E45034">
        <w:rPr>
          <w:rFonts w:ascii="Angsana New" w:hAnsi="Angsana New"/>
          <w:sz w:val="30"/>
          <w:szCs w:val="30"/>
        </w:rPr>
        <w:t>3</w:t>
      </w:r>
    </w:p>
    <w:p w14:paraId="1E47FF2B" w14:textId="77777777" w:rsidR="00A24C9B" w:rsidRPr="002C555E" w:rsidRDefault="00A24C9B" w:rsidP="000B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9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4"/>
        <w:gridCol w:w="2970"/>
        <w:gridCol w:w="3780"/>
      </w:tblGrid>
      <w:tr w:rsidR="00951F3B" w:rsidRPr="00951F3B" w14:paraId="7B90218F" w14:textId="77777777" w:rsidTr="00BC30F3">
        <w:trPr>
          <w:trHeight w:val="68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4CA1F" w14:textId="77777777" w:rsidR="00951F3B" w:rsidRPr="00664AC4" w:rsidRDefault="00951F3B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A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AD542" w14:textId="77777777" w:rsidR="00951F3B" w:rsidRPr="00664AC4" w:rsidRDefault="00951F3B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A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4488E" w14:textId="77777777" w:rsidR="00951F3B" w:rsidRPr="00664AC4" w:rsidRDefault="00951F3B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A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Pr="00664AC4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64A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951F3B" w:rsidRPr="00926875" w14:paraId="40562075" w14:textId="77777777" w:rsidTr="00BC30F3">
        <w:trPr>
          <w:trHeight w:val="409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47112" w14:textId="77777777" w:rsidR="00951F3B" w:rsidRPr="00664AC4" w:rsidRDefault="00951F3B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C4">
              <w:rPr>
                <w:rFonts w:ascii="Angsana New" w:hAnsi="Angsana New"/>
                <w:sz w:val="30"/>
                <w:szCs w:val="30"/>
                <w:cs/>
              </w:rPr>
              <w:t>วิธีการเปรียบเทียบราคาตลาด</w:t>
            </w:r>
          </w:p>
          <w:p w14:paraId="1F529EC6" w14:textId="77777777" w:rsidR="00951F3B" w:rsidRPr="00664AC4" w:rsidRDefault="00951F3B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1E699" w14:textId="77777777" w:rsidR="00951F3B" w:rsidRPr="00664AC4" w:rsidRDefault="00951F3B" w:rsidP="00BC30F3">
            <w:pPr>
              <w:pStyle w:val="BodyText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4AC4">
              <w:rPr>
                <w:rFonts w:ascii="Angsana New" w:hAnsi="Angsana New"/>
                <w:sz w:val="30"/>
                <w:szCs w:val="30"/>
                <w:cs/>
              </w:rPr>
              <w:t>ราคาเสนอขายของทรัพย์สินที่มีลักษณะใกล้เคียงกัน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1185F29" w14:textId="77777777" w:rsidR="00951F3B" w:rsidRPr="00664AC4" w:rsidRDefault="00951F3B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C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52B25B7E" w14:textId="77777777" w:rsidR="00664AC4" w:rsidRDefault="00951F3B" w:rsidP="00664AC4">
            <w:pPr>
              <w:pStyle w:val="BodyText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C4">
              <w:rPr>
                <w:rFonts w:ascii="Angsana New" w:hAnsi="Angsana New"/>
                <w:sz w:val="30"/>
                <w:szCs w:val="30"/>
                <w:cs/>
              </w:rPr>
              <w:t>ราคาเสนอขายของทรัพย์สินที่มีลักษณะใกล้เคียงกันสูงขึ้น (ลดลง)</w:t>
            </w:r>
          </w:p>
          <w:p w14:paraId="5F079118" w14:textId="09D53080" w:rsidR="00F304DC" w:rsidRPr="00664AC4" w:rsidRDefault="00F304DC" w:rsidP="00F30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3280112" w14:textId="77777777" w:rsidR="002C555E" w:rsidRDefault="002C555E" w:rsidP="002C5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0BDDDD6" w14:textId="42B89966" w:rsidR="00E64F07" w:rsidRPr="00C1266B" w:rsidRDefault="002C555E" w:rsidP="002C5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  <w:r w:rsidR="000F5274" w:rsidRPr="00C1266B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E80924">
        <w:rPr>
          <w:rFonts w:ascii="Angsana New" w:hAnsi="Angsana New"/>
          <w:b/>
          <w:bCs/>
          <w:sz w:val="30"/>
          <w:szCs w:val="30"/>
        </w:rPr>
        <w:t>5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3EF453D4" w14:textId="77777777" w:rsidR="006A25D2" w:rsidRPr="002C555E" w:rsidRDefault="006A25D2" w:rsidP="002C5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0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86"/>
        <w:gridCol w:w="1125"/>
        <w:gridCol w:w="236"/>
        <w:gridCol w:w="1126"/>
        <w:gridCol w:w="308"/>
        <w:gridCol w:w="1120"/>
      </w:tblGrid>
      <w:tr w:rsidR="00277BF3" w:rsidRPr="00C1266B" w14:paraId="0C244F11" w14:textId="77777777" w:rsidTr="00413B15">
        <w:trPr>
          <w:tblHeader/>
        </w:trPr>
        <w:tc>
          <w:tcPr>
            <w:tcW w:w="5186" w:type="dxa"/>
          </w:tcPr>
          <w:p w14:paraId="3E40B3DF" w14:textId="77777777" w:rsidR="00277BF3" w:rsidRPr="00C1266B" w:rsidRDefault="00277BF3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915" w:type="dxa"/>
            <w:gridSpan w:val="5"/>
          </w:tcPr>
          <w:p w14:paraId="53415345" w14:textId="77777777" w:rsidR="00277BF3" w:rsidRPr="00C1266B" w:rsidRDefault="00277BF3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4F32" w:rsidRPr="00C1266B" w14:paraId="196AE6EB" w14:textId="77777777" w:rsidTr="00413B15">
        <w:trPr>
          <w:tblHeader/>
        </w:trPr>
        <w:tc>
          <w:tcPr>
            <w:tcW w:w="5186" w:type="dxa"/>
          </w:tcPr>
          <w:p w14:paraId="67FA0036" w14:textId="77777777" w:rsidR="007F4F32" w:rsidRPr="00C1266B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7CE70AEE" w14:textId="77777777" w:rsidR="007F4F32" w:rsidRPr="00C1266B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36" w:type="dxa"/>
          </w:tcPr>
          <w:p w14:paraId="469B3B34" w14:textId="77777777" w:rsidR="007F4F32" w:rsidRPr="00C1266B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C3B25B6" w14:textId="77777777" w:rsidR="007F4F32" w:rsidRPr="00C1266B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308" w:type="dxa"/>
          </w:tcPr>
          <w:p w14:paraId="14229F92" w14:textId="77777777" w:rsidR="007F4F32" w:rsidRPr="00C1266B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F505F76" w14:textId="77777777" w:rsidR="007F4F32" w:rsidRPr="00C1266B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4F32" w:rsidRPr="00C1266B" w14:paraId="58C45502" w14:textId="77777777" w:rsidTr="00413B15">
        <w:trPr>
          <w:tblHeader/>
        </w:trPr>
        <w:tc>
          <w:tcPr>
            <w:tcW w:w="5186" w:type="dxa"/>
          </w:tcPr>
          <w:p w14:paraId="35298FED" w14:textId="77777777" w:rsidR="007F4F32" w:rsidRPr="00C1266B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168346AD" w14:textId="77777777" w:rsidR="007F4F32" w:rsidRPr="00C1266B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36" w:type="dxa"/>
          </w:tcPr>
          <w:p w14:paraId="453B0A94" w14:textId="77777777" w:rsidR="007F4F32" w:rsidRPr="00C1266B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5119E4B" w14:textId="77777777" w:rsidR="007F4F32" w:rsidRPr="00C1266B" w:rsidRDefault="00B226B7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ซอฟต์</w:t>
            </w:r>
            <w:r w:rsidR="007F4F32" w:rsidRPr="00C1266B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308" w:type="dxa"/>
          </w:tcPr>
          <w:p w14:paraId="0FF26483" w14:textId="77777777" w:rsidR="007F4F32" w:rsidRPr="00C1266B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106B115" w14:textId="77777777" w:rsidR="007F4F32" w:rsidRPr="00C1266B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972F7" w:rsidRPr="00C1266B" w14:paraId="0CA43123" w14:textId="77777777" w:rsidTr="00413B15">
        <w:tc>
          <w:tcPr>
            <w:tcW w:w="5186" w:type="dxa"/>
          </w:tcPr>
          <w:p w14:paraId="7EFE1A85" w14:textId="77777777" w:rsidR="00E972F7" w:rsidRPr="00C1266B" w:rsidRDefault="00E972F7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5"/>
          </w:tcPr>
          <w:p w14:paraId="754C56A0" w14:textId="77777777" w:rsidR="00E972F7" w:rsidRPr="00C1266B" w:rsidRDefault="00E972F7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4F32" w:rsidRPr="00C1266B" w14:paraId="03FE9FD6" w14:textId="77777777" w:rsidTr="00413B15">
        <w:tc>
          <w:tcPr>
            <w:tcW w:w="5186" w:type="dxa"/>
          </w:tcPr>
          <w:p w14:paraId="11FDCCAE" w14:textId="77777777" w:rsidR="007F4F32" w:rsidRPr="00532072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20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25" w:type="dxa"/>
          </w:tcPr>
          <w:p w14:paraId="50A1F531" w14:textId="77777777" w:rsidR="007F4F32" w:rsidRPr="00C1266B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484BAA" w14:textId="77777777" w:rsidR="007F4F32" w:rsidRPr="00C1266B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08BA40F" w14:textId="77777777" w:rsidR="007F4F32" w:rsidRPr="00C1266B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</w:tcPr>
          <w:p w14:paraId="28218B1F" w14:textId="77777777" w:rsidR="007F4F32" w:rsidRPr="00C1266B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9E2FC87" w14:textId="77777777" w:rsidR="007F4F32" w:rsidRPr="00C1266B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2502" w:rsidRPr="00C1266B" w14:paraId="499DA905" w14:textId="77777777" w:rsidTr="00413B15">
        <w:tc>
          <w:tcPr>
            <w:tcW w:w="5186" w:type="dxa"/>
          </w:tcPr>
          <w:p w14:paraId="5A469195" w14:textId="77777777" w:rsidR="00B72502" w:rsidRPr="0053207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207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32072">
              <w:rPr>
                <w:rFonts w:ascii="Angsana New" w:hAnsi="Angsana New"/>
                <w:sz w:val="30"/>
                <w:szCs w:val="30"/>
              </w:rPr>
              <w:t>1</w:t>
            </w:r>
            <w:r w:rsidRPr="00532072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53207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25" w:type="dxa"/>
          </w:tcPr>
          <w:p w14:paraId="604BEDD9" w14:textId="77777777" w:rsidR="00B72502" w:rsidRPr="00B72502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sz w:val="30"/>
                <w:szCs w:val="30"/>
              </w:rPr>
            </w:pPr>
            <w:r w:rsidRPr="00B72502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5BF08D2D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664CE0A" w14:textId="77777777" w:rsidR="00B72502" w:rsidRPr="00B72502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B72502">
              <w:rPr>
                <w:rFonts w:ascii="Angsana New" w:hAnsi="Angsana New"/>
                <w:sz w:val="30"/>
                <w:szCs w:val="30"/>
              </w:rPr>
              <w:t>61,456</w:t>
            </w:r>
          </w:p>
        </w:tc>
        <w:tc>
          <w:tcPr>
            <w:tcW w:w="308" w:type="dxa"/>
          </w:tcPr>
          <w:p w14:paraId="5441358A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4AFDC27" w14:textId="77777777" w:rsidR="00B72502" w:rsidRPr="00B72502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B72502">
              <w:rPr>
                <w:rFonts w:ascii="Angsana New" w:hAnsi="Angsana New"/>
                <w:sz w:val="30"/>
                <w:szCs w:val="30"/>
              </w:rPr>
              <w:t>63,456</w:t>
            </w:r>
          </w:p>
        </w:tc>
      </w:tr>
      <w:tr w:rsidR="00B72502" w:rsidRPr="00C1266B" w14:paraId="74A10D43" w14:textId="77777777" w:rsidTr="00413B15">
        <w:tc>
          <w:tcPr>
            <w:tcW w:w="5186" w:type="dxa"/>
          </w:tcPr>
          <w:p w14:paraId="406A1163" w14:textId="77777777" w:rsidR="00B72502" w:rsidRPr="0053207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207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</w:tcPr>
          <w:p w14:paraId="4029E45F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2AEF73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430C792" w14:textId="77777777" w:rsidR="00B72502" w:rsidRPr="00C1266B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8610EB"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10EB">
              <w:rPr>
                <w:rFonts w:ascii="Angsana New" w:hAnsi="Angsana New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08" w:type="dxa"/>
          </w:tcPr>
          <w:p w14:paraId="3E65201A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88D6D25" w14:textId="77777777" w:rsidR="00B72502" w:rsidRPr="00C1266B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2,104</w:t>
            </w:r>
          </w:p>
        </w:tc>
      </w:tr>
      <w:tr w:rsidR="00B72502" w:rsidRPr="00C1266B" w14:paraId="68EF49A2" w14:textId="77777777" w:rsidTr="00413B15">
        <w:tc>
          <w:tcPr>
            <w:tcW w:w="5186" w:type="dxa"/>
          </w:tcPr>
          <w:p w14:paraId="6186C7F6" w14:textId="0D71E85B" w:rsidR="00B72502" w:rsidRPr="0053207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320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AB215B1" w14:textId="77777777" w:rsidR="00B72502" w:rsidRPr="00C1266B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6CF6DB4C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5547F50F" w14:textId="77777777" w:rsidR="00B72502" w:rsidRPr="00C1266B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19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19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308" w:type="dxa"/>
          </w:tcPr>
          <w:p w14:paraId="4491236E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0F090AC8" w14:textId="77777777" w:rsidR="00B72502" w:rsidRPr="00C1266B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19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19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B72502" w:rsidRPr="00C1266B" w14:paraId="7872893D" w14:textId="77777777" w:rsidTr="00413B15">
        <w:tc>
          <w:tcPr>
            <w:tcW w:w="5186" w:type="dxa"/>
          </w:tcPr>
          <w:p w14:paraId="3EE8C7C9" w14:textId="77777777" w:rsidR="00B72502" w:rsidRPr="0053207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207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</w:tcPr>
          <w:p w14:paraId="03452E22" w14:textId="6BE45687" w:rsidR="00B72502" w:rsidRPr="00C1266B" w:rsidRDefault="002560CA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07861A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BB04C52" w14:textId="53AF56C0" w:rsidR="00B72502" w:rsidRPr="00C1266B" w:rsidRDefault="002D737A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="00250D7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08" w:type="dxa"/>
          </w:tcPr>
          <w:p w14:paraId="056CAB1A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4ECB899" w14:textId="7815FAC0" w:rsidR="00B72502" w:rsidRPr="00C1266B" w:rsidRDefault="00CA428D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="00250D7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72502" w:rsidRPr="00C1266B" w14:paraId="633629D6" w14:textId="77777777" w:rsidTr="00413B15">
        <w:tc>
          <w:tcPr>
            <w:tcW w:w="5186" w:type="dxa"/>
          </w:tcPr>
          <w:p w14:paraId="5D07EA2F" w14:textId="77777777" w:rsidR="00B72502" w:rsidRPr="0053207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3B00530" w14:textId="31D874E7" w:rsidR="00B72502" w:rsidRPr="00C1266B" w:rsidRDefault="002560CA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62C3BC6E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0A20B86F" w14:textId="704D984D" w:rsidR="00B72502" w:rsidRPr="00C1266B" w:rsidRDefault="002D737A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64,412</w:t>
            </w:r>
          </w:p>
        </w:tc>
        <w:tc>
          <w:tcPr>
            <w:tcW w:w="308" w:type="dxa"/>
          </w:tcPr>
          <w:p w14:paraId="24502017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30EBDAD0" w14:textId="0FE885D5" w:rsidR="00B72502" w:rsidRPr="00C1266B" w:rsidRDefault="00CA428D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66,412</w:t>
            </w:r>
          </w:p>
        </w:tc>
      </w:tr>
      <w:tr w:rsidR="00B72502" w:rsidRPr="00532072" w14:paraId="58E63EC6" w14:textId="77777777" w:rsidTr="00413B15">
        <w:trPr>
          <w:trHeight w:val="70"/>
        </w:trPr>
        <w:tc>
          <w:tcPr>
            <w:tcW w:w="5186" w:type="dxa"/>
          </w:tcPr>
          <w:p w14:paraId="2FEFF380" w14:textId="77777777" w:rsidR="00B72502" w:rsidRPr="00532072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35D3989" w14:textId="77777777" w:rsidR="00B72502" w:rsidRPr="00532072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7513E9" w14:textId="77777777" w:rsidR="00B72502" w:rsidRPr="00532072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0889B501" w14:textId="77777777" w:rsidR="00B72502" w:rsidRPr="00532072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</w:tcPr>
          <w:p w14:paraId="25F1954C" w14:textId="77777777" w:rsidR="00B72502" w:rsidRPr="00532072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FF94559" w14:textId="77777777" w:rsidR="00B72502" w:rsidRPr="00532072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2502" w:rsidRPr="00C1266B" w14:paraId="72FA7C79" w14:textId="77777777" w:rsidTr="00413B15">
        <w:tc>
          <w:tcPr>
            <w:tcW w:w="5186" w:type="dxa"/>
          </w:tcPr>
          <w:p w14:paraId="14030ACC" w14:textId="77777777" w:rsidR="00B72502" w:rsidRPr="00532072" w:rsidRDefault="00B72502" w:rsidP="00B72502">
            <w:pPr>
              <w:tabs>
                <w:tab w:val="left" w:pos="80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20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25" w:type="dxa"/>
          </w:tcPr>
          <w:p w14:paraId="53C1F7EB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50DAF8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5FED4BCF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14:paraId="2D823DBC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78872099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72502" w:rsidRPr="00C1266B" w14:paraId="3D000F90" w14:textId="77777777" w:rsidTr="00413B15">
        <w:tc>
          <w:tcPr>
            <w:tcW w:w="5186" w:type="dxa"/>
          </w:tcPr>
          <w:p w14:paraId="0E862792" w14:textId="77777777" w:rsidR="00B72502" w:rsidRPr="0053207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207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32072">
              <w:rPr>
                <w:rFonts w:ascii="Angsana New" w:hAnsi="Angsana New"/>
                <w:sz w:val="30"/>
                <w:szCs w:val="30"/>
              </w:rPr>
              <w:t>1</w:t>
            </w:r>
            <w:r w:rsidRPr="00532072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53207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25" w:type="dxa"/>
          </w:tcPr>
          <w:p w14:paraId="4BA8B806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725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A8898F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6B20273" w14:textId="77777777" w:rsidR="00B72502" w:rsidRPr="00B72502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B72502">
              <w:rPr>
                <w:rFonts w:ascii="Angsana New" w:hAnsi="Angsana New"/>
                <w:sz w:val="30"/>
                <w:szCs w:val="30"/>
              </w:rPr>
              <w:t>43,697</w:t>
            </w:r>
          </w:p>
        </w:tc>
        <w:tc>
          <w:tcPr>
            <w:tcW w:w="308" w:type="dxa"/>
          </w:tcPr>
          <w:p w14:paraId="6614C4E6" w14:textId="77777777" w:rsidR="00B72502" w:rsidRPr="00B7250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5D2A490" w14:textId="77777777" w:rsidR="00B72502" w:rsidRPr="00B72502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B72502">
              <w:rPr>
                <w:rFonts w:ascii="Angsana New" w:hAnsi="Angsana New"/>
                <w:sz w:val="30"/>
                <w:szCs w:val="30"/>
              </w:rPr>
              <w:t>43,697</w:t>
            </w:r>
          </w:p>
        </w:tc>
      </w:tr>
      <w:tr w:rsidR="00B72502" w:rsidRPr="00C1266B" w14:paraId="069D20A0" w14:textId="77777777" w:rsidTr="00413B15">
        <w:tc>
          <w:tcPr>
            <w:tcW w:w="5186" w:type="dxa"/>
          </w:tcPr>
          <w:p w14:paraId="4661ECB1" w14:textId="77777777" w:rsidR="00B72502" w:rsidRPr="0053207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207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Pr="0053207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25" w:type="dxa"/>
          </w:tcPr>
          <w:p w14:paraId="35C212ED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5CD2A8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10A5897" w14:textId="77777777" w:rsidR="00B72502" w:rsidRPr="00C1266B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4A20D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,448</w:t>
            </w:r>
          </w:p>
        </w:tc>
        <w:tc>
          <w:tcPr>
            <w:tcW w:w="308" w:type="dxa"/>
          </w:tcPr>
          <w:p w14:paraId="54F55F83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45E0971" w14:textId="77777777" w:rsidR="00B72502" w:rsidRPr="00C1266B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3,448</w:t>
            </w:r>
          </w:p>
        </w:tc>
      </w:tr>
      <w:tr w:rsidR="00B72502" w:rsidRPr="00C1266B" w14:paraId="26032C4B" w14:textId="77777777" w:rsidTr="00413B15">
        <w:tc>
          <w:tcPr>
            <w:tcW w:w="5186" w:type="dxa"/>
          </w:tcPr>
          <w:p w14:paraId="54F9552B" w14:textId="0E822F6A" w:rsidR="00B72502" w:rsidRPr="0053207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320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C45318D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8AF3C0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3EB5B43D" w14:textId="77777777" w:rsidR="00B72502" w:rsidRPr="00C1266B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47,145</w:t>
            </w:r>
          </w:p>
        </w:tc>
        <w:tc>
          <w:tcPr>
            <w:tcW w:w="308" w:type="dxa"/>
          </w:tcPr>
          <w:p w14:paraId="5BD0576F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2B71DE8" w14:textId="77777777" w:rsidR="00B72502" w:rsidRPr="00C1266B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47,145</w:t>
            </w:r>
          </w:p>
        </w:tc>
      </w:tr>
      <w:tr w:rsidR="00B72502" w:rsidRPr="00C1266B" w14:paraId="32FE8FA5" w14:textId="77777777" w:rsidTr="00413B15">
        <w:tc>
          <w:tcPr>
            <w:tcW w:w="5186" w:type="dxa"/>
          </w:tcPr>
          <w:p w14:paraId="62C6F902" w14:textId="77777777" w:rsidR="00B72502" w:rsidRPr="0053207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207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25" w:type="dxa"/>
          </w:tcPr>
          <w:p w14:paraId="064BB1AC" w14:textId="58097F22" w:rsidR="00B72502" w:rsidRPr="00C1266B" w:rsidRDefault="002560CA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EBD533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25EC478" w14:textId="3536D260" w:rsidR="00B72502" w:rsidRPr="00C1266B" w:rsidRDefault="002D737A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</w:t>
            </w:r>
            <w:r w:rsidR="00D7449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08" w:type="dxa"/>
          </w:tcPr>
          <w:p w14:paraId="58A3F93F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59DD4EF" w14:textId="6F126040" w:rsidR="00B72502" w:rsidRPr="00C1266B" w:rsidRDefault="00CA428D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</w:t>
            </w:r>
            <w:r w:rsidR="00D7449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72502" w:rsidRPr="00C1266B" w14:paraId="5302288E" w14:textId="77777777" w:rsidTr="00413B15">
        <w:tc>
          <w:tcPr>
            <w:tcW w:w="5186" w:type="dxa"/>
          </w:tcPr>
          <w:p w14:paraId="6AD976F8" w14:textId="77777777" w:rsidR="00B72502" w:rsidRPr="0053207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3B5F39E" w14:textId="7F5F248C" w:rsidR="00B72502" w:rsidRPr="00C1266B" w:rsidRDefault="002560CA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4FC10C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1CADE299" w14:textId="71E3B507" w:rsidR="00B72502" w:rsidRPr="00C1266B" w:rsidRDefault="002D737A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50,101</w:t>
            </w:r>
          </w:p>
        </w:tc>
        <w:tc>
          <w:tcPr>
            <w:tcW w:w="308" w:type="dxa"/>
          </w:tcPr>
          <w:p w14:paraId="55DAB703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42ABC71B" w14:textId="7F449773" w:rsidR="00B72502" w:rsidRPr="00C1266B" w:rsidRDefault="00CA428D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50,101</w:t>
            </w:r>
          </w:p>
        </w:tc>
      </w:tr>
      <w:tr w:rsidR="00B72502" w:rsidRPr="00532072" w14:paraId="148A3126" w14:textId="77777777" w:rsidTr="00F304DC">
        <w:tc>
          <w:tcPr>
            <w:tcW w:w="5186" w:type="dxa"/>
          </w:tcPr>
          <w:p w14:paraId="14DAAFF2" w14:textId="77777777" w:rsidR="00B72502" w:rsidRPr="00532072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49CA105" w14:textId="77777777" w:rsidR="00B72502" w:rsidRPr="00532072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DA08F2" w14:textId="77777777" w:rsidR="00B72502" w:rsidRPr="00532072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7295F45E" w14:textId="77777777" w:rsidR="00B72502" w:rsidRPr="00532072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</w:tcPr>
          <w:p w14:paraId="7DCCACC9" w14:textId="77777777" w:rsidR="00B72502" w:rsidRPr="00532072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00D97ED" w14:textId="77777777" w:rsidR="00B72502" w:rsidRPr="00532072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2502" w:rsidRPr="00C1266B" w14:paraId="1A7AA918" w14:textId="77777777" w:rsidTr="00F304DC">
        <w:tc>
          <w:tcPr>
            <w:tcW w:w="5186" w:type="dxa"/>
          </w:tcPr>
          <w:p w14:paraId="148C2E50" w14:textId="6CABBBE3" w:rsidR="00CA428D" w:rsidRPr="00532072" w:rsidRDefault="00B72502" w:rsidP="00F3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20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25" w:type="dxa"/>
          </w:tcPr>
          <w:p w14:paraId="60D96CAE" w14:textId="3E37618B" w:rsidR="00CA428D" w:rsidRPr="00C1266B" w:rsidRDefault="00CA428D" w:rsidP="00F3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2B4334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6BDDC42" w14:textId="35920786" w:rsidR="00CA428D" w:rsidRPr="00C1266B" w:rsidRDefault="00CA428D" w:rsidP="00CA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14:paraId="1CB7BCED" w14:textId="77777777" w:rsidR="00B72502" w:rsidRPr="00C1266B" w:rsidRDefault="00B72502" w:rsidP="00CA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0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4FD7879E" w14:textId="42223683" w:rsidR="00CA428D" w:rsidRPr="00C1266B" w:rsidRDefault="00CA428D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72502" w:rsidRPr="00C1266B" w14:paraId="141A877B" w14:textId="77777777" w:rsidTr="00F304DC">
        <w:tc>
          <w:tcPr>
            <w:tcW w:w="5186" w:type="dxa"/>
          </w:tcPr>
          <w:p w14:paraId="6EB5B863" w14:textId="77777777" w:rsidR="00B72502" w:rsidRPr="0053207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80717" w:rsidRPr="0053207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4C6F906C" w14:textId="77777777" w:rsidR="00B72502" w:rsidRPr="00C1266B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6F044CC8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130294C9" w14:textId="77777777" w:rsidR="00B72502" w:rsidRPr="00C1266B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16,415</w:t>
            </w:r>
          </w:p>
        </w:tc>
        <w:tc>
          <w:tcPr>
            <w:tcW w:w="308" w:type="dxa"/>
          </w:tcPr>
          <w:p w14:paraId="6512ADDF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18A52F76" w14:textId="77777777" w:rsidR="00B72502" w:rsidRPr="00C1266B" w:rsidRDefault="00B72502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18,415</w:t>
            </w:r>
          </w:p>
        </w:tc>
      </w:tr>
      <w:tr w:rsidR="00B72502" w:rsidRPr="00C1266B" w14:paraId="63236D17" w14:textId="77777777" w:rsidTr="00146D3F">
        <w:tc>
          <w:tcPr>
            <w:tcW w:w="5186" w:type="dxa"/>
          </w:tcPr>
          <w:p w14:paraId="58CC2358" w14:textId="77777777" w:rsidR="00B72502" w:rsidRPr="00532072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80717" w:rsidRPr="0053207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14:paraId="2A74C082" w14:textId="000A0FF7" w:rsidR="00B72502" w:rsidRPr="00C1266B" w:rsidRDefault="002560CA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5C0A1763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bottom w:val="double" w:sz="4" w:space="0" w:color="auto"/>
            </w:tcBorders>
          </w:tcPr>
          <w:p w14:paraId="0A301AD8" w14:textId="27F29336" w:rsidR="00B72502" w:rsidRPr="00C1266B" w:rsidRDefault="00CA428D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14,311</w:t>
            </w:r>
          </w:p>
        </w:tc>
        <w:tc>
          <w:tcPr>
            <w:tcW w:w="308" w:type="dxa"/>
          </w:tcPr>
          <w:p w14:paraId="728276D4" w14:textId="77777777" w:rsidR="00B72502" w:rsidRPr="00C1266B" w:rsidRDefault="00B72502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</w:tcPr>
          <w:p w14:paraId="1215A339" w14:textId="2006572F" w:rsidR="00B72502" w:rsidRPr="00C1266B" w:rsidRDefault="00CA428D" w:rsidP="0053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16,311</w:t>
            </w:r>
          </w:p>
        </w:tc>
      </w:tr>
    </w:tbl>
    <w:p w14:paraId="611CEBB6" w14:textId="77777777" w:rsidR="00D62DD6" w:rsidRPr="00C1266B" w:rsidRDefault="00D62DD6" w:rsidP="00BC34B5">
      <w:pPr>
        <w:spacing w:line="240" w:lineRule="auto"/>
        <w:rPr>
          <w:rFonts w:ascii="Angsana New" w:hAnsi="Angsana New"/>
          <w:sz w:val="2"/>
          <w:szCs w:val="2"/>
        </w:rPr>
      </w:pPr>
    </w:p>
    <w:p w14:paraId="2D8B9596" w14:textId="77777777" w:rsidR="00EF4B60" w:rsidRPr="00C1266B" w:rsidRDefault="00EF4B60" w:rsidP="00EF4B60">
      <w:pPr>
        <w:spacing w:line="240" w:lineRule="auto"/>
        <w:rPr>
          <w:sz w:val="2"/>
          <w:szCs w:val="2"/>
        </w:rPr>
      </w:pPr>
      <w:r w:rsidRPr="00C1266B">
        <w:br w:type="page"/>
      </w:r>
    </w:p>
    <w:tbl>
      <w:tblPr>
        <w:tblW w:w="911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134"/>
        <w:gridCol w:w="1980"/>
      </w:tblGrid>
      <w:tr w:rsidR="00B776CA" w:rsidRPr="00532072" w14:paraId="390BBB9F" w14:textId="77777777" w:rsidTr="00B226B7">
        <w:trPr>
          <w:tblHeader/>
        </w:trPr>
        <w:tc>
          <w:tcPr>
            <w:tcW w:w="7134" w:type="dxa"/>
          </w:tcPr>
          <w:p w14:paraId="5EF6679E" w14:textId="77777777" w:rsidR="00B776CA" w:rsidRPr="00532072" w:rsidRDefault="00A26D5D" w:rsidP="00BC34B5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32072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53207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980" w:type="dxa"/>
          </w:tcPr>
          <w:p w14:paraId="2DF20738" w14:textId="77777777" w:rsidR="00B776CA" w:rsidRPr="00532072" w:rsidRDefault="00B776C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6CA" w:rsidRPr="00532072" w14:paraId="595D2CD1" w14:textId="77777777" w:rsidTr="00B226B7">
        <w:trPr>
          <w:tblHeader/>
        </w:trPr>
        <w:tc>
          <w:tcPr>
            <w:tcW w:w="7134" w:type="dxa"/>
          </w:tcPr>
          <w:p w14:paraId="12299928" w14:textId="77777777" w:rsidR="00B776CA" w:rsidRPr="00532072" w:rsidRDefault="00B776CA" w:rsidP="00BC34B5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0E55791" w14:textId="4EF41CDD" w:rsidR="00B776CA" w:rsidRPr="00532072" w:rsidRDefault="00435CC7" w:rsidP="00BC34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B226B7" w:rsidRPr="00532072">
              <w:rPr>
                <w:rFonts w:ascii="Angsana New" w:hAnsi="Angsana New"/>
                <w:sz w:val="30"/>
                <w:szCs w:val="30"/>
                <w:cs/>
              </w:rPr>
              <w:t>ลิขสิทธิ์ซอฟต์</w:t>
            </w:r>
            <w:r w:rsidR="00B776CA" w:rsidRPr="00532072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</w:tr>
      <w:tr w:rsidR="00B776CA" w:rsidRPr="00532072" w14:paraId="452F01E1" w14:textId="77777777" w:rsidTr="00B226B7">
        <w:tc>
          <w:tcPr>
            <w:tcW w:w="7134" w:type="dxa"/>
          </w:tcPr>
          <w:p w14:paraId="668D3147" w14:textId="77777777" w:rsidR="00B776CA" w:rsidRPr="00532072" w:rsidRDefault="00B776CA" w:rsidP="00BC34B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1A86B73" w14:textId="77777777" w:rsidR="00B776CA" w:rsidRPr="00532072" w:rsidRDefault="00B776CA" w:rsidP="00BC34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207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320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3207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776CA" w:rsidRPr="00532072" w14:paraId="2D30E694" w14:textId="77777777" w:rsidTr="00B226B7">
        <w:tc>
          <w:tcPr>
            <w:tcW w:w="7134" w:type="dxa"/>
          </w:tcPr>
          <w:p w14:paraId="3767EC2E" w14:textId="77777777" w:rsidR="00B776CA" w:rsidRPr="00532072" w:rsidRDefault="00B776C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20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</w:tcPr>
          <w:p w14:paraId="28DC7994" w14:textId="77777777" w:rsidR="00B776CA" w:rsidRPr="00532072" w:rsidRDefault="00B776CA" w:rsidP="00BC34B5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717" w:rsidRPr="00532072" w14:paraId="2B982704" w14:textId="77777777" w:rsidTr="00B226B7">
        <w:tc>
          <w:tcPr>
            <w:tcW w:w="7134" w:type="dxa"/>
          </w:tcPr>
          <w:p w14:paraId="480A7E01" w14:textId="77777777" w:rsidR="00A80717" w:rsidRPr="00532072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207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32072">
              <w:rPr>
                <w:rFonts w:ascii="Angsana New" w:hAnsi="Angsana New"/>
                <w:sz w:val="30"/>
                <w:szCs w:val="30"/>
              </w:rPr>
              <w:t>1</w:t>
            </w:r>
            <w:r w:rsidRPr="00532072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53207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980" w:type="dxa"/>
          </w:tcPr>
          <w:p w14:paraId="5590B5B8" w14:textId="77777777" w:rsidR="00A80717" w:rsidRPr="00532072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32072">
              <w:rPr>
                <w:rFonts w:ascii="Angsana New" w:hAnsi="Angsana New"/>
                <w:sz w:val="30"/>
                <w:szCs w:val="30"/>
              </w:rPr>
              <w:t>57,041</w:t>
            </w:r>
          </w:p>
        </w:tc>
      </w:tr>
      <w:tr w:rsidR="00A80717" w:rsidRPr="00532072" w14:paraId="498BF5F9" w14:textId="77777777" w:rsidTr="00B226B7">
        <w:tc>
          <w:tcPr>
            <w:tcW w:w="7134" w:type="dxa"/>
          </w:tcPr>
          <w:p w14:paraId="071D8FC3" w14:textId="77777777" w:rsidR="00A80717" w:rsidRPr="00532072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207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1420CE03" w14:textId="77777777" w:rsidR="00A80717" w:rsidRPr="00532072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32072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32072">
              <w:rPr>
                <w:rFonts w:ascii="Angsana New" w:hAnsi="Angsana New"/>
                <w:sz w:val="30"/>
                <w:szCs w:val="30"/>
              </w:rPr>
              <w:t>,</w:t>
            </w:r>
            <w:r w:rsidRPr="00532072">
              <w:rPr>
                <w:rFonts w:ascii="Angsana New" w:hAnsi="Angsana New"/>
                <w:sz w:val="30"/>
                <w:szCs w:val="30"/>
                <w:cs/>
              </w:rPr>
              <w:t>093</w:t>
            </w:r>
          </w:p>
        </w:tc>
      </w:tr>
      <w:tr w:rsidR="00A80717" w:rsidRPr="00532072" w14:paraId="7881E096" w14:textId="77777777" w:rsidTr="00B226B7">
        <w:tc>
          <w:tcPr>
            <w:tcW w:w="7134" w:type="dxa"/>
          </w:tcPr>
          <w:p w14:paraId="196823BB" w14:textId="6C99C3C3" w:rsidR="00A80717" w:rsidRPr="00532072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B2F8158" w14:textId="77777777" w:rsidR="00A80717" w:rsidRPr="00532072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59,134</w:t>
            </w:r>
          </w:p>
        </w:tc>
      </w:tr>
      <w:tr w:rsidR="00A80717" w:rsidRPr="00532072" w14:paraId="0BEA54B0" w14:textId="77777777" w:rsidTr="00B226B7">
        <w:tc>
          <w:tcPr>
            <w:tcW w:w="7134" w:type="dxa"/>
            <w:shd w:val="clear" w:color="auto" w:fill="auto"/>
          </w:tcPr>
          <w:p w14:paraId="2991CF9B" w14:textId="77777777" w:rsidR="00A80717" w:rsidRPr="00532072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207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59D6438D" w14:textId="0F82FE79" w:rsidR="00A80717" w:rsidRPr="00532072" w:rsidRDefault="00C57CF8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32072">
              <w:rPr>
                <w:rFonts w:ascii="Angsana New" w:hAnsi="Angsana New"/>
                <w:sz w:val="30"/>
                <w:szCs w:val="30"/>
              </w:rPr>
              <w:t>735</w:t>
            </w:r>
          </w:p>
        </w:tc>
      </w:tr>
      <w:tr w:rsidR="00A80717" w:rsidRPr="00532072" w14:paraId="787C4D02" w14:textId="77777777" w:rsidTr="00B226B7">
        <w:tc>
          <w:tcPr>
            <w:tcW w:w="7134" w:type="dxa"/>
          </w:tcPr>
          <w:p w14:paraId="37BF9CF5" w14:textId="77777777" w:rsidR="00A80717" w:rsidRPr="00532072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CF5459C" w14:textId="2F6921E1" w:rsidR="00A80717" w:rsidRPr="00532072" w:rsidRDefault="00C57CF8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59,869</w:t>
            </w:r>
          </w:p>
        </w:tc>
      </w:tr>
      <w:tr w:rsidR="00A80717" w:rsidRPr="00532072" w14:paraId="6E8E10F4" w14:textId="77777777" w:rsidTr="00B226B7">
        <w:trPr>
          <w:trHeight w:val="70"/>
        </w:trPr>
        <w:tc>
          <w:tcPr>
            <w:tcW w:w="7134" w:type="dxa"/>
          </w:tcPr>
          <w:p w14:paraId="53A32FAD" w14:textId="77777777" w:rsidR="00A80717" w:rsidRPr="00532072" w:rsidRDefault="00A80717" w:rsidP="00A8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668D3B1" w14:textId="77777777" w:rsidR="00A80717" w:rsidRPr="00532072" w:rsidRDefault="00A80717" w:rsidP="00A80717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717" w:rsidRPr="00532072" w14:paraId="374369BD" w14:textId="77777777" w:rsidTr="00B226B7">
        <w:tc>
          <w:tcPr>
            <w:tcW w:w="7134" w:type="dxa"/>
          </w:tcPr>
          <w:p w14:paraId="5B2D50CF" w14:textId="77777777" w:rsidR="00A80717" w:rsidRPr="00532072" w:rsidRDefault="00A80717" w:rsidP="00A80717">
            <w:pPr>
              <w:tabs>
                <w:tab w:val="left" w:pos="80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20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0" w:type="dxa"/>
            <w:vAlign w:val="bottom"/>
          </w:tcPr>
          <w:p w14:paraId="7481EBE3" w14:textId="77777777" w:rsidR="00A80717" w:rsidRPr="00532072" w:rsidRDefault="00A80717" w:rsidP="00A80717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717" w:rsidRPr="00532072" w14:paraId="4572265D" w14:textId="77777777" w:rsidTr="00B226B7">
        <w:tc>
          <w:tcPr>
            <w:tcW w:w="7134" w:type="dxa"/>
          </w:tcPr>
          <w:p w14:paraId="303C3E52" w14:textId="77777777" w:rsidR="00A80717" w:rsidRPr="00532072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3207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32072">
              <w:rPr>
                <w:rFonts w:ascii="Angsana New" w:hAnsi="Angsana New"/>
                <w:sz w:val="30"/>
                <w:szCs w:val="30"/>
              </w:rPr>
              <w:t>1</w:t>
            </w:r>
            <w:r w:rsidRPr="00532072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53207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980" w:type="dxa"/>
          </w:tcPr>
          <w:p w14:paraId="122F8E48" w14:textId="77777777" w:rsidR="00A80717" w:rsidRPr="00532072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32072">
              <w:rPr>
                <w:rFonts w:ascii="Angsana New" w:hAnsi="Angsana New"/>
                <w:sz w:val="30"/>
                <w:szCs w:val="30"/>
              </w:rPr>
              <w:t>40,654</w:t>
            </w:r>
          </w:p>
        </w:tc>
      </w:tr>
      <w:tr w:rsidR="00A80717" w:rsidRPr="00532072" w14:paraId="4FCA8075" w14:textId="77777777" w:rsidTr="00B226B7">
        <w:tc>
          <w:tcPr>
            <w:tcW w:w="7134" w:type="dxa"/>
          </w:tcPr>
          <w:p w14:paraId="47369F31" w14:textId="77777777" w:rsidR="00A80717" w:rsidRPr="00532072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207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Pr="0053207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</w:tcPr>
          <w:p w14:paraId="1585F9BD" w14:textId="77777777" w:rsidR="00A80717" w:rsidRPr="00532072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32072">
              <w:rPr>
                <w:rFonts w:ascii="Angsana New" w:hAnsi="Angsana New"/>
                <w:sz w:val="30"/>
                <w:szCs w:val="30"/>
              </w:rPr>
              <w:t>2,456</w:t>
            </w:r>
          </w:p>
        </w:tc>
      </w:tr>
      <w:tr w:rsidR="00A80717" w:rsidRPr="00532072" w14:paraId="215839AF" w14:textId="77777777" w:rsidTr="00B226B7">
        <w:tc>
          <w:tcPr>
            <w:tcW w:w="7134" w:type="dxa"/>
            <w:shd w:val="clear" w:color="auto" w:fill="auto"/>
          </w:tcPr>
          <w:p w14:paraId="26AED635" w14:textId="346A3905" w:rsidR="00A80717" w:rsidRPr="00532072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C5C7098" w14:textId="77777777" w:rsidR="00A80717" w:rsidRPr="00532072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43,110</w:t>
            </w:r>
          </w:p>
        </w:tc>
      </w:tr>
      <w:tr w:rsidR="00A80717" w:rsidRPr="00532072" w14:paraId="7A95C9A0" w14:textId="77777777" w:rsidTr="00B226B7">
        <w:tc>
          <w:tcPr>
            <w:tcW w:w="7134" w:type="dxa"/>
            <w:shd w:val="clear" w:color="auto" w:fill="auto"/>
          </w:tcPr>
          <w:p w14:paraId="50A9A678" w14:textId="77777777" w:rsidR="00A80717" w:rsidRPr="00532072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207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980" w:type="dxa"/>
          </w:tcPr>
          <w:p w14:paraId="176436C4" w14:textId="6F4577DF" w:rsidR="00A80717" w:rsidRPr="00532072" w:rsidRDefault="00C57CF8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32072">
              <w:rPr>
                <w:rFonts w:ascii="Angsana New" w:hAnsi="Angsana New"/>
                <w:sz w:val="30"/>
                <w:szCs w:val="30"/>
              </w:rPr>
              <w:t>2,642</w:t>
            </w:r>
          </w:p>
        </w:tc>
      </w:tr>
      <w:tr w:rsidR="00A80717" w:rsidRPr="00532072" w14:paraId="3ED2D264" w14:textId="77777777" w:rsidTr="00B226B7">
        <w:tc>
          <w:tcPr>
            <w:tcW w:w="7134" w:type="dxa"/>
            <w:shd w:val="clear" w:color="auto" w:fill="auto"/>
          </w:tcPr>
          <w:p w14:paraId="5F6509D1" w14:textId="77777777" w:rsidR="00A80717" w:rsidRPr="00532072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2367928" w14:textId="57149C9F" w:rsidR="00A80717" w:rsidRPr="00532072" w:rsidRDefault="00C57CF8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45,752</w:t>
            </w:r>
          </w:p>
        </w:tc>
      </w:tr>
      <w:tr w:rsidR="00A80717" w:rsidRPr="00532072" w14:paraId="5703740A" w14:textId="77777777" w:rsidTr="00B226B7">
        <w:tc>
          <w:tcPr>
            <w:tcW w:w="7134" w:type="dxa"/>
            <w:shd w:val="clear" w:color="auto" w:fill="auto"/>
          </w:tcPr>
          <w:p w14:paraId="38DE1E85" w14:textId="77777777" w:rsidR="00A80717" w:rsidRPr="00532072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C45A623" w14:textId="77777777" w:rsidR="00A80717" w:rsidRPr="00532072" w:rsidRDefault="00A80717" w:rsidP="00A80717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0717" w:rsidRPr="00532072" w14:paraId="320F90DF" w14:textId="77777777" w:rsidTr="00532072">
        <w:tc>
          <w:tcPr>
            <w:tcW w:w="7134" w:type="dxa"/>
            <w:shd w:val="clear" w:color="auto" w:fill="auto"/>
          </w:tcPr>
          <w:p w14:paraId="3A878FFB" w14:textId="46A62BD0" w:rsidR="00C57CF8" w:rsidRPr="00532072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20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980" w:type="dxa"/>
            <w:vAlign w:val="bottom"/>
          </w:tcPr>
          <w:p w14:paraId="7DAB5CAF" w14:textId="730B7E4F" w:rsidR="00A80717" w:rsidRPr="00532072" w:rsidRDefault="00A80717" w:rsidP="00A80717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0717" w:rsidRPr="00532072" w14:paraId="68D887EA" w14:textId="77777777" w:rsidTr="00532072">
        <w:tc>
          <w:tcPr>
            <w:tcW w:w="7134" w:type="dxa"/>
            <w:shd w:val="clear" w:color="auto" w:fill="auto"/>
          </w:tcPr>
          <w:p w14:paraId="1A35990D" w14:textId="77777777" w:rsidR="00A80717" w:rsidRPr="00532072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153D39A1" w14:textId="77777777" w:rsidR="00A80717" w:rsidRPr="00532072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16,024</w:t>
            </w:r>
          </w:p>
        </w:tc>
      </w:tr>
      <w:tr w:rsidR="00A80717" w:rsidRPr="00532072" w14:paraId="56D17D96" w14:textId="77777777" w:rsidTr="00B226B7">
        <w:tc>
          <w:tcPr>
            <w:tcW w:w="7134" w:type="dxa"/>
            <w:shd w:val="clear" w:color="auto" w:fill="auto"/>
          </w:tcPr>
          <w:p w14:paraId="55E2FF36" w14:textId="77777777" w:rsidR="00A80717" w:rsidRPr="00532072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0065A758" w14:textId="172E8FCE" w:rsidR="00A80717" w:rsidRPr="00532072" w:rsidRDefault="00C57CF8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072">
              <w:rPr>
                <w:rFonts w:ascii="Angsana New" w:hAnsi="Angsana New"/>
                <w:b/>
                <w:bCs/>
                <w:sz w:val="30"/>
                <w:szCs w:val="30"/>
              </w:rPr>
              <w:t>14,117</w:t>
            </w:r>
          </w:p>
        </w:tc>
      </w:tr>
    </w:tbl>
    <w:p w14:paraId="3DCBBA30" w14:textId="77777777" w:rsidR="001B4BD4" w:rsidRDefault="001B4BD4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BB28B5E" w14:textId="77777777" w:rsidR="005B5ADE" w:rsidRDefault="005B5ADE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B997D60" w14:textId="77777777" w:rsidR="005B5ADE" w:rsidRDefault="005B5ADE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A6B98C0" w14:textId="77777777" w:rsidR="005B5ADE" w:rsidRDefault="005B5ADE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CCFE587" w14:textId="77777777" w:rsidR="005B5ADE" w:rsidRDefault="005B5ADE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EA5357A" w14:textId="77777777" w:rsidR="005B5ADE" w:rsidRDefault="005B5ADE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3013D18" w14:textId="77777777" w:rsidR="005B5ADE" w:rsidRDefault="005B5ADE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191AF44" w14:textId="77777777" w:rsidR="005B5ADE" w:rsidRDefault="005B5ADE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CFD8CC3" w14:textId="77777777" w:rsidR="005B5ADE" w:rsidRDefault="005B5ADE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60DCC23" w14:textId="77777777" w:rsidR="005B5ADE" w:rsidRDefault="005B5ADE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A5D3681" w14:textId="77777777" w:rsidR="005B5ADE" w:rsidRDefault="005B5ADE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500B9E6" w14:textId="2BA5B34E" w:rsidR="00E64F07" w:rsidRPr="00C1266B" w:rsidRDefault="00726731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B2AE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25D1D">
        <w:rPr>
          <w:rFonts w:ascii="Angsana New" w:hAnsi="Angsana New"/>
          <w:b/>
          <w:bCs/>
          <w:sz w:val="30"/>
          <w:szCs w:val="30"/>
        </w:rPr>
        <w:t>6</w:t>
      </w:r>
      <w:r w:rsidR="00E64F07" w:rsidRPr="00AB2AEF">
        <w:rPr>
          <w:rFonts w:ascii="Angsana New" w:hAnsi="Angsana New"/>
          <w:b/>
          <w:bCs/>
          <w:sz w:val="30"/>
          <w:szCs w:val="30"/>
        </w:rPr>
        <w:tab/>
      </w:r>
      <w:r w:rsidR="00E91586" w:rsidRPr="00AB2AEF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ประมาณการหนี้สินไม่หมุนเวียนสำหรับภาระผูกพันผลประโยช</w:t>
      </w:r>
      <w:r w:rsidR="00E91586" w:rsidRPr="00E91586">
        <w:rPr>
          <w:rFonts w:ascii="Angsana New" w:hAnsi="Angsana New"/>
          <w:b/>
          <w:bCs/>
          <w:sz w:val="30"/>
          <w:szCs w:val="30"/>
          <w:cs/>
        </w:rPr>
        <w:t>น์พนักงาน</w:t>
      </w:r>
    </w:p>
    <w:p w14:paraId="07E86787" w14:textId="77777777" w:rsidR="00E64F07" w:rsidRPr="005B5ADE" w:rsidRDefault="00E64F0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3"/>
        <w:gridCol w:w="1170"/>
        <w:gridCol w:w="270"/>
        <w:gridCol w:w="1171"/>
        <w:gridCol w:w="289"/>
        <w:gridCol w:w="1149"/>
        <w:gridCol w:w="274"/>
        <w:gridCol w:w="1172"/>
      </w:tblGrid>
      <w:tr w:rsidR="004E1E0B" w:rsidRPr="00C1266B" w14:paraId="59AE28D1" w14:textId="77777777" w:rsidTr="00E45E15">
        <w:trPr>
          <w:trHeight w:hRule="exact" w:val="360"/>
          <w:tblHeader/>
        </w:trPr>
        <w:tc>
          <w:tcPr>
            <w:tcW w:w="2010" w:type="pct"/>
          </w:tcPr>
          <w:p w14:paraId="79D857A4" w14:textId="77777777" w:rsidR="004E1E0B" w:rsidRPr="00C1266B" w:rsidRDefault="004E1E0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1" w:type="pct"/>
            <w:gridSpan w:val="3"/>
          </w:tcPr>
          <w:p w14:paraId="7BA73838" w14:textId="77777777" w:rsidR="004E1E0B" w:rsidRPr="00C1266B" w:rsidRDefault="004E1E0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7" w:type="pct"/>
          </w:tcPr>
          <w:p w14:paraId="5924B01B" w14:textId="77777777" w:rsidR="004E1E0B" w:rsidRPr="00C1266B" w:rsidRDefault="004E1E0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6F84EE12" w14:textId="77777777" w:rsidR="004E1E0B" w:rsidRPr="00C1266B" w:rsidRDefault="004E1E0B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717" w:rsidRPr="00C1266B" w14:paraId="229C61E2" w14:textId="77777777" w:rsidTr="00E45E15">
        <w:trPr>
          <w:trHeight w:hRule="exact" w:val="360"/>
          <w:tblHeader/>
        </w:trPr>
        <w:tc>
          <w:tcPr>
            <w:tcW w:w="2010" w:type="pct"/>
          </w:tcPr>
          <w:p w14:paraId="0960B292" w14:textId="77777777" w:rsidR="00A80717" w:rsidRPr="00C1266B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5DAF39F1" w14:textId="77777777" w:rsidR="00A80717" w:rsidRPr="00C1266B" w:rsidRDefault="00A80717" w:rsidP="00A8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264EC784" w14:textId="77777777" w:rsidR="00A80717" w:rsidRPr="00C1266B" w:rsidRDefault="00A80717" w:rsidP="00A8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748DB2F" w14:textId="77777777" w:rsidR="00A80717" w:rsidRPr="00C1266B" w:rsidRDefault="00A80717" w:rsidP="00A8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7" w:type="pct"/>
          </w:tcPr>
          <w:p w14:paraId="010D77D0" w14:textId="77777777" w:rsidR="00A80717" w:rsidRPr="00C1266B" w:rsidRDefault="00A80717" w:rsidP="00A8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CBA22F4" w14:textId="77777777" w:rsidR="00A80717" w:rsidRPr="00C1266B" w:rsidRDefault="00A80717" w:rsidP="00A8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0BDBD3EB" w14:textId="77777777" w:rsidR="00A80717" w:rsidRPr="00C1266B" w:rsidRDefault="00A80717" w:rsidP="00A8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B5DA555" w14:textId="77777777" w:rsidR="00A80717" w:rsidRPr="00C1266B" w:rsidRDefault="00A80717" w:rsidP="00A8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80717" w:rsidRPr="00C1266B" w14:paraId="48616BCC" w14:textId="77777777" w:rsidTr="00E45E15">
        <w:trPr>
          <w:trHeight w:hRule="exact" w:val="360"/>
          <w:tblHeader/>
        </w:trPr>
        <w:tc>
          <w:tcPr>
            <w:tcW w:w="2010" w:type="pct"/>
          </w:tcPr>
          <w:p w14:paraId="6463D0D3" w14:textId="77777777" w:rsidR="00A80717" w:rsidRPr="00C1266B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0" w:type="pct"/>
            <w:gridSpan w:val="7"/>
          </w:tcPr>
          <w:p w14:paraId="644F118E" w14:textId="77777777" w:rsidR="00A80717" w:rsidRPr="00C1266B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5032" w:rsidRPr="00987186" w14:paraId="61FD6D4C" w14:textId="77777777" w:rsidTr="005A5032">
        <w:tc>
          <w:tcPr>
            <w:tcW w:w="2010" w:type="pct"/>
          </w:tcPr>
          <w:p w14:paraId="5C714A93" w14:textId="77777777" w:rsidR="005A5032" w:rsidRPr="00987186" w:rsidRDefault="005A5032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8718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7" w:type="pct"/>
          </w:tcPr>
          <w:p w14:paraId="0146BE9A" w14:textId="77777777" w:rsidR="005A5032" w:rsidRPr="00987186" w:rsidRDefault="005A5032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0ABB37" w14:textId="77777777" w:rsidR="005A5032" w:rsidRPr="00987186" w:rsidRDefault="005A5032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0BCF955" w14:textId="77777777" w:rsidR="005A5032" w:rsidRPr="00987186" w:rsidRDefault="005A5032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14:paraId="2CB61ABE" w14:textId="77777777" w:rsidR="005A5032" w:rsidRPr="00987186" w:rsidRDefault="005A5032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12CB98C" w14:textId="77777777" w:rsidR="005A5032" w:rsidRPr="00987186" w:rsidRDefault="005A5032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BD7177D" w14:textId="77777777" w:rsidR="005A5032" w:rsidRPr="00987186" w:rsidRDefault="005A5032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5ACD1E7" w14:textId="77777777" w:rsidR="005A5032" w:rsidRPr="00987186" w:rsidRDefault="005A5032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15E7" w:rsidRPr="00987186" w14:paraId="1B2F4B7D" w14:textId="77777777" w:rsidTr="005A5032">
        <w:tc>
          <w:tcPr>
            <w:tcW w:w="2010" w:type="pct"/>
          </w:tcPr>
          <w:p w14:paraId="5256E968" w14:textId="77777777" w:rsidR="009815E7" w:rsidRPr="00987186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spacing w:line="240" w:lineRule="auto"/>
              <w:ind w:left="-18" w:right="-63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98718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87186">
              <w:rPr>
                <w:rFonts w:ascii="Angsana New" w:hAnsi="Angsana New"/>
                <w:sz w:val="30"/>
                <w:szCs w:val="30"/>
                <w:cs/>
              </w:rPr>
              <w:tab/>
              <w:t>สำรองบำเหน็จพนักงาน</w:t>
            </w:r>
          </w:p>
        </w:tc>
        <w:tc>
          <w:tcPr>
            <w:tcW w:w="637" w:type="pct"/>
          </w:tcPr>
          <w:p w14:paraId="6B450ABA" w14:textId="0BCB1495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</w:rPr>
              <w:t>1,047,800</w:t>
            </w:r>
          </w:p>
        </w:tc>
        <w:tc>
          <w:tcPr>
            <w:tcW w:w="147" w:type="pct"/>
          </w:tcPr>
          <w:p w14:paraId="52B97A81" w14:textId="77777777" w:rsidR="009815E7" w:rsidRPr="009815E7" w:rsidRDefault="009815E7" w:rsidP="00981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09D874C" w14:textId="77777777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</w:rPr>
              <w:t>1,143,519</w:t>
            </w:r>
          </w:p>
        </w:tc>
        <w:tc>
          <w:tcPr>
            <w:tcW w:w="157" w:type="pct"/>
          </w:tcPr>
          <w:p w14:paraId="265C3FAF" w14:textId="77777777" w:rsidR="009815E7" w:rsidRPr="009815E7" w:rsidRDefault="009815E7" w:rsidP="00981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C03E495" w14:textId="646D8985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815E7">
              <w:rPr>
                <w:rFonts w:ascii="Angsana New" w:hAnsi="Angsana New"/>
                <w:sz w:val="30"/>
                <w:szCs w:val="30"/>
              </w:rPr>
              <w:t>,</w:t>
            </w:r>
            <w:r w:rsidRPr="009815E7">
              <w:rPr>
                <w:rFonts w:ascii="Angsana New" w:hAnsi="Angsana New"/>
                <w:sz w:val="30"/>
                <w:szCs w:val="30"/>
                <w:cs/>
              </w:rPr>
              <w:t>034</w:t>
            </w:r>
            <w:r w:rsidRPr="009815E7">
              <w:rPr>
                <w:rFonts w:ascii="Angsana New" w:hAnsi="Angsana New"/>
                <w:sz w:val="30"/>
                <w:szCs w:val="30"/>
              </w:rPr>
              <w:t>,</w:t>
            </w:r>
            <w:r w:rsidRPr="009815E7">
              <w:rPr>
                <w:rFonts w:ascii="Angsana New" w:hAnsi="Angsana New"/>
                <w:sz w:val="30"/>
                <w:szCs w:val="30"/>
                <w:cs/>
              </w:rPr>
              <w:t>084</w:t>
            </w:r>
          </w:p>
        </w:tc>
        <w:tc>
          <w:tcPr>
            <w:tcW w:w="149" w:type="pct"/>
          </w:tcPr>
          <w:p w14:paraId="7C64F0F5" w14:textId="77777777" w:rsidR="009815E7" w:rsidRPr="00987186" w:rsidRDefault="009815E7" w:rsidP="00981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77CD61F" w14:textId="77777777" w:rsidR="009815E7" w:rsidRPr="00987186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7186">
              <w:rPr>
                <w:rFonts w:ascii="Angsana New" w:hAnsi="Angsana New"/>
                <w:sz w:val="30"/>
                <w:szCs w:val="30"/>
              </w:rPr>
              <w:t>1,131,350</w:t>
            </w:r>
          </w:p>
        </w:tc>
      </w:tr>
      <w:tr w:rsidR="009815E7" w:rsidRPr="00987186" w14:paraId="6B584289" w14:textId="77777777" w:rsidTr="007F1A94">
        <w:trPr>
          <w:trHeight w:val="425"/>
        </w:trPr>
        <w:tc>
          <w:tcPr>
            <w:tcW w:w="2010" w:type="pct"/>
          </w:tcPr>
          <w:p w14:paraId="006FC74A" w14:textId="77777777" w:rsidR="009815E7" w:rsidRPr="00987186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8718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</w:t>
            </w:r>
            <w:r w:rsidRPr="0098718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637" w:type="pct"/>
          </w:tcPr>
          <w:p w14:paraId="5B3D234B" w14:textId="77777777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7FE40A" w14:textId="77777777" w:rsidR="009815E7" w:rsidRPr="009815E7" w:rsidRDefault="009815E7" w:rsidP="00981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C5C393C" w14:textId="77777777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14:paraId="290C9854" w14:textId="77777777" w:rsidR="009815E7" w:rsidRPr="009815E7" w:rsidRDefault="009815E7" w:rsidP="00981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33C86C9" w14:textId="77777777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40BB6AC" w14:textId="77777777" w:rsidR="009815E7" w:rsidRPr="00987186" w:rsidRDefault="009815E7" w:rsidP="00981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06B9C4E" w14:textId="77777777" w:rsidR="009815E7" w:rsidRPr="00987186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15E7" w:rsidRPr="00987186" w14:paraId="2A727C0D" w14:textId="77777777" w:rsidTr="00E45E15">
        <w:tc>
          <w:tcPr>
            <w:tcW w:w="2010" w:type="pct"/>
          </w:tcPr>
          <w:p w14:paraId="33FD78AF" w14:textId="0C34C773" w:rsidR="009815E7" w:rsidRPr="00987186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spacing w:line="240" w:lineRule="auto"/>
              <w:ind w:left="-18" w:right="-63" w:firstLine="18"/>
              <w:rPr>
                <w:rFonts w:ascii="Angsana New" w:hAnsi="Angsana New"/>
                <w:sz w:val="30"/>
                <w:szCs w:val="30"/>
              </w:rPr>
            </w:pPr>
            <w:r w:rsidRPr="0098718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87186">
              <w:rPr>
                <w:rFonts w:ascii="Angsana New" w:hAnsi="Angsana New"/>
                <w:sz w:val="30"/>
                <w:szCs w:val="30"/>
                <w:cs/>
              </w:rPr>
              <w:tab/>
              <w:t>รางวัลการทำงานเป็นระยะเวลานาน</w:t>
            </w:r>
          </w:p>
        </w:tc>
        <w:tc>
          <w:tcPr>
            <w:tcW w:w="637" w:type="pct"/>
          </w:tcPr>
          <w:p w14:paraId="1E0B8F3E" w14:textId="0D3C722C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</w:rPr>
              <w:t>90,952</w:t>
            </w:r>
          </w:p>
        </w:tc>
        <w:tc>
          <w:tcPr>
            <w:tcW w:w="147" w:type="pct"/>
          </w:tcPr>
          <w:p w14:paraId="3C8303CF" w14:textId="77777777" w:rsidR="009815E7" w:rsidRPr="009815E7" w:rsidRDefault="009815E7" w:rsidP="00981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29A986D" w14:textId="77777777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</w:rPr>
              <w:t>42,375</w:t>
            </w:r>
          </w:p>
        </w:tc>
        <w:tc>
          <w:tcPr>
            <w:tcW w:w="157" w:type="pct"/>
          </w:tcPr>
          <w:p w14:paraId="2FD6937F" w14:textId="77777777" w:rsidR="009815E7" w:rsidRPr="009815E7" w:rsidRDefault="009815E7" w:rsidP="00981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5E53964" w14:textId="28D1E6E3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  <w:cs/>
              </w:rPr>
              <w:t>90</w:t>
            </w:r>
            <w:r w:rsidRPr="009815E7">
              <w:rPr>
                <w:rFonts w:ascii="Angsana New" w:hAnsi="Angsana New"/>
                <w:sz w:val="30"/>
                <w:szCs w:val="30"/>
              </w:rPr>
              <w:t>,</w:t>
            </w:r>
            <w:r w:rsidRPr="009815E7">
              <w:rPr>
                <w:rFonts w:ascii="Angsana New" w:hAnsi="Angsana New"/>
                <w:sz w:val="30"/>
                <w:szCs w:val="30"/>
                <w:cs/>
              </w:rPr>
              <w:t>889</w:t>
            </w:r>
          </w:p>
        </w:tc>
        <w:tc>
          <w:tcPr>
            <w:tcW w:w="149" w:type="pct"/>
          </w:tcPr>
          <w:p w14:paraId="55D78B64" w14:textId="77777777" w:rsidR="009815E7" w:rsidRPr="00987186" w:rsidRDefault="009815E7" w:rsidP="00981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4B7CE4E" w14:textId="77777777" w:rsidR="009815E7" w:rsidRPr="00987186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7186">
              <w:rPr>
                <w:rFonts w:ascii="Angsana New" w:hAnsi="Angsana New"/>
                <w:sz w:val="30"/>
                <w:szCs w:val="30"/>
              </w:rPr>
              <w:t>42,267</w:t>
            </w:r>
          </w:p>
        </w:tc>
      </w:tr>
      <w:tr w:rsidR="009815E7" w:rsidRPr="00987186" w14:paraId="35262394" w14:textId="77777777" w:rsidTr="00E45E15">
        <w:tc>
          <w:tcPr>
            <w:tcW w:w="2010" w:type="pct"/>
          </w:tcPr>
          <w:p w14:paraId="050DBFEA" w14:textId="77777777" w:rsidR="009815E7" w:rsidRPr="00987186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1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B882887" w14:textId="6060E75B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5E7">
              <w:rPr>
                <w:rFonts w:ascii="Angsana New" w:hAnsi="Angsana New"/>
                <w:b/>
                <w:bCs/>
                <w:sz w:val="30"/>
                <w:szCs w:val="30"/>
              </w:rPr>
              <w:t>1,138,752</w:t>
            </w:r>
          </w:p>
        </w:tc>
        <w:tc>
          <w:tcPr>
            <w:tcW w:w="147" w:type="pct"/>
          </w:tcPr>
          <w:p w14:paraId="3187CFE9" w14:textId="77777777" w:rsidR="009815E7" w:rsidRPr="009815E7" w:rsidRDefault="009815E7" w:rsidP="00981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23FE3B4" w14:textId="77777777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5E7">
              <w:rPr>
                <w:rFonts w:ascii="Angsana New" w:hAnsi="Angsana New"/>
                <w:b/>
                <w:bCs/>
                <w:sz w:val="30"/>
                <w:szCs w:val="30"/>
              </w:rPr>
              <w:t>1,185,894</w:t>
            </w:r>
          </w:p>
        </w:tc>
        <w:tc>
          <w:tcPr>
            <w:tcW w:w="157" w:type="pct"/>
          </w:tcPr>
          <w:p w14:paraId="280F43DD" w14:textId="77777777" w:rsidR="009815E7" w:rsidRPr="009815E7" w:rsidRDefault="009815E7" w:rsidP="00981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CAB3619" w14:textId="0A4D84F0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5E7">
              <w:rPr>
                <w:rFonts w:ascii="Angsana New" w:hAnsi="Angsana New"/>
                <w:b/>
                <w:bCs/>
                <w:sz w:val="30"/>
                <w:szCs w:val="30"/>
              </w:rPr>
              <w:t>1,124,973</w:t>
            </w:r>
          </w:p>
        </w:tc>
        <w:tc>
          <w:tcPr>
            <w:tcW w:w="149" w:type="pct"/>
          </w:tcPr>
          <w:p w14:paraId="7F473B7D" w14:textId="77777777" w:rsidR="009815E7" w:rsidRPr="00987186" w:rsidRDefault="009815E7" w:rsidP="00981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AC22584" w14:textId="77777777" w:rsidR="009815E7" w:rsidRPr="00987186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186">
              <w:rPr>
                <w:rFonts w:ascii="Angsana New" w:hAnsi="Angsana New"/>
                <w:b/>
                <w:bCs/>
                <w:sz w:val="30"/>
                <w:szCs w:val="30"/>
              </w:rPr>
              <w:t>1,173,617</w:t>
            </w:r>
          </w:p>
        </w:tc>
      </w:tr>
    </w:tbl>
    <w:p w14:paraId="132FAA74" w14:textId="77777777" w:rsidR="004B3A38" w:rsidRPr="00E86CB5" w:rsidRDefault="004B3A38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AAD4C5" w14:textId="77777777" w:rsidR="00E64F07" w:rsidRPr="00C1266B" w:rsidRDefault="00E64F07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ผลประโยชน์หลังออกจากงาน - สำรองบำเหน็จพนักงาน</w:t>
      </w:r>
    </w:p>
    <w:p w14:paraId="02B15EFD" w14:textId="77777777" w:rsidR="00CB4F8D" w:rsidRPr="00C1266B" w:rsidRDefault="00CB4F8D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95C615" w14:textId="77777777" w:rsidR="0034523B" w:rsidRPr="00C1266B" w:rsidRDefault="00E64F07" w:rsidP="000948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กลุ่มบริษัทและบริษัทจัดการโครงการบำเหน็จบำนาญพนักงานตามข้อกำหนดของพระราชบัญญัติคุ้มครองแรงงาน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Pr="00C1266B">
        <w:rPr>
          <w:rFonts w:ascii="Angsana New" w:hAnsi="Angsana New"/>
          <w:sz w:val="30"/>
          <w:szCs w:val="30"/>
        </w:rPr>
        <w:t xml:space="preserve">2541 </w:t>
      </w:r>
      <w:r w:rsidRPr="00C1266B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094852">
        <w:rPr>
          <w:rFonts w:ascii="Angsana New" w:hAnsi="Angsana New"/>
          <w:sz w:val="30"/>
          <w:szCs w:val="30"/>
        </w:rPr>
        <w:t xml:space="preserve"> </w:t>
      </w:r>
      <w:r w:rsidR="0034523B" w:rsidRPr="00C1266B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="0034523B" w:rsidRPr="00C1266B">
        <w:rPr>
          <w:rFonts w:ascii="Angsana New" w:hAnsi="Angsana New"/>
          <w:sz w:val="30"/>
          <w:szCs w:val="30"/>
          <w:cs/>
        </w:rPr>
        <w:t>ของช่วงชีวิต และความเสี่ยงจากอัตราดอกเบี้ย</w:t>
      </w:r>
    </w:p>
    <w:p w14:paraId="31DCF9FC" w14:textId="77777777" w:rsidR="005D0B71" w:rsidRPr="00C1266B" w:rsidRDefault="005D0B71" w:rsidP="0052741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6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3456"/>
        <w:gridCol w:w="270"/>
        <w:gridCol w:w="1162"/>
        <w:gridCol w:w="278"/>
        <w:gridCol w:w="1170"/>
        <w:gridCol w:w="270"/>
        <w:gridCol w:w="1170"/>
        <w:gridCol w:w="270"/>
        <w:gridCol w:w="1170"/>
      </w:tblGrid>
      <w:tr w:rsidR="00A726B1" w:rsidRPr="00826A27" w14:paraId="27DB4F0A" w14:textId="77777777" w:rsidTr="00707534">
        <w:trPr>
          <w:tblHeader/>
        </w:trPr>
        <w:tc>
          <w:tcPr>
            <w:tcW w:w="3456" w:type="dxa"/>
          </w:tcPr>
          <w:p w14:paraId="056F07AD" w14:textId="77777777" w:rsidR="00A726B1" w:rsidRPr="00826A27" w:rsidRDefault="00094852" w:rsidP="0009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70" w:type="dxa"/>
          </w:tcPr>
          <w:p w14:paraId="0F862422" w14:textId="77777777" w:rsidR="00A726B1" w:rsidRPr="00826A27" w:rsidRDefault="00A726B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824ED3E" w14:textId="77777777" w:rsidR="00A726B1" w:rsidRPr="00826A27" w:rsidRDefault="00A726B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26A2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AE228A" w14:textId="77777777" w:rsidR="00A726B1" w:rsidRPr="00826A27" w:rsidRDefault="00A726B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26FD8C1" w14:textId="77777777" w:rsidR="00A726B1" w:rsidRPr="00826A27" w:rsidRDefault="00A726B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26A2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0B71" w:rsidRPr="00826A27" w14:paraId="6FF99550" w14:textId="77777777" w:rsidTr="00707534">
        <w:trPr>
          <w:tblHeader/>
        </w:trPr>
        <w:tc>
          <w:tcPr>
            <w:tcW w:w="3456" w:type="dxa"/>
          </w:tcPr>
          <w:p w14:paraId="2373EDD4" w14:textId="77777777" w:rsidR="005D0B71" w:rsidRPr="00826A27" w:rsidRDefault="00094852" w:rsidP="005D0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0" w:type="dxa"/>
          </w:tcPr>
          <w:p w14:paraId="3177A486" w14:textId="77777777" w:rsidR="005D0B71" w:rsidRPr="00826A27" w:rsidRDefault="005D0B71" w:rsidP="005D0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55EF7F98" w14:textId="77777777" w:rsidR="005D0B71" w:rsidRPr="00826A27" w:rsidRDefault="00A80717" w:rsidP="005D0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8" w:type="dxa"/>
          </w:tcPr>
          <w:p w14:paraId="5FFEDF08" w14:textId="77777777" w:rsidR="005D0B71" w:rsidRPr="00826A27" w:rsidRDefault="005D0B71" w:rsidP="005D0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F1690" w14:textId="77777777" w:rsidR="005D0B71" w:rsidRPr="00826A27" w:rsidRDefault="00A80717" w:rsidP="005D0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0D1784A" w14:textId="77777777" w:rsidR="005D0B71" w:rsidRPr="00826A27" w:rsidRDefault="005D0B71" w:rsidP="005D0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0090E4" w14:textId="77777777" w:rsidR="005D0B71" w:rsidRPr="00826A27" w:rsidRDefault="00A80717" w:rsidP="005D0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3C344C8" w14:textId="77777777" w:rsidR="005D0B71" w:rsidRPr="00826A27" w:rsidRDefault="005D0B71" w:rsidP="005D0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329136" w14:textId="77777777" w:rsidR="005D0B71" w:rsidRPr="00826A27" w:rsidRDefault="00A80717" w:rsidP="005D0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D0B71" w:rsidRPr="00826A27" w14:paraId="52591C59" w14:textId="77777777" w:rsidTr="00707534">
        <w:trPr>
          <w:tblHeader/>
        </w:trPr>
        <w:tc>
          <w:tcPr>
            <w:tcW w:w="3456" w:type="dxa"/>
          </w:tcPr>
          <w:p w14:paraId="54E20FF4" w14:textId="77777777" w:rsidR="005D0B71" w:rsidRPr="00826A27" w:rsidRDefault="005D0B71" w:rsidP="005B5A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AE113" w14:textId="77777777" w:rsidR="005D0B71" w:rsidRPr="00826A27" w:rsidRDefault="005D0B71" w:rsidP="005B5A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90" w:type="dxa"/>
            <w:gridSpan w:val="7"/>
          </w:tcPr>
          <w:p w14:paraId="0DE98327" w14:textId="77777777" w:rsidR="005D0B71" w:rsidRPr="00826A27" w:rsidRDefault="005D0B71" w:rsidP="005B5AD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26A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80717" w:rsidRPr="00826A27" w14:paraId="6733EB25" w14:textId="77777777" w:rsidTr="00707534">
        <w:tc>
          <w:tcPr>
            <w:tcW w:w="3456" w:type="dxa"/>
          </w:tcPr>
          <w:p w14:paraId="3FA1707A" w14:textId="2B484F77" w:rsidR="00A80717" w:rsidRPr="00826A27" w:rsidRDefault="00094852" w:rsidP="00A807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553DAA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553DA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553DAA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270" w:type="dxa"/>
          </w:tcPr>
          <w:p w14:paraId="2F64D29C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</w:tcPr>
          <w:p w14:paraId="49F07FCA" w14:textId="662EBA6B" w:rsidR="00A80717" w:rsidRPr="00826A27" w:rsidRDefault="004F70C8" w:rsidP="0070753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987186">
              <w:rPr>
                <w:rFonts w:ascii="Angsana New" w:hAnsi="Angsana New"/>
                <w:sz w:val="30"/>
                <w:szCs w:val="30"/>
              </w:rPr>
              <w:t>1,143,519</w:t>
            </w:r>
          </w:p>
        </w:tc>
        <w:tc>
          <w:tcPr>
            <w:tcW w:w="278" w:type="dxa"/>
          </w:tcPr>
          <w:p w14:paraId="2A634F69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EA3F9E" w14:textId="77777777" w:rsidR="00A80717" w:rsidRPr="00826A27" w:rsidRDefault="00A80717" w:rsidP="007075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</w:rPr>
              <w:t>898</w:t>
            </w:r>
            <w:r w:rsidRPr="00826A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26A27"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270" w:type="dxa"/>
          </w:tcPr>
          <w:p w14:paraId="3B976D63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4C3267" w14:textId="7535F613" w:rsidR="00A80717" w:rsidRPr="00826A27" w:rsidRDefault="004B62C8" w:rsidP="007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1,131,350</w:t>
            </w:r>
          </w:p>
        </w:tc>
        <w:tc>
          <w:tcPr>
            <w:tcW w:w="270" w:type="dxa"/>
          </w:tcPr>
          <w:p w14:paraId="75365F2C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EE1F4F" w14:textId="77777777" w:rsidR="00A80717" w:rsidRPr="00826A27" w:rsidRDefault="00A80717" w:rsidP="007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6A27">
              <w:rPr>
                <w:rFonts w:ascii="Angsana New" w:hAnsi="Angsana New"/>
                <w:color w:val="000000"/>
                <w:sz w:val="30"/>
                <w:szCs w:val="30"/>
              </w:rPr>
              <w:t>889,810</w:t>
            </w:r>
          </w:p>
        </w:tc>
      </w:tr>
      <w:tr w:rsidR="00A80717" w:rsidRPr="00826A27" w14:paraId="1DE38BF5" w14:textId="77777777" w:rsidTr="00707534">
        <w:tc>
          <w:tcPr>
            <w:tcW w:w="3456" w:type="dxa"/>
          </w:tcPr>
          <w:p w14:paraId="4DD0D54A" w14:textId="77777777" w:rsidR="00A80717" w:rsidRPr="00826A27" w:rsidRDefault="00A80717" w:rsidP="00A807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935278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</w:tcPr>
          <w:p w14:paraId="31CFB696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089C6F0A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C7E3D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63DF6D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7F1669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BB4BA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A123B5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80717" w:rsidRPr="00826A27" w14:paraId="0D2770FF" w14:textId="77777777" w:rsidTr="00707534">
        <w:tc>
          <w:tcPr>
            <w:tcW w:w="3456" w:type="dxa"/>
          </w:tcPr>
          <w:p w14:paraId="3D7CE822" w14:textId="77777777" w:rsidR="00A80717" w:rsidRPr="00826A27" w:rsidRDefault="00A80717" w:rsidP="00A8071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270" w:type="dxa"/>
          </w:tcPr>
          <w:p w14:paraId="7BE2332E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</w:tcPr>
          <w:p w14:paraId="2FD27787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38404DC9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F4E666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78A61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49556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A1E5E0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FC8FD9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717" w:rsidRPr="00826A27" w14:paraId="63EB0A56" w14:textId="77777777" w:rsidTr="00707534">
        <w:tc>
          <w:tcPr>
            <w:tcW w:w="3456" w:type="dxa"/>
          </w:tcPr>
          <w:p w14:paraId="3D268F2C" w14:textId="77777777" w:rsidR="00A80717" w:rsidRPr="00826A27" w:rsidRDefault="00A80717" w:rsidP="00A807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270" w:type="dxa"/>
          </w:tcPr>
          <w:p w14:paraId="0B4F6F18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</w:tcPr>
          <w:p w14:paraId="0165929C" w14:textId="7811B88F" w:rsidR="00A80717" w:rsidRPr="00826A27" w:rsidRDefault="004F70C8" w:rsidP="007075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4F70C8">
              <w:rPr>
                <w:rFonts w:ascii="Angsana New" w:hAnsi="Angsana New"/>
                <w:sz w:val="30"/>
                <w:szCs w:val="30"/>
              </w:rPr>
              <w:t>63</w:t>
            </w:r>
            <w:r w:rsidR="00352B78">
              <w:rPr>
                <w:rFonts w:ascii="Angsana New" w:hAnsi="Angsana New"/>
                <w:sz w:val="30"/>
                <w:szCs w:val="30"/>
              </w:rPr>
              <w:t>,</w:t>
            </w:r>
            <w:r w:rsidRPr="004F70C8"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278" w:type="dxa"/>
          </w:tcPr>
          <w:p w14:paraId="30B62890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3EF780" w14:textId="77777777" w:rsidR="00A80717" w:rsidRPr="00826A27" w:rsidRDefault="00A80717" w:rsidP="007075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</w:rPr>
              <w:t>53,148</w:t>
            </w:r>
          </w:p>
        </w:tc>
        <w:tc>
          <w:tcPr>
            <w:tcW w:w="270" w:type="dxa"/>
          </w:tcPr>
          <w:p w14:paraId="25A9D104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44AA2" w14:textId="4D268EF4" w:rsidR="00A80717" w:rsidRPr="00826A27" w:rsidRDefault="00D67460" w:rsidP="007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="007F047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270" w:type="dxa"/>
          </w:tcPr>
          <w:p w14:paraId="4B70344B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92FC6F" w14:textId="77777777" w:rsidR="00A80717" w:rsidRPr="00826A27" w:rsidRDefault="00A80717" w:rsidP="007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</w:rPr>
              <w:t>52,128</w:t>
            </w:r>
          </w:p>
        </w:tc>
      </w:tr>
      <w:tr w:rsidR="00A80717" w:rsidRPr="00826A27" w14:paraId="1FD8F5A0" w14:textId="77777777" w:rsidTr="00707534">
        <w:tc>
          <w:tcPr>
            <w:tcW w:w="3726" w:type="dxa"/>
            <w:gridSpan w:val="2"/>
          </w:tcPr>
          <w:p w14:paraId="4AF8612E" w14:textId="77777777" w:rsidR="00A80717" w:rsidRPr="00826A27" w:rsidRDefault="00A80717" w:rsidP="00A80717">
            <w:pPr>
              <w:tabs>
                <w:tab w:val="clear" w:pos="227"/>
              </w:tabs>
              <w:spacing w:line="240" w:lineRule="auto"/>
              <w:ind w:left="329" w:hanging="329"/>
              <w:rPr>
                <w:rFonts w:ascii="Angsana New" w:hAnsi="Angsana New"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ต้นทุนบริการในอดีตสำหรับ</w:t>
            </w:r>
          </w:p>
          <w:p w14:paraId="35B4F6AE" w14:textId="77777777" w:rsidR="00A80717" w:rsidRPr="00826A27" w:rsidRDefault="00A80717" w:rsidP="00A80717">
            <w:pPr>
              <w:tabs>
                <w:tab w:val="clear" w:pos="227"/>
              </w:tabs>
              <w:spacing w:line="240" w:lineRule="auto"/>
              <w:ind w:left="329" w:hanging="3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26A27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ผลประโยชน์ระยะยาวของพนักงานจากการ</w:t>
            </w:r>
          </w:p>
          <w:p w14:paraId="7A684A4C" w14:textId="77777777" w:rsidR="00A80717" w:rsidRPr="00826A27" w:rsidRDefault="00A80717" w:rsidP="00A80717">
            <w:pPr>
              <w:tabs>
                <w:tab w:val="clear" w:pos="227"/>
              </w:tabs>
              <w:spacing w:line="240" w:lineRule="auto"/>
              <w:ind w:left="329" w:hanging="3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 xml:space="preserve">   ปรับปรุงพระราชบัญญัติคุ้มครองแรงงาน</w:t>
            </w:r>
          </w:p>
        </w:tc>
        <w:tc>
          <w:tcPr>
            <w:tcW w:w="1162" w:type="dxa"/>
            <w:vAlign w:val="bottom"/>
          </w:tcPr>
          <w:p w14:paraId="0DF744B1" w14:textId="2D4347D7" w:rsidR="00A80717" w:rsidRPr="00826A27" w:rsidRDefault="004F70C8" w:rsidP="0070753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14:paraId="6212F02C" w14:textId="77777777" w:rsidR="00A80717" w:rsidRPr="00826A27" w:rsidRDefault="00A80717" w:rsidP="0009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94B8D4" w14:textId="77777777" w:rsidR="00A80717" w:rsidRPr="00826A27" w:rsidRDefault="00A80717" w:rsidP="007075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</w:rPr>
              <w:t>171,830</w:t>
            </w:r>
          </w:p>
        </w:tc>
        <w:tc>
          <w:tcPr>
            <w:tcW w:w="270" w:type="dxa"/>
            <w:vAlign w:val="bottom"/>
          </w:tcPr>
          <w:p w14:paraId="6383659F" w14:textId="77777777" w:rsidR="00A80717" w:rsidRPr="00826A27" w:rsidRDefault="00A80717" w:rsidP="0009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2DE5EFA" w14:textId="4055E8C3" w:rsidR="00A80717" w:rsidRPr="00826A27" w:rsidRDefault="0080593D" w:rsidP="007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EE6AF8" w14:textId="77777777" w:rsidR="00A80717" w:rsidRPr="00826A27" w:rsidRDefault="00A80717" w:rsidP="0009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8A973E" w14:textId="77777777" w:rsidR="00A80717" w:rsidRPr="00826A27" w:rsidRDefault="00A80717" w:rsidP="007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</w:rPr>
              <w:t>169,851</w:t>
            </w:r>
          </w:p>
        </w:tc>
      </w:tr>
      <w:tr w:rsidR="00094852" w:rsidRPr="00826A27" w14:paraId="192E1C2F" w14:textId="77777777" w:rsidTr="00707534">
        <w:tc>
          <w:tcPr>
            <w:tcW w:w="3456" w:type="dxa"/>
          </w:tcPr>
          <w:p w14:paraId="6153B545" w14:textId="77777777" w:rsidR="00094852" w:rsidRPr="00826A27" w:rsidRDefault="00094852" w:rsidP="00BC30F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635DF01B" w14:textId="77777777" w:rsidR="00094852" w:rsidRPr="00826A27" w:rsidRDefault="00094852" w:rsidP="00BC30F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25D1260F" w14:textId="6D06B5A3" w:rsidR="00094852" w:rsidRPr="00826A27" w:rsidRDefault="004F70C8" w:rsidP="007075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4F70C8">
              <w:rPr>
                <w:rFonts w:ascii="Angsana New" w:hAnsi="Angsana New"/>
                <w:sz w:val="30"/>
                <w:szCs w:val="30"/>
              </w:rPr>
              <w:t>16</w:t>
            </w:r>
            <w:r w:rsidR="00352B78">
              <w:rPr>
                <w:rFonts w:ascii="Angsana New" w:hAnsi="Angsana New"/>
                <w:sz w:val="30"/>
                <w:szCs w:val="30"/>
              </w:rPr>
              <w:t>,</w:t>
            </w:r>
            <w:r w:rsidRPr="004F70C8">
              <w:rPr>
                <w:rFonts w:ascii="Angsana New" w:hAnsi="Angsana New"/>
                <w:sz w:val="30"/>
                <w:szCs w:val="30"/>
              </w:rPr>
              <w:t>093</w:t>
            </w:r>
          </w:p>
        </w:tc>
        <w:tc>
          <w:tcPr>
            <w:tcW w:w="278" w:type="dxa"/>
          </w:tcPr>
          <w:p w14:paraId="63ADD6A7" w14:textId="77777777" w:rsidR="00094852" w:rsidRPr="00826A27" w:rsidRDefault="00094852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10B044" w14:textId="77777777" w:rsidR="00094852" w:rsidRPr="00826A27" w:rsidRDefault="00094852" w:rsidP="007075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</w:rPr>
              <w:t>23,695</w:t>
            </w:r>
          </w:p>
        </w:tc>
        <w:tc>
          <w:tcPr>
            <w:tcW w:w="270" w:type="dxa"/>
          </w:tcPr>
          <w:p w14:paraId="5E46F43F" w14:textId="77777777" w:rsidR="00094852" w:rsidRPr="00826A27" w:rsidRDefault="00094852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3150308" w14:textId="4CAE0E95" w:rsidR="00094852" w:rsidRPr="00826A27" w:rsidRDefault="007F047B" w:rsidP="007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F047B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047B">
              <w:rPr>
                <w:rFonts w:ascii="Angsana New" w:hAnsi="Angsana New"/>
                <w:sz w:val="30"/>
                <w:szCs w:val="30"/>
              </w:rPr>
              <w:t>91</w:t>
            </w:r>
            <w:r w:rsidR="00D6746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8222432" w14:textId="77777777" w:rsidR="00094852" w:rsidRPr="00826A27" w:rsidRDefault="00094852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D36749" w14:textId="77777777" w:rsidR="00094852" w:rsidRPr="00826A27" w:rsidRDefault="00094852" w:rsidP="007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</w:rPr>
              <w:t>23,437</w:t>
            </w:r>
          </w:p>
        </w:tc>
      </w:tr>
      <w:tr w:rsidR="00A80717" w:rsidRPr="00826A27" w14:paraId="0C78AFA9" w14:textId="77777777" w:rsidTr="00707534">
        <w:tc>
          <w:tcPr>
            <w:tcW w:w="3456" w:type="dxa"/>
          </w:tcPr>
          <w:p w14:paraId="18FC078D" w14:textId="77777777" w:rsidR="00A80717" w:rsidRPr="00826A27" w:rsidRDefault="00A80717" w:rsidP="00A8071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BA62D9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46EE244" w14:textId="2A4E2DDA" w:rsidR="00A80717" w:rsidRPr="00826A27" w:rsidRDefault="006269B5" w:rsidP="007075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80,030</w:t>
            </w:r>
          </w:p>
        </w:tc>
        <w:tc>
          <w:tcPr>
            <w:tcW w:w="278" w:type="dxa"/>
          </w:tcPr>
          <w:p w14:paraId="0CEB36D4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A31A9D" w14:textId="77777777" w:rsidR="00A80717" w:rsidRPr="00826A27" w:rsidRDefault="00A80717" w:rsidP="0070753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</w:rPr>
              <w:t>248,673</w:t>
            </w:r>
          </w:p>
        </w:tc>
        <w:tc>
          <w:tcPr>
            <w:tcW w:w="270" w:type="dxa"/>
          </w:tcPr>
          <w:p w14:paraId="2A40CA56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9EFBCB" w14:textId="18968870" w:rsidR="00A80717" w:rsidRPr="00826A27" w:rsidRDefault="006269B5" w:rsidP="007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78,605</w:t>
            </w:r>
          </w:p>
        </w:tc>
        <w:tc>
          <w:tcPr>
            <w:tcW w:w="270" w:type="dxa"/>
          </w:tcPr>
          <w:p w14:paraId="782E5736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D4A2DD" w14:textId="77777777" w:rsidR="00A80717" w:rsidRPr="00826A27" w:rsidRDefault="00A80717" w:rsidP="007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</w:rPr>
              <w:t>245,416</w:t>
            </w:r>
          </w:p>
        </w:tc>
      </w:tr>
      <w:tr w:rsidR="00A80717" w:rsidRPr="00826A27" w14:paraId="5FAE3B56" w14:textId="77777777" w:rsidTr="00707534">
        <w:tc>
          <w:tcPr>
            <w:tcW w:w="3456" w:type="dxa"/>
          </w:tcPr>
          <w:p w14:paraId="0CF7A2CA" w14:textId="77777777" w:rsidR="00A80717" w:rsidRPr="00826A27" w:rsidRDefault="00A80717" w:rsidP="00A807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2CE24C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BF238F4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567FBD15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85C3AA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B04653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86917A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7DF6B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92ED81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4AFF" w:rsidRPr="00826A27" w14:paraId="1974160F" w14:textId="77777777" w:rsidTr="00707534">
        <w:tc>
          <w:tcPr>
            <w:tcW w:w="3456" w:type="dxa"/>
          </w:tcPr>
          <w:p w14:paraId="06423B17" w14:textId="77777777" w:rsidR="00CC4AFF" w:rsidRPr="00826A27" w:rsidRDefault="00CC4AFF" w:rsidP="00A8071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E18B51" w14:textId="77777777" w:rsidR="00CC4AFF" w:rsidRPr="00826A27" w:rsidRDefault="00CC4AFF" w:rsidP="00A8071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28AA717A" w14:textId="77777777" w:rsidR="00CC4AFF" w:rsidRPr="00826A27" w:rsidRDefault="00CC4AFF" w:rsidP="00A8071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2DD02100" w14:textId="77777777" w:rsidR="00CC4AFF" w:rsidRPr="00826A27" w:rsidRDefault="00CC4AFF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8EC203" w14:textId="77777777" w:rsidR="00CC4AFF" w:rsidRPr="00826A27" w:rsidRDefault="00CC4AFF" w:rsidP="00A8071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5ABBC" w14:textId="77777777" w:rsidR="00CC4AFF" w:rsidRPr="00826A27" w:rsidRDefault="00CC4AFF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89F914" w14:textId="77777777" w:rsidR="00CC4AFF" w:rsidRPr="00826A27" w:rsidRDefault="00CC4AFF" w:rsidP="00A80717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54D6E" w14:textId="77777777" w:rsidR="00CC4AFF" w:rsidRPr="00826A27" w:rsidRDefault="00CC4AFF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1854A5" w14:textId="77777777" w:rsidR="00CC4AFF" w:rsidRPr="00826A27" w:rsidRDefault="00CC4AFF" w:rsidP="00A80717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0717" w:rsidRPr="00826A27" w14:paraId="723C9B8A" w14:textId="77777777" w:rsidTr="00707534">
        <w:tc>
          <w:tcPr>
            <w:tcW w:w="3456" w:type="dxa"/>
          </w:tcPr>
          <w:p w14:paraId="3A274B67" w14:textId="77777777" w:rsidR="00A80717" w:rsidRPr="00826A27" w:rsidRDefault="00A80717" w:rsidP="00A8071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10847D3F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45C590A9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474B74C4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CB6715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E6F56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4226DC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9A010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DE4CFF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0717" w:rsidRPr="00826A27" w14:paraId="1ABF8666" w14:textId="77777777" w:rsidTr="00707534">
        <w:tc>
          <w:tcPr>
            <w:tcW w:w="3456" w:type="dxa"/>
          </w:tcPr>
          <w:p w14:paraId="1A27F339" w14:textId="72ECECD4" w:rsidR="00A80717" w:rsidRPr="00826A27" w:rsidRDefault="00707534" w:rsidP="00A807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80717" w:rsidRPr="00826A27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="00A80717" w:rsidRPr="00826A27">
              <w:rPr>
                <w:rFonts w:ascii="Angsana New" w:hAnsi="Angsana New"/>
                <w:sz w:val="30"/>
                <w:szCs w:val="30"/>
                <w:cs/>
              </w:rPr>
              <w:t xml:space="preserve"> ขาดทุนจากการประมาณตาม</w:t>
            </w:r>
          </w:p>
        </w:tc>
        <w:tc>
          <w:tcPr>
            <w:tcW w:w="270" w:type="dxa"/>
          </w:tcPr>
          <w:p w14:paraId="09AA8F60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6F4B1C28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2F8412E8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D6292B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63D1F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93BAAE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6D9F0C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7B502C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0717" w:rsidRPr="00826A27" w14:paraId="5A03C8E8" w14:textId="77777777" w:rsidTr="00707534">
        <w:tc>
          <w:tcPr>
            <w:tcW w:w="3456" w:type="dxa"/>
          </w:tcPr>
          <w:p w14:paraId="4093A570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826A27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0" w:type="dxa"/>
          </w:tcPr>
          <w:p w14:paraId="7B3E7DDE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</w:tcPr>
          <w:p w14:paraId="276FB918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</w:tcPr>
          <w:p w14:paraId="041C828C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4C8EA82" w14:textId="77777777" w:rsidR="00A80717" w:rsidRPr="00826A27" w:rsidRDefault="00A80717" w:rsidP="00A8071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AD9592A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F3E753A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40B29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33CCFC9C" w14:textId="77777777" w:rsidR="00A80717" w:rsidRPr="00826A27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15E7" w:rsidRPr="00826A27" w14:paraId="46D12FC3" w14:textId="77777777" w:rsidTr="00707534">
        <w:tc>
          <w:tcPr>
            <w:tcW w:w="3456" w:type="dxa"/>
          </w:tcPr>
          <w:p w14:paraId="5E3F5D1F" w14:textId="77777777" w:rsidR="009815E7" w:rsidRPr="00826A27" w:rsidRDefault="009815E7" w:rsidP="009815E7">
            <w:pPr>
              <w:numPr>
                <w:ilvl w:val="0"/>
                <w:numId w:val="32"/>
              </w:numPr>
              <w:tabs>
                <w:tab w:val="clear" w:pos="454"/>
                <w:tab w:val="clear" w:pos="680"/>
                <w:tab w:val="left" w:pos="372"/>
              </w:tabs>
              <w:spacing w:line="240" w:lineRule="auto"/>
              <w:ind w:left="73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270" w:type="dxa"/>
          </w:tcPr>
          <w:p w14:paraId="3FE45D3B" w14:textId="77777777" w:rsidR="009815E7" w:rsidRPr="00826A27" w:rsidRDefault="009815E7" w:rsidP="009815E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</w:tcPr>
          <w:p w14:paraId="36D97AA6" w14:textId="2DB2E555" w:rsidR="009815E7" w:rsidRPr="009815E7" w:rsidRDefault="009815E7" w:rsidP="009815E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</w:rPr>
              <w:t>(19,348)</w:t>
            </w:r>
          </w:p>
        </w:tc>
        <w:tc>
          <w:tcPr>
            <w:tcW w:w="278" w:type="dxa"/>
          </w:tcPr>
          <w:p w14:paraId="50430074" w14:textId="77777777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754D4A" w14:textId="3F6240DE" w:rsidR="009815E7" w:rsidRPr="009815E7" w:rsidRDefault="009815E7" w:rsidP="009815E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22DFFB" w14:textId="77777777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F780B2" w14:textId="0CC6045C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15E7">
              <w:rPr>
                <w:rFonts w:ascii="Angsana New" w:hAnsi="Angsana New"/>
                <w:color w:val="000000"/>
                <w:sz w:val="30"/>
                <w:szCs w:val="30"/>
              </w:rPr>
              <w:t>(20,023)</w:t>
            </w:r>
          </w:p>
        </w:tc>
        <w:tc>
          <w:tcPr>
            <w:tcW w:w="270" w:type="dxa"/>
          </w:tcPr>
          <w:p w14:paraId="2610DE58" w14:textId="77777777" w:rsidR="009815E7" w:rsidRPr="00EA18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2E99DA" w14:textId="6BD7F757" w:rsidR="009815E7" w:rsidRPr="00826A2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5E7" w:rsidRPr="00826A27" w14:paraId="3C916D35" w14:textId="77777777" w:rsidTr="00707534">
        <w:tc>
          <w:tcPr>
            <w:tcW w:w="3456" w:type="dxa"/>
          </w:tcPr>
          <w:p w14:paraId="62223783" w14:textId="77777777" w:rsidR="009815E7" w:rsidRPr="00826A27" w:rsidRDefault="009815E7" w:rsidP="009815E7">
            <w:pPr>
              <w:numPr>
                <w:ilvl w:val="0"/>
                <w:numId w:val="32"/>
              </w:numPr>
              <w:tabs>
                <w:tab w:val="clear" w:pos="454"/>
                <w:tab w:val="clear" w:pos="680"/>
                <w:tab w:val="left" w:pos="372"/>
              </w:tabs>
              <w:spacing w:line="240" w:lineRule="auto"/>
              <w:ind w:left="73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70" w:type="dxa"/>
          </w:tcPr>
          <w:p w14:paraId="55B8771A" w14:textId="77777777" w:rsidR="009815E7" w:rsidRPr="00826A27" w:rsidRDefault="009815E7" w:rsidP="009815E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</w:tcPr>
          <w:p w14:paraId="20BE0A79" w14:textId="0D9DE245" w:rsidR="009815E7" w:rsidRPr="009815E7" w:rsidRDefault="009815E7" w:rsidP="009815E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</w:rPr>
              <w:t>22,196</w:t>
            </w:r>
          </w:p>
        </w:tc>
        <w:tc>
          <w:tcPr>
            <w:tcW w:w="278" w:type="dxa"/>
          </w:tcPr>
          <w:p w14:paraId="35A47842" w14:textId="77777777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A64D94" w14:textId="4686E093" w:rsidR="009815E7" w:rsidRPr="009815E7" w:rsidRDefault="009815E7" w:rsidP="009815E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</w:rPr>
              <w:t>63,178</w:t>
            </w:r>
          </w:p>
        </w:tc>
        <w:tc>
          <w:tcPr>
            <w:tcW w:w="270" w:type="dxa"/>
          </w:tcPr>
          <w:p w14:paraId="63FAD2D2" w14:textId="77777777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76BB00" w14:textId="18A32236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15E7">
              <w:rPr>
                <w:rFonts w:ascii="Angsana New" w:hAnsi="Angsana New"/>
                <w:color w:val="000000"/>
                <w:sz w:val="30"/>
                <w:szCs w:val="30"/>
              </w:rPr>
              <w:t>21,870</w:t>
            </w:r>
          </w:p>
        </w:tc>
        <w:tc>
          <w:tcPr>
            <w:tcW w:w="270" w:type="dxa"/>
          </w:tcPr>
          <w:p w14:paraId="6DF0C5D7" w14:textId="77777777" w:rsidR="009815E7" w:rsidRPr="00EA18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E2B6F3" w14:textId="7093A96F" w:rsidR="009815E7" w:rsidRPr="00826A2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62,584</w:t>
            </w:r>
          </w:p>
        </w:tc>
      </w:tr>
      <w:tr w:rsidR="009815E7" w:rsidRPr="00826A27" w14:paraId="11E957ED" w14:textId="77777777" w:rsidTr="00707534">
        <w:tc>
          <w:tcPr>
            <w:tcW w:w="3456" w:type="dxa"/>
          </w:tcPr>
          <w:p w14:paraId="3217576E" w14:textId="77777777" w:rsidR="009815E7" w:rsidRPr="00826A27" w:rsidRDefault="009815E7" w:rsidP="009815E7">
            <w:pPr>
              <w:numPr>
                <w:ilvl w:val="0"/>
                <w:numId w:val="32"/>
              </w:numPr>
              <w:tabs>
                <w:tab w:val="clear" w:pos="454"/>
                <w:tab w:val="clear" w:pos="680"/>
                <w:tab w:val="left" w:pos="372"/>
              </w:tabs>
              <w:spacing w:line="240" w:lineRule="auto"/>
              <w:ind w:left="73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70" w:type="dxa"/>
          </w:tcPr>
          <w:p w14:paraId="4481F43F" w14:textId="77777777" w:rsidR="009815E7" w:rsidRPr="00826A27" w:rsidRDefault="009815E7" w:rsidP="009815E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883F432" w14:textId="400B74CB" w:rsidR="009815E7" w:rsidRPr="009815E7" w:rsidRDefault="009815E7" w:rsidP="009815E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</w:rPr>
              <w:t>(77,297)</w:t>
            </w:r>
          </w:p>
        </w:tc>
        <w:tc>
          <w:tcPr>
            <w:tcW w:w="278" w:type="dxa"/>
          </w:tcPr>
          <w:p w14:paraId="093BFDCE" w14:textId="77777777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8480EE" w14:textId="5F609505" w:rsidR="009815E7" w:rsidRPr="009815E7" w:rsidRDefault="009815E7" w:rsidP="009815E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</w:rPr>
              <w:t>3,255</w:t>
            </w:r>
          </w:p>
        </w:tc>
        <w:tc>
          <w:tcPr>
            <w:tcW w:w="270" w:type="dxa"/>
          </w:tcPr>
          <w:p w14:paraId="3F531409" w14:textId="77777777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4747C" w14:textId="2D2C6430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15E7">
              <w:rPr>
                <w:rFonts w:ascii="Angsana New" w:hAnsi="Angsana New"/>
                <w:color w:val="000000"/>
                <w:sz w:val="30"/>
                <w:szCs w:val="30"/>
              </w:rPr>
              <w:t>(76,418)</w:t>
            </w:r>
          </w:p>
        </w:tc>
        <w:tc>
          <w:tcPr>
            <w:tcW w:w="270" w:type="dxa"/>
          </w:tcPr>
          <w:p w14:paraId="0465A360" w14:textId="77777777" w:rsidR="009815E7" w:rsidRPr="00EA18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3943C2" w14:textId="3FFD15B1" w:rsidR="009815E7" w:rsidRPr="00826A2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3,724</w:t>
            </w:r>
          </w:p>
        </w:tc>
      </w:tr>
      <w:tr w:rsidR="009815E7" w:rsidRPr="00826A27" w14:paraId="1B7666C0" w14:textId="77777777" w:rsidTr="00707534">
        <w:tc>
          <w:tcPr>
            <w:tcW w:w="3456" w:type="dxa"/>
          </w:tcPr>
          <w:p w14:paraId="3FDEC889" w14:textId="77777777" w:rsidR="009815E7" w:rsidRPr="00826A27" w:rsidRDefault="009815E7" w:rsidP="009815E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BFF467" w14:textId="77777777" w:rsidR="009815E7" w:rsidRPr="00826A27" w:rsidRDefault="009815E7" w:rsidP="009815E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3F0FFBF1" w14:textId="2F6AF4C9" w:rsidR="009815E7" w:rsidRPr="009815E7" w:rsidRDefault="009815E7" w:rsidP="009815E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815E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(74,449)</w:t>
            </w:r>
          </w:p>
        </w:tc>
        <w:tc>
          <w:tcPr>
            <w:tcW w:w="278" w:type="dxa"/>
          </w:tcPr>
          <w:p w14:paraId="6341354C" w14:textId="77777777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A6A243" w14:textId="77777777" w:rsidR="009815E7" w:rsidRPr="009815E7" w:rsidRDefault="009815E7" w:rsidP="009815E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815E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66,433</w:t>
            </w:r>
          </w:p>
        </w:tc>
        <w:tc>
          <w:tcPr>
            <w:tcW w:w="270" w:type="dxa"/>
          </w:tcPr>
          <w:p w14:paraId="2EABD5A2" w14:textId="77777777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2F73E8" w14:textId="409F6748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5E7">
              <w:rPr>
                <w:rFonts w:ascii="Angsana New" w:hAnsi="Angsana New"/>
                <w:b/>
                <w:bCs/>
                <w:sz w:val="30"/>
                <w:szCs w:val="30"/>
              </w:rPr>
              <w:t>(74,571)</w:t>
            </w:r>
          </w:p>
        </w:tc>
        <w:tc>
          <w:tcPr>
            <w:tcW w:w="270" w:type="dxa"/>
          </w:tcPr>
          <w:p w14:paraId="647E4CC4" w14:textId="77777777" w:rsidR="009815E7" w:rsidRPr="00826A2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53F1F7" w14:textId="77777777" w:rsidR="009815E7" w:rsidRPr="00826A2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</w:rPr>
              <w:t>66,308</w:t>
            </w:r>
          </w:p>
        </w:tc>
      </w:tr>
      <w:tr w:rsidR="00707534" w:rsidRPr="00826A27" w14:paraId="4379FD39" w14:textId="77777777" w:rsidTr="00B12053">
        <w:tc>
          <w:tcPr>
            <w:tcW w:w="3456" w:type="dxa"/>
          </w:tcPr>
          <w:p w14:paraId="6B6247B3" w14:textId="77777777" w:rsidR="00707534" w:rsidRPr="00826A27" w:rsidRDefault="00707534" w:rsidP="0009485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658A13" w14:textId="77777777" w:rsidR="00707534" w:rsidRPr="00826A27" w:rsidRDefault="00707534" w:rsidP="0009485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66ED20B" w14:textId="3F4A7B4D" w:rsidR="00707534" w:rsidRPr="009815E7" w:rsidRDefault="00707534" w:rsidP="0009485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547CD35A" w14:textId="77777777" w:rsidR="00707534" w:rsidRPr="009815E7" w:rsidRDefault="00707534" w:rsidP="0009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C4F7FD" w14:textId="219A80C3" w:rsidR="00707534" w:rsidRPr="009815E7" w:rsidRDefault="00707534" w:rsidP="0009485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6A8C03" w14:textId="77777777" w:rsidR="00707534" w:rsidRPr="009815E7" w:rsidRDefault="00707534" w:rsidP="0009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8A2689" w14:textId="65D46E5B" w:rsidR="00707534" w:rsidRPr="009815E7" w:rsidRDefault="00707534" w:rsidP="00094852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50845" w14:textId="77777777" w:rsidR="00707534" w:rsidRPr="00826A27" w:rsidRDefault="00707534" w:rsidP="0009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4B293E" w14:textId="1265C8C8" w:rsidR="00707534" w:rsidRPr="00826A27" w:rsidRDefault="00707534" w:rsidP="00094852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852" w:rsidRPr="00826A27" w14:paraId="5CD2DB7B" w14:textId="77777777" w:rsidTr="00B12053">
        <w:tc>
          <w:tcPr>
            <w:tcW w:w="3456" w:type="dxa"/>
          </w:tcPr>
          <w:p w14:paraId="28509B4F" w14:textId="36555435" w:rsidR="00094852" w:rsidRPr="00826A27" w:rsidRDefault="00094852" w:rsidP="0009485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  <w:r w:rsidR="000A03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26A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3762EB15" w14:textId="77777777" w:rsidR="00094852" w:rsidRPr="00826A27" w:rsidRDefault="00094852" w:rsidP="0009485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</w:tcPr>
          <w:p w14:paraId="68E1661C" w14:textId="35F395A0" w:rsidR="00094852" w:rsidRPr="009815E7" w:rsidRDefault="00094852" w:rsidP="0009485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2A172613" w14:textId="77777777" w:rsidR="00094852" w:rsidRPr="009815E7" w:rsidRDefault="00094852" w:rsidP="0009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1C81F0" w14:textId="5DA249BC" w:rsidR="00094852" w:rsidRPr="009815E7" w:rsidRDefault="00094852" w:rsidP="0009485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1C8A0" w14:textId="77777777" w:rsidR="00094852" w:rsidRPr="009815E7" w:rsidRDefault="00094852" w:rsidP="0009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6A864D" w14:textId="05AD1F9C" w:rsidR="00094852" w:rsidRPr="009815E7" w:rsidRDefault="00094852" w:rsidP="00094852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AF328D" w14:textId="77777777" w:rsidR="00094852" w:rsidRPr="00826A27" w:rsidRDefault="00094852" w:rsidP="0009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3351B8" w14:textId="2769173C" w:rsidR="00094852" w:rsidRPr="00826A27" w:rsidRDefault="00094852" w:rsidP="00094852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15E7" w:rsidRPr="00826A27" w14:paraId="197AE8A2" w14:textId="77777777" w:rsidTr="00707534">
        <w:tc>
          <w:tcPr>
            <w:tcW w:w="3456" w:type="dxa"/>
          </w:tcPr>
          <w:p w14:paraId="203ADD25" w14:textId="77777777" w:rsidR="009815E7" w:rsidRPr="00826A27" w:rsidRDefault="009815E7" w:rsidP="009815E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0D4297A8" w14:textId="77777777" w:rsidR="009815E7" w:rsidRPr="00826A27" w:rsidRDefault="009815E7" w:rsidP="009815E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2" w:type="dxa"/>
          </w:tcPr>
          <w:p w14:paraId="4EC0B8E2" w14:textId="7DE27685" w:rsidR="009815E7" w:rsidRPr="009815E7" w:rsidRDefault="009815E7" w:rsidP="009815E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color w:val="000000"/>
                <w:sz w:val="30"/>
                <w:szCs w:val="30"/>
              </w:rPr>
              <w:t>(101,298</w:t>
            </w:r>
            <w:r w:rsidRPr="009815E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8" w:type="dxa"/>
          </w:tcPr>
          <w:p w14:paraId="5281A06D" w14:textId="77777777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F445C5" w14:textId="21A8BB3F" w:rsidR="009815E7" w:rsidRPr="009815E7" w:rsidRDefault="009815E7" w:rsidP="009815E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</w:rPr>
              <w:t>(68,229)</w:t>
            </w:r>
          </w:p>
        </w:tc>
        <w:tc>
          <w:tcPr>
            <w:tcW w:w="270" w:type="dxa"/>
          </w:tcPr>
          <w:p w14:paraId="23257E0B" w14:textId="77777777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13FEA" w14:textId="295281C4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15E7">
              <w:rPr>
                <w:rFonts w:ascii="Angsana New" w:hAnsi="Angsana New"/>
                <w:color w:val="000000"/>
                <w:sz w:val="30"/>
                <w:szCs w:val="30"/>
              </w:rPr>
              <w:t>(101,298)</w:t>
            </w:r>
          </w:p>
        </w:tc>
        <w:tc>
          <w:tcPr>
            <w:tcW w:w="270" w:type="dxa"/>
          </w:tcPr>
          <w:p w14:paraId="5DDDDEA1" w14:textId="77777777" w:rsidR="009815E7" w:rsidRPr="00826A2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B2B29D" w14:textId="5A03DA38" w:rsidR="009815E7" w:rsidRPr="00826A2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(68,125)</w:t>
            </w:r>
          </w:p>
        </w:tc>
      </w:tr>
      <w:tr w:rsidR="009815E7" w:rsidRPr="00826A27" w14:paraId="35C37CE8" w14:textId="77777777" w:rsidTr="00707534">
        <w:tc>
          <w:tcPr>
            <w:tcW w:w="3456" w:type="dxa"/>
          </w:tcPr>
          <w:p w14:paraId="1B3B6027" w14:textId="77777777" w:rsidR="009815E7" w:rsidRPr="00826A27" w:rsidRDefault="009815E7" w:rsidP="009815E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โอนออกไปยังบริษัทที่เกี่ยวข้องกัน</w:t>
            </w:r>
          </w:p>
        </w:tc>
        <w:tc>
          <w:tcPr>
            <w:tcW w:w="270" w:type="dxa"/>
          </w:tcPr>
          <w:p w14:paraId="4FE46EB7" w14:textId="77777777" w:rsidR="009815E7" w:rsidRPr="00826A27" w:rsidRDefault="009815E7" w:rsidP="009815E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9784551" w14:textId="68E81833" w:rsidR="009815E7" w:rsidRPr="009815E7" w:rsidRDefault="009815E7" w:rsidP="009815E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8" w:type="dxa"/>
          </w:tcPr>
          <w:p w14:paraId="6607D7F1" w14:textId="77777777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F41623" w14:textId="77777777" w:rsidR="009815E7" w:rsidRPr="009815E7" w:rsidRDefault="009815E7" w:rsidP="009815E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</w:rPr>
              <w:t>(2,059)</w:t>
            </w:r>
          </w:p>
        </w:tc>
        <w:tc>
          <w:tcPr>
            <w:tcW w:w="270" w:type="dxa"/>
          </w:tcPr>
          <w:p w14:paraId="10021189" w14:textId="77777777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677FEC" w14:textId="57CE3671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815E7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2FA361B1" w14:textId="77777777" w:rsidR="009815E7" w:rsidRPr="00826A2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E79ECA" w14:textId="77777777" w:rsidR="009815E7" w:rsidRPr="00826A2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</w:rPr>
              <w:t>(2,059)</w:t>
            </w:r>
          </w:p>
        </w:tc>
      </w:tr>
      <w:tr w:rsidR="009815E7" w:rsidRPr="00826A27" w14:paraId="617F49E7" w14:textId="77777777" w:rsidTr="00707534">
        <w:tc>
          <w:tcPr>
            <w:tcW w:w="3456" w:type="dxa"/>
          </w:tcPr>
          <w:p w14:paraId="279B9BBC" w14:textId="77777777" w:rsidR="009815E7" w:rsidRPr="00826A27" w:rsidRDefault="009815E7" w:rsidP="009815E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B251C4" w14:textId="77777777" w:rsidR="009815E7" w:rsidRPr="00826A27" w:rsidRDefault="009815E7" w:rsidP="009815E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2EF79735" w14:textId="2004D9DA" w:rsidR="009815E7" w:rsidRPr="004452AD" w:rsidRDefault="009815E7" w:rsidP="009815E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2AD">
              <w:rPr>
                <w:rFonts w:ascii="Angsana New" w:hAnsi="Angsana New"/>
                <w:b/>
                <w:bCs/>
                <w:sz w:val="30"/>
                <w:szCs w:val="30"/>
              </w:rPr>
              <w:t>(101,300)</w:t>
            </w:r>
          </w:p>
        </w:tc>
        <w:tc>
          <w:tcPr>
            <w:tcW w:w="278" w:type="dxa"/>
          </w:tcPr>
          <w:p w14:paraId="6B709F46" w14:textId="77777777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A9B2428" w14:textId="442AE3A5" w:rsidR="009815E7" w:rsidRPr="009815E7" w:rsidRDefault="009815E7" w:rsidP="009815E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5E7">
              <w:rPr>
                <w:rFonts w:ascii="Angsana New" w:hAnsi="Angsana New"/>
                <w:b/>
                <w:bCs/>
                <w:sz w:val="30"/>
                <w:szCs w:val="30"/>
              </w:rPr>
              <w:t>(70,288)</w:t>
            </w:r>
          </w:p>
        </w:tc>
        <w:tc>
          <w:tcPr>
            <w:tcW w:w="270" w:type="dxa"/>
          </w:tcPr>
          <w:p w14:paraId="0CC709BF" w14:textId="77777777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ACD977D" w14:textId="5D1A6099" w:rsidR="009815E7" w:rsidRPr="004452AD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2AD">
              <w:rPr>
                <w:rFonts w:ascii="Angsana New" w:hAnsi="Angsana New"/>
                <w:b/>
                <w:bCs/>
                <w:sz w:val="30"/>
                <w:szCs w:val="30"/>
              </w:rPr>
              <w:t>(101,300)</w:t>
            </w:r>
          </w:p>
        </w:tc>
        <w:tc>
          <w:tcPr>
            <w:tcW w:w="270" w:type="dxa"/>
          </w:tcPr>
          <w:p w14:paraId="4C396B9A" w14:textId="77777777" w:rsidR="009815E7" w:rsidRPr="00707534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E1E0F0" w14:textId="58DFAC59" w:rsidR="009815E7" w:rsidRPr="00707534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534">
              <w:rPr>
                <w:rFonts w:ascii="Angsana New" w:hAnsi="Angsana New"/>
                <w:b/>
                <w:bCs/>
                <w:sz w:val="30"/>
                <w:szCs w:val="30"/>
              </w:rPr>
              <w:t>(70,184)</w:t>
            </w:r>
          </w:p>
        </w:tc>
      </w:tr>
      <w:tr w:rsidR="009815E7" w:rsidRPr="00826A27" w14:paraId="5ABFC713" w14:textId="77777777" w:rsidTr="00707534">
        <w:tc>
          <w:tcPr>
            <w:tcW w:w="3456" w:type="dxa"/>
          </w:tcPr>
          <w:p w14:paraId="6B430047" w14:textId="7F4C429B" w:rsidR="009815E7" w:rsidRPr="00826A27" w:rsidRDefault="009815E7" w:rsidP="009815E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="00553D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553DA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553D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46E8A13" w14:textId="77777777" w:rsidR="009815E7" w:rsidRPr="00826A27" w:rsidRDefault="009815E7" w:rsidP="009815E7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1FB3AC22" w14:textId="58454060" w:rsidR="009815E7" w:rsidRPr="009815E7" w:rsidRDefault="009815E7" w:rsidP="009815E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5E7">
              <w:rPr>
                <w:rFonts w:ascii="Angsana New" w:hAnsi="Angsana New"/>
                <w:b/>
                <w:bCs/>
                <w:sz w:val="30"/>
                <w:szCs w:val="30"/>
              </w:rPr>
              <w:t>1,047,800</w:t>
            </w:r>
          </w:p>
        </w:tc>
        <w:tc>
          <w:tcPr>
            <w:tcW w:w="278" w:type="dxa"/>
          </w:tcPr>
          <w:p w14:paraId="4ADF54CA" w14:textId="77777777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C4AB50" w14:textId="77777777" w:rsidR="009815E7" w:rsidRPr="009815E7" w:rsidRDefault="009815E7" w:rsidP="009815E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5E7">
              <w:rPr>
                <w:rFonts w:ascii="Angsana New" w:hAnsi="Angsana New"/>
                <w:b/>
                <w:bCs/>
                <w:sz w:val="30"/>
                <w:szCs w:val="30"/>
              </w:rPr>
              <w:t>1,143,519</w:t>
            </w:r>
          </w:p>
        </w:tc>
        <w:tc>
          <w:tcPr>
            <w:tcW w:w="270" w:type="dxa"/>
          </w:tcPr>
          <w:p w14:paraId="37ED056A" w14:textId="77777777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F575F9" w14:textId="7A49DFBF" w:rsidR="009815E7" w:rsidRPr="009815E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5E7">
              <w:rPr>
                <w:rFonts w:ascii="Angsana New" w:hAnsi="Angsana New"/>
                <w:b/>
                <w:bCs/>
                <w:sz w:val="30"/>
                <w:szCs w:val="30"/>
              </w:rPr>
              <w:t>1,034,084</w:t>
            </w:r>
          </w:p>
        </w:tc>
        <w:tc>
          <w:tcPr>
            <w:tcW w:w="270" w:type="dxa"/>
          </w:tcPr>
          <w:p w14:paraId="55BB895A" w14:textId="77777777" w:rsidR="009815E7" w:rsidRPr="00826A2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line="240" w:lineRule="auto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912EDE" w14:textId="77777777" w:rsidR="009815E7" w:rsidRPr="00826A27" w:rsidRDefault="009815E7" w:rsidP="0098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</w:rPr>
              <w:t>1,131,350</w:t>
            </w:r>
          </w:p>
        </w:tc>
      </w:tr>
    </w:tbl>
    <w:p w14:paraId="0A45083C" w14:textId="77777777" w:rsidR="000E3B9B" w:rsidRPr="00A80717" w:rsidRDefault="000E3B9B" w:rsidP="000E3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559A198" w14:textId="77777777" w:rsidR="000E3B9B" w:rsidRDefault="000E3B9B" w:rsidP="00B53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3"/>
        <w:jc w:val="thaiDistribute"/>
        <w:rPr>
          <w:rFonts w:ascii="Angsana New" w:hAnsi="Angsana New"/>
          <w:sz w:val="30"/>
          <w:szCs w:val="30"/>
        </w:rPr>
      </w:pPr>
      <w:r w:rsidRPr="0020677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06775">
        <w:rPr>
          <w:rFonts w:ascii="Angsana New" w:hAnsi="Angsana New"/>
          <w:sz w:val="30"/>
          <w:szCs w:val="30"/>
        </w:rPr>
        <w:t xml:space="preserve">5 </w:t>
      </w:r>
      <w:r w:rsidRPr="00206775">
        <w:rPr>
          <w:rFonts w:ascii="Angsana New" w:hAnsi="Angsana New"/>
          <w:sz w:val="30"/>
          <w:szCs w:val="30"/>
          <w:cs/>
        </w:rPr>
        <w:t xml:space="preserve">เมษายน </w:t>
      </w:r>
      <w:r w:rsidRPr="00206775">
        <w:rPr>
          <w:rFonts w:ascii="Angsana New" w:hAnsi="Angsana New"/>
          <w:sz w:val="30"/>
          <w:szCs w:val="30"/>
        </w:rPr>
        <w:t xml:space="preserve">2562 </w:t>
      </w:r>
      <w:r w:rsidRPr="00206775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206775">
        <w:rPr>
          <w:rFonts w:ascii="Angsana New" w:hAnsi="Angsana New"/>
          <w:sz w:val="30"/>
          <w:szCs w:val="30"/>
        </w:rPr>
        <w:t xml:space="preserve">20 </w:t>
      </w:r>
      <w:r w:rsidRPr="00206775">
        <w:rPr>
          <w:rFonts w:ascii="Angsana New" w:hAnsi="Angsana New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206775">
        <w:rPr>
          <w:rFonts w:ascii="Angsana New" w:hAnsi="Angsana New"/>
          <w:sz w:val="30"/>
          <w:szCs w:val="30"/>
        </w:rPr>
        <w:t xml:space="preserve">400 </w:t>
      </w:r>
      <w:r>
        <w:rPr>
          <w:rFonts w:ascii="Angsana New" w:hAnsi="Angsana New"/>
          <w:sz w:val="30"/>
          <w:szCs w:val="30"/>
          <w:cs/>
        </w:rPr>
        <w:t>วัน กลุ่มบริษัท</w:t>
      </w:r>
      <w:r w:rsidRPr="00206775">
        <w:rPr>
          <w:rFonts w:ascii="Angsana New" w:hAnsi="Angsana New"/>
          <w:sz w:val="30"/>
          <w:szCs w:val="30"/>
          <w:cs/>
        </w:rPr>
        <w:t xml:space="preserve"> จึงแก้ไขโครงการผลประโยชน์เมื่อเกษียณแก่พนักงานเพื่อให้สอดคล้องกับพระราชบัญญัติคุ้ม</w:t>
      </w:r>
      <w:r>
        <w:rPr>
          <w:rFonts w:ascii="Angsana New" w:hAnsi="Angsana New"/>
          <w:sz w:val="30"/>
          <w:szCs w:val="30"/>
          <w:cs/>
        </w:rPr>
        <w:t>ครองแรงงานฉบับปรับปรุงในไตรมาส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206775">
        <w:rPr>
          <w:rFonts w:ascii="Angsana New" w:hAnsi="Angsana New"/>
          <w:sz w:val="30"/>
          <w:szCs w:val="30"/>
          <w:cs/>
        </w:rPr>
        <w:t xml:space="preserve">ปี </w:t>
      </w:r>
      <w:r w:rsidRPr="00206775"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/>
          <w:sz w:val="30"/>
          <w:szCs w:val="30"/>
          <w:cs/>
        </w:rPr>
        <w:t>จากการแก้ไขโครงการดังกล่าวทำให้</w:t>
      </w:r>
      <w:r w:rsidRPr="00206775">
        <w:rPr>
          <w:rFonts w:ascii="Angsana New" w:hAnsi="Angsana New"/>
          <w:sz w:val="30"/>
          <w:szCs w:val="30"/>
          <w:cs/>
        </w:rPr>
        <w:t xml:space="preserve">กลุ่มบริษัทรับรู้ประมาณการหนี้สินผลประโยชน์เมื่อเกษียณอายุ ณ วันที่ </w:t>
      </w:r>
      <w:r w:rsidRPr="00206775">
        <w:rPr>
          <w:rFonts w:ascii="Angsana New" w:hAnsi="Angsana New"/>
          <w:sz w:val="30"/>
          <w:szCs w:val="30"/>
        </w:rPr>
        <w:t xml:space="preserve">30 </w:t>
      </w:r>
      <w:r w:rsidR="009D5210">
        <w:rPr>
          <w:rFonts w:ascii="Angsana New" w:hAnsi="Angsana New" w:hint="cs"/>
          <w:sz w:val="30"/>
          <w:szCs w:val="30"/>
          <w:cs/>
        </w:rPr>
        <w:t>กันยาย</w:t>
      </w:r>
      <w:r w:rsidRPr="00206775">
        <w:rPr>
          <w:rFonts w:ascii="Angsana New" w:hAnsi="Angsana New"/>
          <w:sz w:val="30"/>
          <w:szCs w:val="30"/>
          <w:cs/>
        </w:rPr>
        <w:t xml:space="preserve">น </w:t>
      </w:r>
      <w:r w:rsidRPr="00206775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62</w:t>
      </w:r>
      <w:r w:rsidRPr="00206775">
        <w:rPr>
          <w:rFonts w:ascii="Angsana New" w:hAnsi="Angsana New"/>
          <w:sz w:val="30"/>
          <w:szCs w:val="30"/>
        </w:rPr>
        <w:t xml:space="preserve"> </w:t>
      </w:r>
      <w:r w:rsidRPr="00206775">
        <w:rPr>
          <w:rFonts w:ascii="Angsana New" w:hAnsi="Angsana New"/>
          <w:sz w:val="30"/>
          <w:szCs w:val="30"/>
          <w:cs/>
        </w:rPr>
        <w:t>และต้นทุนบริการในอดีต</w:t>
      </w:r>
      <w:r>
        <w:rPr>
          <w:rFonts w:ascii="Angsana New" w:hAnsi="Angsana New"/>
          <w:sz w:val="30"/>
          <w:szCs w:val="30"/>
          <w:cs/>
        </w:rPr>
        <w:t>เพิ่มขึ้นสำหรับ</w:t>
      </w:r>
      <w:r w:rsidR="009D5210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206775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172 </w:t>
      </w:r>
      <w:r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06775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170</w:t>
      </w:r>
      <w:r w:rsidRPr="0020677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2A98F5BF" w14:textId="77777777" w:rsidR="00E86CB5" w:rsidRDefault="00E86CB5" w:rsidP="000E3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1" w:type="dxa"/>
        <w:tblInd w:w="567" w:type="dxa"/>
        <w:tblLook w:val="01E0" w:firstRow="1" w:lastRow="1" w:firstColumn="1" w:lastColumn="1" w:noHBand="0" w:noVBand="0"/>
      </w:tblPr>
      <w:tblGrid>
        <w:gridCol w:w="2961"/>
        <w:gridCol w:w="1359"/>
        <w:gridCol w:w="270"/>
        <w:gridCol w:w="1329"/>
        <w:gridCol w:w="6"/>
        <w:gridCol w:w="264"/>
        <w:gridCol w:w="6"/>
        <w:gridCol w:w="1377"/>
        <w:gridCol w:w="270"/>
        <w:gridCol w:w="1353"/>
        <w:gridCol w:w="6"/>
      </w:tblGrid>
      <w:tr w:rsidR="00E64F07" w:rsidRPr="005B5ADE" w14:paraId="5579313A" w14:textId="77777777" w:rsidTr="00707534">
        <w:trPr>
          <w:gridAfter w:val="1"/>
          <w:wAfter w:w="6" w:type="dxa"/>
        </w:trPr>
        <w:tc>
          <w:tcPr>
            <w:tcW w:w="2961" w:type="dxa"/>
          </w:tcPr>
          <w:p w14:paraId="49187CB3" w14:textId="77777777" w:rsidR="00E64F07" w:rsidRPr="005B5ADE" w:rsidRDefault="00404DB4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5B5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</w:t>
            </w:r>
          </w:p>
        </w:tc>
        <w:tc>
          <w:tcPr>
            <w:tcW w:w="2958" w:type="dxa"/>
            <w:gridSpan w:val="3"/>
          </w:tcPr>
          <w:p w14:paraId="4B74B079" w14:textId="77777777" w:rsidR="00E64F07" w:rsidRPr="005B5ADE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5AD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6A2FCCE" w14:textId="77777777" w:rsidR="00E64F07" w:rsidRPr="005B5ADE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006" w:type="dxa"/>
            <w:gridSpan w:val="4"/>
          </w:tcPr>
          <w:p w14:paraId="45C9456D" w14:textId="77777777" w:rsidR="00E64F07" w:rsidRPr="005B5ADE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5AD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717" w:rsidRPr="00C1266B" w14:paraId="021A26DC" w14:textId="77777777" w:rsidTr="00707534">
        <w:tc>
          <w:tcPr>
            <w:tcW w:w="2961" w:type="dxa"/>
          </w:tcPr>
          <w:p w14:paraId="2562549D" w14:textId="77777777" w:rsidR="00A80717" w:rsidRPr="005B5ADE" w:rsidRDefault="00404DB4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5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B5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</w:t>
            </w:r>
            <w:r w:rsidRPr="005B5ADE">
              <w:rPr>
                <w:rFonts w:ascii="Angsana New" w:hAnsi="Angsana New"/>
                <w:b/>
                <w:bCs/>
                <w:i/>
                <w:iCs/>
                <w:spacing w:val="-18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359" w:type="dxa"/>
          </w:tcPr>
          <w:p w14:paraId="4854DD02" w14:textId="77777777" w:rsidR="00A80717" w:rsidRPr="005B5ADE" w:rsidRDefault="00A80717" w:rsidP="00A8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D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AAF649F" w14:textId="77777777" w:rsidR="00A80717" w:rsidRPr="005B5ADE" w:rsidRDefault="00A80717" w:rsidP="00A8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35B4323B" w14:textId="77777777" w:rsidR="00A80717" w:rsidRPr="005B5ADE" w:rsidRDefault="00A80717" w:rsidP="00A8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D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14:paraId="5CF7CEAF" w14:textId="77777777" w:rsidR="00A80717" w:rsidRPr="005B5ADE" w:rsidRDefault="00A80717" w:rsidP="00A8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9C0F3D4" w14:textId="77777777" w:rsidR="00A80717" w:rsidRPr="005B5ADE" w:rsidRDefault="00A80717" w:rsidP="00A8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D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A56E733" w14:textId="77777777" w:rsidR="00A80717" w:rsidRPr="005B5ADE" w:rsidRDefault="00A80717" w:rsidP="00A8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gridSpan w:val="2"/>
          </w:tcPr>
          <w:p w14:paraId="22F091E8" w14:textId="77777777" w:rsidR="00A80717" w:rsidRPr="00C1266B" w:rsidRDefault="00A80717" w:rsidP="00A8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AD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80717" w:rsidRPr="00C1266B" w14:paraId="0DA66013" w14:textId="77777777" w:rsidTr="00707534">
        <w:trPr>
          <w:gridAfter w:val="1"/>
          <w:wAfter w:w="6" w:type="dxa"/>
        </w:trPr>
        <w:tc>
          <w:tcPr>
            <w:tcW w:w="2961" w:type="dxa"/>
          </w:tcPr>
          <w:p w14:paraId="40517487" w14:textId="77777777" w:rsidR="00A80717" w:rsidRPr="00C1266B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34" w:type="dxa"/>
            <w:gridSpan w:val="9"/>
          </w:tcPr>
          <w:p w14:paraId="0FF03823" w14:textId="77777777" w:rsidR="00A80717" w:rsidRPr="00C1266B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80717" w:rsidRPr="00EF68B9" w14:paraId="38EDE16C" w14:textId="77777777" w:rsidTr="00707534">
        <w:tc>
          <w:tcPr>
            <w:tcW w:w="2961" w:type="dxa"/>
          </w:tcPr>
          <w:p w14:paraId="42C065B6" w14:textId="77777777" w:rsidR="00A80717" w:rsidRPr="00EF68B9" w:rsidRDefault="00A80717" w:rsidP="00A807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8B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59" w:type="dxa"/>
          </w:tcPr>
          <w:p w14:paraId="6A0AC26B" w14:textId="24702857" w:rsidR="00A80717" w:rsidRPr="00EF68B9" w:rsidRDefault="00375BF4" w:rsidP="00A80717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1.30</w:t>
            </w:r>
          </w:p>
        </w:tc>
        <w:tc>
          <w:tcPr>
            <w:tcW w:w="270" w:type="dxa"/>
          </w:tcPr>
          <w:p w14:paraId="39D171C4" w14:textId="77777777" w:rsidR="00A80717" w:rsidRPr="00EF68B9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33063F73" w14:textId="77777777" w:rsidR="00A80717" w:rsidRPr="00EF68B9" w:rsidRDefault="00A80717" w:rsidP="00A80717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68B9">
              <w:rPr>
                <w:rFonts w:ascii="Angsana New" w:hAnsi="Angsana New"/>
                <w:sz w:val="30"/>
                <w:szCs w:val="30"/>
                <w:lang w:val="en-US"/>
              </w:rPr>
              <w:t>1.50</w:t>
            </w:r>
          </w:p>
        </w:tc>
        <w:tc>
          <w:tcPr>
            <w:tcW w:w="270" w:type="dxa"/>
            <w:gridSpan w:val="2"/>
          </w:tcPr>
          <w:p w14:paraId="11BCF10D" w14:textId="77777777" w:rsidR="00A80717" w:rsidRPr="00EF68B9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18784423" w14:textId="73873885" w:rsidR="00A80717" w:rsidRPr="00EF68B9" w:rsidRDefault="00375BF4" w:rsidP="00A80717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1.30</w:t>
            </w:r>
          </w:p>
        </w:tc>
        <w:tc>
          <w:tcPr>
            <w:tcW w:w="270" w:type="dxa"/>
          </w:tcPr>
          <w:p w14:paraId="58DA9FF8" w14:textId="77777777" w:rsidR="00A80717" w:rsidRPr="00EF68B9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9" w:type="dxa"/>
            <w:gridSpan w:val="2"/>
          </w:tcPr>
          <w:p w14:paraId="5637E235" w14:textId="77777777" w:rsidR="00A80717" w:rsidRPr="00EF68B9" w:rsidRDefault="00A80717" w:rsidP="00A80717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68B9">
              <w:rPr>
                <w:rFonts w:ascii="Angsana New" w:hAnsi="Angsana New"/>
                <w:sz w:val="30"/>
                <w:szCs w:val="30"/>
                <w:lang w:val="en-US"/>
              </w:rPr>
              <w:t>1.50</w:t>
            </w:r>
          </w:p>
        </w:tc>
      </w:tr>
      <w:tr w:rsidR="00A80717" w:rsidRPr="00EF68B9" w14:paraId="2E42317D" w14:textId="77777777" w:rsidTr="00707534">
        <w:tc>
          <w:tcPr>
            <w:tcW w:w="2961" w:type="dxa"/>
          </w:tcPr>
          <w:p w14:paraId="18EDC1BB" w14:textId="77777777" w:rsidR="00A80717" w:rsidRPr="00EF68B9" w:rsidRDefault="00A80717" w:rsidP="00A807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8B9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59" w:type="dxa"/>
          </w:tcPr>
          <w:p w14:paraId="742DE012" w14:textId="0853D9B1" w:rsidR="00A80717" w:rsidRPr="00EF68B9" w:rsidRDefault="00375BF4" w:rsidP="00A80717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EF68B9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70" w:type="dxa"/>
          </w:tcPr>
          <w:p w14:paraId="1EFA1B23" w14:textId="77777777" w:rsidR="00A80717" w:rsidRPr="00EF68B9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7BEFC648" w14:textId="77777777" w:rsidR="00A80717" w:rsidRPr="00EF68B9" w:rsidRDefault="00A80717" w:rsidP="00A80717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EF68B9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70" w:type="dxa"/>
            <w:gridSpan w:val="2"/>
          </w:tcPr>
          <w:p w14:paraId="3896BDAE" w14:textId="77777777" w:rsidR="00A80717" w:rsidRPr="00EF68B9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09F78A11" w14:textId="13D30916" w:rsidR="00A80717" w:rsidRPr="00EF68B9" w:rsidRDefault="00375BF4" w:rsidP="00A80717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EF68B9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70" w:type="dxa"/>
          </w:tcPr>
          <w:p w14:paraId="78785715" w14:textId="77777777" w:rsidR="00A80717" w:rsidRPr="00EF68B9" w:rsidRDefault="00A80717" w:rsidP="00A8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9" w:type="dxa"/>
            <w:gridSpan w:val="2"/>
          </w:tcPr>
          <w:p w14:paraId="3BB1C793" w14:textId="77777777" w:rsidR="00A80717" w:rsidRPr="00EF68B9" w:rsidRDefault="00A80717" w:rsidP="00A80717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EF68B9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</w:tr>
    </w:tbl>
    <w:p w14:paraId="3C714F25" w14:textId="77777777" w:rsidR="00905232" w:rsidRPr="00707534" w:rsidRDefault="00905232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1F603E6" w14:textId="77777777" w:rsidR="00C273BA" w:rsidRPr="00EF68B9" w:rsidRDefault="00C273BA" w:rsidP="00B53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720" w:right="-25" w:hanging="90"/>
        <w:jc w:val="thaiDistribute"/>
        <w:rPr>
          <w:rFonts w:ascii="Angsana New" w:hAnsi="Angsana New"/>
          <w:sz w:val="30"/>
          <w:szCs w:val="30"/>
        </w:rPr>
      </w:pPr>
      <w:r w:rsidRPr="00EF68B9">
        <w:rPr>
          <w:rFonts w:ascii="Angsana New" w:hAnsi="Angsana New"/>
          <w:sz w:val="30"/>
          <w:szCs w:val="30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4AE24325" w14:textId="71B830FE" w:rsidR="00C273BA" w:rsidRPr="00C1266B" w:rsidRDefault="00C273BA" w:rsidP="0052741D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68B9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E83FBD">
        <w:rPr>
          <w:rFonts w:ascii="Angsana New" w:hAnsi="Angsana New"/>
          <w:sz w:val="30"/>
          <w:szCs w:val="30"/>
        </w:rPr>
        <w:t>30</w:t>
      </w:r>
      <w:r w:rsidR="006718B1" w:rsidRPr="00EF68B9">
        <w:rPr>
          <w:rFonts w:ascii="Angsana New" w:hAnsi="Angsana New"/>
          <w:sz w:val="30"/>
          <w:szCs w:val="30"/>
          <w:cs/>
        </w:rPr>
        <w:t xml:space="preserve"> กันยายน </w:t>
      </w:r>
      <w:r w:rsidR="00034446">
        <w:rPr>
          <w:rFonts w:ascii="Angsana New" w:hAnsi="Angsana New"/>
          <w:sz w:val="30"/>
          <w:szCs w:val="30"/>
        </w:rPr>
        <w:t>25</w:t>
      </w:r>
      <w:r w:rsidR="006718B1" w:rsidRPr="00EF68B9">
        <w:rPr>
          <w:rFonts w:ascii="Angsana New" w:hAnsi="Angsana New"/>
          <w:sz w:val="30"/>
          <w:szCs w:val="30"/>
        </w:rPr>
        <w:t>6</w:t>
      </w:r>
      <w:r w:rsidR="00A80717">
        <w:rPr>
          <w:rFonts w:ascii="Angsana New" w:hAnsi="Angsana New"/>
          <w:sz w:val="30"/>
          <w:szCs w:val="30"/>
        </w:rPr>
        <w:t>3</w:t>
      </w:r>
      <w:r w:rsidRPr="00EF68B9">
        <w:rPr>
          <w:rFonts w:ascii="Angsana New" w:hAnsi="Angsana New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</w:t>
      </w:r>
      <w:r w:rsidR="006718B1" w:rsidRPr="00EF68B9">
        <w:rPr>
          <w:rFonts w:ascii="Angsana New" w:hAnsi="Angsana New"/>
          <w:sz w:val="30"/>
          <w:szCs w:val="30"/>
          <w:cs/>
        </w:rPr>
        <w:t>ที่กำหนดไว้เป็น</w:t>
      </w:r>
      <w:r w:rsidR="00567DA3" w:rsidRPr="00EF68B9">
        <w:rPr>
          <w:rFonts w:ascii="Angsana New" w:hAnsi="Angsana New" w:hint="cs"/>
          <w:sz w:val="30"/>
          <w:szCs w:val="30"/>
          <w:cs/>
        </w:rPr>
        <w:t xml:space="preserve"> </w:t>
      </w:r>
      <w:r w:rsidR="00E34F21">
        <w:rPr>
          <w:rFonts w:ascii="Angsana New" w:hAnsi="Angsana New"/>
          <w:sz w:val="30"/>
          <w:szCs w:val="30"/>
        </w:rPr>
        <w:t>9</w:t>
      </w:r>
      <w:r w:rsidRPr="00EF68B9">
        <w:rPr>
          <w:rFonts w:ascii="Angsana New" w:hAnsi="Angsana New"/>
          <w:sz w:val="30"/>
          <w:szCs w:val="30"/>
        </w:rPr>
        <w:t xml:space="preserve"> </w:t>
      </w:r>
      <w:r w:rsidRPr="00EF68B9">
        <w:rPr>
          <w:rFonts w:ascii="Angsana New" w:hAnsi="Angsana New"/>
          <w:sz w:val="30"/>
          <w:szCs w:val="30"/>
          <w:cs/>
        </w:rPr>
        <w:t>ปี</w:t>
      </w:r>
      <w:r w:rsidR="00E83FBD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i/>
          <w:iCs/>
          <w:sz w:val="30"/>
          <w:szCs w:val="30"/>
          <w:cs/>
        </w:rPr>
        <w:t>(</w:t>
      </w:r>
      <w:r w:rsidR="00E83FBD">
        <w:rPr>
          <w:rFonts w:ascii="Angsana New" w:hAnsi="Angsana New"/>
          <w:i/>
          <w:iCs/>
          <w:sz w:val="30"/>
          <w:szCs w:val="30"/>
        </w:rPr>
        <w:t>2562</w:t>
      </w:r>
      <w:r w:rsidR="006D64AD" w:rsidRPr="00C1266B">
        <w:rPr>
          <w:rFonts w:ascii="Angsana New" w:hAnsi="Angsana New"/>
          <w:i/>
          <w:iCs/>
          <w:sz w:val="30"/>
          <w:szCs w:val="30"/>
        </w:rPr>
        <w:t xml:space="preserve">: </w:t>
      </w:r>
      <w:r w:rsidR="00E83FBD">
        <w:rPr>
          <w:rFonts w:ascii="Angsana New" w:hAnsi="Angsana New"/>
          <w:i/>
          <w:iCs/>
          <w:sz w:val="30"/>
          <w:szCs w:val="30"/>
        </w:rPr>
        <w:t>8</w:t>
      </w:r>
      <w:r w:rsidRPr="00C1266B">
        <w:rPr>
          <w:rFonts w:ascii="Angsana New" w:hAnsi="Angsana New"/>
          <w:i/>
          <w:iCs/>
          <w:sz w:val="30"/>
          <w:szCs w:val="30"/>
        </w:rPr>
        <w:t xml:space="preserve"> </w:t>
      </w:r>
      <w:r w:rsidRPr="00C1266B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6536BDDA" w14:textId="77777777" w:rsidR="00C273BA" w:rsidRPr="009F66A1" w:rsidRDefault="00C273BA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01E451E" w14:textId="77777777" w:rsidR="00F17634" w:rsidRPr="00C1266B" w:rsidRDefault="00F17634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244E391C" w14:textId="77777777" w:rsidR="00F17634" w:rsidRPr="00C1266B" w:rsidRDefault="00F17634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7F1BD44" w14:textId="77777777" w:rsidR="00F17634" w:rsidRPr="00E83FBD" w:rsidRDefault="0065692E" w:rsidP="00E83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3FBD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F17634" w:rsidRPr="00E83FBD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E83FBD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F17634" w:rsidRPr="00E83FBD">
        <w:rPr>
          <w:rFonts w:ascii="Angsana New" w:hAnsi="Angsana New"/>
          <w:sz w:val="30"/>
          <w:szCs w:val="30"/>
          <w:cs/>
        </w:rPr>
        <w:t>อื่นๆ คงที่</w:t>
      </w:r>
    </w:p>
    <w:p w14:paraId="3FF6B69D" w14:textId="77777777" w:rsidR="00AF6F4D" w:rsidRPr="00C1266B" w:rsidRDefault="00AF6F4D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558" w:type="dxa"/>
        <w:tblLook w:val="01E0" w:firstRow="1" w:lastRow="1" w:firstColumn="1" w:lastColumn="1" w:noHBand="0" w:noVBand="0"/>
      </w:tblPr>
      <w:tblGrid>
        <w:gridCol w:w="4212"/>
        <w:gridCol w:w="1068"/>
        <w:gridCol w:w="278"/>
        <w:gridCol w:w="1056"/>
        <w:gridCol w:w="278"/>
        <w:gridCol w:w="1038"/>
        <w:gridCol w:w="278"/>
        <w:gridCol w:w="1134"/>
      </w:tblGrid>
      <w:tr w:rsidR="00BD3541" w:rsidRPr="003A6E2E" w14:paraId="0901CBA3" w14:textId="77777777" w:rsidTr="00D973F9">
        <w:tc>
          <w:tcPr>
            <w:tcW w:w="4212" w:type="dxa"/>
          </w:tcPr>
          <w:p w14:paraId="76C887DD" w14:textId="77777777" w:rsidR="00BD3541" w:rsidRPr="002C017E" w:rsidRDefault="00AF6F4D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br w:type="page"/>
            </w:r>
            <w:r w:rsidR="000C7715" w:rsidRPr="002C017E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402" w:type="dxa"/>
            <w:gridSpan w:val="3"/>
          </w:tcPr>
          <w:p w14:paraId="06111988" w14:textId="77777777" w:rsidR="00BD3541" w:rsidRPr="003A6E2E" w:rsidRDefault="00BD354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6E2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590D2DC7" w14:textId="77777777" w:rsidR="00BD3541" w:rsidRPr="003A6E2E" w:rsidRDefault="00BD354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0" w:type="dxa"/>
            <w:gridSpan w:val="3"/>
          </w:tcPr>
          <w:p w14:paraId="69A20E0C" w14:textId="77777777" w:rsidR="00BD3541" w:rsidRPr="003A6E2E" w:rsidRDefault="00BD354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6E2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426E" w:rsidRPr="003A6E2E" w14:paraId="0E0ACB42" w14:textId="77777777" w:rsidTr="00D973F9">
        <w:tc>
          <w:tcPr>
            <w:tcW w:w="4212" w:type="dxa"/>
          </w:tcPr>
          <w:p w14:paraId="24EDE78F" w14:textId="77777777" w:rsidR="00E6426E" w:rsidRPr="003A6E2E" w:rsidRDefault="00E6426E" w:rsidP="00E6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55D92D64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8" w:type="dxa"/>
          </w:tcPr>
          <w:p w14:paraId="07AF4A5F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AC4C758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8" w:type="dxa"/>
          </w:tcPr>
          <w:p w14:paraId="1A207AF3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6B19790B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8" w:type="dxa"/>
          </w:tcPr>
          <w:p w14:paraId="4B4580C0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691300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E6426E" w:rsidRPr="003A6E2E" w14:paraId="52AF83FC" w14:textId="77777777" w:rsidTr="00D973F9">
        <w:tc>
          <w:tcPr>
            <w:tcW w:w="4212" w:type="dxa"/>
          </w:tcPr>
          <w:p w14:paraId="4F2457CD" w14:textId="77777777" w:rsidR="00E6426E" w:rsidRPr="003A6E2E" w:rsidRDefault="00E6426E" w:rsidP="00E6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0492F7C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426E" w:rsidRPr="003A6E2E" w14:paraId="1F85E2B7" w14:textId="77777777" w:rsidTr="00D973F9">
        <w:tc>
          <w:tcPr>
            <w:tcW w:w="4212" w:type="dxa"/>
          </w:tcPr>
          <w:p w14:paraId="32672F84" w14:textId="77777777" w:rsidR="00E6426E" w:rsidRPr="003A6E2E" w:rsidRDefault="00E6426E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5130" w:type="dxa"/>
            <w:gridSpan w:val="7"/>
          </w:tcPr>
          <w:p w14:paraId="3B96B40B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26E" w:rsidRPr="003A6E2E" w14:paraId="2DB32BE4" w14:textId="77777777" w:rsidTr="00D973F9">
        <w:tc>
          <w:tcPr>
            <w:tcW w:w="4212" w:type="dxa"/>
          </w:tcPr>
          <w:p w14:paraId="6E573C5A" w14:textId="7BCF62F4" w:rsidR="00E6426E" w:rsidRPr="003A6E2E" w:rsidRDefault="00E6426E" w:rsidP="00E6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5130" w:type="dxa"/>
            <w:gridSpan w:val="7"/>
          </w:tcPr>
          <w:p w14:paraId="23B3398A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73F9" w:rsidRPr="003A6E2E" w14:paraId="33CE3FC2" w14:textId="77777777" w:rsidTr="00D973F9">
        <w:tc>
          <w:tcPr>
            <w:tcW w:w="4212" w:type="dxa"/>
          </w:tcPr>
          <w:p w14:paraId="4DA78B9D" w14:textId="77777777" w:rsidR="00D973F9" w:rsidRPr="003A6E2E" w:rsidRDefault="00D973F9" w:rsidP="00D973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3A6E2E">
              <w:rPr>
                <w:rFonts w:ascii="Angsana New" w:hAnsi="Angsana New"/>
                <w:sz w:val="30"/>
                <w:szCs w:val="30"/>
              </w:rPr>
              <w:t>0.5</w:t>
            </w:r>
            <w:r w:rsidRPr="003A6E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8" w:type="dxa"/>
          </w:tcPr>
          <w:p w14:paraId="2FA3F24F" w14:textId="10EB0342" w:rsidR="00D973F9" w:rsidRPr="003A6E2E" w:rsidRDefault="00D973F9" w:rsidP="00D973F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F1A92">
              <w:rPr>
                <w:rFonts w:ascii="Angsana New" w:hAnsi="Angsana New"/>
                <w:sz w:val="30"/>
                <w:szCs w:val="30"/>
                <w:lang w:val="en-US" w:bidi="th-TH"/>
              </w:rPr>
              <w:t>35,379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8" w:type="dxa"/>
          </w:tcPr>
          <w:p w14:paraId="3F93863C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199174DB" w14:textId="74893000" w:rsidR="00D973F9" w:rsidRPr="003A6E2E" w:rsidRDefault="001F1A92" w:rsidP="00D973F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37,534</w:t>
            </w:r>
          </w:p>
        </w:tc>
        <w:tc>
          <w:tcPr>
            <w:tcW w:w="278" w:type="dxa"/>
          </w:tcPr>
          <w:p w14:paraId="7C3CACDA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8" w:type="dxa"/>
          </w:tcPr>
          <w:p w14:paraId="3EC02959" w14:textId="701EE3CC" w:rsidR="00D973F9" w:rsidRPr="003A6E2E" w:rsidRDefault="00D973F9" w:rsidP="00D973F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F1A92">
              <w:rPr>
                <w:rFonts w:ascii="Angsana New" w:hAnsi="Angsana New"/>
                <w:sz w:val="30"/>
                <w:szCs w:val="30"/>
                <w:lang w:bidi="th-TH"/>
              </w:rPr>
              <w:t>34,583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8" w:type="dxa"/>
          </w:tcPr>
          <w:p w14:paraId="6CFF0270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0D6AFE" w14:textId="5C33695D" w:rsidR="00D973F9" w:rsidRPr="003A6E2E" w:rsidRDefault="001F1A92" w:rsidP="00D973F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36,668</w:t>
            </w:r>
          </w:p>
        </w:tc>
      </w:tr>
      <w:tr w:rsidR="00D973F9" w:rsidRPr="003A6E2E" w14:paraId="57BDA4F7" w14:textId="77777777" w:rsidTr="00D973F9">
        <w:tc>
          <w:tcPr>
            <w:tcW w:w="4212" w:type="dxa"/>
          </w:tcPr>
          <w:p w14:paraId="0A70B2C6" w14:textId="77777777" w:rsidR="00D973F9" w:rsidRPr="003A6E2E" w:rsidRDefault="00D973F9" w:rsidP="00D973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68" w:type="dxa"/>
          </w:tcPr>
          <w:p w14:paraId="2086F95F" w14:textId="77777777" w:rsidR="00D973F9" w:rsidRPr="003A6E2E" w:rsidRDefault="00D973F9" w:rsidP="00D973F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75198820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6F8832ED" w14:textId="77777777" w:rsidR="00D973F9" w:rsidRPr="003A6E2E" w:rsidRDefault="00D973F9" w:rsidP="00D973F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57169F50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8" w:type="dxa"/>
          </w:tcPr>
          <w:p w14:paraId="19EAAB96" w14:textId="77777777" w:rsidR="00D973F9" w:rsidRPr="003A6E2E" w:rsidRDefault="00D973F9" w:rsidP="00D973F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5AC56611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E98C71" w14:textId="77777777" w:rsidR="00D973F9" w:rsidRPr="003A6E2E" w:rsidRDefault="00D973F9" w:rsidP="00D973F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73F9" w:rsidRPr="003A6E2E" w14:paraId="4847047B" w14:textId="77777777" w:rsidTr="00D973F9">
        <w:tc>
          <w:tcPr>
            <w:tcW w:w="4212" w:type="dxa"/>
          </w:tcPr>
          <w:p w14:paraId="216E705F" w14:textId="7DB89FB0" w:rsidR="00D973F9" w:rsidRPr="003A6E2E" w:rsidRDefault="00D973F9" w:rsidP="00D973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A6E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8" w:type="dxa"/>
          </w:tcPr>
          <w:p w14:paraId="24D9C1C8" w14:textId="209BF0C3" w:rsidR="00D973F9" w:rsidRPr="003A6E2E" w:rsidRDefault="001F1A92" w:rsidP="00D973F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82,613</w:t>
            </w:r>
          </w:p>
        </w:tc>
        <w:tc>
          <w:tcPr>
            <w:tcW w:w="278" w:type="dxa"/>
          </w:tcPr>
          <w:p w14:paraId="50EBE441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04A08036" w14:textId="628420A4" w:rsidR="00D973F9" w:rsidRPr="003A6E2E" w:rsidRDefault="00D973F9" w:rsidP="00D973F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F1A92">
              <w:rPr>
                <w:rFonts w:ascii="Angsana New" w:hAnsi="Angsana New"/>
                <w:sz w:val="30"/>
                <w:szCs w:val="30"/>
              </w:rPr>
              <w:t>68,448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8" w:type="dxa"/>
          </w:tcPr>
          <w:p w14:paraId="1C634EFE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8" w:type="dxa"/>
          </w:tcPr>
          <w:p w14:paraId="28DA22AB" w14:textId="690AB8C7" w:rsidR="00D973F9" w:rsidRPr="003A6E2E" w:rsidRDefault="001F1A92" w:rsidP="00D973F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81,079</w:t>
            </w:r>
          </w:p>
        </w:tc>
        <w:tc>
          <w:tcPr>
            <w:tcW w:w="278" w:type="dxa"/>
          </w:tcPr>
          <w:p w14:paraId="5370BD08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10BD9D" w14:textId="3109F5A3" w:rsidR="00D973F9" w:rsidRPr="003A6E2E" w:rsidRDefault="00D973F9" w:rsidP="00D973F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F1A92">
              <w:rPr>
                <w:rFonts w:ascii="Angsana New" w:hAnsi="Angsana New"/>
                <w:sz w:val="30"/>
                <w:szCs w:val="30"/>
              </w:rPr>
              <w:t>67,143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6783B15B" w14:textId="77777777" w:rsidR="00696C75" w:rsidRPr="003A6E2E" w:rsidRDefault="00696C7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558" w:type="dxa"/>
        <w:tblLook w:val="01E0" w:firstRow="1" w:lastRow="1" w:firstColumn="1" w:lastColumn="1" w:noHBand="0" w:noVBand="0"/>
      </w:tblPr>
      <w:tblGrid>
        <w:gridCol w:w="4212"/>
        <w:gridCol w:w="1068"/>
        <w:gridCol w:w="278"/>
        <w:gridCol w:w="1056"/>
        <w:gridCol w:w="278"/>
        <w:gridCol w:w="1038"/>
        <w:gridCol w:w="278"/>
        <w:gridCol w:w="1134"/>
      </w:tblGrid>
      <w:tr w:rsidR="00616548" w:rsidRPr="003A6E2E" w14:paraId="3E41BC8E" w14:textId="77777777" w:rsidTr="00D973F9">
        <w:tc>
          <w:tcPr>
            <w:tcW w:w="4212" w:type="dxa"/>
          </w:tcPr>
          <w:p w14:paraId="5B49C070" w14:textId="0963525C" w:rsidR="00616548" w:rsidRPr="003A6E2E" w:rsidRDefault="0061654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5130" w:type="dxa"/>
            <w:gridSpan w:val="7"/>
          </w:tcPr>
          <w:p w14:paraId="37687AF4" w14:textId="77777777" w:rsidR="00616548" w:rsidRPr="003A6E2E" w:rsidRDefault="00616548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8631E" w:rsidRPr="003A6E2E" w14:paraId="060FEC02" w14:textId="77777777" w:rsidTr="00D973F9">
        <w:tc>
          <w:tcPr>
            <w:tcW w:w="4212" w:type="dxa"/>
          </w:tcPr>
          <w:p w14:paraId="4237E59F" w14:textId="77777777" w:rsidR="00C8631E" w:rsidRPr="003A6E2E" w:rsidRDefault="00C8631E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5130" w:type="dxa"/>
            <w:gridSpan w:val="7"/>
          </w:tcPr>
          <w:p w14:paraId="7570DE5F" w14:textId="77777777" w:rsidR="00C8631E" w:rsidRPr="003A6E2E" w:rsidRDefault="00C8631E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8631E" w:rsidRPr="003A6E2E" w14:paraId="57D3E3AF" w14:textId="77777777" w:rsidTr="00D973F9">
        <w:tc>
          <w:tcPr>
            <w:tcW w:w="4212" w:type="dxa"/>
          </w:tcPr>
          <w:p w14:paraId="2BDDC831" w14:textId="77777777" w:rsidR="00C8631E" w:rsidRPr="003A6E2E" w:rsidRDefault="00C8631E" w:rsidP="00BC30F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3A6E2E">
              <w:rPr>
                <w:rFonts w:ascii="Angsana New" w:hAnsi="Angsana New"/>
                <w:sz w:val="30"/>
                <w:szCs w:val="30"/>
              </w:rPr>
              <w:t>0.5</w:t>
            </w:r>
            <w:r w:rsidRPr="003A6E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8" w:type="dxa"/>
          </w:tcPr>
          <w:p w14:paraId="7655D3DE" w14:textId="09ED3E5D" w:rsidR="00C8631E" w:rsidRPr="003A6E2E" w:rsidRDefault="00B71D08" w:rsidP="003B6A6B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47" w:right="-108" w:firstLine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(44,304)</w:t>
            </w:r>
          </w:p>
        </w:tc>
        <w:tc>
          <w:tcPr>
            <w:tcW w:w="278" w:type="dxa"/>
          </w:tcPr>
          <w:p w14:paraId="55ADE435" w14:textId="77777777" w:rsidR="00C8631E" w:rsidRPr="003A6E2E" w:rsidRDefault="00C8631E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0B18A923" w14:textId="6DDC58C3" w:rsidR="00C8631E" w:rsidRPr="003A6E2E" w:rsidRDefault="00B71D08" w:rsidP="00BC30F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47,367</w:t>
            </w:r>
          </w:p>
        </w:tc>
        <w:tc>
          <w:tcPr>
            <w:tcW w:w="278" w:type="dxa"/>
          </w:tcPr>
          <w:p w14:paraId="4C1D5C0F" w14:textId="77777777" w:rsidR="00C8631E" w:rsidRPr="003A6E2E" w:rsidRDefault="00C8631E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8" w:type="dxa"/>
          </w:tcPr>
          <w:p w14:paraId="1D619C12" w14:textId="1E7FCEBF" w:rsidR="00C8631E" w:rsidRPr="003A6E2E" w:rsidRDefault="00B71D08" w:rsidP="00BC3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(43,565)</w:t>
            </w:r>
          </w:p>
        </w:tc>
        <w:tc>
          <w:tcPr>
            <w:tcW w:w="278" w:type="dxa"/>
          </w:tcPr>
          <w:p w14:paraId="44AD123D" w14:textId="77777777" w:rsidR="00C8631E" w:rsidRPr="003A6E2E" w:rsidRDefault="00C8631E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3EA194BD" w14:textId="0C642B55" w:rsidR="00C8631E" w:rsidRPr="003A6E2E" w:rsidRDefault="00B71D08" w:rsidP="00BC30F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46,561</w:t>
            </w:r>
          </w:p>
        </w:tc>
      </w:tr>
      <w:tr w:rsidR="00C8631E" w:rsidRPr="003A6E2E" w14:paraId="228AFE65" w14:textId="77777777" w:rsidTr="00D973F9">
        <w:tc>
          <w:tcPr>
            <w:tcW w:w="4212" w:type="dxa"/>
          </w:tcPr>
          <w:p w14:paraId="76D2A649" w14:textId="77777777" w:rsidR="00C8631E" w:rsidRPr="003A6E2E" w:rsidRDefault="00C8631E" w:rsidP="00BC30F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68" w:type="dxa"/>
          </w:tcPr>
          <w:p w14:paraId="0A422613" w14:textId="77777777" w:rsidR="00C8631E" w:rsidRPr="003A6E2E" w:rsidRDefault="00C8631E" w:rsidP="00BC30F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26BB5B94" w14:textId="77777777" w:rsidR="00C8631E" w:rsidRPr="003A6E2E" w:rsidRDefault="00C8631E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7CB50AD6" w14:textId="77777777" w:rsidR="00C8631E" w:rsidRPr="003A6E2E" w:rsidRDefault="00C8631E" w:rsidP="00BC30F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486DBE49" w14:textId="77777777" w:rsidR="00C8631E" w:rsidRPr="003A6E2E" w:rsidRDefault="00C8631E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8" w:type="dxa"/>
          </w:tcPr>
          <w:p w14:paraId="3529CAD1" w14:textId="77777777" w:rsidR="00C8631E" w:rsidRPr="003A6E2E" w:rsidRDefault="00C8631E" w:rsidP="00BC3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1F5674AB" w14:textId="77777777" w:rsidR="00C8631E" w:rsidRPr="003A6E2E" w:rsidRDefault="00C8631E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C67533" w14:textId="77777777" w:rsidR="00C8631E" w:rsidRPr="003A6E2E" w:rsidRDefault="00C8631E" w:rsidP="00BC30F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631E" w:rsidRPr="00C8631E" w14:paraId="2EFD7365" w14:textId="77777777" w:rsidTr="00D973F9">
        <w:tc>
          <w:tcPr>
            <w:tcW w:w="4212" w:type="dxa"/>
          </w:tcPr>
          <w:p w14:paraId="494E2C80" w14:textId="76427F06" w:rsidR="00C8631E" w:rsidRPr="00C8631E" w:rsidRDefault="00C8631E" w:rsidP="00BC30F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="00B71D08">
              <w:rPr>
                <w:rFonts w:ascii="Angsana New" w:hAnsi="Angsana New"/>
                <w:sz w:val="30"/>
                <w:szCs w:val="30"/>
              </w:rPr>
              <w:t>1</w:t>
            </w:r>
            <w:r w:rsidRPr="003A6E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8" w:type="dxa"/>
          </w:tcPr>
          <w:p w14:paraId="570E1319" w14:textId="355EC37D" w:rsidR="00C8631E" w:rsidRPr="00C8631E" w:rsidRDefault="00B71D08" w:rsidP="00BC30F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111,248</w:t>
            </w:r>
          </w:p>
        </w:tc>
        <w:tc>
          <w:tcPr>
            <w:tcW w:w="278" w:type="dxa"/>
          </w:tcPr>
          <w:p w14:paraId="51FF95CD" w14:textId="77777777" w:rsidR="00C8631E" w:rsidRPr="00C8631E" w:rsidRDefault="00C8631E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5522ACA4" w14:textId="486E89B1" w:rsidR="00C8631E" w:rsidRPr="00C8631E" w:rsidRDefault="00B71D08" w:rsidP="00BC30F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(89,038)</w:t>
            </w:r>
          </w:p>
        </w:tc>
        <w:tc>
          <w:tcPr>
            <w:tcW w:w="278" w:type="dxa"/>
          </w:tcPr>
          <w:p w14:paraId="2E46013F" w14:textId="77777777" w:rsidR="00C8631E" w:rsidRPr="00C8631E" w:rsidRDefault="00C8631E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8" w:type="dxa"/>
          </w:tcPr>
          <w:p w14:paraId="4EAA966B" w14:textId="72CE0E83" w:rsidR="00C8631E" w:rsidRPr="00C8631E" w:rsidRDefault="00B71D08" w:rsidP="00BC3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109,426</w:t>
            </w:r>
          </w:p>
        </w:tc>
        <w:tc>
          <w:tcPr>
            <w:tcW w:w="278" w:type="dxa"/>
          </w:tcPr>
          <w:p w14:paraId="01595A1F" w14:textId="77777777" w:rsidR="00C8631E" w:rsidRPr="00C8631E" w:rsidRDefault="00C8631E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5BE3032B" w14:textId="5138C86A" w:rsidR="00C8631E" w:rsidRPr="00C8631E" w:rsidRDefault="00B71D08" w:rsidP="00BC30F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(87,740)</w:t>
            </w:r>
          </w:p>
        </w:tc>
      </w:tr>
    </w:tbl>
    <w:p w14:paraId="4C40C8C6" w14:textId="7AF6B553" w:rsidR="00190B3E" w:rsidRDefault="00190B3E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5972630" w14:textId="72A0F526" w:rsidR="000C2502" w:rsidRDefault="000C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3E99A5C" w14:textId="53D37018" w:rsidR="000C2502" w:rsidRDefault="000C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1803D28" w14:textId="5FB70BB5" w:rsidR="000C2502" w:rsidRDefault="000C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C49196A" w14:textId="6B60B83E" w:rsidR="000C2502" w:rsidRDefault="000C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8892053" w14:textId="3FAA0F75" w:rsidR="000C2502" w:rsidRDefault="000C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A1FC65B" w14:textId="30097C82" w:rsidR="000C2502" w:rsidRDefault="000C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6FA4CFB" w14:textId="7B683D81" w:rsidR="000C2502" w:rsidRDefault="000C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90C75AC" w14:textId="1E0B3269" w:rsidR="000C2502" w:rsidRDefault="000C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E99A157" w14:textId="77777777" w:rsidR="000C2502" w:rsidRPr="00C8631E" w:rsidRDefault="000C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C634106" w14:textId="681D42AE" w:rsidR="00E64F07" w:rsidRPr="000747B9" w:rsidRDefault="009A0BE5" w:rsidP="00026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747B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722C7">
        <w:rPr>
          <w:rFonts w:ascii="Angsana New" w:hAnsi="Angsana New"/>
          <w:b/>
          <w:bCs/>
          <w:sz w:val="30"/>
          <w:szCs w:val="30"/>
        </w:rPr>
        <w:t>7</w:t>
      </w:r>
      <w:r w:rsidR="00026E8C" w:rsidRPr="000747B9">
        <w:rPr>
          <w:rFonts w:ascii="Angsana New" w:hAnsi="Angsana New"/>
          <w:b/>
          <w:bCs/>
          <w:sz w:val="30"/>
          <w:szCs w:val="30"/>
        </w:rPr>
        <w:tab/>
      </w:r>
      <w:r w:rsidR="00E64F07" w:rsidRPr="000747B9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36C26F01" w14:textId="77777777" w:rsidR="0095681E" w:rsidRPr="00D915E3" w:rsidRDefault="0095681E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C293B86" w14:textId="77777777" w:rsidR="00E64F07" w:rsidRPr="00C1266B" w:rsidRDefault="00BC2D13" w:rsidP="00B7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426E">
        <w:rPr>
          <w:rFonts w:ascii="Angsana New" w:hAnsi="Angsana New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</w:t>
      </w:r>
      <w:r w:rsidR="00260900" w:rsidRPr="00E6426E">
        <w:rPr>
          <w:rFonts w:ascii="Angsana New" w:hAnsi="Angsana New"/>
          <w:sz w:val="30"/>
          <w:szCs w:val="30"/>
          <w:cs/>
        </w:rPr>
        <w:t>่ายเงินปันผลและมีสิทธิออกเสียงล</w:t>
      </w:r>
      <w:r w:rsidRPr="00E6426E">
        <w:rPr>
          <w:rFonts w:ascii="Angsana New" w:hAnsi="Angsana New"/>
          <w:sz w:val="30"/>
          <w:szCs w:val="30"/>
          <w:cs/>
        </w:rPr>
        <w:t>งคะแนนหนึ่งเสียงต่อหนึ่งหุ้นในที่ประชุมของบริษัท</w:t>
      </w:r>
    </w:p>
    <w:p w14:paraId="34DD6C6E" w14:textId="77777777" w:rsidR="004B3A38" w:rsidRPr="000E5F12" w:rsidRDefault="004B3A38" w:rsidP="000E5F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C33E451" w14:textId="7B530B71" w:rsidR="00B71D08" w:rsidRPr="00C1266B" w:rsidRDefault="00B71D08" w:rsidP="00B7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3DCAB382" w14:textId="77777777" w:rsidR="00B71D08" w:rsidRPr="00B71D08" w:rsidRDefault="00B71D08" w:rsidP="00B71D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499CBF1" w14:textId="69CE2873" w:rsidR="00AD7842" w:rsidRDefault="00B71D08" w:rsidP="00B7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1266B">
        <w:rPr>
          <w:rFonts w:ascii="Angsana New" w:hAnsi="Angsana New"/>
          <w:sz w:val="30"/>
          <w:szCs w:val="30"/>
        </w:rPr>
        <w:t>2535</w:t>
      </w:r>
      <w:r w:rsidRPr="00C1266B">
        <w:rPr>
          <w:rFonts w:ascii="Angsana New" w:hAnsi="Angsana New"/>
          <w:sz w:val="30"/>
          <w:szCs w:val="30"/>
          <w:cs/>
        </w:rPr>
        <w:t xml:space="preserve"> มาตรา </w:t>
      </w:r>
      <w:r w:rsidRPr="00C1266B">
        <w:rPr>
          <w:rFonts w:ascii="Angsana New" w:hAnsi="Angsana New"/>
          <w:sz w:val="30"/>
          <w:szCs w:val="30"/>
        </w:rPr>
        <w:t>51</w:t>
      </w:r>
      <w:r w:rsidRPr="00C1266B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C1266B">
        <w:rPr>
          <w:rFonts w:ascii="Angsana New" w:hAnsi="Angsana New"/>
          <w:sz w:val="30"/>
          <w:szCs w:val="30"/>
        </w:rPr>
        <w:t>“</w:t>
      </w:r>
      <w:r w:rsidRPr="00C1266B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C1266B">
        <w:rPr>
          <w:rFonts w:ascii="Angsana New" w:hAnsi="Angsana New"/>
          <w:sz w:val="30"/>
          <w:szCs w:val="30"/>
        </w:rPr>
        <w:t>”</w:t>
      </w:r>
      <w:r w:rsidRPr="00C1266B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4F2B898" w14:textId="77777777" w:rsidR="000C2502" w:rsidRDefault="000C2502" w:rsidP="00B7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BD595B5" w14:textId="56CF4D1D" w:rsidR="00E64F07" w:rsidRPr="00C1266B" w:rsidRDefault="004B3A38" w:rsidP="000C25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A81A82">
        <w:rPr>
          <w:rFonts w:ascii="Angsana New" w:hAnsi="Angsana New"/>
          <w:b/>
          <w:bCs/>
          <w:sz w:val="30"/>
          <w:szCs w:val="30"/>
        </w:rPr>
        <w:t>8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7BDD3783" w14:textId="77777777" w:rsidR="00C74EE3" w:rsidRPr="00B71D08" w:rsidRDefault="00C74EE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70A7990B" w14:textId="77777777" w:rsidR="00EF041A" w:rsidRPr="00C1266B" w:rsidRDefault="00BC2D1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68A72FF5" w14:textId="77777777" w:rsidR="00EF041A" w:rsidRPr="00C1266B" w:rsidRDefault="00EF041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0E7B8AC" w14:textId="77777777" w:rsidR="00BC2D13" w:rsidRPr="00C1266B" w:rsidRDefault="00BC2D1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C1266B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04A48331" w14:textId="77777777" w:rsidR="00BC2D13" w:rsidRPr="00C1266B" w:rsidRDefault="00BC2D1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3649A713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C1266B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429B4730" w14:textId="77777777" w:rsidR="00E64F07" w:rsidRPr="00C1266B" w:rsidRDefault="00E64F07" w:rsidP="00B7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1266B">
        <w:rPr>
          <w:rFonts w:ascii="Angsana New" w:hAnsi="Angsana New"/>
          <w:sz w:val="30"/>
          <w:szCs w:val="30"/>
        </w:rPr>
        <w:t>2535</w:t>
      </w:r>
      <w:r w:rsidRPr="00C1266B">
        <w:rPr>
          <w:rFonts w:ascii="Angsana New" w:hAnsi="Angsana New"/>
          <w:sz w:val="30"/>
          <w:szCs w:val="30"/>
          <w:cs/>
        </w:rPr>
        <w:t xml:space="preserve"> มาตรา </w:t>
      </w:r>
      <w:r w:rsidRPr="00C1266B">
        <w:rPr>
          <w:rFonts w:ascii="Angsana New" w:hAnsi="Angsana New"/>
          <w:sz w:val="30"/>
          <w:szCs w:val="30"/>
        </w:rPr>
        <w:t>116</w:t>
      </w:r>
      <w:r w:rsidRPr="00C1266B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</w:t>
      </w:r>
      <w:r w:rsidR="00A475DB"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>(</w:t>
      </w:r>
      <w:r w:rsidRPr="00C1266B">
        <w:rPr>
          <w:rFonts w:ascii="Angsana New" w:hAnsi="Angsana New"/>
          <w:sz w:val="30"/>
          <w:szCs w:val="30"/>
        </w:rPr>
        <w:t>“</w:t>
      </w:r>
      <w:r w:rsidRPr="00C1266B">
        <w:rPr>
          <w:rFonts w:ascii="Angsana New" w:hAnsi="Angsana New"/>
          <w:sz w:val="30"/>
          <w:szCs w:val="30"/>
          <w:cs/>
        </w:rPr>
        <w:t>สำรองตามกฎหมาย</w:t>
      </w:r>
      <w:r w:rsidRPr="00C1266B">
        <w:rPr>
          <w:rFonts w:ascii="Angsana New" w:hAnsi="Angsana New"/>
          <w:sz w:val="30"/>
          <w:szCs w:val="30"/>
        </w:rPr>
        <w:t>”</w:t>
      </w:r>
      <w:r w:rsidRPr="00C1266B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C1266B">
        <w:rPr>
          <w:rFonts w:ascii="Angsana New" w:hAnsi="Angsana New"/>
          <w:sz w:val="30"/>
          <w:szCs w:val="30"/>
        </w:rPr>
        <w:t xml:space="preserve">5 </w:t>
      </w:r>
      <w:r w:rsidRPr="00C1266B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C1266B">
        <w:rPr>
          <w:rFonts w:ascii="Angsana New" w:hAnsi="Angsana New"/>
          <w:sz w:val="30"/>
          <w:szCs w:val="30"/>
        </w:rPr>
        <w:t xml:space="preserve">10 </w:t>
      </w:r>
      <w:r w:rsidRPr="00C1266B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A06DA9F" w14:textId="77777777" w:rsidR="00E64F07" w:rsidRPr="00C1266B" w:rsidRDefault="00E64F0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3FDEBF7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C1266B">
        <w:rPr>
          <w:rFonts w:ascii="Angsana New" w:hAnsi="Angsana New"/>
          <w:b/>
          <w:bCs/>
          <w:sz w:val="30"/>
          <w:szCs w:val="30"/>
          <w:cs/>
        </w:rPr>
        <w:t>สำรองทั่วไป</w:t>
      </w:r>
    </w:p>
    <w:p w14:paraId="4F523347" w14:textId="77777777" w:rsidR="0028006D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บริษัทได้จัดสรรกำไรสุทธิสำหรับปีส่วนหนึ่งเพื่อใช้สำหรับเป็นทุนสำรองเพื่อการขยายการดำเนินงานของกิจการ</w:t>
      </w:r>
    </w:p>
    <w:p w14:paraId="1F860EC0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F09B10" w14:textId="77777777" w:rsidR="00BC2D13" w:rsidRPr="00C1266B" w:rsidRDefault="00BC2D1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4D79A14F" w14:textId="77777777" w:rsidR="00BC2D13" w:rsidRPr="00C1266B" w:rsidRDefault="00BC2D1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2E2E23" w14:textId="77777777" w:rsidR="007F0BBC" w:rsidRPr="00C1266B" w:rsidRDefault="008F65DD" w:rsidP="00955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C1266B">
        <w:rPr>
          <w:rFonts w:ascii="Angsana New" w:hAnsi="Angsana New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5CACD7C5" w14:textId="77777777" w:rsidR="008F65DD" w:rsidRPr="00C1266B" w:rsidRDefault="008F65DD" w:rsidP="00B7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1266B">
        <w:rPr>
          <w:rFonts w:ascii="Angsana New" w:hAnsi="Angsana New"/>
          <w:sz w:val="30"/>
          <w:szCs w:val="30"/>
          <w:cs/>
        </w:rPr>
        <w:t>ผลต่างจากการแปลงค่างบการเงินแสดงในส่วนของเจ้าของ</w:t>
      </w:r>
      <w:r w:rsidR="002D766F" w:rsidRPr="00C1266B">
        <w:rPr>
          <w:rFonts w:ascii="Angsana New" w:hAnsi="Angsana New"/>
          <w:sz w:val="30"/>
          <w:szCs w:val="30"/>
          <w:cs/>
        </w:rPr>
        <w:t>ได้แก่</w:t>
      </w:r>
      <w:r w:rsidRPr="00C1266B">
        <w:rPr>
          <w:rFonts w:ascii="Angsana New" w:hAnsi="Angsana New"/>
          <w:sz w:val="30"/>
          <w:szCs w:val="30"/>
          <w:cs/>
        </w:rPr>
        <w:t>ผลต่างการแปลงค่าทั้งหมดจากงบการเงินของหน่วยงานในต่างประเทศ</w:t>
      </w:r>
    </w:p>
    <w:p w14:paraId="6DDE7F59" w14:textId="0EA05984" w:rsidR="008F65DD" w:rsidRDefault="008F65DD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96DC91" w14:textId="77777777" w:rsidR="000C2502" w:rsidRPr="00C1266B" w:rsidRDefault="000C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C870EC" w14:textId="77777777" w:rsidR="007F0BBC" w:rsidRPr="00C1266B" w:rsidRDefault="00E64F07" w:rsidP="00955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C1266B">
        <w:rPr>
          <w:rFonts w:ascii="Angsana New" w:hAnsi="Angsana New"/>
          <w:b/>
          <w:bCs/>
          <w:sz w:val="30"/>
          <w:szCs w:val="30"/>
          <w:cs/>
        </w:rPr>
        <w:lastRenderedPageBreak/>
        <w:t>ผลต่างจากการเปลี่ยนแปลงในมูลค่ายุติธรรม</w:t>
      </w:r>
      <w:r w:rsidR="00696C75" w:rsidRPr="00C1266B">
        <w:rPr>
          <w:rFonts w:ascii="Angsana New" w:hAnsi="Angsana New"/>
          <w:b/>
          <w:bCs/>
          <w:sz w:val="30"/>
          <w:szCs w:val="30"/>
          <w:cs/>
        </w:rPr>
        <w:t>ของเงินลงทุนเผื่อขาย</w:t>
      </w:r>
    </w:p>
    <w:p w14:paraId="23A0BD51" w14:textId="77777777" w:rsidR="0097207C" w:rsidRPr="00C1266B" w:rsidRDefault="00E64F07" w:rsidP="00B7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ผลต่างจากการเปลี่ยนแปลงในมูลค่ายุติธรรม</w:t>
      </w:r>
      <w:r w:rsidR="00696C75" w:rsidRPr="00C1266B">
        <w:rPr>
          <w:rFonts w:ascii="Angsana New" w:hAnsi="Angsana New"/>
          <w:sz w:val="30"/>
          <w:szCs w:val="30"/>
          <w:cs/>
        </w:rPr>
        <w:t>ของเงินลงทุนเผื่อขาย</w:t>
      </w:r>
      <w:r w:rsidRPr="00C1266B">
        <w:rPr>
          <w:rFonts w:ascii="Angsana New" w:hAnsi="Angsana New"/>
          <w:sz w:val="30"/>
          <w:szCs w:val="30"/>
          <w:cs/>
        </w:rPr>
        <w:t>แสดงในส่วนของเจ้าของประกอบด้วยผลรวมการเปลี่ยนแปลงในมูลค่ายุติธรรมของ</w:t>
      </w:r>
      <w:r w:rsidR="00696C75" w:rsidRPr="00C1266B">
        <w:rPr>
          <w:rFonts w:ascii="Angsana New" w:hAnsi="Angsana New"/>
          <w:sz w:val="30"/>
          <w:szCs w:val="30"/>
          <w:cs/>
        </w:rPr>
        <w:t>เงินลงทุนเผื่อขาย</w:t>
      </w:r>
      <w:r w:rsidRPr="00C1266B">
        <w:rPr>
          <w:rFonts w:ascii="Angsana New" w:hAnsi="Angsana New"/>
          <w:sz w:val="30"/>
          <w:szCs w:val="30"/>
          <w:cs/>
        </w:rPr>
        <w:t>ขายจนกระทั่งมีการตัดรายการหรือเกิดการด้อยค่า</w:t>
      </w:r>
    </w:p>
    <w:p w14:paraId="688B8D03" w14:textId="77777777" w:rsidR="00955D2D" w:rsidRPr="00C1266B" w:rsidRDefault="00955D2D" w:rsidP="006F3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CAD9BF5" w14:textId="77777777" w:rsidR="007F0BBC" w:rsidRPr="00C1266B" w:rsidRDefault="00C15F4A" w:rsidP="00955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1266B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ผลต่างจากการเปลี่ยนแปลงในการตีราคาสินทรัพย์ใหม่</w:t>
      </w:r>
    </w:p>
    <w:p w14:paraId="3C1129E6" w14:textId="0CC06B88" w:rsidR="00B71D08" w:rsidRDefault="00C15F4A" w:rsidP="00B7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ผลต่างจากการเปลี่ยนแปลงในการตีราคาสินทรัพย์ใหม่</w:t>
      </w:r>
      <w:r w:rsidR="00E64F07" w:rsidRPr="00C1266B">
        <w:rPr>
          <w:rFonts w:ascii="Angsana New" w:hAnsi="Angsana New"/>
          <w:sz w:val="30"/>
          <w:szCs w:val="30"/>
          <w:cs/>
        </w:rPr>
        <w:t>ที่แสดงในส่วนของเจ้าของ</w:t>
      </w:r>
      <w:r w:rsidR="006A15E3" w:rsidRPr="00C1266B">
        <w:rPr>
          <w:rFonts w:ascii="Angsana New" w:hAnsi="Angsana New"/>
          <w:sz w:val="30"/>
          <w:szCs w:val="30"/>
          <w:cs/>
        </w:rPr>
        <w:t>ประกอบด้วยผลรวมของการเปลี่ยนแปลงสุทธิของการตีราคาที่ดิน</w:t>
      </w:r>
      <w:r w:rsidRPr="00C1266B">
        <w:rPr>
          <w:rFonts w:ascii="Angsana New" w:hAnsi="Angsana New"/>
          <w:sz w:val="30"/>
          <w:szCs w:val="30"/>
          <w:cs/>
        </w:rPr>
        <w:t>ที่</w:t>
      </w:r>
      <w:r w:rsidR="00E64F07" w:rsidRPr="00C1266B">
        <w:rPr>
          <w:rFonts w:ascii="Angsana New" w:hAnsi="Angsana New"/>
          <w:sz w:val="30"/>
          <w:szCs w:val="30"/>
          <w:cs/>
        </w:rPr>
        <w:t>แสดงในงบการเงินด้วยการตีราคาใหม่จนกระทั่งมีการขายหรือจำหน่าย</w:t>
      </w:r>
    </w:p>
    <w:p w14:paraId="4CE9FE99" w14:textId="77777777" w:rsidR="000C2502" w:rsidRDefault="000C2502" w:rsidP="00B7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9813352" w14:textId="0E9888AF" w:rsidR="00E64F07" w:rsidRPr="00C1266B" w:rsidRDefault="00DE08D2" w:rsidP="000C25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AA7B97" w:rsidRPr="00C1266B">
        <w:rPr>
          <w:rFonts w:ascii="Angsana New" w:hAnsi="Angsana New"/>
          <w:b/>
          <w:bCs/>
          <w:sz w:val="30"/>
          <w:szCs w:val="30"/>
          <w:cs/>
        </w:rPr>
        <w:t>ดำเนินงาน</w:t>
      </w:r>
    </w:p>
    <w:p w14:paraId="6C9AB7AA" w14:textId="77777777" w:rsidR="00AB68D3" w:rsidRPr="00C1266B" w:rsidRDefault="00AB68D3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84DDBC" w14:textId="77777777" w:rsidR="00AB68D3" w:rsidRPr="00C1266B" w:rsidRDefault="00AB68D3" w:rsidP="00BC34B5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Pr="00C1266B">
        <w:rPr>
          <w:rFonts w:ascii="Angsana New" w:hAnsi="Angsana New"/>
          <w:sz w:val="30"/>
          <w:szCs w:val="30"/>
        </w:rPr>
        <w:t xml:space="preserve">2 </w:t>
      </w:r>
      <w:r w:rsidRPr="00C1266B">
        <w:rPr>
          <w:rFonts w:ascii="Angsana New" w:hAnsi="Angsana New"/>
          <w:sz w:val="30"/>
          <w:szCs w:val="30"/>
          <w:cs/>
        </w:rPr>
        <w:t xml:space="preserve">ส่วนงานที่รายงานดังรายละเอียดข้างล่าง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23B3B35" w14:textId="77777777" w:rsidR="00C15F4A" w:rsidRPr="00C1266B" w:rsidRDefault="00C15F4A" w:rsidP="00BC34B5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255B25CA" w14:textId="42593E45" w:rsidR="00AB68D3" w:rsidRPr="00C1266B" w:rsidRDefault="00AB68D3" w:rsidP="0093651D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2250" w:hanging="1710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1266B">
        <w:rPr>
          <w:rFonts w:ascii="Angsana New" w:hAnsi="Angsana New"/>
          <w:sz w:val="30"/>
          <w:szCs w:val="30"/>
        </w:rPr>
        <w:t>1</w:t>
      </w:r>
      <w:r w:rsidR="00F61973" w:rsidRPr="00C1266B">
        <w:rPr>
          <w:rFonts w:ascii="Angsana New" w:hAnsi="Angsana New"/>
          <w:sz w:val="30"/>
          <w:szCs w:val="30"/>
          <w:cs/>
        </w:rPr>
        <w:tab/>
      </w:r>
      <w:r w:rsidRPr="00C1266B">
        <w:rPr>
          <w:rFonts w:ascii="Angsana New" w:hAnsi="Angsana New"/>
          <w:sz w:val="30"/>
          <w:szCs w:val="30"/>
          <w:cs/>
        </w:rPr>
        <w:t>ธุรกิจเครื่องดื่มประเภทอัดลม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ผลิตและจำหน่ายเครื่องดื่มน้ำอัดลม</w:t>
      </w:r>
      <w:r w:rsidR="00383AD8" w:rsidRPr="00C1266B">
        <w:rPr>
          <w:rFonts w:ascii="Angsana New" w:hAnsi="Angsana New" w:hint="cs"/>
          <w:sz w:val="30"/>
          <w:szCs w:val="30"/>
          <w:cs/>
        </w:rPr>
        <w:t xml:space="preserve"> และเครื่องดื่มเกลือแร่</w:t>
      </w:r>
      <w:r w:rsidR="00262DCC" w:rsidRPr="00C1266B">
        <w:rPr>
          <w:rFonts w:ascii="Angsana New" w:hAnsi="Angsana New"/>
          <w:sz w:val="30"/>
          <w:szCs w:val="30"/>
          <w:cs/>
        </w:rPr>
        <w:br/>
      </w:r>
      <w:r w:rsidR="00262DCC" w:rsidRPr="00C1266B">
        <w:rPr>
          <w:rFonts w:ascii="Angsana New" w:hAnsi="Angsana New" w:hint="cs"/>
          <w:sz w:val="30"/>
          <w:szCs w:val="30"/>
          <w:cs/>
        </w:rPr>
        <w:t xml:space="preserve">   รวมถึงเป็นผู้จัดจำหน่ายโซดา</w:t>
      </w:r>
    </w:p>
    <w:p w14:paraId="34C57F70" w14:textId="74B6BFAB" w:rsidR="00AB68D3" w:rsidRPr="00C1266B" w:rsidRDefault="00AB68D3" w:rsidP="0093651D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2520"/>
        </w:tabs>
        <w:ind w:left="2250" w:hanging="1710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1266B">
        <w:rPr>
          <w:rFonts w:ascii="Angsana New" w:hAnsi="Angsana New"/>
          <w:sz w:val="30"/>
          <w:szCs w:val="30"/>
        </w:rPr>
        <w:t>2</w:t>
      </w:r>
      <w:r w:rsidR="00F61973" w:rsidRPr="00C1266B">
        <w:rPr>
          <w:rFonts w:ascii="Angsana New" w:hAnsi="Angsana New"/>
          <w:sz w:val="30"/>
          <w:szCs w:val="30"/>
          <w:cs/>
        </w:rPr>
        <w:tab/>
      </w:r>
      <w:r w:rsidRPr="00C1266B">
        <w:rPr>
          <w:rFonts w:ascii="Angsana New" w:hAnsi="Angsana New"/>
          <w:sz w:val="30"/>
          <w:szCs w:val="30"/>
          <w:cs/>
        </w:rPr>
        <w:t>ธุรกิจเครื่องดื่มประเภทไม่อัดลม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ผลิตแล</w:t>
      </w:r>
      <w:r w:rsidR="00383AD8" w:rsidRPr="00C1266B">
        <w:rPr>
          <w:rFonts w:ascii="Angsana New" w:hAnsi="Angsana New"/>
          <w:sz w:val="30"/>
          <w:szCs w:val="30"/>
          <w:cs/>
        </w:rPr>
        <w:t xml:space="preserve">ะจำหน่ายน้ำดื่ม </w:t>
      </w:r>
      <w:r w:rsidR="00262DCC" w:rsidRPr="00C1266B">
        <w:rPr>
          <w:rFonts w:ascii="Angsana New" w:hAnsi="Angsana New" w:hint="cs"/>
          <w:sz w:val="30"/>
          <w:szCs w:val="30"/>
          <w:cs/>
        </w:rPr>
        <w:t xml:space="preserve">เครื่องดื่มบำรุงกำลัง </w:t>
      </w:r>
      <w:r w:rsidRPr="00C1266B">
        <w:rPr>
          <w:rFonts w:ascii="Angsana New" w:hAnsi="Angsana New"/>
          <w:sz w:val="30"/>
          <w:szCs w:val="30"/>
          <w:cs/>
        </w:rPr>
        <w:t>และเครื่องดื่ม</w:t>
      </w:r>
      <w:r w:rsidR="00262DCC" w:rsidRPr="00C1266B">
        <w:rPr>
          <w:rFonts w:ascii="Angsana New" w:hAnsi="Angsana New"/>
          <w:sz w:val="30"/>
          <w:szCs w:val="30"/>
          <w:cs/>
        </w:rPr>
        <w:br/>
      </w:r>
      <w:r w:rsidR="00262DCC" w:rsidRPr="00C1266B">
        <w:rPr>
          <w:rFonts w:ascii="Angsana New" w:hAnsi="Angsana New" w:hint="cs"/>
          <w:sz w:val="30"/>
          <w:szCs w:val="30"/>
          <w:cs/>
        </w:rPr>
        <w:t xml:space="preserve">   </w:t>
      </w:r>
      <w:r w:rsidRPr="00C1266B">
        <w:rPr>
          <w:rFonts w:ascii="Angsana New" w:hAnsi="Angsana New"/>
          <w:sz w:val="30"/>
          <w:szCs w:val="30"/>
          <w:cs/>
        </w:rPr>
        <w:t>ชนิดอื่น รวมถึง</w:t>
      </w:r>
      <w:r w:rsidR="0097207C" w:rsidRPr="00C1266B">
        <w:rPr>
          <w:rFonts w:ascii="Angsana New" w:hAnsi="Angsana New"/>
          <w:sz w:val="30"/>
          <w:szCs w:val="30"/>
          <w:cs/>
        </w:rPr>
        <w:t>เป็น</w:t>
      </w:r>
      <w:r w:rsidRPr="00C1266B">
        <w:rPr>
          <w:rFonts w:ascii="Angsana New" w:hAnsi="Angsana New"/>
          <w:sz w:val="30"/>
          <w:szCs w:val="30"/>
          <w:cs/>
        </w:rPr>
        <w:t>ผู้จัดจำหน่ายชา</w:t>
      </w:r>
    </w:p>
    <w:p w14:paraId="17B6C95A" w14:textId="77777777" w:rsidR="009661F5" w:rsidRPr="00C1266B" w:rsidRDefault="009661F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A57371E" w14:textId="77777777" w:rsidR="002A011F" w:rsidRPr="001A27FB" w:rsidRDefault="00C15F4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ไม่มีส่วนงานการดำเนินงานอื่น</w:t>
      </w:r>
      <w:r w:rsidR="00AB68D3" w:rsidRPr="00C1266B">
        <w:rPr>
          <w:rFonts w:ascii="Angsana New" w:hAnsi="Angsana New"/>
          <w:sz w:val="30"/>
          <w:szCs w:val="30"/>
          <w:cs/>
        </w:rPr>
        <w:t>ใดที่</w:t>
      </w:r>
      <w:r w:rsidR="00AB68D3" w:rsidRPr="001A27FB">
        <w:rPr>
          <w:rFonts w:ascii="Angsana New" w:hAnsi="Angsana New"/>
          <w:sz w:val="30"/>
          <w:szCs w:val="30"/>
          <w:cs/>
        </w:rPr>
        <w:t>เข้าเกณฑ์เชิงปริมาณเพื่อกำหนดส่วนงานที่</w:t>
      </w:r>
      <w:r w:rsidR="00AB68D3" w:rsidRPr="006811C9">
        <w:rPr>
          <w:rFonts w:ascii="Angsana New" w:hAnsi="Angsana New"/>
          <w:sz w:val="30"/>
          <w:szCs w:val="30"/>
          <w:cs/>
        </w:rPr>
        <w:t xml:space="preserve">รายงานในปี </w:t>
      </w:r>
      <w:r w:rsidR="00AB68D3" w:rsidRPr="006811C9">
        <w:rPr>
          <w:rFonts w:ascii="Angsana New" w:hAnsi="Angsana New"/>
          <w:sz w:val="30"/>
          <w:szCs w:val="30"/>
        </w:rPr>
        <w:t>25</w:t>
      </w:r>
      <w:r w:rsidR="002138AF" w:rsidRPr="006811C9">
        <w:rPr>
          <w:rFonts w:ascii="Angsana New" w:hAnsi="Angsana New"/>
          <w:sz w:val="30"/>
          <w:szCs w:val="30"/>
        </w:rPr>
        <w:t>6</w:t>
      </w:r>
      <w:r w:rsidR="00BC30F3" w:rsidRPr="006811C9">
        <w:rPr>
          <w:rFonts w:ascii="Angsana New" w:hAnsi="Angsana New"/>
          <w:sz w:val="30"/>
          <w:szCs w:val="30"/>
        </w:rPr>
        <w:t>3</w:t>
      </w:r>
      <w:r w:rsidR="00AB68D3" w:rsidRPr="006811C9">
        <w:rPr>
          <w:rFonts w:ascii="Angsana New" w:hAnsi="Angsana New"/>
          <w:sz w:val="30"/>
          <w:szCs w:val="30"/>
        </w:rPr>
        <w:t xml:space="preserve"> </w:t>
      </w:r>
      <w:r w:rsidR="00AB68D3" w:rsidRPr="006811C9">
        <w:rPr>
          <w:rFonts w:ascii="Angsana New" w:hAnsi="Angsana New"/>
          <w:sz w:val="30"/>
          <w:szCs w:val="30"/>
          <w:cs/>
        </w:rPr>
        <w:t xml:space="preserve">หรือ </w:t>
      </w:r>
      <w:r w:rsidR="002138AF" w:rsidRPr="006811C9">
        <w:rPr>
          <w:rFonts w:ascii="Angsana New" w:hAnsi="Angsana New"/>
          <w:sz w:val="30"/>
          <w:szCs w:val="30"/>
        </w:rPr>
        <w:t>256</w:t>
      </w:r>
      <w:r w:rsidR="00BC30F3" w:rsidRPr="006811C9">
        <w:rPr>
          <w:rFonts w:ascii="Angsana New" w:hAnsi="Angsana New"/>
          <w:sz w:val="30"/>
          <w:szCs w:val="30"/>
        </w:rPr>
        <w:t>2</w:t>
      </w:r>
    </w:p>
    <w:p w14:paraId="5EEA674B" w14:textId="77777777" w:rsidR="00AB68D3" w:rsidRPr="001A27FB" w:rsidRDefault="00AB68D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1898994" w14:textId="77777777" w:rsidR="00AB68D3" w:rsidRPr="00C1266B" w:rsidRDefault="00AB68D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A27FB">
        <w:rPr>
          <w:rFonts w:ascii="Angsana New" w:hAnsi="Angsana New"/>
          <w:sz w:val="30"/>
          <w:szCs w:val="30"/>
          <w:cs/>
        </w:rPr>
        <w:t>ผลการดำเนินงาน</w:t>
      </w:r>
      <w:r w:rsidR="00CB7A42" w:rsidRPr="006811C9">
        <w:rPr>
          <w:rFonts w:ascii="Angsana New" w:hAnsi="Angsana New"/>
          <w:sz w:val="30"/>
          <w:szCs w:val="30"/>
          <w:cs/>
        </w:rPr>
        <w:t>ของแต่ละส่วนงาน</w:t>
      </w:r>
      <w:r w:rsidRPr="006811C9">
        <w:rPr>
          <w:rFonts w:ascii="Angsana New" w:hAnsi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6811C9">
        <w:rPr>
          <w:rFonts w:ascii="Angsana New" w:hAnsi="Angsana New"/>
          <w:sz w:val="30"/>
          <w:szCs w:val="30"/>
        </w:rPr>
        <w:t xml:space="preserve"> </w:t>
      </w:r>
      <w:r w:rsidRPr="006811C9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CB7A42" w:rsidRPr="006811C9">
        <w:rPr>
          <w:rFonts w:ascii="Angsana New" w:hAnsi="Angsana New" w:hint="cs"/>
          <w:sz w:val="30"/>
          <w:szCs w:val="30"/>
          <w:cs/>
        </w:rPr>
        <w:t xml:space="preserve"> </w:t>
      </w:r>
      <w:r w:rsidR="00CB7A42" w:rsidRPr="006811C9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746FCABB" w14:textId="47D90448" w:rsidR="00034446" w:rsidRDefault="00034446" w:rsidP="00034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6B8609AE" w14:textId="102E5C03" w:rsidR="000C2502" w:rsidRDefault="000C2502" w:rsidP="00034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5D8CA60C" w14:textId="77777777" w:rsidR="000C2502" w:rsidRDefault="000C2502" w:rsidP="00034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7FC14B36" w14:textId="77777777" w:rsidR="00AA7B97" w:rsidRPr="006811C9" w:rsidRDefault="00AA7B97" w:rsidP="001E0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9742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</w:t>
      </w:r>
      <w:r w:rsidR="00C15F4A" w:rsidRPr="00297422">
        <w:rPr>
          <w:rFonts w:ascii="Angsana New" w:hAnsi="Angsana New"/>
          <w:b/>
          <w:bCs/>
          <w:i/>
          <w:iCs/>
          <w:sz w:val="30"/>
          <w:szCs w:val="30"/>
          <w:cs/>
        </w:rPr>
        <w:t>เกี่ยวกับ</w:t>
      </w:r>
      <w:r w:rsidRPr="0029742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ส่วนงานที่รายงาน </w:t>
      </w:r>
      <w:r w:rsidR="00DB5E7E" w:rsidRPr="00297422">
        <w:rPr>
          <w:rFonts w:ascii="Angsana New" w:hAnsi="Angsana New"/>
          <w:b/>
          <w:bCs/>
          <w:i/>
          <w:iCs/>
          <w:sz w:val="30"/>
          <w:szCs w:val="30"/>
          <w:cs/>
        </w:rPr>
        <w:br/>
      </w:r>
    </w:p>
    <w:tbl>
      <w:tblPr>
        <w:tblW w:w="927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3599"/>
        <w:gridCol w:w="720"/>
        <w:gridCol w:w="29"/>
        <w:gridCol w:w="241"/>
        <w:gridCol w:w="29"/>
        <w:gridCol w:w="713"/>
        <w:gridCol w:w="7"/>
        <w:gridCol w:w="8"/>
        <w:gridCol w:w="221"/>
        <w:gridCol w:w="7"/>
        <w:gridCol w:w="42"/>
        <w:gridCol w:w="683"/>
        <w:gridCol w:w="41"/>
        <w:gridCol w:w="229"/>
        <w:gridCol w:w="7"/>
        <w:gridCol w:w="714"/>
        <w:gridCol w:w="270"/>
        <w:gridCol w:w="720"/>
        <w:gridCol w:w="270"/>
        <w:gridCol w:w="720"/>
      </w:tblGrid>
      <w:tr w:rsidR="00CB7A42" w:rsidRPr="00BF2D92" w14:paraId="5C60F7C7" w14:textId="77777777" w:rsidTr="001E0883">
        <w:trPr>
          <w:tblHeader/>
        </w:trPr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</w:tcPr>
          <w:p w14:paraId="356F4A62" w14:textId="77777777" w:rsidR="00CB7A42" w:rsidRPr="0035608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71" w:type="dxa"/>
            <w:gridSpan w:val="19"/>
            <w:tcBorders>
              <w:top w:val="nil"/>
              <w:left w:val="nil"/>
              <w:bottom w:val="nil"/>
            </w:tcBorders>
          </w:tcPr>
          <w:p w14:paraId="09855D82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7A42" w:rsidRPr="00BF2D92" w14:paraId="27CAAF28" w14:textId="77777777" w:rsidTr="001E0883">
        <w:trPr>
          <w:tblHeader/>
        </w:trPr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</w:tcPr>
          <w:p w14:paraId="0F0E65F0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150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6695718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023F0253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48CC05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3" w:type="dxa"/>
            <w:gridSpan w:val="7"/>
            <w:tcBorders>
              <w:top w:val="nil"/>
              <w:left w:val="nil"/>
              <w:bottom w:val="nil"/>
            </w:tcBorders>
          </w:tcPr>
          <w:p w14:paraId="71C7B98D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16264FFC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56D73077" w14:textId="77777777" w:rsidR="00CB7A42" w:rsidRPr="00BF2D92" w:rsidRDefault="00CB7A42" w:rsidP="001E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2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gridSpan w:val="3"/>
          </w:tcPr>
          <w:p w14:paraId="186B2EBB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62EC8C2E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CB7A42" w:rsidRPr="00BF2D92" w14:paraId="14938FB0" w14:textId="77777777" w:rsidTr="001E0883">
        <w:trPr>
          <w:tblHeader/>
        </w:trPr>
        <w:tc>
          <w:tcPr>
            <w:tcW w:w="35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AE6155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BF2D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811C9" w:rsidRPr="00BF2D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BF2D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8BE84" w14:textId="77777777" w:rsidR="00CB7A42" w:rsidRPr="00BF2D92" w:rsidRDefault="006811C9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D9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1901D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2914A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D92">
              <w:rPr>
                <w:rFonts w:ascii="Angsana New" w:hAnsi="Angsana New"/>
                <w:sz w:val="30"/>
                <w:szCs w:val="30"/>
              </w:rPr>
              <w:t>2</w:t>
            </w:r>
            <w:r w:rsidRPr="00BF2D92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BF2D9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F2D9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1C74F7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FDA3C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D9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3F39B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569E8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D92">
              <w:rPr>
                <w:rFonts w:ascii="Angsana New" w:hAnsi="Angsana New"/>
                <w:sz w:val="30"/>
                <w:szCs w:val="30"/>
              </w:rPr>
              <w:t>2</w:t>
            </w:r>
            <w:r w:rsidRPr="00BF2D92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BF2D9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F2D9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CFCD8FF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</w:tcPr>
          <w:p w14:paraId="3B1DA82C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D9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BC96B6F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92B7E27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D92">
              <w:rPr>
                <w:rFonts w:ascii="Angsana New" w:hAnsi="Angsana New"/>
                <w:sz w:val="30"/>
                <w:szCs w:val="30"/>
              </w:rPr>
              <w:t>2</w:t>
            </w:r>
            <w:r w:rsidRPr="00BF2D92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BF2D9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BF2D9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B7A42" w:rsidRPr="00BF2D92" w14:paraId="74EF8DC0" w14:textId="77777777" w:rsidTr="001E0883">
        <w:trPr>
          <w:tblHeader/>
        </w:trPr>
        <w:tc>
          <w:tcPr>
            <w:tcW w:w="3599" w:type="dxa"/>
            <w:tcBorders>
              <w:top w:val="nil"/>
              <w:left w:val="nil"/>
              <w:right w:val="nil"/>
            </w:tcBorders>
          </w:tcPr>
          <w:p w14:paraId="7BFC0D9A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671" w:type="dxa"/>
            <w:gridSpan w:val="19"/>
            <w:tcBorders>
              <w:top w:val="nil"/>
              <w:left w:val="nil"/>
            </w:tcBorders>
            <w:vAlign w:val="bottom"/>
          </w:tcPr>
          <w:p w14:paraId="0FA2D5C5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BF2D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</w:t>
            </w:r>
            <w:r w:rsidR="006811C9" w:rsidRPr="00BF2D92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ล้าน</w:t>
            </w:r>
            <w:r w:rsidRPr="00BF2D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CB7A42" w:rsidRPr="00BF2D92" w14:paraId="35B2305D" w14:textId="77777777" w:rsidTr="001E0883">
        <w:tc>
          <w:tcPr>
            <w:tcW w:w="35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1DFEE1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D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C7C898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67344E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E59F1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DD68F0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40F98BA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2F3BC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D36CE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9C6FED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297EB0F0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56B8DB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FEA950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B7A42" w:rsidRPr="00BF2D92" w14:paraId="6B47C09D" w14:textId="77777777" w:rsidTr="001E0883">
        <w:tc>
          <w:tcPr>
            <w:tcW w:w="35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F63282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D9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C6D14" w14:textId="404010C5" w:rsidR="00CB7A42" w:rsidRPr="00BF2D92" w:rsidRDefault="008F5E5E" w:rsidP="003B6A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19FE2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F989D" w14:textId="77777777" w:rsidR="00CB7A42" w:rsidRPr="00BF2D92" w:rsidRDefault="00CB7A42" w:rsidP="003B6A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D92">
              <w:rPr>
                <w:rFonts w:ascii="Angsana New" w:hAnsi="Angsana New"/>
                <w:color w:val="000000"/>
                <w:sz w:val="30"/>
                <w:szCs w:val="30"/>
              </w:rPr>
              <w:t>5,208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E8E02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ACDCD" w14:textId="71613E55" w:rsidR="00CB7A42" w:rsidRPr="00BF2D92" w:rsidRDefault="008F5E5E" w:rsidP="003B6A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6,250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5FA9B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BCA93" w14:textId="541DB5FB" w:rsidR="00CB7A42" w:rsidRPr="00B940AF" w:rsidRDefault="008F5E5E" w:rsidP="003B6A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40AF">
              <w:rPr>
                <w:rFonts w:ascii="Angsana New" w:hAnsi="Angsana New"/>
                <w:color w:val="000000"/>
                <w:sz w:val="30"/>
                <w:szCs w:val="30"/>
              </w:rPr>
              <w:t>6,363</w:t>
            </w:r>
          </w:p>
        </w:tc>
        <w:tc>
          <w:tcPr>
            <w:tcW w:w="270" w:type="dxa"/>
            <w:shd w:val="clear" w:color="auto" w:fill="auto"/>
          </w:tcPr>
          <w:p w14:paraId="27774112" w14:textId="77777777" w:rsidR="00CB7A42" w:rsidRPr="00B940AF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50816F3" w14:textId="530E029F" w:rsidR="00CB7A42" w:rsidRPr="00B940AF" w:rsidRDefault="008F5E5E" w:rsidP="003B6A6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40AF">
              <w:rPr>
                <w:rFonts w:ascii="Angsana New" w:hAnsi="Angsana New"/>
                <w:color w:val="000000"/>
                <w:sz w:val="30"/>
                <w:szCs w:val="30"/>
              </w:rPr>
              <w:t>10,865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651FB9" w14:textId="77777777" w:rsidR="00CB7A42" w:rsidRPr="00B940AF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C7EE5EE" w14:textId="31242995" w:rsidR="00CB7A42" w:rsidRPr="00B940AF" w:rsidRDefault="00451EDD" w:rsidP="003B6A6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40AF">
              <w:rPr>
                <w:rFonts w:ascii="Angsana New" w:hAnsi="Angsana New"/>
                <w:color w:val="000000"/>
                <w:sz w:val="30"/>
                <w:szCs w:val="30"/>
              </w:rPr>
              <w:t>11,571</w:t>
            </w:r>
          </w:p>
        </w:tc>
      </w:tr>
      <w:tr w:rsidR="00CB7A42" w:rsidRPr="00BF2D92" w14:paraId="33A58DF4" w14:textId="77777777" w:rsidTr="001E0883">
        <w:tc>
          <w:tcPr>
            <w:tcW w:w="35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B5291E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F734E5" w14:textId="74D02D28" w:rsidR="00CB7A42" w:rsidRPr="00BF2D92" w:rsidRDefault="008F5E5E" w:rsidP="003B6A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4,615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51C97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6C02B" w14:textId="77777777" w:rsidR="00CB7A42" w:rsidRPr="003B6A6B" w:rsidRDefault="00CB7A42" w:rsidP="003B6A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6A6B">
              <w:rPr>
                <w:rFonts w:ascii="Angsana New" w:hAnsi="Angsana New"/>
                <w:b/>
                <w:bCs/>
                <w:sz w:val="30"/>
                <w:szCs w:val="30"/>
              </w:rPr>
              <w:t>5,208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72070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45B68" w14:textId="3AA124D0" w:rsidR="00CB7A42" w:rsidRPr="00BF2D92" w:rsidRDefault="008F5E5E" w:rsidP="003B6A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6,250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35BC7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4C793" w14:textId="78647096" w:rsidR="00CB7A42" w:rsidRPr="00B940AF" w:rsidRDefault="008F5E5E" w:rsidP="003B6A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940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6,363</w:t>
            </w:r>
          </w:p>
        </w:tc>
        <w:tc>
          <w:tcPr>
            <w:tcW w:w="270" w:type="dxa"/>
            <w:shd w:val="clear" w:color="auto" w:fill="auto"/>
          </w:tcPr>
          <w:p w14:paraId="0879038F" w14:textId="77777777" w:rsidR="00CB7A42" w:rsidRPr="00B940AF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A3E6C" w14:textId="5B877D67" w:rsidR="00CB7A42" w:rsidRPr="00B940AF" w:rsidRDefault="008F5E5E" w:rsidP="003B6A6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940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10,865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8974EC" w14:textId="77777777" w:rsidR="00CB7A42" w:rsidRPr="00B940AF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76AB6" w14:textId="6F9A9E8E" w:rsidR="00CB7A42" w:rsidRPr="00B940AF" w:rsidRDefault="00451EDD" w:rsidP="003B6A6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940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11,571</w:t>
            </w:r>
          </w:p>
        </w:tc>
      </w:tr>
      <w:tr w:rsidR="003B6A6B" w:rsidRPr="003B6A6B" w14:paraId="398E415D" w14:textId="77777777" w:rsidTr="001E0883">
        <w:tc>
          <w:tcPr>
            <w:tcW w:w="35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438834" w14:textId="77777777" w:rsidR="00CB7A42" w:rsidRPr="003B6A6B" w:rsidRDefault="00CB7A42" w:rsidP="003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CD266E" w14:textId="77777777" w:rsidR="00CB7A42" w:rsidRPr="003B6A6B" w:rsidRDefault="00CB7A42" w:rsidP="003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82765" w14:textId="77777777" w:rsidR="00CB7A42" w:rsidRPr="003B6A6B" w:rsidRDefault="00CB7A42" w:rsidP="003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1C3AF0" w14:textId="77777777" w:rsidR="00CB7A42" w:rsidRPr="003B6A6B" w:rsidRDefault="00CB7A42" w:rsidP="003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DDC94" w14:textId="77777777" w:rsidR="00CB7A42" w:rsidRPr="003B6A6B" w:rsidRDefault="00CB7A42" w:rsidP="003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D42056" w14:textId="77777777" w:rsidR="00CB7A42" w:rsidRPr="003B6A6B" w:rsidRDefault="00CB7A42" w:rsidP="003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965C6" w14:textId="77777777" w:rsidR="00CB7A42" w:rsidRPr="003B6A6B" w:rsidRDefault="00CB7A42" w:rsidP="003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F2314C" w14:textId="77777777" w:rsidR="00CB7A42" w:rsidRPr="003B6A6B" w:rsidRDefault="00CB7A42" w:rsidP="003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5A1EAE" w14:textId="77777777" w:rsidR="00CB7A42" w:rsidRPr="003B6A6B" w:rsidRDefault="00CB7A42" w:rsidP="003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457CC88" w14:textId="77777777" w:rsidR="00CB7A42" w:rsidRPr="003B6A6B" w:rsidRDefault="00CB7A42" w:rsidP="003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4E56A5" w14:textId="77777777" w:rsidR="00CB7A42" w:rsidRPr="003B6A6B" w:rsidRDefault="00CB7A42" w:rsidP="003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35EDE99" w14:textId="77777777" w:rsidR="00CB7A42" w:rsidRPr="003B6A6B" w:rsidRDefault="00CB7A42" w:rsidP="003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A42" w:rsidRPr="00BF2D92" w14:paraId="2C0181D7" w14:textId="77777777" w:rsidTr="001E0883">
        <w:tc>
          <w:tcPr>
            <w:tcW w:w="35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6E65F4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2349FAF6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2D877B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35B36AE7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8E501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9161CF9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24C7C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</w:tcPr>
          <w:p w14:paraId="761CE438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6C3ADE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4C1B40AC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8CE126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53A64067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CB7A42" w:rsidRPr="00BF2D92" w14:paraId="679AD865" w14:textId="77777777" w:rsidTr="001E0883">
        <w:tc>
          <w:tcPr>
            <w:tcW w:w="35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DEE773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12621886" w14:textId="5AB60459" w:rsidR="00CB7A42" w:rsidRPr="00487C69" w:rsidRDefault="006F0DA3" w:rsidP="00487C6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</w:rPr>
            </w:pPr>
            <w:r w:rsidRPr="00487C69">
              <w:rPr>
                <w:rFonts w:ascii="Angsana New" w:hAnsi="Angsana New"/>
                <w:sz w:val="30"/>
                <w:szCs w:val="30"/>
              </w:rPr>
              <w:t>4,615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375D0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14DBA20E" w14:textId="77777777" w:rsidR="00CB7A42" w:rsidRPr="00BF2D92" w:rsidRDefault="00CB7A42" w:rsidP="00487C6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D92">
              <w:rPr>
                <w:rFonts w:ascii="Angsana New" w:hAnsi="Angsana New"/>
                <w:color w:val="000000"/>
                <w:sz w:val="30"/>
                <w:szCs w:val="30"/>
              </w:rPr>
              <w:t>5,208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49F5E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5C2C067" w14:textId="7ADB38A2" w:rsidR="00CB7A42" w:rsidRPr="00BF2D92" w:rsidRDefault="006F0DA3" w:rsidP="00487C6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6,250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BEE6F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</w:tcPr>
          <w:p w14:paraId="30D6E8F3" w14:textId="19C01372" w:rsidR="00CB7A42" w:rsidRPr="00AE73C4" w:rsidRDefault="006F0DA3" w:rsidP="00487C6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3C4">
              <w:rPr>
                <w:rFonts w:ascii="Angsana New" w:hAnsi="Angsana New"/>
                <w:color w:val="000000"/>
                <w:sz w:val="30"/>
                <w:szCs w:val="30"/>
              </w:rPr>
              <w:t>6,363</w:t>
            </w:r>
          </w:p>
        </w:tc>
        <w:tc>
          <w:tcPr>
            <w:tcW w:w="270" w:type="dxa"/>
            <w:shd w:val="clear" w:color="auto" w:fill="auto"/>
          </w:tcPr>
          <w:p w14:paraId="3FB376D6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62E2D14C" w14:textId="2B7F89D6" w:rsidR="00CB7A42" w:rsidRPr="00AE73C4" w:rsidRDefault="006F0DA3" w:rsidP="00487C6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3C4">
              <w:rPr>
                <w:rFonts w:ascii="Angsana New" w:hAnsi="Angsana New"/>
                <w:color w:val="000000"/>
                <w:sz w:val="30"/>
                <w:szCs w:val="30"/>
              </w:rPr>
              <w:t>10,865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843D7B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16376E9A" w14:textId="6463DE99" w:rsidR="00CB7A42" w:rsidRPr="00AE73C4" w:rsidRDefault="005B09F9" w:rsidP="00487C6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3C4">
              <w:rPr>
                <w:rFonts w:ascii="Angsana New" w:hAnsi="Angsana New"/>
                <w:color w:val="000000"/>
                <w:sz w:val="30"/>
                <w:szCs w:val="30"/>
              </w:rPr>
              <w:t>11,571</w:t>
            </w:r>
          </w:p>
        </w:tc>
      </w:tr>
      <w:tr w:rsidR="00CB7A42" w:rsidRPr="00BF2D92" w14:paraId="495A8E1B" w14:textId="77777777" w:rsidTr="001E0883">
        <w:tc>
          <w:tcPr>
            <w:tcW w:w="35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6C7B59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4EB4F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BF2D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8417B5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E44B5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D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EEB84E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17F66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D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13796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E2C90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3C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E07D8F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93DAA59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3C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BCD22E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FD7EAE0" w14:textId="77777777" w:rsidR="00CB7A42" w:rsidRPr="00AE73C4" w:rsidRDefault="00CB7A42" w:rsidP="00487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3C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B7A42" w:rsidRPr="00BF2D92" w14:paraId="13F37F33" w14:textId="77777777" w:rsidTr="001E0883">
        <w:tc>
          <w:tcPr>
            <w:tcW w:w="35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0A9007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43DCC" w14:textId="13D1B33C" w:rsidR="00CB7A42" w:rsidRPr="00BF2D92" w:rsidRDefault="006F0DA3" w:rsidP="00487C6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4,615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3B279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28CFF" w14:textId="77777777" w:rsidR="00CB7A42" w:rsidRPr="00BF2D92" w:rsidRDefault="00CB7A42" w:rsidP="00487C6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5,208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7DF97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96C3E" w14:textId="471890AB" w:rsidR="00CB7A42" w:rsidRPr="00BF2D92" w:rsidRDefault="006F0DA3" w:rsidP="00487C6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6,250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A2578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9C471B" w14:textId="1757E388" w:rsidR="00CB7A42" w:rsidRPr="00AE73C4" w:rsidRDefault="006F0DA3" w:rsidP="00487C6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E73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6,363</w:t>
            </w:r>
          </w:p>
        </w:tc>
        <w:tc>
          <w:tcPr>
            <w:tcW w:w="270" w:type="dxa"/>
            <w:shd w:val="clear" w:color="auto" w:fill="auto"/>
          </w:tcPr>
          <w:p w14:paraId="3860CC4C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A5241" w14:textId="56D7947B" w:rsidR="00CB7A42" w:rsidRPr="00AE73C4" w:rsidRDefault="006F0DA3" w:rsidP="00487C6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E73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10,865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826EDC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3F9D1" w14:textId="77994706" w:rsidR="00CB7A42" w:rsidRPr="00AE73C4" w:rsidRDefault="005B09F9" w:rsidP="00487C6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E73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11,571</w:t>
            </w:r>
          </w:p>
        </w:tc>
      </w:tr>
      <w:tr w:rsidR="00CB7A42" w:rsidRPr="00BF2D92" w14:paraId="56BCD36D" w14:textId="77777777" w:rsidTr="001E0883">
        <w:tc>
          <w:tcPr>
            <w:tcW w:w="35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638ACF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D12BC0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824A9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F36546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10E44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0D0664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B134E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E05D2B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D631F8C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EBE3167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79F37E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E7EEFA8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CB7A42" w:rsidRPr="00BF2D92" w14:paraId="7CB365F4" w14:textId="77777777" w:rsidTr="001E0883"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7DCCF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AEAD5E" w14:textId="7531D907" w:rsidR="00CB7A42" w:rsidRPr="00BF2D92" w:rsidRDefault="005D6DFB" w:rsidP="00487C6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3DC384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828D06" w14:textId="77777777" w:rsidR="00CB7A42" w:rsidRPr="00BF2D92" w:rsidRDefault="00CB7A42" w:rsidP="00487C6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2D92">
              <w:rPr>
                <w:rFonts w:ascii="Angsana New" w:hAnsi="Angsana New"/>
                <w:color w:val="000000"/>
                <w:sz w:val="30"/>
                <w:szCs w:val="30"/>
              </w:rPr>
              <w:t>727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8F293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2ED19D" w14:textId="145FDCF4" w:rsidR="00CB7A42" w:rsidRPr="00BF2D92" w:rsidRDefault="005D6DFB" w:rsidP="00487C6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2C3035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420F42" w14:textId="6709B7C0" w:rsidR="00CB7A42" w:rsidRPr="00AE73C4" w:rsidRDefault="006F0DA3" w:rsidP="00487C6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3C4">
              <w:rPr>
                <w:rFonts w:ascii="Angsana New" w:hAnsi="Angsana New"/>
                <w:color w:val="000000"/>
                <w:sz w:val="30"/>
                <w:szCs w:val="30"/>
              </w:rPr>
              <w:t>2,407</w:t>
            </w:r>
          </w:p>
        </w:tc>
        <w:tc>
          <w:tcPr>
            <w:tcW w:w="270" w:type="dxa"/>
            <w:shd w:val="clear" w:color="auto" w:fill="auto"/>
          </w:tcPr>
          <w:p w14:paraId="0F50450D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1575B0AF" w14:textId="3CAC3669" w:rsidR="00CB7A42" w:rsidRPr="00AE73C4" w:rsidRDefault="005D6DFB" w:rsidP="00487C6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3C4">
              <w:rPr>
                <w:rFonts w:ascii="Angsana New" w:hAnsi="Angsana New"/>
                <w:color w:val="000000"/>
                <w:sz w:val="30"/>
                <w:szCs w:val="30"/>
              </w:rPr>
              <w:t>3,266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07DC73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4BA10E6E" w14:textId="3DBBBA77" w:rsidR="00CB7A42" w:rsidRPr="00AE73C4" w:rsidRDefault="00E57FC9" w:rsidP="00487C6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3C4">
              <w:rPr>
                <w:rFonts w:ascii="Angsana New" w:hAnsi="Angsana New"/>
                <w:color w:val="000000"/>
                <w:sz w:val="30"/>
                <w:szCs w:val="30"/>
              </w:rPr>
              <w:t>3,13</w:t>
            </w:r>
            <w:r w:rsidR="009E4C3A" w:rsidRPr="00AE73C4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CB7A42" w:rsidRPr="00BF2D92" w14:paraId="32680501" w14:textId="77777777" w:rsidTr="001E0883"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B333C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C9465D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9D0EC9" w14:textId="77777777" w:rsidR="00CB7A42" w:rsidRPr="00BF2D92" w:rsidRDefault="00CB7A42" w:rsidP="000C73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7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4D2D48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EEB16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1D9337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59838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CD8446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D58226F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2DCE38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4D28A3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1CDD71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7A42" w:rsidRPr="00BF2D92" w14:paraId="43E036B1" w14:textId="77777777" w:rsidTr="001E0883">
        <w:tc>
          <w:tcPr>
            <w:tcW w:w="35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94BFBE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 w:right="-108" w:hanging="2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ค่าเสื่อมราคาและค่าตัดจำหน่ายที่บันทึกเป็นต้นทุนในการจัดจำหน่ายและค่าใช้จ่ายในการบริหาร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CC7B1" w14:textId="204F06BD" w:rsidR="00CB7A42" w:rsidRPr="00BF2D92" w:rsidRDefault="00490A19" w:rsidP="00487C6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5D22D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CF25F" w14:textId="77777777" w:rsidR="00CB7A42" w:rsidRPr="00BF2D92" w:rsidRDefault="00CB7A42" w:rsidP="00487C6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BF2D92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B012C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8ECF1" w14:textId="12C23FFA" w:rsidR="00CB7A42" w:rsidRPr="00BF2D92" w:rsidRDefault="00490A19" w:rsidP="00487C6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108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6D256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FFF96" w14:textId="77777777" w:rsidR="00CB7A42" w:rsidRPr="00AE73C4" w:rsidRDefault="00CB7A42" w:rsidP="00487C6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AE73C4">
              <w:rPr>
                <w:rFonts w:ascii="Angsana New" w:hAnsi="Angsana New"/>
                <w:color w:val="000000"/>
                <w:sz w:val="30"/>
                <w:szCs w:val="30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14:paraId="71AD0F3B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2E404C" w14:textId="5C7C9977" w:rsidR="00CB7A42" w:rsidRPr="00AE73C4" w:rsidRDefault="00095693" w:rsidP="00487C6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73C4">
              <w:rPr>
                <w:rFonts w:ascii="Angsana New" w:hAnsi="Angsana New"/>
                <w:color w:val="000000"/>
                <w:sz w:val="30"/>
                <w:szCs w:val="30"/>
              </w:rPr>
              <w:t>188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6572CF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F248D1" w14:textId="77777777" w:rsidR="00CB7A42" w:rsidRPr="00AE73C4" w:rsidRDefault="00CB7A42" w:rsidP="00487C6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AE73C4">
              <w:rPr>
                <w:rFonts w:ascii="Angsana New" w:hAnsi="Angsana New"/>
                <w:color w:val="000000"/>
                <w:sz w:val="30"/>
                <w:szCs w:val="30"/>
              </w:rPr>
              <w:t>223</w:t>
            </w:r>
          </w:p>
        </w:tc>
      </w:tr>
      <w:tr w:rsidR="00CB7A42" w:rsidRPr="00E8777E" w14:paraId="70CAFA83" w14:textId="77777777" w:rsidTr="001E0883">
        <w:tc>
          <w:tcPr>
            <w:tcW w:w="35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9F0A0F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6F51882F" w14:textId="1CD08913" w:rsidR="00CB7A42" w:rsidRPr="00BF2D92" w:rsidRDefault="00564097" w:rsidP="00487C6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1,064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26FC2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7AE6228A" w14:textId="495546C9" w:rsidR="00CB7A42" w:rsidRPr="00BF2D92" w:rsidRDefault="005A1906" w:rsidP="00487C6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1,236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809C2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2B3A9B" w14:textId="0727677C" w:rsidR="00CB7A42" w:rsidRPr="00BF2D92" w:rsidRDefault="00564097" w:rsidP="00487C6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1,440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43210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</w:tcPr>
          <w:p w14:paraId="2FB15CEA" w14:textId="6FABA90F" w:rsidR="00CB7A42" w:rsidRPr="00AE73C4" w:rsidRDefault="002F3DC9" w:rsidP="00487C6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3C4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9252D0">
              <w:rPr>
                <w:rFonts w:ascii="Angsana New" w:hAnsi="Angsana New"/>
                <w:color w:val="000000"/>
                <w:sz w:val="30"/>
                <w:szCs w:val="30"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14:paraId="42465353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1EF77A96" w14:textId="0DB9C1C3" w:rsidR="00CB7A42" w:rsidRPr="00AE73C4" w:rsidRDefault="00564097" w:rsidP="00487C69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3C4">
              <w:rPr>
                <w:rFonts w:ascii="Angsana New" w:hAnsi="Angsana New"/>
                <w:color w:val="000000"/>
                <w:sz w:val="30"/>
                <w:szCs w:val="30"/>
              </w:rPr>
              <w:t>2,504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268165" w14:textId="77777777" w:rsidR="00CB7A42" w:rsidRPr="00AE73C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3B3EBC4F" w14:textId="78AC029D" w:rsidR="00CB7A42" w:rsidRPr="00AE73C4" w:rsidRDefault="002F3DC9" w:rsidP="00487C6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3C4">
              <w:rPr>
                <w:rFonts w:ascii="Angsana New" w:hAnsi="Angsana New"/>
                <w:color w:val="000000"/>
                <w:sz w:val="30"/>
                <w:szCs w:val="30"/>
              </w:rPr>
              <w:t>2,</w:t>
            </w:r>
            <w:r w:rsidR="009252D0">
              <w:rPr>
                <w:rFonts w:ascii="Angsana New" w:hAnsi="Angsana New"/>
                <w:color w:val="000000"/>
                <w:sz w:val="30"/>
                <w:szCs w:val="30"/>
              </w:rPr>
              <w:t>599</w:t>
            </w:r>
          </w:p>
        </w:tc>
      </w:tr>
    </w:tbl>
    <w:p w14:paraId="35F96F4C" w14:textId="77CAF4B8" w:rsidR="00034446" w:rsidRDefault="00034446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401B394B" w14:textId="6F71D539" w:rsidR="000C2502" w:rsidRDefault="000C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7D0DE9E2" w14:textId="19D27ED0" w:rsidR="000C2502" w:rsidRDefault="000C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3B57A0D8" w14:textId="2BC2498C" w:rsidR="000C2502" w:rsidRDefault="000C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578C59D9" w14:textId="3E5FB971" w:rsidR="000C2502" w:rsidRDefault="000C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7959F532" w14:textId="0B207481" w:rsidR="000C2502" w:rsidRDefault="000C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77223DB8" w14:textId="77A6B945" w:rsidR="000C2502" w:rsidRDefault="000C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521E8EF7" w14:textId="795F8027" w:rsidR="000C2502" w:rsidRDefault="000C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5FC463FC" w14:textId="0C3C924B" w:rsidR="000C2502" w:rsidRDefault="000C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0AC4EF43" w14:textId="401B90AB" w:rsidR="000C2502" w:rsidRDefault="000C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7C89B3DA" w14:textId="49C5BA31" w:rsidR="000C2502" w:rsidRDefault="000C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4184B75A" w14:textId="77777777" w:rsidR="000C2502" w:rsidRPr="006811C9" w:rsidRDefault="000C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3D2F8C41" w14:textId="77777777" w:rsidR="00663B8E" w:rsidRPr="00297422" w:rsidRDefault="00663B8E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9742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การกระทบยอดรายได้ กำ</w:t>
      </w:r>
      <w:r w:rsidR="00F3074D" w:rsidRPr="00297422">
        <w:rPr>
          <w:rFonts w:ascii="Angsana New" w:hAnsi="Angsana New"/>
          <w:b/>
          <w:bCs/>
          <w:i/>
          <w:iCs/>
          <w:sz w:val="30"/>
          <w:szCs w:val="30"/>
          <w:cs/>
        </w:rPr>
        <w:t>ไรหรือขาดทุน</w:t>
      </w:r>
      <w:r w:rsidRPr="0029742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และรายการอื่นที่มีสาระสำคัญของส่วนงานที่รายงาน</w:t>
      </w:r>
    </w:p>
    <w:p w14:paraId="642464B1" w14:textId="77777777" w:rsidR="00436276" w:rsidRPr="006811C9" w:rsidRDefault="00436276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1350"/>
        <w:gridCol w:w="269"/>
        <w:gridCol w:w="1351"/>
      </w:tblGrid>
      <w:tr w:rsidR="006550C2" w:rsidRPr="001A27FB" w14:paraId="0E0D6AB3" w14:textId="77777777" w:rsidTr="003E130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337B44A" w14:textId="77777777" w:rsidR="006550C2" w:rsidRPr="001A27FB" w:rsidRDefault="006550C2" w:rsidP="006550C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0C5A7D" w14:textId="77777777" w:rsidR="006550C2" w:rsidRPr="001A27FB" w:rsidRDefault="00B86731" w:rsidP="0065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3F864EB" w14:textId="77777777" w:rsidR="006550C2" w:rsidRPr="001A27FB" w:rsidRDefault="006550C2" w:rsidP="0065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B4480C8" w14:textId="77777777" w:rsidR="006550C2" w:rsidRPr="001A27FB" w:rsidRDefault="00B86731" w:rsidP="0065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E1CA0" w:rsidRPr="001A27FB" w14:paraId="7D66155A" w14:textId="77777777" w:rsidTr="003E130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3C31A30" w14:textId="77777777" w:rsidR="009E1CA0" w:rsidRPr="001A27FB" w:rsidRDefault="009E1CA0" w:rsidP="009E1CA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07003" w14:textId="77777777" w:rsidR="009E1CA0" w:rsidRPr="001A27FB" w:rsidRDefault="009E1CA0" w:rsidP="009E1CA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27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1CA0" w:rsidRPr="001A27FB" w14:paraId="648318D7" w14:textId="77777777" w:rsidTr="003E130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04E1DF9" w14:textId="77777777" w:rsidR="009E1CA0" w:rsidRPr="001A27FB" w:rsidRDefault="009E1CA0" w:rsidP="009E1CA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7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E0B218" w14:textId="77777777" w:rsidR="009E1CA0" w:rsidRPr="001A27FB" w:rsidRDefault="009E1CA0" w:rsidP="009E1CA0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A1D3E5A" w14:textId="77777777" w:rsidR="009E1CA0" w:rsidRPr="001A27FB" w:rsidRDefault="009E1CA0" w:rsidP="009E1CA0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EEDD14B" w14:textId="77777777" w:rsidR="009E1CA0" w:rsidRPr="001A27FB" w:rsidRDefault="009E1CA0" w:rsidP="009E1CA0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429C" w:rsidRPr="001A27FB" w14:paraId="55414A74" w14:textId="77777777" w:rsidTr="003E130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45CCDD8" w14:textId="77777777" w:rsidR="0076429C" w:rsidRPr="001A27FB" w:rsidRDefault="0076429C" w:rsidP="0076429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A27FB">
              <w:rPr>
                <w:rFonts w:ascii="Angsana New" w:hAnsi="Angsana New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193DC" w14:textId="3E25F33D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3,266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24833" w14:textId="77777777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887DF" w14:textId="0BF8AF4E" w:rsidR="0076429C" w:rsidRPr="00CC43A3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FD2">
              <w:rPr>
                <w:rFonts w:ascii="Angsana New" w:hAnsi="Angsana New"/>
                <w:color w:val="000000"/>
                <w:sz w:val="30"/>
                <w:szCs w:val="30"/>
              </w:rPr>
              <w:t>3,134</w:t>
            </w:r>
          </w:p>
        </w:tc>
      </w:tr>
      <w:tr w:rsidR="0076429C" w:rsidRPr="001A27FB" w14:paraId="2680E991" w14:textId="77777777" w:rsidTr="003E130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4D2392E" w14:textId="77777777" w:rsidR="0076429C" w:rsidRDefault="0076429C" w:rsidP="0076429C">
            <w:pPr>
              <w:tabs>
                <w:tab w:val="clear" w:pos="680"/>
                <w:tab w:val="left" w:pos="540"/>
              </w:tabs>
              <w:ind w:left="270" w:hanging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27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ค่าเสื่อมราคาและค่าตัดจำหน่ายที่บันทึกเป็นต้นทุนในการจัดจำหน่ายและ</w:t>
            </w:r>
          </w:p>
          <w:p w14:paraId="4FE868E9" w14:textId="77777777" w:rsidR="0076429C" w:rsidRPr="001A27FB" w:rsidRDefault="0076429C" w:rsidP="0076429C">
            <w:pPr>
              <w:tabs>
                <w:tab w:val="clear" w:pos="680"/>
                <w:tab w:val="left" w:pos="540"/>
              </w:tabs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1A27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Pr="001A27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D8C43" w14:textId="283AD195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(188)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CCAA31A" w14:textId="77777777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02891" w14:textId="21B2C0CC" w:rsidR="0076429C" w:rsidRPr="00CC43A3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FD2">
              <w:rPr>
                <w:rFonts w:ascii="Angsana New" w:hAnsi="Angsana New"/>
                <w:color w:val="000000"/>
                <w:sz w:val="30"/>
                <w:szCs w:val="30"/>
              </w:rPr>
              <w:t>(223)</w:t>
            </w:r>
          </w:p>
        </w:tc>
      </w:tr>
      <w:tr w:rsidR="0076429C" w:rsidRPr="001A27FB" w14:paraId="69EA92D3" w14:textId="77777777" w:rsidTr="003E130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A8D1D91" w14:textId="77777777" w:rsidR="0076429C" w:rsidRPr="001A27FB" w:rsidRDefault="0076429C" w:rsidP="0076429C">
            <w:pPr>
              <w:tabs>
                <w:tab w:val="clear" w:pos="680"/>
                <w:tab w:val="left" w:pos="540"/>
              </w:tabs>
              <w:ind w:left="270" w:hanging="2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A27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41EDD" w14:textId="45F47B4A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(2,504)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310E04C" w14:textId="77777777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99F8D" w14:textId="16B014F2" w:rsidR="0076429C" w:rsidRPr="00CC43A3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FD2">
              <w:rPr>
                <w:rFonts w:ascii="Angsana New" w:hAnsi="Angsana New"/>
                <w:color w:val="000000"/>
                <w:sz w:val="30"/>
                <w:szCs w:val="30"/>
              </w:rPr>
              <w:t>(2,599)</w:t>
            </w:r>
          </w:p>
        </w:tc>
      </w:tr>
      <w:tr w:rsidR="0076429C" w:rsidRPr="001A27FB" w14:paraId="5FA4DCCD" w14:textId="77777777" w:rsidTr="003E130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70FA81A" w14:textId="77777777" w:rsidR="0076429C" w:rsidRPr="001A27FB" w:rsidRDefault="0076429C" w:rsidP="0076429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B0EC86" w14:textId="73871319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46EACEB" w14:textId="77777777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EC7DD9" w14:textId="7EE8F696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7FB">
              <w:rPr>
                <w:rFonts w:ascii="Angsana New" w:hAnsi="Angsana New"/>
                <w:b/>
                <w:bCs/>
                <w:sz w:val="30"/>
                <w:szCs w:val="30"/>
              </w:rPr>
              <w:t>312</w:t>
            </w:r>
          </w:p>
        </w:tc>
      </w:tr>
      <w:tr w:rsidR="0076429C" w:rsidRPr="001A27FB" w14:paraId="0F18D2DC" w14:textId="77777777" w:rsidTr="003E130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2B77EAF" w14:textId="77777777" w:rsidR="0076429C" w:rsidRPr="001A27FB" w:rsidRDefault="0076429C" w:rsidP="0076429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A27FB">
              <w:rPr>
                <w:rFonts w:ascii="Angsana New" w:hAnsi="Angsana New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83F416" w14:textId="77777777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537DB24" w14:textId="77777777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EC42D" w14:textId="77777777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429C" w:rsidRPr="001A27FB" w14:paraId="3171801E" w14:textId="77777777" w:rsidTr="003E130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65DF399" w14:textId="77777777" w:rsidR="0076429C" w:rsidRPr="001A27FB" w:rsidRDefault="0076429C" w:rsidP="0076429C">
            <w:pPr>
              <w:numPr>
                <w:ilvl w:val="0"/>
                <w:numId w:val="5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A27F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71ED5" w14:textId="1FF49B59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2469A96" w14:textId="77777777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9A531BA" w14:textId="682C70B8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1A27FB"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76429C" w:rsidRPr="001A27FB" w14:paraId="44FA8C12" w14:textId="77777777" w:rsidTr="003E130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A4CC6AD" w14:textId="77777777" w:rsidR="0076429C" w:rsidRPr="001A27FB" w:rsidRDefault="0076429C" w:rsidP="0076429C">
            <w:pPr>
              <w:numPr>
                <w:ilvl w:val="0"/>
                <w:numId w:val="5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1A27FB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EDB80" w14:textId="2728EBA0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(732)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DE7929F" w14:textId="77777777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7F09E6C" w14:textId="24FEB9E4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1A27FB">
              <w:rPr>
                <w:rFonts w:ascii="Angsana New" w:hAnsi="Angsana New"/>
                <w:sz w:val="30"/>
                <w:szCs w:val="30"/>
              </w:rPr>
              <w:t>(840)</w:t>
            </w:r>
          </w:p>
        </w:tc>
      </w:tr>
      <w:tr w:rsidR="0076429C" w:rsidRPr="001A27FB" w14:paraId="6747E263" w14:textId="77777777" w:rsidTr="003E130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ADC6B86" w14:textId="77777777" w:rsidR="0076429C" w:rsidRPr="001A27FB" w:rsidRDefault="0076429C" w:rsidP="0076429C">
            <w:pPr>
              <w:tabs>
                <w:tab w:val="clear" w:pos="680"/>
                <w:tab w:val="left" w:pos="54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1A27FB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 (สุทธิจากภาษีเงินได้)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5DD7A" w14:textId="25007D07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2DE7D71" w14:textId="77777777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F3602" w14:textId="151FA10D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1A27FB">
              <w:rPr>
                <w:rFonts w:ascii="Angsana New" w:hAnsi="Angsana New"/>
                <w:sz w:val="30"/>
                <w:szCs w:val="30"/>
              </w:rPr>
              <w:t>177</w:t>
            </w:r>
          </w:p>
        </w:tc>
      </w:tr>
      <w:tr w:rsidR="0076429C" w:rsidRPr="00C1266B" w14:paraId="30524760" w14:textId="77777777" w:rsidTr="003E130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BC4CCF3" w14:textId="48AB4FFF" w:rsidR="0076429C" w:rsidRPr="001A27FB" w:rsidRDefault="0076429C" w:rsidP="0076429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Pr="001A27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1A27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77013" w14:textId="67E4319D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A937506" w14:textId="77777777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D4525" w14:textId="298F5AC8" w:rsidR="0076429C" w:rsidRPr="001A27FB" w:rsidRDefault="0076429C" w:rsidP="0076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7FB">
              <w:rPr>
                <w:rFonts w:ascii="Angsana New" w:hAnsi="Angsana New"/>
                <w:b/>
                <w:bCs/>
                <w:sz w:val="30"/>
                <w:szCs w:val="30"/>
              </w:rPr>
              <w:t>(198)</w:t>
            </w:r>
          </w:p>
        </w:tc>
      </w:tr>
    </w:tbl>
    <w:p w14:paraId="51C26692" w14:textId="77777777" w:rsidR="000C2502" w:rsidRDefault="000C2502" w:rsidP="00BC34B5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ascii="Angsana New" w:hAnsi="Angsana New"/>
          <w:i/>
          <w:iCs/>
          <w:sz w:val="30"/>
          <w:szCs w:val="30"/>
          <w:u w:val="none"/>
        </w:rPr>
      </w:pPr>
    </w:p>
    <w:p w14:paraId="5F890AC9" w14:textId="1B7AD176" w:rsidR="00C45DED" w:rsidRPr="00C1266B" w:rsidRDefault="00A24EBC" w:rsidP="00BC34B5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ascii="Angsana New" w:hAnsi="Angsana New"/>
          <w:i/>
          <w:iCs/>
          <w:sz w:val="30"/>
          <w:szCs w:val="30"/>
          <w:u w:val="none"/>
          <w:cs/>
        </w:rPr>
      </w:pPr>
      <w:r w:rsidRPr="00C1266B">
        <w:rPr>
          <w:rFonts w:ascii="Angsana New" w:hAnsi="Angsana New"/>
          <w:i/>
          <w:iCs/>
          <w:sz w:val="30"/>
          <w:szCs w:val="30"/>
          <w:u w:val="none"/>
          <w:cs/>
        </w:rPr>
        <w:t>ส่วนงานภูมิศาสตร์</w:t>
      </w:r>
    </w:p>
    <w:p w14:paraId="276FA3DA" w14:textId="77777777" w:rsidR="00A24EBC" w:rsidRPr="00C1266B" w:rsidRDefault="00A24EBC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00EDAC14" w14:textId="77777777" w:rsidR="00A24EBC" w:rsidRPr="00C1266B" w:rsidRDefault="00A24EBC" w:rsidP="00BC34B5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C1266B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กลุ่มบริษัทดำเนินธุรกิจในประเทศเป็นส่วนใหญ่ ไม่มีรายได้จากต่างประเทศหรือสินทรัพย์ในต่างประเทศที่มีสาระสำคัญ</w:t>
      </w:r>
    </w:p>
    <w:p w14:paraId="38EF327D" w14:textId="77777777" w:rsidR="00226B8C" w:rsidRPr="00C1266B" w:rsidRDefault="00226B8C" w:rsidP="00F575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4B70BA3B" w14:textId="77777777" w:rsidR="008A1D46" w:rsidRPr="00C1266B" w:rsidRDefault="008A1D46" w:rsidP="008A1D46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3EA5400D" w14:textId="77777777" w:rsidR="00262DCC" w:rsidRPr="00C1266B" w:rsidRDefault="00262DCC" w:rsidP="00F575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64970BA9" w14:textId="29E5CC8D" w:rsidR="008A1D46" w:rsidRDefault="008A1D46" w:rsidP="008A1D4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C1266B">
        <w:rPr>
          <w:rFonts w:ascii="Angsana New" w:hAnsi="Angsana New"/>
          <w:sz w:val="30"/>
          <w:szCs w:val="30"/>
        </w:rPr>
        <w:t xml:space="preserve">1 </w:t>
      </w:r>
      <w:r w:rsidRPr="00C1266B">
        <w:rPr>
          <w:rFonts w:ascii="Angsana New" w:hAnsi="Angsana New"/>
          <w:sz w:val="30"/>
          <w:szCs w:val="30"/>
          <w:cs/>
        </w:rPr>
        <w:t xml:space="preserve">และ </w:t>
      </w:r>
      <w:r w:rsidRPr="00C1266B">
        <w:rPr>
          <w:rFonts w:ascii="Angsana New" w:hAnsi="Angsana New"/>
          <w:sz w:val="30"/>
          <w:szCs w:val="30"/>
        </w:rPr>
        <w:t xml:space="preserve">2 </w:t>
      </w:r>
      <w:r w:rsidRPr="00C1266B">
        <w:rPr>
          <w:rFonts w:ascii="Angsana New" w:hAnsi="Angsana New"/>
          <w:sz w:val="30"/>
          <w:szCs w:val="30"/>
          <w:cs/>
        </w:rPr>
        <w:t>ของกลุ่มบริษัท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="00F86C2D">
        <w:rPr>
          <w:rFonts w:ascii="Angsana New" w:hAnsi="Angsana New"/>
          <w:sz w:val="30"/>
          <w:szCs w:val="30"/>
          <w:cs/>
        </w:rPr>
        <w:t>เป็นเงินประมาณ</w:t>
      </w:r>
      <w:r w:rsidR="00F86C2D">
        <w:rPr>
          <w:rFonts w:ascii="Angsana New" w:hAnsi="Angsana New"/>
          <w:sz w:val="30"/>
          <w:szCs w:val="30"/>
        </w:rPr>
        <w:t xml:space="preserve"> </w:t>
      </w:r>
      <w:r w:rsidR="00A94D33" w:rsidRPr="00A94D33">
        <w:rPr>
          <w:rFonts w:ascii="Angsana New" w:hAnsi="Angsana New"/>
          <w:sz w:val="30"/>
          <w:szCs w:val="30"/>
        </w:rPr>
        <w:t>3,180.20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1266B">
        <w:rPr>
          <w:rFonts w:ascii="Angsana New" w:hAnsi="Angsana New"/>
          <w:i/>
          <w:iCs/>
          <w:sz w:val="30"/>
          <w:szCs w:val="30"/>
          <w:cs/>
        </w:rPr>
        <w:t>(</w:t>
      </w:r>
      <w:r w:rsidR="006F7994" w:rsidRPr="00C1266B">
        <w:rPr>
          <w:rFonts w:ascii="Angsana New" w:hAnsi="Angsana New"/>
          <w:i/>
          <w:iCs/>
          <w:sz w:val="30"/>
          <w:szCs w:val="30"/>
        </w:rPr>
        <w:t>256</w:t>
      </w:r>
      <w:r w:rsidR="00B86731">
        <w:rPr>
          <w:rFonts w:ascii="Angsana New" w:hAnsi="Angsana New"/>
          <w:i/>
          <w:iCs/>
          <w:sz w:val="30"/>
          <w:szCs w:val="30"/>
        </w:rPr>
        <w:t>2</w:t>
      </w:r>
      <w:r w:rsidR="0064702E" w:rsidRPr="00C1266B">
        <w:rPr>
          <w:rFonts w:ascii="Angsana New" w:hAnsi="Angsana New"/>
          <w:i/>
          <w:iCs/>
          <w:sz w:val="30"/>
          <w:szCs w:val="30"/>
        </w:rPr>
        <w:t xml:space="preserve">: </w:t>
      </w:r>
      <w:r w:rsidR="009A0BE5" w:rsidRPr="009A0BE5">
        <w:rPr>
          <w:rFonts w:ascii="Angsana New" w:hAnsi="Angsana New"/>
          <w:i/>
          <w:iCs/>
          <w:sz w:val="30"/>
          <w:szCs w:val="30"/>
        </w:rPr>
        <w:t>3,</w:t>
      </w:r>
      <w:r w:rsidR="00B86731">
        <w:rPr>
          <w:rFonts w:ascii="Angsana New" w:hAnsi="Angsana New"/>
          <w:i/>
          <w:iCs/>
          <w:sz w:val="30"/>
          <w:szCs w:val="30"/>
        </w:rPr>
        <w:t xml:space="preserve">663.95 </w:t>
      </w:r>
      <w:r w:rsidRPr="00C1266B">
        <w:rPr>
          <w:rFonts w:ascii="Angsana New" w:hAnsi="Angsana New"/>
          <w:i/>
          <w:iCs/>
          <w:sz w:val="30"/>
          <w:szCs w:val="30"/>
          <w:cs/>
        </w:rPr>
        <w:t xml:space="preserve">บาท) </w:t>
      </w:r>
      <w:r w:rsidRPr="00C1266B">
        <w:rPr>
          <w:rFonts w:ascii="Angsana New" w:hAnsi="Angsana New"/>
          <w:sz w:val="30"/>
          <w:szCs w:val="30"/>
          <w:cs/>
        </w:rPr>
        <w:t>จากรายได้รวมของกลุ่มบริษัท</w:t>
      </w:r>
    </w:p>
    <w:p w14:paraId="6FE50B12" w14:textId="40E6A72D" w:rsidR="000C2502" w:rsidRDefault="000C2502" w:rsidP="008A1D4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BA84A14" w14:textId="322ECE36" w:rsidR="000C2502" w:rsidRDefault="000C2502" w:rsidP="008A1D4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8A9CBA7" w14:textId="34F69DEF" w:rsidR="000C2502" w:rsidRDefault="000C2502" w:rsidP="008A1D4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415B29D" w14:textId="7F72143D" w:rsidR="000C2502" w:rsidRDefault="000C2502" w:rsidP="008A1D4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67F54E1" w14:textId="6DE82B27" w:rsidR="000C2502" w:rsidRDefault="000C2502" w:rsidP="008A1D4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ECC7B30" w14:textId="77777777" w:rsidR="000C2502" w:rsidRPr="00C1266B" w:rsidRDefault="000C2502" w:rsidP="008A1D4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1A7438A" w14:textId="77777777" w:rsidR="00E53840" w:rsidRPr="00C1266B" w:rsidRDefault="00E53840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58D6C33F" w14:textId="697D3A53" w:rsidR="00E64F07" w:rsidRPr="00C1266B" w:rsidRDefault="00726731" w:rsidP="001F45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F656E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7D2C94">
        <w:rPr>
          <w:rFonts w:ascii="Angsana New" w:hAnsi="Angsana New"/>
          <w:b/>
          <w:bCs/>
          <w:sz w:val="30"/>
          <w:szCs w:val="30"/>
        </w:rPr>
        <w:t>0</w:t>
      </w:r>
      <w:r w:rsidR="00E64F07" w:rsidRPr="00EF656E">
        <w:rPr>
          <w:rFonts w:ascii="Angsana New" w:hAnsi="Angsana New"/>
          <w:b/>
          <w:bCs/>
          <w:sz w:val="30"/>
          <w:szCs w:val="30"/>
        </w:rPr>
        <w:tab/>
      </w:r>
      <w:r w:rsidR="00E64F07" w:rsidRPr="00EF656E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420D37FB" w14:textId="77777777" w:rsidR="002A011F" w:rsidRPr="00714A94" w:rsidRDefault="002A011F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91"/>
        <w:gridCol w:w="1001"/>
        <w:gridCol w:w="1173"/>
        <w:gridCol w:w="239"/>
        <w:gridCol w:w="1203"/>
        <w:gridCol w:w="253"/>
        <w:gridCol w:w="1184"/>
        <w:gridCol w:w="237"/>
        <w:gridCol w:w="1201"/>
      </w:tblGrid>
      <w:tr w:rsidR="009E1CA0" w:rsidRPr="00C1266B" w14:paraId="53376148" w14:textId="77777777" w:rsidTr="001F454A">
        <w:trPr>
          <w:tblHeader/>
        </w:trPr>
        <w:tc>
          <w:tcPr>
            <w:tcW w:w="1465" w:type="pct"/>
          </w:tcPr>
          <w:p w14:paraId="102967D6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1F813371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3A9F4075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8" w:type="pct"/>
          </w:tcPr>
          <w:p w14:paraId="0A788A25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pct"/>
            <w:gridSpan w:val="3"/>
          </w:tcPr>
          <w:p w14:paraId="4D58656A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454A" w:rsidRPr="00C1266B" w14:paraId="171CCB93" w14:textId="77777777" w:rsidTr="001F454A">
        <w:trPr>
          <w:tblHeader/>
        </w:trPr>
        <w:tc>
          <w:tcPr>
            <w:tcW w:w="1465" w:type="pct"/>
          </w:tcPr>
          <w:p w14:paraId="0E9BF5D4" w14:textId="77777777" w:rsidR="00B86731" w:rsidRPr="00C1266B" w:rsidRDefault="00B86731" w:rsidP="00B86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1032845C" w14:textId="77777777" w:rsidR="00B86731" w:rsidRPr="00C1266B" w:rsidRDefault="00B86731" w:rsidP="00B86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266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9" w:type="pct"/>
          </w:tcPr>
          <w:p w14:paraId="7D0C75B1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620BF0F3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7F27789C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</w:tcPr>
          <w:p w14:paraId="284AECD0" w14:textId="77777777" w:rsidR="00B86731" w:rsidRPr="00C1266B" w:rsidRDefault="00B86731" w:rsidP="00B8673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D6BB004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074C7C19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1C417B1D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86731" w:rsidRPr="00C1266B" w14:paraId="70C11DC4" w14:textId="77777777" w:rsidTr="001F454A">
        <w:trPr>
          <w:tblHeader/>
        </w:trPr>
        <w:tc>
          <w:tcPr>
            <w:tcW w:w="1465" w:type="pct"/>
          </w:tcPr>
          <w:p w14:paraId="46BA772E" w14:textId="77777777" w:rsidR="00B86731" w:rsidRPr="00C1266B" w:rsidRDefault="00B86731" w:rsidP="00B86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7A7B0310" w14:textId="77777777" w:rsidR="00B86731" w:rsidRPr="00C1266B" w:rsidRDefault="00B86731" w:rsidP="00B86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1" w:type="pct"/>
            <w:gridSpan w:val="7"/>
          </w:tcPr>
          <w:p w14:paraId="5C317778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454A" w:rsidRPr="00C1266B" w14:paraId="00264526" w14:textId="77777777" w:rsidTr="001F454A">
        <w:tc>
          <w:tcPr>
            <w:tcW w:w="1465" w:type="pct"/>
          </w:tcPr>
          <w:p w14:paraId="3B9FECFA" w14:textId="77777777" w:rsidR="00B86731" w:rsidRPr="00C1266B" w:rsidRDefault="00B86731" w:rsidP="00B86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545" w:type="pct"/>
          </w:tcPr>
          <w:p w14:paraId="01530792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695609DC" w14:textId="5EA1F40F" w:rsidR="00B86731" w:rsidRPr="00CB1435" w:rsidRDefault="00CE09FD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1,301,758</w:t>
            </w:r>
          </w:p>
        </w:tc>
        <w:tc>
          <w:tcPr>
            <w:tcW w:w="130" w:type="pct"/>
          </w:tcPr>
          <w:p w14:paraId="24C52201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39B64094" w14:textId="77777777" w:rsidR="00B86731" w:rsidRPr="00CB1435" w:rsidRDefault="00B86731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14"/>
              <w:rPr>
                <w:rFonts w:ascii="Angsana New" w:hAnsi="Angsana New"/>
                <w:sz w:val="30"/>
                <w:szCs w:val="30"/>
              </w:rPr>
            </w:pPr>
            <w:r w:rsidRPr="00CB1435">
              <w:rPr>
                <w:rFonts w:ascii="Angsana New" w:hAnsi="Angsana New"/>
                <w:sz w:val="30"/>
                <w:szCs w:val="30"/>
              </w:rPr>
              <w:t>1,325,490</w:t>
            </w:r>
          </w:p>
        </w:tc>
        <w:tc>
          <w:tcPr>
            <w:tcW w:w="138" w:type="pct"/>
          </w:tcPr>
          <w:p w14:paraId="1FD83ACB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5544D18" w14:textId="4337BFFF" w:rsidR="00B86731" w:rsidRPr="00CB1435" w:rsidRDefault="008D28BB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6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1,275,144</w:t>
            </w:r>
          </w:p>
        </w:tc>
        <w:tc>
          <w:tcPr>
            <w:tcW w:w="129" w:type="pct"/>
          </w:tcPr>
          <w:p w14:paraId="4E1E7945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021F26F5" w14:textId="77777777" w:rsidR="00B86731" w:rsidRPr="00CB1435" w:rsidRDefault="00B86731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26"/>
              <w:rPr>
                <w:rFonts w:ascii="Angsana New" w:hAnsi="Angsana New"/>
                <w:sz w:val="30"/>
                <w:szCs w:val="30"/>
              </w:rPr>
            </w:pPr>
            <w:r w:rsidRPr="00CB1435">
              <w:rPr>
                <w:rFonts w:ascii="Angsana New" w:hAnsi="Angsana New"/>
                <w:sz w:val="30"/>
                <w:szCs w:val="30"/>
              </w:rPr>
              <w:t>1,297,873</w:t>
            </w:r>
          </w:p>
        </w:tc>
      </w:tr>
      <w:tr w:rsidR="001F454A" w:rsidRPr="00C1266B" w14:paraId="31CE2F60" w14:textId="77777777" w:rsidTr="001F454A">
        <w:tc>
          <w:tcPr>
            <w:tcW w:w="1465" w:type="pct"/>
          </w:tcPr>
          <w:p w14:paraId="57376280" w14:textId="77777777" w:rsidR="00B86731" w:rsidRPr="00C1266B" w:rsidRDefault="00B86731" w:rsidP="00B86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ค่าล่วงเวลาและค่าเบี้ยเลี้ยง</w:t>
            </w:r>
          </w:p>
        </w:tc>
        <w:tc>
          <w:tcPr>
            <w:tcW w:w="545" w:type="pct"/>
          </w:tcPr>
          <w:p w14:paraId="02CAB2F9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3540A1F2" w14:textId="061CD9EA" w:rsidR="00B86731" w:rsidRPr="00CB1435" w:rsidRDefault="00CE09FD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102,541</w:t>
            </w:r>
          </w:p>
        </w:tc>
        <w:tc>
          <w:tcPr>
            <w:tcW w:w="130" w:type="pct"/>
          </w:tcPr>
          <w:p w14:paraId="0B919032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A557905" w14:textId="77777777" w:rsidR="00B86731" w:rsidRPr="00CB1435" w:rsidRDefault="00B86731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14"/>
              <w:rPr>
                <w:rFonts w:ascii="Angsana New" w:hAnsi="Angsana New"/>
                <w:sz w:val="30"/>
                <w:szCs w:val="30"/>
              </w:rPr>
            </w:pPr>
            <w:r w:rsidRPr="00CB1435">
              <w:rPr>
                <w:rFonts w:ascii="Angsana New" w:hAnsi="Angsana New"/>
                <w:sz w:val="30"/>
                <w:szCs w:val="30"/>
              </w:rPr>
              <w:t>139,781</w:t>
            </w:r>
          </w:p>
        </w:tc>
        <w:tc>
          <w:tcPr>
            <w:tcW w:w="138" w:type="pct"/>
          </w:tcPr>
          <w:p w14:paraId="6C10B11F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767D936" w14:textId="4CCD628B" w:rsidR="00B86731" w:rsidRPr="00CB1435" w:rsidRDefault="008D28BB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6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97,331</w:t>
            </w:r>
          </w:p>
        </w:tc>
        <w:tc>
          <w:tcPr>
            <w:tcW w:w="129" w:type="pct"/>
          </w:tcPr>
          <w:p w14:paraId="4604DCA3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439121E5" w14:textId="77777777" w:rsidR="00B86731" w:rsidRPr="00CB1435" w:rsidRDefault="00B86731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26"/>
              <w:rPr>
                <w:rFonts w:ascii="Angsana New" w:hAnsi="Angsana New"/>
                <w:sz w:val="30"/>
                <w:szCs w:val="30"/>
              </w:rPr>
            </w:pPr>
            <w:r w:rsidRPr="00CB1435">
              <w:rPr>
                <w:rFonts w:ascii="Angsana New" w:hAnsi="Angsana New"/>
                <w:sz w:val="30"/>
                <w:szCs w:val="30"/>
              </w:rPr>
              <w:t>135,688</w:t>
            </w:r>
          </w:p>
        </w:tc>
      </w:tr>
      <w:tr w:rsidR="001F454A" w:rsidRPr="00C1266B" w14:paraId="1F2A2E92" w14:textId="77777777" w:rsidTr="001F454A">
        <w:tc>
          <w:tcPr>
            <w:tcW w:w="1465" w:type="pct"/>
          </w:tcPr>
          <w:p w14:paraId="4DFC3FE7" w14:textId="77777777" w:rsidR="00B86731" w:rsidRPr="00C1266B" w:rsidRDefault="00B86731" w:rsidP="00B86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โบนัส</w:t>
            </w:r>
          </w:p>
        </w:tc>
        <w:tc>
          <w:tcPr>
            <w:tcW w:w="545" w:type="pct"/>
          </w:tcPr>
          <w:p w14:paraId="612C6C70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0048F7A2" w14:textId="1BE0A028" w:rsidR="00B86731" w:rsidRPr="00CB1435" w:rsidRDefault="00CE09FD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144,255</w:t>
            </w:r>
          </w:p>
        </w:tc>
        <w:tc>
          <w:tcPr>
            <w:tcW w:w="130" w:type="pct"/>
          </w:tcPr>
          <w:p w14:paraId="0A50A765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5332813E" w14:textId="77777777" w:rsidR="00B86731" w:rsidRPr="00CB1435" w:rsidRDefault="00B86731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14"/>
              <w:rPr>
                <w:rFonts w:ascii="Angsana New" w:hAnsi="Angsana New"/>
                <w:sz w:val="30"/>
                <w:szCs w:val="30"/>
              </w:rPr>
            </w:pPr>
            <w:r w:rsidRPr="00CB1435">
              <w:rPr>
                <w:rFonts w:ascii="Angsana New" w:hAnsi="Angsana New"/>
                <w:sz w:val="30"/>
                <w:szCs w:val="30"/>
              </w:rPr>
              <w:t>114,346</w:t>
            </w:r>
          </w:p>
        </w:tc>
        <w:tc>
          <w:tcPr>
            <w:tcW w:w="138" w:type="pct"/>
          </w:tcPr>
          <w:p w14:paraId="53950E8A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85BABB0" w14:textId="7E4A3E37" w:rsidR="00B86731" w:rsidRPr="00CB1435" w:rsidRDefault="008D28BB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6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142,155</w:t>
            </w:r>
          </w:p>
        </w:tc>
        <w:tc>
          <w:tcPr>
            <w:tcW w:w="129" w:type="pct"/>
          </w:tcPr>
          <w:p w14:paraId="0FD63377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27811C5F" w14:textId="77777777" w:rsidR="00B86731" w:rsidRPr="00CB1435" w:rsidRDefault="00B86731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26"/>
              <w:rPr>
                <w:rFonts w:ascii="Angsana New" w:hAnsi="Angsana New"/>
                <w:sz w:val="30"/>
                <w:szCs w:val="30"/>
              </w:rPr>
            </w:pPr>
            <w:r w:rsidRPr="00CB1435">
              <w:rPr>
                <w:rFonts w:ascii="Angsana New" w:hAnsi="Angsana New"/>
                <w:sz w:val="30"/>
                <w:szCs w:val="30"/>
              </w:rPr>
              <w:t>112,309</w:t>
            </w:r>
          </w:p>
        </w:tc>
      </w:tr>
      <w:tr w:rsidR="001F454A" w:rsidRPr="00C1266B" w14:paraId="58D66909" w14:textId="77777777" w:rsidTr="001F454A">
        <w:tc>
          <w:tcPr>
            <w:tcW w:w="1465" w:type="pct"/>
          </w:tcPr>
          <w:p w14:paraId="30496A83" w14:textId="1A264A70" w:rsidR="00B86731" w:rsidRPr="00C1266B" w:rsidRDefault="00B86731" w:rsidP="00B86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ต้นทุนบำเหน็จบำนาญ-โครงการ</w:t>
            </w:r>
          </w:p>
        </w:tc>
        <w:tc>
          <w:tcPr>
            <w:tcW w:w="545" w:type="pct"/>
          </w:tcPr>
          <w:p w14:paraId="0B87E468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775221D3" w14:textId="77777777" w:rsidR="00B86731" w:rsidRPr="00CB1435" w:rsidRDefault="00B86731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4E896C3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09EC7B1A" w14:textId="77777777" w:rsidR="00B86731" w:rsidRPr="00CB1435" w:rsidRDefault="00B86731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503B5A21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FFD7AFC" w14:textId="77777777" w:rsidR="00B86731" w:rsidRPr="00CB1435" w:rsidRDefault="00B86731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63C49B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307A247C" w14:textId="77777777" w:rsidR="00B86731" w:rsidRPr="00CB1435" w:rsidRDefault="00B86731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454A" w:rsidRPr="00C1266B" w14:paraId="0D891FED" w14:textId="77777777" w:rsidTr="001F454A">
        <w:tc>
          <w:tcPr>
            <w:tcW w:w="1465" w:type="pct"/>
          </w:tcPr>
          <w:p w14:paraId="34885CC1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ab/>
              <w:t>สมทบเงินที่กำหนดไว้</w:t>
            </w:r>
          </w:p>
        </w:tc>
        <w:tc>
          <w:tcPr>
            <w:tcW w:w="545" w:type="pct"/>
          </w:tcPr>
          <w:p w14:paraId="6E5B33D3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3BE00C14" w14:textId="136CD036" w:rsidR="00B86731" w:rsidRPr="00CB1435" w:rsidRDefault="00CE09FD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83,159</w:t>
            </w:r>
          </w:p>
        </w:tc>
        <w:tc>
          <w:tcPr>
            <w:tcW w:w="130" w:type="pct"/>
          </w:tcPr>
          <w:p w14:paraId="1D3C40CC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2B8E8A4F" w14:textId="77777777" w:rsidR="00B86731" w:rsidRPr="00CB1435" w:rsidRDefault="00B86731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14"/>
              <w:rPr>
                <w:rFonts w:ascii="Angsana New" w:hAnsi="Angsana New"/>
                <w:sz w:val="30"/>
                <w:szCs w:val="30"/>
              </w:rPr>
            </w:pPr>
            <w:r w:rsidRPr="00CB1435">
              <w:rPr>
                <w:rFonts w:ascii="Angsana New" w:hAnsi="Angsana New"/>
                <w:sz w:val="30"/>
                <w:szCs w:val="30"/>
              </w:rPr>
              <w:t>87,736</w:t>
            </w:r>
          </w:p>
        </w:tc>
        <w:tc>
          <w:tcPr>
            <w:tcW w:w="138" w:type="pct"/>
          </w:tcPr>
          <w:p w14:paraId="165CB505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D993CC1" w14:textId="0141CE61" w:rsidR="00B86731" w:rsidRPr="00CB1435" w:rsidRDefault="008D28BB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6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81,356</w:t>
            </w:r>
          </w:p>
        </w:tc>
        <w:tc>
          <w:tcPr>
            <w:tcW w:w="129" w:type="pct"/>
          </w:tcPr>
          <w:p w14:paraId="7ABCC44D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36C3B87B" w14:textId="77777777" w:rsidR="00B86731" w:rsidRPr="00CB1435" w:rsidRDefault="00B86731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26"/>
              <w:rPr>
                <w:rFonts w:ascii="Angsana New" w:hAnsi="Angsana New"/>
                <w:sz w:val="30"/>
                <w:szCs w:val="30"/>
              </w:rPr>
            </w:pPr>
            <w:r w:rsidRPr="00CB1435">
              <w:rPr>
                <w:rFonts w:ascii="Angsana New" w:hAnsi="Angsana New"/>
                <w:sz w:val="30"/>
                <w:szCs w:val="30"/>
              </w:rPr>
              <w:t>86,299</w:t>
            </w:r>
          </w:p>
        </w:tc>
      </w:tr>
      <w:tr w:rsidR="001F454A" w:rsidRPr="00C1266B" w14:paraId="77025BF3" w14:textId="77777777" w:rsidTr="001F454A">
        <w:tc>
          <w:tcPr>
            <w:tcW w:w="1465" w:type="pct"/>
          </w:tcPr>
          <w:p w14:paraId="609A8762" w14:textId="77777777" w:rsidR="00B86731" w:rsidRPr="00C1266B" w:rsidRDefault="00B86731" w:rsidP="00B86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ต้นทุนบำเหน็จบำนาญ-โครงการ</w:t>
            </w:r>
          </w:p>
        </w:tc>
        <w:tc>
          <w:tcPr>
            <w:tcW w:w="545" w:type="pct"/>
          </w:tcPr>
          <w:p w14:paraId="2348B4F6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37530C99" w14:textId="77777777" w:rsidR="00B86731" w:rsidRPr="00CB1435" w:rsidRDefault="00B86731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8170B26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771361CE" w14:textId="77777777" w:rsidR="00B86731" w:rsidRPr="00CB1435" w:rsidRDefault="00B86731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D9C1419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7BBCB17" w14:textId="77777777" w:rsidR="00B86731" w:rsidRPr="00CB1435" w:rsidRDefault="00B86731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A6AFA2F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250CCC32" w14:textId="77777777" w:rsidR="00B86731" w:rsidRPr="00CB1435" w:rsidRDefault="00B86731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454A" w:rsidRPr="00C1266B" w14:paraId="1695CBD0" w14:textId="77777777" w:rsidTr="001F454A">
        <w:tc>
          <w:tcPr>
            <w:tcW w:w="1465" w:type="pct"/>
          </w:tcPr>
          <w:p w14:paraId="308E658D" w14:textId="77777777" w:rsidR="00B86731" w:rsidRPr="00C1266B" w:rsidRDefault="00B86731" w:rsidP="00B86731">
            <w:pPr>
              <w:rPr>
                <w:rFonts w:ascii="Angsana New" w:hAnsi="Angsana New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ผลประโยชน์ที่กำหนดไว้</w:t>
            </w:r>
          </w:p>
        </w:tc>
        <w:tc>
          <w:tcPr>
            <w:tcW w:w="545" w:type="pct"/>
          </w:tcPr>
          <w:p w14:paraId="61DA97D4" w14:textId="110782E5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6B5185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39" w:type="pct"/>
          </w:tcPr>
          <w:p w14:paraId="19FF9668" w14:textId="0E17BB12" w:rsidR="00B86731" w:rsidRPr="00CB1435" w:rsidRDefault="008A5A35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80,030</w:t>
            </w:r>
          </w:p>
        </w:tc>
        <w:tc>
          <w:tcPr>
            <w:tcW w:w="130" w:type="pct"/>
          </w:tcPr>
          <w:p w14:paraId="7D39C6F4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2C92812B" w14:textId="77777777" w:rsidR="00B86731" w:rsidRPr="00CB1435" w:rsidRDefault="00B86731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14"/>
              <w:rPr>
                <w:rFonts w:ascii="Angsana New" w:hAnsi="Angsana New"/>
                <w:sz w:val="30"/>
                <w:szCs w:val="30"/>
              </w:rPr>
            </w:pPr>
            <w:r w:rsidRPr="00CB1435">
              <w:rPr>
                <w:rFonts w:ascii="Angsana New" w:hAnsi="Angsana New"/>
                <w:sz w:val="30"/>
                <w:szCs w:val="30"/>
              </w:rPr>
              <w:t>248,673</w:t>
            </w:r>
          </w:p>
        </w:tc>
        <w:tc>
          <w:tcPr>
            <w:tcW w:w="138" w:type="pct"/>
          </w:tcPr>
          <w:p w14:paraId="0B721249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2342ED2" w14:textId="5F676F03" w:rsidR="00B86731" w:rsidRPr="00CB1435" w:rsidRDefault="008A5A35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6" w:right="-126"/>
              <w:rPr>
                <w:rFonts w:ascii="Angsana New" w:hAnsi="Angsana New"/>
                <w:sz w:val="30"/>
                <w:szCs w:val="30"/>
              </w:rPr>
            </w:pPr>
            <w:r w:rsidRPr="008A5A35">
              <w:rPr>
                <w:rFonts w:ascii="Angsana New" w:hAnsi="Angsana New"/>
                <w:sz w:val="30"/>
                <w:szCs w:val="30"/>
              </w:rPr>
              <w:t>78,605</w:t>
            </w:r>
          </w:p>
        </w:tc>
        <w:tc>
          <w:tcPr>
            <w:tcW w:w="129" w:type="pct"/>
          </w:tcPr>
          <w:p w14:paraId="16F4FFE4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00979E3" w14:textId="77777777" w:rsidR="00B86731" w:rsidRPr="00CB1435" w:rsidRDefault="00B86731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26"/>
              <w:rPr>
                <w:rFonts w:ascii="Angsana New" w:hAnsi="Angsana New"/>
                <w:sz w:val="30"/>
                <w:szCs w:val="30"/>
              </w:rPr>
            </w:pPr>
            <w:r w:rsidRPr="00CB1435">
              <w:rPr>
                <w:rFonts w:ascii="Angsana New" w:hAnsi="Angsana New"/>
                <w:sz w:val="30"/>
                <w:szCs w:val="30"/>
              </w:rPr>
              <w:t>245,416</w:t>
            </w:r>
          </w:p>
        </w:tc>
      </w:tr>
      <w:tr w:rsidR="001F454A" w:rsidRPr="00C1266B" w14:paraId="317DF54F" w14:textId="77777777" w:rsidTr="001F454A">
        <w:tc>
          <w:tcPr>
            <w:tcW w:w="1465" w:type="pct"/>
          </w:tcPr>
          <w:p w14:paraId="0BB8B5F2" w14:textId="0F671966" w:rsidR="00B86731" w:rsidRPr="00C1266B" w:rsidRDefault="00B86731" w:rsidP="00B86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45" w:type="pct"/>
          </w:tcPr>
          <w:p w14:paraId="4828AE0D" w14:textId="77777777" w:rsidR="00B86731" w:rsidRPr="00CE09FD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9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5BA9F7D8" w14:textId="7DDC8A48" w:rsidR="00B86731" w:rsidRPr="001F454A" w:rsidRDefault="008A5A35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8A5A35">
              <w:rPr>
                <w:rFonts w:ascii="Angsana New" w:hAnsi="Angsana New"/>
                <w:sz w:val="30"/>
                <w:szCs w:val="30"/>
              </w:rPr>
              <w:t>290,822</w:t>
            </w:r>
          </w:p>
        </w:tc>
        <w:tc>
          <w:tcPr>
            <w:tcW w:w="130" w:type="pct"/>
          </w:tcPr>
          <w:p w14:paraId="2296127B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724FB992" w14:textId="77777777" w:rsidR="00B86731" w:rsidRPr="00CB1435" w:rsidRDefault="00B86731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14"/>
              <w:rPr>
                <w:rFonts w:ascii="Angsana New" w:hAnsi="Angsana New"/>
                <w:sz w:val="30"/>
                <w:szCs w:val="30"/>
              </w:rPr>
            </w:pPr>
            <w:r w:rsidRPr="00CB1435">
              <w:rPr>
                <w:rFonts w:ascii="Angsana New" w:hAnsi="Angsana New"/>
                <w:sz w:val="30"/>
                <w:szCs w:val="30"/>
              </w:rPr>
              <w:t>204,521</w:t>
            </w:r>
          </w:p>
        </w:tc>
        <w:tc>
          <w:tcPr>
            <w:tcW w:w="138" w:type="pct"/>
          </w:tcPr>
          <w:p w14:paraId="778EFB6A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43500892" w14:textId="420C38B9" w:rsidR="00B86731" w:rsidRPr="00CB1435" w:rsidRDefault="008A5A35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6" w:right="-126"/>
              <w:rPr>
                <w:rFonts w:ascii="Angsana New" w:hAnsi="Angsana New"/>
                <w:sz w:val="30"/>
                <w:szCs w:val="30"/>
              </w:rPr>
            </w:pPr>
            <w:r w:rsidRPr="008A5A35">
              <w:rPr>
                <w:rFonts w:ascii="Angsana New" w:hAnsi="Angsana New"/>
                <w:sz w:val="30"/>
                <w:szCs w:val="30"/>
              </w:rPr>
              <w:t>289,042</w:t>
            </w:r>
          </w:p>
        </w:tc>
        <w:tc>
          <w:tcPr>
            <w:tcW w:w="129" w:type="pct"/>
          </w:tcPr>
          <w:p w14:paraId="706594A4" w14:textId="77777777" w:rsidR="00B86731" w:rsidRPr="00CB143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04043BFC" w14:textId="77777777" w:rsidR="00B86731" w:rsidRPr="00CB1435" w:rsidRDefault="00B86731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26"/>
              <w:rPr>
                <w:rFonts w:ascii="Angsana New" w:hAnsi="Angsana New"/>
                <w:sz w:val="30"/>
                <w:szCs w:val="30"/>
              </w:rPr>
            </w:pPr>
            <w:r w:rsidRPr="00CB1435">
              <w:rPr>
                <w:rFonts w:ascii="Angsana New" w:hAnsi="Angsana New"/>
                <w:sz w:val="30"/>
                <w:szCs w:val="30"/>
              </w:rPr>
              <w:t>202,334</w:t>
            </w:r>
          </w:p>
        </w:tc>
      </w:tr>
      <w:tr w:rsidR="001F454A" w:rsidRPr="00C1266B" w14:paraId="4519428D" w14:textId="77777777" w:rsidTr="001F454A">
        <w:tc>
          <w:tcPr>
            <w:tcW w:w="1465" w:type="pct"/>
          </w:tcPr>
          <w:p w14:paraId="4838AB78" w14:textId="77777777" w:rsidR="00B86731" w:rsidRPr="00C1266B" w:rsidRDefault="00B86731" w:rsidP="00B86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5" w:type="pct"/>
          </w:tcPr>
          <w:p w14:paraId="4116F748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26" w:right="-4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29195315" w14:textId="11FCFBAA" w:rsidR="00B86731" w:rsidRPr="00C1266B" w:rsidRDefault="00CE09FD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2,002,565</w:t>
            </w:r>
          </w:p>
        </w:tc>
        <w:tc>
          <w:tcPr>
            <w:tcW w:w="130" w:type="pct"/>
          </w:tcPr>
          <w:p w14:paraId="4B9522DF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3367A179" w14:textId="77777777" w:rsidR="00B86731" w:rsidRPr="00C1266B" w:rsidRDefault="00B86731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2,120,547</w:t>
            </w:r>
          </w:p>
        </w:tc>
        <w:tc>
          <w:tcPr>
            <w:tcW w:w="138" w:type="pct"/>
          </w:tcPr>
          <w:p w14:paraId="29AA7E58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0CBDB237" w14:textId="5348D973" w:rsidR="00B86731" w:rsidRPr="00C1266B" w:rsidRDefault="008D28BB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6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1,963,633</w:t>
            </w:r>
          </w:p>
        </w:tc>
        <w:tc>
          <w:tcPr>
            <w:tcW w:w="129" w:type="pct"/>
          </w:tcPr>
          <w:p w14:paraId="646A9CF4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6" w:right="-4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69142696" w14:textId="77777777" w:rsidR="00B86731" w:rsidRPr="00C1266B" w:rsidRDefault="00B86731" w:rsidP="001F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8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2,079,919</w:t>
            </w:r>
          </w:p>
        </w:tc>
      </w:tr>
    </w:tbl>
    <w:p w14:paraId="751AF0F0" w14:textId="77777777" w:rsidR="00CA24EC" w:rsidRPr="00714A94" w:rsidRDefault="00CA24EC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259A1F99" w14:textId="77777777" w:rsidR="00E64F07" w:rsidRPr="00C1266B" w:rsidRDefault="00C14E4F" w:rsidP="00BC34B5">
      <w:pPr>
        <w:spacing w:line="240" w:lineRule="auto"/>
        <w:ind w:left="522"/>
        <w:jc w:val="thaiDistribute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24BB0687" w14:textId="77777777" w:rsidR="00DE6E99" w:rsidRPr="00714A94" w:rsidRDefault="00DE6E99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35F629A2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C1266B">
        <w:rPr>
          <w:rFonts w:ascii="Angsana New" w:hAnsi="Angsana New"/>
          <w:spacing w:val="-4"/>
          <w:sz w:val="30"/>
          <w:szCs w:val="30"/>
        </w:rPr>
        <w:t xml:space="preserve">3 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ของเงินเดือนทุกเดือน และกลุ่มบริษัทจ่ายสมทบในอัตราร้อยละ </w:t>
      </w:r>
      <w:r w:rsidRPr="00C1266B">
        <w:rPr>
          <w:rFonts w:ascii="Angsana New" w:hAnsi="Angsana New"/>
          <w:spacing w:val="-4"/>
          <w:sz w:val="30"/>
          <w:szCs w:val="30"/>
        </w:rPr>
        <w:t>5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 ถึง อัตราร้อยละ </w:t>
      </w:r>
      <w:r w:rsidRPr="00C1266B">
        <w:rPr>
          <w:rFonts w:ascii="Angsana New" w:hAnsi="Angsana New"/>
          <w:spacing w:val="-4"/>
          <w:sz w:val="30"/>
          <w:szCs w:val="30"/>
        </w:rPr>
        <w:t>12</w:t>
      </w:r>
      <w:r w:rsidRPr="00C1266B">
        <w:rPr>
          <w:rFonts w:ascii="Angsana New" w:hAnsi="Angsana New"/>
          <w:spacing w:val="-4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FA7F55B" w14:textId="77777777" w:rsidR="00846483" w:rsidRPr="00714A94" w:rsidRDefault="00846483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290D85AF" w14:textId="56762760" w:rsidR="00802D15" w:rsidRDefault="00802D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6CE53DC" w14:textId="427C0089" w:rsidR="00E64F07" w:rsidRPr="00C1266B" w:rsidRDefault="005E45C9" w:rsidP="00BC34B5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lang w:val="en-US"/>
        </w:rPr>
      </w:pPr>
      <w:r w:rsidRPr="00C1266B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E40485">
        <w:rPr>
          <w:rFonts w:ascii="Angsana New" w:hAnsi="Angsana New" w:cs="Angsana New"/>
          <w:b/>
          <w:bCs/>
          <w:lang w:val="en-US"/>
        </w:rPr>
        <w:t>1</w:t>
      </w:r>
      <w:r w:rsidR="00E64F07" w:rsidRPr="00C1266B">
        <w:rPr>
          <w:rFonts w:ascii="Angsana New" w:hAnsi="Angsana New" w:cs="Angsana New"/>
          <w:b/>
          <w:bCs/>
          <w:cs/>
        </w:rPr>
        <w:tab/>
      </w:r>
      <w:r w:rsidR="00E64F07" w:rsidRPr="006B138A">
        <w:rPr>
          <w:rFonts w:ascii="Angsana New" w:hAnsi="Angsana New" w:cs="Angsana New"/>
          <w:b/>
          <w:bCs/>
          <w:cs/>
          <w:lang w:val="en-US"/>
        </w:rPr>
        <w:t>ค่าใช้จ่ายตามลักษณะ</w:t>
      </w:r>
    </w:p>
    <w:p w14:paraId="3473C4C3" w14:textId="77777777" w:rsidR="00E64F07" w:rsidRPr="00714A94" w:rsidRDefault="00E64F07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65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880"/>
        <w:gridCol w:w="810"/>
        <w:gridCol w:w="1170"/>
        <w:gridCol w:w="270"/>
        <w:gridCol w:w="1170"/>
        <w:gridCol w:w="250"/>
        <w:gridCol w:w="1190"/>
        <w:gridCol w:w="250"/>
        <w:gridCol w:w="1190"/>
      </w:tblGrid>
      <w:tr w:rsidR="00E64F07" w:rsidRPr="00C1266B" w14:paraId="7C52D818" w14:textId="77777777" w:rsidTr="009B7098">
        <w:tc>
          <w:tcPr>
            <w:tcW w:w="2880" w:type="dxa"/>
          </w:tcPr>
          <w:p w14:paraId="58503C43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924C4DD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2A102B1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65F100D0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0" w:type="dxa"/>
            <w:gridSpan w:val="3"/>
          </w:tcPr>
          <w:p w14:paraId="69B91476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5275" w:rsidRPr="00C1266B" w14:paraId="5897B49A" w14:textId="77777777" w:rsidTr="009B7098">
        <w:tc>
          <w:tcPr>
            <w:tcW w:w="2880" w:type="dxa"/>
          </w:tcPr>
          <w:p w14:paraId="1138F9C5" w14:textId="77777777" w:rsidR="00AD5275" w:rsidRPr="00C1266B" w:rsidRDefault="00AD5275" w:rsidP="0053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1D2C784" w14:textId="77777777" w:rsidR="00AD5275" w:rsidRPr="00C1266B" w:rsidRDefault="00C33038" w:rsidP="000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266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1E3D01B3" w14:textId="77777777" w:rsidR="00AD5275" w:rsidRPr="00C1266B" w:rsidRDefault="00B86731" w:rsidP="006B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576F557" w14:textId="77777777" w:rsidR="00AD5275" w:rsidRPr="00C1266B" w:rsidRDefault="00AD5275" w:rsidP="006B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EBEC1" w14:textId="77777777" w:rsidR="00AD5275" w:rsidRPr="00C1266B" w:rsidRDefault="00B86731" w:rsidP="006B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0" w:type="dxa"/>
          </w:tcPr>
          <w:p w14:paraId="4DD8DC23" w14:textId="77777777" w:rsidR="00AD5275" w:rsidRPr="00C1266B" w:rsidRDefault="00AD5275" w:rsidP="006B7B20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3820562" w14:textId="77777777" w:rsidR="00AD5275" w:rsidRPr="00C1266B" w:rsidRDefault="00B86731" w:rsidP="006B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0" w:type="dxa"/>
          </w:tcPr>
          <w:p w14:paraId="7E152BD5" w14:textId="77777777" w:rsidR="00AD5275" w:rsidRPr="00C1266B" w:rsidRDefault="00AD5275" w:rsidP="006B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D3F832B" w14:textId="77777777" w:rsidR="00AD5275" w:rsidRPr="00C1266B" w:rsidRDefault="00B86731" w:rsidP="006B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30F2F" w:rsidRPr="00C1266B" w14:paraId="51AECD35" w14:textId="77777777" w:rsidTr="009B7098">
        <w:tc>
          <w:tcPr>
            <w:tcW w:w="2880" w:type="dxa"/>
          </w:tcPr>
          <w:p w14:paraId="4EF869B0" w14:textId="77777777" w:rsidR="00530F2F" w:rsidRPr="00C1266B" w:rsidRDefault="00530F2F" w:rsidP="0053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AFB5470" w14:textId="77777777" w:rsidR="00530F2F" w:rsidRPr="00C1266B" w:rsidRDefault="00530F2F" w:rsidP="0053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6E31BD1" w14:textId="77777777" w:rsidR="00530F2F" w:rsidRPr="00C1266B" w:rsidRDefault="00530F2F" w:rsidP="0053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2E43" w:rsidRPr="00C1266B" w14:paraId="48D98554" w14:textId="77777777" w:rsidTr="009B7098">
        <w:tc>
          <w:tcPr>
            <w:tcW w:w="3690" w:type="dxa"/>
            <w:gridSpan w:val="2"/>
          </w:tcPr>
          <w:p w14:paraId="3A035181" w14:textId="77777777" w:rsidR="00B62E43" w:rsidRPr="00834D2C" w:rsidRDefault="00B62E43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bookmarkStart w:id="3" w:name="_Hlk55229134"/>
            <w:r w:rsidRPr="00834D2C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</w:tcPr>
          <w:p w14:paraId="2C5AA73E" w14:textId="77777777" w:rsidR="00B62E43" w:rsidRPr="00834D2C" w:rsidRDefault="00B62E43" w:rsidP="006D4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EC626" w14:textId="77777777" w:rsidR="00B62E43" w:rsidRPr="00834D2C" w:rsidRDefault="00B62E43" w:rsidP="006D4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94645E" w14:textId="77777777" w:rsidR="00B62E43" w:rsidRPr="00834D2C" w:rsidRDefault="00B62E43" w:rsidP="006D4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3EDB2558" w14:textId="77777777" w:rsidR="00B62E43" w:rsidRPr="00834D2C" w:rsidRDefault="00B62E43" w:rsidP="006D4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8346779" w14:textId="77777777" w:rsidR="00B62E43" w:rsidRPr="00834D2C" w:rsidRDefault="00B62E43" w:rsidP="006D4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D728A3E" w14:textId="77777777" w:rsidR="00B62E43" w:rsidRPr="00834D2C" w:rsidRDefault="00B62E43" w:rsidP="006D4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E2E149B" w14:textId="77777777" w:rsidR="00B62E43" w:rsidRPr="00834D2C" w:rsidRDefault="00B62E43" w:rsidP="006D4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6731" w:rsidRPr="00C1266B" w14:paraId="18F52DF8" w14:textId="77777777" w:rsidTr="009B7098">
        <w:tc>
          <w:tcPr>
            <w:tcW w:w="2880" w:type="dxa"/>
          </w:tcPr>
          <w:p w14:paraId="5BDCCDA4" w14:textId="77777777" w:rsidR="00B86731" w:rsidRPr="00834D2C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D2C">
              <w:rPr>
                <w:rFonts w:ascii="Angsana New" w:hAnsi="Angsana New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810" w:type="dxa"/>
          </w:tcPr>
          <w:p w14:paraId="40C9FC85" w14:textId="77777777" w:rsidR="00B86731" w:rsidRPr="00834D2C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E96265" w14:textId="3F6012E6" w:rsidR="00B86731" w:rsidRPr="00834D2C" w:rsidRDefault="0087252D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AE7B87">
              <w:rPr>
                <w:rFonts w:ascii="Angsana New" w:hAnsi="Angsana New"/>
                <w:sz w:val="30"/>
                <w:szCs w:val="30"/>
              </w:rPr>
              <w:t>81</w:t>
            </w:r>
            <w:r>
              <w:rPr>
                <w:rFonts w:ascii="Angsana New" w:hAnsi="Angsana New"/>
                <w:sz w:val="30"/>
                <w:szCs w:val="30"/>
              </w:rPr>
              <w:t>2,293</w:t>
            </w:r>
          </w:p>
        </w:tc>
        <w:tc>
          <w:tcPr>
            <w:tcW w:w="270" w:type="dxa"/>
            <w:shd w:val="clear" w:color="auto" w:fill="auto"/>
          </w:tcPr>
          <w:p w14:paraId="57707BA1" w14:textId="77777777" w:rsidR="00B86731" w:rsidRPr="00834D2C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43BF82" w14:textId="77777777" w:rsidR="00B86731" w:rsidRPr="00834D2C" w:rsidRDefault="00B86731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834D2C">
              <w:rPr>
                <w:rFonts w:ascii="Angsana New" w:hAnsi="Angsana New"/>
                <w:sz w:val="30"/>
                <w:szCs w:val="30"/>
              </w:rPr>
              <w:t>2,268,999</w:t>
            </w:r>
          </w:p>
        </w:tc>
        <w:tc>
          <w:tcPr>
            <w:tcW w:w="250" w:type="dxa"/>
            <w:shd w:val="clear" w:color="auto" w:fill="auto"/>
          </w:tcPr>
          <w:p w14:paraId="6F16A6E8" w14:textId="77777777" w:rsidR="00B86731" w:rsidRPr="00834D2C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530DF376" w14:textId="117BE95D" w:rsidR="00B86731" w:rsidRPr="00834D2C" w:rsidRDefault="007B3160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834D2C">
              <w:rPr>
                <w:rFonts w:ascii="Angsana New" w:hAnsi="Angsana New"/>
                <w:sz w:val="30"/>
                <w:szCs w:val="30"/>
              </w:rPr>
              <w:t>2,</w:t>
            </w:r>
            <w:r w:rsidR="0087252D">
              <w:rPr>
                <w:rFonts w:ascii="Angsana New" w:hAnsi="Angsana New"/>
                <w:sz w:val="30"/>
                <w:szCs w:val="30"/>
              </w:rPr>
              <w:t>101,860</w:t>
            </w:r>
          </w:p>
        </w:tc>
        <w:tc>
          <w:tcPr>
            <w:tcW w:w="250" w:type="dxa"/>
          </w:tcPr>
          <w:p w14:paraId="5941E655" w14:textId="77777777" w:rsidR="00B86731" w:rsidRPr="00834D2C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502E3D5E" w14:textId="77777777" w:rsidR="00B86731" w:rsidRPr="00834D2C" w:rsidRDefault="00B86731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834D2C">
              <w:rPr>
                <w:rFonts w:ascii="Angsana New" w:hAnsi="Angsana New"/>
                <w:sz w:val="30"/>
                <w:szCs w:val="30"/>
              </w:rPr>
              <w:t>2,265,308</w:t>
            </w:r>
          </w:p>
        </w:tc>
      </w:tr>
      <w:tr w:rsidR="00B86731" w:rsidRPr="00C1266B" w14:paraId="51440B53" w14:textId="77777777" w:rsidTr="009B7098">
        <w:tc>
          <w:tcPr>
            <w:tcW w:w="2880" w:type="dxa"/>
          </w:tcPr>
          <w:p w14:paraId="10F14F60" w14:textId="77777777" w:rsidR="00B86731" w:rsidRPr="00834D2C" w:rsidRDefault="00B86731" w:rsidP="00B86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D2C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147EC5E8" w14:textId="77777777" w:rsidR="00B86731" w:rsidRPr="00834D2C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7B1951" w14:textId="48118AD1" w:rsidR="00B86731" w:rsidRPr="00834D2C" w:rsidRDefault="00B84A04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834D2C">
              <w:rPr>
                <w:rFonts w:ascii="Angsana New" w:hAnsi="Angsana New"/>
                <w:sz w:val="30"/>
                <w:szCs w:val="30"/>
              </w:rPr>
              <w:t>4,</w:t>
            </w:r>
            <w:r w:rsidR="0087252D">
              <w:rPr>
                <w:rFonts w:ascii="Angsana New" w:hAnsi="Angsana New"/>
                <w:sz w:val="30"/>
                <w:szCs w:val="30"/>
              </w:rPr>
              <w:t>662</w:t>
            </w:r>
            <w:r w:rsidRPr="00834D2C">
              <w:rPr>
                <w:rFonts w:ascii="Angsana New" w:hAnsi="Angsana New"/>
                <w:sz w:val="30"/>
                <w:szCs w:val="30"/>
              </w:rPr>
              <w:t>,</w:t>
            </w:r>
            <w:r w:rsidR="0087252D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70" w:type="dxa"/>
            <w:shd w:val="clear" w:color="auto" w:fill="auto"/>
          </w:tcPr>
          <w:p w14:paraId="33870F92" w14:textId="77777777" w:rsidR="00B86731" w:rsidRPr="00834D2C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6D1107" w14:textId="77777777" w:rsidR="00B86731" w:rsidRPr="00834D2C" w:rsidRDefault="00B86731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834D2C">
              <w:rPr>
                <w:rFonts w:ascii="Angsana New" w:hAnsi="Angsana New"/>
                <w:sz w:val="30"/>
                <w:szCs w:val="30"/>
              </w:rPr>
              <w:t>5,113,602</w:t>
            </w:r>
          </w:p>
        </w:tc>
        <w:tc>
          <w:tcPr>
            <w:tcW w:w="250" w:type="dxa"/>
            <w:shd w:val="clear" w:color="auto" w:fill="auto"/>
          </w:tcPr>
          <w:p w14:paraId="76333433" w14:textId="77777777" w:rsidR="00B86731" w:rsidRPr="00834D2C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25666FA1" w14:textId="01EF8EC5" w:rsidR="00B86731" w:rsidRPr="00834D2C" w:rsidRDefault="007B3160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834D2C">
              <w:rPr>
                <w:rFonts w:ascii="Angsana New" w:hAnsi="Angsana New"/>
                <w:sz w:val="30"/>
                <w:szCs w:val="30"/>
              </w:rPr>
              <w:t>4,</w:t>
            </w:r>
            <w:r w:rsidR="0087252D">
              <w:rPr>
                <w:rFonts w:ascii="Angsana New" w:hAnsi="Angsana New"/>
                <w:sz w:val="30"/>
                <w:szCs w:val="30"/>
              </w:rPr>
              <w:t>425,223</w:t>
            </w:r>
          </w:p>
        </w:tc>
        <w:tc>
          <w:tcPr>
            <w:tcW w:w="250" w:type="dxa"/>
          </w:tcPr>
          <w:p w14:paraId="65D54AED" w14:textId="77777777" w:rsidR="00B86731" w:rsidRPr="00834D2C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2A86553" w14:textId="77777777" w:rsidR="00B86731" w:rsidRPr="00834D2C" w:rsidRDefault="00B86731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834D2C">
              <w:rPr>
                <w:rFonts w:ascii="Angsana New" w:hAnsi="Angsana New"/>
                <w:sz w:val="30"/>
                <w:szCs w:val="30"/>
              </w:rPr>
              <w:t>4,805,704</w:t>
            </w:r>
          </w:p>
        </w:tc>
      </w:tr>
      <w:bookmarkEnd w:id="3"/>
      <w:tr w:rsidR="00B86731" w:rsidRPr="00C1266B" w14:paraId="2977A2AA" w14:textId="77777777" w:rsidTr="009B7098">
        <w:tc>
          <w:tcPr>
            <w:tcW w:w="2880" w:type="dxa"/>
          </w:tcPr>
          <w:p w14:paraId="3A7357C1" w14:textId="77777777" w:rsidR="00B86731" w:rsidRPr="00C1266B" w:rsidRDefault="00B86731" w:rsidP="00B86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</w:t>
            </w:r>
            <w:r w:rsidRPr="00987186">
              <w:rPr>
                <w:rFonts w:ascii="Angsana New" w:hAnsi="Angsana New"/>
                <w:sz w:val="30"/>
                <w:szCs w:val="30"/>
                <w:cs/>
              </w:rPr>
              <w:t>โยชน์</w:t>
            </w:r>
            <w:r w:rsidR="00C14B78" w:rsidRPr="00987186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810" w:type="dxa"/>
          </w:tcPr>
          <w:p w14:paraId="75FA5077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EDDEC4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01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87D0A8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5C9380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01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51936081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DEA07E3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363D4CD5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8B95826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6731" w:rsidRPr="00C1266B" w14:paraId="1DAF85FB" w14:textId="77777777" w:rsidTr="009B7098">
        <w:tc>
          <w:tcPr>
            <w:tcW w:w="2880" w:type="dxa"/>
          </w:tcPr>
          <w:p w14:paraId="6DA82D12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10" w:type="dxa"/>
          </w:tcPr>
          <w:p w14:paraId="67D5F928" w14:textId="7A2E9F03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BA012C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16C469D9" w14:textId="470920DF" w:rsidR="00B86731" w:rsidRPr="00117E01" w:rsidRDefault="00DE331F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2,002,565</w:t>
            </w:r>
          </w:p>
        </w:tc>
        <w:tc>
          <w:tcPr>
            <w:tcW w:w="270" w:type="dxa"/>
            <w:shd w:val="clear" w:color="auto" w:fill="auto"/>
          </w:tcPr>
          <w:p w14:paraId="081D560B" w14:textId="77777777" w:rsidR="00B86731" w:rsidRPr="00117E01" w:rsidRDefault="00B86731" w:rsidP="00987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after="0" w:line="240" w:lineRule="auto"/>
              <w:ind w:right="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7A9DEA" w14:textId="77777777" w:rsidR="00B86731" w:rsidRPr="00117E01" w:rsidRDefault="00B86731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117E01">
              <w:rPr>
                <w:rFonts w:ascii="Angsana New" w:hAnsi="Angsana New"/>
                <w:sz w:val="30"/>
                <w:szCs w:val="30"/>
              </w:rPr>
              <w:t>2,120,547</w:t>
            </w:r>
          </w:p>
        </w:tc>
        <w:tc>
          <w:tcPr>
            <w:tcW w:w="250" w:type="dxa"/>
            <w:shd w:val="clear" w:color="auto" w:fill="auto"/>
          </w:tcPr>
          <w:p w14:paraId="43090382" w14:textId="77777777" w:rsidR="00B86731" w:rsidRPr="00117E01" w:rsidRDefault="00B86731" w:rsidP="00B86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4BD86279" w14:textId="7CC024DC" w:rsidR="00B86731" w:rsidRPr="00117E01" w:rsidRDefault="00DE331F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1,963,633</w:t>
            </w:r>
          </w:p>
        </w:tc>
        <w:tc>
          <w:tcPr>
            <w:tcW w:w="250" w:type="dxa"/>
          </w:tcPr>
          <w:p w14:paraId="4746AA67" w14:textId="77777777" w:rsidR="00B86731" w:rsidRPr="00117E01" w:rsidRDefault="00B86731" w:rsidP="00987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D040137" w14:textId="77777777" w:rsidR="00B86731" w:rsidRPr="00117E01" w:rsidRDefault="00B86731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117E01">
              <w:rPr>
                <w:rFonts w:ascii="Angsana New" w:hAnsi="Angsana New"/>
                <w:sz w:val="30"/>
                <w:szCs w:val="30"/>
              </w:rPr>
              <w:t>2,079,919</w:t>
            </w:r>
          </w:p>
        </w:tc>
      </w:tr>
      <w:tr w:rsidR="00B86731" w:rsidRPr="00C1266B" w14:paraId="373B8339" w14:textId="77777777" w:rsidTr="009B7098">
        <w:tc>
          <w:tcPr>
            <w:tcW w:w="2880" w:type="dxa"/>
          </w:tcPr>
          <w:p w14:paraId="71B3B058" w14:textId="77777777" w:rsidR="00B86731" w:rsidRPr="00C1266B" w:rsidRDefault="00B86731" w:rsidP="00B86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158108B9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38524A" w14:textId="0F59A9F6" w:rsidR="00B86731" w:rsidRPr="00F75BA2" w:rsidRDefault="0087252D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554,600</w:t>
            </w:r>
          </w:p>
        </w:tc>
        <w:tc>
          <w:tcPr>
            <w:tcW w:w="270" w:type="dxa"/>
            <w:shd w:val="clear" w:color="auto" w:fill="auto"/>
          </w:tcPr>
          <w:p w14:paraId="15B99363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5800C7" w14:textId="03358307" w:rsidR="00B86731" w:rsidRPr="00F75BA2" w:rsidRDefault="00BA012C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5073EB">
              <w:rPr>
                <w:rFonts w:ascii="Angsana New" w:hAnsi="Angsana New"/>
                <w:sz w:val="30"/>
                <w:szCs w:val="30"/>
              </w:rPr>
              <w:t>574,970</w:t>
            </w:r>
          </w:p>
        </w:tc>
        <w:tc>
          <w:tcPr>
            <w:tcW w:w="250" w:type="dxa"/>
            <w:shd w:val="clear" w:color="auto" w:fill="auto"/>
          </w:tcPr>
          <w:p w14:paraId="4A229487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2BA8EEC3" w14:textId="6CF7778E" w:rsidR="00B86731" w:rsidRPr="00C1266B" w:rsidRDefault="0087252D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535,038</w:t>
            </w:r>
          </w:p>
        </w:tc>
        <w:tc>
          <w:tcPr>
            <w:tcW w:w="250" w:type="dxa"/>
          </w:tcPr>
          <w:p w14:paraId="0ADC8204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8747865" w14:textId="77777777" w:rsidR="00B86731" w:rsidRPr="00C1266B" w:rsidRDefault="00B86731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8A4D19">
              <w:rPr>
                <w:rFonts w:ascii="Angsana New" w:hAnsi="Angsana New"/>
                <w:sz w:val="30"/>
                <w:szCs w:val="30"/>
              </w:rPr>
              <w:t>551,709</w:t>
            </w:r>
          </w:p>
        </w:tc>
      </w:tr>
      <w:tr w:rsidR="00B86731" w:rsidRPr="00C1266B" w14:paraId="44391474" w14:textId="77777777" w:rsidTr="009B7098">
        <w:tc>
          <w:tcPr>
            <w:tcW w:w="2880" w:type="dxa"/>
          </w:tcPr>
          <w:p w14:paraId="0125F4F5" w14:textId="77777777" w:rsidR="00B86731" w:rsidRPr="00C1266B" w:rsidRDefault="00B86731" w:rsidP="00B86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810" w:type="dxa"/>
          </w:tcPr>
          <w:p w14:paraId="283306EA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9D036B" w14:textId="1EE32BB4" w:rsidR="00B86731" w:rsidRPr="00F75BA2" w:rsidRDefault="00B84A04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315,957</w:t>
            </w:r>
          </w:p>
        </w:tc>
        <w:tc>
          <w:tcPr>
            <w:tcW w:w="270" w:type="dxa"/>
            <w:shd w:val="clear" w:color="auto" w:fill="auto"/>
          </w:tcPr>
          <w:p w14:paraId="4A98FEFE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7B33A2" w14:textId="4C45BEDC" w:rsidR="00B86731" w:rsidRPr="00D408D7" w:rsidRDefault="00E0503D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D408D7">
              <w:rPr>
                <w:rFonts w:ascii="Angsana New" w:hAnsi="Angsana New"/>
                <w:sz w:val="30"/>
                <w:szCs w:val="30"/>
              </w:rPr>
              <w:t>349,2</w:t>
            </w:r>
            <w:r w:rsidR="00BA012C" w:rsidRPr="00D408D7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50" w:type="dxa"/>
            <w:shd w:val="clear" w:color="auto" w:fill="auto"/>
          </w:tcPr>
          <w:p w14:paraId="1378B422" w14:textId="77777777" w:rsidR="00B86731" w:rsidRPr="00D408D7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8A32D82" w14:textId="36086FB9" w:rsidR="00B86731" w:rsidRPr="00D408D7" w:rsidRDefault="007B3160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D408D7">
              <w:rPr>
                <w:rFonts w:ascii="Angsana New" w:hAnsi="Angsana New"/>
                <w:sz w:val="30"/>
                <w:szCs w:val="30"/>
              </w:rPr>
              <w:t>315,957</w:t>
            </w:r>
          </w:p>
        </w:tc>
        <w:tc>
          <w:tcPr>
            <w:tcW w:w="250" w:type="dxa"/>
          </w:tcPr>
          <w:p w14:paraId="47158DB2" w14:textId="77777777" w:rsidR="00B86731" w:rsidRPr="00D408D7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0E9CBB8" w14:textId="341C1868" w:rsidR="00B86731" w:rsidRPr="00D408D7" w:rsidRDefault="00666FB3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D408D7">
              <w:rPr>
                <w:rFonts w:ascii="Angsana New" w:hAnsi="Angsana New"/>
                <w:sz w:val="30"/>
                <w:szCs w:val="30"/>
              </w:rPr>
              <w:t>349,2</w:t>
            </w:r>
            <w:r w:rsidR="00BA012C" w:rsidRPr="00D408D7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B86731" w:rsidRPr="00C1266B" w14:paraId="21CBB909" w14:textId="77777777" w:rsidTr="009B7098">
        <w:tc>
          <w:tcPr>
            <w:tcW w:w="2880" w:type="dxa"/>
          </w:tcPr>
          <w:p w14:paraId="5CD29256" w14:textId="77777777" w:rsidR="00B86731" w:rsidRPr="00C1266B" w:rsidRDefault="00B86731" w:rsidP="00B86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10" w:type="dxa"/>
          </w:tcPr>
          <w:p w14:paraId="1544D22C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3FAF2A" w14:textId="2C29A31E" w:rsidR="00B86731" w:rsidRPr="00F75BA2" w:rsidRDefault="00B84A04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="0087252D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,133</w:t>
            </w:r>
          </w:p>
        </w:tc>
        <w:tc>
          <w:tcPr>
            <w:tcW w:w="270" w:type="dxa"/>
            <w:shd w:val="clear" w:color="auto" w:fill="auto"/>
          </w:tcPr>
          <w:p w14:paraId="022F952F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7AE504" w14:textId="77777777" w:rsidR="00B86731" w:rsidRPr="00D408D7" w:rsidRDefault="00B86731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D408D7">
              <w:rPr>
                <w:rFonts w:ascii="Angsana New" w:hAnsi="Angsana New"/>
                <w:sz w:val="30"/>
                <w:szCs w:val="30"/>
              </w:rPr>
              <w:t>425,440</w:t>
            </w:r>
          </w:p>
        </w:tc>
        <w:tc>
          <w:tcPr>
            <w:tcW w:w="250" w:type="dxa"/>
            <w:shd w:val="clear" w:color="auto" w:fill="auto"/>
          </w:tcPr>
          <w:p w14:paraId="63B0CC74" w14:textId="77777777" w:rsidR="00B86731" w:rsidRPr="00D408D7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0A0749B" w14:textId="7CB2D1D0" w:rsidR="00B86731" w:rsidRPr="00D408D7" w:rsidRDefault="007B3160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D408D7">
              <w:rPr>
                <w:rFonts w:ascii="Angsana New" w:hAnsi="Angsana New"/>
                <w:sz w:val="30"/>
                <w:szCs w:val="30"/>
              </w:rPr>
              <w:t>447,072</w:t>
            </w:r>
          </w:p>
        </w:tc>
        <w:tc>
          <w:tcPr>
            <w:tcW w:w="250" w:type="dxa"/>
          </w:tcPr>
          <w:p w14:paraId="76A61873" w14:textId="77777777" w:rsidR="00B86731" w:rsidRPr="00D408D7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5D04F22E" w14:textId="77777777" w:rsidR="00B86731" w:rsidRPr="00D408D7" w:rsidRDefault="00B86731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D408D7">
              <w:rPr>
                <w:rFonts w:ascii="Angsana New" w:hAnsi="Angsana New"/>
                <w:sz w:val="30"/>
                <w:szCs w:val="30"/>
              </w:rPr>
              <w:t>423,001</w:t>
            </w:r>
          </w:p>
        </w:tc>
      </w:tr>
      <w:tr w:rsidR="00B86731" w:rsidRPr="00C1266B" w14:paraId="6EEC4384" w14:textId="77777777" w:rsidTr="009B7098">
        <w:tc>
          <w:tcPr>
            <w:tcW w:w="2880" w:type="dxa"/>
          </w:tcPr>
          <w:p w14:paraId="1F865E72" w14:textId="77777777" w:rsidR="00B86731" w:rsidRPr="00C1266B" w:rsidRDefault="00B86731" w:rsidP="00B86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810" w:type="dxa"/>
          </w:tcPr>
          <w:p w14:paraId="00E1FC88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A19AF6" w14:textId="67BFBAE1" w:rsidR="00B86731" w:rsidRPr="00F75BA2" w:rsidRDefault="00B84A04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193,556</w:t>
            </w:r>
          </w:p>
        </w:tc>
        <w:tc>
          <w:tcPr>
            <w:tcW w:w="270" w:type="dxa"/>
            <w:shd w:val="clear" w:color="auto" w:fill="auto"/>
          </w:tcPr>
          <w:p w14:paraId="6AC2B9FD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661692" w14:textId="77777777" w:rsidR="00B86731" w:rsidRPr="00D408D7" w:rsidRDefault="00B86731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D408D7">
              <w:rPr>
                <w:rFonts w:ascii="Angsana New" w:hAnsi="Angsana New"/>
                <w:sz w:val="30"/>
                <w:szCs w:val="30"/>
              </w:rPr>
              <w:t>270,393</w:t>
            </w:r>
          </w:p>
        </w:tc>
        <w:tc>
          <w:tcPr>
            <w:tcW w:w="250" w:type="dxa"/>
            <w:shd w:val="clear" w:color="auto" w:fill="auto"/>
          </w:tcPr>
          <w:p w14:paraId="267CBBF4" w14:textId="77777777" w:rsidR="00B86731" w:rsidRPr="00D408D7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A433C1C" w14:textId="73280EF2" w:rsidR="00B86731" w:rsidRPr="00D408D7" w:rsidRDefault="007B3160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D408D7">
              <w:rPr>
                <w:rFonts w:ascii="Angsana New" w:hAnsi="Angsana New"/>
                <w:sz w:val="30"/>
                <w:szCs w:val="30"/>
              </w:rPr>
              <w:t>193,428</w:t>
            </w:r>
          </w:p>
        </w:tc>
        <w:tc>
          <w:tcPr>
            <w:tcW w:w="250" w:type="dxa"/>
          </w:tcPr>
          <w:p w14:paraId="2065C80E" w14:textId="77777777" w:rsidR="00B86731" w:rsidRPr="00D408D7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BB8784E" w14:textId="77777777" w:rsidR="00B86731" w:rsidRPr="00D408D7" w:rsidRDefault="00B86731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D408D7">
              <w:rPr>
                <w:rFonts w:ascii="Angsana New" w:hAnsi="Angsana New"/>
                <w:sz w:val="30"/>
                <w:szCs w:val="30"/>
              </w:rPr>
              <w:t>270,200</w:t>
            </w:r>
          </w:p>
        </w:tc>
      </w:tr>
      <w:tr w:rsidR="00B86731" w:rsidRPr="00C1266B" w14:paraId="7C674073" w14:textId="77777777" w:rsidTr="009B7098">
        <w:tc>
          <w:tcPr>
            <w:tcW w:w="2880" w:type="dxa"/>
          </w:tcPr>
          <w:p w14:paraId="78E71077" w14:textId="77777777" w:rsidR="00B86731" w:rsidRPr="00C1266B" w:rsidRDefault="00B86731" w:rsidP="00B86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8A4D19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810" w:type="dxa"/>
          </w:tcPr>
          <w:p w14:paraId="536FACA0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E3E58A7" w14:textId="41713AE1" w:rsidR="00B86731" w:rsidRPr="009B7098" w:rsidRDefault="00B84A04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9B7098">
              <w:rPr>
                <w:rFonts w:ascii="Angsana New" w:hAnsi="Angsana New"/>
                <w:sz w:val="30"/>
                <w:szCs w:val="30"/>
              </w:rPr>
              <w:t>146,418</w:t>
            </w:r>
          </w:p>
        </w:tc>
        <w:tc>
          <w:tcPr>
            <w:tcW w:w="270" w:type="dxa"/>
            <w:shd w:val="clear" w:color="auto" w:fill="auto"/>
          </w:tcPr>
          <w:p w14:paraId="38DBF967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9FBAC46" w14:textId="77777777" w:rsidR="00B86731" w:rsidRPr="00D408D7" w:rsidRDefault="00B86731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D408D7">
              <w:rPr>
                <w:rFonts w:ascii="Angsana New" w:hAnsi="Angsana New"/>
                <w:sz w:val="30"/>
                <w:szCs w:val="30"/>
              </w:rPr>
              <w:t>126,343</w:t>
            </w:r>
          </w:p>
        </w:tc>
        <w:tc>
          <w:tcPr>
            <w:tcW w:w="250" w:type="dxa"/>
            <w:shd w:val="clear" w:color="auto" w:fill="auto"/>
          </w:tcPr>
          <w:p w14:paraId="770CDAAF" w14:textId="77777777" w:rsidR="00B86731" w:rsidRPr="00D408D7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432E62EF" w14:textId="62D259D1" w:rsidR="00B86731" w:rsidRPr="00D408D7" w:rsidRDefault="007B3160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D408D7">
              <w:rPr>
                <w:rFonts w:ascii="Angsana New" w:hAnsi="Angsana New"/>
                <w:sz w:val="30"/>
                <w:szCs w:val="30"/>
              </w:rPr>
              <w:t>143,797</w:t>
            </w:r>
          </w:p>
        </w:tc>
        <w:tc>
          <w:tcPr>
            <w:tcW w:w="250" w:type="dxa"/>
          </w:tcPr>
          <w:p w14:paraId="6596524C" w14:textId="77777777" w:rsidR="00B86731" w:rsidRPr="00D408D7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vAlign w:val="center"/>
          </w:tcPr>
          <w:p w14:paraId="52E027E4" w14:textId="77777777" w:rsidR="00B86731" w:rsidRPr="00D408D7" w:rsidRDefault="00B86731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D408D7">
              <w:rPr>
                <w:rFonts w:ascii="Angsana New" w:hAnsi="Angsana New"/>
                <w:sz w:val="30"/>
                <w:szCs w:val="30"/>
              </w:rPr>
              <w:t>124,432</w:t>
            </w:r>
          </w:p>
        </w:tc>
      </w:tr>
      <w:tr w:rsidR="00B86731" w:rsidRPr="00C1266B" w14:paraId="33C0891C" w14:textId="77777777" w:rsidTr="009B7098">
        <w:tc>
          <w:tcPr>
            <w:tcW w:w="2880" w:type="dxa"/>
          </w:tcPr>
          <w:p w14:paraId="202067D4" w14:textId="77777777" w:rsidR="00B86731" w:rsidRPr="00C1266B" w:rsidRDefault="00B86731" w:rsidP="00B86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8A4D19">
              <w:rPr>
                <w:rFonts w:ascii="Angsana New" w:hAnsi="Angsana New"/>
                <w:sz w:val="30"/>
                <w:szCs w:val="30"/>
                <w:cs/>
              </w:rPr>
              <w:t>ค่าซ่อมแซมบำรุงรักษา</w:t>
            </w:r>
          </w:p>
        </w:tc>
        <w:tc>
          <w:tcPr>
            <w:tcW w:w="810" w:type="dxa"/>
          </w:tcPr>
          <w:p w14:paraId="163BE0CC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22BAF1B" w14:textId="2FECAE38" w:rsidR="00B86731" w:rsidRDefault="00B84A04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101,493</w:t>
            </w:r>
          </w:p>
        </w:tc>
        <w:tc>
          <w:tcPr>
            <w:tcW w:w="270" w:type="dxa"/>
            <w:shd w:val="clear" w:color="auto" w:fill="auto"/>
          </w:tcPr>
          <w:p w14:paraId="30E94CBE" w14:textId="77777777" w:rsidR="00B86731" w:rsidRPr="00C1266B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131D5C4" w14:textId="77777777" w:rsidR="00B86731" w:rsidRPr="00D408D7" w:rsidRDefault="00B86731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D408D7">
              <w:rPr>
                <w:rFonts w:ascii="Angsana New" w:hAnsi="Angsana New"/>
                <w:sz w:val="30"/>
                <w:szCs w:val="30"/>
              </w:rPr>
              <w:t>117,640</w:t>
            </w:r>
          </w:p>
        </w:tc>
        <w:tc>
          <w:tcPr>
            <w:tcW w:w="250" w:type="dxa"/>
            <w:shd w:val="clear" w:color="auto" w:fill="auto"/>
          </w:tcPr>
          <w:p w14:paraId="6FE27147" w14:textId="77777777" w:rsidR="00B86731" w:rsidRPr="00D408D7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5D20B005" w14:textId="3ACC832A" w:rsidR="00B86731" w:rsidRPr="00D408D7" w:rsidRDefault="007B3160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D408D7">
              <w:rPr>
                <w:rFonts w:ascii="Angsana New" w:hAnsi="Angsana New"/>
                <w:sz w:val="30"/>
                <w:szCs w:val="30"/>
              </w:rPr>
              <w:t>101,139</w:t>
            </w:r>
          </w:p>
        </w:tc>
        <w:tc>
          <w:tcPr>
            <w:tcW w:w="250" w:type="dxa"/>
          </w:tcPr>
          <w:p w14:paraId="4A0DA587" w14:textId="77777777" w:rsidR="00B86731" w:rsidRPr="00D408D7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vAlign w:val="center"/>
          </w:tcPr>
          <w:p w14:paraId="08941399" w14:textId="77777777" w:rsidR="00B86731" w:rsidRPr="00D408D7" w:rsidRDefault="00B86731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D408D7">
              <w:rPr>
                <w:rFonts w:ascii="Angsana New" w:hAnsi="Angsana New"/>
                <w:sz w:val="30"/>
                <w:szCs w:val="30"/>
              </w:rPr>
              <w:t>117,221</w:t>
            </w:r>
          </w:p>
        </w:tc>
      </w:tr>
      <w:tr w:rsidR="00B86731" w:rsidRPr="00422285" w14:paraId="449CA127" w14:textId="77777777" w:rsidTr="009B7098">
        <w:tc>
          <w:tcPr>
            <w:tcW w:w="2880" w:type="dxa"/>
          </w:tcPr>
          <w:p w14:paraId="7C58B74F" w14:textId="77777777" w:rsidR="00B86731" w:rsidRPr="00C1266B" w:rsidRDefault="00B86731" w:rsidP="00B86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727D3E1E" w14:textId="77777777" w:rsidR="00B86731" w:rsidRPr="0042228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C4FECE" w14:textId="6883460F" w:rsidR="00B86731" w:rsidRPr="00422285" w:rsidRDefault="0087252D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783,403</w:t>
            </w:r>
          </w:p>
        </w:tc>
        <w:tc>
          <w:tcPr>
            <w:tcW w:w="270" w:type="dxa"/>
            <w:shd w:val="clear" w:color="auto" w:fill="auto"/>
          </w:tcPr>
          <w:p w14:paraId="2570130F" w14:textId="77777777" w:rsidR="00B86731" w:rsidRPr="0042228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97E157" w14:textId="77777777" w:rsidR="00B86731" w:rsidRPr="00D408D7" w:rsidRDefault="00B86731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D408D7">
              <w:rPr>
                <w:rFonts w:ascii="Angsana New" w:hAnsi="Angsana New"/>
                <w:sz w:val="30"/>
                <w:szCs w:val="30"/>
              </w:rPr>
              <w:t>731,569</w:t>
            </w:r>
          </w:p>
        </w:tc>
        <w:tc>
          <w:tcPr>
            <w:tcW w:w="250" w:type="dxa"/>
            <w:shd w:val="clear" w:color="auto" w:fill="auto"/>
          </w:tcPr>
          <w:p w14:paraId="78ACBDF7" w14:textId="77777777" w:rsidR="00B86731" w:rsidRPr="00D408D7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009422" w14:textId="5B47A17E" w:rsidR="00B86731" w:rsidRPr="00D408D7" w:rsidRDefault="0087252D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735,865</w:t>
            </w:r>
          </w:p>
        </w:tc>
        <w:tc>
          <w:tcPr>
            <w:tcW w:w="250" w:type="dxa"/>
          </w:tcPr>
          <w:p w14:paraId="2F3FA94E" w14:textId="77777777" w:rsidR="00B86731" w:rsidRPr="00D408D7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384EDDB8" w14:textId="77777777" w:rsidR="00B86731" w:rsidRPr="00D408D7" w:rsidRDefault="00B86731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08D7">
              <w:rPr>
                <w:rFonts w:ascii="Angsana New" w:hAnsi="Angsana New"/>
                <w:color w:val="000000"/>
                <w:sz w:val="30"/>
                <w:szCs w:val="30"/>
              </w:rPr>
              <w:t>1,026,772</w:t>
            </w:r>
          </w:p>
        </w:tc>
      </w:tr>
      <w:tr w:rsidR="00B86731" w:rsidRPr="00422285" w14:paraId="4551A8EE" w14:textId="77777777" w:rsidTr="009B7098">
        <w:tc>
          <w:tcPr>
            <w:tcW w:w="2880" w:type="dxa"/>
          </w:tcPr>
          <w:p w14:paraId="47DF2FAE" w14:textId="245ECD1D" w:rsidR="00B86731" w:rsidRPr="00C1266B" w:rsidRDefault="00C14B78" w:rsidP="009B70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38" w:hanging="2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 ต้นทุนในการ</w:t>
            </w:r>
            <w:r w:rsidR="009B709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C14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จัดจำหน่ายและค่าใช้จ่าย</w:t>
            </w:r>
            <w:r w:rsidR="009B709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C14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810" w:type="dxa"/>
          </w:tcPr>
          <w:p w14:paraId="5835103C" w14:textId="77777777" w:rsidR="00B86731" w:rsidRPr="00422285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CA877" w14:textId="3E921D87" w:rsidR="00B86731" w:rsidRPr="00422285" w:rsidRDefault="00947A73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285">
              <w:rPr>
                <w:rFonts w:ascii="Angsana New" w:hAnsi="Angsana New"/>
                <w:b/>
                <w:bCs/>
                <w:sz w:val="30"/>
                <w:szCs w:val="30"/>
              </w:rPr>
              <w:t>11,023,03</w:t>
            </w:r>
            <w:r w:rsidR="00DE331F" w:rsidRPr="0042228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E978878" w14:textId="77777777" w:rsidR="00B86731" w:rsidRPr="00422285" w:rsidRDefault="00B86731" w:rsidP="00C14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B0FA6" w14:textId="3BDEC251" w:rsidR="00B86731" w:rsidRPr="00D408D7" w:rsidRDefault="00B46EB6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8D7">
              <w:rPr>
                <w:rFonts w:ascii="Angsana New" w:hAnsi="Angsana New"/>
                <w:b/>
                <w:bCs/>
                <w:sz w:val="30"/>
                <w:szCs w:val="30"/>
              </w:rPr>
              <w:t>12,</w:t>
            </w:r>
            <w:r w:rsidR="00BA012C" w:rsidRPr="00D408D7">
              <w:rPr>
                <w:rFonts w:ascii="Angsana New" w:hAnsi="Angsana New"/>
                <w:b/>
                <w:bCs/>
                <w:sz w:val="30"/>
                <w:szCs w:val="30"/>
              </w:rPr>
              <w:t>098</w:t>
            </w:r>
            <w:r w:rsidRPr="00D408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A012C" w:rsidRPr="00D408D7">
              <w:rPr>
                <w:rFonts w:ascii="Angsana New" w:hAnsi="Angsana New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250" w:type="dxa"/>
            <w:vAlign w:val="bottom"/>
          </w:tcPr>
          <w:p w14:paraId="4E744C03" w14:textId="77777777" w:rsidR="00B86731" w:rsidRPr="00D408D7" w:rsidRDefault="00B86731" w:rsidP="00C14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500D4" w14:textId="5C2DBB2A" w:rsidR="00B86731" w:rsidRPr="00D408D7" w:rsidRDefault="007B3160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8D7">
              <w:rPr>
                <w:rFonts w:ascii="Angsana New" w:hAnsi="Angsana New"/>
                <w:b/>
                <w:bCs/>
                <w:sz w:val="30"/>
                <w:szCs w:val="30"/>
              </w:rPr>
              <w:t>10,963,01</w:t>
            </w:r>
            <w:r w:rsidR="0087252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0" w:type="dxa"/>
            <w:vAlign w:val="bottom"/>
          </w:tcPr>
          <w:p w14:paraId="154DBAE1" w14:textId="77777777" w:rsidR="00B86731" w:rsidRPr="00D408D7" w:rsidRDefault="00B86731" w:rsidP="00C14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718DC" w14:textId="3DA37162" w:rsidR="00B86731" w:rsidRPr="00D408D7" w:rsidRDefault="00B46EB6" w:rsidP="009B7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8D7">
              <w:rPr>
                <w:rFonts w:ascii="Angsana New" w:hAnsi="Angsana New"/>
                <w:b/>
                <w:bCs/>
                <w:sz w:val="30"/>
                <w:szCs w:val="30"/>
              </w:rPr>
              <w:t>12,</w:t>
            </w:r>
            <w:r w:rsidR="00BA012C" w:rsidRPr="00D408D7">
              <w:rPr>
                <w:rFonts w:ascii="Angsana New" w:hAnsi="Angsana New"/>
                <w:b/>
                <w:bCs/>
                <w:sz w:val="30"/>
                <w:szCs w:val="30"/>
              </w:rPr>
              <w:t>013</w:t>
            </w:r>
            <w:r w:rsidRPr="00D408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A012C" w:rsidRPr="00D408D7">
              <w:rPr>
                <w:rFonts w:ascii="Angsana New" w:hAnsi="Angsana New"/>
                <w:b/>
                <w:bCs/>
                <w:sz w:val="30"/>
                <w:szCs w:val="30"/>
              </w:rPr>
              <w:t>515</w:t>
            </w:r>
          </w:p>
        </w:tc>
      </w:tr>
    </w:tbl>
    <w:p w14:paraId="68CA99B6" w14:textId="77777777" w:rsidR="004B3A38" w:rsidRDefault="004B3A38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3F77C07F" w14:textId="77777777" w:rsidR="00987186" w:rsidRDefault="00987186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702098C2" w14:textId="77777777" w:rsidR="00987186" w:rsidRDefault="00987186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2D913567" w14:textId="77777777" w:rsidR="00987186" w:rsidRDefault="00987186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36BA6BB0" w14:textId="77777777" w:rsidR="00987186" w:rsidRDefault="00987186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28C20C6A" w14:textId="77777777" w:rsidR="00987186" w:rsidRDefault="00987186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3763114E" w14:textId="77777777" w:rsidR="00987186" w:rsidRDefault="00987186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6E9BAC28" w14:textId="3258E6DC" w:rsidR="00987186" w:rsidRDefault="00987186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179D66E2" w14:textId="0C80A13B" w:rsidR="000C2502" w:rsidRDefault="000C2502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3DB5FF98" w14:textId="0A1B35AD" w:rsidR="000C2502" w:rsidRDefault="000C2502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50E6DDF3" w14:textId="43DDA4A5" w:rsidR="000C2502" w:rsidRDefault="000C2502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290220F7" w14:textId="77777777" w:rsidR="000C2502" w:rsidRPr="00714A94" w:rsidRDefault="000C2502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65287E07" w14:textId="2A6DEAB1" w:rsidR="00E64F07" w:rsidRPr="00987186" w:rsidRDefault="005E45C9" w:rsidP="00EA4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C1266B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40485">
        <w:rPr>
          <w:rFonts w:ascii="Angsana New" w:hAnsi="Angsana New"/>
          <w:b/>
          <w:bCs/>
          <w:sz w:val="30"/>
          <w:szCs w:val="30"/>
        </w:rPr>
        <w:t>2</w:t>
      </w:r>
      <w:r w:rsidR="00E64F07" w:rsidRPr="00987186">
        <w:rPr>
          <w:rFonts w:ascii="Angsana New" w:hAnsi="Angsana New"/>
          <w:b/>
          <w:bCs/>
          <w:sz w:val="30"/>
          <w:szCs w:val="30"/>
        </w:rPr>
        <w:tab/>
      </w:r>
      <w:r w:rsidR="00233F7D" w:rsidRPr="00987186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5D77CA5A" w14:textId="77777777" w:rsidR="00233F7D" w:rsidRPr="00987186" w:rsidRDefault="00233F7D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540"/>
        <w:gridCol w:w="1184"/>
        <w:gridCol w:w="242"/>
        <w:gridCol w:w="1175"/>
        <w:gridCol w:w="255"/>
        <w:gridCol w:w="1194"/>
        <w:gridCol w:w="236"/>
        <w:gridCol w:w="1204"/>
      </w:tblGrid>
      <w:tr w:rsidR="00233F7D" w:rsidRPr="00987186" w14:paraId="74230E61" w14:textId="77777777" w:rsidTr="009C16B0">
        <w:tc>
          <w:tcPr>
            <w:tcW w:w="3690" w:type="dxa"/>
            <w:gridSpan w:val="2"/>
          </w:tcPr>
          <w:p w14:paraId="579AC98B" w14:textId="77777777" w:rsidR="00233F7D" w:rsidRPr="00987186" w:rsidRDefault="00233F7D" w:rsidP="00233F7D">
            <w:pPr>
              <w:spacing w:line="240" w:lineRule="auto"/>
              <w:ind w:right="-54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71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01" w:type="dxa"/>
            <w:gridSpan w:val="3"/>
          </w:tcPr>
          <w:p w14:paraId="6832B415" w14:textId="77777777" w:rsidR="00233F7D" w:rsidRPr="00987186" w:rsidRDefault="00233F7D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1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7C337A9E" w14:textId="77777777" w:rsidR="00233F7D" w:rsidRPr="00987186" w:rsidRDefault="00233F7D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5DF3FC4D" w14:textId="77777777" w:rsidR="00233F7D" w:rsidRPr="00987186" w:rsidRDefault="00233F7D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1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3038" w:rsidRPr="00987186" w14:paraId="1FFFD411" w14:textId="77777777" w:rsidTr="009C16B0">
        <w:tc>
          <w:tcPr>
            <w:tcW w:w="3150" w:type="dxa"/>
          </w:tcPr>
          <w:p w14:paraId="7FEB9B77" w14:textId="77777777" w:rsidR="00C33038" w:rsidRPr="00987186" w:rsidRDefault="00C33038" w:rsidP="00C33038">
            <w:pPr>
              <w:pStyle w:val="BodyText"/>
              <w:tabs>
                <w:tab w:val="clear" w:pos="227"/>
              </w:tabs>
              <w:spacing w:after="0" w:line="240" w:lineRule="auto"/>
              <w:ind w:right="-54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0CB82ABB" w14:textId="77777777" w:rsidR="00C33038" w:rsidRPr="00987186" w:rsidRDefault="00C33038" w:rsidP="00C3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104BFD36" w14:textId="77777777" w:rsidR="00C33038" w:rsidRPr="00987186" w:rsidRDefault="00B86731" w:rsidP="00C3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18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2" w:type="dxa"/>
          </w:tcPr>
          <w:p w14:paraId="4E3DB9B6" w14:textId="77777777" w:rsidR="00C33038" w:rsidRPr="00987186" w:rsidRDefault="00C33038" w:rsidP="00C3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10A64B1" w14:textId="77777777" w:rsidR="00C33038" w:rsidRPr="00987186" w:rsidRDefault="00B86731" w:rsidP="00C3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1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5" w:type="dxa"/>
          </w:tcPr>
          <w:p w14:paraId="76C5B184" w14:textId="77777777" w:rsidR="00C33038" w:rsidRPr="00987186" w:rsidRDefault="00C33038" w:rsidP="00C33038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937FF47" w14:textId="77777777" w:rsidR="00C33038" w:rsidRPr="00987186" w:rsidRDefault="00B86731" w:rsidP="00C3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18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449170B" w14:textId="77777777" w:rsidR="00C33038" w:rsidRPr="00987186" w:rsidRDefault="00C33038" w:rsidP="00C3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05C914" w14:textId="77777777" w:rsidR="00C33038" w:rsidRPr="00987186" w:rsidRDefault="00B86731" w:rsidP="00C3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71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33038" w:rsidRPr="00987186" w14:paraId="1344C44C" w14:textId="77777777" w:rsidTr="009C16B0">
        <w:tc>
          <w:tcPr>
            <w:tcW w:w="3150" w:type="dxa"/>
          </w:tcPr>
          <w:p w14:paraId="347754D0" w14:textId="77777777" w:rsidR="00C33038" w:rsidRPr="00987186" w:rsidRDefault="00C33038" w:rsidP="00C3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60FD71B9" w14:textId="77777777" w:rsidR="00C33038" w:rsidRPr="00987186" w:rsidRDefault="00C33038" w:rsidP="00C3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600AEF4" w14:textId="77777777" w:rsidR="00C33038" w:rsidRPr="00987186" w:rsidRDefault="00C33038" w:rsidP="00C3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71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3038" w:rsidRPr="00987186" w14:paraId="04AE6197" w14:textId="77777777" w:rsidTr="004717BF">
        <w:tc>
          <w:tcPr>
            <w:tcW w:w="3150" w:type="dxa"/>
          </w:tcPr>
          <w:p w14:paraId="502B629D" w14:textId="77777777" w:rsidR="00C33038" w:rsidRPr="00987186" w:rsidRDefault="00C33038" w:rsidP="00C33038">
            <w:pPr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1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="00233F7D" w:rsidRPr="009871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ของงวดปัจจุบัน</w:t>
            </w:r>
          </w:p>
        </w:tc>
        <w:tc>
          <w:tcPr>
            <w:tcW w:w="540" w:type="dxa"/>
          </w:tcPr>
          <w:p w14:paraId="2B72F40F" w14:textId="77777777" w:rsidR="00C33038" w:rsidRPr="00987186" w:rsidRDefault="00C33038" w:rsidP="00C3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7409A0D0" w14:textId="77777777" w:rsidR="00C33038" w:rsidRPr="00987186" w:rsidRDefault="00C33038" w:rsidP="00C3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06B42B3" w14:textId="77777777" w:rsidR="00C33038" w:rsidRPr="00987186" w:rsidRDefault="00C33038" w:rsidP="00C3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DEA9FAD" w14:textId="77777777" w:rsidR="00C33038" w:rsidRPr="00987186" w:rsidRDefault="00C33038" w:rsidP="00C3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CFC70BC" w14:textId="77777777" w:rsidR="00C33038" w:rsidRPr="00987186" w:rsidRDefault="00C33038" w:rsidP="00C3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B7DC1AE" w14:textId="77777777" w:rsidR="00C33038" w:rsidRPr="00987186" w:rsidRDefault="00C33038" w:rsidP="00C3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7BDA78" w14:textId="77777777" w:rsidR="00C33038" w:rsidRPr="00987186" w:rsidRDefault="00C33038" w:rsidP="00C3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791885" w14:textId="77777777" w:rsidR="00C33038" w:rsidRPr="00987186" w:rsidRDefault="00C33038" w:rsidP="00C3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DA6" w:rsidRPr="00987186" w14:paraId="1E8A676F" w14:textId="77777777" w:rsidTr="004717BF">
        <w:tc>
          <w:tcPr>
            <w:tcW w:w="3150" w:type="dxa"/>
          </w:tcPr>
          <w:p w14:paraId="30E284F8" w14:textId="77777777" w:rsidR="00991DA6" w:rsidRPr="00987186" w:rsidRDefault="00991DA6" w:rsidP="00991DA6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sz w:val="30"/>
                <w:szCs w:val="30"/>
                <w:cs/>
              </w:rPr>
            </w:pPr>
            <w:r w:rsidRPr="00987186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540" w:type="dxa"/>
          </w:tcPr>
          <w:p w14:paraId="7D13F0E3" w14:textId="77777777" w:rsidR="00991DA6" w:rsidRPr="00987186" w:rsidRDefault="00991DA6" w:rsidP="0099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010D29A8" w14:textId="59DBA7D5" w:rsidR="00991DA6" w:rsidRPr="00987186" w:rsidRDefault="00991DA6" w:rsidP="0016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2" w:type="dxa"/>
          </w:tcPr>
          <w:p w14:paraId="7103C8CD" w14:textId="77777777" w:rsidR="00991DA6" w:rsidRPr="00987186" w:rsidRDefault="00991DA6" w:rsidP="0099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93B5836" w14:textId="77777777" w:rsidR="00991DA6" w:rsidRPr="00987186" w:rsidRDefault="00991DA6" w:rsidP="0016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96" w:right="-108"/>
              <w:rPr>
                <w:rFonts w:ascii="Angsana New" w:hAnsi="Angsana New"/>
                <w:sz w:val="30"/>
                <w:szCs w:val="30"/>
              </w:rPr>
            </w:pPr>
            <w:r w:rsidRPr="00987186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55" w:type="dxa"/>
          </w:tcPr>
          <w:p w14:paraId="34B3D8AC" w14:textId="77777777" w:rsidR="00991DA6" w:rsidRPr="00987186" w:rsidRDefault="00991DA6" w:rsidP="0099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28C1C24" w14:textId="3E7665AB" w:rsidR="00991DA6" w:rsidRPr="00987186" w:rsidRDefault="00991DA6" w:rsidP="0016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8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0420933C" w14:textId="77777777" w:rsidR="00991DA6" w:rsidRPr="00987186" w:rsidRDefault="00991DA6" w:rsidP="0099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0BD058A" w14:textId="77777777" w:rsidR="00991DA6" w:rsidRPr="00987186" w:rsidRDefault="00991DA6" w:rsidP="0016671F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718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91DA6" w:rsidRPr="00987186" w14:paraId="09468470" w14:textId="77777777" w:rsidTr="004717BF">
        <w:tc>
          <w:tcPr>
            <w:tcW w:w="3150" w:type="dxa"/>
          </w:tcPr>
          <w:p w14:paraId="3EAEE12B" w14:textId="77777777" w:rsidR="00991DA6" w:rsidRPr="00987186" w:rsidRDefault="00991DA6" w:rsidP="00991DA6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6011246" w14:textId="77777777" w:rsidR="00991DA6" w:rsidRPr="00987186" w:rsidRDefault="00991DA6" w:rsidP="0099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0226F79A" w14:textId="623F9BD5" w:rsidR="00991DA6" w:rsidRPr="00987186" w:rsidRDefault="00991DA6" w:rsidP="0099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2BF57F33" w14:textId="77777777" w:rsidR="00991DA6" w:rsidRPr="00987186" w:rsidRDefault="00991DA6" w:rsidP="0099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041DA079" w14:textId="1511ADA7" w:rsidR="00991DA6" w:rsidRPr="00987186" w:rsidRDefault="00991DA6" w:rsidP="0016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9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FA1FD5F" w14:textId="77777777" w:rsidR="00991DA6" w:rsidRPr="00987186" w:rsidRDefault="00991DA6" w:rsidP="0099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0482274B" w14:textId="1F442A26" w:rsidR="00991DA6" w:rsidRPr="00842450" w:rsidRDefault="00991DA6" w:rsidP="0016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8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2A0C71" w14:textId="77777777" w:rsidR="00991DA6" w:rsidRPr="00842450" w:rsidRDefault="00991DA6" w:rsidP="0099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2BF443" w14:textId="4D99C5C0" w:rsidR="00991DA6" w:rsidRPr="00987186" w:rsidRDefault="00991DA6" w:rsidP="0016671F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86731" w:rsidRPr="00987186" w14:paraId="7E2D1A51" w14:textId="77777777" w:rsidTr="004717BF">
        <w:tc>
          <w:tcPr>
            <w:tcW w:w="3150" w:type="dxa"/>
          </w:tcPr>
          <w:p w14:paraId="715364D9" w14:textId="77777777" w:rsidR="00B86731" w:rsidRPr="00987186" w:rsidRDefault="00B86731" w:rsidP="00B8673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1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40" w:type="dxa"/>
          </w:tcPr>
          <w:p w14:paraId="2750C076" w14:textId="77777777" w:rsidR="00B86731" w:rsidRPr="00987186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5FF42A6F" w14:textId="77777777" w:rsidR="00B86731" w:rsidRPr="00987186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50CCDAD" w14:textId="77777777" w:rsidR="00B86731" w:rsidRPr="00987186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73B2829" w14:textId="77777777" w:rsidR="00B86731" w:rsidRPr="00987186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3807D38" w14:textId="77777777" w:rsidR="00B86731" w:rsidRPr="00987186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3509C65" w14:textId="77777777" w:rsidR="00B86731" w:rsidRPr="00987186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  <w:tab w:val="decimal" w:pos="9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8C9A5F" w14:textId="77777777" w:rsidR="00B86731" w:rsidRPr="00987186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B0AF385" w14:textId="77777777" w:rsidR="00B86731" w:rsidRPr="00987186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  <w:tab w:val="decimal" w:pos="9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6731" w:rsidRPr="00987186" w14:paraId="59AAAE43" w14:textId="77777777" w:rsidTr="009C16B0">
        <w:tc>
          <w:tcPr>
            <w:tcW w:w="3150" w:type="dxa"/>
          </w:tcPr>
          <w:p w14:paraId="23578FF0" w14:textId="77777777" w:rsidR="00B86731" w:rsidRPr="00987186" w:rsidRDefault="00B86731" w:rsidP="009C16B0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</w:rPr>
            </w:pPr>
            <w:r w:rsidRPr="0098718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40" w:type="dxa"/>
          </w:tcPr>
          <w:p w14:paraId="71399D10" w14:textId="77777777" w:rsidR="00B86731" w:rsidRPr="00987186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A4B5577" w14:textId="367E5A48" w:rsidR="00B86731" w:rsidRPr="00987186" w:rsidRDefault="00991DA6" w:rsidP="0016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(10,433)</w:t>
            </w:r>
          </w:p>
        </w:tc>
        <w:tc>
          <w:tcPr>
            <w:tcW w:w="242" w:type="dxa"/>
          </w:tcPr>
          <w:p w14:paraId="471A8A60" w14:textId="77777777" w:rsidR="00B86731" w:rsidRPr="00987186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03B5E0A" w14:textId="77777777" w:rsidR="00B86731" w:rsidRPr="00987186" w:rsidRDefault="00B86731" w:rsidP="0016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96" w:right="-108"/>
              <w:rPr>
                <w:rFonts w:ascii="Angsana New" w:hAnsi="Angsana New"/>
                <w:sz w:val="30"/>
                <w:szCs w:val="30"/>
              </w:rPr>
            </w:pPr>
            <w:r w:rsidRPr="00987186">
              <w:rPr>
                <w:rFonts w:ascii="Angsana New" w:hAnsi="Angsana New"/>
                <w:sz w:val="30"/>
                <w:szCs w:val="30"/>
              </w:rPr>
              <w:t>254,625</w:t>
            </w:r>
          </w:p>
        </w:tc>
        <w:tc>
          <w:tcPr>
            <w:tcW w:w="255" w:type="dxa"/>
          </w:tcPr>
          <w:p w14:paraId="60938551" w14:textId="77777777" w:rsidR="00B86731" w:rsidRPr="00987186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166E4C8B" w14:textId="4C1DB0AD" w:rsidR="00B86731" w:rsidRPr="00987186" w:rsidRDefault="00842450" w:rsidP="0016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8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(10,030)</w:t>
            </w:r>
          </w:p>
        </w:tc>
        <w:tc>
          <w:tcPr>
            <w:tcW w:w="236" w:type="dxa"/>
          </w:tcPr>
          <w:p w14:paraId="207B3B5A" w14:textId="77777777" w:rsidR="00B86731" w:rsidRPr="00987186" w:rsidRDefault="00B86731" w:rsidP="00B86731">
            <w:pPr>
              <w:pStyle w:val="acctfourfigures"/>
              <w:tabs>
                <w:tab w:val="clear" w:pos="765"/>
                <w:tab w:val="decimal" w:pos="119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2A0B0C8" w14:textId="77777777" w:rsidR="00B86731" w:rsidRPr="00987186" w:rsidRDefault="00B86731" w:rsidP="0016671F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7186">
              <w:rPr>
                <w:rFonts w:ascii="Angsana New" w:hAnsi="Angsana New"/>
                <w:sz w:val="30"/>
                <w:szCs w:val="30"/>
                <w:lang w:bidi="th-TH"/>
              </w:rPr>
              <w:t>253,460</w:t>
            </w:r>
          </w:p>
        </w:tc>
      </w:tr>
      <w:tr w:rsidR="00B86731" w:rsidRPr="00C1266B" w14:paraId="1B0FEC85" w14:textId="77777777" w:rsidTr="009C16B0">
        <w:tc>
          <w:tcPr>
            <w:tcW w:w="3150" w:type="dxa"/>
          </w:tcPr>
          <w:p w14:paraId="03EC36BB" w14:textId="77777777" w:rsidR="00B86731" w:rsidRPr="00987186" w:rsidRDefault="00233F7D" w:rsidP="00B86731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1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B86731" w:rsidRPr="009871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40" w:type="dxa"/>
          </w:tcPr>
          <w:p w14:paraId="17FC571D" w14:textId="77777777" w:rsidR="00B86731" w:rsidRPr="00987186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6A6A955" w14:textId="7E9FD523" w:rsidR="00B86731" w:rsidRPr="00987186" w:rsidRDefault="00991DA6" w:rsidP="0016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(10,</w:t>
            </w:r>
            <w:r w:rsidR="00B321F6">
              <w:rPr>
                <w:rFonts w:ascii="Angsana New" w:hAnsi="Angsana New"/>
                <w:b/>
                <w:bCs/>
                <w:sz w:val="30"/>
                <w:szCs w:val="30"/>
              </w:rPr>
              <w:t>373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02BB0BC2" w14:textId="77777777" w:rsidR="00B86731" w:rsidRPr="00987186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74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CBEB7D7" w14:textId="77777777" w:rsidR="00B86731" w:rsidRPr="00987186" w:rsidRDefault="00B86731" w:rsidP="0016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9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186">
              <w:rPr>
                <w:rFonts w:ascii="Angsana New" w:hAnsi="Angsana New"/>
                <w:b/>
                <w:bCs/>
                <w:sz w:val="30"/>
                <w:szCs w:val="30"/>
              </w:rPr>
              <w:t>255,017</w:t>
            </w:r>
          </w:p>
        </w:tc>
        <w:tc>
          <w:tcPr>
            <w:tcW w:w="255" w:type="dxa"/>
          </w:tcPr>
          <w:p w14:paraId="1B9F8CF3" w14:textId="77777777" w:rsidR="00B86731" w:rsidRPr="00987186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52EF0897" w14:textId="75B6B194" w:rsidR="00B86731" w:rsidRPr="00987186" w:rsidRDefault="00842450" w:rsidP="00166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8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(9,970)</w:t>
            </w:r>
          </w:p>
        </w:tc>
        <w:tc>
          <w:tcPr>
            <w:tcW w:w="236" w:type="dxa"/>
          </w:tcPr>
          <w:p w14:paraId="3729592E" w14:textId="77777777" w:rsidR="00B86731" w:rsidRPr="00987186" w:rsidRDefault="00B86731" w:rsidP="00B86731">
            <w:pPr>
              <w:pStyle w:val="acctfourfigures"/>
              <w:tabs>
                <w:tab w:val="clear" w:pos="765"/>
                <w:tab w:val="decimal" w:pos="119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84F08C3" w14:textId="77777777" w:rsidR="00B86731" w:rsidRPr="007A1A7A" w:rsidRDefault="00B86731" w:rsidP="0016671F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871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253,460</w:t>
            </w:r>
          </w:p>
        </w:tc>
      </w:tr>
    </w:tbl>
    <w:p w14:paraId="4CF16F53" w14:textId="77777777" w:rsidR="00233F7D" w:rsidRPr="00987186" w:rsidRDefault="00233F7D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222" w:type="dxa"/>
        <w:tblInd w:w="5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02"/>
        <w:gridCol w:w="902"/>
        <w:gridCol w:w="178"/>
        <w:gridCol w:w="902"/>
        <w:gridCol w:w="180"/>
        <w:gridCol w:w="900"/>
        <w:gridCol w:w="184"/>
        <w:gridCol w:w="896"/>
        <w:gridCol w:w="180"/>
        <w:gridCol w:w="900"/>
        <w:gridCol w:w="180"/>
        <w:gridCol w:w="912"/>
        <w:gridCol w:w="6"/>
      </w:tblGrid>
      <w:tr w:rsidR="00FA7CD6" w:rsidRPr="005E62D8" w14:paraId="3E3CF803" w14:textId="77777777" w:rsidTr="00B259EA">
        <w:trPr>
          <w:gridAfter w:val="1"/>
          <w:wAfter w:w="6" w:type="dxa"/>
          <w:cantSplit/>
          <w:trHeight w:val="68"/>
        </w:trPr>
        <w:tc>
          <w:tcPr>
            <w:tcW w:w="2902" w:type="dxa"/>
          </w:tcPr>
          <w:p w14:paraId="6548A827" w14:textId="77777777" w:rsidR="00FA7CD6" w:rsidRPr="005E62D8" w:rsidRDefault="00FA7CD6" w:rsidP="00010884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314" w:type="dxa"/>
            <w:gridSpan w:val="11"/>
            <w:hideMark/>
          </w:tcPr>
          <w:p w14:paraId="2F67DAAD" w14:textId="77777777" w:rsidR="00FA7CD6" w:rsidRPr="005E62D8" w:rsidRDefault="00FA7CD6" w:rsidP="0001088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eastAsia="en-GB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2429E4" w:rsidRPr="005E62D8" w14:paraId="6E7715C8" w14:textId="77777777" w:rsidTr="00B259EA">
        <w:trPr>
          <w:gridAfter w:val="1"/>
          <w:wAfter w:w="6" w:type="dxa"/>
          <w:cantSplit/>
          <w:trHeight w:val="68"/>
        </w:trPr>
        <w:tc>
          <w:tcPr>
            <w:tcW w:w="2902" w:type="dxa"/>
          </w:tcPr>
          <w:p w14:paraId="44036AC6" w14:textId="77777777" w:rsidR="002429E4" w:rsidRPr="005E62D8" w:rsidRDefault="002429E4" w:rsidP="00010884">
            <w:pPr>
              <w:spacing w:line="240" w:lineRule="auto"/>
              <w:ind w:firstLine="28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224060B" w14:textId="77777777" w:rsidR="002429E4" w:rsidRPr="005E62D8" w:rsidRDefault="00B86731" w:rsidP="0001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4" w:type="dxa"/>
          </w:tcPr>
          <w:p w14:paraId="4B08C536" w14:textId="77777777" w:rsidR="002429E4" w:rsidRPr="005E62D8" w:rsidRDefault="002429E4" w:rsidP="0001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A829411" w14:textId="77777777" w:rsidR="002429E4" w:rsidRPr="005E62D8" w:rsidRDefault="00B86731" w:rsidP="0001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62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2F26" w:rsidRPr="005E62D8" w14:paraId="5F72E454" w14:textId="77777777" w:rsidTr="00B259EA">
        <w:trPr>
          <w:cantSplit/>
          <w:trHeight w:val="58"/>
        </w:trPr>
        <w:tc>
          <w:tcPr>
            <w:tcW w:w="2902" w:type="dxa"/>
            <w:vAlign w:val="bottom"/>
          </w:tcPr>
          <w:p w14:paraId="698B900A" w14:textId="77777777" w:rsidR="00062F26" w:rsidRPr="005E62D8" w:rsidRDefault="00233F7D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2396EE" w14:textId="7524DE38" w:rsidR="00062F26" w:rsidRPr="005E62D8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="00460018"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621255" w14:textId="77777777" w:rsidR="00062F26" w:rsidRPr="005E62D8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CD98CD" w14:textId="088C1E5D" w:rsidR="00062F26" w:rsidRPr="005E62D8" w:rsidRDefault="00460018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รายได้</w:t>
            </w: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5E62D8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(</w:t>
            </w:r>
            <w:r w:rsidR="00062F26"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5E62D8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)</w:t>
            </w:r>
            <w:r w:rsidR="00010884" w:rsidRPr="005E62D8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="00062F26"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6BE464" w14:textId="77777777" w:rsidR="00062F26" w:rsidRPr="005E62D8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3E4782" w14:textId="731E9F87" w:rsidR="00062F26" w:rsidRPr="005E62D8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  <w:r w:rsidR="00460018"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754A1F9D" w14:textId="77777777" w:rsidR="00062F26" w:rsidRPr="005E62D8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vAlign w:val="bottom"/>
            <w:hideMark/>
          </w:tcPr>
          <w:p w14:paraId="52BCCBE0" w14:textId="03AEF031" w:rsidR="00062F26" w:rsidRPr="005E62D8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="00460018"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FE642B8" w14:textId="77777777" w:rsidR="00062F26" w:rsidRPr="005E62D8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2F9A475D" w14:textId="32766145" w:rsidR="00062F26" w:rsidRPr="005E62D8" w:rsidRDefault="00460018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E62D8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รายได้</w:t>
            </w: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5E62D8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(</w:t>
            </w:r>
            <w:r w:rsidR="00062F26"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5E62D8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)</w:t>
            </w:r>
            <w:r w:rsidR="00010884" w:rsidRPr="005E62D8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="00062F26"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B08F4E" w14:textId="77777777" w:rsidR="00062F26" w:rsidRPr="005E62D8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18" w:type="dxa"/>
            <w:gridSpan w:val="2"/>
            <w:vAlign w:val="bottom"/>
            <w:hideMark/>
          </w:tcPr>
          <w:p w14:paraId="580C0043" w14:textId="086ECEBE" w:rsidR="00062F26" w:rsidRPr="005E62D8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  <w:r w:rsidR="00460018"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062F26" w:rsidRPr="005E62D8" w14:paraId="363240E8" w14:textId="77777777" w:rsidTr="00B259EA">
        <w:trPr>
          <w:gridAfter w:val="1"/>
          <w:wAfter w:w="6" w:type="dxa"/>
          <w:cantSplit/>
          <w:trHeight w:val="68"/>
        </w:trPr>
        <w:tc>
          <w:tcPr>
            <w:tcW w:w="2902" w:type="dxa"/>
          </w:tcPr>
          <w:p w14:paraId="55AE4A20" w14:textId="77777777" w:rsidR="00062F26" w:rsidRPr="005E62D8" w:rsidRDefault="00062F26" w:rsidP="00010884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14" w:type="dxa"/>
            <w:gridSpan w:val="11"/>
            <w:hideMark/>
          </w:tcPr>
          <w:p w14:paraId="1A5E7EC6" w14:textId="77777777" w:rsidR="00062F26" w:rsidRPr="005E62D8" w:rsidRDefault="00062F26" w:rsidP="0001088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233F7D" w:rsidRPr="005E62D8" w14:paraId="705B8167" w14:textId="77777777" w:rsidTr="00B259EA">
        <w:trPr>
          <w:gridAfter w:val="1"/>
          <w:wAfter w:w="6" w:type="dxa"/>
          <w:cantSplit/>
          <w:trHeight w:val="68"/>
        </w:trPr>
        <w:tc>
          <w:tcPr>
            <w:tcW w:w="9216" w:type="dxa"/>
            <w:gridSpan w:val="12"/>
          </w:tcPr>
          <w:p w14:paraId="40F0C8FE" w14:textId="77777777" w:rsidR="00233F7D" w:rsidRPr="005E62D8" w:rsidRDefault="00233F7D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รับรู้ในกำไรขาดทุนเบ็ดเสร็จอื่น</w:t>
            </w:r>
          </w:p>
        </w:tc>
      </w:tr>
      <w:tr w:rsidR="00592EBB" w:rsidRPr="005E62D8" w14:paraId="2DE6711A" w14:textId="77777777" w:rsidTr="00B259EA">
        <w:trPr>
          <w:gridAfter w:val="1"/>
          <w:wAfter w:w="6" w:type="dxa"/>
          <w:cantSplit/>
          <w:trHeight w:val="68"/>
        </w:trPr>
        <w:tc>
          <w:tcPr>
            <w:tcW w:w="9216" w:type="dxa"/>
            <w:gridSpan w:val="12"/>
          </w:tcPr>
          <w:p w14:paraId="0180310D" w14:textId="77777777" w:rsidR="00592EBB" w:rsidRPr="005E62D8" w:rsidRDefault="00592EBB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การเปลี่ยนแปลงในมูลค่ายุติธรรม</w:t>
            </w:r>
          </w:p>
        </w:tc>
      </w:tr>
      <w:tr w:rsidR="00B86731" w:rsidRPr="005E62D8" w14:paraId="1BD9071F" w14:textId="77777777" w:rsidTr="00B259EA">
        <w:trPr>
          <w:cantSplit/>
          <w:trHeight w:val="68"/>
        </w:trPr>
        <w:tc>
          <w:tcPr>
            <w:tcW w:w="2902" w:type="dxa"/>
          </w:tcPr>
          <w:p w14:paraId="7C8DC0D1" w14:textId="6F32B9BE" w:rsidR="00B86731" w:rsidRPr="005E62D8" w:rsidRDefault="00EA43AF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5E62D8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="00B86731" w:rsidRPr="005E62D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สุทธิของเงินลงทุนเผื่อขาย</w:t>
            </w:r>
          </w:p>
        </w:tc>
        <w:tc>
          <w:tcPr>
            <w:tcW w:w="902" w:type="dxa"/>
            <w:vAlign w:val="bottom"/>
          </w:tcPr>
          <w:p w14:paraId="652B1D7A" w14:textId="5CC28193" w:rsidR="00B86731" w:rsidRPr="005E62D8" w:rsidRDefault="00BC2FA7" w:rsidP="000F7D99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1,851</w:t>
            </w:r>
          </w:p>
        </w:tc>
        <w:tc>
          <w:tcPr>
            <w:tcW w:w="178" w:type="dxa"/>
            <w:vAlign w:val="bottom"/>
          </w:tcPr>
          <w:p w14:paraId="4216CA2E" w14:textId="77777777" w:rsidR="00B86731" w:rsidRPr="005E62D8" w:rsidRDefault="00B86731" w:rsidP="00010884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vAlign w:val="bottom"/>
          </w:tcPr>
          <w:p w14:paraId="7F572006" w14:textId="029E190D" w:rsidR="00B86731" w:rsidRPr="005E62D8" w:rsidRDefault="00BC2FA7" w:rsidP="000F7D9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eastAsia="en-GB"/>
              </w:rPr>
              <w:t>(370)</w:t>
            </w:r>
          </w:p>
        </w:tc>
        <w:tc>
          <w:tcPr>
            <w:tcW w:w="180" w:type="dxa"/>
            <w:vAlign w:val="bottom"/>
          </w:tcPr>
          <w:p w14:paraId="4C7473CD" w14:textId="77777777" w:rsidR="00B86731" w:rsidRPr="005E62D8" w:rsidRDefault="00B86731" w:rsidP="00010884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A8B4F6C" w14:textId="1DF07295" w:rsidR="00B86731" w:rsidRPr="005E62D8" w:rsidRDefault="00BC2FA7" w:rsidP="000F7D9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eastAsia="en-GB" w:bidi="th-TH"/>
              </w:rPr>
              <w:t>1,481</w:t>
            </w:r>
          </w:p>
        </w:tc>
        <w:tc>
          <w:tcPr>
            <w:tcW w:w="184" w:type="dxa"/>
            <w:vAlign w:val="bottom"/>
          </w:tcPr>
          <w:p w14:paraId="3D72B4CE" w14:textId="77777777" w:rsidR="00B86731" w:rsidRPr="005E62D8" w:rsidRDefault="00B86731" w:rsidP="00010884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vAlign w:val="bottom"/>
          </w:tcPr>
          <w:p w14:paraId="748F231E" w14:textId="77777777" w:rsidR="00B86731" w:rsidRPr="005E62D8" w:rsidRDefault="00B86731" w:rsidP="000F7D9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2,909</w:t>
            </w:r>
          </w:p>
        </w:tc>
        <w:tc>
          <w:tcPr>
            <w:tcW w:w="180" w:type="dxa"/>
            <w:vAlign w:val="bottom"/>
          </w:tcPr>
          <w:p w14:paraId="32431F66" w14:textId="77777777" w:rsidR="00B86731" w:rsidRPr="005E62D8" w:rsidRDefault="00B86731" w:rsidP="00010884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4185C4D" w14:textId="77777777" w:rsidR="00B86731" w:rsidRPr="005E62D8" w:rsidRDefault="00B86731" w:rsidP="000F7D9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eastAsia="en-GB"/>
              </w:rPr>
              <w:t>(582)</w:t>
            </w:r>
          </w:p>
        </w:tc>
        <w:tc>
          <w:tcPr>
            <w:tcW w:w="180" w:type="dxa"/>
            <w:vAlign w:val="bottom"/>
          </w:tcPr>
          <w:p w14:paraId="4599E46B" w14:textId="77777777" w:rsidR="00B86731" w:rsidRPr="005E62D8" w:rsidRDefault="00B86731" w:rsidP="00010884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3BDCACAC" w14:textId="77777777" w:rsidR="00B86731" w:rsidRPr="005E62D8" w:rsidRDefault="00B86731" w:rsidP="000F7D9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6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eastAsia="en-GB" w:bidi="th-TH"/>
              </w:rPr>
              <w:t>2,327</w:t>
            </w:r>
          </w:p>
        </w:tc>
      </w:tr>
      <w:tr w:rsidR="00B86731" w:rsidRPr="005E62D8" w14:paraId="0F05CFCE" w14:textId="77777777" w:rsidTr="00B259EA">
        <w:trPr>
          <w:cantSplit/>
          <w:trHeight w:val="68"/>
        </w:trPr>
        <w:tc>
          <w:tcPr>
            <w:tcW w:w="3804" w:type="dxa"/>
            <w:gridSpan w:val="2"/>
          </w:tcPr>
          <w:p w14:paraId="6FF2F26C" w14:textId="77777777" w:rsidR="00B86731" w:rsidRPr="005E62D8" w:rsidRDefault="00B86731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  <w:r w:rsidRPr="005E62D8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กำไร (ขาดทุน) จากการประมาณการ</w:t>
            </w:r>
          </w:p>
        </w:tc>
        <w:tc>
          <w:tcPr>
            <w:tcW w:w="178" w:type="dxa"/>
            <w:vAlign w:val="bottom"/>
          </w:tcPr>
          <w:p w14:paraId="564B01FC" w14:textId="77777777" w:rsidR="00B86731" w:rsidRPr="005E62D8" w:rsidRDefault="00B86731" w:rsidP="00010884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vAlign w:val="bottom"/>
          </w:tcPr>
          <w:p w14:paraId="1697F7FE" w14:textId="77777777" w:rsidR="00B86731" w:rsidRPr="005E62D8" w:rsidRDefault="00B86731" w:rsidP="0001088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5F117DC6" w14:textId="77777777" w:rsidR="00B86731" w:rsidRPr="005E62D8" w:rsidRDefault="00B86731" w:rsidP="00010884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D12FF1B" w14:textId="77777777" w:rsidR="00B86731" w:rsidRPr="005E62D8" w:rsidRDefault="00B86731" w:rsidP="0001088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4" w:type="dxa"/>
            <w:vAlign w:val="bottom"/>
          </w:tcPr>
          <w:p w14:paraId="1CD1710C" w14:textId="77777777" w:rsidR="00B86731" w:rsidRPr="005E62D8" w:rsidRDefault="00B86731" w:rsidP="00010884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vAlign w:val="bottom"/>
          </w:tcPr>
          <w:p w14:paraId="29EAA2B7" w14:textId="77777777" w:rsidR="00B86731" w:rsidRPr="005E62D8" w:rsidRDefault="00B86731" w:rsidP="000108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297119A7" w14:textId="77777777" w:rsidR="00B86731" w:rsidRPr="005E62D8" w:rsidRDefault="00B86731" w:rsidP="00010884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2F1E6F8" w14:textId="77777777" w:rsidR="00B86731" w:rsidRPr="005E62D8" w:rsidRDefault="00B86731" w:rsidP="0001088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4536A6FD" w14:textId="77777777" w:rsidR="00B86731" w:rsidRPr="005E62D8" w:rsidRDefault="00B86731" w:rsidP="00010884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5CB10B27" w14:textId="77777777" w:rsidR="00B86731" w:rsidRPr="005E62D8" w:rsidRDefault="00B86731" w:rsidP="0001088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BC2FA7" w:rsidRPr="005E62D8" w14:paraId="61C42EDE" w14:textId="77777777" w:rsidTr="00B259EA">
        <w:trPr>
          <w:cantSplit/>
          <w:trHeight w:val="68"/>
        </w:trPr>
        <w:tc>
          <w:tcPr>
            <w:tcW w:w="2902" w:type="dxa"/>
          </w:tcPr>
          <w:p w14:paraId="418A9D4D" w14:textId="2A609F55" w:rsidR="00BC2FA7" w:rsidRPr="00EA43AF" w:rsidRDefault="00EA43AF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BC2FA7" w:rsidRPr="00EA43AF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2" w:type="dxa"/>
          </w:tcPr>
          <w:p w14:paraId="6D01D63E" w14:textId="68084994" w:rsidR="00BC2FA7" w:rsidRPr="005E62D8" w:rsidRDefault="00465176" w:rsidP="000F7D99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74,4</w:t>
            </w:r>
            <w:r w:rsidR="00545E2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48</w:t>
            </w:r>
          </w:p>
        </w:tc>
        <w:tc>
          <w:tcPr>
            <w:tcW w:w="178" w:type="dxa"/>
            <w:vAlign w:val="bottom"/>
          </w:tcPr>
          <w:p w14:paraId="7A850281" w14:textId="77777777" w:rsidR="00BC2FA7" w:rsidRPr="005E62D8" w:rsidRDefault="00BC2FA7" w:rsidP="00010884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vAlign w:val="bottom"/>
          </w:tcPr>
          <w:p w14:paraId="5BBE03FA" w14:textId="791250C7" w:rsidR="00BC2FA7" w:rsidRPr="005E62D8" w:rsidRDefault="00BC2FA7" w:rsidP="000F7D9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="00465176">
              <w:rPr>
                <w:rFonts w:ascii="Angsana New" w:hAnsi="Angsana New"/>
                <w:sz w:val="30"/>
                <w:szCs w:val="30"/>
                <w:lang w:val="en-US" w:eastAsia="en-GB"/>
              </w:rPr>
              <w:t>14</w:t>
            </w:r>
            <w:r w:rsidRPr="005E62D8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="00465176">
              <w:rPr>
                <w:rFonts w:ascii="Angsana New" w:hAnsi="Angsana New"/>
                <w:sz w:val="30"/>
                <w:szCs w:val="30"/>
                <w:lang w:val="en-US" w:eastAsia="en-GB"/>
              </w:rPr>
              <w:t>884</w:t>
            </w:r>
            <w:r w:rsidRPr="005E62D8"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23AB6411" w14:textId="77777777" w:rsidR="00BC2FA7" w:rsidRPr="005E62D8" w:rsidRDefault="00BC2FA7" w:rsidP="00010884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12A9647" w14:textId="2FE9EB18" w:rsidR="00BC2FA7" w:rsidRPr="005E62D8" w:rsidRDefault="00465176" w:rsidP="000F7D9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59,5</w:t>
            </w:r>
            <w:r w:rsidR="00545E2C">
              <w:rPr>
                <w:rFonts w:ascii="Angsana New" w:hAnsi="Angsana New"/>
                <w:sz w:val="30"/>
                <w:szCs w:val="30"/>
                <w:lang w:eastAsia="en-GB" w:bidi="th-TH"/>
              </w:rPr>
              <w:t>64</w:t>
            </w:r>
          </w:p>
        </w:tc>
        <w:tc>
          <w:tcPr>
            <w:tcW w:w="184" w:type="dxa"/>
            <w:vAlign w:val="bottom"/>
          </w:tcPr>
          <w:p w14:paraId="59D3DAD0" w14:textId="77777777" w:rsidR="00BC2FA7" w:rsidRPr="005E62D8" w:rsidRDefault="00BC2FA7" w:rsidP="00010884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vAlign w:val="bottom"/>
          </w:tcPr>
          <w:p w14:paraId="2F7E402C" w14:textId="77777777" w:rsidR="00BC2FA7" w:rsidRPr="005E62D8" w:rsidRDefault="00BC2FA7" w:rsidP="000F7D9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(66,433)</w:t>
            </w:r>
          </w:p>
        </w:tc>
        <w:tc>
          <w:tcPr>
            <w:tcW w:w="180" w:type="dxa"/>
            <w:vAlign w:val="bottom"/>
          </w:tcPr>
          <w:p w14:paraId="1970986D" w14:textId="77777777" w:rsidR="00BC2FA7" w:rsidRPr="005E62D8" w:rsidRDefault="00BC2FA7" w:rsidP="00010884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F94492B" w14:textId="77777777" w:rsidR="00BC2FA7" w:rsidRPr="005E62D8" w:rsidRDefault="00BC2FA7" w:rsidP="000F7D9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13,323</w:t>
            </w:r>
          </w:p>
        </w:tc>
        <w:tc>
          <w:tcPr>
            <w:tcW w:w="180" w:type="dxa"/>
            <w:vAlign w:val="bottom"/>
          </w:tcPr>
          <w:p w14:paraId="46C7B99B" w14:textId="77777777" w:rsidR="00BC2FA7" w:rsidRPr="005E62D8" w:rsidRDefault="00BC2FA7" w:rsidP="00010884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772857FB" w14:textId="77777777" w:rsidR="00BC2FA7" w:rsidRPr="005E62D8" w:rsidRDefault="00BC2FA7" w:rsidP="000F7D9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6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eastAsia="en-GB" w:bidi="th-TH"/>
              </w:rPr>
              <w:t>(53,110)</w:t>
            </w:r>
          </w:p>
        </w:tc>
      </w:tr>
      <w:tr w:rsidR="00BC2FA7" w:rsidRPr="005E62D8" w14:paraId="1773F2BB" w14:textId="77777777" w:rsidTr="00B259EA">
        <w:trPr>
          <w:cantSplit/>
          <w:trHeight w:val="68"/>
        </w:trPr>
        <w:tc>
          <w:tcPr>
            <w:tcW w:w="2902" w:type="dxa"/>
          </w:tcPr>
          <w:p w14:paraId="3E46F010" w14:textId="77777777" w:rsidR="00BC2FA7" w:rsidRPr="005E62D8" w:rsidRDefault="00BC2FA7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การตีราคาที่ดิน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274617E" w14:textId="54C3D718" w:rsidR="00BC2FA7" w:rsidRPr="005E62D8" w:rsidRDefault="00BC2FA7" w:rsidP="000F7D99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5CCE3C9" w14:textId="77777777" w:rsidR="00BC2FA7" w:rsidRPr="005E62D8" w:rsidRDefault="00BC2FA7" w:rsidP="00010884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204B54A9" w14:textId="6F63A327" w:rsidR="00BC2FA7" w:rsidRPr="005E62D8" w:rsidRDefault="00BC2FA7" w:rsidP="000F7D99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97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FBAB8B" w14:textId="77777777" w:rsidR="00BC2FA7" w:rsidRPr="005E62D8" w:rsidRDefault="00BC2FA7" w:rsidP="00010884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F0A64C" w14:textId="59BBB920" w:rsidR="00BC2FA7" w:rsidRPr="005E62D8" w:rsidRDefault="00BC2FA7" w:rsidP="000F7D99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C28914B" w14:textId="77777777" w:rsidR="00BC2FA7" w:rsidRPr="005E62D8" w:rsidRDefault="00BC2FA7" w:rsidP="00010884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7B5AC25C" w14:textId="77777777" w:rsidR="00BC2FA7" w:rsidRPr="005E62D8" w:rsidRDefault="00BC2FA7" w:rsidP="000F7D9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870,460</w:t>
            </w:r>
          </w:p>
        </w:tc>
        <w:tc>
          <w:tcPr>
            <w:tcW w:w="180" w:type="dxa"/>
            <w:vAlign w:val="bottom"/>
          </w:tcPr>
          <w:p w14:paraId="63DF34A3" w14:textId="77777777" w:rsidR="00BC2FA7" w:rsidRPr="005E62D8" w:rsidRDefault="00BC2FA7" w:rsidP="00010884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F33CBE" w14:textId="77777777" w:rsidR="00BC2FA7" w:rsidRPr="005E62D8" w:rsidRDefault="00BC2FA7" w:rsidP="000F7D9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E62D8">
              <w:rPr>
                <w:rFonts w:ascii="Angsana New" w:hAnsi="Angsana New"/>
                <w:sz w:val="30"/>
                <w:szCs w:val="30"/>
                <w:lang w:eastAsia="en-GB"/>
              </w:rPr>
              <w:t>(174,092)</w:t>
            </w:r>
          </w:p>
        </w:tc>
        <w:tc>
          <w:tcPr>
            <w:tcW w:w="180" w:type="dxa"/>
            <w:vAlign w:val="bottom"/>
          </w:tcPr>
          <w:p w14:paraId="026DEB3E" w14:textId="77777777" w:rsidR="00BC2FA7" w:rsidRPr="005E62D8" w:rsidRDefault="00BC2FA7" w:rsidP="00010884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  <w:vAlign w:val="bottom"/>
          </w:tcPr>
          <w:p w14:paraId="4DE64F10" w14:textId="77777777" w:rsidR="00BC2FA7" w:rsidRPr="005E62D8" w:rsidRDefault="00BC2FA7" w:rsidP="000F7D9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6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eastAsia="en-GB" w:bidi="th-TH"/>
              </w:rPr>
              <w:t>696,368</w:t>
            </w:r>
          </w:p>
        </w:tc>
      </w:tr>
      <w:tr w:rsidR="00233F7D" w:rsidRPr="005E62D8" w14:paraId="2E20AD69" w14:textId="77777777" w:rsidTr="00B259EA">
        <w:trPr>
          <w:cantSplit/>
          <w:trHeight w:val="58"/>
        </w:trPr>
        <w:tc>
          <w:tcPr>
            <w:tcW w:w="2902" w:type="dxa"/>
          </w:tcPr>
          <w:p w14:paraId="5633B936" w14:textId="77777777" w:rsidR="00233F7D" w:rsidRPr="005E62D8" w:rsidRDefault="00233F7D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53F2F" w14:textId="623AEBB5" w:rsidR="00233F7D" w:rsidRPr="005E62D8" w:rsidRDefault="00465176" w:rsidP="000F7D99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76,2</w:t>
            </w:r>
            <w:r w:rsidR="00545E2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99</w:t>
            </w:r>
          </w:p>
        </w:tc>
        <w:tc>
          <w:tcPr>
            <w:tcW w:w="178" w:type="dxa"/>
            <w:vAlign w:val="bottom"/>
          </w:tcPr>
          <w:p w14:paraId="7665BD7F" w14:textId="77777777" w:rsidR="00233F7D" w:rsidRPr="005E62D8" w:rsidRDefault="00233F7D" w:rsidP="00010884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39FA8" w14:textId="783CECC9" w:rsidR="00233F7D" w:rsidRPr="005E62D8" w:rsidRDefault="00BC2FA7" w:rsidP="000F7D9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46517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15,254</w:t>
            </w: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49B0C6DF" w14:textId="77777777" w:rsidR="00233F7D" w:rsidRPr="005E62D8" w:rsidRDefault="00233F7D" w:rsidP="00010884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A46DC" w14:textId="40FC369B" w:rsidR="00233F7D" w:rsidRPr="005E62D8" w:rsidRDefault="00465176" w:rsidP="000F7D9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61,0</w:t>
            </w:r>
            <w:r w:rsidR="00545E2C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45</w:t>
            </w:r>
          </w:p>
        </w:tc>
        <w:tc>
          <w:tcPr>
            <w:tcW w:w="184" w:type="dxa"/>
            <w:vAlign w:val="bottom"/>
          </w:tcPr>
          <w:p w14:paraId="740D2456" w14:textId="77777777" w:rsidR="00233F7D" w:rsidRPr="005E62D8" w:rsidRDefault="00233F7D" w:rsidP="00010884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7DCD9" w14:textId="77777777" w:rsidR="00233F7D" w:rsidRPr="005E62D8" w:rsidRDefault="00233F7D" w:rsidP="000F7D9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806,936</w:t>
            </w:r>
          </w:p>
        </w:tc>
        <w:tc>
          <w:tcPr>
            <w:tcW w:w="180" w:type="dxa"/>
            <w:vAlign w:val="bottom"/>
          </w:tcPr>
          <w:p w14:paraId="75202FFE" w14:textId="77777777" w:rsidR="00233F7D" w:rsidRPr="005E62D8" w:rsidRDefault="00233F7D" w:rsidP="00010884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E2832" w14:textId="77777777" w:rsidR="00233F7D" w:rsidRPr="005E62D8" w:rsidRDefault="00233F7D" w:rsidP="000F7D9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(161,351)</w:t>
            </w:r>
          </w:p>
        </w:tc>
        <w:tc>
          <w:tcPr>
            <w:tcW w:w="180" w:type="dxa"/>
            <w:vAlign w:val="bottom"/>
          </w:tcPr>
          <w:p w14:paraId="5BB8E8FE" w14:textId="77777777" w:rsidR="00233F7D" w:rsidRPr="005E62D8" w:rsidRDefault="00233F7D" w:rsidP="00010884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F4897" w14:textId="77777777" w:rsidR="00233F7D" w:rsidRPr="005E62D8" w:rsidRDefault="00233F7D" w:rsidP="000F7D9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66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645,585</w:t>
            </w:r>
          </w:p>
        </w:tc>
      </w:tr>
    </w:tbl>
    <w:p w14:paraId="36A965D8" w14:textId="77777777" w:rsidR="00DD0F0F" w:rsidRDefault="00DD0F0F">
      <w:pPr>
        <w:rPr>
          <w:rFonts w:ascii="Angsana New" w:hAnsi="Angsana New"/>
          <w:sz w:val="30"/>
          <w:szCs w:val="30"/>
        </w:rPr>
      </w:pPr>
    </w:p>
    <w:p w14:paraId="1BB4DB00" w14:textId="77777777" w:rsidR="00987186" w:rsidRDefault="00987186">
      <w:pPr>
        <w:rPr>
          <w:rFonts w:ascii="Angsana New" w:hAnsi="Angsana New"/>
          <w:sz w:val="30"/>
          <w:szCs w:val="30"/>
        </w:rPr>
      </w:pPr>
    </w:p>
    <w:p w14:paraId="04424614" w14:textId="77777777" w:rsidR="00987186" w:rsidRDefault="00987186">
      <w:pPr>
        <w:rPr>
          <w:rFonts w:ascii="Angsana New" w:hAnsi="Angsana New"/>
          <w:sz w:val="30"/>
          <w:szCs w:val="30"/>
        </w:rPr>
      </w:pPr>
    </w:p>
    <w:p w14:paraId="7D870DC8" w14:textId="77777777" w:rsidR="00987186" w:rsidRDefault="00987186">
      <w:pPr>
        <w:rPr>
          <w:rFonts w:ascii="Angsana New" w:hAnsi="Angsana New"/>
          <w:sz w:val="30"/>
          <w:szCs w:val="30"/>
        </w:rPr>
      </w:pPr>
    </w:p>
    <w:p w14:paraId="4128AB6A" w14:textId="77777777" w:rsidR="00987186" w:rsidRDefault="00987186">
      <w:pPr>
        <w:rPr>
          <w:rFonts w:ascii="Angsana New" w:hAnsi="Angsana New"/>
          <w:sz w:val="30"/>
          <w:szCs w:val="30"/>
        </w:rPr>
      </w:pPr>
    </w:p>
    <w:p w14:paraId="5044E1CA" w14:textId="77777777" w:rsidR="00987186" w:rsidRDefault="00987186">
      <w:pPr>
        <w:rPr>
          <w:rFonts w:ascii="Angsana New" w:hAnsi="Angsana New"/>
          <w:sz w:val="30"/>
          <w:szCs w:val="30"/>
        </w:rPr>
      </w:pPr>
    </w:p>
    <w:p w14:paraId="44E0FDDA" w14:textId="77777777" w:rsidR="00C33038" w:rsidRPr="00C1266B" w:rsidRDefault="00C33038" w:rsidP="00C33038">
      <w:pPr>
        <w:spacing w:line="240" w:lineRule="auto"/>
        <w:rPr>
          <w:sz w:val="2"/>
          <w:szCs w:val="2"/>
        </w:rPr>
      </w:pPr>
    </w:p>
    <w:tbl>
      <w:tblPr>
        <w:tblW w:w="9204" w:type="dxa"/>
        <w:tblInd w:w="5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04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530F2F" w:rsidRPr="00C1266B" w14:paraId="3246A16D" w14:textId="77777777" w:rsidTr="00BB0C34">
        <w:trPr>
          <w:cantSplit/>
          <w:trHeight w:val="68"/>
        </w:trPr>
        <w:tc>
          <w:tcPr>
            <w:tcW w:w="2904" w:type="dxa"/>
          </w:tcPr>
          <w:p w14:paraId="06776AF7" w14:textId="77777777" w:rsidR="00530F2F" w:rsidRPr="00C1266B" w:rsidRDefault="00DD0F0F" w:rsidP="00C010F2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C1266B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="00D110C9" w:rsidRPr="00C1266B">
              <w:br w:type="page"/>
            </w:r>
            <w:r w:rsidR="00D110C9" w:rsidRPr="00C1266B">
              <w:br w:type="page"/>
            </w:r>
            <w:r w:rsidR="002429E4" w:rsidRPr="00C1266B">
              <w:br w:type="page"/>
            </w:r>
            <w:r w:rsidR="00530F2F" w:rsidRPr="00C1266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6300" w:type="dxa"/>
            <w:gridSpan w:val="11"/>
            <w:hideMark/>
          </w:tcPr>
          <w:p w14:paraId="2E4F463F" w14:textId="77777777" w:rsidR="00530F2F" w:rsidRPr="00C1266B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eastAsia="en-GB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="00B723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เ</w:t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ฉพาะกิจการ</w:t>
            </w:r>
          </w:p>
        </w:tc>
      </w:tr>
      <w:tr w:rsidR="002429E4" w:rsidRPr="00C1266B" w14:paraId="2CAE604B" w14:textId="77777777" w:rsidTr="00BB0C34">
        <w:trPr>
          <w:cantSplit/>
          <w:trHeight w:val="68"/>
        </w:trPr>
        <w:tc>
          <w:tcPr>
            <w:tcW w:w="2904" w:type="dxa"/>
          </w:tcPr>
          <w:p w14:paraId="5AAB9176" w14:textId="77777777" w:rsidR="002429E4" w:rsidRPr="00C1266B" w:rsidRDefault="002429E4" w:rsidP="00C010F2">
            <w:pPr>
              <w:spacing w:line="240" w:lineRule="auto"/>
              <w:ind w:firstLine="28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2F844EC" w14:textId="77777777" w:rsidR="002429E4" w:rsidRPr="00C1266B" w:rsidRDefault="00B86731" w:rsidP="00C0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978B82D" w14:textId="77777777" w:rsidR="002429E4" w:rsidRPr="00C1266B" w:rsidRDefault="002429E4" w:rsidP="00C0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73E50CB" w14:textId="77777777" w:rsidR="002429E4" w:rsidRPr="00C1266B" w:rsidRDefault="00B86731" w:rsidP="00C0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30F2F" w:rsidRPr="00C1266B" w14:paraId="57599EE9" w14:textId="77777777" w:rsidTr="00BB0C34">
        <w:trPr>
          <w:cantSplit/>
          <w:trHeight w:val="58"/>
        </w:trPr>
        <w:tc>
          <w:tcPr>
            <w:tcW w:w="2904" w:type="dxa"/>
            <w:vAlign w:val="bottom"/>
          </w:tcPr>
          <w:p w14:paraId="38B0DECF" w14:textId="77777777" w:rsidR="00530F2F" w:rsidRPr="00987186" w:rsidRDefault="00233F7D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9871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7DC693" w14:textId="66DD1CB4" w:rsidR="00530F2F" w:rsidRPr="00C1266B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="00C010F2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C1266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7BD69" w14:textId="77777777" w:rsidR="00530F2F" w:rsidRPr="00C1266B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729894" w14:textId="3EFE5A09" w:rsidR="00530F2F" w:rsidRPr="00C1266B" w:rsidRDefault="00C010F2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010F2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รายได้</w:t>
            </w:r>
            <w:r w:rsidRPr="00C010F2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C010F2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(</w:t>
            </w:r>
            <w:r w:rsidRPr="00C010F2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C010F2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)</w:t>
            </w:r>
            <w:r w:rsidRPr="00C010F2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Pr="00C010F2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4278E" w14:textId="77777777" w:rsidR="00530F2F" w:rsidRPr="00C1266B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A25AB" w14:textId="6722633E" w:rsidR="00530F2F" w:rsidRPr="00C1266B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</w:t>
            </w:r>
            <w:r w:rsidR="00C010F2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ก</w:t>
            </w:r>
            <w:r w:rsidR="00C010F2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C1266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C94008A" w14:textId="77777777" w:rsidR="00530F2F" w:rsidRPr="00C1266B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6530C688" w14:textId="7AA21642" w:rsidR="00530F2F" w:rsidRPr="00C1266B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="00C010F2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C1266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B3D3CCE" w14:textId="77777777" w:rsidR="00530F2F" w:rsidRPr="00C1266B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175265CF" w14:textId="67E7ECBE" w:rsidR="00530F2F" w:rsidRPr="00C1266B" w:rsidRDefault="00C010F2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010F2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รายได้</w:t>
            </w:r>
            <w:r w:rsidRPr="00C010F2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C010F2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(</w:t>
            </w:r>
            <w:r w:rsidRPr="00C010F2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C010F2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)</w:t>
            </w:r>
            <w:r w:rsidRPr="00C010F2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Pr="00C010F2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1867CD" w14:textId="77777777" w:rsidR="00530F2F" w:rsidRPr="00C1266B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6A36E770" w14:textId="0B81CF4E" w:rsidR="00530F2F" w:rsidRPr="00C1266B" w:rsidRDefault="00C010F2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C010F2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  <w:r w:rsidRPr="00C010F2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  <w:t>ภาษีเงินได้</w:t>
            </w:r>
          </w:p>
        </w:tc>
      </w:tr>
      <w:tr w:rsidR="00530F2F" w:rsidRPr="00C1266B" w14:paraId="78EC2647" w14:textId="77777777" w:rsidTr="00BB0C34">
        <w:trPr>
          <w:cantSplit/>
          <w:trHeight w:val="68"/>
        </w:trPr>
        <w:tc>
          <w:tcPr>
            <w:tcW w:w="2904" w:type="dxa"/>
          </w:tcPr>
          <w:p w14:paraId="243227B7" w14:textId="77777777" w:rsidR="00530F2F" w:rsidRPr="00987186" w:rsidRDefault="00530F2F" w:rsidP="00C010F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00" w:type="dxa"/>
            <w:gridSpan w:val="11"/>
            <w:hideMark/>
          </w:tcPr>
          <w:p w14:paraId="332A4D81" w14:textId="77777777" w:rsidR="00530F2F" w:rsidRPr="00C1266B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233F7D" w:rsidRPr="00C1266B" w14:paraId="14A1C15B" w14:textId="77777777" w:rsidTr="00BB0C34">
        <w:trPr>
          <w:cantSplit/>
          <w:trHeight w:val="68"/>
        </w:trPr>
        <w:tc>
          <w:tcPr>
            <w:tcW w:w="9204" w:type="dxa"/>
            <w:gridSpan w:val="12"/>
          </w:tcPr>
          <w:p w14:paraId="16855886" w14:textId="77777777" w:rsidR="00233F7D" w:rsidRPr="00987186" w:rsidRDefault="00233F7D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  <w:r w:rsidRPr="009871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รับรู้ในกำไรขาดทุนเบ็ดเสร็จอื่น</w:t>
            </w:r>
          </w:p>
        </w:tc>
      </w:tr>
      <w:tr w:rsidR="00803313" w:rsidRPr="00C1266B" w14:paraId="7DF09287" w14:textId="77777777" w:rsidTr="00BB0C34">
        <w:trPr>
          <w:cantSplit/>
          <w:trHeight w:val="68"/>
        </w:trPr>
        <w:tc>
          <w:tcPr>
            <w:tcW w:w="9204" w:type="dxa"/>
            <w:gridSpan w:val="12"/>
          </w:tcPr>
          <w:p w14:paraId="1C838E23" w14:textId="77777777" w:rsidR="00803313" w:rsidRPr="00987186" w:rsidRDefault="00803313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  <w:r w:rsidRPr="0098718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การเปลี่ยนแปลงในมูลค่า</w:t>
            </w:r>
            <w:r w:rsidRPr="0098718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ยุติธรรม</w:t>
            </w:r>
          </w:p>
        </w:tc>
      </w:tr>
      <w:tr w:rsidR="00B86731" w:rsidRPr="00C1266B" w14:paraId="2660AE72" w14:textId="77777777" w:rsidTr="00BB0C34">
        <w:trPr>
          <w:cantSplit/>
          <w:trHeight w:val="68"/>
        </w:trPr>
        <w:tc>
          <w:tcPr>
            <w:tcW w:w="2904" w:type="dxa"/>
          </w:tcPr>
          <w:p w14:paraId="11323FA1" w14:textId="1BABF922" w:rsidR="00B86731" w:rsidRPr="00987186" w:rsidRDefault="00EA43AF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="00B86731" w:rsidRPr="0098718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สุทธิของเงินลงทุนเผื่อขาย</w:t>
            </w:r>
          </w:p>
        </w:tc>
        <w:tc>
          <w:tcPr>
            <w:tcW w:w="900" w:type="dxa"/>
            <w:vAlign w:val="bottom"/>
          </w:tcPr>
          <w:p w14:paraId="4FBFBD42" w14:textId="4A25738A" w:rsidR="00B86731" w:rsidRPr="005E62D8" w:rsidRDefault="00DE494A" w:rsidP="00C010F2">
            <w:pPr>
              <w:pStyle w:val="acctfourfigures"/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1,851</w:t>
            </w:r>
          </w:p>
        </w:tc>
        <w:tc>
          <w:tcPr>
            <w:tcW w:w="180" w:type="dxa"/>
            <w:vAlign w:val="bottom"/>
          </w:tcPr>
          <w:p w14:paraId="09CC688B" w14:textId="77777777" w:rsidR="00B86731" w:rsidRPr="00DE494A" w:rsidRDefault="00B86731" w:rsidP="00C010F2">
            <w:pPr>
              <w:tabs>
                <w:tab w:val="clear" w:pos="227"/>
              </w:tabs>
              <w:spacing w:line="240" w:lineRule="auto"/>
              <w:ind w:left="-252" w:firstLine="24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01D34EA1" w14:textId="0A08713A" w:rsidR="00B86731" w:rsidRPr="0057083C" w:rsidRDefault="00836F37" w:rsidP="00C010F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(370)</w:t>
            </w:r>
          </w:p>
        </w:tc>
        <w:tc>
          <w:tcPr>
            <w:tcW w:w="180" w:type="dxa"/>
            <w:vAlign w:val="bottom"/>
          </w:tcPr>
          <w:p w14:paraId="227C1775" w14:textId="77777777" w:rsidR="00B86731" w:rsidRPr="00C1266B" w:rsidRDefault="00B86731" w:rsidP="00C010F2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D9CBA5A" w14:textId="7FF98E13" w:rsidR="00B86731" w:rsidRPr="00C1266B" w:rsidRDefault="00836F37" w:rsidP="00C010F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1,481</w:t>
            </w:r>
          </w:p>
        </w:tc>
        <w:tc>
          <w:tcPr>
            <w:tcW w:w="180" w:type="dxa"/>
            <w:vAlign w:val="bottom"/>
          </w:tcPr>
          <w:p w14:paraId="50A5C6D1" w14:textId="77777777" w:rsidR="00B86731" w:rsidRPr="00C1266B" w:rsidRDefault="00B86731" w:rsidP="00C010F2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2C91BA4" w14:textId="77777777" w:rsidR="00B86731" w:rsidRPr="0057083C" w:rsidRDefault="00B86731" w:rsidP="00C010F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57083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2,909</w:t>
            </w:r>
          </w:p>
        </w:tc>
        <w:tc>
          <w:tcPr>
            <w:tcW w:w="180" w:type="dxa"/>
            <w:vAlign w:val="bottom"/>
          </w:tcPr>
          <w:p w14:paraId="783622A4" w14:textId="77777777" w:rsidR="00B86731" w:rsidRPr="0057083C" w:rsidRDefault="00B86731" w:rsidP="00C010F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FDBD308" w14:textId="77777777" w:rsidR="00B86731" w:rsidRPr="0057083C" w:rsidRDefault="00B86731" w:rsidP="00C010F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57083C">
              <w:rPr>
                <w:rFonts w:ascii="Angsana New" w:hAnsi="Angsana New"/>
                <w:sz w:val="30"/>
                <w:szCs w:val="30"/>
                <w:lang w:val="en-US" w:eastAsia="en-GB"/>
              </w:rPr>
              <w:t>(582)</w:t>
            </w:r>
          </w:p>
        </w:tc>
        <w:tc>
          <w:tcPr>
            <w:tcW w:w="180" w:type="dxa"/>
            <w:vAlign w:val="bottom"/>
          </w:tcPr>
          <w:p w14:paraId="3F3BC893" w14:textId="77777777" w:rsidR="00B86731" w:rsidRPr="00C1266B" w:rsidRDefault="00B86731" w:rsidP="00C010F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38A941A" w14:textId="77777777" w:rsidR="00B86731" w:rsidRPr="00C1266B" w:rsidRDefault="00B86731" w:rsidP="00C010F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6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2,327</w:t>
            </w:r>
          </w:p>
        </w:tc>
      </w:tr>
      <w:tr w:rsidR="00B86731" w:rsidRPr="00C1266B" w14:paraId="07AA5AF4" w14:textId="77777777" w:rsidTr="00BB0C34">
        <w:trPr>
          <w:cantSplit/>
          <w:trHeight w:val="68"/>
        </w:trPr>
        <w:tc>
          <w:tcPr>
            <w:tcW w:w="3804" w:type="dxa"/>
            <w:gridSpan w:val="2"/>
          </w:tcPr>
          <w:p w14:paraId="66110EC6" w14:textId="77777777" w:rsidR="00B86731" w:rsidRPr="00987186" w:rsidRDefault="00B86731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  <w:r w:rsidRPr="00987186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กำไร</w:t>
            </w:r>
            <w:r w:rsidRPr="00987186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 xml:space="preserve"> (ขาดทุน) </w:t>
            </w:r>
            <w:r w:rsidRPr="00987186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จากการ</w:t>
            </w:r>
            <w:r w:rsidRPr="00987186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ประมาณการ</w:t>
            </w:r>
          </w:p>
        </w:tc>
        <w:tc>
          <w:tcPr>
            <w:tcW w:w="180" w:type="dxa"/>
            <w:vAlign w:val="bottom"/>
          </w:tcPr>
          <w:p w14:paraId="3770A715" w14:textId="77777777" w:rsidR="00B86731" w:rsidRPr="0057083C" w:rsidRDefault="00B86731" w:rsidP="00C010F2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7C6B2B5" w14:textId="77777777" w:rsidR="00B86731" w:rsidRPr="0057083C" w:rsidRDefault="00B86731" w:rsidP="00C010F2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1CC2C10B" w14:textId="77777777" w:rsidR="00B86731" w:rsidRPr="00C1266B" w:rsidRDefault="00B86731" w:rsidP="00C010F2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6747D10" w14:textId="77777777" w:rsidR="00B86731" w:rsidRPr="00C1266B" w:rsidRDefault="00B86731" w:rsidP="00C010F2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6DEEC63F" w14:textId="77777777" w:rsidR="00B86731" w:rsidRPr="00C1266B" w:rsidRDefault="00B86731" w:rsidP="00C010F2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C384D67" w14:textId="77777777" w:rsidR="00B86731" w:rsidRPr="00C1266B" w:rsidRDefault="00B86731" w:rsidP="00C010F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6FE65A0" w14:textId="77777777" w:rsidR="00B86731" w:rsidRPr="00C1266B" w:rsidRDefault="00B86731" w:rsidP="00C010F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88D72AF" w14:textId="77777777" w:rsidR="00B86731" w:rsidRPr="00C1266B" w:rsidRDefault="00B86731" w:rsidP="00C010F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257568F6" w14:textId="77777777" w:rsidR="00B86731" w:rsidRPr="00C1266B" w:rsidRDefault="00B86731" w:rsidP="00C010F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448607D" w14:textId="77777777" w:rsidR="00B86731" w:rsidRPr="00C1266B" w:rsidRDefault="00B86731" w:rsidP="00C010F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DE494A" w:rsidRPr="00C1266B" w14:paraId="4340D4D7" w14:textId="77777777" w:rsidTr="00BB0C34">
        <w:trPr>
          <w:cantSplit/>
          <w:trHeight w:val="68"/>
        </w:trPr>
        <w:tc>
          <w:tcPr>
            <w:tcW w:w="2904" w:type="dxa"/>
          </w:tcPr>
          <w:p w14:paraId="3463AAF1" w14:textId="621F1B67" w:rsidR="00DE494A" w:rsidRPr="00DE494A" w:rsidRDefault="00EA43AF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="00DE494A" w:rsidRPr="00DE494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ตามหลักคณิตศาสตร์</w:t>
            </w:r>
            <w:r w:rsidR="00DE494A" w:rsidRPr="00DE494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ประกันภัย</w:t>
            </w:r>
          </w:p>
        </w:tc>
        <w:tc>
          <w:tcPr>
            <w:tcW w:w="900" w:type="dxa"/>
          </w:tcPr>
          <w:p w14:paraId="2D6FF751" w14:textId="1C96E0B4" w:rsidR="00DE494A" w:rsidRPr="00DE494A" w:rsidRDefault="00465176" w:rsidP="00C010F2">
            <w:pPr>
              <w:pStyle w:val="acctfourfigures"/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74,571</w:t>
            </w:r>
          </w:p>
        </w:tc>
        <w:tc>
          <w:tcPr>
            <w:tcW w:w="180" w:type="dxa"/>
            <w:vAlign w:val="bottom"/>
          </w:tcPr>
          <w:p w14:paraId="3B6FAC80" w14:textId="77777777" w:rsidR="00DE494A" w:rsidRPr="0057083C" w:rsidRDefault="00DE494A" w:rsidP="00C010F2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6398EAE" w14:textId="78CC2866" w:rsidR="00DE494A" w:rsidRPr="0057083C" w:rsidRDefault="00836F37" w:rsidP="00C010F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="00465176">
              <w:rPr>
                <w:rFonts w:ascii="Angsana New" w:hAnsi="Angsana New"/>
                <w:sz w:val="30"/>
                <w:szCs w:val="30"/>
                <w:lang w:val="en-US" w:eastAsia="en-GB"/>
              </w:rPr>
              <w:t>14,914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29237D6F" w14:textId="77777777" w:rsidR="00DE494A" w:rsidRPr="00C1266B" w:rsidRDefault="00DE494A" w:rsidP="00C010F2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18FC518" w14:textId="75F85B7B" w:rsidR="00DE494A" w:rsidRPr="00C1266B" w:rsidRDefault="00465176" w:rsidP="00C010F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59,657</w:t>
            </w:r>
          </w:p>
        </w:tc>
        <w:tc>
          <w:tcPr>
            <w:tcW w:w="180" w:type="dxa"/>
            <w:vAlign w:val="bottom"/>
          </w:tcPr>
          <w:p w14:paraId="13890549" w14:textId="77777777" w:rsidR="00DE494A" w:rsidRPr="00C1266B" w:rsidRDefault="00DE494A" w:rsidP="00C010F2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A9C73A6" w14:textId="77777777" w:rsidR="00DE494A" w:rsidRPr="0057083C" w:rsidRDefault="00DE494A" w:rsidP="00C010F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57083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(66,308)</w:t>
            </w:r>
          </w:p>
        </w:tc>
        <w:tc>
          <w:tcPr>
            <w:tcW w:w="180" w:type="dxa"/>
            <w:vAlign w:val="bottom"/>
          </w:tcPr>
          <w:p w14:paraId="2F0D6EA3" w14:textId="77777777" w:rsidR="00DE494A" w:rsidRPr="0057083C" w:rsidRDefault="00DE494A" w:rsidP="00C010F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15A3A0F" w14:textId="77777777" w:rsidR="00DE494A" w:rsidRPr="0057083C" w:rsidRDefault="00DE494A" w:rsidP="00C010F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57083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13,262</w:t>
            </w:r>
          </w:p>
        </w:tc>
        <w:tc>
          <w:tcPr>
            <w:tcW w:w="180" w:type="dxa"/>
            <w:vAlign w:val="bottom"/>
          </w:tcPr>
          <w:p w14:paraId="6D7218EE" w14:textId="77777777" w:rsidR="00DE494A" w:rsidRPr="00C1266B" w:rsidRDefault="00DE494A" w:rsidP="00C010F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D33473D" w14:textId="77777777" w:rsidR="00DE494A" w:rsidRPr="00C1266B" w:rsidRDefault="00DE494A" w:rsidP="00C010F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6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(53,046)</w:t>
            </w:r>
          </w:p>
        </w:tc>
      </w:tr>
      <w:tr w:rsidR="003E12F9" w:rsidRPr="00C1266B" w14:paraId="51F1BAE0" w14:textId="77777777" w:rsidTr="00BB0C34">
        <w:trPr>
          <w:cantSplit/>
          <w:trHeight w:val="68"/>
        </w:trPr>
        <w:tc>
          <w:tcPr>
            <w:tcW w:w="2904" w:type="dxa"/>
          </w:tcPr>
          <w:p w14:paraId="2932023D" w14:textId="77777777" w:rsidR="003E12F9" w:rsidRPr="00987186" w:rsidRDefault="003E12F9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8718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การตีราคาที่ดิน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E8CB898" w14:textId="5FAB2B8E" w:rsidR="003E12F9" w:rsidRPr="0057083C" w:rsidRDefault="00DE494A" w:rsidP="00EA43A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92A8A2" w14:textId="77777777" w:rsidR="003E12F9" w:rsidRPr="0057083C" w:rsidRDefault="003E12F9" w:rsidP="00C010F2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05C5426" w14:textId="44B2DA20" w:rsidR="003E12F9" w:rsidRPr="0057083C" w:rsidRDefault="00DE494A" w:rsidP="00EA43A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15150B" w14:textId="77777777" w:rsidR="003E12F9" w:rsidRPr="00C1266B" w:rsidRDefault="003E12F9" w:rsidP="00C010F2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D4F54E" w14:textId="1C66DAEA" w:rsidR="003E12F9" w:rsidRPr="00C1266B" w:rsidRDefault="00DE494A" w:rsidP="00EA43A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D36E8E" w14:textId="77777777" w:rsidR="003E12F9" w:rsidRPr="00C1266B" w:rsidRDefault="003E12F9" w:rsidP="00C010F2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450BEC" w14:textId="77777777" w:rsidR="003E12F9" w:rsidRPr="0057083C" w:rsidRDefault="003E12F9" w:rsidP="00C010F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57083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847,204</w:t>
            </w:r>
          </w:p>
        </w:tc>
        <w:tc>
          <w:tcPr>
            <w:tcW w:w="180" w:type="dxa"/>
            <w:vAlign w:val="bottom"/>
          </w:tcPr>
          <w:p w14:paraId="19E74620" w14:textId="77777777" w:rsidR="003E12F9" w:rsidRPr="0057083C" w:rsidRDefault="003E12F9" w:rsidP="00C010F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879EC46" w14:textId="77777777" w:rsidR="003E12F9" w:rsidRPr="0057083C" w:rsidRDefault="003E12F9" w:rsidP="00C010F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57083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(169,441)</w:t>
            </w:r>
          </w:p>
        </w:tc>
        <w:tc>
          <w:tcPr>
            <w:tcW w:w="180" w:type="dxa"/>
            <w:vAlign w:val="bottom"/>
          </w:tcPr>
          <w:p w14:paraId="586A318A" w14:textId="77777777" w:rsidR="003E12F9" w:rsidRPr="00C1266B" w:rsidRDefault="003E12F9" w:rsidP="00C010F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CFB5B7D" w14:textId="77777777" w:rsidR="003E12F9" w:rsidRPr="00C1266B" w:rsidRDefault="003E12F9" w:rsidP="00C010F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6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677,763</w:t>
            </w:r>
          </w:p>
        </w:tc>
      </w:tr>
      <w:tr w:rsidR="003E12F9" w:rsidRPr="00C1266B" w14:paraId="5A64A508" w14:textId="77777777" w:rsidTr="00BB0C34">
        <w:trPr>
          <w:cantSplit/>
          <w:trHeight w:val="58"/>
        </w:trPr>
        <w:tc>
          <w:tcPr>
            <w:tcW w:w="2904" w:type="dxa"/>
          </w:tcPr>
          <w:p w14:paraId="419B15F1" w14:textId="77777777" w:rsidR="003E12F9" w:rsidRPr="00987186" w:rsidRDefault="003E12F9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987186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58DF9" w14:textId="60E668A2" w:rsidR="003E12F9" w:rsidRPr="0057083C" w:rsidRDefault="00465176" w:rsidP="00C010F2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76,422</w:t>
            </w:r>
          </w:p>
        </w:tc>
        <w:tc>
          <w:tcPr>
            <w:tcW w:w="180" w:type="dxa"/>
            <w:vAlign w:val="bottom"/>
          </w:tcPr>
          <w:p w14:paraId="6B4477F9" w14:textId="77777777" w:rsidR="003E12F9" w:rsidRPr="0057083C" w:rsidRDefault="003E12F9" w:rsidP="00C010F2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B88AA" w14:textId="302F44C5" w:rsidR="003E12F9" w:rsidRPr="0057083C" w:rsidRDefault="00836F37" w:rsidP="00C010F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46517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15,284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0176A952" w14:textId="77777777" w:rsidR="003E12F9" w:rsidRPr="00C1266B" w:rsidRDefault="003E12F9" w:rsidP="00C010F2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A4DCF" w14:textId="089D0684" w:rsidR="003E12F9" w:rsidRPr="00C1266B" w:rsidRDefault="00465176" w:rsidP="00C010F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61,138</w:t>
            </w:r>
          </w:p>
        </w:tc>
        <w:tc>
          <w:tcPr>
            <w:tcW w:w="180" w:type="dxa"/>
            <w:vAlign w:val="bottom"/>
          </w:tcPr>
          <w:p w14:paraId="7D97DFAE" w14:textId="77777777" w:rsidR="003E12F9" w:rsidRPr="00C1266B" w:rsidRDefault="003E12F9" w:rsidP="00C010F2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D0794" w14:textId="77777777" w:rsidR="003E12F9" w:rsidRPr="0057083C" w:rsidRDefault="003E12F9" w:rsidP="00C010F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7083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783,805</w:t>
            </w:r>
          </w:p>
        </w:tc>
        <w:tc>
          <w:tcPr>
            <w:tcW w:w="180" w:type="dxa"/>
            <w:vAlign w:val="bottom"/>
          </w:tcPr>
          <w:p w14:paraId="5FC88BDC" w14:textId="77777777" w:rsidR="003E12F9" w:rsidRPr="0057083C" w:rsidRDefault="003E12F9" w:rsidP="00C010F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A619F" w14:textId="77777777" w:rsidR="003E12F9" w:rsidRPr="0057083C" w:rsidRDefault="003E12F9" w:rsidP="00C010F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7083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(156,761)</w:t>
            </w:r>
          </w:p>
        </w:tc>
        <w:tc>
          <w:tcPr>
            <w:tcW w:w="180" w:type="dxa"/>
            <w:vAlign w:val="bottom"/>
          </w:tcPr>
          <w:p w14:paraId="426FDD6A" w14:textId="77777777" w:rsidR="003E12F9" w:rsidRPr="00C1266B" w:rsidRDefault="003E12F9" w:rsidP="00C010F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8DFE61" w14:textId="77777777" w:rsidR="003E12F9" w:rsidRPr="00C1266B" w:rsidRDefault="003E12F9" w:rsidP="00C010F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66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627,044</w:t>
            </w:r>
          </w:p>
        </w:tc>
      </w:tr>
    </w:tbl>
    <w:p w14:paraId="621BFCEB" w14:textId="77777777" w:rsidR="00B54021" w:rsidRDefault="00B54021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tbl>
      <w:tblPr>
        <w:tblW w:w="4676" w:type="pct"/>
        <w:tblInd w:w="55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08"/>
        <w:gridCol w:w="1143"/>
        <w:gridCol w:w="236"/>
        <w:gridCol w:w="1180"/>
        <w:gridCol w:w="236"/>
        <w:gridCol w:w="1176"/>
        <w:gridCol w:w="238"/>
        <w:gridCol w:w="1181"/>
      </w:tblGrid>
      <w:tr w:rsidR="00FA7CD6" w:rsidRPr="00C1266B" w14:paraId="131BF61A" w14:textId="77777777" w:rsidTr="00FB0B82">
        <w:trPr>
          <w:trHeight w:val="68"/>
        </w:trPr>
        <w:tc>
          <w:tcPr>
            <w:tcW w:w="2006" w:type="pct"/>
          </w:tcPr>
          <w:p w14:paraId="66C2BB7B" w14:textId="77777777" w:rsidR="00FA7CD6" w:rsidRPr="00C1266B" w:rsidRDefault="00B54021" w:rsidP="00EA43AF">
            <w:pPr>
              <w:spacing w:line="240" w:lineRule="auto"/>
              <w:ind w:left="-24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br w:type="page"/>
            </w:r>
            <w:r w:rsidR="00867F7C" w:rsidRPr="0098718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994" w:type="pct"/>
            <w:gridSpan w:val="7"/>
            <w:tcBorders>
              <w:bottom w:val="nil"/>
            </w:tcBorders>
          </w:tcPr>
          <w:p w14:paraId="579F3E0A" w14:textId="77777777" w:rsidR="00FA7CD6" w:rsidRPr="00C1266B" w:rsidRDefault="00FA7CD6" w:rsidP="00EA43AF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3D67" w:rsidRPr="00C1266B" w14:paraId="0C27A1C6" w14:textId="77777777" w:rsidTr="00FB0B82">
        <w:trPr>
          <w:trHeight w:val="68"/>
        </w:trPr>
        <w:tc>
          <w:tcPr>
            <w:tcW w:w="2006" w:type="pct"/>
          </w:tcPr>
          <w:p w14:paraId="32BD0F93" w14:textId="77777777" w:rsidR="00FC3D67" w:rsidRPr="00C1266B" w:rsidRDefault="00FC3D67" w:rsidP="00EA43AF">
            <w:pPr>
              <w:spacing w:line="240" w:lineRule="auto"/>
              <w:ind w:right="-110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1" w:type="pct"/>
            <w:gridSpan w:val="3"/>
            <w:tcBorders>
              <w:bottom w:val="nil"/>
            </w:tcBorders>
          </w:tcPr>
          <w:p w14:paraId="1A0B42DC" w14:textId="77777777" w:rsidR="00FC3D67" w:rsidRPr="00C1266B" w:rsidRDefault="00B86731" w:rsidP="00EA4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  <w:tcBorders>
              <w:bottom w:val="nil"/>
            </w:tcBorders>
          </w:tcPr>
          <w:p w14:paraId="3D10BE33" w14:textId="77777777" w:rsidR="00FC3D67" w:rsidRPr="00C1266B" w:rsidRDefault="00FC3D67" w:rsidP="00EA4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pct"/>
            <w:gridSpan w:val="3"/>
            <w:tcBorders>
              <w:bottom w:val="nil"/>
            </w:tcBorders>
          </w:tcPr>
          <w:p w14:paraId="465D80EB" w14:textId="77777777" w:rsidR="00FC3D67" w:rsidRPr="00C1266B" w:rsidRDefault="00B86731" w:rsidP="00EA4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30F2F" w:rsidRPr="00C1266B" w14:paraId="7AAACD8A" w14:textId="77777777" w:rsidTr="00FB0B82">
        <w:trPr>
          <w:trHeight w:val="68"/>
        </w:trPr>
        <w:tc>
          <w:tcPr>
            <w:tcW w:w="2006" w:type="pct"/>
          </w:tcPr>
          <w:p w14:paraId="6775D9B5" w14:textId="77777777" w:rsidR="00530F2F" w:rsidRPr="00C1266B" w:rsidRDefault="00530F2F" w:rsidP="00EA43AF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14:paraId="2F2DD81C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0CC87E78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</w:tcPr>
          <w:p w14:paraId="02A88256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159CCE53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3BA3F8A8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33" w:type="pct"/>
            <w:tcBorders>
              <w:top w:val="nil"/>
              <w:bottom w:val="nil"/>
            </w:tcBorders>
          </w:tcPr>
          <w:p w14:paraId="1C871FD9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bottom w:val="nil"/>
            </w:tcBorders>
          </w:tcPr>
          <w:p w14:paraId="06DD8102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0F2F" w:rsidRPr="00C1266B" w14:paraId="07BCF4A2" w14:textId="77777777" w:rsidTr="00FB0B82">
        <w:trPr>
          <w:trHeight w:val="68"/>
        </w:trPr>
        <w:tc>
          <w:tcPr>
            <w:tcW w:w="2006" w:type="pct"/>
          </w:tcPr>
          <w:p w14:paraId="059C2098" w14:textId="77777777" w:rsidR="00530F2F" w:rsidRPr="00C1266B" w:rsidRDefault="00530F2F" w:rsidP="00EA43AF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</w:tcBorders>
          </w:tcPr>
          <w:p w14:paraId="519B2BA1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9" w:type="pct"/>
            <w:tcBorders>
              <w:top w:val="nil"/>
            </w:tcBorders>
          </w:tcPr>
          <w:p w14:paraId="48E5931C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nil"/>
              <w:bottom w:val="nil"/>
            </w:tcBorders>
          </w:tcPr>
          <w:p w14:paraId="2A4967EC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5D249EE7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60F0D969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3" w:type="pct"/>
            <w:tcBorders>
              <w:top w:val="nil"/>
              <w:bottom w:val="nil"/>
            </w:tcBorders>
          </w:tcPr>
          <w:p w14:paraId="12D174A7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bottom w:val="nil"/>
            </w:tcBorders>
          </w:tcPr>
          <w:p w14:paraId="0874E68A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86731" w:rsidRPr="00C1266B" w14:paraId="42E15792" w14:textId="77777777" w:rsidTr="00FB0B82">
        <w:trPr>
          <w:trHeight w:val="68"/>
        </w:trPr>
        <w:tc>
          <w:tcPr>
            <w:tcW w:w="2006" w:type="pct"/>
          </w:tcPr>
          <w:p w14:paraId="77019CAD" w14:textId="449E2862" w:rsidR="00B86731" w:rsidRPr="00C1266B" w:rsidRDefault="00DC169D" w:rsidP="00EA43AF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 (</w:t>
            </w:r>
            <w:r w:rsidR="00B86731" w:rsidRPr="00C126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) </w:t>
            </w:r>
            <w:r w:rsidR="00B86731" w:rsidRPr="00C126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636" w:type="pct"/>
          </w:tcPr>
          <w:p w14:paraId="13E49109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429CC73C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nil"/>
              <w:bottom w:val="double" w:sz="4" w:space="0" w:color="auto"/>
            </w:tcBorders>
          </w:tcPr>
          <w:p w14:paraId="13940EC8" w14:textId="1CD06BF8" w:rsidR="00B86731" w:rsidRPr="00C1266B" w:rsidRDefault="00182FE8" w:rsidP="007F3F4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158,759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3207DB29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14:paraId="726F78D3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tcBorders>
              <w:top w:val="nil"/>
              <w:bottom w:val="nil"/>
            </w:tcBorders>
          </w:tcPr>
          <w:p w14:paraId="397B3B0D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bottom w:val="double" w:sz="4" w:space="0" w:color="auto"/>
            </w:tcBorders>
          </w:tcPr>
          <w:p w14:paraId="47953A10" w14:textId="77777777" w:rsidR="00B86731" w:rsidRPr="00C1266B" w:rsidRDefault="00B86731" w:rsidP="007F3F4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(197,502)</w:t>
            </w:r>
          </w:p>
        </w:tc>
      </w:tr>
      <w:tr w:rsidR="00B86731" w:rsidRPr="00C1266B" w14:paraId="1DDF74C7" w14:textId="77777777" w:rsidTr="00FB0B82">
        <w:trPr>
          <w:trHeight w:val="38"/>
        </w:trPr>
        <w:tc>
          <w:tcPr>
            <w:tcW w:w="2006" w:type="pct"/>
          </w:tcPr>
          <w:p w14:paraId="59E95B1F" w14:textId="77777777" w:rsidR="00B86731" w:rsidRPr="00C1266B" w:rsidRDefault="00B86731" w:rsidP="00EA43AF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36" w:type="pct"/>
          </w:tcPr>
          <w:p w14:paraId="6859A15B" w14:textId="02CACF9B" w:rsidR="00B86731" w:rsidRPr="00C1266B" w:rsidRDefault="00182FE8" w:rsidP="007F3F43">
            <w:pPr>
              <w:pStyle w:val="BodyText"/>
              <w:spacing w:after="0" w:line="240" w:lineRule="auto"/>
              <w:ind w:left="-9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29" w:type="pct"/>
          </w:tcPr>
          <w:p w14:paraId="51900BE1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</w:tcPr>
          <w:p w14:paraId="1E249F31" w14:textId="398B1DDD" w:rsidR="00B86731" w:rsidRPr="00C1266B" w:rsidRDefault="00182FE8" w:rsidP="007F3F4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31,752</w:t>
            </w:r>
          </w:p>
        </w:tc>
        <w:tc>
          <w:tcPr>
            <w:tcW w:w="129" w:type="pct"/>
            <w:tcBorders>
              <w:top w:val="nil"/>
            </w:tcBorders>
          </w:tcPr>
          <w:p w14:paraId="7DFBD637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</w:tcBorders>
          </w:tcPr>
          <w:p w14:paraId="4155FDC2" w14:textId="77777777" w:rsidR="00B86731" w:rsidRPr="00C1266B" w:rsidRDefault="00B86731" w:rsidP="007F3F43">
            <w:pPr>
              <w:pStyle w:val="BodyText"/>
              <w:spacing w:after="0" w:line="240" w:lineRule="auto"/>
              <w:ind w:left="-9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33" w:type="pct"/>
            <w:tcBorders>
              <w:top w:val="nil"/>
            </w:tcBorders>
          </w:tcPr>
          <w:p w14:paraId="1AF4C608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</w:tcPr>
          <w:p w14:paraId="3B5DF07B" w14:textId="77777777" w:rsidR="00B86731" w:rsidRPr="00C1266B" w:rsidRDefault="00B86731" w:rsidP="007F3F4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(39,500)</w:t>
            </w:r>
          </w:p>
        </w:tc>
      </w:tr>
      <w:tr w:rsidR="00B86731" w:rsidRPr="00C1266B" w14:paraId="61C0A5B4" w14:textId="77777777" w:rsidTr="00FB0B82">
        <w:trPr>
          <w:trHeight w:val="68"/>
        </w:trPr>
        <w:tc>
          <w:tcPr>
            <w:tcW w:w="2006" w:type="pct"/>
            <w:tcBorders>
              <w:bottom w:val="nil"/>
            </w:tcBorders>
          </w:tcPr>
          <w:p w14:paraId="208FC4D2" w14:textId="77777777" w:rsidR="00B86731" w:rsidRPr="00C1266B" w:rsidRDefault="00B86731" w:rsidP="00EA43AF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636" w:type="pct"/>
            <w:tcBorders>
              <w:bottom w:val="nil"/>
            </w:tcBorders>
          </w:tcPr>
          <w:p w14:paraId="467E6D8D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</w:tcPr>
          <w:p w14:paraId="7B3D9C13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nil"/>
            </w:tcBorders>
          </w:tcPr>
          <w:p w14:paraId="05998DA6" w14:textId="558AFAC6" w:rsidR="00B86731" w:rsidRPr="00C1266B" w:rsidRDefault="00182FE8" w:rsidP="007F3F4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="00B53028">
              <w:rPr>
                <w:rFonts w:ascii="Angsana New" w:hAnsi="Angsana New"/>
                <w:sz w:val="30"/>
                <w:szCs w:val="30"/>
                <w:lang w:val="en-US" w:bidi="th-TH"/>
              </w:rPr>
              <w:t>9,165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9" w:type="pct"/>
            <w:tcBorders>
              <w:bottom w:val="nil"/>
            </w:tcBorders>
          </w:tcPr>
          <w:p w14:paraId="6EDBDFCF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0426057C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tcBorders>
              <w:bottom w:val="nil"/>
            </w:tcBorders>
          </w:tcPr>
          <w:p w14:paraId="41AD0E22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nil"/>
            </w:tcBorders>
          </w:tcPr>
          <w:p w14:paraId="27040F03" w14:textId="77777777" w:rsidR="00B86731" w:rsidRPr="00C1266B" w:rsidRDefault="00B86731" w:rsidP="007F3F4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(35,735)</w:t>
            </w:r>
          </w:p>
        </w:tc>
      </w:tr>
      <w:tr w:rsidR="00B86731" w:rsidRPr="00C1266B" w14:paraId="1536534F" w14:textId="77777777" w:rsidTr="00FB0B82">
        <w:trPr>
          <w:trHeight w:val="68"/>
        </w:trPr>
        <w:tc>
          <w:tcPr>
            <w:tcW w:w="2006" w:type="pct"/>
            <w:tcBorders>
              <w:bottom w:val="nil"/>
            </w:tcBorders>
          </w:tcPr>
          <w:p w14:paraId="36A1CC66" w14:textId="77777777" w:rsidR="00B86731" w:rsidRPr="00C1266B" w:rsidRDefault="00B86731" w:rsidP="00EA43AF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36" w:type="pct"/>
            <w:tcBorders>
              <w:bottom w:val="nil"/>
            </w:tcBorders>
          </w:tcPr>
          <w:p w14:paraId="782B2F01" w14:textId="77777777" w:rsidR="00B86731" w:rsidRPr="00C1266B" w:rsidRDefault="00B86731" w:rsidP="00EA43AF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</w:tcPr>
          <w:p w14:paraId="2BB74448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nil"/>
            </w:tcBorders>
          </w:tcPr>
          <w:p w14:paraId="30C34F01" w14:textId="23D14270" w:rsidR="00B86731" w:rsidRPr="00C1266B" w:rsidRDefault="00182FE8" w:rsidP="007F3F4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2,66</w:t>
            </w:r>
            <w:r w:rsidR="008C6682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29" w:type="pct"/>
            <w:tcBorders>
              <w:bottom w:val="nil"/>
            </w:tcBorders>
          </w:tcPr>
          <w:p w14:paraId="4FBAB2D4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14:paraId="486B4435" w14:textId="77777777" w:rsidR="00B86731" w:rsidRPr="00C1266B" w:rsidRDefault="00B86731" w:rsidP="00EA43AF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tcBorders>
              <w:bottom w:val="nil"/>
            </w:tcBorders>
          </w:tcPr>
          <w:p w14:paraId="5624933F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nil"/>
            </w:tcBorders>
          </w:tcPr>
          <w:p w14:paraId="5431CA9A" w14:textId="77777777" w:rsidR="00B86731" w:rsidRPr="00C1266B" w:rsidRDefault="00B86731" w:rsidP="007F3F4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1,888</w:t>
            </w:r>
          </w:p>
        </w:tc>
      </w:tr>
      <w:tr w:rsidR="00B86731" w:rsidRPr="00C1266B" w14:paraId="4D8EAEAF" w14:textId="77777777" w:rsidTr="00FB0B82">
        <w:trPr>
          <w:trHeight w:val="68"/>
        </w:trPr>
        <w:tc>
          <w:tcPr>
            <w:tcW w:w="2006" w:type="pct"/>
            <w:tcBorders>
              <w:bottom w:val="nil"/>
            </w:tcBorders>
          </w:tcPr>
          <w:p w14:paraId="6026BD9D" w14:textId="77777777" w:rsidR="00B86731" w:rsidRPr="00C1266B" w:rsidRDefault="00B86731" w:rsidP="00EA43AF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636" w:type="pct"/>
            <w:tcBorders>
              <w:top w:val="nil"/>
            </w:tcBorders>
          </w:tcPr>
          <w:p w14:paraId="4945078D" w14:textId="77777777" w:rsidR="00B86731" w:rsidRPr="00C1266B" w:rsidRDefault="00B86731" w:rsidP="00EA43AF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</w:tcBorders>
          </w:tcPr>
          <w:p w14:paraId="783F8C0E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nil"/>
            </w:tcBorders>
          </w:tcPr>
          <w:p w14:paraId="38ECDB24" w14:textId="1BFF27EB" w:rsidR="00B86731" w:rsidRPr="00C1266B" w:rsidRDefault="00182FE8" w:rsidP="007F3F4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(10,845)</w:t>
            </w:r>
          </w:p>
        </w:tc>
        <w:tc>
          <w:tcPr>
            <w:tcW w:w="129" w:type="pct"/>
            <w:tcBorders>
              <w:top w:val="nil"/>
            </w:tcBorders>
          </w:tcPr>
          <w:p w14:paraId="719FB6D6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</w:tcBorders>
          </w:tcPr>
          <w:p w14:paraId="173629E1" w14:textId="77777777" w:rsidR="00B86731" w:rsidRPr="00C1266B" w:rsidRDefault="00B86731" w:rsidP="00EA43AF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tcBorders>
              <w:top w:val="nil"/>
            </w:tcBorders>
          </w:tcPr>
          <w:p w14:paraId="13F15337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</w:tcBorders>
          </w:tcPr>
          <w:p w14:paraId="2C121A7B" w14:textId="77777777" w:rsidR="00B86731" w:rsidRPr="00C1266B" w:rsidRDefault="00B86731" w:rsidP="007F3F4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(10,060)</w:t>
            </w:r>
          </w:p>
        </w:tc>
      </w:tr>
      <w:tr w:rsidR="00B86731" w:rsidRPr="00C1266B" w14:paraId="6689D559" w14:textId="77777777" w:rsidTr="00FB0B82">
        <w:trPr>
          <w:trHeight w:val="68"/>
        </w:trPr>
        <w:tc>
          <w:tcPr>
            <w:tcW w:w="2006" w:type="pct"/>
            <w:tcBorders>
              <w:bottom w:val="nil"/>
            </w:tcBorders>
          </w:tcPr>
          <w:p w14:paraId="75D04CC8" w14:textId="77777777" w:rsidR="00B86731" w:rsidRPr="00C1266B" w:rsidRDefault="00B86731" w:rsidP="00EA43AF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A597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ใช้ประโยชน์ภาษีเงินได้รอตัดบัญชี</w:t>
            </w:r>
          </w:p>
        </w:tc>
        <w:tc>
          <w:tcPr>
            <w:tcW w:w="636" w:type="pct"/>
            <w:tcBorders>
              <w:top w:val="nil"/>
            </w:tcBorders>
          </w:tcPr>
          <w:p w14:paraId="531E935C" w14:textId="77777777" w:rsidR="00B86731" w:rsidRPr="00C1266B" w:rsidRDefault="00B86731" w:rsidP="00EA43AF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</w:tcBorders>
          </w:tcPr>
          <w:p w14:paraId="57081041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nil"/>
            </w:tcBorders>
          </w:tcPr>
          <w:p w14:paraId="6B6473AA" w14:textId="0E4347F5" w:rsidR="00B86731" w:rsidRPr="002F2324" w:rsidRDefault="00B53028" w:rsidP="00B530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5,208</w:t>
            </w:r>
          </w:p>
        </w:tc>
        <w:tc>
          <w:tcPr>
            <w:tcW w:w="129" w:type="pct"/>
            <w:tcBorders>
              <w:top w:val="nil"/>
            </w:tcBorders>
          </w:tcPr>
          <w:p w14:paraId="07B629BC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</w:tcBorders>
          </w:tcPr>
          <w:p w14:paraId="726BD734" w14:textId="77777777" w:rsidR="00B86731" w:rsidRPr="00C1266B" w:rsidRDefault="00B86731" w:rsidP="00EA43AF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tcBorders>
              <w:top w:val="nil"/>
            </w:tcBorders>
          </w:tcPr>
          <w:p w14:paraId="2E2BD1CA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</w:tcBorders>
          </w:tcPr>
          <w:p w14:paraId="621BFB70" w14:textId="77777777" w:rsidR="00B86731" w:rsidRPr="002F2324" w:rsidRDefault="00B86731" w:rsidP="007F3F4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F2324">
              <w:rPr>
                <w:rFonts w:ascii="Angsana New" w:hAnsi="Angsana New"/>
                <w:sz w:val="30"/>
                <w:szCs w:val="30"/>
                <w:lang w:bidi="th-TH"/>
              </w:rPr>
              <w:t>300,000</w:t>
            </w:r>
          </w:p>
        </w:tc>
      </w:tr>
      <w:tr w:rsidR="00B86731" w:rsidRPr="00C1266B" w14:paraId="68DCA40A" w14:textId="77777777" w:rsidTr="00FB0B82">
        <w:trPr>
          <w:trHeight w:val="68"/>
        </w:trPr>
        <w:tc>
          <w:tcPr>
            <w:tcW w:w="2006" w:type="pct"/>
            <w:tcBorders>
              <w:bottom w:val="nil"/>
            </w:tcBorders>
          </w:tcPr>
          <w:p w14:paraId="50CA931E" w14:textId="77777777" w:rsidR="00B86731" w:rsidRPr="00921B01" w:rsidRDefault="00B86731" w:rsidP="00EA43AF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1B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กลับรายการสินทรัพย์ภาษีเงินได้</w:t>
            </w:r>
          </w:p>
          <w:p w14:paraId="067AD34C" w14:textId="77777777" w:rsidR="00B86731" w:rsidRPr="00C1266B" w:rsidRDefault="00B86731" w:rsidP="00EA43AF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1B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รอการตัดบัญชี</w:t>
            </w:r>
          </w:p>
        </w:tc>
        <w:tc>
          <w:tcPr>
            <w:tcW w:w="636" w:type="pct"/>
            <w:tcBorders>
              <w:top w:val="nil"/>
            </w:tcBorders>
          </w:tcPr>
          <w:p w14:paraId="3108C594" w14:textId="77777777" w:rsidR="00B86731" w:rsidRPr="00C1266B" w:rsidRDefault="00B86731" w:rsidP="00EA43AF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</w:tcBorders>
          </w:tcPr>
          <w:p w14:paraId="389096BB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nil"/>
            </w:tcBorders>
          </w:tcPr>
          <w:p w14:paraId="0DCAE7FD" w14:textId="77777777" w:rsidR="00B86731" w:rsidRDefault="00B86731" w:rsidP="00EA43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DF36737" w14:textId="3C328C22" w:rsidR="00182FE8" w:rsidRPr="002F2324" w:rsidRDefault="00182FE8" w:rsidP="007F3F4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</w:t>
            </w:r>
          </w:p>
        </w:tc>
        <w:tc>
          <w:tcPr>
            <w:tcW w:w="129" w:type="pct"/>
            <w:tcBorders>
              <w:top w:val="nil"/>
            </w:tcBorders>
          </w:tcPr>
          <w:p w14:paraId="1DCB764F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</w:tcBorders>
          </w:tcPr>
          <w:p w14:paraId="2186798F" w14:textId="77777777" w:rsidR="00B86731" w:rsidRPr="00C1266B" w:rsidRDefault="00B86731" w:rsidP="00EA43AF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tcBorders>
              <w:top w:val="nil"/>
            </w:tcBorders>
          </w:tcPr>
          <w:p w14:paraId="3EF23A04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</w:tcBorders>
          </w:tcPr>
          <w:p w14:paraId="6DA887D6" w14:textId="77777777" w:rsidR="00B86731" w:rsidRPr="002F2324" w:rsidRDefault="00B86731" w:rsidP="00EA43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5701B85" w14:textId="77777777" w:rsidR="00B86731" w:rsidRPr="002F2324" w:rsidRDefault="00B86731" w:rsidP="007F3F4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F2324">
              <w:rPr>
                <w:rFonts w:ascii="Angsana New" w:hAnsi="Angsana New"/>
                <w:sz w:val="30"/>
                <w:szCs w:val="30"/>
                <w:lang w:bidi="th-TH"/>
              </w:rPr>
              <w:t>38,424</w:t>
            </w:r>
          </w:p>
        </w:tc>
      </w:tr>
      <w:tr w:rsidR="00B86731" w:rsidRPr="00C1266B" w14:paraId="467FAB3C" w14:textId="77777777" w:rsidTr="00FB0B82">
        <w:trPr>
          <w:cantSplit/>
          <w:trHeight w:val="58"/>
        </w:trPr>
        <w:tc>
          <w:tcPr>
            <w:tcW w:w="2006" w:type="pct"/>
            <w:tcBorders>
              <w:bottom w:val="nil"/>
            </w:tcBorders>
            <w:vAlign w:val="bottom"/>
          </w:tcPr>
          <w:p w14:paraId="738E1508" w14:textId="77777777" w:rsidR="00B86731" w:rsidRPr="00C1266B" w:rsidRDefault="00B86731" w:rsidP="00EA43AF">
            <w:pPr>
              <w:spacing w:line="240" w:lineRule="auto"/>
              <w:ind w:left="-24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2CC9C859" w14:textId="69C6A5E0" w:rsidR="00B86731" w:rsidRPr="00C1266B" w:rsidRDefault="00C11CD6" w:rsidP="007F3F43">
            <w:pPr>
              <w:spacing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(6.5</w:t>
            </w:r>
            <w:r w:rsidR="009608E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5417BC4C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2D9F91C4" w14:textId="5F80A4B1" w:rsidR="00B86731" w:rsidRPr="00C1266B" w:rsidRDefault="00953E52" w:rsidP="007F3F4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8C66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10,373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14:paraId="5DA7E418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0CE64909" w14:textId="77777777" w:rsidR="00B86731" w:rsidRPr="00C1266B" w:rsidRDefault="00B86731" w:rsidP="007F3F43">
            <w:pPr>
              <w:spacing w:line="240" w:lineRule="auto"/>
              <w:ind w:left="-84"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(129.12)</w:t>
            </w:r>
          </w:p>
        </w:tc>
        <w:tc>
          <w:tcPr>
            <w:tcW w:w="133" w:type="pct"/>
            <w:tcBorders>
              <w:top w:val="nil"/>
              <w:bottom w:val="nil"/>
            </w:tcBorders>
          </w:tcPr>
          <w:p w14:paraId="798C895A" w14:textId="77777777" w:rsidR="00B86731" w:rsidRPr="00C1266B" w:rsidRDefault="00B86731" w:rsidP="00EA43A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1F7E2C8C" w14:textId="77777777" w:rsidR="00B86731" w:rsidRPr="00C1266B" w:rsidRDefault="00B86731" w:rsidP="007F3F4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255,017</w:t>
            </w:r>
          </w:p>
        </w:tc>
      </w:tr>
    </w:tbl>
    <w:p w14:paraId="2AD8F55D" w14:textId="77777777" w:rsidR="008478EB" w:rsidRPr="00826A27" w:rsidRDefault="008478EB">
      <w:pPr>
        <w:rPr>
          <w:rFonts w:ascii="Angsana New" w:hAnsi="Angsana New"/>
          <w:sz w:val="30"/>
          <w:szCs w:val="30"/>
        </w:rPr>
      </w:pPr>
    </w:p>
    <w:p w14:paraId="6049BF15" w14:textId="77777777" w:rsidR="00987186" w:rsidRPr="00826A27" w:rsidRDefault="00987186">
      <w:pPr>
        <w:rPr>
          <w:rFonts w:ascii="Angsana New" w:hAnsi="Angsana New"/>
          <w:sz w:val="30"/>
          <w:szCs w:val="30"/>
        </w:rPr>
      </w:pPr>
    </w:p>
    <w:p w14:paraId="083481B7" w14:textId="77777777" w:rsidR="00987186" w:rsidRPr="00826A27" w:rsidRDefault="00987186">
      <w:pPr>
        <w:rPr>
          <w:rFonts w:ascii="Angsana New" w:hAnsi="Angsana New"/>
          <w:sz w:val="30"/>
          <w:szCs w:val="30"/>
        </w:rPr>
      </w:pPr>
    </w:p>
    <w:p w14:paraId="61611156" w14:textId="77777777" w:rsidR="00987186" w:rsidRPr="00826A27" w:rsidRDefault="00987186">
      <w:pPr>
        <w:rPr>
          <w:rFonts w:ascii="Angsana New" w:hAnsi="Angsana New"/>
          <w:sz w:val="30"/>
          <w:szCs w:val="30"/>
        </w:rPr>
      </w:pPr>
    </w:p>
    <w:tbl>
      <w:tblPr>
        <w:tblW w:w="4761" w:type="pct"/>
        <w:tblInd w:w="55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72"/>
        <w:gridCol w:w="1171"/>
        <w:gridCol w:w="236"/>
        <w:gridCol w:w="1178"/>
        <w:gridCol w:w="291"/>
        <w:gridCol w:w="1174"/>
        <w:gridCol w:w="268"/>
        <w:gridCol w:w="1171"/>
      </w:tblGrid>
      <w:tr w:rsidR="00FA7CD6" w:rsidRPr="00C1266B" w14:paraId="4E172673" w14:textId="77777777" w:rsidTr="00E01AB3">
        <w:trPr>
          <w:trHeight w:val="420"/>
        </w:trPr>
        <w:tc>
          <w:tcPr>
            <w:tcW w:w="2004" w:type="pct"/>
            <w:tcBorders>
              <w:top w:val="nil"/>
            </w:tcBorders>
          </w:tcPr>
          <w:p w14:paraId="7DB5CB89" w14:textId="77777777" w:rsidR="00FA7CD6" w:rsidRPr="00E814DA" w:rsidRDefault="00C33038" w:rsidP="00BC34B5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814DA">
              <w:lastRenderedPageBreak/>
              <w:br w:type="page"/>
            </w:r>
            <w:r w:rsidR="00FA7CD6" w:rsidRPr="00E814D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FA7CD6" w:rsidRPr="00E814DA">
              <w:rPr>
                <w:rFonts w:ascii="Angsana New" w:hAnsi="Angsana New"/>
              </w:rPr>
              <w:br w:type="page"/>
            </w:r>
            <w:r w:rsidR="00CC1BEA" w:rsidRPr="00E814D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996" w:type="pct"/>
            <w:gridSpan w:val="7"/>
            <w:tcBorders>
              <w:top w:val="nil"/>
              <w:bottom w:val="nil"/>
            </w:tcBorders>
          </w:tcPr>
          <w:p w14:paraId="424E3A16" w14:textId="77777777" w:rsidR="00FA7CD6" w:rsidRPr="00C1266B" w:rsidRDefault="00FA7CD6" w:rsidP="00BC34B5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3D67" w:rsidRPr="00C1266B" w14:paraId="20F46EE7" w14:textId="77777777" w:rsidTr="00E01AB3">
        <w:trPr>
          <w:trHeight w:val="420"/>
        </w:trPr>
        <w:tc>
          <w:tcPr>
            <w:tcW w:w="2004" w:type="pct"/>
          </w:tcPr>
          <w:p w14:paraId="692AD60D" w14:textId="77777777" w:rsidR="00FC3D67" w:rsidRPr="00E814DA" w:rsidRDefault="00FC3D67" w:rsidP="00FC3D67">
            <w:pPr>
              <w:spacing w:line="240" w:lineRule="auto"/>
              <w:ind w:right="-110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1" w:type="pct"/>
            <w:gridSpan w:val="3"/>
            <w:tcBorders>
              <w:bottom w:val="nil"/>
            </w:tcBorders>
          </w:tcPr>
          <w:p w14:paraId="2B62AD7B" w14:textId="77777777" w:rsidR="00FC3D67" w:rsidRPr="00C1266B" w:rsidRDefault="00B86731" w:rsidP="00FC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9" w:type="pct"/>
            <w:tcBorders>
              <w:bottom w:val="nil"/>
            </w:tcBorders>
          </w:tcPr>
          <w:p w14:paraId="03A60BB9" w14:textId="77777777" w:rsidR="00FC3D67" w:rsidRPr="00C1266B" w:rsidRDefault="00FC3D67" w:rsidP="00FC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pct"/>
            <w:gridSpan w:val="3"/>
            <w:tcBorders>
              <w:bottom w:val="nil"/>
            </w:tcBorders>
          </w:tcPr>
          <w:p w14:paraId="141C68FD" w14:textId="77777777" w:rsidR="00FC3D67" w:rsidRPr="00C1266B" w:rsidRDefault="00B86731" w:rsidP="00FC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01AB3" w:rsidRPr="00C1266B" w14:paraId="6498514C" w14:textId="77777777" w:rsidTr="00E01AB3">
        <w:trPr>
          <w:trHeight w:val="420"/>
        </w:trPr>
        <w:tc>
          <w:tcPr>
            <w:tcW w:w="2004" w:type="pct"/>
          </w:tcPr>
          <w:p w14:paraId="5C4F6836" w14:textId="77777777" w:rsidR="00530F2F" w:rsidRPr="00C1266B" w:rsidRDefault="00530F2F" w:rsidP="00530F2F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</w:tcBorders>
          </w:tcPr>
          <w:p w14:paraId="6D5DC6B7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9" w:type="pct"/>
            <w:tcBorders>
              <w:top w:val="nil"/>
            </w:tcBorders>
          </w:tcPr>
          <w:p w14:paraId="419D5849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bottom w:val="nil"/>
            </w:tcBorders>
          </w:tcPr>
          <w:p w14:paraId="4C50C176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  <w:tcBorders>
              <w:top w:val="nil"/>
              <w:bottom w:val="nil"/>
            </w:tcBorders>
          </w:tcPr>
          <w:p w14:paraId="511A96A5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</w:tcPr>
          <w:p w14:paraId="04121C6D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5D924F7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  <w:bottom w:val="nil"/>
            </w:tcBorders>
          </w:tcPr>
          <w:p w14:paraId="366BE761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AB3" w:rsidRPr="00C1266B" w14:paraId="6705EFDD" w14:textId="77777777" w:rsidTr="00E01AB3">
        <w:trPr>
          <w:trHeight w:val="420"/>
        </w:trPr>
        <w:tc>
          <w:tcPr>
            <w:tcW w:w="2004" w:type="pct"/>
          </w:tcPr>
          <w:p w14:paraId="4273C160" w14:textId="77777777" w:rsidR="00530F2F" w:rsidRPr="00C1266B" w:rsidRDefault="00530F2F" w:rsidP="00530F2F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</w:tcPr>
          <w:p w14:paraId="6DCE67DF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9" w:type="pct"/>
          </w:tcPr>
          <w:p w14:paraId="2273DAB6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nil"/>
            </w:tcBorders>
          </w:tcPr>
          <w:p w14:paraId="519A45F8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9" w:type="pct"/>
            <w:tcBorders>
              <w:bottom w:val="nil"/>
            </w:tcBorders>
          </w:tcPr>
          <w:p w14:paraId="267B0A5F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nil"/>
            </w:tcBorders>
          </w:tcPr>
          <w:p w14:paraId="594998BB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  <w:tcBorders>
              <w:bottom w:val="nil"/>
            </w:tcBorders>
          </w:tcPr>
          <w:p w14:paraId="77751CF1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nil"/>
            </w:tcBorders>
          </w:tcPr>
          <w:p w14:paraId="62E42FAD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01AB3" w:rsidRPr="00C1266B" w14:paraId="39EE8C69" w14:textId="77777777" w:rsidTr="00E01AB3">
        <w:trPr>
          <w:trHeight w:val="420"/>
        </w:trPr>
        <w:tc>
          <w:tcPr>
            <w:tcW w:w="2004" w:type="pct"/>
          </w:tcPr>
          <w:p w14:paraId="69CFE054" w14:textId="28687EEB" w:rsidR="00B86731" w:rsidRPr="0057083C" w:rsidRDefault="00B86731" w:rsidP="00B86731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08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570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639" w:type="pct"/>
          </w:tcPr>
          <w:p w14:paraId="66DDD7B2" w14:textId="77777777" w:rsidR="00B86731" w:rsidRPr="0057083C" w:rsidRDefault="00B86731" w:rsidP="00B86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67A8B80E" w14:textId="77777777" w:rsidR="00B86731" w:rsidRPr="0057083C" w:rsidRDefault="00B86731" w:rsidP="00B86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bottom w:val="double" w:sz="4" w:space="0" w:color="auto"/>
            </w:tcBorders>
          </w:tcPr>
          <w:p w14:paraId="4EA9DC9C" w14:textId="53019FEC" w:rsidR="00B86731" w:rsidRPr="00DC169D" w:rsidRDefault="0057463D" w:rsidP="00DC169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169D">
              <w:rPr>
                <w:rFonts w:ascii="Angsana New" w:hAnsi="Angsana New"/>
                <w:sz w:val="30"/>
                <w:szCs w:val="30"/>
                <w:lang w:val="en-US" w:bidi="th-TH"/>
              </w:rPr>
              <w:t>21,292</w:t>
            </w:r>
          </w:p>
        </w:tc>
        <w:tc>
          <w:tcPr>
            <w:tcW w:w="159" w:type="pct"/>
            <w:tcBorders>
              <w:top w:val="nil"/>
              <w:bottom w:val="nil"/>
            </w:tcBorders>
          </w:tcPr>
          <w:p w14:paraId="6581193F" w14:textId="77777777" w:rsidR="00B86731" w:rsidRPr="00C1266B" w:rsidRDefault="00B86731" w:rsidP="00B86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</w:tcPr>
          <w:p w14:paraId="24B27828" w14:textId="77777777" w:rsidR="00B86731" w:rsidRPr="0057083C" w:rsidRDefault="00B86731" w:rsidP="00B86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6DB84A14" w14:textId="77777777" w:rsidR="00B86731" w:rsidRPr="0057083C" w:rsidRDefault="00B86731" w:rsidP="00B86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  <w:bottom w:val="double" w:sz="4" w:space="0" w:color="auto"/>
            </w:tcBorders>
          </w:tcPr>
          <w:p w14:paraId="51FEE045" w14:textId="77777777" w:rsidR="00B86731" w:rsidRPr="00AD1D0B" w:rsidRDefault="00B86731" w:rsidP="00AD1D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1D0B">
              <w:rPr>
                <w:rFonts w:ascii="Angsana New" w:hAnsi="Angsana New"/>
                <w:sz w:val="30"/>
                <w:szCs w:val="30"/>
                <w:lang w:val="en-US" w:bidi="th-TH"/>
              </w:rPr>
              <w:t>1,204,775</w:t>
            </w:r>
          </w:p>
        </w:tc>
      </w:tr>
      <w:tr w:rsidR="00E01AB3" w:rsidRPr="00C1266B" w14:paraId="4618E96F" w14:textId="77777777" w:rsidTr="00E01AB3">
        <w:trPr>
          <w:trHeight w:val="420"/>
        </w:trPr>
        <w:tc>
          <w:tcPr>
            <w:tcW w:w="2004" w:type="pct"/>
          </w:tcPr>
          <w:p w14:paraId="0F8D6DB7" w14:textId="77777777" w:rsidR="00B86731" w:rsidRPr="0057083C" w:rsidRDefault="00B86731" w:rsidP="00B86731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0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39" w:type="pct"/>
          </w:tcPr>
          <w:p w14:paraId="3FB6C997" w14:textId="006107B1" w:rsidR="00B86731" w:rsidRPr="0057083C" w:rsidRDefault="0057463D" w:rsidP="00DC169D">
            <w:pPr>
              <w:pStyle w:val="BodyText"/>
              <w:spacing w:after="0" w:line="240" w:lineRule="auto"/>
              <w:ind w:left="-99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29" w:type="pct"/>
          </w:tcPr>
          <w:p w14:paraId="626083F7" w14:textId="77777777" w:rsidR="00B86731" w:rsidRPr="0057083C" w:rsidRDefault="00B86731" w:rsidP="00B86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  <w:bottom w:val="nil"/>
            </w:tcBorders>
          </w:tcPr>
          <w:p w14:paraId="2BB379F7" w14:textId="2570B472" w:rsidR="00B86731" w:rsidRPr="00DC169D" w:rsidRDefault="0057463D" w:rsidP="00DC169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169D">
              <w:rPr>
                <w:rFonts w:ascii="Angsana New" w:hAnsi="Angsana New"/>
                <w:sz w:val="30"/>
                <w:szCs w:val="30"/>
                <w:lang w:val="en-US" w:bidi="th-TH"/>
              </w:rPr>
              <w:t>4,258</w:t>
            </w:r>
          </w:p>
        </w:tc>
        <w:tc>
          <w:tcPr>
            <w:tcW w:w="159" w:type="pct"/>
            <w:tcBorders>
              <w:top w:val="nil"/>
              <w:bottom w:val="nil"/>
            </w:tcBorders>
          </w:tcPr>
          <w:p w14:paraId="1F5ACD67" w14:textId="77777777" w:rsidR="00B86731" w:rsidRPr="00C1266B" w:rsidRDefault="00B86731" w:rsidP="00B86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</w:tcPr>
          <w:p w14:paraId="7986A5A2" w14:textId="77777777" w:rsidR="00B86731" w:rsidRPr="0057083C" w:rsidRDefault="00B86731" w:rsidP="00DC169D">
            <w:pPr>
              <w:pStyle w:val="BodyText"/>
              <w:spacing w:after="0" w:line="240" w:lineRule="auto"/>
              <w:ind w:left="-9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083C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D8D210D" w14:textId="77777777" w:rsidR="00B86731" w:rsidRPr="0057083C" w:rsidRDefault="00B86731" w:rsidP="00B86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double" w:sz="4" w:space="0" w:color="auto"/>
              <w:bottom w:val="nil"/>
            </w:tcBorders>
          </w:tcPr>
          <w:p w14:paraId="6A39CA75" w14:textId="77777777" w:rsidR="00B86731" w:rsidRPr="00AD1D0B" w:rsidRDefault="00B86731" w:rsidP="00E0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1D0B">
              <w:rPr>
                <w:rFonts w:ascii="Angsana New" w:hAnsi="Angsana New"/>
                <w:sz w:val="30"/>
                <w:szCs w:val="30"/>
              </w:rPr>
              <w:t>240,955</w:t>
            </w:r>
          </w:p>
        </w:tc>
      </w:tr>
      <w:tr w:rsidR="00E01AB3" w:rsidRPr="00C1266B" w14:paraId="3C92D2F9" w14:textId="77777777" w:rsidTr="00E01AB3">
        <w:trPr>
          <w:trHeight w:val="420"/>
        </w:trPr>
        <w:tc>
          <w:tcPr>
            <w:tcW w:w="2004" w:type="pct"/>
          </w:tcPr>
          <w:p w14:paraId="44C015A0" w14:textId="77777777" w:rsidR="00B86731" w:rsidRPr="0057083C" w:rsidRDefault="00B86731" w:rsidP="00B86731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0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639" w:type="pct"/>
          </w:tcPr>
          <w:p w14:paraId="180A6DD9" w14:textId="77777777" w:rsidR="00B86731" w:rsidRPr="0057083C" w:rsidRDefault="00B86731" w:rsidP="00B86731">
            <w:pPr>
              <w:tabs>
                <w:tab w:val="clear" w:pos="680"/>
                <w:tab w:val="clear" w:pos="907"/>
                <w:tab w:val="decimal" w:pos="689"/>
              </w:tabs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324E5B0" w14:textId="77777777" w:rsidR="00B86731" w:rsidRPr="0057083C" w:rsidRDefault="00B86731" w:rsidP="00B86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bottom w:val="nil"/>
            </w:tcBorders>
          </w:tcPr>
          <w:p w14:paraId="198C7232" w14:textId="6FC73428" w:rsidR="00B86731" w:rsidRPr="00DC169D" w:rsidRDefault="0057463D" w:rsidP="00DC169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169D">
              <w:rPr>
                <w:rFonts w:ascii="Angsana New" w:hAnsi="Angsana New"/>
                <w:sz w:val="30"/>
                <w:szCs w:val="30"/>
                <w:lang w:val="en-US" w:bidi="th-TH"/>
              </w:rPr>
              <w:t>(6,266)</w:t>
            </w:r>
          </w:p>
        </w:tc>
        <w:tc>
          <w:tcPr>
            <w:tcW w:w="159" w:type="pct"/>
            <w:tcBorders>
              <w:top w:val="nil"/>
              <w:bottom w:val="nil"/>
            </w:tcBorders>
          </w:tcPr>
          <w:p w14:paraId="3C05B92A" w14:textId="77777777" w:rsidR="00B86731" w:rsidRPr="00C1266B" w:rsidRDefault="00B86731" w:rsidP="00B86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</w:tcPr>
          <w:p w14:paraId="429D414C" w14:textId="77777777" w:rsidR="00B86731" w:rsidRPr="0057083C" w:rsidRDefault="00B86731" w:rsidP="00B86731">
            <w:pPr>
              <w:tabs>
                <w:tab w:val="clear" w:pos="680"/>
                <w:tab w:val="clear" w:pos="907"/>
                <w:tab w:val="decimal" w:pos="689"/>
              </w:tabs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5DECD90" w14:textId="77777777" w:rsidR="00B86731" w:rsidRPr="0057083C" w:rsidRDefault="00B86731" w:rsidP="00B86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  <w:bottom w:val="nil"/>
            </w:tcBorders>
          </w:tcPr>
          <w:p w14:paraId="6F80D5B1" w14:textId="77777777" w:rsidR="00B86731" w:rsidRPr="00AD1D0B" w:rsidRDefault="00B86731" w:rsidP="00E0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1D0B">
              <w:rPr>
                <w:rFonts w:ascii="Angsana New" w:hAnsi="Angsana New"/>
                <w:sz w:val="30"/>
                <w:szCs w:val="30"/>
              </w:rPr>
              <w:t>(15,888)</w:t>
            </w:r>
          </w:p>
        </w:tc>
      </w:tr>
      <w:tr w:rsidR="00E01AB3" w:rsidRPr="00C1266B" w14:paraId="7EB50232" w14:textId="77777777" w:rsidTr="00E01AB3">
        <w:trPr>
          <w:trHeight w:val="420"/>
        </w:trPr>
        <w:tc>
          <w:tcPr>
            <w:tcW w:w="2004" w:type="pct"/>
          </w:tcPr>
          <w:p w14:paraId="67B4750B" w14:textId="77777777" w:rsidR="00B86731" w:rsidRPr="0057083C" w:rsidRDefault="00B86731" w:rsidP="00B86731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0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39" w:type="pct"/>
          </w:tcPr>
          <w:p w14:paraId="10FB17FE" w14:textId="77777777" w:rsidR="00B86731" w:rsidRPr="0057083C" w:rsidRDefault="00B86731" w:rsidP="00B86731">
            <w:pPr>
              <w:tabs>
                <w:tab w:val="clear" w:pos="680"/>
                <w:tab w:val="clear" w:pos="907"/>
                <w:tab w:val="decimal" w:pos="689"/>
              </w:tabs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BD41B75" w14:textId="77777777" w:rsidR="00B86731" w:rsidRPr="0057083C" w:rsidRDefault="00B86731" w:rsidP="00B86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bottom w:val="nil"/>
            </w:tcBorders>
          </w:tcPr>
          <w:p w14:paraId="632E031C" w14:textId="4828DA57" w:rsidR="00B86731" w:rsidRPr="00DC169D" w:rsidRDefault="0057463D" w:rsidP="00DC169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169D">
              <w:rPr>
                <w:rFonts w:ascii="Angsana New" w:hAnsi="Angsana New"/>
                <w:sz w:val="30"/>
                <w:szCs w:val="30"/>
                <w:lang w:val="en-US" w:bidi="th-TH"/>
              </w:rPr>
              <w:t>2,669</w:t>
            </w:r>
          </w:p>
        </w:tc>
        <w:tc>
          <w:tcPr>
            <w:tcW w:w="159" w:type="pct"/>
            <w:tcBorders>
              <w:top w:val="nil"/>
              <w:bottom w:val="nil"/>
            </w:tcBorders>
          </w:tcPr>
          <w:p w14:paraId="773A3E6E" w14:textId="77777777" w:rsidR="00B86731" w:rsidRPr="00C1266B" w:rsidRDefault="00B86731" w:rsidP="00B86731">
            <w:pPr>
              <w:tabs>
                <w:tab w:val="clear" w:pos="907"/>
                <w:tab w:val="decimal" w:pos="9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</w:tcPr>
          <w:p w14:paraId="107A0C6F" w14:textId="77777777" w:rsidR="00B86731" w:rsidRPr="0057083C" w:rsidRDefault="00B86731" w:rsidP="00B86731">
            <w:pPr>
              <w:tabs>
                <w:tab w:val="clear" w:pos="680"/>
                <w:tab w:val="clear" w:pos="907"/>
                <w:tab w:val="decimal" w:pos="689"/>
              </w:tabs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53BA537" w14:textId="77777777" w:rsidR="00B86731" w:rsidRPr="0057083C" w:rsidRDefault="00B86731" w:rsidP="00B86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  <w:bottom w:val="nil"/>
            </w:tcBorders>
          </w:tcPr>
          <w:p w14:paraId="4C3DECDF" w14:textId="77777777" w:rsidR="00B86731" w:rsidRPr="00AD1D0B" w:rsidRDefault="00B86731" w:rsidP="00E0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1D0B">
              <w:rPr>
                <w:rFonts w:ascii="Angsana New" w:hAnsi="Angsana New"/>
                <w:sz w:val="30"/>
                <w:szCs w:val="30"/>
              </w:rPr>
              <w:t>2,810</w:t>
            </w:r>
          </w:p>
        </w:tc>
      </w:tr>
      <w:tr w:rsidR="00E01AB3" w:rsidRPr="00C1266B" w14:paraId="2DF51981" w14:textId="77777777" w:rsidTr="00E01AB3">
        <w:trPr>
          <w:trHeight w:val="420"/>
        </w:trPr>
        <w:tc>
          <w:tcPr>
            <w:tcW w:w="2004" w:type="pct"/>
          </w:tcPr>
          <w:p w14:paraId="01223A8B" w14:textId="77777777" w:rsidR="00B86731" w:rsidRPr="0057083C" w:rsidRDefault="00B86731" w:rsidP="00B86731">
            <w:pPr>
              <w:spacing w:line="240" w:lineRule="auto"/>
              <w:ind w:right="-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0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639" w:type="pct"/>
          </w:tcPr>
          <w:p w14:paraId="192C9C13" w14:textId="77777777" w:rsidR="00B86731" w:rsidRPr="0057083C" w:rsidRDefault="00B86731" w:rsidP="00B86731">
            <w:pPr>
              <w:pStyle w:val="BodyText"/>
              <w:tabs>
                <w:tab w:val="clear" w:pos="680"/>
                <w:tab w:val="clear" w:pos="907"/>
                <w:tab w:val="decimal" w:pos="689"/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6C3382" w14:textId="77777777" w:rsidR="00B86731" w:rsidRPr="0057083C" w:rsidRDefault="00B86731" w:rsidP="00B86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bottom w:val="nil"/>
            </w:tcBorders>
          </w:tcPr>
          <w:p w14:paraId="5500E6D1" w14:textId="624D2687" w:rsidR="00B86731" w:rsidRPr="00DC169D" w:rsidRDefault="0057463D" w:rsidP="00DC169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169D">
              <w:rPr>
                <w:rFonts w:ascii="Angsana New" w:hAnsi="Angsana New"/>
                <w:sz w:val="30"/>
                <w:szCs w:val="30"/>
                <w:lang w:val="en-US" w:bidi="th-TH"/>
              </w:rPr>
              <w:t>(10,631)</w:t>
            </w:r>
          </w:p>
        </w:tc>
        <w:tc>
          <w:tcPr>
            <w:tcW w:w="159" w:type="pct"/>
            <w:tcBorders>
              <w:top w:val="nil"/>
              <w:bottom w:val="nil"/>
            </w:tcBorders>
          </w:tcPr>
          <w:p w14:paraId="1EA3C754" w14:textId="77777777" w:rsidR="00B86731" w:rsidRPr="00C1266B" w:rsidRDefault="00B86731" w:rsidP="00B86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</w:tcPr>
          <w:p w14:paraId="0C22AE78" w14:textId="77777777" w:rsidR="00B86731" w:rsidRPr="0057083C" w:rsidRDefault="00B86731" w:rsidP="00B86731">
            <w:pPr>
              <w:pStyle w:val="BodyText"/>
              <w:tabs>
                <w:tab w:val="clear" w:pos="680"/>
                <w:tab w:val="clear" w:pos="907"/>
                <w:tab w:val="decimal" w:pos="689"/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98BF9FA" w14:textId="77777777" w:rsidR="00B86731" w:rsidRPr="0057083C" w:rsidRDefault="00B86731" w:rsidP="00B86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  <w:bottom w:val="nil"/>
            </w:tcBorders>
          </w:tcPr>
          <w:p w14:paraId="7A01B120" w14:textId="77777777" w:rsidR="00B86731" w:rsidRPr="00AD1D0B" w:rsidRDefault="00B86731" w:rsidP="00E0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1D0B">
              <w:rPr>
                <w:rFonts w:ascii="Angsana New" w:hAnsi="Angsana New"/>
                <w:sz w:val="30"/>
                <w:szCs w:val="30"/>
              </w:rPr>
              <w:t>(10,060)</w:t>
            </w:r>
          </w:p>
        </w:tc>
      </w:tr>
      <w:tr w:rsidR="00E01AB3" w:rsidRPr="00C1266B" w14:paraId="75B040BC" w14:textId="77777777" w:rsidTr="00E01AB3">
        <w:trPr>
          <w:trHeight w:val="420"/>
        </w:trPr>
        <w:tc>
          <w:tcPr>
            <w:tcW w:w="2004" w:type="pct"/>
          </w:tcPr>
          <w:p w14:paraId="2EE02D86" w14:textId="77777777" w:rsidR="00B86731" w:rsidRPr="0057083C" w:rsidRDefault="00B86731" w:rsidP="00B86731">
            <w:pPr>
              <w:spacing w:line="240" w:lineRule="auto"/>
              <w:ind w:right="-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08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กลับรายการสินทรัพย์ภาษีเงินได้</w:t>
            </w:r>
            <w:r w:rsidRPr="0057083C"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</w:t>
            </w:r>
            <w:r w:rsidRPr="005708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639" w:type="pct"/>
          </w:tcPr>
          <w:p w14:paraId="693F4857" w14:textId="77777777" w:rsidR="00B86731" w:rsidRPr="0057083C" w:rsidRDefault="00B86731" w:rsidP="00B86731">
            <w:pPr>
              <w:pStyle w:val="BodyText"/>
              <w:tabs>
                <w:tab w:val="clear" w:pos="680"/>
                <w:tab w:val="clear" w:pos="907"/>
                <w:tab w:val="decimal" w:pos="689"/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BC72991" w14:textId="77777777" w:rsidR="00B86731" w:rsidRPr="0057083C" w:rsidRDefault="00B86731" w:rsidP="00B86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bottom w:val="nil"/>
            </w:tcBorders>
          </w:tcPr>
          <w:p w14:paraId="44CBEA9A" w14:textId="77777777" w:rsidR="00B86731" w:rsidRDefault="00B86731" w:rsidP="00DC169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2927218" w14:textId="5DF3DC74" w:rsidR="0057463D" w:rsidRPr="0057083C" w:rsidRDefault="0057463D" w:rsidP="00AD1D0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9" w:type="pct"/>
            <w:tcBorders>
              <w:top w:val="nil"/>
              <w:bottom w:val="nil"/>
            </w:tcBorders>
          </w:tcPr>
          <w:p w14:paraId="272FFB6E" w14:textId="77777777" w:rsidR="00B86731" w:rsidRPr="00C1266B" w:rsidRDefault="00B86731" w:rsidP="00B86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bottom w:val="nil"/>
            </w:tcBorders>
          </w:tcPr>
          <w:p w14:paraId="76CD7656" w14:textId="77777777" w:rsidR="00B86731" w:rsidRPr="0057083C" w:rsidRDefault="00B86731" w:rsidP="00B86731">
            <w:pPr>
              <w:pStyle w:val="BodyText"/>
              <w:tabs>
                <w:tab w:val="clear" w:pos="680"/>
                <w:tab w:val="clear" w:pos="907"/>
                <w:tab w:val="decimal" w:pos="689"/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341B71B" w14:textId="77777777" w:rsidR="00B86731" w:rsidRPr="0057083C" w:rsidRDefault="00B86731" w:rsidP="00B8673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  <w:bottom w:val="nil"/>
            </w:tcBorders>
          </w:tcPr>
          <w:p w14:paraId="4B1A5602" w14:textId="77777777" w:rsidR="00B86731" w:rsidRPr="0057083C" w:rsidRDefault="00B86731" w:rsidP="00E0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C626457" w14:textId="77777777" w:rsidR="00B86731" w:rsidRPr="0057083C" w:rsidRDefault="00B86731" w:rsidP="00E0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083C">
              <w:rPr>
                <w:rFonts w:ascii="Angsana New" w:hAnsi="Angsana New"/>
                <w:sz w:val="30"/>
                <w:szCs w:val="30"/>
              </w:rPr>
              <w:t>35,643</w:t>
            </w:r>
          </w:p>
        </w:tc>
      </w:tr>
      <w:tr w:rsidR="00E01AB3" w:rsidRPr="00C1266B" w14:paraId="1AB25382" w14:textId="77777777" w:rsidTr="00E01AB3">
        <w:trPr>
          <w:cantSplit/>
        </w:trPr>
        <w:tc>
          <w:tcPr>
            <w:tcW w:w="2004" w:type="pct"/>
            <w:tcBorders>
              <w:bottom w:val="nil"/>
            </w:tcBorders>
            <w:vAlign w:val="bottom"/>
          </w:tcPr>
          <w:p w14:paraId="05B0520E" w14:textId="77777777" w:rsidR="00B86731" w:rsidRPr="0057083C" w:rsidRDefault="00B86731" w:rsidP="00B8673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708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584889F9" w14:textId="63637EE6" w:rsidR="00B86731" w:rsidRPr="0057083C" w:rsidRDefault="0057463D" w:rsidP="00DC169D">
            <w:pPr>
              <w:spacing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(46.83)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71E1F9B5" w14:textId="77777777" w:rsidR="00B86731" w:rsidRPr="0057083C" w:rsidRDefault="00B86731" w:rsidP="00B8673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0535964F" w14:textId="6F5D250E" w:rsidR="00B86731" w:rsidRPr="00DC169D" w:rsidRDefault="0057463D" w:rsidP="00DC169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C16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(9,970)</w:t>
            </w:r>
          </w:p>
        </w:tc>
        <w:tc>
          <w:tcPr>
            <w:tcW w:w="159" w:type="pct"/>
            <w:tcBorders>
              <w:top w:val="nil"/>
              <w:bottom w:val="nil"/>
            </w:tcBorders>
            <w:vAlign w:val="bottom"/>
          </w:tcPr>
          <w:p w14:paraId="73D40A6C" w14:textId="77777777" w:rsidR="00B86731" w:rsidRPr="00C1266B" w:rsidRDefault="00B86731" w:rsidP="00B8673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8A0B424" w14:textId="77777777" w:rsidR="00B86731" w:rsidRPr="0057083C" w:rsidRDefault="00B86731" w:rsidP="00DC169D">
            <w:pPr>
              <w:spacing w:line="240" w:lineRule="auto"/>
              <w:ind w:left="-84"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Pr="00570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21.04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82B99ED" w14:textId="77777777" w:rsidR="00B86731" w:rsidRPr="0057083C" w:rsidRDefault="00B86731" w:rsidP="00B8673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7BBCF28F" w14:textId="77777777" w:rsidR="00B86731" w:rsidRPr="00E01AB3" w:rsidRDefault="00B86731" w:rsidP="00E0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1AB3">
              <w:rPr>
                <w:rFonts w:ascii="Angsana New" w:hAnsi="Angsana New"/>
                <w:b/>
                <w:bCs/>
                <w:sz w:val="30"/>
                <w:szCs w:val="30"/>
              </w:rPr>
              <w:t>253,460</w:t>
            </w:r>
          </w:p>
        </w:tc>
      </w:tr>
    </w:tbl>
    <w:p w14:paraId="463A69EF" w14:textId="77777777" w:rsidR="004B3A38" w:rsidRDefault="004B3A38" w:rsidP="0053591A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6" w:type="dxa"/>
        <w:tblInd w:w="522" w:type="dxa"/>
        <w:tblLayout w:type="fixed"/>
        <w:tblLook w:val="00A0" w:firstRow="1" w:lastRow="0" w:firstColumn="1" w:lastColumn="0" w:noHBand="0" w:noVBand="0"/>
      </w:tblPr>
      <w:tblGrid>
        <w:gridCol w:w="3726"/>
        <w:gridCol w:w="1170"/>
        <w:gridCol w:w="236"/>
        <w:gridCol w:w="1204"/>
        <w:gridCol w:w="270"/>
        <w:gridCol w:w="1189"/>
        <w:gridCol w:w="270"/>
        <w:gridCol w:w="1151"/>
      </w:tblGrid>
      <w:tr w:rsidR="000F2BDE" w:rsidRPr="00C1266B" w14:paraId="561E1EDD" w14:textId="77777777" w:rsidTr="000F2BDE">
        <w:tc>
          <w:tcPr>
            <w:tcW w:w="3726" w:type="dxa"/>
          </w:tcPr>
          <w:p w14:paraId="49FEC925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E7769AE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B30FF" w:rsidRPr="00C1266B" w14:paraId="1A98E80B" w14:textId="77777777" w:rsidTr="000F2BDE">
        <w:tc>
          <w:tcPr>
            <w:tcW w:w="3726" w:type="dxa"/>
          </w:tcPr>
          <w:p w14:paraId="5C92D847" w14:textId="77777777" w:rsidR="004B3A38" w:rsidRPr="00E814DA" w:rsidRDefault="00CC1BEA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08800D63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38E5087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5B42268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B30FF" w:rsidRPr="00C1266B" w14:paraId="58240AEC" w14:textId="77777777" w:rsidTr="000F2BDE">
        <w:tc>
          <w:tcPr>
            <w:tcW w:w="3726" w:type="dxa"/>
          </w:tcPr>
          <w:p w14:paraId="770AB600" w14:textId="3CABB7BC" w:rsidR="004B3A38" w:rsidRPr="00E814DA" w:rsidRDefault="009A7361" w:rsidP="00EB3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B19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</w:tcPr>
          <w:p w14:paraId="70F50D31" w14:textId="77777777" w:rsidR="004B3A38" w:rsidRPr="00C1266B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407FFEC" w14:textId="77777777" w:rsidR="004B3A38" w:rsidRPr="00C1266B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1F1C299" w14:textId="77777777" w:rsidR="004B3A38" w:rsidRPr="00C1266B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2C33475" w14:textId="77777777" w:rsidR="004B3A38" w:rsidRPr="00C1266B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5C05448" w14:textId="77777777" w:rsidR="004B3A38" w:rsidRPr="00C1266B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E6E17A8" w14:textId="77777777" w:rsidR="004B3A38" w:rsidRPr="00C1266B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08E8F80" w14:textId="77777777" w:rsidR="004B3A38" w:rsidRPr="00C1266B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F2BDE" w:rsidRPr="00C1266B" w14:paraId="15F3468D" w14:textId="77777777" w:rsidTr="000F2BDE">
        <w:tc>
          <w:tcPr>
            <w:tcW w:w="3726" w:type="dxa"/>
          </w:tcPr>
          <w:p w14:paraId="79C3EF60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CC32870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126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30FF" w:rsidRPr="00C1266B" w14:paraId="0AA0E033" w14:textId="77777777" w:rsidTr="000F2BDE">
        <w:tc>
          <w:tcPr>
            <w:tcW w:w="3726" w:type="dxa"/>
          </w:tcPr>
          <w:p w14:paraId="30E65E6C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0C12EDA" w14:textId="1ADACF99" w:rsidR="004B3A38" w:rsidRPr="009F3390" w:rsidRDefault="00CA30EB" w:rsidP="009F339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339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746254"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  <w:r w:rsidRPr="009F33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46254">
              <w:rPr>
                <w:rFonts w:ascii="Angsana New" w:hAnsi="Angsana New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36" w:type="dxa"/>
            <w:vAlign w:val="bottom"/>
          </w:tcPr>
          <w:p w14:paraId="5E2F1DF6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09D4C1E" w14:textId="77777777" w:rsidR="004B3A38" w:rsidRPr="00DB1929" w:rsidRDefault="004B3A38" w:rsidP="00E01A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1929">
              <w:rPr>
                <w:rFonts w:ascii="Angsana New" w:hAnsi="Angsana New"/>
                <w:sz w:val="30"/>
                <w:szCs w:val="30"/>
                <w:lang w:val="en-US" w:bidi="th-TH"/>
              </w:rPr>
              <w:t>591,926</w:t>
            </w:r>
          </w:p>
        </w:tc>
        <w:tc>
          <w:tcPr>
            <w:tcW w:w="270" w:type="dxa"/>
            <w:vAlign w:val="bottom"/>
          </w:tcPr>
          <w:p w14:paraId="3D7E0E5D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27F9DC1B" w14:textId="0334F40E" w:rsidR="004B3A38" w:rsidRPr="00C1266B" w:rsidRDefault="00CA30EB" w:rsidP="00DB1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(1,047,879)</w:t>
            </w:r>
          </w:p>
        </w:tc>
        <w:tc>
          <w:tcPr>
            <w:tcW w:w="270" w:type="dxa"/>
            <w:vAlign w:val="bottom"/>
          </w:tcPr>
          <w:p w14:paraId="377DB4E0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6C90D0A3" w14:textId="77777777" w:rsidR="004B3A38" w:rsidRPr="00C1266B" w:rsidRDefault="004B3A38" w:rsidP="00E0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(1,055,357)</w:t>
            </w:r>
          </w:p>
        </w:tc>
      </w:tr>
      <w:tr w:rsidR="00E471A2" w:rsidRPr="00C1266B" w14:paraId="338DFE50" w14:textId="77777777" w:rsidTr="000F2BDE">
        <w:tc>
          <w:tcPr>
            <w:tcW w:w="3726" w:type="dxa"/>
          </w:tcPr>
          <w:p w14:paraId="58C5B60E" w14:textId="77777777" w:rsidR="00E471A2" w:rsidRPr="00C1266B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E61366" w14:textId="5400B7A1" w:rsidR="00E471A2" w:rsidRPr="007C4C54" w:rsidRDefault="00E471A2" w:rsidP="00E471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</w:t>
            </w:r>
            <w:r w:rsidR="00746254">
              <w:rPr>
                <w:rFonts w:ascii="Angsana New" w:hAnsi="Angsana New"/>
                <w:sz w:val="30"/>
                <w:szCs w:val="30"/>
              </w:rPr>
              <w:t>79,529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C830181" w14:textId="77777777" w:rsidR="00E471A2" w:rsidRPr="00C1266B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8DD7658" w14:textId="77777777" w:rsidR="00E471A2" w:rsidRPr="00DB1929" w:rsidRDefault="00E471A2" w:rsidP="00E471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1929">
              <w:rPr>
                <w:rFonts w:ascii="Angsana New" w:hAnsi="Angsana New"/>
                <w:sz w:val="30"/>
                <w:szCs w:val="30"/>
                <w:lang w:val="en-US" w:bidi="th-TH"/>
              </w:rPr>
              <w:t>(591,831)</w:t>
            </w:r>
          </w:p>
        </w:tc>
        <w:tc>
          <w:tcPr>
            <w:tcW w:w="270" w:type="dxa"/>
            <w:vAlign w:val="bottom"/>
          </w:tcPr>
          <w:p w14:paraId="13120EEC" w14:textId="77777777" w:rsidR="00E471A2" w:rsidRPr="00C1266B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36D33E5D" w14:textId="5E42445B" w:rsidR="00E471A2" w:rsidRPr="00E471A2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E471A2">
              <w:rPr>
                <w:rFonts w:ascii="Angsana New" w:hAnsi="Angsana New"/>
                <w:sz w:val="30"/>
                <w:szCs w:val="30"/>
              </w:rPr>
              <w:t>579,529</w:t>
            </w:r>
          </w:p>
        </w:tc>
        <w:tc>
          <w:tcPr>
            <w:tcW w:w="270" w:type="dxa"/>
            <w:vAlign w:val="bottom"/>
          </w:tcPr>
          <w:p w14:paraId="610C4C53" w14:textId="77777777" w:rsidR="00E471A2" w:rsidRPr="00C1266B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2FD9047D" w14:textId="77777777" w:rsidR="00E471A2" w:rsidRPr="00C1266B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591,831</w:t>
            </w:r>
          </w:p>
        </w:tc>
      </w:tr>
      <w:tr w:rsidR="00E471A2" w:rsidRPr="00C1266B" w14:paraId="2D8D9EF7" w14:textId="77777777" w:rsidTr="000F2BDE">
        <w:tc>
          <w:tcPr>
            <w:tcW w:w="3726" w:type="dxa"/>
          </w:tcPr>
          <w:p w14:paraId="696200CD" w14:textId="77777777" w:rsidR="00E471A2" w:rsidRPr="00C1266B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</w:p>
          <w:p w14:paraId="6FC5AC16" w14:textId="77777777" w:rsidR="00E471A2" w:rsidRPr="00C1266B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7AC40" w14:textId="75A983DF" w:rsidR="00E471A2" w:rsidRPr="007C4C54" w:rsidRDefault="00E471A2" w:rsidP="00E471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36" w:type="dxa"/>
            <w:vAlign w:val="bottom"/>
          </w:tcPr>
          <w:p w14:paraId="5D47C839" w14:textId="77777777" w:rsidR="00E471A2" w:rsidRPr="00C1266B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91CA8" w14:textId="77777777" w:rsidR="00E471A2" w:rsidRPr="00DB1929" w:rsidRDefault="00E471A2" w:rsidP="00E471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19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70" w:type="dxa"/>
            <w:vAlign w:val="bottom"/>
          </w:tcPr>
          <w:p w14:paraId="152D2CBB" w14:textId="77777777" w:rsidR="00E471A2" w:rsidRPr="00C1266B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9B14B" w14:textId="10B04858" w:rsidR="00E471A2" w:rsidRPr="00E471A2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71A2">
              <w:rPr>
                <w:rFonts w:ascii="Angsana New" w:hAnsi="Angsana New"/>
                <w:b/>
                <w:bCs/>
                <w:sz w:val="30"/>
                <w:szCs w:val="30"/>
              </w:rPr>
              <w:t>(468,350)</w:t>
            </w:r>
          </w:p>
        </w:tc>
        <w:tc>
          <w:tcPr>
            <w:tcW w:w="270" w:type="dxa"/>
            <w:vAlign w:val="bottom"/>
          </w:tcPr>
          <w:p w14:paraId="51B335EE" w14:textId="77777777" w:rsidR="00E471A2" w:rsidRPr="00C1266B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8C154" w14:textId="77777777" w:rsidR="00E471A2" w:rsidRPr="00C1266B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(463,526)</w:t>
            </w:r>
          </w:p>
        </w:tc>
      </w:tr>
    </w:tbl>
    <w:p w14:paraId="2D182F57" w14:textId="77777777" w:rsidR="004B3A38" w:rsidRPr="00C1266B" w:rsidRDefault="004B3A38" w:rsidP="004B3A38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531" w:type="dxa"/>
        <w:tblLayout w:type="fixed"/>
        <w:tblLook w:val="00A0" w:firstRow="1" w:lastRow="0" w:firstColumn="1" w:lastColumn="0" w:noHBand="0" w:noVBand="0"/>
      </w:tblPr>
      <w:tblGrid>
        <w:gridCol w:w="3716"/>
        <w:gridCol w:w="1170"/>
        <w:gridCol w:w="267"/>
        <w:gridCol w:w="1170"/>
        <w:gridCol w:w="237"/>
        <w:gridCol w:w="1207"/>
        <w:gridCol w:w="270"/>
        <w:gridCol w:w="1170"/>
      </w:tblGrid>
      <w:tr w:rsidR="004B3A38" w:rsidRPr="00C1266B" w14:paraId="3B4A06B5" w14:textId="77777777" w:rsidTr="00D062DF">
        <w:tc>
          <w:tcPr>
            <w:tcW w:w="3716" w:type="dxa"/>
          </w:tcPr>
          <w:p w14:paraId="13DCECA2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1D6EB608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7361" w:rsidRPr="00C1266B" w14:paraId="3D1815FB" w14:textId="77777777" w:rsidTr="00D062DF">
        <w:tc>
          <w:tcPr>
            <w:tcW w:w="3716" w:type="dxa"/>
          </w:tcPr>
          <w:p w14:paraId="21F01144" w14:textId="77777777" w:rsidR="009A7361" w:rsidRPr="00E814DA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07" w:type="dxa"/>
            <w:gridSpan w:val="3"/>
          </w:tcPr>
          <w:p w14:paraId="11D32A6F" w14:textId="77777777" w:rsidR="009A7361" w:rsidRPr="00C1266B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7" w:type="dxa"/>
          </w:tcPr>
          <w:p w14:paraId="6D0F97CC" w14:textId="77777777" w:rsidR="009A7361" w:rsidRPr="00C1266B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7" w:type="dxa"/>
            <w:gridSpan w:val="3"/>
          </w:tcPr>
          <w:p w14:paraId="0A3F6526" w14:textId="77777777" w:rsidR="009A7361" w:rsidRPr="00C1266B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9A7361" w:rsidRPr="00C1266B" w14:paraId="73C4C3ED" w14:textId="77777777" w:rsidTr="00D062DF">
        <w:tc>
          <w:tcPr>
            <w:tcW w:w="3716" w:type="dxa"/>
          </w:tcPr>
          <w:p w14:paraId="60101A58" w14:textId="77430E88" w:rsidR="009A7361" w:rsidRPr="00E814DA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B19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</w:tcPr>
          <w:p w14:paraId="64CF8BD7" w14:textId="77777777" w:rsidR="009A7361" w:rsidRPr="00C1266B" w:rsidRDefault="009A7361" w:rsidP="009A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7" w:type="dxa"/>
          </w:tcPr>
          <w:p w14:paraId="0934AA33" w14:textId="77777777" w:rsidR="009A7361" w:rsidRPr="00C1266B" w:rsidRDefault="009A7361" w:rsidP="009A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721A01" w14:textId="77777777" w:rsidR="009A7361" w:rsidRPr="00C1266B" w:rsidRDefault="009A7361" w:rsidP="009A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</w:tcPr>
          <w:p w14:paraId="685C6A08" w14:textId="77777777" w:rsidR="009A7361" w:rsidRPr="00C1266B" w:rsidRDefault="009A7361" w:rsidP="009A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3C5CB4A9" w14:textId="77777777" w:rsidR="009A7361" w:rsidRPr="00C1266B" w:rsidRDefault="009A7361" w:rsidP="009A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B8B859F" w14:textId="77777777" w:rsidR="009A7361" w:rsidRPr="00C1266B" w:rsidRDefault="009A7361" w:rsidP="009A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91F084" w14:textId="77777777" w:rsidR="009A7361" w:rsidRPr="00C1266B" w:rsidRDefault="009A7361" w:rsidP="009A7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A7361" w:rsidRPr="00C1266B" w14:paraId="6919D6EC" w14:textId="77777777" w:rsidTr="00D062DF">
        <w:tc>
          <w:tcPr>
            <w:tcW w:w="3716" w:type="dxa"/>
          </w:tcPr>
          <w:p w14:paraId="5E9D6257" w14:textId="77777777" w:rsidR="009A7361" w:rsidRPr="00C1266B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6D29E90" w14:textId="77777777" w:rsidR="009A7361" w:rsidRPr="00C1266B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126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7361" w:rsidRPr="00C1266B" w14:paraId="6E63B84F" w14:textId="77777777" w:rsidTr="00D062DF">
        <w:tc>
          <w:tcPr>
            <w:tcW w:w="3716" w:type="dxa"/>
          </w:tcPr>
          <w:p w14:paraId="1F57090F" w14:textId="77777777" w:rsidR="009A7361" w:rsidRPr="00C1266B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9033873" w14:textId="729638AD" w:rsidR="009A7361" w:rsidRPr="009F3390" w:rsidRDefault="00746254" w:rsidP="009F339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571,962</w:t>
            </w:r>
          </w:p>
        </w:tc>
        <w:tc>
          <w:tcPr>
            <w:tcW w:w="267" w:type="dxa"/>
            <w:vAlign w:val="bottom"/>
          </w:tcPr>
          <w:p w14:paraId="3B996FDD" w14:textId="77777777" w:rsidR="009A7361" w:rsidRPr="00C1266B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655432" w14:textId="77777777" w:rsidR="009A7361" w:rsidRPr="00C1266B" w:rsidRDefault="009A7361" w:rsidP="00DB192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584,695</w:t>
            </w:r>
          </w:p>
        </w:tc>
        <w:tc>
          <w:tcPr>
            <w:tcW w:w="237" w:type="dxa"/>
            <w:vAlign w:val="bottom"/>
          </w:tcPr>
          <w:p w14:paraId="325BACA6" w14:textId="77777777" w:rsidR="009A7361" w:rsidRPr="00C1266B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01FB35C6" w14:textId="7D0498B0" w:rsidR="009A7361" w:rsidRPr="00C1266B" w:rsidRDefault="00C35299" w:rsidP="00DB1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(1,006,514)</w:t>
            </w:r>
          </w:p>
        </w:tc>
        <w:tc>
          <w:tcPr>
            <w:tcW w:w="270" w:type="dxa"/>
            <w:vAlign w:val="bottom"/>
          </w:tcPr>
          <w:p w14:paraId="1D4A9BC3" w14:textId="77777777" w:rsidR="009A7361" w:rsidRPr="00C1266B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464F79" w14:textId="77777777" w:rsidR="009A7361" w:rsidRPr="00C1266B" w:rsidRDefault="009A7361" w:rsidP="00DB1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(1,013,993)</w:t>
            </w:r>
          </w:p>
        </w:tc>
      </w:tr>
      <w:tr w:rsidR="00E471A2" w:rsidRPr="00C1266B" w14:paraId="37607811" w14:textId="77777777" w:rsidTr="00D062DF">
        <w:tc>
          <w:tcPr>
            <w:tcW w:w="3716" w:type="dxa"/>
          </w:tcPr>
          <w:p w14:paraId="02A2A95C" w14:textId="77777777" w:rsidR="00E471A2" w:rsidRPr="00C1266B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47EF3C" w14:textId="77ED2F4A" w:rsidR="00E471A2" w:rsidRPr="009F3390" w:rsidRDefault="00E471A2" w:rsidP="00E471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3390">
              <w:rPr>
                <w:rFonts w:ascii="Angsana New" w:hAnsi="Angsana New"/>
                <w:sz w:val="30"/>
                <w:szCs w:val="30"/>
                <w:lang w:val="en-US" w:bidi="th-TH"/>
              </w:rPr>
              <w:t>(57</w:t>
            </w:r>
            <w:r w:rsidR="0074625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9F33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46254">
              <w:rPr>
                <w:rFonts w:ascii="Angsana New" w:hAnsi="Angsana New"/>
                <w:sz w:val="30"/>
                <w:szCs w:val="30"/>
                <w:lang w:val="en-US" w:bidi="th-TH"/>
              </w:rPr>
              <w:t>962</w:t>
            </w:r>
            <w:r w:rsidRPr="009F339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23B1AF36" w14:textId="77777777" w:rsidR="00E471A2" w:rsidRPr="00C1266B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9B6FFF" w14:textId="77777777" w:rsidR="00E471A2" w:rsidRPr="00C1266B" w:rsidRDefault="00E471A2" w:rsidP="00E471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(584,695)</w:t>
            </w:r>
          </w:p>
        </w:tc>
        <w:tc>
          <w:tcPr>
            <w:tcW w:w="237" w:type="dxa"/>
            <w:vAlign w:val="bottom"/>
          </w:tcPr>
          <w:p w14:paraId="5024917B" w14:textId="77777777" w:rsidR="00E471A2" w:rsidRPr="00C1266B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25EE01AA" w14:textId="21A51626" w:rsidR="00E471A2" w:rsidRPr="00E471A2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E471A2">
              <w:rPr>
                <w:rFonts w:ascii="Angsana New" w:hAnsi="Angsana New"/>
                <w:sz w:val="30"/>
                <w:szCs w:val="30"/>
              </w:rPr>
              <w:t>571,962</w:t>
            </w:r>
          </w:p>
        </w:tc>
        <w:tc>
          <w:tcPr>
            <w:tcW w:w="270" w:type="dxa"/>
            <w:vAlign w:val="bottom"/>
          </w:tcPr>
          <w:p w14:paraId="36C29267" w14:textId="77777777" w:rsidR="00E471A2" w:rsidRPr="00C1266B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77435F" w14:textId="77777777" w:rsidR="00E471A2" w:rsidRPr="00C1266B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584,695</w:t>
            </w:r>
          </w:p>
        </w:tc>
      </w:tr>
      <w:tr w:rsidR="00E471A2" w:rsidRPr="00C1266B" w14:paraId="104D7BE2" w14:textId="77777777" w:rsidTr="00D062DF">
        <w:tc>
          <w:tcPr>
            <w:tcW w:w="3716" w:type="dxa"/>
          </w:tcPr>
          <w:p w14:paraId="0AEAF4E1" w14:textId="77777777" w:rsidR="00E471A2" w:rsidRPr="00C1266B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หนี้สินภาษีเงินได้รอการตัดบัญชีสุทธิ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100E6" w14:textId="0A626D37" w:rsidR="00E471A2" w:rsidRPr="00C1266B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714C7B5A" w14:textId="77777777" w:rsidR="00E471A2" w:rsidRPr="00C1266B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51905" w14:textId="77777777" w:rsidR="00E471A2" w:rsidRPr="00C1266B" w:rsidRDefault="00E471A2" w:rsidP="00E471A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103D88E5" w14:textId="77777777" w:rsidR="00E471A2" w:rsidRPr="00C1266B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975E3" w14:textId="6640DD8B" w:rsidR="00E471A2" w:rsidRPr="00E471A2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71A2">
              <w:rPr>
                <w:rFonts w:ascii="Angsana New" w:hAnsi="Angsana New"/>
                <w:b/>
                <w:bCs/>
                <w:sz w:val="30"/>
                <w:szCs w:val="30"/>
              </w:rPr>
              <w:t>(434,552)</w:t>
            </w:r>
          </w:p>
        </w:tc>
        <w:tc>
          <w:tcPr>
            <w:tcW w:w="270" w:type="dxa"/>
            <w:vAlign w:val="bottom"/>
          </w:tcPr>
          <w:p w14:paraId="1CEC3DE3" w14:textId="77777777" w:rsidR="00E471A2" w:rsidRPr="00C1266B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EFEB0" w14:textId="77777777" w:rsidR="00E471A2" w:rsidRPr="00C1266B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(429,298)</w:t>
            </w:r>
          </w:p>
        </w:tc>
      </w:tr>
    </w:tbl>
    <w:p w14:paraId="2D08E7F2" w14:textId="01DF0C7C" w:rsidR="004B3A38" w:rsidRPr="00DB1929" w:rsidRDefault="004B3A38" w:rsidP="00DB1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9"/>
        <w:jc w:val="thaiDistribute"/>
        <w:rPr>
          <w:rFonts w:ascii="Angsana New" w:hAnsi="Angsana New"/>
          <w:sz w:val="2"/>
          <w:szCs w:val="2"/>
        </w:rPr>
      </w:pPr>
      <w:r w:rsidRPr="00C1266B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66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123"/>
        <w:gridCol w:w="1190"/>
        <w:gridCol w:w="273"/>
        <w:gridCol w:w="1440"/>
        <w:gridCol w:w="270"/>
        <w:gridCol w:w="27"/>
        <w:gridCol w:w="1503"/>
        <w:gridCol w:w="236"/>
        <w:gridCol w:w="1204"/>
      </w:tblGrid>
      <w:tr w:rsidR="004B3A38" w:rsidRPr="005E62D8" w14:paraId="31622AA6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49B6F1FA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43" w:type="dxa"/>
            <w:gridSpan w:val="8"/>
            <w:shd w:val="clear" w:color="auto" w:fill="auto"/>
          </w:tcPr>
          <w:p w14:paraId="0A6DCD1B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3A38" w:rsidRPr="005E62D8" w14:paraId="088A1B9F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1E0AF1BB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shd w:val="clear" w:color="auto" w:fill="auto"/>
          </w:tcPr>
          <w:p w14:paraId="24E85B17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FB5820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5E62D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E62D8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5E62D8">
              <w:rPr>
                <w:rFonts w:ascii="Angsana New" w:hAnsi="Angsana New"/>
                <w:sz w:val="30"/>
                <w:szCs w:val="30"/>
              </w:rPr>
              <w:t>)</w:t>
            </w:r>
            <w:r w:rsidRPr="005E62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62D8">
              <w:rPr>
                <w:rFonts w:ascii="Angsana New" w:hAnsi="Angsana New"/>
                <w:sz w:val="30"/>
                <w:szCs w:val="30"/>
              </w:rPr>
              <w:t>/</w:t>
            </w:r>
            <w:r w:rsidRPr="005E62D8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5708423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A38" w:rsidRPr="005E62D8" w14:paraId="7FF79895" w14:textId="77777777" w:rsidTr="005014CD">
        <w:trPr>
          <w:tblHeader/>
        </w:trPr>
        <w:tc>
          <w:tcPr>
            <w:tcW w:w="3123" w:type="dxa"/>
            <w:shd w:val="clear" w:color="auto" w:fill="auto"/>
            <w:vAlign w:val="bottom"/>
          </w:tcPr>
          <w:p w14:paraId="355246BA" w14:textId="77777777" w:rsidR="004B3A38" w:rsidRPr="005E62D8" w:rsidRDefault="00C006D8" w:rsidP="00C0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0702E9B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5AB8AC66" w14:textId="77777777" w:rsidR="004B3A38" w:rsidRPr="005E62D8" w:rsidRDefault="00C006D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9BAB8D1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11C1F" w14:textId="77777777" w:rsidR="004B3A38" w:rsidRPr="005E62D8" w:rsidRDefault="004B3A38" w:rsidP="00FF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B07DD8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AD8A43B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214054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AADA8A4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132B520E" w14:textId="77777777" w:rsidR="004B3A38" w:rsidRPr="005E62D8" w:rsidRDefault="00C006D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</w:tr>
      <w:tr w:rsidR="004B3A38" w:rsidRPr="005E62D8" w14:paraId="756301C1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58A5807E" w14:textId="77777777" w:rsidR="004B3A38" w:rsidRPr="005E62D8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43" w:type="dxa"/>
            <w:gridSpan w:val="8"/>
            <w:shd w:val="clear" w:color="auto" w:fill="auto"/>
          </w:tcPr>
          <w:p w14:paraId="603F3F0F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3A75" w:rsidRPr="005E62D8" w14:paraId="4DBF3097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72474B1C" w14:textId="77777777" w:rsidR="00ED3A75" w:rsidRPr="005E62D8" w:rsidRDefault="00ED3A75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90" w:type="dxa"/>
            <w:shd w:val="clear" w:color="auto" w:fill="auto"/>
          </w:tcPr>
          <w:p w14:paraId="34197712" w14:textId="77777777" w:rsidR="00ED3A75" w:rsidRPr="005E62D8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4FF9B7CB" w14:textId="77777777" w:rsidR="00ED3A75" w:rsidRPr="005E62D8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0CC0D0" w14:textId="77777777" w:rsidR="00ED3A75" w:rsidRPr="005E62D8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4DABC7" w14:textId="77777777" w:rsidR="00ED3A75" w:rsidRPr="005E62D8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3CC3BE52" w14:textId="77777777" w:rsidR="00ED3A75" w:rsidRPr="005E62D8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C691F23" w14:textId="77777777" w:rsidR="00ED3A75" w:rsidRPr="005E62D8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7DC6944" w14:textId="77777777" w:rsidR="00ED3A75" w:rsidRPr="005E62D8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4B3A38" w:rsidRPr="005E62D8" w14:paraId="44F14234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3AB7F75C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</w:tcPr>
          <w:p w14:paraId="3E994A7B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19CB2428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136D359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56B561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4C791EFB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DA66DBB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4CC8403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615A9" w:rsidRPr="005E62D8" w14:paraId="4FBF6451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3F4B4F6A" w14:textId="591C3F4B" w:rsidR="006615A9" w:rsidRPr="005E62D8" w:rsidRDefault="006615A9" w:rsidP="009F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15A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90" w:type="dxa"/>
            <w:shd w:val="clear" w:color="auto" w:fill="auto"/>
          </w:tcPr>
          <w:p w14:paraId="47326EE6" w14:textId="2BB50EEB" w:rsidR="006615A9" w:rsidRPr="005E62D8" w:rsidRDefault="006615A9" w:rsidP="006615A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4D53BC7" w14:textId="77777777" w:rsidR="006615A9" w:rsidRPr="005E62D8" w:rsidRDefault="006615A9" w:rsidP="009F76D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3633369" w14:textId="75EE9D1C" w:rsidR="006615A9" w:rsidRPr="005E62D8" w:rsidRDefault="006615A9" w:rsidP="001443B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</w:t>
            </w:r>
            <w:r w:rsidR="00EE3142"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</w:p>
        </w:tc>
        <w:tc>
          <w:tcPr>
            <w:tcW w:w="270" w:type="dxa"/>
            <w:shd w:val="clear" w:color="auto" w:fill="auto"/>
          </w:tcPr>
          <w:p w14:paraId="7FB80F31" w14:textId="77777777" w:rsidR="006615A9" w:rsidRPr="005E62D8" w:rsidRDefault="006615A9" w:rsidP="009F76D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532BD904" w14:textId="0E61F77A" w:rsidR="006615A9" w:rsidRPr="005E62D8" w:rsidRDefault="006615A9" w:rsidP="001443B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313F00" w14:textId="77777777" w:rsidR="006615A9" w:rsidRPr="005E62D8" w:rsidRDefault="006615A9" w:rsidP="009F76D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04AC6F5" w14:textId="7317D4EE" w:rsidR="006615A9" w:rsidRPr="005E62D8" w:rsidRDefault="006615A9" w:rsidP="001443B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</w:t>
            </w:r>
            <w:r w:rsidR="00EE3142"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</w:p>
        </w:tc>
      </w:tr>
      <w:tr w:rsidR="009F76D8" w:rsidRPr="005E62D8" w14:paraId="39380EF6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7F25D9B5" w14:textId="77777777" w:rsidR="009F76D8" w:rsidRPr="005E62D8" w:rsidRDefault="009F76D8" w:rsidP="009F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90" w:type="dxa"/>
            <w:shd w:val="clear" w:color="auto" w:fill="auto"/>
          </w:tcPr>
          <w:p w14:paraId="6A1DDE67" w14:textId="10D49C09" w:rsidR="009F76D8" w:rsidRPr="005E62D8" w:rsidRDefault="009F76D8" w:rsidP="001443B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18,370</w:t>
            </w:r>
          </w:p>
        </w:tc>
        <w:tc>
          <w:tcPr>
            <w:tcW w:w="273" w:type="dxa"/>
            <w:shd w:val="clear" w:color="auto" w:fill="auto"/>
          </w:tcPr>
          <w:p w14:paraId="16E9F3C1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83900E4" w14:textId="1AB85FEF" w:rsidR="009F76D8" w:rsidRPr="005E62D8" w:rsidRDefault="009F76D8" w:rsidP="001443B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2DE3F323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CF3440F" w14:textId="2DF8AFD0" w:rsidR="009F76D8" w:rsidRPr="005E62D8" w:rsidRDefault="009F76D8" w:rsidP="001443B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86ABB9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8769B7E" w14:textId="42165E14" w:rsidR="009F76D8" w:rsidRPr="005E62D8" w:rsidRDefault="009F76D8" w:rsidP="001443B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19,170</w:t>
            </w:r>
          </w:p>
        </w:tc>
      </w:tr>
      <w:tr w:rsidR="00E471A2" w:rsidRPr="005E62D8" w14:paraId="525A78CD" w14:textId="77777777" w:rsidTr="00E471A2">
        <w:trPr>
          <w:tblHeader/>
        </w:trPr>
        <w:tc>
          <w:tcPr>
            <w:tcW w:w="3123" w:type="dxa"/>
            <w:shd w:val="clear" w:color="auto" w:fill="auto"/>
          </w:tcPr>
          <w:p w14:paraId="36A2B335" w14:textId="77777777" w:rsidR="00E471A2" w:rsidRPr="005E62D8" w:rsidRDefault="00E471A2" w:rsidP="00E4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AC1C8CE" w14:textId="5155139F" w:rsidR="00E471A2" w:rsidRPr="005E62D8" w:rsidRDefault="00E471A2" w:rsidP="00E471A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234,751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741446E" w14:textId="77777777" w:rsidR="00E471A2" w:rsidRPr="005E62D8" w:rsidRDefault="00E471A2" w:rsidP="00E471A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EAEF47" w14:textId="3D173F5A" w:rsidR="00E471A2" w:rsidRPr="005E62D8" w:rsidRDefault="00E471A2" w:rsidP="00E471A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5,60</w:t>
            </w:r>
            <w:r w:rsidR="0075081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EA3CEC" w14:textId="77777777" w:rsidR="00E471A2" w:rsidRPr="005E62D8" w:rsidRDefault="00E471A2" w:rsidP="00E471A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5C6942F" w14:textId="77777777" w:rsidR="00E471A2" w:rsidRPr="00E471A2" w:rsidRDefault="00E471A2" w:rsidP="00E471A2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D302A89" w14:textId="4E1AD0BC" w:rsidR="00E471A2" w:rsidRPr="00E471A2" w:rsidRDefault="00E471A2" w:rsidP="00E471A2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71A2">
              <w:rPr>
                <w:rFonts w:ascii="Angsana New" w:hAnsi="Angsana New"/>
                <w:sz w:val="30"/>
                <w:szCs w:val="30"/>
                <w:lang w:val="en-US" w:bidi="th-TH"/>
              </w:rPr>
              <w:t>(14,884)</w:t>
            </w:r>
          </w:p>
        </w:tc>
        <w:tc>
          <w:tcPr>
            <w:tcW w:w="236" w:type="dxa"/>
            <w:shd w:val="clear" w:color="auto" w:fill="auto"/>
          </w:tcPr>
          <w:p w14:paraId="4BDCACE6" w14:textId="77777777" w:rsidR="00E471A2" w:rsidRPr="00E471A2" w:rsidRDefault="00E471A2" w:rsidP="00E471A2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B8E8432" w14:textId="77777777" w:rsidR="00E471A2" w:rsidRPr="00E471A2" w:rsidRDefault="00E471A2" w:rsidP="00E471A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BE1D94E" w14:textId="0753AF7C" w:rsidR="00E471A2" w:rsidRPr="00E471A2" w:rsidRDefault="00E471A2" w:rsidP="00E471A2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71A2">
              <w:rPr>
                <w:rFonts w:ascii="Angsana New" w:hAnsi="Angsana New"/>
                <w:sz w:val="30"/>
                <w:szCs w:val="30"/>
                <w:lang w:val="en-US" w:bidi="th-TH"/>
              </w:rPr>
              <w:t>225,47</w:t>
            </w:r>
            <w:r w:rsidR="00750815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9F76D8" w:rsidRPr="005E62D8" w14:paraId="5977B050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73D926DD" w14:textId="77777777" w:rsidR="009F76D8" w:rsidRPr="005E62D8" w:rsidRDefault="009F76D8" w:rsidP="009F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90" w:type="dxa"/>
            <w:shd w:val="clear" w:color="auto" w:fill="auto"/>
          </w:tcPr>
          <w:p w14:paraId="6CB4D6AE" w14:textId="7AA01057" w:rsidR="009F76D8" w:rsidRPr="005E62D8" w:rsidRDefault="009F76D8" w:rsidP="001443B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329,020</w:t>
            </w:r>
          </w:p>
        </w:tc>
        <w:tc>
          <w:tcPr>
            <w:tcW w:w="273" w:type="dxa"/>
            <w:shd w:val="clear" w:color="auto" w:fill="auto"/>
          </w:tcPr>
          <w:p w14:paraId="709CCEB7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AB325E9" w14:textId="151498BF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bidi="th-TH"/>
              </w:rPr>
              <w:t>(13,</w:t>
            </w:r>
            <w:r w:rsidR="00EE3142">
              <w:rPr>
                <w:rFonts w:ascii="Angsana New" w:hAnsi="Angsana New"/>
                <w:sz w:val="30"/>
                <w:szCs w:val="30"/>
                <w:lang w:bidi="th-TH"/>
              </w:rPr>
              <w:t>200</w:t>
            </w:r>
            <w:r w:rsidRPr="005E62D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C236FB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6C42523" w14:textId="4B46BBBB" w:rsidR="009F76D8" w:rsidRPr="005E62D8" w:rsidRDefault="009F76D8" w:rsidP="001443B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D15D0B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3EB6B13" w14:textId="1756AB54" w:rsidR="009F76D8" w:rsidRPr="005E62D8" w:rsidRDefault="009F76D8" w:rsidP="001443B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EE3142">
              <w:rPr>
                <w:rFonts w:ascii="Angsana New" w:hAnsi="Angsana New"/>
                <w:sz w:val="30"/>
                <w:szCs w:val="30"/>
                <w:lang w:val="en-US" w:bidi="th-TH"/>
              </w:rPr>
              <w:t>5,820</w:t>
            </w:r>
          </w:p>
        </w:tc>
      </w:tr>
      <w:tr w:rsidR="009F76D8" w:rsidRPr="005E62D8" w14:paraId="6201306A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5FB3C2EE" w14:textId="77777777" w:rsidR="009F76D8" w:rsidRPr="005E62D8" w:rsidRDefault="009F76D8" w:rsidP="009F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90" w:type="dxa"/>
            <w:shd w:val="clear" w:color="auto" w:fill="auto"/>
          </w:tcPr>
          <w:p w14:paraId="0E4A0473" w14:textId="1AACD157" w:rsidR="009F76D8" w:rsidRPr="005E62D8" w:rsidRDefault="009F76D8" w:rsidP="001443B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9,785</w:t>
            </w:r>
          </w:p>
        </w:tc>
        <w:tc>
          <w:tcPr>
            <w:tcW w:w="273" w:type="dxa"/>
            <w:shd w:val="clear" w:color="auto" w:fill="auto"/>
          </w:tcPr>
          <w:p w14:paraId="4899570A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ACFB5E" w14:textId="5EDF405E" w:rsidR="009F76D8" w:rsidRPr="005E62D8" w:rsidRDefault="006615A9" w:rsidP="009F76D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630</w:t>
            </w:r>
          </w:p>
        </w:tc>
        <w:tc>
          <w:tcPr>
            <w:tcW w:w="270" w:type="dxa"/>
            <w:shd w:val="clear" w:color="auto" w:fill="auto"/>
          </w:tcPr>
          <w:p w14:paraId="30340BBB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57B2E2D1" w14:textId="41EA7504" w:rsidR="009F76D8" w:rsidRPr="005E62D8" w:rsidRDefault="009F76D8" w:rsidP="001443B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B45C9F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1651FA6F" w14:textId="58B09E4C" w:rsidR="009F76D8" w:rsidRPr="005E62D8" w:rsidRDefault="006615A9" w:rsidP="001443B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10,415</w:t>
            </w:r>
          </w:p>
        </w:tc>
      </w:tr>
      <w:tr w:rsidR="005356E4" w:rsidRPr="005E62D8" w14:paraId="089C6D74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62AB4645" w14:textId="77777777" w:rsidR="005356E4" w:rsidRPr="005E62D8" w:rsidRDefault="005356E4" w:rsidP="0053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3B741" w14:textId="37D4E1F3" w:rsidR="005356E4" w:rsidRPr="005E62D8" w:rsidRDefault="005356E4" w:rsidP="005356E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591,926</w:t>
            </w:r>
          </w:p>
        </w:tc>
        <w:tc>
          <w:tcPr>
            <w:tcW w:w="273" w:type="dxa"/>
            <w:shd w:val="clear" w:color="auto" w:fill="auto"/>
          </w:tcPr>
          <w:p w14:paraId="0C8A31ED" w14:textId="77777777" w:rsidR="005356E4" w:rsidRPr="005E62D8" w:rsidRDefault="005356E4" w:rsidP="005356E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A077F" w14:textId="7D205B1D" w:rsidR="005356E4" w:rsidRPr="005E62D8" w:rsidRDefault="005356E4" w:rsidP="005356E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2,58</w:t>
            </w:r>
            <w:r w:rsidR="007508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1EE6809" w14:textId="77777777" w:rsidR="005356E4" w:rsidRPr="005E62D8" w:rsidRDefault="005356E4" w:rsidP="005356E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9CD08" w14:textId="10CE605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(14,884)</w:t>
            </w:r>
          </w:p>
        </w:tc>
        <w:tc>
          <w:tcPr>
            <w:tcW w:w="236" w:type="dxa"/>
            <w:shd w:val="clear" w:color="auto" w:fill="auto"/>
          </w:tcPr>
          <w:p w14:paraId="32DB6261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9FF1B" w14:textId="7324E587" w:rsidR="005356E4" w:rsidRPr="005356E4" w:rsidRDefault="005356E4" w:rsidP="005356E4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579,626</w:t>
            </w:r>
          </w:p>
        </w:tc>
      </w:tr>
      <w:tr w:rsidR="004B3A38" w:rsidRPr="005E62D8" w14:paraId="0B367060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741FA8EB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7DA03EE5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0799DD64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CF0518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0503334D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shd w:val="clear" w:color="auto" w:fill="auto"/>
          </w:tcPr>
          <w:p w14:paraId="66D3D2AF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4668E0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3324965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A38" w:rsidRPr="005E62D8" w14:paraId="732ABB7D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4281CDB2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</w:tcPr>
          <w:p w14:paraId="08BCEFB2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534444D2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D111F3A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14E7E657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shd w:val="clear" w:color="auto" w:fill="auto"/>
          </w:tcPr>
          <w:p w14:paraId="1F7C4B3C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5EF60A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C11D525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76D8" w:rsidRPr="005E62D8" w14:paraId="03F112BE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49679C73" w14:textId="77777777" w:rsidR="009F76D8" w:rsidRPr="005E62D8" w:rsidRDefault="009F76D8" w:rsidP="009F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90" w:type="dxa"/>
            <w:shd w:val="clear" w:color="auto" w:fill="auto"/>
          </w:tcPr>
          <w:p w14:paraId="26E9D34D" w14:textId="494FD661" w:rsidR="009F76D8" w:rsidRPr="005E62D8" w:rsidRDefault="009F76D8" w:rsidP="001443B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bidi="th-TH"/>
              </w:rPr>
              <w:t>(920,125)</w:t>
            </w:r>
          </w:p>
        </w:tc>
        <w:tc>
          <w:tcPr>
            <w:tcW w:w="273" w:type="dxa"/>
            <w:shd w:val="clear" w:color="auto" w:fill="auto"/>
          </w:tcPr>
          <w:p w14:paraId="735BFD8C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B1AD620" w14:textId="2FDA8882" w:rsidR="009F76D8" w:rsidRPr="005E62D8" w:rsidRDefault="009F76D8" w:rsidP="001443B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3F95639D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3" w:type="dxa"/>
            <w:shd w:val="clear" w:color="auto" w:fill="auto"/>
          </w:tcPr>
          <w:p w14:paraId="611B5DA4" w14:textId="2066A982" w:rsidR="009F76D8" w:rsidRPr="005E62D8" w:rsidRDefault="009F76D8" w:rsidP="001443B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E45416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F7AC554" w14:textId="1389FE56" w:rsidR="009F76D8" w:rsidRPr="005E62D8" w:rsidRDefault="009F76D8" w:rsidP="001443B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(920,125)</w:t>
            </w:r>
          </w:p>
        </w:tc>
      </w:tr>
      <w:tr w:rsidR="009F76D8" w:rsidRPr="005E62D8" w14:paraId="08F45469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5268B3BA" w14:textId="77777777" w:rsidR="009F76D8" w:rsidRPr="005E62D8" w:rsidRDefault="009F76D8" w:rsidP="009F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90" w:type="dxa"/>
            <w:shd w:val="clear" w:color="auto" w:fill="auto"/>
          </w:tcPr>
          <w:p w14:paraId="15C3C2F6" w14:textId="79B30F38" w:rsidR="009F76D8" w:rsidRPr="005E62D8" w:rsidRDefault="009F76D8" w:rsidP="001443B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</w:rPr>
              <w:t>(27,210)</w:t>
            </w:r>
          </w:p>
        </w:tc>
        <w:tc>
          <w:tcPr>
            <w:tcW w:w="273" w:type="dxa"/>
            <w:shd w:val="clear" w:color="auto" w:fill="auto"/>
          </w:tcPr>
          <w:p w14:paraId="121B096C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2453499" w14:textId="0EEA6D4D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(133)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23FFAC8C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shd w:val="clear" w:color="auto" w:fill="auto"/>
          </w:tcPr>
          <w:p w14:paraId="228B3DF8" w14:textId="26EA724E" w:rsidR="009F76D8" w:rsidRPr="005E62D8" w:rsidRDefault="009F76D8" w:rsidP="001443B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D51508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394A7C0" w14:textId="47E2A919" w:rsidR="009F76D8" w:rsidRPr="005E62D8" w:rsidRDefault="009F76D8" w:rsidP="001443B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(27,343)</w:t>
            </w:r>
          </w:p>
        </w:tc>
      </w:tr>
      <w:tr w:rsidR="009F76D8" w:rsidRPr="005E62D8" w14:paraId="37E70AB0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2056E396" w14:textId="72DAF53F" w:rsidR="009F76D8" w:rsidRPr="005E62D8" w:rsidRDefault="009F76D8" w:rsidP="009F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90" w:type="dxa"/>
            <w:shd w:val="clear" w:color="auto" w:fill="auto"/>
          </w:tcPr>
          <w:p w14:paraId="4065C81C" w14:textId="4860176E" w:rsidR="009F76D8" w:rsidRPr="005E62D8" w:rsidRDefault="009F76D8" w:rsidP="001443B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(3,809)</w:t>
            </w:r>
          </w:p>
        </w:tc>
        <w:tc>
          <w:tcPr>
            <w:tcW w:w="273" w:type="dxa"/>
            <w:shd w:val="clear" w:color="auto" w:fill="auto"/>
          </w:tcPr>
          <w:p w14:paraId="1BBAB31D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4762A50" w14:textId="2C55CEBD" w:rsidR="009F76D8" w:rsidRPr="005E62D8" w:rsidRDefault="001443BB" w:rsidP="001443B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2442238B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03" w:type="dxa"/>
            <w:shd w:val="clear" w:color="auto" w:fill="auto"/>
          </w:tcPr>
          <w:p w14:paraId="185A553A" w14:textId="13111777" w:rsidR="009F76D8" w:rsidRPr="005E62D8" w:rsidRDefault="009F76D8" w:rsidP="001443B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bidi="th-TH"/>
              </w:rPr>
              <w:t>(370)</w:t>
            </w:r>
          </w:p>
        </w:tc>
        <w:tc>
          <w:tcPr>
            <w:tcW w:w="236" w:type="dxa"/>
            <w:shd w:val="clear" w:color="auto" w:fill="auto"/>
          </w:tcPr>
          <w:p w14:paraId="5C8461B8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DA5ACE7" w14:textId="40B7FBAE" w:rsidR="009F76D8" w:rsidRPr="005E62D8" w:rsidRDefault="009F76D8" w:rsidP="001443B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(4,179)</w:t>
            </w:r>
          </w:p>
        </w:tc>
      </w:tr>
      <w:tr w:rsidR="009F76D8" w:rsidRPr="005E62D8" w14:paraId="742EF3E0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3591C393" w14:textId="77777777" w:rsidR="009F76D8" w:rsidRPr="005E62D8" w:rsidRDefault="009F76D8" w:rsidP="009F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3408BCBD" w14:textId="281B7C4B" w:rsidR="009F76D8" w:rsidRPr="005E62D8" w:rsidRDefault="009F76D8" w:rsidP="001443B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</w:rPr>
              <w:t>(104,213)</w:t>
            </w:r>
          </w:p>
        </w:tc>
        <w:tc>
          <w:tcPr>
            <w:tcW w:w="273" w:type="dxa"/>
            <w:shd w:val="clear" w:color="auto" w:fill="auto"/>
          </w:tcPr>
          <w:p w14:paraId="4E3D6C6F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75CCFF" w14:textId="35DCFABD" w:rsidR="009F76D8" w:rsidRPr="005E62D8" w:rsidRDefault="009F76D8" w:rsidP="001443BB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</w:rPr>
              <w:t>7,98</w:t>
            </w:r>
            <w:r w:rsidR="000D037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334610FA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22062575" w14:textId="39110E0E" w:rsidR="009F76D8" w:rsidRPr="005E62D8" w:rsidRDefault="009F76D8" w:rsidP="001443B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D7BCCA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4F726F91" w14:textId="7EC17F1E" w:rsidR="009F76D8" w:rsidRPr="005E62D8" w:rsidRDefault="009F76D8" w:rsidP="001443B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(96,23</w:t>
            </w:r>
            <w:r w:rsidR="000D037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F76D8" w:rsidRPr="005E62D8" w14:paraId="122B8142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484ECF49" w14:textId="77777777" w:rsidR="009F76D8" w:rsidRPr="005E62D8" w:rsidRDefault="009F76D8" w:rsidP="009F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3078D" w14:textId="55079D35" w:rsidR="009F76D8" w:rsidRPr="005E62D8" w:rsidRDefault="009F76D8" w:rsidP="001443B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(1,055,357)</w:t>
            </w:r>
          </w:p>
        </w:tc>
        <w:tc>
          <w:tcPr>
            <w:tcW w:w="273" w:type="dxa"/>
            <w:shd w:val="clear" w:color="auto" w:fill="auto"/>
          </w:tcPr>
          <w:p w14:paraId="61F57281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6A73E" w14:textId="07C3E7CD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7,84</w:t>
            </w:r>
            <w:r w:rsidR="000D037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6BBAA9F9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794FD" w14:textId="635DAA98" w:rsidR="009F76D8" w:rsidRPr="005E62D8" w:rsidRDefault="009F76D8" w:rsidP="001443B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(370)</w:t>
            </w:r>
          </w:p>
        </w:tc>
        <w:tc>
          <w:tcPr>
            <w:tcW w:w="236" w:type="dxa"/>
            <w:shd w:val="clear" w:color="auto" w:fill="auto"/>
          </w:tcPr>
          <w:p w14:paraId="6ABB9E86" w14:textId="77777777" w:rsidR="009F76D8" w:rsidRPr="005E62D8" w:rsidRDefault="009F76D8" w:rsidP="009F76D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D7B2F" w14:textId="5F7890C3" w:rsidR="009F76D8" w:rsidRPr="005E62D8" w:rsidRDefault="009F76D8" w:rsidP="001443B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(1,047,8</w:t>
            </w:r>
            <w:r w:rsidR="000D03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</w:t>
            </w: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4B3A38" w:rsidRPr="005E62D8" w14:paraId="3FFB7EDE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2A0A89E2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</w:tcPr>
          <w:p w14:paraId="715872D3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6939ECAE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E39BBEE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37EB88CE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  <w:shd w:val="clear" w:color="auto" w:fill="auto"/>
          </w:tcPr>
          <w:p w14:paraId="61EC1DAD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A3B63B1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36C6215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356E4" w:rsidRPr="005E62D8" w14:paraId="7F72F77F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2E3EF02D" w14:textId="77777777" w:rsidR="005356E4" w:rsidRPr="005E62D8" w:rsidRDefault="005356E4" w:rsidP="0053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</w:tcPr>
          <w:p w14:paraId="3F90CCE8" w14:textId="075379CC" w:rsidR="005356E4" w:rsidRPr="005E62D8" w:rsidRDefault="005356E4" w:rsidP="005356E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(463,431)</w:t>
            </w:r>
          </w:p>
        </w:tc>
        <w:tc>
          <w:tcPr>
            <w:tcW w:w="273" w:type="dxa"/>
            <w:shd w:val="clear" w:color="auto" w:fill="auto"/>
          </w:tcPr>
          <w:p w14:paraId="3111C2F7" w14:textId="77777777" w:rsidR="005356E4" w:rsidRPr="005E62D8" w:rsidRDefault="005356E4" w:rsidP="005356E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17139AD" w14:textId="42EC5760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</w:rPr>
              <w:t>10,432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3FBE6150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03" w:type="dxa"/>
            <w:tcBorders>
              <w:bottom w:val="double" w:sz="4" w:space="0" w:color="auto"/>
            </w:tcBorders>
            <w:shd w:val="clear" w:color="auto" w:fill="auto"/>
          </w:tcPr>
          <w:p w14:paraId="05A80E23" w14:textId="6CEED99C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(15,254)</w:t>
            </w:r>
          </w:p>
        </w:tc>
        <w:tc>
          <w:tcPr>
            <w:tcW w:w="236" w:type="dxa"/>
            <w:shd w:val="clear" w:color="auto" w:fill="auto"/>
          </w:tcPr>
          <w:p w14:paraId="1B33008D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0EA8DEAB" w14:textId="221DA73A" w:rsidR="005356E4" w:rsidRPr="005356E4" w:rsidRDefault="005356E4" w:rsidP="005356E4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(468,253)</w:t>
            </w:r>
          </w:p>
        </w:tc>
      </w:tr>
    </w:tbl>
    <w:p w14:paraId="788DB7DF" w14:textId="77777777" w:rsidR="004B3A38" w:rsidRPr="00C1266B" w:rsidRDefault="004B3A38" w:rsidP="004B3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p w14:paraId="6FD3E636" w14:textId="77777777" w:rsidR="004B3A38" w:rsidRPr="00C1266B" w:rsidRDefault="004B3A38" w:rsidP="004B3A38">
      <w:pPr>
        <w:spacing w:line="240" w:lineRule="auto"/>
        <w:rPr>
          <w:sz w:val="2"/>
          <w:szCs w:val="2"/>
        </w:rPr>
      </w:pPr>
      <w:r w:rsidRPr="00C1266B">
        <w:br w:type="page"/>
      </w:r>
    </w:p>
    <w:tbl>
      <w:tblPr>
        <w:tblW w:w="9243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123"/>
        <w:gridCol w:w="1170"/>
        <w:gridCol w:w="270"/>
        <w:gridCol w:w="1440"/>
        <w:gridCol w:w="270"/>
        <w:gridCol w:w="1530"/>
        <w:gridCol w:w="236"/>
        <w:gridCol w:w="1204"/>
      </w:tblGrid>
      <w:tr w:rsidR="004B3A38" w:rsidRPr="00C1266B" w14:paraId="52C9FC6F" w14:textId="77777777" w:rsidTr="007E5375">
        <w:trPr>
          <w:tblHeader/>
        </w:trPr>
        <w:tc>
          <w:tcPr>
            <w:tcW w:w="3123" w:type="dxa"/>
            <w:shd w:val="clear" w:color="auto" w:fill="auto"/>
          </w:tcPr>
          <w:p w14:paraId="2F339DBB" w14:textId="77777777" w:rsidR="004B3A38" w:rsidRPr="00F336F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6A36C900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6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3A38" w:rsidRPr="00C1266B" w14:paraId="04D341F8" w14:textId="77777777" w:rsidTr="007E5375">
        <w:trPr>
          <w:tblHeader/>
        </w:trPr>
        <w:tc>
          <w:tcPr>
            <w:tcW w:w="3123" w:type="dxa"/>
            <w:shd w:val="clear" w:color="auto" w:fill="auto"/>
          </w:tcPr>
          <w:p w14:paraId="29E61CB2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BE7A17E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2B4DE5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C1266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C1266B">
              <w:rPr>
                <w:rFonts w:ascii="Angsana New" w:hAnsi="Angsana New"/>
                <w:sz w:val="30"/>
                <w:szCs w:val="30"/>
              </w:rPr>
              <w:t>)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266B">
              <w:rPr>
                <w:rFonts w:ascii="Angsana New" w:hAnsi="Angsana New"/>
                <w:sz w:val="30"/>
                <w:szCs w:val="30"/>
              </w:rPr>
              <w:t>/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8580C0E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A75" w:rsidRPr="00C1266B" w14:paraId="64343600" w14:textId="77777777" w:rsidTr="007E5375">
        <w:trPr>
          <w:tblHeader/>
        </w:trPr>
        <w:tc>
          <w:tcPr>
            <w:tcW w:w="3123" w:type="dxa"/>
            <w:shd w:val="clear" w:color="auto" w:fill="auto"/>
            <w:vAlign w:val="bottom"/>
          </w:tcPr>
          <w:p w14:paraId="37967083" w14:textId="77777777" w:rsidR="00ED3A75" w:rsidRPr="00E814DA" w:rsidRDefault="00CD5CC6" w:rsidP="00CD5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671E13" w14:textId="77777777" w:rsidR="00ED3A75" w:rsidRPr="00E814DA" w:rsidRDefault="00ED3A75" w:rsidP="00ED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0BF98BB5" w14:textId="77777777" w:rsidR="00ED3A75" w:rsidRPr="00E814DA" w:rsidRDefault="00ED3A75" w:rsidP="00ED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715932" w14:textId="77777777" w:rsidR="00ED3A75" w:rsidRPr="00E814DA" w:rsidRDefault="00ED3A75" w:rsidP="00ED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77C714" w14:textId="77777777" w:rsidR="00ED3A75" w:rsidRPr="00E814DA" w:rsidRDefault="00ED3A75" w:rsidP="00ED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1D241B" w14:textId="77777777" w:rsidR="00ED3A75" w:rsidRPr="00E814DA" w:rsidRDefault="00ED3A75" w:rsidP="00ED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8FEF17C" w14:textId="77777777" w:rsidR="00ED3A75" w:rsidRPr="00E814DA" w:rsidRDefault="00ED3A75" w:rsidP="00ED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82D514" w14:textId="77777777" w:rsidR="00ED3A75" w:rsidRPr="00E814DA" w:rsidRDefault="00ED3A75" w:rsidP="00ED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1350821" w14:textId="77777777" w:rsidR="00ED3A75" w:rsidRPr="00E814DA" w:rsidRDefault="00ED3A75" w:rsidP="00ED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2A85A5BE" w14:textId="77777777" w:rsidR="00ED3A75" w:rsidRPr="00E814DA" w:rsidRDefault="00ED3A75" w:rsidP="00ED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</w:tr>
      <w:tr w:rsidR="004B3A38" w:rsidRPr="00C1266B" w14:paraId="09384169" w14:textId="77777777" w:rsidTr="007E5375">
        <w:trPr>
          <w:tblHeader/>
        </w:trPr>
        <w:tc>
          <w:tcPr>
            <w:tcW w:w="3123" w:type="dxa"/>
            <w:shd w:val="clear" w:color="auto" w:fill="auto"/>
          </w:tcPr>
          <w:p w14:paraId="42087EE2" w14:textId="77777777" w:rsidR="004B3A38" w:rsidRPr="00E814DA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5AF8789F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3A75" w:rsidRPr="00C1266B" w14:paraId="3AF50640" w14:textId="77777777" w:rsidTr="007E5375">
        <w:trPr>
          <w:tblHeader/>
        </w:trPr>
        <w:tc>
          <w:tcPr>
            <w:tcW w:w="3123" w:type="dxa"/>
            <w:shd w:val="clear" w:color="auto" w:fill="auto"/>
          </w:tcPr>
          <w:p w14:paraId="4E31FDDC" w14:textId="77777777" w:rsidR="00ED3A75" w:rsidRPr="00E814DA" w:rsidRDefault="00ED3A75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6EE4BAE9" w14:textId="77777777" w:rsidR="00ED3A75" w:rsidRPr="00E814DA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E35C40" w14:textId="77777777" w:rsidR="00ED3A75" w:rsidRPr="00E814DA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856FAC3" w14:textId="77777777" w:rsidR="00ED3A75" w:rsidRPr="00E814DA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DED9D0" w14:textId="77777777" w:rsidR="00ED3A75" w:rsidRPr="00E814DA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F56EBA3" w14:textId="77777777" w:rsidR="00ED3A75" w:rsidRPr="00E814DA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49A9559" w14:textId="77777777" w:rsidR="00ED3A75" w:rsidRPr="00E814DA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9603599" w14:textId="77777777" w:rsidR="00ED3A75" w:rsidRPr="00E814DA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B3A38" w:rsidRPr="00C1266B" w14:paraId="6D860AAD" w14:textId="77777777" w:rsidTr="007E5375">
        <w:trPr>
          <w:tblHeader/>
        </w:trPr>
        <w:tc>
          <w:tcPr>
            <w:tcW w:w="3123" w:type="dxa"/>
            <w:shd w:val="clear" w:color="auto" w:fill="auto"/>
          </w:tcPr>
          <w:p w14:paraId="64FD8CA8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E09E6D7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E9AFD5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C0B3D3E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395C92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1A1405A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22EAB70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6373D382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615A9" w:rsidRPr="00C1266B" w14:paraId="6A726F7F" w14:textId="77777777" w:rsidTr="007E5375">
        <w:trPr>
          <w:tblHeader/>
        </w:trPr>
        <w:tc>
          <w:tcPr>
            <w:tcW w:w="3123" w:type="dxa"/>
            <w:shd w:val="clear" w:color="auto" w:fill="auto"/>
          </w:tcPr>
          <w:p w14:paraId="4A5470A1" w14:textId="77777777" w:rsidR="006615A9" w:rsidRPr="00E814DA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2471ABFA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14DA">
              <w:rPr>
                <w:rFonts w:ascii="Angsana New" w:hAnsi="Angsana New"/>
                <w:sz w:val="30"/>
                <w:szCs w:val="30"/>
                <w:lang w:val="en-US" w:bidi="th-TH"/>
              </w:rPr>
              <w:t>18,632</w:t>
            </w:r>
          </w:p>
        </w:tc>
        <w:tc>
          <w:tcPr>
            <w:tcW w:w="270" w:type="dxa"/>
            <w:shd w:val="clear" w:color="auto" w:fill="auto"/>
          </w:tcPr>
          <w:p w14:paraId="37DF6758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08C666D" w14:textId="77777777" w:rsidR="006615A9" w:rsidRPr="005E62D8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(262)</w:t>
            </w:r>
          </w:p>
        </w:tc>
        <w:tc>
          <w:tcPr>
            <w:tcW w:w="270" w:type="dxa"/>
            <w:shd w:val="clear" w:color="auto" w:fill="auto"/>
          </w:tcPr>
          <w:p w14:paraId="754213B3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2FAAB66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14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8E14C9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16C04DB9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14DA">
              <w:rPr>
                <w:rFonts w:ascii="Angsana New" w:hAnsi="Angsana New"/>
                <w:sz w:val="30"/>
                <w:szCs w:val="30"/>
                <w:lang w:val="en-US" w:bidi="th-TH"/>
              </w:rPr>
              <w:t>18,370</w:t>
            </w:r>
          </w:p>
        </w:tc>
      </w:tr>
      <w:tr w:rsidR="006615A9" w:rsidRPr="00C1266B" w14:paraId="13DA3425" w14:textId="77777777" w:rsidTr="007E5375">
        <w:trPr>
          <w:tblHeader/>
        </w:trPr>
        <w:tc>
          <w:tcPr>
            <w:tcW w:w="3123" w:type="dxa"/>
            <w:shd w:val="clear" w:color="auto" w:fill="auto"/>
          </w:tcPr>
          <w:p w14:paraId="432C4B4E" w14:textId="77777777" w:rsidR="006615A9" w:rsidRPr="00E814DA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51C5F5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14DA">
              <w:rPr>
                <w:rFonts w:ascii="Angsana New" w:hAnsi="Angsana New"/>
                <w:sz w:val="30"/>
                <w:szCs w:val="30"/>
                <w:lang w:val="en-US" w:bidi="th-TH"/>
              </w:rPr>
              <w:t>183,956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23FA94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50F0E8" w14:textId="77777777" w:rsidR="006615A9" w:rsidRPr="005E62D8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37,472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36D8EA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72C3A4F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1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14DA">
              <w:rPr>
                <w:rFonts w:ascii="Angsana New" w:hAnsi="Angsana New"/>
                <w:sz w:val="30"/>
                <w:szCs w:val="30"/>
                <w:lang w:val="en-US" w:bidi="th-TH"/>
              </w:rPr>
              <w:t>13,323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C5D679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EC19767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14DA">
              <w:rPr>
                <w:rFonts w:ascii="Angsana New" w:hAnsi="Angsana New"/>
                <w:sz w:val="30"/>
                <w:szCs w:val="30"/>
                <w:lang w:val="en-US" w:bidi="th-TH"/>
              </w:rPr>
              <w:t>234,751</w:t>
            </w:r>
          </w:p>
        </w:tc>
      </w:tr>
      <w:tr w:rsidR="006615A9" w:rsidRPr="00C1266B" w14:paraId="2533836F" w14:textId="77777777" w:rsidTr="007E5375">
        <w:trPr>
          <w:tblHeader/>
        </w:trPr>
        <w:tc>
          <w:tcPr>
            <w:tcW w:w="3123" w:type="dxa"/>
            <w:shd w:val="clear" w:color="auto" w:fill="auto"/>
          </w:tcPr>
          <w:p w14:paraId="350F2E4F" w14:textId="77777777" w:rsidR="006615A9" w:rsidRPr="00E814DA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shd w:val="clear" w:color="auto" w:fill="auto"/>
          </w:tcPr>
          <w:p w14:paraId="22704F63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14DA">
              <w:rPr>
                <w:rFonts w:ascii="Angsana New" w:hAnsi="Angsana New"/>
                <w:sz w:val="30"/>
                <w:szCs w:val="30"/>
                <w:lang w:val="en-US" w:bidi="th-TH"/>
              </w:rPr>
              <w:t>627,409</w:t>
            </w:r>
          </w:p>
        </w:tc>
        <w:tc>
          <w:tcPr>
            <w:tcW w:w="270" w:type="dxa"/>
            <w:shd w:val="clear" w:color="auto" w:fill="auto"/>
          </w:tcPr>
          <w:p w14:paraId="49A255C4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3C12102" w14:textId="77777777" w:rsidR="006615A9" w:rsidRPr="005E62D8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(298,389)</w:t>
            </w:r>
          </w:p>
        </w:tc>
        <w:tc>
          <w:tcPr>
            <w:tcW w:w="270" w:type="dxa"/>
            <w:shd w:val="clear" w:color="auto" w:fill="auto"/>
          </w:tcPr>
          <w:p w14:paraId="531C3DA4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D75966A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14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18588C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809A608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14DA">
              <w:rPr>
                <w:rFonts w:ascii="Angsana New" w:hAnsi="Angsana New"/>
                <w:sz w:val="30"/>
                <w:szCs w:val="30"/>
                <w:lang w:val="en-US" w:bidi="th-TH"/>
              </w:rPr>
              <w:t>329,020</w:t>
            </w:r>
          </w:p>
        </w:tc>
      </w:tr>
      <w:tr w:rsidR="006615A9" w:rsidRPr="00C1266B" w14:paraId="1278A4B0" w14:textId="77777777" w:rsidTr="007E5375">
        <w:trPr>
          <w:tblHeader/>
        </w:trPr>
        <w:tc>
          <w:tcPr>
            <w:tcW w:w="3123" w:type="dxa"/>
            <w:shd w:val="clear" w:color="auto" w:fill="auto"/>
          </w:tcPr>
          <w:p w14:paraId="4445FCFC" w14:textId="77777777" w:rsidR="006615A9" w:rsidRPr="00E814DA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14:paraId="4C072A36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14DA">
              <w:rPr>
                <w:rFonts w:ascii="Angsana New" w:hAnsi="Angsana New"/>
                <w:sz w:val="30"/>
                <w:szCs w:val="30"/>
                <w:lang w:val="en-US" w:bidi="th-TH"/>
              </w:rPr>
              <w:t>9,775</w:t>
            </w:r>
          </w:p>
        </w:tc>
        <w:tc>
          <w:tcPr>
            <w:tcW w:w="270" w:type="dxa"/>
            <w:shd w:val="clear" w:color="auto" w:fill="auto"/>
          </w:tcPr>
          <w:p w14:paraId="49EB2B37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DE5AF66" w14:textId="77777777" w:rsidR="006615A9" w:rsidRPr="005E62D8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F86D4C3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29D2E96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14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10D9A0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1879C49E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14DA">
              <w:rPr>
                <w:rFonts w:ascii="Angsana New" w:hAnsi="Angsana New"/>
                <w:sz w:val="30"/>
                <w:szCs w:val="30"/>
                <w:lang w:val="en-US" w:bidi="th-TH"/>
              </w:rPr>
              <w:t>9,785</w:t>
            </w:r>
          </w:p>
        </w:tc>
      </w:tr>
      <w:tr w:rsidR="006615A9" w:rsidRPr="00C1266B" w14:paraId="472D8E5D" w14:textId="77777777" w:rsidTr="007E5375">
        <w:trPr>
          <w:tblHeader/>
        </w:trPr>
        <w:tc>
          <w:tcPr>
            <w:tcW w:w="3123" w:type="dxa"/>
            <w:shd w:val="clear" w:color="auto" w:fill="auto"/>
          </w:tcPr>
          <w:p w14:paraId="3952ABC3" w14:textId="77777777" w:rsidR="006615A9" w:rsidRPr="00E814DA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417AE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839,772</w:t>
            </w:r>
          </w:p>
        </w:tc>
        <w:tc>
          <w:tcPr>
            <w:tcW w:w="270" w:type="dxa"/>
            <w:shd w:val="clear" w:color="auto" w:fill="auto"/>
          </w:tcPr>
          <w:p w14:paraId="535D3EC2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D7C6E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(261,169)</w:t>
            </w:r>
          </w:p>
        </w:tc>
        <w:tc>
          <w:tcPr>
            <w:tcW w:w="270" w:type="dxa"/>
            <w:shd w:val="clear" w:color="auto" w:fill="auto"/>
          </w:tcPr>
          <w:p w14:paraId="40DB6DA4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09F2B6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13,323</w:t>
            </w:r>
          </w:p>
        </w:tc>
        <w:tc>
          <w:tcPr>
            <w:tcW w:w="236" w:type="dxa"/>
            <w:shd w:val="clear" w:color="auto" w:fill="auto"/>
          </w:tcPr>
          <w:p w14:paraId="41B10A8E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ECCA4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591,926</w:t>
            </w:r>
          </w:p>
        </w:tc>
      </w:tr>
      <w:tr w:rsidR="006615A9" w:rsidRPr="00E814DA" w14:paraId="09169BAD" w14:textId="77777777" w:rsidTr="007E5375">
        <w:trPr>
          <w:tblHeader/>
        </w:trPr>
        <w:tc>
          <w:tcPr>
            <w:tcW w:w="3123" w:type="dxa"/>
            <w:shd w:val="clear" w:color="auto" w:fill="auto"/>
          </w:tcPr>
          <w:p w14:paraId="39BB5702" w14:textId="77777777" w:rsidR="006615A9" w:rsidRPr="00E814DA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05BDAB" w14:textId="77777777" w:rsidR="006615A9" w:rsidRPr="00E814DA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4A3012" w14:textId="77777777" w:rsidR="006615A9" w:rsidRPr="00E814DA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F231269" w14:textId="77777777" w:rsidR="006615A9" w:rsidRPr="00E814DA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8600F6" w14:textId="77777777" w:rsidR="006615A9" w:rsidRPr="00E814DA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2DFCDC4" w14:textId="77777777" w:rsidR="006615A9" w:rsidRPr="00E814DA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E576FF" w14:textId="77777777" w:rsidR="006615A9" w:rsidRPr="00E814DA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4130795" w14:textId="77777777" w:rsidR="006615A9" w:rsidRPr="00E814DA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15A9" w:rsidRPr="00C1266B" w14:paraId="3F48E816" w14:textId="77777777" w:rsidTr="007E5375">
        <w:trPr>
          <w:tblHeader/>
        </w:trPr>
        <w:tc>
          <w:tcPr>
            <w:tcW w:w="3123" w:type="dxa"/>
            <w:shd w:val="clear" w:color="auto" w:fill="auto"/>
          </w:tcPr>
          <w:p w14:paraId="435EE655" w14:textId="77777777" w:rsidR="006615A9" w:rsidRPr="00C1266B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2AB72458" w14:textId="77777777" w:rsidR="006615A9" w:rsidRPr="007C4C54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FA1929" w14:textId="77777777" w:rsidR="006615A9" w:rsidRPr="007C4C54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BA427E3" w14:textId="77777777" w:rsidR="006615A9" w:rsidRPr="007C4C54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9B222F" w14:textId="77777777" w:rsidR="006615A9" w:rsidRPr="007C4C54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17B1C26" w14:textId="77777777" w:rsidR="006615A9" w:rsidRPr="007C4C54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F3A4B0" w14:textId="77777777" w:rsidR="006615A9" w:rsidRPr="007C4C54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001C755" w14:textId="77777777" w:rsidR="006615A9" w:rsidRPr="007C4C54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15A9" w:rsidRPr="00C1266B" w14:paraId="799EEB70" w14:textId="77777777" w:rsidTr="007E5375">
        <w:trPr>
          <w:tblHeader/>
        </w:trPr>
        <w:tc>
          <w:tcPr>
            <w:tcW w:w="3123" w:type="dxa"/>
            <w:shd w:val="clear" w:color="auto" w:fill="auto"/>
          </w:tcPr>
          <w:p w14:paraId="6AFC7685" w14:textId="77777777" w:rsidR="006615A9" w:rsidRPr="00C1266B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725BC70C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C4C54">
              <w:rPr>
                <w:rFonts w:ascii="Angsana New" w:hAnsi="Angsana New"/>
                <w:sz w:val="30"/>
                <w:szCs w:val="30"/>
                <w:lang w:bidi="th-TH"/>
              </w:rPr>
              <w:t>(746,033)</w:t>
            </w:r>
          </w:p>
        </w:tc>
        <w:tc>
          <w:tcPr>
            <w:tcW w:w="270" w:type="dxa"/>
            <w:shd w:val="clear" w:color="auto" w:fill="auto"/>
          </w:tcPr>
          <w:p w14:paraId="45F00594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412E019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4C5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2BF70D" w14:textId="77777777" w:rsidR="006615A9" w:rsidRPr="007822B7" w:rsidRDefault="006615A9" w:rsidP="006615A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8B16AA4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C4C54">
              <w:rPr>
                <w:rFonts w:ascii="Angsana New" w:hAnsi="Angsana New"/>
                <w:sz w:val="30"/>
                <w:szCs w:val="30"/>
                <w:lang w:bidi="th-TH"/>
              </w:rPr>
              <w:t>(174,092)</w:t>
            </w:r>
          </w:p>
        </w:tc>
        <w:tc>
          <w:tcPr>
            <w:tcW w:w="236" w:type="dxa"/>
            <w:shd w:val="clear" w:color="auto" w:fill="auto"/>
          </w:tcPr>
          <w:p w14:paraId="5954E2E8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891BA25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C4C54">
              <w:rPr>
                <w:rFonts w:ascii="Angsana New" w:hAnsi="Angsana New"/>
                <w:sz w:val="30"/>
                <w:szCs w:val="30"/>
                <w:lang w:bidi="th-TH"/>
              </w:rPr>
              <w:t>(920,125)</w:t>
            </w:r>
          </w:p>
        </w:tc>
      </w:tr>
      <w:tr w:rsidR="006615A9" w:rsidRPr="00C1266B" w14:paraId="6FFF9FB7" w14:textId="77777777" w:rsidTr="007E5375">
        <w:trPr>
          <w:tblHeader/>
        </w:trPr>
        <w:tc>
          <w:tcPr>
            <w:tcW w:w="3123" w:type="dxa"/>
            <w:shd w:val="clear" w:color="auto" w:fill="auto"/>
          </w:tcPr>
          <w:p w14:paraId="60BB2B43" w14:textId="77777777" w:rsidR="006615A9" w:rsidRPr="00C1266B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077781AF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7C4C54">
              <w:rPr>
                <w:rFonts w:ascii="Angsana New" w:hAnsi="Angsana New"/>
                <w:sz w:val="30"/>
                <w:szCs w:val="30"/>
              </w:rPr>
              <w:t>(25,910)</w:t>
            </w:r>
          </w:p>
        </w:tc>
        <w:tc>
          <w:tcPr>
            <w:tcW w:w="270" w:type="dxa"/>
            <w:shd w:val="clear" w:color="auto" w:fill="auto"/>
          </w:tcPr>
          <w:p w14:paraId="0EB6CFF9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6553C2E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4C5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1,300</w:t>
            </w:r>
            <w:r w:rsidRPr="007C4C5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F27771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6DD15E0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4C5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9CF476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25B34A6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7C4C54">
              <w:rPr>
                <w:rFonts w:ascii="Angsana New" w:hAnsi="Angsana New"/>
                <w:sz w:val="30"/>
                <w:szCs w:val="30"/>
              </w:rPr>
              <w:t>(2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7C4C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7C4C54">
              <w:rPr>
                <w:rFonts w:ascii="Angsana New" w:hAnsi="Angsana New"/>
                <w:sz w:val="30"/>
                <w:szCs w:val="30"/>
              </w:rPr>
              <w:t>10)</w:t>
            </w:r>
          </w:p>
        </w:tc>
      </w:tr>
      <w:tr w:rsidR="006615A9" w:rsidRPr="00C1266B" w14:paraId="0442F7A7" w14:textId="77777777" w:rsidTr="007E5375">
        <w:trPr>
          <w:tblHeader/>
        </w:trPr>
        <w:tc>
          <w:tcPr>
            <w:tcW w:w="3123" w:type="dxa"/>
            <w:shd w:val="clear" w:color="auto" w:fill="auto"/>
          </w:tcPr>
          <w:p w14:paraId="3C9F2066" w14:textId="77777777" w:rsidR="006615A9" w:rsidRPr="00C1266B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เงินลงทุนระยะยาวอื่น </w:t>
            </w:r>
          </w:p>
        </w:tc>
        <w:tc>
          <w:tcPr>
            <w:tcW w:w="1170" w:type="dxa"/>
            <w:shd w:val="clear" w:color="auto" w:fill="auto"/>
          </w:tcPr>
          <w:p w14:paraId="3FAAB8B4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4C54">
              <w:rPr>
                <w:rFonts w:ascii="Angsana New" w:hAnsi="Angsana New"/>
                <w:sz w:val="30"/>
                <w:szCs w:val="30"/>
                <w:lang w:val="en-US" w:bidi="th-TH"/>
              </w:rPr>
              <w:t>(3,227)</w:t>
            </w:r>
          </w:p>
        </w:tc>
        <w:tc>
          <w:tcPr>
            <w:tcW w:w="270" w:type="dxa"/>
            <w:shd w:val="clear" w:color="auto" w:fill="auto"/>
          </w:tcPr>
          <w:p w14:paraId="137CAE74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13D628C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4C5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FA5680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0D5247A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C4C54">
              <w:rPr>
                <w:rFonts w:ascii="Angsana New" w:hAnsi="Angsana New"/>
                <w:sz w:val="30"/>
                <w:szCs w:val="30"/>
                <w:lang w:bidi="th-TH"/>
              </w:rPr>
              <w:t>(582)</w:t>
            </w:r>
          </w:p>
        </w:tc>
        <w:tc>
          <w:tcPr>
            <w:tcW w:w="236" w:type="dxa"/>
            <w:shd w:val="clear" w:color="auto" w:fill="auto"/>
          </w:tcPr>
          <w:p w14:paraId="5BE503BB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7BCD0B99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4C54">
              <w:rPr>
                <w:rFonts w:ascii="Angsana New" w:hAnsi="Angsana New"/>
                <w:sz w:val="30"/>
                <w:szCs w:val="30"/>
                <w:lang w:val="en-US" w:bidi="th-TH"/>
              </w:rPr>
              <w:t>(3,809)</w:t>
            </w:r>
          </w:p>
        </w:tc>
      </w:tr>
      <w:tr w:rsidR="006615A9" w:rsidRPr="00C1266B" w14:paraId="2FD1EFB0" w14:textId="77777777" w:rsidTr="007E5375">
        <w:trPr>
          <w:tblHeader/>
        </w:trPr>
        <w:tc>
          <w:tcPr>
            <w:tcW w:w="3123" w:type="dxa"/>
            <w:shd w:val="clear" w:color="auto" w:fill="auto"/>
          </w:tcPr>
          <w:p w14:paraId="182379F1" w14:textId="77777777" w:rsidR="006615A9" w:rsidRPr="00C1266B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09D5D7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7C4C54">
              <w:rPr>
                <w:rFonts w:ascii="Angsana New" w:hAnsi="Angsana New"/>
                <w:sz w:val="30"/>
                <w:szCs w:val="30"/>
              </w:rPr>
              <w:t>(112,057)</w:t>
            </w:r>
          </w:p>
        </w:tc>
        <w:tc>
          <w:tcPr>
            <w:tcW w:w="270" w:type="dxa"/>
            <w:shd w:val="clear" w:color="auto" w:fill="auto"/>
          </w:tcPr>
          <w:p w14:paraId="285D50EE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F67A4D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7C4C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7C4C54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70BEAC85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DED4E45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4C5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E092E4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9702F44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7C4C54">
              <w:rPr>
                <w:rFonts w:ascii="Angsana New" w:hAnsi="Angsana New"/>
                <w:sz w:val="30"/>
                <w:szCs w:val="30"/>
              </w:rPr>
              <w:t>(10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C4C5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7C4C54">
              <w:rPr>
                <w:rFonts w:ascii="Angsana New" w:hAnsi="Angsana New"/>
                <w:sz w:val="30"/>
                <w:szCs w:val="30"/>
              </w:rPr>
              <w:t>13)</w:t>
            </w:r>
          </w:p>
        </w:tc>
      </w:tr>
      <w:tr w:rsidR="006615A9" w:rsidRPr="00C1266B" w14:paraId="70057698" w14:textId="77777777" w:rsidTr="007E5375">
        <w:trPr>
          <w:tblHeader/>
        </w:trPr>
        <w:tc>
          <w:tcPr>
            <w:tcW w:w="3123" w:type="dxa"/>
            <w:shd w:val="clear" w:color="auto" w:fill="auto"/>
          </w:tcPr>
          <w:p w14:paraId="23E4FE51" w14:textId="77777777" w:rsidR="006615A9" w:rsidRPr="00C1266B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D38ED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C4C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(887,227)</w:t>
            </w:r>
          </w:p>
        </w:tc>
        <w:tc>
          <w:tcPr>
            <w:tcW w:w="270" w:type="dxa"/>
            <w:shd w:val="clear" w:color="auto" w:fill="auto"/>
          </w:tcPr>
          <w:p w14:paraId="677DAB38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E7C5A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C4C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6,544</w:t>
            </w:r>
          </w:p>
        </w:tc>
        <w:tc>
          <w:tcPr>
            <w:tcW w:w="270" w:type="dxa"/>
            <w:shd w:val="clear" w:color="auto" w:fill="auto"/>
          </w:tcPr>
          <w:p w14:paraId="3B956FF2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47C4A" w14:textId="77777777" w:rsidR="006615A9" w:rsidRPr="00CC692F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692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(174,674)</w:t>
            </w:r>
          </w:p>
        </w:tc>
        <w:tc>
          <w:tcPr>
            <w:tcW w:w="236" w:type="dxa"/>
            <w:shd w:val="clear" w:color="auto" w:fill="auto"/>
          </w:tcPr>
          <w:p w14:paraId="345119DF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A4493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C4C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(1,055,35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7C4C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6615A9" w:rsidRPr="00E814DA" w14:paraId="5885026E" w14:textId="77777777" w:rsidTr="007E5375">
        <w:trPr>
          <w:tblHeader/>
        </w:trPr>
        <w:tc>
          <w:tcPr>
            <w:tcW w:w="3123" w:type="dxa"/>
            <w:shd w:val="clear" w:color="auto" w:fill="auto"/>
          </w:tcPr>
          <w:p w14:paraId="1CA39218" w14:textId="77777777" w:rsidR="006615A9" w:rsidRPr="00E814DA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A285359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1252C1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1FD6C49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3012DF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950D37E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CCE8ADA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AB18D43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615A9" w:rsidRPr="00C1266B" w14:paraId="149DCB1D" w14:textId="77777777" w:rsidTr="007E5375">
        <w:trPr>
          <w:tblHeader/>
        </w:trPr>
        <w:tc>
          <w:tcPr>
            <w:tcW w:w="3123" w:type="dxa"/>
            <w:shd w:val="clear" w:color="auto" w:fill="auto"/>
          </w:tcPr>
          <w:p w14:paraId="01BB0D8E" w14:textId="77777777" w:rsidR="006615A9" w:rsidRPr="00C1266B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003C107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C4C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(47,455)</w:t>
            </w:r>
          </w:p>
        </w:tc>
        <w:tc>
          <w:tcPr>
            <w:tcW w:w="270" w:type="dxa"/>
            <w:shd w:val="clear" w:color="auto" w:fill="auto"/>
          </w:tcPr>
          <w:p w14:paraId="2B10E51D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42326385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C54">
              <w:rPr>
                <w:rFonts w:ascii="Angsana New" w:hAnsi="Angsana New"/>
                <w:b/>
                <w:bCs/>
                <w:sz w:val="30"/>
                <w:szCs w:val="30"/>
              </w:rPr>
              <w:t>(254,625)</w:t>
            </w:r>
          </w:p>
        </w:tc>
        <w:tc>
          <w:tcPr>
            <w:tcW w:w="270" w:type="dxa"/>
            <w:shd w:val="clear" w:color="auto" w:fill="auto"/>
          </w:tcPr>
          <w:p w14:paraId="2220B425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5BABA636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C4C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(161,351)</w:t>
            </w:r>
          </w:p>
        </w:tc>
        <w:tc>
          <w:tcPr>
            <w:tcW w:w="236" w:type="dxa"/>
            <w:shd w:val="clear" w:color="auto" w:fill="auto"/>
          </w:tcPr>
          <w:p w14:paraId="63145D5A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1F4E2994" w14:textId="77777777" w:rsidR="006615A9" w:rsidRPr="007C4C54" w:rsidRDefault="006615A9" w:rsidP="006615A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C4C5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(463,431)</w:t>
            </w:r>
          </w:p>
        </w:tc>
      </w:tr>
    </w:tbl>
    <w:p w14:paraId="0485E1CB" w14:textId="77777777" w:rsidR="00E814DA" w:rsidRDefault="00E814DA" w:rsidP="004B3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p w14:paraId="1F33DC73" w14:textId="77777777" w:rsidR="00E814DA" w:rsidRPr="00E814DA" w:rsidRDefault="00E814DA" w:rsidP="004B3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1170"/>
        <w:gridCol w:w="270"/>
        <w:gridCol w:w="1440"/>
        <w:gridCol w:w="238"/>
        <w:gridCol w:w="1562"/>
        <w:gridCol w:w="236"/>
        <w:gridCol w:w="1204"/>
      </w:tblGrid>
      <w:tr w:rsidR="004B3A38" w:rsidRPr="00C1266B" w14:paraId="2F1D0153" w14:textId="77777777" w:rsidTr="00772C49">
        <w:trPr>
          <w:tblHeader/>
        </w:trPr>
        <w:tc>
          <w:tcPr>
            <w:tcW w:w="3060" w:type="dxa"/>
            <w:shd w:val="clear" w:color="auto" w:fill="auto"/>
          </w:tcPr>
          <w:p w14:paraId="239CE7FE" w14:textId="77777777" w:rsidR="004B3A38" w:rsidRPr="00C1266B" w:rsidRDefault="00E814DA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4B3A38" w:rsidRPr="00C1266B">
              <w:br w:type="page"/>
            </w:r>
            <w:r w:rsidR="004B3A38" w:rsidRPr="00C1266B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="004B3A38"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120" w:type="dxa"/>
            <w:gridSpan w:val="7"/>
            <w:shd w:val="clear" w:color="auto" w:fill="auto"/>
          </w:tcPr>
          <w:p w14:paraId="557CC84C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6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A38" w:rsidRPr="00C1266B" w14:paraId="0F600DAB" w14:textId="77777777" w:rsidTr="00772C49">
        <w:trPr>
          <w:tblHeader/>
        </w:trPr>
        <w:tc>
          <w:tcPr>
            <w:tcW w:w="3060" w:type="dxa"/>
            <w:shd w:val="clear" w:color="auto" w:fill="auto"/>
          </w:tcPr>
          <w:p w14:paraId="06C88E58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097A7E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1AD1A47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E814D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814DA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E814DA">
              <w:rPr>
                <w:rFonts w:ascii="Angsana New" w:hAnsi="Angsana New"/>
                <w:sz w:val="30"/>
                <w:szCs w:val="30"/>
              </w:rPr>
              <w:t>)</w:t>
            </w:r>
            <w:r w:rsidRPr="00E814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814DA">
              <w:rPr>
                <w:rFonts w:ascii="Angsana New" w:hAnsi="Angsana New"/>
                <w:sz w:val="30"/>
                <w:szCs w:val="30"/>
              </w:rPr>
              <w:t>/</w:t>
            </w:r>
            <w:r w:rsidRPr="00E814DA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04" w:type="dxa"/>
            <w:shd w:val="clear" w:color="auto" w:fill="auto"/>
          </w:tcPr>
          <w:p w14:paraId="08D5DBDB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CC6" w:rsidRPr="00C1266B" w14:paraId="65117309" w14:textId="77777777" w:rsidTr="00772C49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72F919EE" w14:textId="77777777" w:rsidR="00CD5CC6" w:rsidRPr="00E814DA" w:rsidRDefault="00CD5CC6" w:rsidP="00CD5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64C43C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09C9068B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0CC6AF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2EE64B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3457FFF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4C4C3C56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389D5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9BB7B02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686AD244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</w:tr>
      <w:tr w:rsidR="004B3A38" w:rsidRPr="00C1266B" w14:paraId="4A74FCD7" w14:textId="77777777" w:rsidTr="00772C49">
        <w:trPr>
          <w:tblHeader/>
        </w:trPr>
        <w:tc>
          <w:tcPr>
            <w:tcW w:w="3060" w:type="dxa"/>
            <w:shd w:val="clear" w:color="auto" w:fill="auto"/>
          </w:tcPr>
          <w:p w14:paraId="69771588" w14:textId="77777777" w:rsidR="004B3A38" w:rsidRPr="00E814DA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1881E683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5CC6" w:rsidRPr="00C1266B" w14:paraId="7D79E6E2" w14:textId="77777777" w:rsidTr="00772C49">
        <w:trPr>
          <w:trHeight w:val="70"/>
        </w:trPr>
        <w:tc>
          <w:tcPr>
            <w:tcW w:w="3060" w:type="dxa"/>
            <w:shd w:val="clear" w:color="auto" w:fill="auto"/>
          </w:tcPr>
          <w:p w14:paraId="0514A85D" w14:textId="77777777" w:rsidR="00CD5CC6" w:rsidRPr="00E814DA" w:rsidRDefault="00CD5CC6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048BAC9D" w14:textId="77777777" w:rsidR="00CD5CC6" w:rsidRPr="00E814DA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D69B8AE" w14:textId="77777777" w:rsidR="00CD5CC6" w:rsidRPr="00E814DA" w:rsidRDefault="00CD5CC6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BDEED83" w14:textId="77777777" w:rsidR="00CD5CC6" w:rsidRPr="00E814DA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124A8FA3" w14:textId="77777777" w:rsidR="00CD5CC6" w:rsidRPr="00E814DA" w:rsidRDefault="00CD5CC6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517519E9" w14:textId="77777777" w:rsidR="00CD5CC6" w:rsidRPr="00E814DA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46FD43E" w14:textId="77777777" w:rsidR="00CD5CC6" w:rsidRPr="00E814DA" w:rsidRDefault="00CD5CC6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12E04C6" w14:textId="77777777" w:rsidR="00CD5CC6" w:rsidRPr="00E814DA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B3A38" w:rsidRPr="00C1266B" w14:paraId="1B942B48" w14:textId="77777777" w:rsidTr="00772C49">
        <w:trPr>
          <w:trHeight w:val="70"/>
        </w:trPr>
        <w:tc>
          <w:tcPr>
            <w:tcW w:w="3060" w:type="dxa"/>
            <w:shd w:val="clear" w:color="auto" w:fill="auto"/>
          </w:tcPr>
          <w:p w14:paraId="489B6CD4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0DAADD41" w14:textId="77777777" w:rsidR="004B3A38" w:rsidRPr="00E814DA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EF6D117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C04E54" w14:textId="77777777" w:rsidR="004B3A38" w:rsidRPr="00E814DA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2589A071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2BDCE42C" w14:textId="77777777" w:rsidR="004B3A38" w:rsidRPr="00E814DA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42A2CA6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70FFACC6" w14:textId="77777777" w:rsidR="004B3A38" w:rsidRPr="00E814DA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615A9" w:rsidRPr="00C1266B" w14:paraId="4967932E" w14:textId="77777777" w:rsidTr="00772C49">
        <w:tc>
          <w:tcPr>
            <w:tcW w:w="3060" w:type="dxa"/>
            <w:shd w:val="clear" w:color="auto" w:fill="auto"/>
          </w:tcPr>
          <w:p w14:paraId="435B71C6" w14:textId="7C665F75" w:rsidR="006615A9" w:rsidRPr="00E814DA" w:rsidRDefault="006615A9" w:rsidP="0066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15A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26288968" w14:textId="7E6907E2" w:rsidR="006615A9" w:rsidRPr="00772C49" w:rsidRDefault="006615A9" w:rsidP="006615A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2C1167" w14:textId="77777777" w:rsidR="006615A9" w:rsidRPr="00E814DA" w:rsidRDefault="006615A9" w:rsidP="006615A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1A48638" w14:textId="03C1F36A" w:rsidR="006615A9" w:rsidRPr="006615A9" w:rsidRDefault="006615A9" w:rsidP="006615A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15A9">
              <w:rPr>
                <w:rFonts w:ascii="Angsana New" w:hAnsi="Angsana New"/>
                <w:sz w:val="30"/>
                <w:szCs w:val="30"/>
                <w:lang w:val="en-US" w:bidi="th-TH"/>
              </w:rPr>
              <w:t>8,</w:t>
            </w:r>
            <w:r w:rsidR="00EE3142"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</w:p>
        </w:tc>
        <w:tc>
          <w:tcPr>
            <w:tcW w:w="238" w:type="dxa"/>
            <w:shd w:val="clear" w:color="auto" w:fill="auto"/>
          </w:tcPr>
          <w:p w14:paraId="5FBDD81A" w14:textId="77777777" w:rsidR="006615A9" w:rsidRPr="006615A9" w:rsidRDefault="006615A9" w:rsidP="006615A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11183B69" w14:textId="70F746A3" w:rsidR="006615A9" w:rsidRPr="006615A9" w:rsidRDefault="006615A9" w:rsidP="006615A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15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ABD614" w14:textId="77777777" w:rsidR="006615A9" w:rsidRPr="006615A9" w:rsidRDefault="006615A9" w:rsidP="006615A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0409A2E" w14:textId="0FFE070C" w:rsidR="006615A9" w:rsidRPr="006615A9" w:rsidRDefault="006615A9" w:rsidP="006615A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15A9">
              <w:rPr>
                <w:rFonts w:ascii="Angsana New" w:hAnsi="Angsana New"/>
                <w:sz w:val="30"/>
                <w:szCs w:val="30"/>
                <w:lang w:val="en-US" w:bidi="th-TH"/>
              </w:rPr>
              <w:t>8,</w:t>
            </w:r>
            <w:r w:rsidR="00EE3142"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</w:p>
        </w:tc>
      </w:tr>
      <w:tr w:rsidR="005356E4" w:rsidRPr="00C1266B" w14:paraId="7CAC8F0A" w14:textId="77777777" w:rsidTr="00772C49">
        <w:tc>
          <w:tcPr>
            <w:tcW w:w="3060" w:type="dxa"/>
            <w:shd w:val="clear" w:color="auto" w:fill="auto"/>
          </w:tcPr>
          <w:p w14:paraId="1E4D2CAB" w14:textId="77777777" w:rsidR="005356E4" w:rsidRPr="00E814DA" w:rsidRDefault="005356E4" w:rsidP="0053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11B768DA" w14:textId="4BA00D72" w:rsidR="005356E4" w:rsidRPr="005356E4" w:rsidRDefault="005356E4" w:rsidP="005356E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17,850</w:t>
            </w:r>
          </w:p>
        </w:tc>
        <w:tc>
          <w:tcPr>
            <w:tcW w:w="270" w:type="dxa"/>
            <w:shd w:val="clear" w:color="auto" w:fill="auto"/>
          </w:tcPr>
          <w:p w14:paraId="443E26AC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F5E6629" w14:textId="2503E828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val="en-US" w:bidi="th-TH"/>
              </w:rPr>
              <w:t>1,321</w:t>
            </w:r>
          </w:p>
        </w:tc>
        <w:tc>
          <w:tcPr>
            <w:tcW w:w="238" w:type="dxa"/>
            <w:shd w:val="clear" w:color="auto" w:fill="auto"/>
          </w:tcPr>
          <w:p w14:paraId="0381E5ED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295E5CF6" w14:textId="4406F498" w:rsidR="005356E4" w:rsidRPr="005356E4" w:rsidRDefault="005356E4" w:rsidP="005356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21151F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434123E" w14:textId="57E2093C" w:rsidR="005356E4" w:rsidRPr="005356E4" w:rsidRDefault="005356E4" w:rsidP="005356E4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19,171</w:t>
            </w:r>
          </w:p>
        </w:tc>
      </w:tr>
      <w:tr w:rsidR="005356E4" w:rsidRPr="00C1266B" w14:paraId="54740DA4" w14:textId="77777777" w:rsidTr="00772C49">
        <w:tc>
          <w:tcPr>
            <w:tcW w:w="3060" w:type="dxa"/>
            <w:shd w:val="clear" w:color="auto" w:fill="auto"/>
          </w:tcPr>
          <w:p w14:paraId="02F86D85" w14:textId="77777777" w:rsidR="005356E4" w:rsidRPr="00E814DA" w:rsidRDefault="005356E4" w:rsidP="0053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8E3699" w14:textId="478411BE" w:rsidR="005356E4" w:rsidRPr="005356E4" w:rsidRDefault="005356E4" w:rsidP="005356E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236,160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D156A9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68263" w14:textId="6FC68809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5,349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F4E683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1F3BDB33" w14:textId="5AF15204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val="en-US" w:bidi="th-TH"/>
              </w:rPr>
              <w:t>(14,914)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55026D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64AF3B4" w14:textId="2CD3DAA3" w:rsidR="005356E4" w:rsidRPr="005356E4" w:rsidRDefault="005356E4" w:rsidP="005356E4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226,595</w:t>
            </w:r>
          </w:p>
        </w:tc>
      </w:tr>
      <w:tr w:rsidR="005356E4" w:rsidRPr="00C1266B" w14:paraId="148F37E5" w14:textId="77777777" w:rsidTr="00772C49">
        <w:tc>
          <w:tcPr>
            <w:tcW w:w="3060" w:type="dxa"/>
            <w:shd w:val="clear" w:color="auto" w:fill="auto"/>
          </w:tcPr>
          <w:p w14:paraId="033C30D6" w14:textId="77777777" w:rsidR="005356E4" w:rsidRPr="00E814DA" w:rsidRDefault="005356E4" w:rsidP="0053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shd w:val="clear" w:color="auto" w:fill="auto"/>
          </w:tcPr>
          <w:p w14:paraId="372A3691" w14:textId="3C1651AE" w:rsidR="005356E4" w:rsidRPr="005356E4" w:rsidRDefault="005356E4" w:rsidP="005356E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320,900</w:t>
            </w:r>
          </w:p>
        </w:tc>
        <w:tc>
          <w:tcPr>
            <w:tcW w:w="270" w:type="dxa"/>
            <w:shd w:val="clear" w:color="auto" w:fill="auto"/>
          </w:tcPr>
          <w:p w14:paraId="697C34B0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CFE36E0" w14:textId="7F78CA43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(13,</w:t>
            </w:r>
            <w:r w:rsidR="00EE3142">
              <w:rPr>
                <w:rFonts w:ascii="Angsana New" w:hAnsi="Angsana New"/>
                <w:sz w:val="30"/>
                <w:szCs w:val="30"/>
              </w:rPr>
              <w:t>870</w:t>
            </w:r>
            <w:r w:rsidRPr="005356E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1F8C21A5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5DF36A7E" w14:textId="52306D14" w:rsidR="005356E4" w:rsidRPr="005356E4" w:rsidRDefault="005356E4" w:rsidP="005356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493C69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A9F83C7" w14:textId="5264B9D4" w:rsidR="005356E4" w:rsidRPr="005356E4" w:rsidRDefault="005356E4" w:rsidP="005356E4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307,</w:t>
            </w:r>
            <w:r w:rsidR="00EE3142">
              <w:rPr>
                <w:rFonts w:ascii="Angsana New" w:hAnsi="Angsana New"/>
                <w:sz w:val="30"/>
                <w:szCs w:val="30"/>
                <w:lang w:bidi="th-TH"/>
              </w:rPr>
              <w:t>030</w:t>
            </w:r>
          </w:p>
        </w:tc>
      </w:tr>
      <w:tr w:rsidR="005356E4" w:rsidRPr="00C1266B" w14:paraId="0163C6BB" w14:textId="77777777" w:rsidTr="00772C49">
        <w:tc>
          <w:tcPr>
            <w:tcW w:w="3060" w:type="dxa"/>
            <w:shd w:val="clear" w:color="auto" w:fill="auto"/>
          </w:tcPr>
          <w:p w14:paraId="5560146C" w14:textId="77777777" w:rsidR="005356E4" w:rsidRPr="00E814DA" w:rsidRDefault="005356E4" w:rsidP="0053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FC50F8" w14:textId="61047100" w:rsidR="005356E4" w:rsidRPr="005356E4" w:rsidRDefault="005356E4" w:rsidP="005356E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9,785</w:t>
            </w:r>
          </w:p>
        </w:tc>
        <w:tc>
          <w:tcPr>
            <w:tcW w:w="270" w:type="dxa"/>
            <w:shd w:val="clear" w:color="auto" w:fill="auto"/>
          </w:tcPr>
          <w:p w14:paraId="27BB1CDA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4E9A1B" w14:textId="7C1DE1CE" w:rsidR="005356E4" w:rsidRPr="005356E4" w:rsidRDefault="001E7E10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238" w:type="dxa"/>
            <w:shd w:val="clear" w:color="auto" w:fill="auto"/>
          </w:tcPr>
          <w:p w14:paraId="727ADF83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6EDD9F65" w14:textId="36B12466" w:rsidR="005356E4" w:rsidRPr="005356E4" w:rsidRDefault="005356E4" w:rsidP="005356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38DACE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B2EE713" w14:textId="24806FCA" w:rsidR="005356E4" w:rsidRPr="005356E4" w:rsidRDefault="001E7E10" w:rsidP="005356E4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10,415</w:t>
            </w:r>
          </w:p>
        </w:tc>
      </w:tr>
      <w:tr w:rsidR="005356E4" w:rsidRPr="00C1266B" w14:paraId="0DEF5932" w14:textId="77777777" w:rsidTr="00772C49">
        <w:tc>
          <w:tcPr>
            <w:tcW w:w="3060" w:type="dxa"/>
            <w:shd w:val="clear" w:color="auto" w:fill="auto"/>
          </w:tcPr>
          <w:p w14:paraId="6BCBAD1A" w14:textId="77777777" w:rsidR="005356E4" w:rsidRPr="00C1266B" w:rsidRDefault="005356E4" w:rsidP="0053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CAEFC" w14:textId="0D308B1C" w:rsidR="005356E4" w:rsidRPr="005356E4" w:rsidRDefault="005356E4" w:rsidP="005356E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584,695</w:t>
            </w:r>
          </w:p>
        </w:tc>
        <w:tc>
          <w:tcPr>
            <w:tcW w:w="270" w:type="dxa"/>
            <w:shd w:val="clear" w:color="auto" w:fill="auto"/>
          </w:tcPr>
          <w:p w14:paraId="0491FE8C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F0438" w14:textId="7373981C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</w:t>
            </w:r>
            <w:r w:rsidR="001E7E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</w:t>
            </w:r>
          </w:p>
        </w:tc>
        <w:tc>
          <w:tcPr>
            <w:tcW w:w="238" w:type="dxa"/>
            <w:shd w:val="clear" w:color="auto" w:fill="auto"/>
          </w:tcPr>
          <w:p w14:paraId="59B1BD7F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F935F" w14:textId="4226826B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(14,914)</w:t>
            </w:r>
          </w:p>
        </w:tc>
        <w:tc>
          <w:tcPr>
            <w:tcW w:w="236" w:type="dxa"/>
            <w:shd w:val="clear" w:color="auto" w:fill="auto"/>
          </w:tcPr>
          <w:p w14:paraId="5A855C02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790EB" w14:textId="1ACFBF23" w:rsidR="005356E4" w:rsidRPr="005356E4" w:rsidRDefault="005356E4" w:rsidP="005356E4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571,962</w:t>
            </w:r>
          </w:p>
        </w:tc>
      </w:tr>
      <w:tr w:rsidR="004B3A38" w:rsidRPr="00E814DA" w14:paraId="0512A816" w14:textId="77777777" w:rsidTr="00772C49">
        <w:tc>
          <w:tcPr>
            <w:tcW w:w="3060" w:type="dxa"/>
            <w:shd w:val="clear" w:color="auto" w:fill="auto"/>
          </w:tcPr>
          <w:p w14:paraId="323D9421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687BF8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68CBF5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D656160" w14:textId="77777777" w:rsidR="004B3A38" w:rsidRPr="00EE2783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155584E2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62" w:type="dxa"/>
            <w:shd w:val="clear" w:color="auto" w:fill="auto"/>
          </w:tcPr>
          <w:p w14:paraId="0CD77FE3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251DA44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592F4263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B3A38" w:rsidRPr="00C1266B" w14:paraId="6535031B" w14:textId="77777777" w:rsidTr="00772C49">
        <w:tc>
          <w:tcPr>
            <w:tcW w:w="3060" w:type="dxa"/>
            <w:shd w:val="clear" w:color="auto" w:fill="auto"/>
          </w:tcPr>
          <w:p w14:paraId="37C6F87C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7377221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2247F5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F2F7865" w14:textId="77777777" w:rsidR="004B3A38" w:rsidRPr="00EE2783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7B2A6DDD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62" w:type="dxa"/>
            <w:shd w:val="clear" w:color="auto" w:fill="auto"/>
          </w:tcPr>
          <w:p w14:paraId="25C5B9D0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D762439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2858795F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356E4" w:rsidRPr="00C1266B" w14:paraId="27F4DD38" w14:textId="77777777" w:rsidTr="00772C49">
        <w:tc>
          <w:tcPr>
            <w:tcW w:w="3060" w:type="dxa"/>
            <w:shd w:val="clear" w:color="auto" w:fill="auto"/>
          </w:tcPr>
          <w:p w14:paraId="3DC51B98" w14:textId="77777777" w:rsidR="005356E4" w:rsidRPr="00C1266B" w:rsidRDefault="005356E4" w:rsidP="0053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4DC06890" w14:textId="39361460" w:rsidR="005356E4" w:rsidRPr="005356E4" w:rsidRDefault="005356E4" w:rsidP="005356E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(878,762)</w:t>
            </w:r>
          </w:p>
        </w:tc>
        <w:tc>
          <w:tcPr>
            <w:tcW w:w="270" w:type="dxa"/>
            <w:shd w:val="clear" w:color="auto" w:fill="auto"/>
          </w:tcPr>
          <w:p w14:paraId="69784E0D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7573E96" w14:textId="3FB965FC" w:rsidR="005356E4" w:rsidRPr="005356E4" w:rsidRDefault="005356E4" w:rsidP="005356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908CF9D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6211B30B" w14:textId="435B38B9" w:rsidR="005356E4" w:rsidRPr="005356E4" w:rsidRDefault="005356E4" w:rsidP="005356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0E9452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65CFA23" w14:textId="010B033E" w:rsidR="005356E4" w:rsidRPr="005356E4" w:rsidRDefault="005356E4" w:rsidP="005356E4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(878,762)</w:t>
            </w:r>
          </w:p>
        </w:tc>
      </w:tr>
      <w:tr w:rsidR="005356E4" w:rsidRPr="00C1266B" w14:paraId="44D3BF8B" w14:textId="77777777" w:rsidTr="00772C49">
        <w:tc>
          <w:tcPr>
            <w:tcW w:w="3060" w:type="dxa"/>
            <w:shd w:val="clear" w:color="auto" w:fill="auto"/>
          </w:tcPr>
          <w:p w14:paraId="77D77246" w14:textId="77777777" w:rsidR="005356E4" w:rsidRPr="00C1266B" w:rsidRDefault="005356E4" w:rsidP="0053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1F47EBD5" w14:textId="666F291A" w:rsidR="005356E4" w:rsidRPr="005356E4" w:rsidRDefault="005356E4" w:rsidP="005356E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(27,210)</w:t>
            </w:r>
          </w:p>
        </w:tc>
        <w:tc>
          <w:tcPr>
            <w:tcW w:w="270" w:type="dxa"/>
            <w:shd w:val="clear" w:color="auto" w:fill="auto"/>
          </w:tcPr>
          <w:p w14:paraId="252EFC5C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6940ED2" w14:textId="04060FCB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(133)</w:t>
            </w:r>
          </w:p>
        </w:tc>
        <w:tc>
          <w:tcPr>
            <w:tcW w:w="238" w:type="dxa"/>
            <w:shd w:val="clear" w:color="auto" w:fill="auto"/>
          </w:tcPr>
          <w:p w14:paraId="49094702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03F604D3" w14:textId="35B80927" w:rsidR="005356E4" w:rsidRPr="005356E4" w:rsidRDefault="005356E4" w:rsidP="005356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23D81D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A26929F" w14:textId="78BE6C89" w:rsidR="005356E4" w:rsidRPr="005356E4" w:rsidRDefault="005356E4" w:rsidP="005356E4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(27,343)</w:t>
            </w:r>
          </w:p>
        </w:tc>
      </w:tr>
      <w:tr w:rsidR="005356E4" w:rsidRPr="00C1266B" w14:paraId="30D98699" w14:textId="77777777" w:rsidTr="00772C49">
        <w:tc>
          <w:tcPr>
            <w:tcW w:w="3060" w:type="dxa"/>
            <w:shd w:val="clear" w:color="auto" w:fill="auto"/>
          </w:tcPr>
          <w:p w14:paraId="0A6812EA" w14:textId="77777777" w:rsidR="005356E4" w:rsidRPr="00C1266B" w:rsidRDefault="005356E4" w:rsidP="0053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70" w:type="dxa"/>
            <w:shd w:val="clear" w:color="auto" w:fill="auto"/>
          </w:tcPr>
          <w:p w14:paraId="55AA3F32" w14:textId="67080072" w:rsidR="005356E4" w:rsidRPr="005356E4" w:rsidRDefault="005356E4" w:rsidP="005356E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val="en-US" w:bidi="th-TH"/>
              </w:rPr>
              <w:t>(3,809)</w:t>
            </w:r>
          </w:p>
        </w:tc>
        <w:tc>
          <w:tcPr>
            <w:tcW w:w="270" w:type="dxa"/>
            <w:shd w:val="clear" w:color="auto" w:fill="auto"/>
          </w:tcPr>
          <w:p w14:paraId="7F475719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EE55689" w14:textId="34C97600" w:rsidR="005356E4" w:rsidRPr="005356E4" w:rsidRDefault="005356E4" w:rsidP="005356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F35BABB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7B498699" w14:textId="0E1A7323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(370)</w:t>
            </w:r>
          </w:p>
        </w:tc>
        <w:tc>
          <w:tcPr>
            <w:tcW w:w="236" w:type="dxa"/>
            <w:shd w:val="clear" w:color="auto" w:fill="auto"/>
          </w:tcPr>
          <w:p w14:paraId="4EBDA6B9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CB1ECE2" w14:textId="00AF044C" w:rsidR="005356E4" w:rsidRPr="005356E4" w:rsidRDefault="005356E4" w:rsidP="005356E4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val="en-US" w:bidi="th-TH"/>
              </w:rPr>
              <w:t>(4,179)</w:t>
            </w:r>
          </w:p>
        </w:tc>
      </w:tr>
      <w:tr w:rsidR="005356E4" w:rsidRPr="00C1266B" w14:paraId="3E4069F2" w14:textId="77777777" w:rsidTr="00772C49">
        <w:tc>
          <w:tcPr>
            <w:tcW w:w="3060" w:type="dxa"/>
            <w:shd w:val="clear" w:color="auto" w:fill="auto"/>
          </w:tcPr>
          <w:p w14:paraId="240D7606" w14:textId="77777777" w:rsidR="005356E4" w:rsidRPr="00C1266B" w:rsidRDefault="005356E4" w:rsidP="0053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7580DF" w14:textId="4093086F" w:rsidR="005356E4" w:rsidRPr="005356E4" w:rsidRDefault="005356E4" w:rsidP="005356E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(104,212)</w:t>
            </w:r>
          </w:p>
        </w:tc>
        <w:tc>
          <w:tcPr>
            <w:tcW w:w="270" w:type="dxa"/>
            <w:shd w:val="clear" w:color="auto" w:fill="auto"/>
          </w:tcPr>
          <w:p w14:paraId="3DDDC9CC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936856" w14:textId="0DE66CCB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7,982</w:t>
            </w:r>
          </w:p>
        </w:tc>
        <w:tc>
          <w:tcPr>
            <w:tcW w:w="238" w:type="dxa"/>
            <w:shd w:val="clear" w:color="auto" w:fill="auto"/>
          </w:tcPr>
          <w:p w14:paraId="32165AD3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1EA7113E" w14:textId="7F2B06E8" w:rsidR="005356E4" w:rsidRPr="005356E4" w:rsidRDefault="005356E4" w:rsidP="005356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4D4C88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27DC6CC" w14:textId="2706E4F8" w:rsidR="005356E4" w:rsidRPr="005356E4" w:rsidRDefault="005356E4" w:rsidP="005356E4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(96,230)</w:t>
            </w:r>
          </w:p>
        </w:tc>
      </w:tr>
      <w:tr w:rsidR="005356E4" w:rsidRPr="00C1266B" w14:paraId="59E76C9E" w14:textId="77777777" w:rsidTr="00772C49">
        <w:tc>
          <w:tcPr>
            <w:tcW w:w="3060" w:type="dxa"/>
            <w:shd w:val="clear" w:color="auto" w:fill="auto"/>
          </w:tcPr>
          <w:p w14:paraId="482D4560" w14:textId="77777777" w:rsidR="005356E4" w:rsidRPr="00C1266B" w:rsidRDefault="005356E4" w:rsidP="0053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B5343" w14:textId="3F206248" w:rsidR="005356E4" w:rsidRPr="005356E4" w:rsidRDefault="005356E4" w:rsidP="005356E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(1,013,993)</w:t>
            </w:r>
          </w:p>
        </w:tc>
        <w:tc>
          <w:tcPr>
            <w:tcW w:w="270" w:type="dxa"/>
            <w:shd w:val="clear" w:color="auto" w:fill="auto"/>
          </w:tcPr>
          <w:p w14:paraId="1245ED96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84878" w14:textId="0B8B93C5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7,849</w:t>
            </w:r>
          </w:p>
        </w:tc>
        <w:tc>
          <w:tcPr>
            <w:tcW w:w="238" w:type="dxa"/>
            <w:shd w:val="clear" w:color="auto" w:fill="auto"/>
          </w:tcPr>
          <w:p w14:paraId="7BC0E72D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1A368" w14:textId="0723B5BB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(370)</w:t>
            </w:r>
          </w:p>
        </w:tc>
        <w:tc>
          <w:tcPr>
            <w:tcW w:w="236" w:type="dxa"/>
            <w:shd w:val="clear" w:color="auto" w:fill="auto"/>
          </w:tcPr>
          <w:p w14:paraId="4C96A293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7BA6B" w14:textId="0932A6DC" w:rsidR="005356E4" w:rsidRPr="005356E4" w:rsidRDefault="005356E4" w:rsidP="005356E4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006,514)</w:t>
            </w:r>
          </w:p>
        </w:tc>
      </w:tr>
      <w:tr w:rsidR="005356E4" w:rsidRPr="00E814DA" w14:paraId="73061E45" w14:textId="77777777" w:rsidTr="00772C49">
        <w:tc>
          <w:tcPr>
            <w:tcW w:w="3060" w:type="dxa"/>
            <w:shd w:val="clear" w:color="auto" w:fill="auto"/>
          </w:tcPr>
          <w:p w14:paraId="1E3EC9C2" w14:textId="77777777" w:rsidR="005356E4" w:rsidRPr="00E814DA" w:rsidRDefault="005356E4" w:rsidP="0053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9CEE194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B0DD42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5C24F56E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0E86F9B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shd w:val="clear" w:color="auto" w:fill="auto"/>
          </w:tcPr>
          <w:p w14:paraId="400E3D57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53F6A3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929C8B9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356E4" w:rsidRPr="00C1266B" w14:paraId="5628ECD3" w14:textId="77777777" w:rsidTr="00772C49">
        <w:tc>
          <w:tcPr>
            <w:tcW w:w="3060" w:type="dxa"/>
            <w:shd w:val="clear" w:color="auto" w:fill="auto"/>
          </w:tcPr>
          <w:p w14:paraId="4CC43EB1" w14:textId="77777777" w:rsidR="005356E4" w:rsidRPr="00C1266B" w:rsidRDefault="005356E4" w:rsidP="0053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FA5EF6F" w14:textId="3AE2FEA8" w:rsidR="005356E4" w:rsidRPr="005356E4" w:rsidRDefault="005356E4" w:rsidP="005356E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(429,298)</w:t>
            </w:r>
          </w:p>
        </w:tc>
        <w:tc>
          <w:tcPr>
            <w:tcW w:w="270" w:type="dxa"/>
            <w:shd w:val="clear" w:color="auto" w:fill="auto"/>
          </w:tcPr>
          <w:p w14:paraId="3BDF34B7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CF61D94" w14:textId="6F8DE519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10,030</w:t>
            </w:r>
          </w:p>
        </w:tc>
        <w:tc>
          <w:tcPr>
            <w:tcW w:w="238" w:type="dxa"/>
            <w:shd w:val="clear" w:color="auto" w:fill="auto"/>
          </w:tcPr>
          <w:p w14:paraId="08D9B373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double" w:sz="4" w:space="0" w:color="auto"/>
            </w:tcBorders>
            <w:shd w:val="clear" w:color="auto" w:fill="auto"/>
          </w:tcPr>
          <w:p w14:paraId="22C5FFD9" w14:textId="1BFBE091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(15,284)</w:t>
            </w:r>
          </w:p>
        </w:tc>
        <w:tc>
          <w:tcPr>
            <w:tcW w:w="236" w:type="dxa"/>
            <w:shd w:val="clear" w:color="auto" w:fill="auto"/>
          </w:tcPr>
          <w:p w14:paraId="20F4DCBC" w14:textId="77777777" w:rsidR="005356E4" w:rsidRPr="005356E4" w:rsidRDefault="005356E4" w:rsidP="005356E4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6CC4D4E9" w14:textId="23A63654" w:rsidR="005356E4" w:rsidRPr="005356E4" w:rsidRDefault="005356E4" w:rsidP="005356E4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(434,552)</w:t>
            </w:r>
          </w:p>
        </w:tc>
      </w:tr>
    </w:tbl>
    <w:p w14:paraId="7B122FFE" w14:textId="77777777" w:rsidR="00E814DA" w:rsidRDefault="00E814DA" w:rsidP="004B3A38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03C81F35" w14:textId="77777777" w:rsidR="004B3A38" w:rsidRPr="00E814DA" w:rsidRDefault="00E814DA" w:rsidP="004B3A38">
      <w:pPr>
        <w:spacing w:line="240" w:lineRule="auto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b/>
          <w:bCs/>
          <w:sz w:val="16"/>
          <w:szCs w:val="16"/>
        </w:rPr>
        <w:br w:type="page"/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1170"/>
        <w:gridCol w:w="270"/>
        <w:gridCol w:w="1440"/>
        <w:gridCol w:w="238"/>
        <w:gridCol w:w="1562"/>
        <w:gridCol w:w="242"/>
        <w:gridCol w:w="1198"/>
      </w:tblGrid>
      <w:tr w:rsidR="004B3A38" w:rsidRPr="00C1266B" w14:paraId="5AEA3535" w14:textId="77777777" w:rsidTr="00772C49">
        <w:trPr>
          <w:tblHeader/>
        </w:trPr>
        <w:tc>
          <w:tcPr>
            <w:tcW w:w="3060" w:type="dxa"/>
            <w:shd w:val="clear" w:color="auto" w:fill="auto"/>
          </w:tcPr>
          <w:p w14:paraId="2F61F884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lastRenderedPageBreak/>
              <w:br w:type="page"/>
            </w:r>
            <w:r w:rsidRPr="00C1266B">
              <w:br w:type="page"/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120" w:type="dxa"/>
            <w:gridSpan w:val="7"/>
            <w:shd w:val="clear" w:color="auto" w:fill="auto"/>
          </w:tcPr>
          <w:p w14:paraId="5C87A5A3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6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A38" w:rsidRPr="00C1266B" w14:paraId="71B23398" w14:textId="77777777" w:rsidTr="00772C49">
        <w:trPr>
          <w:tblHeader/>
        </w:trPr>
        <w:tc>
          <w:tcPr>
            <w:tcW w:w="3060" w:type="dxa"/>
            <w:shd w:val="clear" w:color="auto" w:fill="auto"/>
          </w:tcPr>
          <w:p w14:paraId="660807AC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1B2E05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6C15C2A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C1266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C1266B">
              <w:rPr>
                <w:rFonts w:ascii="Angsana New" w:hAnsi="Angsana New"/>
                <w:sz w:val="30"/>
                <w:szCs w:val="30"/>
              </w:rPr>
              <w:t>)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266B">
              <w:rPr>
                <w:rFonts w:ascii="Angsana New" w:hAnsi="Angsana New"/>
                <w:sz w:val="30"/>
                <w:szCs w:val="30"/>
              </w:rPr>
              <w:t>/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198" w:type="dxa"/>
            <w:shd w:val="clear" w:color="auto" w:fill="auto"/>
          </w:tcPr>
          <w:p w14:paraId="72F9BC1A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CC6" w:rsidRPr="00C1266B" w14:paraId="561343F7" w14:textId="77777777" w:rsidTr="00772C49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C723BB0" w14:textId="77777777" w:rsidR="00CD5CC6" w:rsidRPr="00E814DA" w:rsidRDefault="00CD5CC6" w:rsidP="00CD5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68B751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3D4D52E0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713AE8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EDC6D3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F15FBF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76F30D15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549D1A4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5BFC79E3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7FDCD639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</w:tr>
      <w:tr w:rsidR="004B3A38" w:rsidRPr="00C1266B" w14:paraId="2E286CA9" w14:textId="77777777" w:rsidTr="00772C49">
        <w:trPr>
          <w:tblHeader/>
        </w:trPr>
        <w:tc>
          <w:tcPr>
            <w:tcW w:w="3060" w:type="dxa"/>
            <w:shd w:val="clear" w:color="auto" w:fill="auto"/>
          </w:tcPr>
          <w:p w14:paraId="3C232CED" w14:textId="77777777" w:rsidR="004B3A38" w:rsidRPr="00E814DA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2C7F63E7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5CC6" w:rsidRPr="00C1266B" w14:paraId="536B3C17" w14:textId="77777777" w:rsidTr="00772C49">
        <w:trPr>
          <w:trHeight w:val="70"/>
        </w:trPr>
        <w:tc>
          <w:tcPr>
            <w:tcW w:w="3060" w:type="dxa"/>
            <w:shd w:val="clear" w:color="auto" w:fill="auto"/>
          </w:tcPr>
          <w:p w14:paraId="5FDD5DC5" w14:textId="77777777" w:rsidR="00CD5CC6" w:rsidRPr="00E814DA" w:rsidRDefault="00CD5CC6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4A632841" w14:textId="77777777" w:rsidR="00CD5CC6" w:rsidRPr="00E814DA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90C2FB6" w14:textId="77777777" w:rsidR="00CD5CC6" w:rsidRPr="00E814DA" w:rsidRDefault="00CD5CC6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38F3AC0" w14:textId="77777777" w:rsidR="00CD5CC6" w:rsidRPr="00E814DA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68CDA539" w14:textId="77777777" w:rsidR="00CD5CC6" w:rsidRPr="00E814DA" w:rsidRDefault="00CD5CC6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344874DE" w14:textId="77777777" w:rsidR="00CD5CC6" w:rsidRPr="00E814DA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2" w:type="dxa"/>
            <w:shd w:val="clear" w:color="auto" w:fill="auto"/>
          </w:tcPr>
          <w:p w14:paraId="5AB83779" w14:textId="77777777" w:rsidR="00CD5CC6" w:rsidRPr="00E814DA" w:rsidRDefault="00CD5CC6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shd w:val="clear" w:color="auto" w:fill="auto"/>
          </w:tcPr>
          <w:p w14:paraId="6834FA17" w14:textId="77777777" w:rsidR="00CD5CC6" w:rsidRPr="00E814DA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B3A38" w:rsidRPr="00C1266B" w14:paraId="7A9374C7" w14:textId="77777777" w:rsidTr="00772C49">
        <w:trPr>
          <w:trHeight w:val="70"/>
        </w:trPr>
        <w:tc>
          <w:tcPr>
            <w:tcW w:w="3060" w:type="dxa"/>
            <w:shd w:val="clear" w:color="auto" w:fill="auto"/>
          </w:tcPr>
          <w:p w14:paraId="53ED223C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4B473682" w14:textId="77777777" w:rsidR="004B3A38" w:rsidRPr="00E814DA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602E37C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7DDBFC0" w14:textId="77777777" w:rsidR="004B3A38" w:rsidRPr="00E814DA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5111E8F6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372318C2" w14:textId="77777777" w:rsidR="004B3A38" w:rsidRPr="00E814DA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2" w:type="dxa"/>
            <w:shd w:val="clear" w:color="auto" w:fill="auto"/>
          </w:tcPr>
          <w:p w14:paraId="587999D3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shd w:val="clear" w:color="auto" w:fill="auto"/>
          </w:tcPr>
          <w:p w14:paraId="4C0F1B34" w14:textId="77777777" w:rsidR="004B3A38" w:rsidRPr="00E814DA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B3A38" w:rsidRPr="00C1266B" w14:paraId="03EF9375" w14:textId="77777777" w:rsidTr="00772C49">
        <w:tc>
          <w:tcPr>
            <w:tcW w:w="3060" w:type="dxa"/>
            <w:shd w:val="clear" w:color="auto" w:fill="auto"/>
          </w:tcPr>
          <w:p w14:paraId="05F3DCCC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776A442A" w14:textId="77777777" w:rsidR="004B3A38" w:rsidRPr="00772C49" w:rsidRDefault="004B3A38" w:rsidP="00772C4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2C49">
              <w:rPr>
                <w:rFonts w:ascii="Angsana New" w:hAnsi="Angsana New"/>
                <w:sz w:val="30"/>
                <w:szCs w:val="30"/>
                <w:lang w:val="en-US" w:bidi="th-TH"/>
              </w:rPr>
              <w:t>18,633</w:t>
            </w:r>
          </w:p>
        </w:tc>
        <w:tc>
          <w:tcPr>
            <w:tcW w:w="270" w:type="dxa"/>
            <w:shd w:val="clear" w:color="auto" w:fill="auto"/>
          </w:tcPr>
          <w:p w14:paraId="42C5F917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FF1CEAF" w14:textId="77777777" w:rsidR="004B3A38" w:rsidRPr="00772C49" w:rsidRDefault="004B3A38" w:rsidP="00772C4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772C49">
              <w:rPr>
                <w:rFonts w:ascii="Angsana New" w:hAnsi="Angsana New"/>
                <w:sz w:val="30"/>
                <w:szCs w:val="30"/>
              </w:rPr>
              <w:t>(783)</w:t>
            </w:r>
          </w:p>
        </w:tc>
        <w:tc>
          <w:tcPr>
            <w:tcW w:w="238" w:type="dxa"/>
            <w:shd w:val="clear" w:color="auto" w:fill="auto"/>
          </w:tcPr>
          <w:p w14:paraId="3A92D58F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2E179B74" w14:textId="77777777" w:rsidR="004B3A38" w:rsidRPr="00E814DA" w:rsidRDefault="004B3A38" w:rsidP="00772C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14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AB37613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shd w:val="clear" w:color="auto" w:fill="auto"/>
          </w:tcPr>
          <w:p w14:paraId="31C594F0" w14:textId="77777777" w:rsidR="004B3A38" w:rsidRPr="00E814DA" w:rsidRDefault="004B3A38" w:rsidP="00772C4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14DA">
              <w:rPr>
                <w:rFonts w:ascii="Angsana New" w:hAnsi="Angsana New"/>
                <w:sz w:val="30"/>
                <w:szCs w:val="30"/>
                <w:lang w:bidi="th-TH"/>
              </w:rPr>
              <w:t>17,850</w:t>
            </w:r>
          </w:p>
        </w:tc>
      </w:tr>
      <w:tr w:rsidR="004B3A38" w:rsidRPr="00C1266B" w14:paraId="35A97A20" w14:textId="77777777" w:rsidTr="00772C49">
        <w:tc>
          <w:tcPr>
            <w:tcW w:w="3060" w:type="dxa"/>
            <w:shd w:val="clear" w:color="auto" w:fill="auto"/>
          </w:tcPr>
          <w:p w14:paraId="18F8A1EF" w14:textId="77777777" w:rsidR="004B3A38" w:rsidRPr="00E814DA" w:rsidRDefault="00033AC3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690AAB" w14:textId="77777777" w:rsidR="004B3A38" w:rsidRPr="00772C49" w:rsidRDefault="004B3A38" w:rsidP="00772C4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2C49">
              <w:rPr>
                <w:rFonts w:ascii="Angsana New" w:hAnsi="Angsana New"/>
                <w:sz w:val="30"/>
                <w:szCs w:val="30"/>
                <w:lang w:val="en-US" w:bidi="th-TH"/>
              </w:rPr>
              <w:t>185,956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CB087A" w14:textId="77777777" w:rsidR="004B3A38" w:rsidRPr="00E814DA" w:rsidRDefault="004B3A38" w:rsidP="00033A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111FA9" w14:textId="77777777" w:rsidR="004B3A38" w:rsidRPr="00E814DA" w:rsidRDefault="004B3A38" w:rsidP="00772C4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36,942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4F8939A" w14:textId="77777777" w:rsidR="004B3A38" w:rsidRPr="00E814DA" w:rsidRDefault="004B3A38" w:rsidP="00033A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1F434281" w14:textId="77777777" w:rsidR="004B3A38" w:rsidRPr="00E814DA" w:rsidRDefault="004B3A38" w:rsidP="00772C4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14DA">
              <w:rPr>
                <w:rFonts w:ascii="Angsana New" w:hAnsi="Angsana New"/>
                <w:sz w:val="30"/>
                <w:szCs w:val="30"/>
                <w:lang w:val="en-US" w:bidi="th-TH"/>
              </w:rPr>
              <w:t>13,262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25B143E" w14:textId="77777777" w:rsidR="004B3A38" w:rsidRPr="00E814DA" w:rsidRDefault="004B3A38" w:rsidP="00033AC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B24965F" w14:textId="77777777" w:rsidR="004B3A38" w:rsidRPr="00E814DA" w:rsidRDefault="004B3A38" w:rsidP="00772C4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14DA">
              <w:rPr>
                <w:rFonts w:ascii="Angsana New" w:hAnsi="Angsana New"/>
                <w:sz w:val="30"/>
                <w:szCs w:val="30"/>
                <w:lang w:bidi="th-TH"/>
              </w:rPr>
              <w:t>236,160</w:t>
            </w:r>
          </w:p>
        </w:tc>
      </w:tr>
      <w:tr w:rsidR="004B3A38" w:rsidRPr="00C1266B" w14:paraId="38DDA63A" w14:textId="77777777" w:rsidTr="00772C49">
        <w:tc>
          <w:tcPr>
            <w:tcW w:w="3060" w:type="dxa"/>
            <w:shd w:val="clear" w:color="auto" w:fill="auto"/>
          </w:tcPr>
          <w:p w14:paraId="41BEFFA2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shd w:val="clear" w:color="auto" w:fill="auto"/>
          </w:tcPr>
          <w:p w14:paraId="5761B3CE" w14:textId="77777777" w:rsidR="004B3A38" w:rsidRPr="00772C49" w:rsidRDefault="004B3A38" w:rsidP="00772C4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2C49">
              <w:rPr>
                <w:rFonts w:ascii="Angsana New" w:hAnsi="Angsana New"/>
                <w:sz w:val="30"/>
                <w:szCs w:val="30"/>
                <w:lang w:val="en-US" w:bidi="th-TH"/>
              </w:rPr>
              <w:t>617,074</w:t>
            </w:r>
          </w:p>
        </w:tc>
        <w:tc>
          <w:tcPr>
            <w:tcW w:w="270" w:type="dxa"/>
            <w:shd w:val="clear" w:color="auto" w:fill="auto"/>
          </w:tcPr>
          <w:p w14:paraId="5A3BCA63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2D02F07" w14:textId="77777777" w:rsidR="004B3A38" w:rsidRPr="00E814DA" w:rsidRDefault="004B3A38" w:rsidP="00772C4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(296,174)</w:t>
            </w:r>
          </w:p>
        </w:tc>
        <w:tc>
          <w:tcPr>
            <w:tcW w:w="238" w:type="dxa"/>
            <w:shd w:val="clear" w:color="auto" w:fill="auto"/>
          </w:tcPr>
          <w:p w14:paraId="47A8EB12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364EEEFA" w14:textId="77777777" w:rsidR="004B3A38" w:rsidRPr="00E814DA" w:rsidRDefault="004B3A38" w:rsidP="00772C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14D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D32B3B5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shd w:val="clear" w:color="auto" w:fill="auto"/>
          </w:tcPr>
          <w:p w14:paraId="6D24D3C9" w14:textId="77777777" w:rsidR="004B3A38" w:rsidRPr="00E814DA" w:rsidRDefault="004B3A38" w:rsidP="00772C4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14DA">
              <w:rPr>
                <w:rFonts w:ascii="Angsana New" w:hAnsi="Angsana New"/>
                <w:sz w:val="30"/>
                <w:szCs w:val="30"/>
                <w:lang w:bidi="th-TH"/>
              </w:rPr>
              <w:t>320,900</w:t>
            </w:r>
          </w:p>
        </w:tc>
      </w:tr>
      <w:tr w:rsidR="004B3A38" w:rsidRPr="00C1266B" w14:paraId="33FB37C9" w14:textId="77777777" w:rsidTr="00772C49">
        <w:tc>
          <w:tcPr>
            <w:tcW w:w="3060" w:type="dxa"/>
            <w:shd w:val="clear" w:color="auto" w:fill="auto"/>
          </w:tcPr>
          <w:p w14:paraId="2A3EE19A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61A550" w14:textId="77777777" w:rsidR="004B3A38" w:rsidRPr="00772C49" w:rsidRDefault="004B3A38" w:rsidP="00772C4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2C49">
              <w:rPr>
                <w:rFonts w:ascii="Angsana New" w:hAnsi="Angsana New"/>
                <w:sz w:val="30"/>
                <w:szCs w:val="30"/>
                <w:lang w:val="en-US" w:bidi="th-TH"/>
              </w:rPr>
              <w:t>9,775</w:t>
            </w:r>
          </w:p>
        </w:tc>
        <w:tc>
          <w:tcPr>
            <w:tcW w:w="270" w:type="dxa"/>
            <w:shd w:val="clear" w:color="auto" w:fill="auto"/>
          </w:tcPr>
          <w:p w14:paraId="420FDC22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7CD7AB" w14:textId="77777777" w:rsidR="004B3A38" w:rsidRPr="00E814DA" w:rsidRDefault="004B3A38" w:rsidP="00772C4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8" w:type="dxa"/>
            <w:shd w:val="clear" w:color="auto" w:fill="auto"/>
          </w:tcPr>
          <w:p w14:paraId="516ABAB9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068A31F0" w14:textId="77777777" w:rsidR="004B3A38" w:rsidRPr="00E814DA" w:rsidRDefault="004B3A38" w:rsidP="00772C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14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EAA78C9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6CE8A47D" w14:textId="77777777" w:rsidR="004B3A38" w:rsidRPr="00E814DA" w:rsidRDefault="004B3A38" w:rsidP="00772C4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14DA">
              <w:rPr>
                <w:rFonts w:ascii="Angsana New" w:hAnsi="Angsana New"/>
                <w:sz w:val="30"/>
                <w:szCs w:val="30"/>
                <w:lang w:bidi="th-TH"/>
              </w:rPr>
              <w:t>9,785</w:t>
            </w:r>
          </w:p>
        </w:tc>
      </w:tr>
      <w:tr w:rsidR="004B3A38" w:rsidRPr="00C1266B" w14:paraId="6775CA16" w14:textId="77777777" w:rsidTr="00772C49">
        <w:tc>
          <w:tcPr>
            <w:tcW w:w="3060" w:type="dxa"/>
            <w:shd w:val="clear" w:color="auto" w:fill="auto"/>
          </w:tcPr>
          <w:p w14:paraId="4797F4E8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B4EC9" w14:textId="77777777" w:rsidR="004B3A38" w:rsidRPr="00C1266B" w:rsidRDefault="004B3A38" w:rsidP="00772C4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831,438</w:t>
            </w:r>
          </w:p>
        </w:tc>
        <w:tc>
          <w:tcPr>
            <w:tcW w:w="270" w:type="dxa"/>
            <w:shd w:val="clear" w:color="auto" w:fill="auto"/>
          </w:tcPr>
          <w:p w14:paraId="002A3B15" w14:textId="77777777" w:rsidR="004B3A38" w:rsidRPr="00C1266B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941BC" w14:textId="77777777" w:rsidR="004B3A38" w:rsidRPr="00C1266B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(260,005)</w:t>
            </w:r>
          </w:p>
        </w:tc>
        <w:tc>
          <w:tcPr>
            <w:tcW w:w="238" w:type="dxa"/>
            <w:shd w:val="clear" w:color="auto" w:fill="auto"/>
          </w:tcPr>
          <w:p w14:paraId="1CCBB07A" w14:textId="77777777" w:rsidR="004B3A38" w:rsidRPr="00C1266B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DFED4" w14:textId="77777777" w:rsidR="004B3A38" w:rsidRPr="00C1266B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13,262</w:t>
            </w:r>
          </w:p>
        </w:tc>
        <w:tc>
          <w:tcPr>
            <w:tcW w:w="242" w:type="dxa"/>
            <w:shd w:val="clear" w:color="auto" w:fill="auto"/>
          </w:tcPr>
          <w:p w14:paraId="5E65E1EE" w14:textId="77777777" w:rsidR="004B3A38" w:rsidRPr="00C1266B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995C47" w14:textId="77777777" w:rsidR="004B3A38" w:rsidRPr="00C1266B" w:rsidRDefault="004B3A38" w:rsidP="00772C4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584,695</w:t>
            </w:r>
          </w:p>
        </w:tc>
      </w:tr>
      <w:tr w:rsidR="004B3A38" w:rsidRPr="00E814DA" w14:paraId="126854A2" w14:textId="77777777" w:rsidTr="00772C49">
        <w:tc>
          <w:tcPr>
            <w:tcW w:w="3060" w:type="dxa"/>
            <w:shd w:val="clear" w:color="auto" w:fill="auto"/>
          </w:tcPr>
          <w:p w14:paraId="2CD693F9" w14:textId="77777777" w:rsidR="004B3A38" w:rsidRPr="00B511B4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EF7731A" w14:textId="77777777" w:rsidR="004B3A38" w:rsidRPr="00B511B4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6077667" w14:textId="77777777" w:rsidR="004B3A38" w:rsidRPr="00B511B4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57560B9B" w14:textId="77777777" w:rsidR="004B3A38" w:rsidRPr="00B511B4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1B08305F" w14:textId="77777777" w:rsidR="004B3A38" w:rsidRPr="00B511B4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2" w:type="dxa"/>
            <w:shd w:val="clear" w:color="auto" w:fill="auto"/>
          </w:tcPr>
          <w:p w14:paraId="2434780B" w14:textId="77777777" w:rsidR="004B3A38" w:rsidRPr="00B511B4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  <w:shd w:val="clear" w:color="auto" w:fill="auto"/>
          </w:tcPr>
          <w:p w14:paraId="0BEDF512" w14:textId="77777777" w:rsidR="004B3A38" w:rsidRPr="00B511B4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auto"/>
          </w:tcPr>
          <w:p w14:paraId="42DF7A6C" w14:textId="77777777" w:rsidR="004B3A38" w:rsidRPr="00B511B4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3A38" w:rsidRPr="00C1266B" w14:paraId="76A6CE1B" w14:textId="77777777" w:rsidTr="00772C49">
        <w:tc>
          <w:tcPr>
            <w:tcW w:w="3060" w:type="dxa"/>
            <w:shd w:val="clear" w:color="auto" w:fill="auto"/>
          </w:tcPr>
          <w:p w14:paraId="478384B2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1B868333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63E989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E02F47A" w14:textId="77777777" w:rsidR="004B3A38" w:rsidRPr="00C1266B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269BFA3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5DE9CFD1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6DD66BA6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55ECC0A1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A38" w:rsidRPr="00C1266B" w14:paraId="650A6A1B" w14:textId="77777777" w:rsidTr="00772C49">
        <w:tc>
          <w:tcPr>
            <w:tcW w:w="3060" w:type="dxa"/>
            <w:shd w:val="clear" w:color="auto" w:fill="auto"/>
          </w:tcPr>
          <w:p w14:paraId="783DD80B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7796101C" w14:textId="77777777" w:rsidR="004B3A38" w:rsidRPr="00772C49" w:rsidRDefault="004B3A38" w:rsidP="00772C4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2C49">
              <w:rPr>
                <w:rFonts w:ascii="Angsana New" w:hAnsi="Angsana New"/>
                <w:sz w:val="30"/>
                <w:szCs w:val="30"/>
                <w:lang w:val="en-US" w:bidi="th-TH"/>
              </w:rPr>
              <w:t>(709,321)</w:t>
            </w:r>
          </w:p>
        </w:tc>
        <w:tc>
          <w:tcPr>
            <w:tcW w:w="270" w:type="dxa"/>
            <w:shd w:val="clear" w:color="auto" w:fill="auto"/>
          </w:tcPr>
          <w:p w14:paraId="52F4F496" w14:textId="77777777" w:rsidR="004B3A38" w:rsidRPr="00C1266B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A58066C" w14:textId="77777777" w:rsidR="004B3A38" w:rsidRPr="00283F08" w:rsidRDefault="004B3A38" w:rsidP="00772C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3F0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DFB0E3D" w14:textId="77777777" w:rsidR="004B3A38" w:rsidRPr="00283F08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635E0C0E" w14:textId="77777777" w:rsidR="004B3A38" w:rsidRPr="00283F08" w:rsidRDefault="004B3A38" w:rsidP="00772C4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83F08">
              <w:rPr>
                <w:rFonts w:ascii="Angsana New" w:hAnsi="Angsana New"/>
                <w:sz w:val="30"/>
                <w:szCs w:val="30"/>
                <w:lang w:bidi="th-TH"/>
              </w:rPr>
              <w:t>(169,441)</w:t>
            </w:r>
          </w:p>
        </w:tc>
        <w:tc>
          <w:tcPr>
            <w:tcW w:w="242" w:type="dxa"/>
            <w:shd w:val="clear" w:color="auto" w:fill="auto"/>
          </w:tcPr>
          <w:p w14:paraId="2A016362" w14:textId="77777777" w:rsidR="004B3A38" w:rsidRPr="00283F0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shd w:val="clear" w:color="auto" w:fill="auto"/>
          </w:tcPr>
          <w:p w14:paraId="124E6877" w14:textId="77777777" w:rsidR="004B3A38" w:rsidRPr="00283F08" w:rsidRDefault="004B3A38" w:rsidP="00772C4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83F08">
              <w:rPr>
                <w:rFonts w:ascii="Angsana New" w:hAnsi="Angsana New"/>
                <w:sz w:val="30"/>
                <w:szCs w:val="30"/>
                <w:lang w:bidi="th-TH"/>
              </w:rPr>
              <w:t>(878,762)</w:t>
            </w:r>
          </w:p>
        </w:tc>
      </w:tr>
      <w:tr w:rsidR="004B3A38" w:rsidRPr="00C1266B" w14:paraId="6FF64A6B" w14:textId="77777777" w:rsidTr="00772C49">
        <w:tc>
          <w:tcPr>
            <w:tcW w:w="3060" w:type="dxa"/>
            <w:shd w:val="clear" w:color="auto" w:fill="auto"/>
          </w:tcPr>
          <w:p w14:paraId="5B957595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0FCCC4ED" w14:textId="77777777" w:rsidR="004B3A38" w:rsidRPr="00772C49" w:rsidRDefault="004B3A38" w:rsidP="00772C4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2C49">
              <w:rPr>
                <w:rFonts w:ascii="Angsana New" w:hAnsi="Angsana New"/>
                <w:sz w:val="30"/>
                <w:szCs w:val="30"/>
                <w:lang w:val="en-US" w:bidi="th-TH"/>
              </w:rPr>
              <w:t>(25,910)</w:t>
            </w:r>
          </w:p>
        </w:tc>
        <w:tc>
          <w:tcPr>
            <w:tcW w:w="270" w:type="dxa"/>
            <w:shd w:val="clear" w:color="auto" w:fill="auto"/>
          </w:tcPr>
          <w:p w14:paraId="3DAB6BE0" w14:textId="77777777" w:rsidR="004B3A38" w:rsidRPr="00C1266B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456378E" w14:textId="77777777" w:rsidR="004B3A38" w:rsidRPr="00283F08" w:rsidRDefault="004B3A38" w:rsidP="00772C4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5F1A">
              <w:rPr>
                <w:rFonts w:ascii="Angsana New" w:hAnsi="Angsana New"/>
                <w:sz w:val="30"/>
                <w:szCs w:val="30"/>
              </w:rPr>
              <w:t>(1,300)</w:t>
            </w:r>
          </w:p>
        </w:tc>
        <w:tc>
          <w:tcPr>
            <w:tcW w:w="238" w:type="dxa"/>
            <w:shd w:val="clear" w:color="auto" w:fill="auto"/>
          </w:tcPr>
          <w:p w14:paraId="2A9E31DB" w14:textId="77777777" w:rsidR="004B3A38" w:rsidRPr="00283F08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11EB6E5C" w14:textId="77777777" w:rsidR="004B3A38" w:rsidRPr="00283F08" w:rsidRDefault="004B3A38" w:rsidP="00772C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3F0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FF5840F" w14:textId="77777777" w:rsidR="004B3A38" w:rsidRPr="00283F08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58D7F59C" w14:textId="77777777" w:rsidR="004B3A38" w:rsidRPr="00283F08" w:rsidRDefault="004B3A38" w:rsidP="00772C4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83F08">
              <w:rPr>
                <w:rFonts w:ascii="Angsana New" w:hAnsi="Angsana New"/>
                <w:sz w:val="30"/>
                <w:szCs w:val="30"/>
                <w:lang w:bidi="th-TH"/>
              </w:rPr>
              <w:t>(2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Pr="00283F0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283F08">
              <w:rPr>
                <w:rFonts w:ascii="Angsana New" w:hAnsi="Angsana New"/>
                <w:sz w:val="30"/>
                <w:szCs w:val="30"/>
                <w:lang w:bidi="th-TH"/>
              </w:rPr>
              <w:t>10)</w:t>
            </w:r>
          </w:p>
        </w:tc>
      </w:tr>
      <w:tr w:rsidR="004B3A38" w:rsidRPr="00C1266B" w14:paraId="137BCB2C" w14:textId="77777777" w:rsidTr="00772C49">
        <w:tc>
          <w:tcPr>
            <w:tcW w:w="3060" w:type="dxa"/>
            <w:shd w:val="clear" w:color="auto" w:fill="auto"/>
          </w:tcPr>
          <w:p w14:paraId="5691E886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70" w:type="dxa"/>
            <w:shd w:val="clear" w:color="auto" w:fill="auto"/>
          </w:tcPr>
          <w:p w14:paraId="36924E0C" w14:textId="77777777" w:rsidR="004B3A38" w:rsidRPr="00C1266B" w:rsidRDefault="004B3A38" w:rsidP="00772C4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266B">
              <w:rPr>
                <w:rFonts w:ascii="Angsana New" w:hAnsi="Angsana New"/>
                <w:sz w:val="30"/>
                <w:szCs w:val="30"/>
                <w:lang w:val="en-US" w:bidi="th-TH"/>
              </w:rPr>
              <w:t>(3,227)</w:t>
            </w:r>
          </w:p>
        </w:tc>
        <w:tc>
          <w:tcPr>
            <w:tcW w:w="270" w:type="dxa"/>
            <w:shd w:val="clear" w:color="auto" w:fill="auto"/>
          </w:tcPr>
          <w:p w14:paraId="25C8F562" w14:textId="77777777" w:rsidR="004B3A38" w:rsidRPr="00C1266B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97A6DF8" w14:textId="77777777" w:rsidR="004B3A38" w:rsidRPr="00283F08" w:rsidRDefault="004B3A38" w:rsidP="00772C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3F0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8D993DE" w14:textId="77777777" w:rsidR="004B3A38" w:rsidRPr="00283F08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2E0A7E25" w14:textId="77777777" w:rsidR="004B3A38" w:rsidRPr="00283F08" w:rsidRDefault="004B3A38" w:rsidP="00772C4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83F08">
              <w:rPr>
                <w:rFonts w:ascii="Angsana New" w:hAnsi="Angsana New"/>
                <w:sz w:val="30"/>
                <w:szCs w:val="30"/>
                <w:lang w:bidi="th-TH"/>
              </w:rPr>
              <w:t>(582)</w:t>
            </w:r>
          </w:p>
        </w:tc>
        <w:tc>
          <w:tcPr>
            <w:tcW w:w="242" w:type="dxa"/>
            <w:shd w:val="clear" w:color="auto" w:fill="auto"/>
          </w:tcPr>
          <w:p w14:paraId="63962AC1" w14:textId="77777777" w:rsidR="004B3A38" w:rsidRPr="00283F08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shd w:val="clear" w:color="auto" w:fill="auto"/>
          </w:tcPr>
          <w:p w14:paraId="12F31BBD" w14:textId="77777777" w:rsidR="004B3A38" w:rsidRPr="00772C49" w:rsidRDefault="004B3A38" w:rsidP="00772C4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72C49">
              <w:rPr>
                <w:rFonts w:ascii="Angsana New" w:hAnsi="Angsana New"/>
                <w:sz w:val="30"/>
                <w:szCs w:val="30"/>
                <w:lang w:bidi="th-TH"/>
              </w:rPr>
              <w:t>(3,809)</w:t>
            </w:r>
          </w:p>
        </w:tc>
      </w:tr>
      <w:tr w:rsidR="004B3A38" w:rsidRPr="00C1266B" w14:paraId="1B5EA056" w14:textId="77777777" w:rsidTr="00772C49">
        <w:tc>
          <w:tcPr>
            <w:tcW w:w="3060" w:type="dxa"/>
            <w:shd w:val="clear" w:color="auto" w:fill="auto"/>
          </w:tcPr>
          <w:p w14:paraId="0F2E2297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F1B8E5" w14:textId="77777777" w:rsidR="004B3A38" w:rsidRPr="00772C49" w:rsidRDefault="004B3A38" w:rsidP="00772C4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2C49">
              <w:rPr>
                <w:rFonts w:ascii="Angsana New" w:hAnsi="Angsana New"/>
                <w:sz w:val="30"/>
                <w:szCs w:val="30"/>
                <w:lang w:val="en-US" w:bidi="th-TH"/>
              </w:rPr>
              <w:t>(112,057)</w:t>
            </w:r>
          </w:p>
        </w:tc>
        <w:tc>
          <w:tcPr>
            <w:tcW w:w="270" w:type="dxa"/>
            <w:shd w:val="clear" w:color="auto" w:fill="auto"/>
          </w:tcPr>
          <w:p w14:paraId="0F4F1252" w14:textId="77777777" w:rsidR="004B3A38" w:rsidRPr="00C1266B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7E8145" w14:textId="77777777" w:rsidR="004B3A38" w:rsidRPr="00283F08" w:rsidRDefault="004B3A38" w:rsidP="00772C4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7,845</w:t>
            </w:r>
          </w:p>
        </w:tc>
        <w:tc>
          <w:tcPr>
            <w:tcW w:w="238" w:type="dxa"/>
            <w:shd w:val="clear" w:color="auto" w:fill="auto"/>
          </w:tcPr>
          <w:p w14:paraId="7B3217B8" w14:textId="77777777" w:rsidR="004B3A38" w:rsidRPr="00283F08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4BC4DE03" w14:textId="77777777" w:rsidR="004B3A38" w:rsidRPr="00283F08" w:rsidRDefault="004B3A38" w:rsidP="00772C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83F0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A85EFC8" w14:textId="77777777" w:rsidR="004B3A38" w:rsidRPr="00283F08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5F4CAB90" w14:textId="77777777" w:rsidR="004B3A38" w:rsidRPr="00283F08" w:rsidRDefault="004B3A38" w:rsidP="00772C4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83F08">
              <w:rPr>
                <w:rFonts w:ascii="Angsana New" w:hAnsi="Angsana New"/>
                <w:sz w:val="30"/>
                <w:szCs w:val="30"/>
                <w:lang w:bidi="th-TH"/>
              </w:rPr>
              <w:t>(10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283F0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283F08">
              <w:rPr>
                <w:rFonts w:ascii="Angsana New" w:hAnsi="Angsana New"/>
                <w:sz w:val="30"/>
                <w:szCs w:val="30"/>
                <w:lang w:bidi="th-TH"/>
              </w:rPr>
              <w:t>12)</w:t>
            </w:r>
          </w:p>
        </w:tc>
      </w:tr>
      <w:tr w:rsidR="004B3A38" w:rsidRPr="00C1266B" w14:paraId="27D1E26D" w14:textId="77777777" w:rsidTr="00772C49">
        <w:tc>
          <w:tcPr>
            <w:tcW w:w="3060" w:type="dxa"/>
            <w:shd w:val="clear" w:color="auto" w:fill="auto"/>
          </w:tcPr>
          <w:p w14:paraId="1839C1BC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A0F80" w14:textId="77777777" w:rsidR="004B3A38" w:rsidRPr="00C1266B" w:rsidRDefault="004B3A38" w:rsidP="00772C4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(850,515)</w:t>
            </w:r>
          </w:p>
        </w:tc>
        <w:tc>
          <w:tcPr>
            <w:tcW w:w="270" w:type="dxa"/>
            <w:shd w:val="clear" w:color="auto" w:fill="auto"/>
          </w:tcPr>
          <w:p w14:paraId="34C1A945" w14:textId="77777777" w:rsidR="004B3A38" w:rsidRPr="00C1266B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79B01" w14:textId="77777777" w:rsidR="004B3A38" w:rsidRPr="00283F08" w:rsidRDefault="004B3A38" w:rsidP="00772C4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83F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6,545</w:t>
            </w:r>
          </w:p>
        </w:tc>
        <w:tc>
          <w:tcPr>
            <w:tcW w:w="238" w:type="dxa"/>
            <w:shd w:val="clear" w:color="auto" w:fill="auto"/>
          </w:tcPr>
          <w:p w14:paraId="61522E28" w14:textId="77777777" w:rsidR="004B3A38" w:rsidRPr="00283F08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1A899" w14:textId="77777777" w:rsidR="004B3A38" w:rsidRPr="00283F0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83F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(170,023)</w:t>
            </w:r>
          </w:p>
        </w:tc>
        <w:tc>
          <w:tcPr>
            <w:tcW w:w="242" w:type="dxa"/>
            <w:shd w:val="clear" w:color="auto" w:fill="auto"/>
          </w:tcPr>
          <w:p w14:paraId="286DB6EC" w14:textId="77777777" w:rsidR="004B3A38" w:rsidRPr="00283F08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F3E33" w14:textId="77777777" w:rsidR="004B3A38" w:rsidRPr="00283F08" w:rsidRDefault="004B3A38" w:rsidP="00772C4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83F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(1,013,993)</w:t>
            </w:r>
          </w:p>
        </w:tc>
      </w:tr>
      <w:tr w:rsidR="004B3A38" w:rsidRPr="00E814DA" w14:paraId="4627C36B" w14:textId="77777777" w:rsidTr="00772C49">
        <w:tc>
          <w:tcPr>
            <w:tcW w:w="3060" w:type="dxa"/>
            <w:shd w:val="clear" w:color="auto" w:fill="auto"/>
          </w:tcPr>
          <w:p w14:paraId="39E83668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C7C0036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20D595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72AE9748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2EEEA369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shd w:val="clear" w:color="auto" w:fill="auto"/>
          </w:tcPr>
          <w:p w14:paraId="13FFCF89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57C96CD2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shd w:val="clear" w:color="auto" w:fill="auto"/>
          </w:tcPr>
          <w:p w14:paraId="65609B04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B3A38" w:rsidRPr="00C1266B" w14:paraId="693EB693" w14:textId="77777777" w:rsidTr="00772C49">
        <w:tc>
          <w:tcPr>
            <w:tcW w:w="3060" w:type="dxa"/>
            <w:shd w:val="clear" w:color="auto" w:fill="auto"/>
          </w:tcPr>
          <w:p w14:paraId="7E80A6F9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892AD1F" w14:textId="77777777" w:rsidR="004B3A38" w:rsidRPr="00C1266B" w:rsidRDefault="004B3A38" w:rsidP="00772C4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(19,077)</w:t>
            </w:r>
          </w:p>
        </w:tc>
        <w:tc>
          <w:tcPr>
            <w:tcW w:w="270" w:type="dxa"/>
            <w:shd w:val="clear" w:color="auto" w:fill="auto"/>
          </w:tcPr>
          <w:p w14:paraId="1E08521C" w14:textId="77777777" w:rsidR="004B3A38" w:rsidRPr="00C1266B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4042B977" w14:textId="77777777" w:rsidR="004B3A38" w:rsidRPr="00283F08" w:rsidRDefault="004B3A38" w:rsidP="00772C4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83F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(253,460)</w:t>
            </w:r>
          </w:p>
        </w:tc>
        <w:tc>
          <w:tcPr>
            <w:tcW w:w="238" w:type="dxa"/>
            <w:shd w:val="clear" w:color="auto" w:fill="auto"/>
          </w:tcPr>
          <w:p w14:paraId="5AD1D409" w14:textId="77777777" w:rsidR="004B3A38" w:rsidRPr="00283F08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double" w:sz="4" w:space="0" w:color="auto"/>
            </w:tcBorders>
            <w:shd w:val="clear" w:color="auto" w:fill="auto"/>
          </w:tcPr>
          <w:p w14:paraId="3EC033E3" w14:textId="77777777" w:rsidR="004B3A38" w:rsidRPr="00283F08" w:rsidRDefault="004B3A38" w:rsidP="00772C4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83F0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(156,761)</w:t>
            </w:r>
          </w:p>
        </w:tc>
        <w:tc>
          <w:tcPr>
            <w:tcW w:w="242" w:type="dxa"/>
            <w:shd w:val="clear" w:color="auto" w:fill="auto"/>
          </w:tcPr>
          <w:p w14:paraId="6E936467" w14:textId="77777777" w:rsidR="004B3A38" w:rsidRPr="00283F08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277FB490" w14:textId="77777777" w:rsidR="004B3A38" w:rsidRPr="00283F08" w:rsidRDefault="004B3A38" w:rsidP="00772C4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83F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(429,298)</w:t>
            </w:r>
          </w:p>
        </w:tc>
      </w:tr>
    </w:tbl>
    <w:p w14:paraId="25EF236F" w14:textId="77777777" w:rsidR="004B3A38" w:rsidRPr="00B511B4" w:rsidRDefault="004B3A38" w:rsidP="004B3A38">
      <w:pPr>
        <w:spacing w:line="240" w:lineRule="auto"/>
        <w:rPr>
          <w:rFonts w:ascii="Angsana New" w:hAnsi="Angsana New"/>
          <w:sz w:val="22"/>
          <w:szCs w:val="22"/>
        </w:rPr>
      </w:pPr>
    </w:p>
    <w:p w14:paraId="622F20BB" w14:textId="7691985A" w:rsidR="00B511B4" w:rsidRDefault="004B3A38" w:rsidP="00772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6"/>
          <w:tab w:val="left" w:pos="1412"/>
          <w:tab w:val="left" w:pos="2118"/>
        </w:tabs>
        <w:ind w:left="540" w:right="-9"/>
        <w:jc w:val="thaiDistribute"/>
        <w:rPr>
          <w:rFonts w:ascii="Angsana New" w:hAnsi="Angsana New"/>
          <w:color w:val="000000"/>
          <w:sz w:val="30"/>
          <w:szCs w:val="30"/>
        </w:rPr>
      </w:pPr>
      <w:r w:rsidRPr="00907C79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ทบทวนและประเมินประโยชน์ที่จะได้รับจากสินทรัพย์ภาษีเงินได้รอการตัดบัญชีจากผลขาดทุนทางภาษีและผลแตกต่างชั่วคราวโดยใช้ประมาณการจากผลประกอบการจริงและการคาดการณ์ผลประกอบการในอนาคตซึ่งอาศัยการประมาณการสมมติฐานของผู้บริหารเกี่ยวกับการเติบโตของรายได้และการเพิ่มขึ้นของกำไรจากการดำเนินงานของกลุ่มบริษัท </w:t>
      </w:r>
      <w:r>
        <w:rPr>
          <w:rFonts w:ascii="Angsana New" w:hAnsi="Angsana New" w:hint="cs"/>
          <w:color w:val="000000"/>
          <w:sz w:val="30"/>
          <w:szCs w:val="30"/>
          <w:cs/>
        </w:rPr>
        <w:t>บริษัทรับรู้ขาดทุนทางภาษี</w:t>
      </w:r>
      <w:r w:rsidRPr="00907C79">
        <w:rPr>
          <w:rFonts w:ascii="Angsana New" w:hAnsi="Angsana New"/>
          <w:color w:val="000000"/>
          <w:sz w:val="30"/>
          <w:szCs w:val="30"/>
          <w:cs/>
        </w:rPr>
        <w:t>เป็นสินทรัพย์ภาษีเงินได้รอการตัดบัญชี 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</w:t>
      </w:r>
      <w:r w:rsidRPr="00E50FEF">
        <w:rPr>
          <w:rFonts w:ascii="Angsana New" w:hAnsi="Angsana New"/>
          <w:color w:val="000000"/>
          <w:sz w:val="30"/>
          <w:szCs w:val="30"/>
          <w:cs/>
        </w:rPr>
        <w:t>ซึ่งเป็นไปตามแผนธุรกิจของกลุ่มบริษัทที่สามารถทำกำไรจากการดำเนินงาน</w:t>
      </w:r>
      <w:r w:rsidRPr="00C26907">
        <w:rPr>
          <w:rFonts w:ascii="Angsana New" w:hAnsi="Angsana New"/>
          <w:color w:val="000000"/>
          <w:sz w:val="30"/>
          <w:szCs w:val="30"/>
          <w:cs/>
        </w:rPr>
        <w:t>เพิ่มขึ้นในอนาคต</w:t>
      </w:r>
      <w:r w:rsidRPr="00907C79">
        <w:rPr>
          <w:rFonts w:ascii="Angsana New" w:hAnsi="Angsana New" w:hint="cs"/>
          <w:color w:val="000000"/>
          <w:sz w:val="30"/>
          <w:szCs w:val="30"/>
          <w:cs/>
        </w:rPr>
        <w:t xml:space="preserve"> การประมาณการดังกล่าวและสมมติฐานที่ส่งผลต่อมูลค่าของสินทรัพย์ภาษีเงินได้รอการตัดบัญชี ผลประกอบการจริงอาจแตกต่างอย่างเป็นสาระสำคัญจากที่ได้ประมาณไว้โดยผู้บริหารของกลุ่มบริษัท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07C79">
        <w:rPr>
          <w:rFonts w:ascii="Angsana New" w:hAnsi="Angsana New" w:hint="cs"/>
          <w:color w:val="000000"/>
          <w:sz w:val="30"/>
          <w:szCs w:val="30"/>
          <w:cs/>
        </w:rPr>
        <w:t>ทั้งนี้ขาดทุนทางภา</w:t>
      </w:r>
      <w:r w:rsidR="000438CB">
        <w:rPr>
          <w:rFonts w:ascii="Angsana New" w:hAnsi="Angsana New" w:hint="cs"/>
          <w:color w:val="000000"/>
          <w:sz w:val="30"/>
          <w:szCs w:val="30"/>
          <w:cs/>
        </w:rPr>
        <w:t>ษี</w:t>
      </w:r>
      <w:r w:rsidRPr="00907C79">
        <w:rPr>
          <w:rFonts w:ascii="Angsana New" w:hAnsi="Angsana New"/>
          <w:color w:val="000000"/>
          <w:sz w:val="30"/>
          <w:szCs w:val="30"/>
          <w:cs/>
        </w:rPr>
        <w:t xml:space="preserve">จะสิ้นอายุในปี </w:t>
      </w:r>
      <w:r w:rsidRPr="00907C79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4</w:t>
      </w:r>
      <w:r w:rsidRPr="00907C79">
        <w:rPr>
          <w:rFonts w:ascii="Angsana New" w:hAnsi="Angsana New"/>
          <w:color w:val="000000"/>
          <w:sz w:val="30"/>
          <w:szCs w:val="30"/>
          <w:cs/>
        </w:rPr>
        <w:t xml:space="preserve"> ถึง </w:t>
      </w:r>
      <w:r w:rsidRPr="00907C79">
        <w:rPr>
          <w:rFonts w:ascii="Angsana New" w:hAnsi="Angsana New"/>
          <w:color w:val="000000"/>
          <w:sz w:val="30"/>
          <w:szCs w:val="30"/>
        </w:rPr>
        <w:t>256</w:t>
      </w:r>
      <w:r w:rsidR="00127927">
        <w:rPr>
          <w:rFonts w:ascii="Angsana New" w:hAnsi="Angsana New"/>
          <w:color w:val="000000"/>
          <w:sz w:val="30"/>
          <w:szCs w:val="30"/>
        </w:rPr>
        <w:t>7</w:t>
      </w:r>
    </w:p>
    <w:p w14:paraId="0BCB3226" w14:textId="77777777" w:rsidR="005D46CD" w:rsidRPr="005D46CD" w:rsidRDefault="005D46CD" w:rsidP="00772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6"/>
          <w:tab w:val="left" w:pos="1412"/>
          <w:tab w:val="left" w:pos="2118"/>
        </w:tabs>
        <w:ind w:left="540" w:right="-9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50783BE" w14:textId="77777777" w:rsidR="00E64F07" w:rsidRPr="0057083C" w:rsidRDefault="005E45C9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C1266B">
        <w:rPr>
          <w:rFonts w:ascii="Angsana New" w:hAnsi="Angsana New"/>
          <w:b/>
          <w:bCs/>
          <w:sz w:val="30"/>
          <w:szCs w:val="30"/>
          <w:cs/>
        </w:rPr>
        <w:lastRenderedPageBreak/>
        <w:t>2</w:t>
      </w:r>
      <w:r w:rsidR="00E40485">
        <w:rPr>
          <w:rFonts w:ascii="Angsana New" w:hAnsi="Angsana New"/>
          <w:b/>
          <w:bCs/>
          <w:sz w:val="30"/>
          <w:szCs w:val="30"/>
        </w:rPr>
        <w:t>3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114B3D">
        <w:rPr>
          <w:rFonts w:ascii="Angsana New" w:hAnsi="Angsana New" w:hint="cs"/>
          <w:b/>
          <w:bCs/>
          <w:sz w:val="30"/>
          <w:szCs w:val="30"/>
          <w:cs/>
        </w:rPr>
        <w:t>กำไร (</w:t>
      </w:r>
      <w:r w:rsidR="00745C3E" w:rsidRPr="0057083C">
        <w:rPr>
          <w:rFonts w:ascii="Angsana New" w:hAnsi="Angsana New"/>
          <w:b/>
          <w:bCs/>
          <w:sz w:val="30"/>
          <w:szCs w:val="30"/>
          <w:cs/>
        </w:rPr>
        <w:t>ขาดทุน</w:t>
      </w:r>
      <w:r w:rsidR="00114B3D" w:rsidRPr="0057083C"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="00E64F07" w:rsidRPr="0057083C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4C55F9BF" w14:textId="77777777" w:rsidR="00E64F07" w:rsidRPr="00E814DA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22"/>
          <w:szCs w:val="22"/>
        </w:rPr>
      </w:pPr>
    </w:p>
    <w:tbl>
      <w:tblPr>
        <w:tblW w:w="923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61"/>
        <w:gridCol w:w="1183"/>
        <w:gridCol w:w="236"/>
        <w:gridCol w:w="1181"/>
        <w:gridCol w:w="236"/>
        <w:gridCol w:w="1224"/>
        <w:gridCol w:w="241"/>
        <w:gridCol w:w="1276"/>
      </w:tblGrid>
      <w:tr w:rsidR="00767828" w:rsidRPr="0057083C" w14:paraId="26892AC5" w14:textId="77777777" w:rsidTr="00114B3D">
        <w:tc>
          <w:tcPr>
            <w:tcW w:w="3661" w:type="dxa"/>
          </w:tcPr>
          <w:p w14:paraId="195AF98B" w14:textId="77777777" w:rsidR="00767828" w:rsidRPr="0057083C" w:rsidRDefault="00767828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0" w:type="dxa"/>
            <w:gridSpan w:val="3"/>
          </w:tcPr>
          <w:p w14:paraId="52240537" w14:textId="77777777" w:rsidR="00767828" w:rsidRPr="0057083C" w:rsidRDefault="00767828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08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AE8DFE7" w14:textId="77777777" w:rsidR="00767828" w:rsidRPr="0057083C" w:rsidRDefault="00767828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1" w:type="dxa"/>
            <w:gridSpan w:val="3"/>
          </w:tcPr>
          <w:p w14:paraId="62E28159" w14:textId="77777777" w:rsidR="00767828" w:rsidRPr="0057083C" w:rsidRDefault="00767828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08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3F1" w:rsidRPr="00E814DA" w14:paraId="70E462F2" w14:textId="77777777" w:rsidTr="00114B3D">
        <w:tc>
          <w:tcPr>
            <w:tcW w:w="3661" w:type="dxa"/>
          </w:tcPr>
          <w:p w14:paraId="773A8F92" w14:textId="77777777" w:rsidR="007443F1" w:rsidRPr="0057083C" w:rsidRDefault="007443F1" w:rsidP="0074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CA2C33C" w14:textId="77777777" w:rsidR="007443F1" w:rsidRPr="00E814DA" w:rsidRDefault="00B86731" w:rsidP="0074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B289D8E" w14:textId="77777777" w:rsidR="007443F1" w:rsidRPr="00E814DA" w:rsidRDefault="007443F1" w:rsidP="0074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031125F" w14:textId="77777777" w:rsidR="007443F1" w:rsidRPr="00E814DA" w:rsidRDefault="00B86731" w:rsidP="0074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59AB2C9" w14:textId="77777777" w:rsidR="007443F1" w:rsidRPr="00E814DA" w:rsidRDefault="007443F1" w:rsidP="007443F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AC98E8E" w14:textId="77777777" w:rsidR="007443F1" w:rsidRPr="00E814DA" w:rsidRDefault="00B86731" w:rsidP="0074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416EA6A4" w14:textId="77777777" w:rsidR="007443F1" w:rsidRPr="00E814DA" w:rsidRDefault="007443F1" w:rsidP="0074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CFBBF3D" w14:textId="77777777" w:rsidR="007443F1" w:rsidRPr="00E814DA" w:rsidRDefault="00B86731" w:rsidP="0074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30F2F" w:rsidRPr="00E814DA" w14:paraId="3F2B45DF" w14:textId="77777777" w:rsidTr="00114B3D">
        <w:tc>
          <w:tcPr>
            <w:tcW w:w="3661" w:type="dxa"/>
          </w:tcPr>
          <w:p w14:paraId="04B4CB50" w14:textId="77777777" w:rsidR="00530F2F" w:rsidRPr="00E814DA" w:rsidRDefault="00530F2F" w:rsidP="0053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7" w:type="dxa"/>
            <w:gridSpan w:val="7"/>
          </w:tcPr>
          <w:p w14:paraId="26E87708" w14:textId="496F939A" w:rsidR="00530F2F" w:rsidRPr="00E814DA" w:rsidRDefault="00530F2F" w:rsidP="0053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604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="00A66190" w:rsidRPr="00A604D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="00A604DE" w:rsidRPr="00A604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A66190" w:rsidRPr="00A604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604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814DA" w:rsidRPr="00E814DA" w14:paraId="260C0543" w14:textId="77777777" w:rsidTr="00347DF4">
        <w:tc>
          <w:tcPr>
            <w:tcW w:w="9238" w:type="dxa"/>
            <w:gridSpan w:val="8"/>
          </w:tcPr>
          <w:p w14:paraId="7A245F4A" w14:textId="77777777" w:rsidR="00E814DA" w:rsidRPr="00A604DE" w:rsidRDefault="00E814DA" w:rsidP="00E6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3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04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A604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604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(ขาดทุน)</w:t>
            </w:r>
            <w:r w:rsidRPr="00A604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604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60688D92" w14:textId="00C08012" w:rsidR="00E814DA" w:rsidRPr="00A66190" w:rsidRDefault="00A604DE" w:rsidP="00E8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E814DA" w:rsidRPr="00A604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E814DA" w:rsidRPr="00A604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814DA" w:rsidRPr="00A604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</w:tr>
      <w:tr w:rsidR="00E6040E" w:rsidRPr="00E814DA" w14:paraId="5CFF2734" w14:textId="77777777" w:rsidTr="00E6040E">
        <w:tc>
          <w:tcPr>
            <w:tcW w:w="3661" w:type="dxa"/>
          </w:tcPr>
          <w:p w14:paraId="3632B268" w14:textId="6E262331" w:rsidR="00E6040E" w:rsidRPr="00A66190" w:rsidRDefault="00E6040E" w:rsidP="00A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6190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A6619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66190">
              <w:rPr>
                <w:rFonts w:ascii="Angsana New" w:hAnsi="Angsana New"/>
                <w:sz w:val="30"/>
                <w:szCs w:val="30"/>
              </w:rPr>
              <w:t>(</w:t>
            </w:r>
            <w:r w:rsidRPr="00A66190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A66190">
              <w:rPr>
                <w:rFonts w:ascii="Angsana New" w:hAnsi="Angsana New"/>
                <w:sz w:val="30"/>
                <w:szCs w:val="30"/>
                <w:cs/>
              </w:rPr>
              <w:t>ส่วนของผู้ถือหุ้นสามัญ</w:t>
            </w:r>
            <w:r w:rsidRPr="00A6619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A604D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66190">
              <w:rPr>
                <w:rFonts w:ascii="Angsana New" w:hAnsi="Angsana New"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14:paraId="51F31C2B" w14:textId="41F7F5B1" w:rsidR="00E6040E" w:rsidRPr="00A66190" w:rsidRDefault="00DC10FF" w:rsidP="00A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66190">
              <w:rPr>
                <w:rFonts w:ascii="Angsana New" w:hAnsi="Angsana New"/>
                <w:sz w:val="30"/>
                <w:szCs w:val="30"/>
              </w:rPr>
              <w:t>169,131</w:t>
            </w:r>
          </w:p>
        </w:tc>
        <w:tc>
          <w:tcPr>
            <w:tcW w:w="236" w:type="dxa"/>
            <w:vAlign w:val="bottom"/>
          </w:tcPr>
          <w:p w14:paraId="768C7609" w14:textId="77777777" w:rsidR="00E6040E" w:rsidRPr="00A66190" w:rsidRDefault="00E6040E" w:rsidP="00E6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05991E00" w14:textId="77777777" w:rsidR="00E6040E" w:rsidRPr="00A66190" w:rsidRDefault="00E6040E" w:rsidP="00A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0"/>
              <w:rPr>
                <w:rFonts w:ascii="Angsana New" w:hAnsi="Angsana New"/>
                <w:sz w:val="30"/>
                <w:szCs w:val="30"/>
              </w:rPr>
            </w:pPr>
            <w:r w:rsidRPr="00A66190">
              <w:rPr>
                <w:rFonts w:ascii="Angsana New" w:hAnsi="Angsana New"/>
                <w:sz w:val="30"/>
                <w:szCs w:val="30"/>
              </w:rPr>
              <w:t>(452,519)</w:t>
            </w:r>
          </w:p>
        </w:tc>
        <w:tc>
          <w:tcPr>
            <w:tcW w:w="236" w:type="dxa"/>
            <w:vAlign w:val="bottom"/>
          </w:tcPr>
          <w:p w14:paraId="5E209AAC" w14:textId="77777777" w:rsidR="00E6040E" w:rsidRPr="00A66190" w:rsidRDefault="00E6040E" w:rsidP="00E6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14:paraId="23DAACED" w14:textId="2257DA76" w:rsidR="00E6040E" w:rsidRPr="00A66190" w:rsidRDefault="00DC10FF" w:rsidP="00A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A66190">
              <w:rPr>
                <w:rFonts w:ascii="Angsana New" w:hAnsi="Angsana New"/>
                <w:sz w:val="30"/>
                <w:szCs w:val="30"/>
              </w:rPr>
              <w:t>31,262</w:t>
            </w:r>
          </w:p>
        </w:tc>
        <w:tc>
          <w:tcPr>
            <w:tcW w:w="241" w:type="dxa"/>
            <w:vAlign w:val="bottom"/>
          </w:tcPr>
          <w:p w14:paraId="1728BDEB" w14:textId="77777777" w:rsidR="00E6040E" w:rsidRPr="00A66190" w:rsidRDefault="00E6040E" w:rsidP="00E6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6190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110A8E3B" w14:textId="77777777" w:rsidR="00E6040E" w:rsidRPr="00A66190" w:rsidRDefault="00E6040E" w:rsidP="00A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A66190">
              <w:rPr>
                <w:rFonts w:ascii="Angsana New" w:hAnsi="Angsana New"/>
                <w:sz w:val="30"/>
                <w:szCs w:val="30"/>
              </w:rPr>
              <w:t>951,315</w:t>
            </w:r>
          </w:p>
        </w:tc>
      </w:tr>
      <w:tr w:rsidR="00E6040E" w:rsidRPr="00E814DA" w14:paraId="501DD661" w14:textId="77777777" w:rsidTr="00E6040E">
        <w:tc>
          <w:tcPr>
            <w:tcW w:w="3661" w:type="dxa"/>
          </w:tcPr>
          <w:p w14:paraId="438FD174" w14:textId="77777777" w:rsidR="00E6040E" w:rsidRPr="00A66190" w:rsidRDefault="00E6040E" w:rsidP="00E6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6190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83" w:type="dxa"/>
            <w:tcBorders>
              <w:top w:val="double" w:sz="4" w:space="0" w:color="auto"/>
              <w:bottom w:val="double" w:sz="4" w:space="0" w:color="auto"/>
            </w:tcBorders>
          </w:tcPr>
          <w:p w14:paraId="7F6327A1" w14:textId="60996EA0" w:rsidR="00E6040E" w:rsidRPr="00A66190" w:rsidRDefault="00DC10FF" w:rsidP="00A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66190">
              <w:rPr>
                <w:rFonts w:ascii="Angsana New" w:hAnsi="Angsana New"/>
                <w:sz w:val="30"/>
                <w:szCs w:val="30"/>
              </w:rPr>
              <w:t>265,900</w:t>
            </w:r>
          </w:p>
        </w:tc>
        <w:tc>
          <w:tcPr>
            <w:tcW w:w="236" w:type="dxa"/>
          </w:tcPr>
          <w:p w14:paraId="19F43930" w14:textId="77777777" w:rsidR="00E6040E" w:rsidRPr="00A66190" w:rsidRDefault="00E6040E" w:rsidP="00E6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494296EA" w14:textId="77777777" w:rsidR="00E6040E" w:rsidRPr="00A66190" w:rsidRDefault="00E6040E" w:rsidP="00A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60"/>
              <w:rPr>
                <w:rFonts w:ascii="Angsana New" w:hAnsi="Angsana New"/>
                <w:sz w:val="30"/>
                <w:szCs w:val="30"/>
              </w:rPr>
            </w:pPr>
            <w:r w:rsidRPr="00A66190">
              <w:rPr>
                <w:rFonts w:ascii="Angsana New" w:hAnsi="Angsana New"/>
                <w:sz w:val="30"/>
                <w:szCs w:val="30"/>
              </w:rPr>
              <w:t>265,900</w:t>
            </w:r>
          </w:p>
        </w:tc>
        <w:tc>
          <w:tcPr>
            <w:tcW w:w="236" w:type="dxa"/>
          </w:tcPr>
          <w:p w14:paraId="1AA47CDB" w14:textId="77777777" w:rsidR="00E6040E" w:rsidRPr="00A66190" w:rsidRDefault="00E6040E" w:rsidP="00E6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33569BFA" w14:textId="733C6760" w:rsidR="00E6040E" w:rsidRPr="00A66190" w:rsidRDefault="00DC10FF" w:rsidP="00A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A66190">
              <w:rPr>
                <w:rFonts w:ascii="Angsana New" w:hAnsi="Angsana New"/>
                <w:sz w:val="30"/>
                <w:szCs w:val="30"/>
              </w:rPr>
              <w:t>265,900</w:t>
            </w:r>
          </w:p>
        </w:tc>
        <w:tc>
          <w:tcPr>
            <w:tcW w:w="241" w:type="dxa"/>
          </w:tcPr>
          <w:p w14:paraId="1CAA8510" w14:textId="77777777" w:rsidR="00E6040E" w:rsidRPr="00A66190" w:rsidRDefault="00E6040E" w:rsidP="00E6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4BF75FA" w14:textId="77777777" w:rsidR="00E6040E" w:rsidRPr="00A66190" w:rsidRDefault="00E6040E" w:rsidP="00A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A66190">
              <w:rPr>
                <w:rFonts w:ascii="Angsana New" w:hAnsi="Angsana New"/>
                <w:sz w:val="30"/>
                <w:szCs w:val="30"/>
              </w:rPr>
              <w:t>265,900</w:t>
            </w:r>
          </w:p>
        </w:tc>
      </w:tr>
      <w:tr w:rsidR="00E6040E" w:rsidRPr="00C1266B" w14:paraId="36445E4C" w14:textId="77777777" w:rsidTr="00114B3D">
        <w:tc>
          <w:tcPr>
            <w:tcW w:w="3661" w:type="dxa"/>
          </w:tcPr>
          <w:p w14:paraId="23B629EC" w14:textId="77777777" w:rsidR="00E6040E" w:rsidRPr="00E814DA" w:rsidRDefault="007A7BDC" w:rsidP="00E6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="00E6040E"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 w:rsidRPr="00E814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E6040E"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="00E6040E" w:rsidRPr="00E814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6040E"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(ขั้นพื้นฐาน) </w:t>
            </w:r>
            <w:r w:rsidR="00E6040E"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14:paraId="1E72FEAE" w14:textId="7935DC78" w:rsidR="00E6040E" w:rsidRPr="00E814DA" w:rsidRDefault="00DC10FF" w:rsidP="00A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8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0.64</w:t>
            </w:r>
          </w:p>
        </w:tc>
        <w:tc>
          <w:tcPr>
            <w:tcW w:w="236" w:type="dxa"/>
          </w:tcPr>
          <w:p w14:paraId="3CA118AD" w14:textId="77777777" w:rsidR="00E6040E" w:rsidRPr="00E814DA" w:rsidRDefault="00E6040E" w:rsidP="00E6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0B3C78EC" w14:textId="77777777" w:rsidR="00E6040E" w:rsidRPr="00E814DA" w:rsidRDefault="00E6040E" w:rsidP="0069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</w:rPr>
              <w:t>(1.70)</w:t>
            </w:r>
          </w:p>
        </w:tc>
        <w:tc>
          <w:tcPr>
            <w:tcW w:w="236" w:type="dxa"/>
          </w:tcPr>
          <w:p w14:paraId="29F7A192" w14:textId="77777777" w:rsidR="00E6040E" w:rsidRPr="00E814DA" w:rsidRDefault="00E6040E" w:rsidP="00E6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1BFE1B7C" w14:textId="6F56C861" w:rsidR="00E6040E" w:rsidRPr="00E814DA" w:rsidRDefault="00DC10FF" w:rsidP="00A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0.12</w:t>
            </w:r>
          </w:p>
        </w:tc>
        <w:tc>
          <w:tcPr>
            <w:tcW w:w="241" w:type="dxa"/>
          </w:tcPr>
          <w:p w14:paraId="7E71156C" w14:textId="77777777" w:rsidR="00E6040E" w:rsidRPr="00E814DA" w:rsidRDefault="00E6040E" w:rsidP="00E6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line="240" w:lineRule="auto"/>
              <w:ind w:right="-1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34FC4F9" w14:textId="77777777" w:rsidR="00E6040E" w:rsidRPr="00E6040E" w:rsidRDefault="00E6040E" w:rsidP="00A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</w:rPr>
              <w:t>3.58</w:t>
            </w:r>
          </w:p>
        </w:tc>
      </w:tr>
    </w:tbl>
    <w:p w14:paraId="77E25B47" w14:textId="77777777" w:rsidR="00543DC7" w:rsidRPr="00E814DA" w:rsidRDefault="00543DC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41D4B28C" w14:textId="569DF6BF" w:rsidR="00BF5654" w:rsidRPr="00E814DA" w:rsidRDefault="00BF5654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E814DA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3C65D7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Pr="00E814DA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E814DA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17D2732A" w14:textId="77777777" w:rsidR="00BF5654" w:rsidRPr="00E814DA" w:rsidRDefault="00BF5654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7F98BE9D" w14:textId="77777777" w:rsidR="00BF5654" w:rsidRPr="00E814DA" w:rsidRDefault="00BF5654" w:rsidP="00BF5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E814DA">
        <w:rPr>
          <w:rFonts w:ascii="Angsana New" w:hAnsi="Angsana New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21D57B42" w14:textId="77777777" w:rsidR="00BF5654" w:rsidRPr="00E814DA" w:rsidRDefault="00BF5654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color w:val="000000"/>
          <w:sz w:val="22"/>
          <w:szCs w:val="22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600"/>
        <w:gridCol w:w="1530"/>
        <w:gridCol w:w="1350"/>
        <w:gridCol w:w="1278"/>
        <w:gridCol w:w="236"/>
        <w:gridCol w:w="1276"/>
      </w:tblGrid>
      <w:tr w:rsidR="00995A70" w:rsidRPr="00E814DA" w14:paraId="43F7B71F" w14:textId="77777777" w:rsidTr="00A604DE">
        <w:tc>
          <w:tcPr>
            <w:tcW w:w="3600" w:type="dxa"/>
            <w:shd w:val="clear" w:color="auto" w:fill="auto"/>
            <w:vAlign w:val="bottom"/>
          </w:tcPr>
          <w:p w14:paraId="15E64DF3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F4914E1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B2DF04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76229024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00A04D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5E12811D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F018E5" w14:textId="77777777" w:rsidR="00BF5654" w:rsidRPr="00E814DA" w:rsidDel="00D43E7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95A70" w:rsidRPr="00E814DA" w14:paraId="66737032" w14:textId="77777777" w:rsidTr="00A604DE">
        <w:tc>
          <w:tcPr>
            <w:tcW w:w="3600" w:type="dxa"/>
            <w:shd w:val="clear" w:color="auto" w:fill="auto"/>
          </w:tcPr>
          <w:p w14:paraId="1139075E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3DC523A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64B53EF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2DFE1FF" w14:textId="77777777" w:rsidR="00BF5654" w:rsidRPr="00E814DA" w:rsidRDefault="00BF5654" w:rsidP="00A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71EDDC3C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D26D984" w14:textId="77777777" w:rsidR="00BF5654" w:rsidRPr="00E814DA" w:rsidRDefault="00BF5654" w:rsidP="00A6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9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814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81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5A70" w:rsidRPr="00E814DA" w14:paraId="04CEF733" w14:textId="77777777" w:rsidTr="00A604DE">
        <w:tc>
          <w:tcPr>
            <w:tcW w:w="3600" w:type="dxa"/>
            <w:shd w:val="clear" w:color="auto" w:fill="auto"/>
          </w:tcPr>
          <w:p w14:paraId="75A426CC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E814DA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</w:tcPr>
          <w:p w14:paraId="35714AE2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65293CC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8FCCED4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976D10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D3FD4AF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5A70" w:rsidRPr="00E814DA" w14:paraId="3018C40F" w14:textId="77777777" w:rsidTr="00A604DE">
        <w:tc>
          <w:tcPr>
            <w:tcW w:w="3600" w:type="dxa"/>
            <w:shd w:val="clear" w:color="auto" w:fill="auto"/>
          </w:tcPr>
          <w:p w14:paraId="12EE06CB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30" w:type="dxa"/>
            <w:shd w:val="clear" w:color="auto" w:fill="auto"/>
          </w:tcPr>
          <w:p w14:paraId="5087541D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814DA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E814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814D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72B2C97A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 w:hint="cs"/>
                <w:sz w:val="30"/>
                <w:szCs w:val="30"/>
                <w:cs/>
              </w:rPr>
              <w:t>กุมภาพันธ์</w:t>
            </w:r>
            <w:r w:rsidRPr="00E814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814D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shd w:val="clear" w:color="auto" w:fill="auto"/>
          </w:tcPr>
          <w:p w14:paraId="4FE85191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36" w:type="dxa"/>
            <w:shd w:val="clear" w:color="auto" w:fill="auto"/>
          </w:tcPr>
          <w:p w14:paraId="1E8E1872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4C4C8F0D" w14:textId="77777777" w:rsidR="00BF5654" w:rsidRPr="00E814DA" w:rsidRDefault="00BF565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66,474</w:t>
            </w:r>
          </w:p>
        </w:tc>
      </w:tr>
    </w:tbl>
    <w:p w14:paraId="4126413A" w14:textId="77777777" w:rsidR="00BF5654" w:rsidRPr="00E814DA" w:rsidRDefault="00BF5654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73A11660" w14:textId="35A920C6" w:rsidR="00E64F07" w:rsidRPr="00C1266B" w:rsidRDefault="00CF4D7E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E814DA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3A4D29"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="00E64F07" w:rsidRPr="00E814DA">
        <w:rPr>
          <w:rFonts w:ascii="Angsana New" w:hAnsi="Angsana New"/>
          <w:b/>
          <w:bCs/>
          <w:color w:val="000000"/>
          <w:sz w:val="30"/>
          <w:szCs w:val="30"/>
          <w:cs/>
        </w:rPr>
        <w:tab/>
        <w:t>เครื่องมือทางการเงิน</w:t>
      </w:r>
    </w:p>
    <w:p w14:paraId="05E44595" w14:textId="77777777" w:rsidR="00E64F07" w:rsidRPr="00E814DA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214E1D67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1266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CCABBB4" w14:textId="77777777" w:rsidR="00E64F07" w:rsidRPr="00E814DA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188FC694" w14:textId="77777777" w:rsidR="00E64F07" w:rsidRPr="00C1266B" w:rsidRDefault="00E64F07" w:rsidP="00407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</w:tabs>
        <w:spacing w:line="240" w:lineRule="auto"/>
        <w:ind w:left="540" w:right="-9"/>
        <w:jc w:val="thaiDistribute"/>
        <w:rPr>
          <w:rFonts w:ascii="Angsana New" w:hAnsi="Angsana New"/>
          <w:color w:val="000000"/>
          <w:sz w:val="30"/>
          <w:szCs w:val="30"/>
        </w:rPr>
      </w:pPr>
      <w:r w:rsidRPr="00C1266B">
        <w:rPr>
          <w:rFonts w:ascii="Angsana New" w:hAnsi="Angsana New"/>
          <w:color w:val="000000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</w:t>
      </w:r>
    </w:p>
    <w:p w14:paraId="5EC1DB9A" w14:textId="77777777" w:rsidR="00567C3B" w:rsidRPr="00E814DA" w:rsidRDefault="00567C3B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4E1299DB" w14:textId="77777777" w:rsidR="007C362D" w:rsidRPr="00C1266B" w:rsidRDefault="00025C68" w:rsidP="00407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/>
          <w:color w:val="000000"/>
          <w:sz w:val="30"/>
          <w:szCs w:val="30"/>
        </w:rPr>
      </w:pPr>
      <w:r w:rsidRPr="00C1266B">
        <w:rPr>
          <w:rFonts w:ascii="Angsana New" w:hAnsi="Angsana New"/>
          <w:color w:val="000000"/>
          <w:sz w:val="30"/>
          <w:szCs w:val="30"/>
          <w:cs/>
        </w:rPr>
        <w:t>ก</w:t>
      </w:r>
      <w:r w:rsidR="00E64F07" w:rsidRPr="00C1266B">
        <w:rPr>
          <w:rFonts w:ascii="Angsana New" w:hAnsi="Angsana New"/>
          <w:color w:val="000000"/>
          <w:sz w:val="30"/>
          <w:szCs w:val="30"/>
          <w:cs/>
        </w:rPr>
        <w:t>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</w:t>
      </w:r>
      <w:r w:rsidR="00C14E4F" w:rsidRPr="00C1266B">
        <w:rPr>
          <w:rFonts w:ascii="Angsana New" w:hAnsi="Angsana New"/>
          <w:color w:val="000000"/>
          <w:sz w:val="30"/>
          <w:szCs w:val="30"/>
          <w:cs/>
        </w:rPr>
        <w:t>ให้เป็น</w:t>
      </w:r>
      <w:r w:rsidR="00E64F07" w:rsidRPr="00C1266B">
        <w:rPr>
          <w:rFonts w:ascii="Angsana New" w:hAnsi="Angsana New"/>
          <w:color w:val="000000"/>
          <w:sz w:val="30"/>
          <w:szCs w:val="30"/>
          <w:cs/>
        </w:rPr>
        <w:t>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</w:t>
      </w:r>
      <w:r w:rsidR="00EA0DD7" w:rsidRPr="00C1266B">
        <w:rPr>
          <w:rFonts w:ascii="Angsana New" w:hAnsi="Angsana New"/>
          <w:color w:val="000000"/>
          <w:sz w:val="30"/>
          <w:szCs w:val="30"/>
        </w:rPr>
        <w:t xml:space="preserve"> </w:t>
      </w:r>
      <w:r w:rsidR="00E64F07" w:rsidRPr="00C1266B">
        <w:rPr>
          <w:rFonts w:ascii="Angsana New" w:hAnsi="Angsana New"/>
          <w:color w:val="000000"/>
          <w:sz w:val="30"/>
          <w:szCs w:val="30"/>
          <w:cs/>
        </w:rPr>
        <w:t>เพื่อให้มั่นใจว่ามีความสมดุลระหว่างความเสี่ยงและการควบคุมความเสี่ยง</w:t>
      </w:r>
    </w:p>
    <w:p w14:paraId="3AA54A83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1266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การบริหารจัดการทุน</w:t>
      </w:r>
    </w:p>
    <w:p w14:paraId="72286944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35B4234" w14:textId="77777777" w:rsidR="00E64F07" w:rsidRPr="00C1266B" w:rsidRDefault="00E64F07" w:rsidP="00407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/>
          <w:color w:val="000000"/>
          <w:sz w:val="30"/>
          <w:szCs w:val="30"/>
        </w:rPr>
      </w:pPr>
      <w:r w:rsidRPr="00C1266B">
        <w:rPr>
          <w:rFonts w:ascii="Angsana New" w:hAnsi="Angsana New"/>
          <w:color w:val="000000"/>
          <w:sz w:val="30"/>
          <w:szCs w:val="30"/>
          <w:cs/>
        </w:rPr>
        <w:t>นโยบายของคณะกรรมการบริษัทคือ</w:t>
      </w:r>
      <w:r w:rsidR="006A2F3E" w:rsidRPr="00C1266B">
        <w:rPr>
          <w:rFonts w:ascii="Angsana New" w:hAnsi="Angsana New"/>
          <w:color w:val="000000"/>
          <w:sz w:val="30"/>
          <w:szCs w:val="30"/>
        </w:rPr>
        <w:t xml:space="preserve"> </w:t>
      </w:r>
      <w:r w:rsidRPr="00C1266B">
        <w:rPr>
          <w:rFonts w:ascii="Angsana New" w:hAnsi="Angsana New"/>
          <w:color w:val="000000"/>
          <w:sz w:val="30"/>
          <w:szCs w:val="30"/>
          <w:cs/>
        </w:rPr>
        <w:t>การรักษาระดับเงินทุนให้มั่นคง</w:t>
      </w:r>
      <w:r w:rsidRPr="00E814DA">
        <w:rPr>
          <w:rFonts w:ascii="Angsana New" w:hAnsi="Angsana New"/>
          <w:color w:val="000000"/>
          <w:sz w:val="30"/>
          <w:szCs w:val="30"/>
          <w:cs/>
        </w:rPr>
        <w:t>เพื่อรักษา</w:t>
      </w:r>
      <w:r w:rsidR="001B30C2" w:rsidRPr="00E814DA">
        <w:rPr>
          <w:rFonts w:ascii="Angsana New" w:hAnsi="Angsana New"/>
          <w:color w:val="000000"/>
          <w:sz w:val="30"/>
          <w:szCs w:val="30"/>
          <w:cs/>
        </w:rPr>
        <w:t>ความเชื่อมั่นของ</w:t>
      </w:r>
      <w:r w:rsidRPr="00C1266B">
        <w:rPr>
          <w:rFonts w:ascii="Angsana New" w:hAnsi="Angsana New"/>
          <w:color w:val="000000"/>
          <w:sz w:val="30"/>
          <w:szCs w:val="30"/>
          <w:cs/>
        </w:rPr>
        <w:t>นักลงทุน เจ้าหนี้</w:t>
      </w:r>
      <w:r w:rsidR="001B30C2">
        <w:rPr>
          <w:rFonts w:ascii="Angsana New" w:hAnsi="Angsana New" w:hint="cs"/>
          <w:color w:val="000000"/>
          <w:sz w:val="30"/>
          <w:szCs w:val="30"/>
          <w:cs/>
        </w:rPr>
        <w:t>แ</w:t>
      </w:r>
      <w:r w:rsidRPr="00C1266B">
        <w:rPr>
          <w:rFonts w:ascii="Angsana New" w:hAnsi="Angsana New"/>
          <w:color w:val="000000"/>
          <w:sz w:val="30"/>
          <w:szCs w:val="30"/>
          <w:cs/>
        </w:rPr>
        <w:t>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B469AA" w:rsidRPr="00C1266B">
        <w:rPr>
          <w:rFonts w:ascii="Angsana New" w:hAnsi="Angsana New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2F0778F8" w14:textId="77777777" w:rsidR="00A66170" w:rsidRPr="00C1266B" w:rsidRDefault="00A66170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</w:tabs>
        <w:spacing w:line="240" w:lineRule="auto"/>
        <w:ind w:left="540" w:right="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CB87EC9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1266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ความเสี่ยงด้านอัตราดอกเบี้ย</w:t>
      </w:r>
    </w:p>
    <w:p w14:paraId="5CE4C3CD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38870F" w14:textId="77777777" w:rsidR="00E64F07" w:rsidRPr="001B30C2" w:rsidRDefault="00E64F07" w:rsidP="00407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B30C2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</w:t>
      </w:r>
      <w:r w:rsidRPr="001B30C2">
        <w:rPr>
          <w:rFonts w:ascii="Angsana New" w:hAnsi="Angsana New"/>
          <w:color w:val="000000"/>
          <w:sz w:val="30"/>
          <w:szCs w:val="30"/>
          <w:cs/>
        </w:rPr>
        <w:t xml:space="preserve">ซึ่งส่งผลกระทบต่อการดำเนินงานและกระแสเงินสดของกลุ่มบริษัท </w:t>
      </w:r>
      <w:r w:rsidR="007861F3" w:rsidRPr="001B30C2">
        <w:rPr>
          <w:rFonts w:ascii="Angsana New" w:hAnsi="Angsana New"/>
          <w:color w:val="000000"/>
          <w:sz w:val="30"/>
          <w:szCs w:val="30"/>
          <w:cs/>
        </w:rPr>
        <w:t xml:space="preserve">เนื่องจากดอกเบี้ยเงินกู้ยืมส่วนใหญ่มีอัตราคงที่ </w:t>
      </w:r>
      <w:r w:rsidR="00F0031E" w:rsidRPr="001B30C2">
        <w:rPr>
          <w:rFonts w:ascii="Angsana New" w:hAnsi="Angsana New"/>
          <w:color w:val="000000"/>
          <w:sz w:val="30"/>
          <w:szCs w:val="30"/>
          <w:cs/>
        </w:rPr>
        <w:t>กลุ่มบริษัทมีความเสี่ยงด้านอัตราดอกเบี้ยที่เกิดจากเงินให้กู้ยืม</w:t>
      </w:r>
      <w:r w:rsidR="00834E46" w:rsidRPr="001B30C2">
        <w:rPr>
          <w:rFonts w:ascii="Angsana New" w:hAnsi="Angsana New"/>
          <w:color w:val="000000"/>
          <w:sz w:val="30"/>
          <w:szCs w:val="30"/>
          <w:cs/>
        </w:rPr>
        <w:t xml:space="preserve"> (ดู</w:t>
      </w:r>
      <w:r w:rsidR="00275FA1" w:rsidRPr="001B30C2">
        <w:rPr>
          <w:rFonts w:ascii="Angsana New" w:hAnsi="Angsana New"/>
          <w:color w:val="000000"/>
          <w:sz w:val="30"/>
          <w:szCs w:val="30"/>
          <w:cs/>
        </w:rPr>
        <w:t>หมายเหตุ</w:t>
      </w:r>
      <w:r w:rsidR="00F0031E" w:rsidRPr="001B30C2">
        <w:rPr>
          <w:rFonts w:ascii="Angsana New" w:hAnsi="Angsana New"/>
          <w:color w:val="000000"/>
          <w:sz w:val="30"/>
          <w:szCs w:val="30"/>
          <w:cs/>
        </w:rPr>
        <w:t>ข้อ</w:t>
      </w:r>
      <w:r w:rsidR="00BA1F66" w:rsidRPr="001B30C2">
        <w:rPr>
          <w:rFonts w:ascii="Angsana New" w:hAnsi="Angsana New"/>
          <w:color w:val="000000"/>
          <w:sz w:val="30"/>
          <w:szCs w:val="30"/>
        </w:rPr>
        <w:t xml:space="preserve"> </w:t>
      </w:r>
      <w:r w:rsidR="00E814DA">
        <w:rPr>
          <w:rFonts w:ascii="Angsana New" w:hAnsi="Angsana New"/>
          <w:color w:val="000000"/>
          <w:sz w:val="30"/>
          <w:szCs w:val="30"/>
        </w:rPr>
        <w:t>6</w:t>
      </w:r>
      <w:r w:rsidR="00F0031E" w:rsidRPr="001B30C2">
        <w:rPr>
          <w:rFonts w:ascii="Angsana New" w:hAnsi="Angsana New"/>
          <w:sz w:val="30"/>
          <w:szCs w:val="30"/>
        </w:rPr>
        <w:t xml:space="preserve">) </w:t>
      </w:r>
      <w:r w:rsidR="00B469AA" w:rsidRPr="001B30C2">
        <w:rPr>
          <w:rFonts w:ascii="Angsana New" w:hAnsi="Angsana New"/>
          <w:sz w:val="30"/>
          <w:szCs w:val="30"/>
          <w:cs/>
        </w:rPr>
        <w:t>กลุ่มบริษัทได้ลดความเสี่ยงดังกล่าวโดยทำให้แน่ใจว่าดอกเบี้ยที่เกิดจากเงินกู้ยืมส่วนใหญ่มีอัตราคงที่</w:t>
      </w:r>
    </w:p>
    <w:p w14:paraId="46A22064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17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0"/>
        <w:gridCol w:w="180"/>
        <w:gridCol w:w="1170"/>
        <w:gridCol w:w="180"/>
        <w:gridCol w:w="1165"/>
      </w:tblGrid>
      <w:tr w:rsidR="00BA1F66" w:rsidRPr="00826A27" w14:paraId="13A44E61" w14:textId="77777777" w:rsidTr="00407C6B">
        <w:trPr>
          <w:cantSplit/>
          <w:trHeight w:val="364"/>
          <w:tblHeader/>
        </w:trPr>
        <w:tc>
          <w:tcPr>
            <w:tcW w:w="3960" w:type="dxa"/>
            <w:shd w:val="clear" w:color="auto" w:fill="auto"/>
            <w:vAlign w:val="bottom"/>
          </w:tcPr>
          <w:p w14:paraId="54C18347" w14:textId="77777777" w:rsidR="00BA1F66" w:rsidRPr="00826A27" w:rsidRDefault="00BA1F66" w:rsidP="00BC34B5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D62AAA" w14:textId="77777777" w:rsidR="00BA1F66" w:rsidRPr="00826A27" w:rsidRDefault="00BA1F66" w:rsidP="00BC34B5">
            <w:pPr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92F7681" w14:textId="77777777" w:rsidR="00BA1F66" w:rsidRPr="00826A27" w:rsidRDefault="00BA1F66" w:rsidP="00BC34B5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65" w:type="dxa"/>
            <w:gridSpan w:val="5"/>
            <w:shd w:val="clear" w:color="auto" w:fill="auto"/>
          </w:tcPr>
          <w:p w14:paraId="4CE1F5EC" w14:textId="77777777" w:rsidR="00BA1F66" w:rsidRPr="00826A27" w:rsidRDefault="00BA1F66" w:rsidP="00BC34B5">
            <w:pPr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47E10" w:rsidRPr="00826A27" w14:paraId="391B36BD" w14:textId="77777777" w:rsidTr="00407C6B">
        <w:trPr>
          <w:cantSplit/>
          <w:trHeight w:val="364"/>
          <w:tblHeader/>
        </w:trPr>
        <w:tc>
          <w:tcPr>
            <w:tcW w:w="3960" w:type="dxa"/>
            <w:shd w:val="clear" w:color="auto" w:fill="auto"/>
            <w:vAlign w:val="bottom"/>
          </w:tcPr>
          <w:p w14:paraId="215FAB71" w14:textId="77777777" w:rsidR="00C47E10" w:rsidRPr="00826A27" w:rsidRDefault="00C47E10" w:rsidP="00BC34B5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40DD79" w14:textId="77777777" w:rsidR="00C47E10" w:rsidRPr="00826A27" w:rsidRDefault="00C47E10" w:rsidP="00BC34B5">
            <w:pPr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97D597A" w14:textId="77777777" w:rsidR="00C47E10" w:rsidRPr="00826A27" w:rsidRDefault="00C47E10" w:rsidP="00BC34B5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6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8DE7429" w14:textId="77777777" w:rsidR="00C47E10" w:rsidRPr="00826A27" w:rsidRDefault="00C47E10" w:rsidP="00BC34B5">
            <w:pPr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BA1F66" w:rsidRPr="00826A27" w14:paraId="6EC7A3B6" w14:textId="77777777" w:rsidTr="00407C6B">
        <w:trPr>
          <w:cantSplit/>
          <w:trHeight w:val="364"/>
          <w:tblHeader/>
        </w:trPr>
        <w:tc>
          <w:tcPr>
            <w:tcW w:w="3960" w:type="dxa"/>
            <w:shd w:val="clear" w:color="auto" w:fill="auto"/>
            <w:vAlign w:val="bottom"/>
          </w:tcPr>
          <w:p w14:paraId="640FD570" w14:textId="77777777" w:rsidR="00BA1F66" w:rsidRPr="00826A27" w:rsidRDefault="00C47E10" w:rsidP="00C47E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1170" w:type="dxa"/>
            <w:shd w:val="clear" w:color="auto" w:fill="auto"/>
          </w:tcPr>
          <w:p w14:paraId="4E7C0F4A" w14:textId="77777777" w:rsidR="00BA1F66" w:rsidRPr="00826A27" w:rsidRDefault="00BA1F66" w:rsidP="00BC34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08636F6A" w14:textId="77777777" w:rsidR="00BA1F66" w:rsidRPr="00826A27" w:rsidRDefault="00BA1F66" w:rsidP="00BC34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69B5EDB4" w14:textId="77777777" w:rsidR="00BA1F66" w:rsidRPr="00826A27" w:rsidRDefault="00BA1F66" w:rsidP="00BC34B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36CF513" w14:textId="77777777" w:rsidR="00BA1F66" w:rsidRPr="00826A27" w:rsidRDefault="00BA1F66" w:rsidP="00BC34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60295D9" w14:textId="77777777" w:rsidR="00BA1F66" w:rsidRPr="00826A27" w:rsidRDefault="00BA1F66" w:rsidP="00BC34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826A2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826A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C3B654C" w14:textId="77777777" w:rsidR="00BA1F66" w:rsidRPr="00826A27" w:rsidRDefault="00BA1F66" w:rsidP="00BC34B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A9E8AD" w14:textId="77777777" w:rsidR="00BA1F66" w:rsidRPr="00826A27" w:rsidRDefault="00BA1F66" w:rsidP="00BC34B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A502D67" w14:textId="77777777" w:rsidR="00BA1F66" w:rsidRPr="00826A27" w:rsidRDefault="00BA1F66" w:rsidP="00BC34B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826A2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826A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0EAD2A8" w14:textId="77777777" w:rsidR="00BA1F66" w:rsidRPr="00826A27" w:rsidRDefault="00BA1F66" w:rsidP="00BC34B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7BA07C2D" w14:textId="77777777" w:rsidR="00BA1F66" w:rsidRPr="00826A27" w:rsidRDefault="00BA1F66" w:rsidP="00BC34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6C8C202" w14:textId="77777777" w:rsidR="00BA1F66" w:rsidRPr="00826A27" w:rsidRDefault="00BA1F66" w:rsidP="00BC34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A1F66" w:rsidRPr="00826A27" w14:paraId="48B45B13" w14:textId="77777777" w:rsidTr="00407C6B">
        <w:trPr>
          <w:cantSplit/>
          <w:trHeight w:val="364"/>
          <w:tblHeader/>
        </w:trPr>
        <w:tc>
          <w:tcPr>
            <w:tcW w:w="3960" w:type="dxa"/>
            <w:shd w:val="clear" w:color="auto" w:fill="auto"/>
            <w:vAlign w:val="bottom"/>
          </w:tcPr>
          <w:p w14:paraId="7BE066EA" w14:textId="77777777" w:rsidR="00BA1F66" w:rsidRPr="00826A27" w:rsidRDefault="00BA1F66" w:rsidP="00BC34B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D90B21" w14:textId="77777777" w:rsidR="00BA1F66" w:rsidRPr="00826A27" w:rsidRDefault="00BA1F66" w:rsidP="00BC34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26A27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826A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826A27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38CCF06" w14:textId="77777777" w:rsidR="00BA1F66" w:rsidRPr="00826A27" w:rsidRDefault="00BA1F66" w:rsidP="00BC34B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65" w:type="dxa"/>
            <w:gridSpan w:val="5"/>
            <w:shd w:val="clear" w:color="auto" w:fill="auto"/>
          </w:tcPr>
          <w:p w14:paraId="6BEEF185" w14:textId="77777777" w:rsidR="00BA1F66" w:rsidRPr="00826A27" w:rsidRDefault="00BA1F66" w:rsidP="00BC34B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26A27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826A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26A27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BA1F66" w:rsidRPr="00826A27" w14:paraId="71046E3A" w14:textId="77777777" w:rsidTr="00407C6B">
        <w:trPr>
          <w:cantSplit/>
        </w:trPr>
        <w:tc>
          <w:tcPr>
            <w:tcW w:w="3960" w:type="dxa"/>
            <w:shd w:val="clear" w:color="auto" w:fill="auto"/>
          </w:tcPr>
          <w:p w14:paraId="4A16C723" w14:textId="77777777" w:rsidR="00BA1F66" w:rsidRPr="00826A27" w:rsidRDefault="00F97331" w:rsidP="00BC34B5">
            <w:pPr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530F2F"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B86731"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66E25E62" w14:textId="77777777" w:rsidR="00BA1F66" w:rsidRPr="00826A27" w:rsidRDefault="00BA1F66" w:rsidP="00BC34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54BB92F" w14:textId="77777777" w:rsidR="00BA1F66" w:rsidRPr="00826A27" w:rsidRDefault="00BA1F66" w:rsidP="00BC34B5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50C02EA" w14:textId="77777777" w:rsidR="00BA1F66" w:rsidRPr="00826A27" w:rsidRDefault="00BA1F66" w:rsidP="00BC34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D87F63" w14:textId="77777777" w:rsidR="00BA1F66" w:rsidRPr="00826A27" w:rsidRDefault="00BA1F66" w:rsidP="00BC34B5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49BAB2A" w14:textId="77777777" w:rsidR="00BA1F66" w:rsidRPr="00826A27" w:rsidRDefault="00BA1F66" w:rsidP="00BC34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025EED" w14:textId="77777777" w:rsidR="00BA1F66" w:rsidRPr="00826A27" w:rsidRDefault="00BA1F66" w:rsidP="00BC34B5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5D005687" w14:textId="77777777" w:rsidR="00BA1F66" w:rsidRPr="00826A27" w:rsidRDefault="00BA1F66" w:rsidP="00BC34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A1F66" w:rsidRPr="00826A27" w14:paraId="045041C3" w14:textId="77777777" w:rsidTr="00407C6B">
        <w:trPr>
          <w:cantSplit/>
        </w:trPr>
        <w:tc>
          <w:tcPr>
            <w:tcW w:w="3960" w:type="dxa"/>
            <w:shd w:val="clear" w:color="auto" w:fill="auto"/>
          </w:tcPr>
          <w:p w14:paraId="5205AA92" w14:textId="77777777" w:rsidR="00BA1F66" w:rsidRPr="00826A27" w:rsidRDefault="00C47E10" w:rsidP="00BC34B5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E6D747D" w14:textId="77777777" w:rsidR="00BA1F66" w:rsidRPr="00826A27" w:rsidRDefault="00BA1F66" w:rsidP="00BC34B5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1AA3E6" w14:textId="77777777" w:rsidR="00BA1F66" w:rsidRPr="00826A27" w:rsidRDefault="00BA1F66" w:rsidP="00BC34B5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10E62C9" w14:textId="77777777" w:rsidR="00BA1F66" w:rsidRPr="00826A27" w:rsidRDefault="00BA1F66" w:rsidP="00BC34B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FF05D4A" w14:textId="77777777" w:rsidR="00BA1F66" w:rsidRPr="00826A27" w:rsidRDefault="00BA1F66" w:rsidP="00BC34B5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3379010" w14:textId="77777777" w:rsidR="00BA1F66" w:rsidRPr="00826A27" w:rsidRDefault="00BA1F66" w:rsidP="00BC34B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9E9349" w14:textId="77777777" w:rsidR="00BA1F66" w:rsidRPr="00826A27" w:rsidRDefault="00BA1F66" w:rsidP="00BC34B5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0F853509" w14:textId="77777777" w:rsidR="00BA1F66" w:rsidRPr="00826A27" w:rsidRDefault="00BA1F66" w:rsidP="00BC34B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92975" w:rsidRPr="00826A27" w14:paraId="29D967C2" w14:textId="77777777" w:rsidTr="00407C6B">
        <w:trPr>
          <w:cantSplit/>
          <w:trHeight w:val="270"/>
        </w:trPr>
        <w:tc>
          <w:tcPr>
            <w:tcW w:w="3960" w:type="dxa"/>
            <w:shd w:val="clear" w:color="auto" w:fill="auto"/>
          </w:tcPr>
          <w:p w14:paraId="15F77EC1" w14:textId="77777777" w:rsidR="00392975" w:rsidRPr="00826A27" w:rsidRDefault="00392975" w:rsidP="00C47E10">
            <w:pPr>
              <w:ind w:left="1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2C66C55" w14:textId="6CF93708" w:rsidR="00392975" w:rsidRPr="00826A27" w:rsidRDefault="0062574F" w:rsidP="0070310D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574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2.75 </w:t>
            </w:r>
            <w:r w:rsidR="001000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62574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3.85</w:t>
            </w:r>
          </w:p>
        </w:tc>
        <w:tc>
          <w:tcPr>
            <w:tcW w:w="180" w:type="dxa"/>
            <w:shd w:val="clear" w:color="auto" w:fill="auto"/>
          </w:tcPr>
          <w:p w14:paraId="2136D7E4" w14:textId="77777777" w:rsidR="00392975" w:rsidRPr="00826A27" w:rsidRDefault="00392975" w:rsidP="00BC34B5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0050597" w14:textId="1A66D945" w:rsidR="00392975" w:rsidRPr="0062574F" w:rsidRDefault="0062574F" w:rsidP="00A06A5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B461CC" w14:textId="77777777" w:rsidR="00392975" w:rsidRPr="00826A27" w:rsidRDefault="00392975" w:rsidP="00A06A50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218B730" w14:textId="6D635342" w:rsidR="00392975" w:rsidRPr="00826A27" w:rsidRDefault="0062574F" w:rsidP="00A06A5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3,000</w:t>
            </w:r>
          </w:p>
        </w:tc>
        <w:tc>
          <w:tcPr>
            <w:tcW w:w="180" w:type="dxa"/>
            <w:shd w:val="clear" w:color="auto" w:fill="auto"/>
          </w:tcPr>
          <w:p w14:paraId="09386B75" w14:textId="77777777" w:rsidR="00392975" w:rsidRPr="00826A27" w:rsidRDefault="00392975" w:rsidP="00A06A50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547F11C4" w14:textId="693B6C96" w:rsidR="00392975" w:rsidRPr="00826A27" w:rsidRDefault="0062574F" w:rsidP="00A06A5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3,000</w:t>
            </w:r>
          </w:p>
        </w:tc>
      </w:tr>
      <w:tr w:rsidR="00392975" w:rsidRPr="00826A27" w14:paraId="77FA4DDA" w14:textId="77777777" w:rsidTr="00407C6B">
        <w:trPr>
          <w:cantSplit/>
        </w:trPr>
        <w:tc>
          <w:tcPr>
            <w:tcW w:w="3960" w:type="dxa"/>
            <w:shd w:val="clear" w:color="auto" w:fill="auto"/>
          </w:tcPr>
          <w:p w14:paraId="146E46AF" w14:textId="77777777" w:rsidR="007C362D" w:rsidRPr="00826A27" w:rsidRDefault="007C362D" w:rsidP="00BC34B5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9A6CCE" w14:textId="77777777" w:rsidR="00392975" w:rsidRPr="00826A27" w:rsidRDefault="00392975" w:rsidP="00BC34B5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04D14BE" w14:textId="77777777" w:rsidR="00392975" w:rsidRPr="00826A27" w:rsidRDefault="00392975" w:rsidP="00BC34B5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821AB2B" w14:textId="77777777" w:rsidR="00392975" w:rsidRPr="00826A27" w:rsidRDefault="00392975" w:rsidP="00BC34B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EB06B10" w14:textId="77777777" w:rsidR="00392975" w:rsidRPr="00826A27" w:rsidRDefault="00392975" w:rsidP="00BC34B5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1080180" w14:textId="77777777" w:rsidR="00392975" w:rsidRPr="00826A27" w:rsidRDefault="00392975" w:rsidP="00BC34B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2E90A5" w14:textId="77777777" w:rsidR="00392975" w:rsidRPr="00826A27" w:rsidRDefault="00392975" w:rsidP="00BC34B5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2470019B" w14:textId="77777777" w:rsidR="00392975" w:rsidRPr="00826A27" w:rsidRDefault="00392975" w:rsidP="00BC34B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92975" w:rsidRPr="00826A27" w14:paraId="77629D3B" w14:textId="77777777" w:rsidTr="00407C6B">
        <w:trPr>
          <w:cantSplit/>
        </w:trPr>
        <w:tc>
          <w:tcPr>
            <w:tcW w:w="3960" w:type="dxa"/>
            <w:shd w:val="clear" w:color="auto" w:fill="auto"/>
          </w:tcPr>
          <w:p w14:paraId="5889AD63" w14:textId="77777777" w:rsidR="00392975" w:rsidRPr="00826A27" w:rsidRDefault="00F97331" w:rsidP="00B05DB7">
            <w:pPr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3B76EA"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B86731"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34CD9F49" w14:textId="77777777" w:rsidR="00392975" w:rsidRPr="00826A27" w:rsidRDefault="00392975" w:rsidP="00530F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6471B6" w14:textId="77777777" w:rsidR="00392975" w:rsidRPr="00826A27" w:rsidRDefault="00392975" w:rsidP="00530F2F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B6B23D0" w14:textId="77777777" w:rsidR="00392975" w:rsidRPr="00826A27" w:rsidRDefault="00392975" w:rsidP="00530F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49D474" w14:textId="77777777" w:rsidR="00392975" w:rsidRPr="00826A27" w:rsidRDefault="00392975" w:rsidP="00530F2F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3684395" w14:textId="77777777" w:rsidR="00392975" w:rsidRPr="00826A27" w:rsidRDefault="00392975" w:rsidP="00530F2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F54BA6" w14:textId="77777777" w:rsidR="00392975" w:rsidRPr="00826A27" w:rsidRDefault="00392975" w:rsidP="00530F2F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4A63F2B3" w14:textId="77777777" w:rsidR="00392975" w:rsidRPr="00826A27" w:rsidRDefault="00392975" w:rsidP="00530F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47E10" w:rsidRPr="00826A27" w14:paraId="45EA6068" w14:textId="77777777" w:rsidTr="00407C6B">
        <w:trPr>
          <w:cantSplit/>
        </w:trPr>
        <w:tc>
          <w:tcPr>
            <w:tcW w:w="3960" w:type="dxa"/>
            <w:shd w:val="clear" w:color="auto" w:fill="auto"/>
          </w:tcPr>
          <w:p w14:paraId="1D36E954" w14:textId="77777777" w:rsidR="00C47E10" w:rsidRPr="00826A27" w:rsidRDefault="00C47E10" w:rsidP="00C47E10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5EA20FF5" w14:textId="77777777" w:rsidR="00C47E10" w:rsidRPr="00826A27" w:rsidRDefault="00C47E10" w:rsidP="00C47E10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4B1F0C" w14:textId="77777777" w:rsidR="00C47E10" w:rsidRPr="00826A27" w:rsidRDefault="00C47E10" w:rsidP="00C47E10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EF2B831" w14:textId="77777777" w:rsidR="00C47E10" w:rsidRPr="00826A27" w:rsidRDefault="00C47E10" w:rsidP="00C47E1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0912FC7" w14:textId="77777777" w:rsidR="00C47E10" w:rsidRPr="00826A27" w:rsidRDefault="00C47E10" w:rsidP="00C47E10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CE2C86D" w14:textId="77777777" w:rsidR="00C47E10" w:rsidRPr="00826A27" w:rsidRDefault="00C47E10" w:rsidP="00C47E1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32FBCFD" w14:textId="77777777" w:rsidR="00C47E10" w:rsidRPr="00826A27" w:rsidRDefault="00C47E10" w:rsidP="00C47E10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19720304" w14:textId="77777777" w:rsidR="00C47E10" w:rsidRPr="00826A27" w:rsidRDefault="00C47E10" w:rsidP="00C47E1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47E10" w:rsidRPr="00826A27" w14:paraId="2345E58B" w14:textId="77777777" w:rsidTr="00407C6B">
        <w:trPr>
          <w:cantSplit/>
        </w:trPr>
        <w:tc>
          <w:tcPr>
            <w:tcW w:w="3960" w:type="dxa"/>
            <w:shd w:val="clear" w:color="auto" w:fill="auto"/>
          </w:tcPr>
          <w:p w14:paraId="4B815936" w14:textId="77777777" w:rsidR="00C47E10" w:rsidRPr="00826A27" w:rsidRDefault="00C47E10" w:rsidP="00C47E10">
            <w:pPr>
              <w:ind w:left="1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C4847E1" w14:textId="77777777" w:rsidR="00C47E10" w:rsidRPr="00826A27" w:rsidRDefault="00C47E10" w:rsidP="00C47E10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lang w:val="en-US" w:bidi="th-TH"/>
              </w:rPr>
              <w:t>3.85 - 4.05</w:t>
            </w:r>
          </w:p>
        </w:tc>
        <w:tc>
          <w:tcPr>
            <w:tcW w:w="180" w:type="dxa"/>
            <w:shd w:val="clear" w:color="auto" w:fill="auto"/>
          </w:tcPr>
          <w:p w14:paraId="3BFA65B8" w14:textId="77777777" w:rsidR="00C47E10" w:rsidRPr="00826A27" w:rsidRDefault="00C47E10" w:rsidP="00C47E10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01D1BAA" w14:textId="77777777" w:rsidR="00C47E10" w:rsidRPr="00826A27" w:rsidRDefault="00C47E10" w:rsidP="00C47E1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BAF7BD" w14:textId="77777777" w:rsidR="00C47E10" w:rsidRPr="00826A27" w:rsidRDefault="00C47E10" w:rsidP="00C47E10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ABEE33A" w14:textId="77777777" w:rsidR="00C47E10" w:rsidRPr="00826A27" w:rsidRDefault="00C47E10" w:rsidP="00C47E1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lang w:bidi="th-TH"/>
              </w:rPr>
              <w:t>3,000</w:t>
            </w:r>
          </w:p>
        </w:tc>
        <w:tc>
          <w:tcPr>
            <w:tcW w:w="180" w:type="dxa"/>
            <w:shd w:val="clear" w:color="auto" w:fill="auto"/>
          </w:tcPr>
          <w:p w14:paraId="3820128B" w14:textId="77777777" w:rsidR="00C47E10" w:rsidRPr="00826A27" w:rsidRDefault="00C47E10" w:rsidP="00C47E10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41743C9B" w14:textId="77777777" w:rsidR="00C47E10" w:rsidRPr="00826A27" w:rsidRDefault="00C47E10" w:rsidP="00C47E1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lang w:bidi="th-TH"/>
              </w:rPr>
              <w:t>3,000</w:t>
            </w:r>
          </w:p>
        </w:tc>
      </w:tr>
    </w:tbl>
    <w:p w14:paraId="4B83DA2A" w14:textId="77777777" w:rsidR="003B76EA" w:rsidRDefault="003B76EA" w:rsidP="00BC34B5">
      <w:pPr>
        <w:spacing w:line="240" w:lineRule="auto"/>
        <w:rPr>
          <w:rFonts w:ascii="Angsana New" w:hAnsi="Angsana New"/>
          <w:sz w:val="30"/>
          <w:szCs w:val="30"/>
        </w:rPr>
      </w:pPr>
    </w:p>
    <w:p w14:paraId="1C5560D7" w14:textId="77777777" w:rsidR="00D62C4A" w:rsidRPr="00C1266B" w:rsidRDefault="003B76EA" w:rsidP="00BC34B5">
      <w:pPr>
        <w:spacing w:line="240" w:lineRule="auto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0"/>
        <w:gridCol w:w="180"/>
        <w:gridCol w:w="1170"/>
        <w:gridCol w:w="180"/>
        <w:gridCol w:w="1170"/>
      </w:tblGrid>
      <w:tr w:rsidR="00D62C4A" w:rsidRPr="00826A27" w14:paraId="143FECFD" w14:textId="77777777" w:rsidTr="00407C6B">
        <w:trPr>
          <w:cantSplit/>
          <w:trHeight w:val="364"/>
          <w:tblHeader/>
        </w:trPr>
        <w:tc>
          <w:tcPr>
            <w:tcW w:w="3960" w:type="dxa"/>
            <w:shd w:val="clear" w:color="auto" w:fill="auto"/>
            <w:vAlign w:val="bottom"/>
          </w:tcPr>
          <w:p w14:paraId="1270DAF2" w14:textId="77777777" w:rsidR="00D62C4A" w:rsidRPr="00826A27" w:rsidRDefault="00D62C4A" w:rsidP="00BC34B5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8C2A4B" w14:textId="77777777" w:rsidR="00D62C4A" w:rsidRPr="00826A27" w:rsidRDefault="00D62C4A" w:rsidP="00BC34B5">
            <w:pPr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23F3173" w14:textId="77777777" w:rsidR="00D62C4A" w:rsidRPr="00826A27" w:rsidRDefault="00D62C4A" w:rsidP="00BC34B5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14:paraId="3D58D714" w14:textId="77777777" w:rsidR="00D62C4A" w:rsidRPr="00826A27" w:rsidRDefault="00D62C4A" w:rsidP="00BC34B5">
            <w:pPr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E10" w:rsidRPr="00826A27" w14:paraId="57C8C5D2" w14:textId="77777777" w:rsidTr="00407C6B">
        <w:trPr>
          <w:cantSplit/>
          <w:trHeight w:val="364"/>
          <w:tblHeader/>
        </w:trPr>
        <w:tc>
          <w:tcPr>
            <w:tcW w:w="3960" w:type="dxa"/>
            <w:shd w:val="clear" w:color="auto" w:fill="auto"/>
            <w:vAlign w:val="bottom"/>
          </w:tcPr>
          <w:p w14:paraId="73736DC3" w14:textId="77777777" w:rsidR="00C47E10" w:rsidRPr="00826A27" w:rsidRDefault="00C47E10" w:rsidP="00BC34B5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46D976" w14:textId="77777777" w:rsidR="00C47E10" w:rsidRPr="00826A27" w:rsidRDefault="00C47E10" w:rsidP="00BC34B5">
            <w:pPr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F115503" w14:textId="77777777" w:rsidR="00C47E10" w:rsidRPr="00826A27" w:rsidRDefault="00C47E10" w:rsidP="00BC34B5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F7496E" w14:textId="77777777" w:rsidR="00C47E10" w:rsidRPr="00826A27" w:rsidRDefault="00C47E10" w:rsidP="00BC34B5">
            <w:pPr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C47E10" w:rsidRPr="00826A27" w14:paraId="5E8ABF61" w14:textId="77777777" w:rsidTr="00407C6B">
        <w:trPr>
          <w:cantSplit/>
          <w:trHeight w:val="364"/>
          <w:tblHeader/>
        </w:trPr>
        <w:tc>
          <w:tcPr>
            <w:tcW w:w="3960" w:type="dxa"/>
            <w:shd w:val="clear" w:color="auto" w:fill="auto"/>
            <w:vAlign w:val="bottom"/>
          </w:tcPr>
          <w:p w14:paraId="4C59E05B" w14:textId="77777777" w:rsidR="00C47E10" w:rsidRPr="00826A27" w:rsidRDefault="00C47E10" w:rsidP="00C47E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1170" w:type="dxa"/>
            <w:shd w:val="clear" w:color="auto" w:fill="auto"/>
          </w:tcPr>
          <w:p w14:paraId="2F00DF72" w14:textId="77777777" w:rsidR="00C47E10" w:rsidRPr="00826A27" w:rsidRDefault="00C47E10" w:rsidP="00C47E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4F88F0D4" w14:textId="77777777" w:rsidR="00C47E10" w:rsidRPr="00826A27" w:rsidRDefault="00C47E10" w:rsidP="00C47E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538BDBBE" w14:textId="77777777" w:rsidR="00C47E10" w:rsidRPr="00826A27" w:rsidRDefault="00C47E10" w:rsidP="00C47E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779E2FD" w14:textId="77777777" w:rsidR="00C47E10" w:rsidRPr="00826A27" w:rsidRDefault="00C47E10" w:rsidP="00C47E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A05CB04" w14:textId="77777777" w:rsidR="00C47E10" w:rsidRPr="00826A27" w:rsidRDefault="00C47E10" w:rsidP="00C47E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826A2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826A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B4A40C1" w14:textId="77777777" w:rsidR="00C47E10" w:rsidRPr="00826A27" w:rsidRDefault="00C47E10" w:rsidP="00C47E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AA2FFF5" w14:textId="77777777" w:rsidR="00C47E10" w:rsidRPr="00826A27" w:rsidRDefault="00C47E10" w:rsidP="00C47E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A423DA9" w14:textId="77777777" w:rsidR="00C47E10" w:rsidRPr="00826A27" w:rsidRDefault="00C47E10" w:rsidP="00C47E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826A2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826A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A444634" w14:textId="77777777" w:rsidR="00C47E10" w:rsidRPr="00826A27" w:rsidRDefault="00C47E10" w:rsidP="00C47E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45E925" w14:textId="77777777" w:rsidR="00C47E10" w:rsidRPr="00826A27" w:rsidRDefault="00C47E10" w:rsidP="00C47E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D0E0962" w14:textId="77777777" w:rsidR="00C47E10" w:rsidRPr="00826A27" w:rsidRDefault="00C47E10" w:rsidP="00C47E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47E10" w:rsidRPr="00826A27" w14:paraId="7CFB8792" w14:textId="77777777" w:rsidTr="00407C6B">
        <w:trPr>
          <w:cantSplit/>
          <w:trHeight w:val="364"/>
          <w:tblHeader/>
        </w:trPr>
        <w:tc>
          <w:tcPr>
            <w:tcW w:w="3960" w:type="dxa"/>
            <w:shd w:val="clear" w:color="auto" w:fill="auto"/>
            <w:vAlign w:val="bottom"/>
          </w:tcPr>
          <w:p w14:paraId="0BDCD0B8" w14:textId="77777777" w:rsidR="00C47E10" w:rsidRPr="00826A27" w:rsidRDefault="00C47E10" w:rsidP="00C47E1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3FEC93" w14:textId="77777777" w:rsidR="00C47E10" w:rsidRPr="00826A27" w:rsidRDefault="00C47E10" w:rsidP="00C47E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26A27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826A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826A27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C63930C" w14:textId="77777777" w:rsidR="00C47E10" w:rsidRPr="00826A27" w:rsidRDefault="00C47E10" w:rsidP="00C47E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14:paraId="130D36C9" w14:textId="77777777" w:rsidR="00C47E10" w:rsidRPr="00826A27" w:rsidRDefault="00C47E10" w:rsidP="00C47E1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26A27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826A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26A27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C47E10" w:rsidRPr="00826A27" w14:paraId="35FBC6B4" w14:textId="77777777" w:rsidTr="00407C6B">
        <w:trPr>
          <w:cantSplit/>
        </w:trPr>
        <w:tc>
          <w:tcPr>
            <w:tcW w:w="3960" w:type="dxa"/>
            <w:shd w:val="clear" w:color="auto" w:fill="auto"/>
          </w:tcPr>
          <w:p w14:paraId="588CE1FA" w14:textId="77777777" w:rsidR="00C47E10" w:rsidRPr="00826A27" w:rsidRDefault="00C47E10" w:rsidP="00C47E10">
            <w:pPr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2FC60A10" w14:textId="77777777" w:rsidR="00C47E10" w:rsidRPr="00826A27" w:rsidRDefault="00C47E10" w:rsidP="00C47E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7CE446" w14:textId="77777777" w:rsidR="00C47E10" w:rsidRPr="00826A27" w:rsidRDefault="00C47E10" w:rsidP="00C47E10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14E30D0" w14:textId="77777777" w:rsidR="00C47E10" w:rsidRPr="00826A27" w:rsidRDefault="00C47E10" w:rsidP="00C47E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B37E2C" w14:textId="77777777" w:rsidR="00C47E10" w:rsidRPr="00826A27" w:rsidRDefault="00C47E10" w:rsidP="00C47E10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3FC12F5" w14:textId="77777777" w:rsidR="00C47E10" w:rsidRPr="00826A27" w:rsidRDefault="00C47E10" w:rsidP="00C47E1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702AF4" w14:textId="77777777" w:rsidR="00C47E10" w:rsidRPr="00826A27" w:rsidRDefault="00C47E10" w:rsidP="00C47E10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22CA67C" w14:textId="77777777" w:rsidR="00C47E10" w:rsidRPr="00826A27" w:rsidRDefault="00C47E10" w:rsidP="00C47E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D5B9D" w:rsidRPr="00826A27" w14:paraId="5F64C563" w14:textId="77777777" w:rsidTr="00407C6B">
        <w:trPr>
          <w:cantSplit/>
        </w:trPr>
        <w:tc>
          <w:tcPr>
            <w:tcW w:w="3960" w:type="dxa"/>
            <w:shd w:val="clear" w:color="auto" w:fill="auto"/>
          </w:tcPr>
          <w:p w14:paraId="1702B159" w14:textId="77777777" w:rsidR="001D5B9D" w:rsidRPr="00826A27" w:rsidRDefault="00D734FB" w:rsidP="00BC34B5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5D5A6185" w14:textId="77777777" w:rsidR="001D5B9D" w:rsidRPr="00826A27" w:rsidRDefault="001D5B9D" w:rsidP="00BC34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F5C2260" w14:textId="77777777" w:rsidR="001D5B9D" w:rsidRPr="00826A27" w:rsidRDefault="001D5B9D" w:rsidP="00BC34B5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C9FAEC4" w14:textId="77777777" w:rsidR="001D5B9D" w:rsidRPr="00826A27" w:rsidRDefault="001D5B9D" w:rsidP="00BC34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50072A3" w14:textId="77777777" w:rsidR="001D5B9D" w:rsidRPr="00826A27" w:rsidRDefault="001D5B9D" w:rsidP="00BC34B5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D3AC477" w14:textId="77777777" w:rsidR="001D5B9D" w:rsidRPr="00826A27" w:rsidRDefault="001D5B9D" w:rsidP="00BC34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8FB644" w14:textId="77777777" w:rsidR="001D5B9D" w:rsidRPr="00826A27" w:rsidRDefault="001D5B9D" w:rsidP="00BC34B5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E50088B" w14:textId="77777777" w:rsidR="001D5B9D" w:rsidRPr="00826A27" w:rsidRDefault="001D5B9D" w:rsidP="00BC34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B7D74" w:rsidRPr="00826A27" w14:paraId="673F4D06" w14:textId="77777777" w:rsidTr="00407C6B">
        <w:trPr>
          <w:cantSplit/>
        </w:trPr>
        <w:tc>
          <w:tcPr>
            <w:tcW w:w="3960" w:type="dxa"/>
            <w:shd w:val="clear" w:color="auto" w:fill="auto"/>
          </w:tcPr>
          <w:p w14:paraId="37F561C6" w14:textId="77777777" w:rsidR="005B7D74" w:rsidRPr="00826A27" w:rsidRDefault="005B7D74" w:rsidP="005B7D74">
            <w:pPr>
              <w:ind w:left="1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BB4B79A" w14:textId="03F6F12C" w:rsidR="005B7D74" w:rsidRPr="00826A27" w:rsidRDefault="005B7D74" w:rsidP="005B7D74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lang w:val="en-US" w:bidi="th-TH"/>
              </w:rPr>
              <w:t>3.10</w:t>
            </w:r>
          </w:p>
        </w:tc>
        <w:tc>
          <w:tcPr>
            <w:tcW w:w="180" w:type="dxa"/>
            <w:shd w:val="clear" w:color="auto" w:fill="auto"/>
          </w:tcPr>
          <w:p w14:paraId="3EF48482" w14:textId="77777777" w:rsidR="005B7D74" w:rsidRPr="00826A27" w:rsidRDefault="005B7D74" w:rsidP="005B7D74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58C48D7" w14:textId="5E121A84" w:rsidR="005B7D74" w:rsidRPr="00826A27" w:rsidRDefault="005B7D74" w:rsidP="005B7D7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lang w:val="en-US" w:bidi="th-TH"/>
              </w:rPr>
              <w:t>125,000</w:t>
            </w:r>
          </w:p>
        </w:tc>
        <w:tc>
          <w:tcPr>
            <w:tcW w:w="180" w:type="dxa"/>
            <w:shd w:val="clear" w:color="auto" w:fill="auto"/>
          </w:tcPr>
          <w:p w14:paraId="31D3433D" w14:textId="77777777" w:rsidR="005B7D74" w:rsidRPr="00826A27" w:rsidRDefault="005B7D74" w:rsidP="005B7D74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0C73A8D" w14:textId="77902818" w:rsidR="005B7D74" w:rsidRPr="00826A27" w:rsidRDefault="005B7D74" w:rsidP="005B7D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1E0053" w14:textId="77777777" w:rsidR="005B7D74" w:rsidRPr="00826A27" w:rsidRDefault="005B7D74" w:rsidP="005B7D74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7FF4679" w14:textId="705F215E" w:rsidR="005B7D74" w:rsidRPr="00826A27" w:rsidRDefault="005B7D74" w:rsidP="005B7D7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lang w:bidi="th-TH"/>
              </w:rPr>
              <w:t>125,000</w:t>
            </w:r>
          </w:p>
        </w:tc>
      </w:tr>
      <w:tr w:rsidR="005B7D74" w:rsidRPr="00826A27" w14:paraId="189C82E1" w14:textId="77777777" w:rsidTr="00407C6B">
        <w:trPr>
          <w:cantSplit/>
          <w:trHeight w:val="270"/>
        </w:trPr>
        <w:tc>
          <w:tcPr>
            <w:tcW w:w="3960" w:type="dxa"/>
            <w:shd w:val="clear" w:color="auto" w:fill="auto"/>
          </w:tcPr>
          <w:p w14:paraId="027ABA72" w14:textId="77777777" w:rsidR="005B7D74" w:rsidRPr="00826A27" w:rsidRDefault="005B7D74" w:rsidP="005B7D74">
            <w:pPr>
              <w:ind w:left="1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94F6408" w14:textId="280E4CD8" w:rsidR="005B7D74" w:rsidRPr="00826A27" w:rsidRDefault="005B7D74" w:rsidP="005B7D74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2.7</w:t>
            </w:r>
            <w:r w:rsidRPr="00826A2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="000F5FF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826A2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3.85</w:t>
            </w:r>
          </w:p>
        </w:tc>
        <w:tc>
          <w:tcPr>
            <w:tcW w:w="180" w:type="dxa"/>
            <w:shd w:val="clear" w:color="auto" w:fill="auto"/>
          </w:tcPr>
          <w:p w14:paraId="35BD5EBA" w14:textId="77777777" w:rsidR="005B7D74" w:rsidRPr="00826A27" w:rsidRDefault="005B7D74" w:rsidP="005B7D74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E7CB8E" w14:textId="0C900EB5" w:rsidR="005B7D74" w:rsidRPr="00826A27" w:rsidRDefault="005B7D74" w:rsidP="005B7D7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78D317" w14:textId="77777777" w:rsidR="005B7D74" w:rsidRPr="00826A27" w:rsidRDefault="005B7D74" w:rsidP="005B7D74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46DE49" w14:textId="0D90FD77" w:rsidR="005B7D74" w:rsidRPr="00826A27" w:rsidRDefault="005B7D74" w:rsidP="005B7D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lang w:bidi="th-TH"/>
              </w:rPr>
              <w:t>3,000</w:t>
            </w:r>
          </w:p>
        </w:tc>
        <w:tc>
          <w:tcPr>
            <w:tcW w:w="180" w:type="dxa"/>
            <w:shd w:val="clear" w:color="auto" w:fill="auto"/>
          </w:tcPr>
          <w:p w14:paraId="52CA9AEB" w14:textId="77777777" w:rsidR="005B7D74" w:rsidRPr="00826A27" w:rsidRDefault="005B7D74" w:rsidP="005B7D74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A601B6" w14:textId="0E586B31" w:rsidR="005B7D74" w:rsidRPr="00826A27" w:rsidRDefault="005B7D74" w:rsidP="005B7D7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lang w:bidi="th-TH"/>
              </w:rPr>
              <w:t>3,000</w:t>
            </w:r>
          </w:p>
        </w:tc>
      </w:tr>
      <w:tr w:rsidR="005B7D74" w:rsidRPr="00826A27" w14:paraId="50D3E9DD" w14:textId="77777777" w:rsidTr="00407C6B">
        <w:trPr>
          <w:cantSplit/>
        </w:trPr>
        <w:tc>
          <w:tcPr>
            <w:tcW w:w="3960" w:type="dxa"/>
            <w:shd w:val="clear" w:color="auto" w:fill="auto"/>
          </w:tcPr>
          <w:p w14:paraId="4755AA75" w14:textId="77777777" w:rsidR="005B7D74" w:rsidRPr="00826A27" w:rsidRDefault="005B7D74" w:rsidP="005B7D74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C79379A" w14:textId="77777777" w:rsidR="005B7D74" w:rsidRPr="00826A27" w:rsidRDefault="005B7D74" w:rsidP="005B7D74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156D468" w14:textId="77777777" w:rsidR="005B7D74" w:rsidRPr="00826A27" w:rsidRDefault="005B7D74" w:rsidP="005B7D74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1F5BDE" w14:textId="7114E9AD" w:rsidR="005B7D74" w:rsidRPr="00826A27" w:rsidRDefault="005B7D74" w:rsidP="005B7D7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125,000</w:t>
            </w:r>
          </w:p>
        </w:tc>
        <w:tc>
          <w:tcPr>
            <w:tcW w:w="180" w:type="dxa"/>
            <w:shd w:val="clear" w:color="auto" w:fill="auto"/>
          </w:tcPr>
          <w:p w14:paraId="0D14356F" w14:textId="77777777" w:rsidR="005B7D74" w:rsidRPr="00826A27" w:rsidRDefault="005B7D74" w:rsidP="005B7D74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2985F" w14:textId="4A557880" w:rsidR="005B7D74" w:rsidRPr="00826A27" w:rsidRDefault="005B7D74" w:rsidP="005B7D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3,000</w:t>
            </w:r>
          </w:p>
        </w:tc>
        <w:tc>
          <w:tcPr>
            <w:tcW w:w="180" w:type="dxa"/>
            <w:shd w:val="clear" w:color="auto" w:fill="auto"/>
          </w:tcPr>
          <w:p w14:paraId="0AAC656F" w14:textId="77777777" w:rsidR="005B7D74" w:rsidRPr="00826A27" w:rsidRDefault="005B7D74" w:rsidP="005B7D74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BFC8A" w14:textId="4BFC9AA5" w:rsidR="005B7D74" w:rsidRPr="00826A27" w:rsidRDefault="005B7D74" w:rsidP="005B7D7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128,000</w:t>
            </w:r>
          </w:p>
        </w:tc>
      </w:tr>
      <w:tr w:rsidR="00FF12C4" w:rsidRPr="003372CC" w14:paraId="28CD58D8" w14:textId="77777777" w:rsidTr="00407C6B">
        <w:trPr>
          <w:cantSplit/>
        </w:trPr>
        <w:tc>
          <w:tcPr>
            <w:tcW w:w="3960" w:type="dxa"/>
            <w:shd w:val="clear" w:color="auto" w:fill="auto"/>
          </w:tcPr>
          <w:p w14:paraId="6CBF91CF" w14:textId="77777777" w:rsidR="00FF12C4" w:rsidRPr="003372CC" w:rsidRDefault="00FF12C4" w:rsidP="00FF12C4">
            <w:pPr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C4999D4" w14:textId="77777777" w:rsidR="00FF12C4" w:rsidRPr="003372CC" w:rsidRDefault="00FF12C4" w:rsidP="00FF12C4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9F1595" w14:textId="77777777" w:rsidR="00FF12C4" w:rsidRPr="003372CC" w:rsidRDefault="00FF12C4" w:rsidP="00FF12C4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80BDE7B" w14:textId="77777777" w:rsidR="00FF12C4" w:rsidRPr="003372CC" w:rsidRDefault="00FF12C4" w:rsidP="00FF12C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62D725" w14:textId="77777777" w:rsidR="00FF12C4" w:rsidRPr="003372CC" w:rsidRDefault="00FF12C4" w:rsidP="00FF12C4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CE484B3" w14:textId="77777777" w:rsidR="00FF12C4" w:rsidRPr="003372CC" w:rsidRDefault="00FF12C4" w:rsidP="00FF12C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4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C3B432" w14:textId="77777777" w:rsidR="00FF12C4" w:rsidRPr="003372CC" w:rsidRDefault="00FF12C4" w:rsidP="00FF12C4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FE4D508" w14:textId="77777777" w:rsidR="00FF12C4" w:rsidRPr="003372CC" w:rsidRDefault="00FF12C4" w:rsidP="00FF12C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FF12C4" w:rsidRPr="00826A27" w14:paraId="5B869492" w14:textId="77777777" w:rsidTr="00407C6B">
        <w:trPr>
          <w:cantSplit/>
        </w:trPr>
        <w:tc>
          <w:tcPr>
            <w:tcW w:w="3960" w:type="dxa"/>
            <w:shd w:val="clear" w:color="auto" w:fill="auto"/>
          </w:tcPr>
          <w:p w14:paraId="68D60E23" w14:textId="77777777" w:rsidR="00FF12C4" w:rsidRPr="00826A27" w:rsidRDefault="00D734FB" w:rsidP="00FF12C4">
            <w:pPr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76E95357" w14:textId="77777777" w:rsidR="00FF12C4" w:rsidRPr="00826A27" w:rsidRDefault="00FF12C4" w:rsidP="00FF12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02F2FC2" w14:textId="77777777" w:rsidR="00FF12C4" w:rsidRPr="00826A27" w:rsidRDefault="00FF12C4" w:rsidP="00FF12C4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D4808C1" w14:textId="77777777" w:rsidR="00FF12C4" w:rsidRPr="00826A27" w:rsidRDefault="00FF12C4" w:rsidP="00FF12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84C7E1" w14:textId="77777777" w:rsidR="00FF12C4" w:rsidRPr="00826A27" w:rsidRDefault="00FF12C4" w:rsidP="00FF12C4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3F4CE92" w14:textId="77777777" w:rsidR="00FF12C4" w:rsidRPr="00826A27" w:rsidRDefault="00FF12C4" w:rsidP="00FF12C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1A5639F" w14:textId="77777777" w:rsidR="00FF12C4" w:rsidRPr="00826A27" w:rsidRDefault="00FF12C4" w:rsidP="00FF12C4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0EBA786" w14:textId="77777777" w:rsidR="00FF12C4" w:rsidRPr="00826A27" w:rsidRDefault="00FF12C4" w:rsidP="00FF12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F12C4" w:rsidRPr="00826A27" w14:paraId="64D04AFB" w14:textId="77777777" w:rsidTr="00407C6B">
        <w:trPr>
          <w:cantSplit/>
        </w:trPr>
        <w:tc>
          <w:tcPr>
            <w:tcW w:w="3960" w:type="dxa"/>
            <w:shd w:val="clear" w:color="auto" w:fill="auto"/>
          </w:tcPr>
          <w:p w14:paraId="54FE9D86" w14:textId="77777777" w:rsidR="00FF12C4" w:rsidRPr="00826A27" w:rsidRDefault="00D734FB" w:rsidP="00FF12C4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46EDFA84" w14:textId="77777777" w:rsidR="00FF12C4" w:rsidRPr="00826A27" w:rsidRDefault="00FF12C4" w:rsidP="00FF12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B075D1" w14:textId="77777777" w:rsidR="00FF12C4" w:rsidRPr="00826A27" w:rsidRDefault="00FF12C4" w:rsidP="00FF12C4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6A4A0ED" w14:textId="77777777" w:rsidR="00FF12C4" w:rsidRPr="00826A27" w:rsidRDefault="00FF12C4" w:rsidP="00FF12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4BE814E" w14:textId="77777777" w:rsidR="00FF12C4" w:rsidRPr="00826A27" w:rsidRDefault="00FF12C4" w:rsidP="00FF12C4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B738C09" w14:textId="77777777" w:rsidR="00FF12C4" w:rsidRPr="00826A27" w:rsidRDefault="00FF12C4" w:rsidP="00FF12C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D03B65" w14:textId="77777777" w:rsidR="00FF12C4" w:rsidRPr="00826A27" w:rsidRDefault="00FF12C4" w:rsidP="00FF12C4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1834A90" w14:textId="77777777" w:rsidR="00FF12C4" w:rsidRPr="00826A27" w:rsidRDefault="00FF12C4" w:rsidP="00FF12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86731" w:rsidRPr="00826A27" w14:paraId="2B1B8311" w14:textId="77777777" w:rsidTr="00407C6B">
        <w:trPr>
          <w:cantSplit/>
        </w:trPr>
        <w:tc>
          <w:tcPr>
            <w:tcW w:w="3960" w:type="dxa"/>
            <w:shd w:val="clear" w:color="auto" w:fill="auto"/>
          </w:tcPr>
          <w:p w14:paraId="25D962C4" w14:textId="77777777" w:rsidR="00B86731" w:rsidRPr="00826A27" w:rsidRDefault="00B86731" w:rsidP="00D734FB">
            <w:pPr>
              <w:ind w:left="1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FAEBC0B" w14:textId="77777777" w:rsidR="00B86731" w:rsidRPr="00826A27" w:rsidRDefault="00B86731" w:rsidP="00B86731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lang w:val="en-US" w:bidi="th-TH"/>
              </w:rPr>
              <w:t>3.10</w:t>
            </w:r>
          </w:p>
        </w:tc>
        <w:tc>
          <w:tcPr>
            <w:tcW w:w="180" w:type="dxa"/>
            <w:shd w:val="clear" w:color="auto" w:fill="auto"/>
          </w:tcPr>
          <w:p w14:paraId="0D70A660" w14:textId="77777777" w:rsidR="00B86731" w:rsidRPr="00826A27" w:rsidRDefault="00B86731" w:rsidP="00B86731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5AB6314" w14:textId="77777777" w:rsidR="00B86731" w:rsidRPr="00826A27" w:rsidRDefault="00B86731" w:rsidP="00B8673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lang w:val="en-US" w:bidi="th-TH"/>
              </w:rPr>
              <w:t>125,000</w:t>
            </w:r>
          </w:p>
        </w:tc>
        <w:tc>
          <w:tcPr>
            <w:tcW w:w="180" w:type="dxa"/>
            <w:shd w:val="clear" w:color="auto" w:fill="auto"/>
          </w:tcPr>
          <w:p w14:paraId="0B04C492" w14:textId="77777777" w:rsidR="00B86731" w:rsidRPr="00826A27" w:rsidRDefault="00B86731" w:rsidP="00B86731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0F5C165" w14:textId="77777777" w:rsidR="00B86731" w:rsidRPr="00826A27" w:rsidRDefault="00B86731" w:rsidP="00B86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092DE8" w14:textId="77777777" w:rsidR="00B86731" w:rsidRPr="00826A27" w:rsidRDefault="00B86731" w:rsidP="00B86731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E3324E7" w14:textId="77777777" w:rsidR="00B86731" w:rsidRPr="00826A27" w:rsidRDefault="00B86731" w:rsidP="00B8673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lang w:bidi="th-TH"/>
              </w:rPr>
              <w:t>125,000</w:t>
            </w:r>
          </w:p>
        </w:tc>
      </w:tr>
      <w:tr w:rsidR="00B86731" w:rsidRPr="00826A27" w14:paraId="52FDACB7" w14:textId="77777777" w:rsidTr="00407C6B">
        <w:trPr>
          <w:cantSplit/>
        </w:trPr>
        <w:tc>
          <w:tcPr>
            <w:tcW w:w="3960" w:type="dxa"/>
            <w:shd w:val="clear" w:color="auto" w:fill="auto"/>
          </w:tcPr>
          <w:p w14:paraId="597FF226" w14:textId="77777777" w:rsidR="00B86731" w:rsidRPr="00826A27" w:rsidRDefault="00B86731" w:rsidP="00D734FB">
            <w:pPr>
              <w:ind w:left="1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C7986E1" w14:textId="77777777" w:rsidR="00B86731" w:rsidRPr="00826A27" w:rsidRDefault="00B86731" w:rsidP="00B86731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lang w:val="en-US" w:bidi="th-TH"/>
              </w:rPr>
              <w:t>3.85 - 4.05</w:t>
            </w:r>
          </w:p>
        </w:tc>
        <w:tc>
          <w:tcPr>
            <w:tcW w:w="180" w:type="dxa"/>
            <w:shd w:val="clear" w:color="auto" w:fill="auto"/>
          </w:tcPr>
          <w:p w14:paraId="7D382EDD" w14:textId="77777777" w:rsidR="00B86731" w:rsidRPr="00826A27" w:rsidRDefault="00B86731" w:rsidP="00B86731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6ADF46" w14:textId="77777777" w:rsidR="00B86731" w:rsidRPr="00826A27" w:rsidRDefault="00B86731" w:rsidP="00B8673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047E88" w14:textId="77777777" w:rsidR="00B86731" w:rsidRPr="00826A27" w:rsidRDefault="00B86731" w:rsidP="00B86731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771C38" w14:textId="77777777" w:rsidR="00B86731" w:rsidRPr="00826A27" w:rsidRDefault="00B86731" w:rsidP="00B8673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lang w:bidi="th-TH"/>
              </w:rPr>
              <w:t>3,000</w:t>
            </w:r>
          </w:p>
        </w:tc>
        <w:tc>
          <w:tcPr>
            <w:tcW w:w="180" w:type="dxa"/>
            <w:shd w:val="clear" w:color="auto" w:fill="auto"/>
          </w:tcPr>
          <w:p w14:paraId="41827114" w14:textId="77777777" w:rsidR="00B86731" w:rsidRPr="00826A27" w:rsidRDefault="00B86731" w:rsidP="00B86731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38D2D9" w14:textId="77777777" w:rsidR="00B86731" w:rsidRPr="00826A27" w:rsidRDefault="00B86731" w:rsidP="00B8673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lang w:bidi="th-TH"/>
              </w:rPr>
              <w:t>3,000</w:t>
            </w:r>
          </w:p>
        </w:tc>
      </w:tr>
      <w:tr w:rsidR="00B86731" w:rsidRPr="00826A27" w14:paraId="6CE0F254" w14:textId="77777777" w:rsidTr="00407C6B">
        <w:trPr>
          <w:cantSplit/>
        </w:trPr>
        <w:tc>
          <w:tcPr>
            <w:tcW w:w="3960" w:type="dxa"/>
            <w:shd w:val="clear" w:color="auto" w:fill="auto"/>
          </w:tcPr>
          <w:p w14:paraId="68D7D92C" w14:textId="77777777" w:rsidR="00B86731" w:rsidRPr="00826A27" w:rsidRDefault="00B86731" w:rsidP="00B86731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BB34E04" w14:textId="77777777" w:rsidR="00B86731" w:rsidRPr="00826A27" w:rsidRDefault="00B86731" w:rsidP="00B86731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C4D1E8" w14:textId="77777777" w:rsidR="00B86731" w:rsidRPr="00826A27" w:rsidRDefault="00B86731" w:rsidP="00B86731">
            <w:pPr>
              <w:pStyle w:val="acctfourfigures"/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5A50B" w14:textId="77777777" w:rsidR="00B86731" w:rsidRPr="00826A27" w:rsidRDefault="00B86731" w:rsidP="00B8673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125,000</w:t>
            </w:r>
          </w:p>
        </w:tc>
        <w:tc>
          <w:tcPr>
            <w:tcW w:w="180" w:type="dxa"/>
            <w:shd w:val="clear" w:color="auto" w:fill="auto"/>
          </w:tcPr>
          <w:p w14:paraId="10898931" w14:textId="77777777" w:rsidR="00B86731" w:rsidRPr="00826A27" w:rsidRDefault="00B86731" w:rsidP="00B86731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0C963" w14:textId="77777777" w:rsidR="00B86731" w:rsidRPr="00826A27" w:rsidRDefault="00B86731" w:rsidP="00B8673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3,000</w:t>
            </w:r>
          </w:p>
        </w:tc>
        <w:tc>
          <w:tcPr>
            <w:tcW w:w="180" w:type="dxa"/>
            <w:shd w:val="clear" w:color="auto" w:fill="auto"/>
          </w:tcPr>
          <w:p w14:paraId="271A915D" w14:textId="77777777" w:rsidR="00B86731" w:rsidRPr="00826A27" w:rsidRDefault="00B86731" w:rsidP="00B86731">
            <w:pPr>
              <w:pStyle w:val="acctfourfigures"/>
              <w:tabs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4771AE" w14:textId="77777777" w:rsidR="00B86731" w:rsidRPr="00826A27" w:rsidRDefault="00B86731" w:rsidP="00B8673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128,000</w:t>
            </w:r>
          </w:p>
        </w:tc>
      </w:tr>
    </w:tbl>
    <w:p w14:paraId="0CBD83B8" w14:textId="77777777" w:rsidR="006067A3" w:rsidRPr="003372CC" w:rsidRDefault="006067A3" w:rsidP="0043001D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D72DF6A" w14:textId="77777777" w:rsidR="00E64F07" w:rsidRPr="00C1266B" w:rsidRDefault="00E64F07" w:rsidP="0070310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1266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ความเสี่ยงจากเงินตราต่างประเทศ</w:t>
      </w:r>
    </w:p>
    <w:p w14:paraId="1AF1E0D8" w14:textId="77777777" w:rsidR="00E64F07" w:rsidRPr="003372CC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C4B7132" w14:textId="77777777" w:rsidR="00E64F07" w:rsidRPr="00961087" w:rsidRDefault="00E64F07" w:rsidP="00407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</w:tabs>
        <w:ind w:left="547" w:right="-9"/>
        <w:jc w:val="thaiDistribute"/>
        <w:rPr>
          <w:rFonts w:ascii="Angsana New" w:hAnsi="Angsana New"/>
          <w:color w:val="000000"/>
          <w:sz w:val="30"/>
          <w:szCs w:val="30"/>
        </w:rPr>
      </w:pPr>
      <w:r w:rsidRPr="00961087">
        <w:rPr>
          <w:rFonts w:ascii="Angsana New" w:hAnsi="Angsana New"/>
          <w:color w:val="000000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</w:t>
      </w:r>
      <w:r w:rsidR="002F66AF" w:rsidRPr="00961087">
        <w:rPr>
          <w:rFonts w:ascii="Angsana New" w:hAnsi="Angsana New"/>
          <w:color w:val="000000"/>
          <w:sz w:val="30"/>
          <w:szCs w:val="30"/>
          <w:cs/>
        </w:rPr>
        <w:t>ขายสินค้าและ</w:t>
      </w:r>
      <w:r w:rsidR="00C14E4F" w:rsidRPr="00961087">
        <w:rPr>
          <w:rFonts w:ascii="Angsana New" w:hAnsi="Angsana New"/>
          <w:color w:val="000000"/>
          <w:sz w:val="30"/>
          <w:szCs w:val="30"/>
          <w:cs/>
        </w:rPr>
        <w:t>ซื้อ</w:t>
      </w:r>
      <w:r w:rsidRPr="00961087">
        <w:rPr>
          <w:rFonts w:ascii="Angsana New" w:hAnsi="Angsana New"/>
          <w:color w:val="000000"/>
          <w:sz w:val="30"/>
          <w:szCs w:val="30"/>
          <w:cs/>
        </w:rPr>
        <w:t>สินทรัพย์ที่เป็นเงินตราต่างประเทศ ซึ่งกลุ่มบริษัทคาดว่าผลกระทบจากอัตราแลกเปลี่ยนเงินตราต่างประเทศที่เปลี่ยนแปลงสำหรับ</w:t>
      </w:r>
      <w:r w:rsidR="002F66AF" w:rsidRPr="00961087">
        <w:rPr>
          <w:rFonts w:ascii="Angsana New" w:hAnsi="Angsana New"/>
          <w:color w:val="000000"/>
          <w:sz w:val="30"/>
          <w:szCs w:val="30"/>
          <w:cs/>
        </w:rPr>
        <w:t>สินทรัพย์และ</w:t>
      </w:r>
      <w:r w:rsidRPr="00961087">
        <w:rPr>
          <w:rFonts w:ascii="Angsana New" w:hAnsi="Angsana New"/>
          <w:color w:val="000000"/>
          <w:sz w:val="30"/>
          <w:szCs w:val="30"/>
          <w:cs/>
        </w:rPr>
        <w:t>หนี้สินที่เป็นเงินตราต่างประเทศในงบ</w:t>
      </w:r>
      <w:r w:rsidR="00C14E4F" w:rsidRPr="00961087">
        <w:rPr>
          <w:rFonts w:ascii="Angsana New" w:hAnsi="Angsana New"/>
          <w:color w:val="000000"/>
          <w:sz w:val="30"/>
          <w:szCs w:val="30"/>
          <w:cs/>
        </w:rPr>
        <w:t>แสดงฐานะการเงิน</w:t>
      </w:r>
      <w:r w:rsidRPr="00961087">
        <w:rPr>
          <w:rFonts w:ascii="Angsana New" w:hAnsi="Angsana New"/>
          <w:color w:val="000000"/>
          <w:sz w:val="30"/>
          <w:szCs w:val="30"/>
          <w:cs/>
        </w:rPr>
        <w:t>จะไม่มีสาระสำคัญต่อฐานะการเงินและผลการดำเนินงาน เ</w:t>
      </w:r>
      <w:r w:rsidR="00D73077" w:rsidRPr="00961087">
        <w:rPr>
          <w:rFonts w:ascii="Angsana New" w:hAnsi="Angsana New"/>
          <w:color w:val="000000"/>
          <w:sz w:val="30"/>
          <w:szCs w:val="30"/>
          <w:cs/>
        </w:rPr>
        <w:t>นื่องจากกลุ่มบริษัทไม่มีเงินกู้</w:t>
      </w:r>
      <w:r w:rsidRPr="00961087">
        <w:rPr>
          <w:rFonts w:ascii="Angsana New" w:hAnsi="Angsana New"/>
          <w:color w:val="000000"/>
          <w:sz w:val="30"/>
          <w:szCs w:val="30"/>
          <w:cs/>
        </w:rPr>
        <w:t>หรือรายการค้าที่เป็นสกุลเงินตราต่างประเทศ</w:t>
      </w:r>
      <w:r w:rsidR="002F66AF" w:rsidRPr="00961087">
        <w:rPr>
          <w:rFonts w:ascii="Angsana New" w:hAnsi="Angsana New"/>
          <w:color w:val="000000"/>
          <w:sz w:val="30"/>
          <w:szCs w:val="30"/>
          <w:cs/>
        </w:rPr>
        <w:t>อย่างมีสาระสำคัญ</w:t>
      </w:r>
      <w:r w:rsidRPr="00961087">
        <w:rPr>
          <w:rFonts w:ascii="Angsana New" w:hAnsi="Angsana New"/>
          <w:color w:val="000000"/>
          <w:sz w:val="30"/>
          <w:szCs w:val="30"/>
          <w:cs/>
        </w:rPr>
        <w:t xml:space="preserve"> นอกจากนี้การซื้อวัตถุดิบและบรรจุภัณฑ์ส่วนใหญ่ยังเป็นการซื้อจากแหล่งภายในประเทศ ความเสี่ยงจากอัตราแลกเปลี่ยนส่วนใหญ่จึงมีขอบเขตเพียงการซื้ออะไหล่และอุปกรณ์จากต่างประเทศ</w:t>
      </w:r>
    </w:p>
    <w:p w14:paraId="6F655430" w14:textId="77777777" w:rsidR="006A61EB" w:rsidRPr="003372CC" w:rsidRDefault="006A61EB" w:rsidP="00430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17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630"/>
        <w:gridCol w:w="990"/>
        <w:gridCol w:w="180"/>
        <w:gridCol w:w="981"/>
        <w:gridCol w:w="180"/>
        <w:gridCol w:w="1010"/>
        <w:gridCol w:w="180"/>
        <w:gridCol w:w="1066"/>
      </w:tblGrid>
      <w:tr w:rsidR="00477C1E" w:rsidRPr="00C1266B" w14:paraId="30AD731A" w14:textId="77777777" w:rsidTr="0016206D">
        <w:trPr>
          <w:cantSplit/>
          <w:tblHeader/>
        </w:trPr>
        <w:tc>
          <w:tcPr>
            <w:tcW w:w="3960" w:type="dxa"/>
            <w:hideMark/>
          </w:tcPr>
          <w:p w14:paraId="5EFE8AF9" w14:textId="77777777" w:rsidR="00477C1E" w:rsidRPr="00C1266B" w:rsidRDefault="00477C1E" w:rsidP="004300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30" w:type="dxa"/>
          </w:tcPr>
          <w:p w14:paraId="6626634C" w14:textId="77777777" w:rsidR="00477C1E" w:rsidRPr="00C1266B" w:rsidRDefault="00477C1E" w:rsidP="0043001D">
            <w:pPr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151" w:type="dxa"/>
            <w:gridSpan w:val="3"/>
            <w:hideMark/>
          </w:tcPr>
          <w:p w14:paraId="69BC4993" w14:textId="77777777" w:rsidR="00477C1E" w:rsidRPr="00C1266B" w:rsidRDefault="00477C1E" w:rsidP="0043001D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C1266B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75F8CFA" w14:textId="77777777" w:rsidR="00477C1E" w:rsidRPr="00C1266B" w:rsidRDefault="00477C1E" w:rsidP="0043001D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256" w:type="dxa"/>
            <w:gridSpan w:val="3"/>
            <w:hideMark/>
          </w:tcPr>
          <w:p w14:paraId="27B04756" w14:textId="77777777" w:rsidR="00477C1E" w:rsidRPr="00C1266B" w:rsidRDefault="00477C1E" w:rsidP="0043001D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C1266B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B86731" w:rsidRPr="00C1266B" w14:paraId="70A1A8BD" w14:textId="77777777" w:rsidTr="0016206D">
        <w:trPr>
          <w:cantSplit/>
          <w:tblHeader/>
        </w:trPr>
        <w:tc>
          <w:tcPr>
            <w:tcW w:w="3960" w:type="dxa"/>
          </w:tcPr>
          <w:p w14:paraId="09258384" w14:textId="77777777" w:rsidR="00B86731" w:rsidRPr="00C1266B" w:rsidRDefault="00B86731" w:rsidP="00663DCA">
            <w:pPr>
              <w:pStyle w:val="acctfourfigures"/>
              <w:tabs>
                <w:tab w:val="clear" w:pos="765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30" w:type="dxa"/>
          </w:tcPr>
          <w:p w14:paraId="7F3314F9" w14:textId="19E61348" w:rsidR="00B86731" w:rsidRPr="00C1266B" w:rsidRDefault="00B86731" w:rsidP="0043001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90" w:type="dxa"/>
          </w:tcPr>
          <w:p w14:paraId="65B8933C" w14:textId="77777777" w:rsidR="00B86731" w:rsidRPr="00C1266B" w:rsidRDefault="00B86731" w:rsidP="0043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74F54B85" w14:textId="77777777" w:rsidR="00B86731" w:rsidRPr="00C1266B" w:rsidRDefault="00B86731" w:rsidP="0043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15F2EA6" w14:textId="77777777" w:rsidR="00B86731" w:rsidRPr="00C1266B" w:rsidRDefault="00B86731" w:rsidP="0043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3B8D3733" w14:textId="77777777" w:rsidR="00B86731" w:rsidRPr="00C1266B" w:rsidRDefault="00B86731" w:rsidP="0043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38B6F67" w14:textId="77777777" w:rsidR="00B86731" w:rsidRPr="00C1266B" w:rsidRDefault="00B86731" w:rsidP="0043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73D997D" w14:textId="77777777" w:rsidR="00B86731" w:rsidRPr="00C1266B" w:rsidRDefault="00B86731" w:rsidP="0043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136066F" w14:textId="77777777" w:rsidR="00B86731" w:rsidRPr="00C1266B" w:rsidRDefault="00B86731" w:rsidP="0043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372CC" w:rsidRPr="00C1266B" w14:paraId="43810014" w14:textId="77777777" w:rsidTr="00B20C38">
        <w:trPr>
          <w:cantSplit/>
          <w:tblHeader/>
        </w:trPr>
        <w:tc>
          <w:tcPr>
            <w:tcW w:w="3960" w:type="dxa"/>
          </w:tcPr>
          <w:p w14:paraId="5935E8DB" w14:textId="77777777" w:rsidR="003372CC" w:rsidRPr="00C1266B" w:rsidRDefault="003372CC" w:rsidP="0043001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30" w:type="dxa"/>
          </w:tcPr>
          <w:p w14:paraId="0432F919" w14:textId="77777777" w:rsidR="003372CC" w:rsidRPr="00C1266B" w:rsidRDefault="003372CC" w:rsidP="0043001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4587" w:type="dxa"/>
            <w:gridSpan w:val="7"/>
          </w:tcPr>
          <w:p w14:paraId="3CE1F501" w14:textId="4B3E5EDA" w:rsidR="003372CC" w:rsidRDefault="003372CC" w:rsidP="0043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พันบาท)</w:t>
            </w:r>
          </w:p>
        </w:tc>
      </w:tr>
      <w:tr w:rsidR="00B86731" w:rsidRPr="00C1266B" w14:paraId="5A5D8EDE" w14:textId="77777777" w:rsidTr="0016206D">
        <w:trPr>
          <w:cantSplit/>
        </w:trPr>
        <w:tc>
          <w:tcPr>
            <w:tcW w:w="3960" w:type="dxa"/>
            <w:hideMark/>
          </w:tcPr>
          <w:p w14:paraId="04D34164" w14:textId="77777777" w:rsidR="00B86731" w:rsidRPr="00C1266B" w:rsidRDefault="00B86731" w:rsidP="0043001D">
            <w:pPr>
              <w:spacing w:line="240" w:lineRule="auto"/>
              <w:ind w:left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630" w:type="dxa"/>
          </w:tcPr>
          <w:p w14:paraId="37804E01" w14:textId="77777777" w:rsidR="00B86731" w:rsidRPr="00C1266B" w:rsidRDefault="00B86731" w:rsidP="0043001D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587" w:type="dxa"/>
            <w:gridSpan w:val="7"/>
            <w:hideMark/>
          </w:tcPr>
          <w:p w14:paraId="503D4A70" w14:textId="485A4CBA" w:rsidR="00B86731" w:rsidRPr="00C1266B" w:rsidRDefault="00B86731" w:rsidP="0043001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</w:p>
        </w:tc>
      </w:tr>
      <w:tr w:rsidR="00B86731" w:rsidRPr="00C1266B" w14:paraId="4D0708F6" w14:textId="77777777" w:rsidTr="0016206D">
        <w:trPr>
          <w:cantSplit/>
        </w:trPr>
        <w:tc>
          <w:tcPr>
            <w:tcW w:w="3960" w:type="dxa"/>
            <w:hideMark/>
          </w:tcPr>
          <w:p w14:paraId="523EAEDE" w14:textId="77777777" w:rsidR="00B86731" w:rsidRPr="00C1266B" w:rsidRDefault="00B86731" w:rsidP="0043001D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630" w:type="dxa"/>
            <w:hideMark/>
          </w:tcPr>
          <w:p w14:paraId="49C75AC8" w14:textId="77777777" w:rsidR="00B86731" w:rsidRPr="00C1266B" w:rsidRDefault="00B86731" w:rsidP="0043001D">
            <w:pPr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7FF28637" w14:textId="2A004EDA" w:rsidR="00B86731" w:rsidRPr="00C1266B" w:rsidRDefault="000E43AB" w:rsidP="003372C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</w:t>
            </w:r>
            <w:r w:rsidRPr="000E43A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0E43A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171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613EAD6" w14:textId="77777777" w:rsidR="00B86731" w:rsidRPr="00C1266B" w:rsidRDefault="00B86731" w:rsidP="0043001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hideMark/>
          </w:tcPr>
          <w:p w14:paraId="1524DB27" w14:textId="77777777" w:rsidR="00B86731" w:rsidRPr="00C1266B" w:rsidRDefault="00B86731" w:rsidP="0043001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(5,287)</w:t>
            </w:r>
          </w:p>
        </w:tc>
        <w:tc>
          <w:tcPr>
            <w:tcW w:w="180" w:type="dxa"/>
            <w:vAlign w:val="bottom"/>
          </w:tcPr>
          <w:p w14:paraId="41F81E9D" w14:textId="77777777" w:rsidR="00B86731" w:rsidRPr="00C1266B" w:rsidRDefault="00B86731" w:rsidP="0043001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10" w:type="dxa"/>
            <w:vAlign w:val="bottom"/>
          </w:tcPr>
          <w:p w14:paraId="66BB56C2" w14:textId="0795B73A" w:rsidR="00B86731" w:rsidRPr="00D8525F" w:rsidRDefault="00D8525F" w:rsidP="0043001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</w:t>
            </w:r>
            <w:r w:rsidRPr="00D8525F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D8525F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129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BFC35A1" w14:textId="77777777" w:rsidR="00B86731" w:rsidRPr="00C1266B" w:rsidRDefault="00B86731" w:rsidP="0043001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66" w:type="dxa"/>
            <w:vAlign w:val="bottom"/>
            <w:hideMark/>
          </w:tcPr>
          <w:p w14:paraId="55A24392" w14:textId="77777777" w:rsidR="00B86731" w:rsidRPr="00C1266B" w:rsidRDefault="00B86731" w:rsidP="00663DC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(2,245)</w:t>
            </w:r>
          </w:p>
        </w:tc>
      </w:tr>
      <w:tr w:rsidR="00B86731" w:rsidRPr="00C1266B" w14:paraId="79974B22" w14:textId="77777777" w:rsidTr="0016206D">
        <w:trPr>
          <w:cantSplit/>
        </w:trPr>
        <w:tc>
          <w:tcPr>
            <w:tcW w:w="4590" w:type="dxa"/>
            <w:gridSpan w:val="2"/>
            <w:hideMark/>
          </w:tcPr>
          <w:p w14:paraId="21EFA5CD" w14:textId="77777777" w:rsidR="00B86731" w:rsidRPr="00C1266B" w:rsidRDefault="00B86731" w:rsidP="0043001D">
            <w:pPr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87A8D" w14:textId="07F44C87" w:rsidR="00B86731" w:rsidRPr="009F4279" w:rsidRDefault="000E43AB" w:rsidP="003372C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(12,171)</w:t>
            </w:r>
          </w:p>
        </w:tc>
        <w:tc>
          <w:tcPr>
            <w:tcW w:w="180" w:type="dxa"/>
            <w:vAlign w:val="bottom"/>
          </w:tcPr>
          <w:p w14:paraId="1D4214DE" w14:textId="77777777" w:rsidR="00B86731" w:rsidRPr="009F4279" w:rsidRDefault="00B86731" w:rsidP="0043001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B27517C" w14:textId="77777777" w:rsidR="00B86731" w:rsidRPr="009F4279" w:rsidRDefault="00B86731" w:rsidP="0043001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F427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(5,287)</w:t>
            </w:r>
          </w:p>
        </w:tc>
        <w:tc>
          <w:tcPr>
            <w:tcW w:w="180" w:type="dxa"/>
            <w:vAlign w:val="bottom"/>
          </w:tcPr>
          <w:p w14:paraId="7E6DBB70" w14:textId="77777777" w:rsidR="00B86731" w:rsidRPr="009F4279" w:rsidRDefault="00B86731" w:rsidP="0043001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BCBD22" w14:textId="45D8B3DC" w:rsidR="00B86731" w:rsidRPr="009F4279" w:rsidRDefault="00D8525F" w:rsidP="0043001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(12,129)</w:t>
            </w:r>
          </w:p>
        </w:tc>
        <w:tc>
          <w:tcPr>
            <w:tcW w:w="180" w:type="dxa"/>
            <w:vAlign w:val="bottom"/>
          </w:tcPr>
          <w:p w14:paraId="2DB0AE86" w14:textId="77777777" w:rsidR="00B86731" w:rsidRPr="009F4279" w:rsidRDefault="00B86731" w:rsidP="0043001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4171B" w14:textId="77777777" w:rsidR="00B86731" w:rsidRPr="009F4279" w:rsidRDefault="00B86731" w:rsidP="00663DC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9F427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(2,245)</w:t>
            </w:r>
          </w:p>
        </w:tc>
      </w:tr>
    </w:tbl>
    <w:p w14:paraId="3C2A5FF2" w14:textId="77777777" w:rsidR="008A27FC" w:rsidRPr="00C1266B" w:rsidRDefault="008A27FC" w:rsidP="008A2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18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630"/>
        <w:gridCol w:w="990"/>
        <w:gridCol w:w="180"/>
        <w:gridCol w:w="981"/>
        <w:gridCol w:w="180"/>
        <w:gridCol w:w="999"/>
        <w:gridCol w:w="180"/>
        <w:gridCol w:w="1087"/>
      </w:tblGrid>
      <w:tr w:rsidR="009E1F88" w:rsidRPr="00C1266B" w14:paraId="39594952" w14:textId="77777777" w:rsidTr="00663DCA">
        <w:trPr>
          <w:cantSplit/>
          <w:tblHeader/>
        </w:trPr>
        <w:tc>
          <w:tcPr>
            <w:tcW w:w="3960" w:type="dxa"/>
            <w:hideMark/>
          </w:tcPr>
          <w:p w14:paraId="40AFA5D9" w14:textId="77777777" w:rsidR="009E1F88" w:rsidRPr="00C1266B" w:rsidRDefault="009E1F88" w:rsidP="004300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30" w:type="dxa"/>
          </w:tcPr>
          <w:p w14:paraId="2D7A54FE" w14:textId="77777777" w:rsidR="009E1F88" w:rsidRPr="00C1266B" w:rsidRDefault="009E1F88" w:rsidP="0043001D">
            <w:pPr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151" w:type="dxa"/>
            <w:gridSpan w:val="3"/>
            <w:hideMark/>
          </w:tcPr>
          <w:p w14:paraId="491B61F9" w14:textId="77777777" w:rsidR="009E1F88" w:rsidRPr="00C1266B" w:rsidRDefault="009E1F88" w:rsidP="0043001D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C1266B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A8A7529" w14:textId="77777777" w:rsidR="009E1F88" w:rsidRPr="00C1266B" w:rsidRDefault="009E1F88" w:rsidP="0043001D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261" w:type="dxa"/>
            <w:gridSpan w:val="3"/>
            <w:hideMark/>
          </w:tcPr>
          <w:p w14:paraId="6CBD685B" w14:textId="77777777" w:rsidR="009E1F88" w:rsidRPr="00C1266B" w:rsidRDefault="009E1F88" w:rsidP="0043001D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C1266B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0174C" w:rsidRPr="00C1266B" w14:paraId="485C9BE4" w14:textId="77777777" w:rsidTr="00663DCA">
        <w:trPr>
          <w:cantSplit/>
          <w:tblHeader/>
        </w:trPr>
        <w:tc>
          <w:tcPr>
            <w:tcW w:w="3960" w:type="dxa"/>
          </w:tcPr>
          <w:p w14:paraId="315E95BF" w14:textId="77777777" w:rsidR="0000174C" w:rsidRPr="009F4279" w:rsidRDefault="0000174C" w:rsidP="0043001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630" w:type="dxa"/>
          </w:tcPr>
          <w:p w14:paraId="14A39AC1" w14:textId="309687D7" w:rsidR="0000174C" w:rsidRPr="00C1266B" w:rsidRDefault="0000174C" w:rsidP="0043001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90" w:type="dxa"/>
          </w:tcPr>
          <w:p w14:paraId="637493D6" w14:textId="77777777" w:rsidR="0000174C" w:rsidRPr="00C1266B" w:rsidRDefault="0000174C" w:rsidP="0043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A585BA7" w14:textId="77777777" w:rsidR="0000174C" w:rsidRPr="00C1266B" w:rsidRDefault="0000174C" w:rsidP="0043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7AC0C026" w14:textId="77777777" w:rsidR="0000174C" w:rsidRPr="00C1266B" w:rsidRDefault="0000174C" w:rsidP="0043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4F9871A2" w14:textId="77777777" w:rsidR="0000174C" w:rsidRPr="00C1266B" w:rsidRDefault="0000174C" w:rsidP="0043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264C2932" w14:textId="77777777" w:rsidR="0000174C" w:rsidRPr="00C1266B" w:rsidRDefault="0000174C" w:rsidP="0043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2D538BB" w14:textId="77777777" w:rsidR="0000174C" w:rsidRPr="00C1266B" w:rsidRDefault="0000174C" w:rsidP="0043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8EE4868" w14:textId="77777777" w:rsidR="0000174C" w:rsidRPr="00C1266B" w:rsidRDefault="0000174C" w:rsidP="0043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63DCA" w:rsidRPr="00C1266B" w14:paraId="06A6186C" w14:textId="77777777" w:rsidTr="00663DCA">
        <w:trPr>
          <w:cantSplit/>
          <w:tblHeader/>
        </w:trPr>
        <w:tc>
          <w:tcPr>
            <w:tcW w:w="3960" w:type="dxa"/>
          </w:tcPr>
          <w:p w14:paraId="04E7C5CE" w14:textId="77777777" w:rsidR="00663DCA" w:rsidRPr="009F4279" w:rsidRDefault="00663DCA" w:rsidP="0043001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630" w:type="dxa"/>
          </w:tcPr>
          <w:p w14:paraId="4A9C12C1" w14:textId="77777777" w:rsidR="00663DCA" w:rsidRPr="00C1266B" w:rsidRDefault="00663DCA" w:rsidP="0043001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4592" w:type="dxa"/>
            <w:gridSpan w:val="7"/>
          </w:tcPr>
          <w:p w14:paraId="531C7AF6" w14:textId="6A8DC31A" w:rsidR="00663DCA" w:rsidRDefault="00663DCA" w:rsidP="0043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พันบาท)</w:t>
            </w:r>
          </w:p>
        </w:tc>
      </w:tr>
      <w:tr w:rsidR="00B05DB7" w:rsidRPr="00C1266B" w14:paraId="1A1D048B" w14:textId="77777777" w:rsidTr="00663DCA">
        <w:trPr>
          <w:cantSplit/>
        </w:trPr>
        <w:tc>
          <w:tcPr>
            <w:tcW w:w="3960" w:type="dxa"/>
            <w:hideMark/>
          </w:tcPr>
          <w:p w14:paraId="23D55910" w14:textId="77777777" w:rsidR="00B05DB7" w:rsidRPr="00C1266B" w:rsidRDefault="00B05DB7" w:rsidP="00BB3A64">
            <w:pPr>
              <w:spacing w:line="240" w:lineRule="auto"/>
              <w:ind w:left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630" w:type="dxa"/>
          </w:tcPr>
          <w:p w14:paraId="4AC68F7B" w14:textId="77777777" w:rsidR="00B05DB7" w:rsidRPr="00C1266B" w:rsidRDefault="00B05DB7" w:rsidP="0043001D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592" w:type="dxa"/>
            <w:gridSpan w:val="7"/>
            <w:hideMark/>
          </w:tcPr>
          <w:p w14:paraId="3E7B4544" w14:textId="7E9D1078" w:rsidR="00B05DB7" w:rsidRPr="00C1266B" w:rsidRDefault="00B05DB7" w:rsidP="0043001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</w:p>
        </w:tc>
      </w:tr>
      <w:tr w:rsidR="00B86731" w:rsidRPr="00C1266B" w14:paraId="6F508233" w14:textId="77777777" w:rsidTr="00663DCA">
        <w:trPr>
          <w:cantSplit/>
        </w:trPr>
        <w:tc>
          <w:tcPr>
            <w:tcW w:w="3960" w:type="dxa"/>
            <w:hideMark/>
          </w:tcPr>
          <w:p w14:paraId="6643FCDE" w14:textId="77777777" w:rsidR="00B86731" w:rsidRPr="00C1266B" w:rsidRDefault="00B86731" w:rsidP="00BB3A64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เจ้าหนี้อื่น </w:t>
            </w:r>
          </w:p>
        </w:tc>
        <w:tc>
          <w:tcPr>
            <w:tcW w:w="630" w:type="dxa"/>
            <w:hideMark/>
          </w:tcPr>
          <w:p w14:paraId="5948CF93" w14:textId="77777777" w:rsidR="00B86731" w:rsidRPr="00C1266B" w:rsidRDefault="00B86731" w:rsidP="0043001D">
            <w:pPr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59502F11" w14:textId="7ACFED04" w:rsidR="00B86731" w:rsidRPr="00C1266B" w:rsidRDefault="00442922" w:rsidP="003372C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84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</w:t>
            </w:r>
            <w:r w:rsidRPr="0044292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44292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121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42A71E5" w14:textId="77777777" w:rsidR="00B86731" w:rsidRPr="00C1266B" w:rsidRDefault="00B86731" w:rsidP="0043001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hideMark/>
          </w:tcPr>
          <w:p w14:paraId="1B604C6A" w14:textId="77777777" w:rsidR="00B86731" w:rsidRPr="00C1266B" w:rsidRDefault="00B86731" w:rsidP="00663DC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(559)</w:t>
            </w:r>
          </w:p>
        </w:tc>
        <w:tc>
          <w:tcPr>
            <w:tcW w:w="180" w:type="dxa"/>
            <w:vAlign w:val="bottom"/>
          </w:tcPr>
          <w:p w14:paraId="5860397A" w14:textId="77777777" w:rsidR="00B86731" w:rsidRPr="00C1266B" w:rsidRDefault="00B86731" w:rsidP="0043001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vAlign w:val="bottom"/>
          </w:tcPr>
          <w:p w14:paraId="7E89D548" w14:textId="3B51B1EE" w:rsidR="00B86731" w:rsidRPr="00C1266B" w:rsidRDefault="00D8525F" w:rsidP="00663DC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D8525F"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D8525F">
              <w:rPr>
                <w:rFonts w:ascii="Angsana New" w:hAnsi="Angsana New"/>
                <w:sz w:val="30"/>
                <w:szCs w:val="30"/>
                <w:lang w:eastAsia="en-GB"/>
              </w:rPr>
              <w:t>121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08C834CE" w14:textId="77777777" w:rsidR="00B86731" w:rsidRPr="00C1266B" w:rsidRDefault="00B86731" w:rsidP="0043001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  <w:vAlign w:val="bottom"/>
            <w:hideMark/>
          </w:tcPr>
          <w:p w14:paraId="039E69E1" w14:textId="77777777" w:rsidR="00B86731" w:rsidRPr="00C1266B" w:rsidRDefault="00B86731" w:rsidP="00663DC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(559)</w:t>
            </w:r>
          </w:p>
        </w:tc>
      </w:tr>
      <w:tr w:rsidR="00B86731" w:rsidRPr="00C1266B" w14:paraId="1A8A2673" w14:textId="77777777" w:rsidTr="00663DCA">
        <w:trPr>
          <w:cantSplit/>
        </w:trPr>
        <w:tc>
          <w:tcPr>
            <w:tcW w:w="4590" w:type="dxa"/>
            <w:gridSpan w:val="2"/>
            <w:hideMark/>
          </w:tcPr>
          <w:p w14:paraId="7E9FD7D5" w14:textId="77777777" w:rsidR="00B86731" w:rsidRPr="00C1266B" w:rsidRDefault="00B86731" w:rsidP="00BB3A64">
            <w:pPr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280994" w14:textId="7AD9BD46" w:rsidR="00B86731" w:rsidRPr="00C1266B" w:rsidRDefault="00442922" w:rsidP="003372C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(4,121)</w:t>
            </w:r>
          </w:p>
        </w:tc>
        <w:tc>
          <w:tcPr>
            <w:tcW w:w="180" w:type="dxa"/>
            <w:vAlign w:val="bottom"/>
          </w:tcPr>
          <w:p w14:paraId="7C044EB3" w14:textId="77777777" w:rsidR="00B86731" w:rsidRPr="00C1266B" w:rsidRDefault="00B86731" w:rsidP="0043001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C4C245C" w14:textId="77777777" w:rsidR="00B86731" w:rsidRPr="00C1266B" w:rsidRDefault="00B86731" w:rsidP="00663D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(559)</w:t>
            </w:r>
          </w:p>
        </w:tc>
        <w:tc>
          <w:tcPr>
            <w:tcW w:w="180" w:type="dxa"/>
            <w:vAlign w:val="bottom"/>
          </w:tcPr>
          <w:p w14:paraId="201BB6AA" w14:textId="77777777" w:rsidR="00B86731" w:rsidRPr="00C1266B" w:rsidRDefault="00B86731" w:rsidP="0043001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3B580B" w14:textId="737ACC36" w:rsidR="00B86731" w:rsidRPr="00C1266B" w:rsidRDefault="00D8525F" w:rsidP="0043001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(4,121)</w:t>
            </w:r>
          </w:p>
        </w:tc>
        <w:tc>
          <w:tcPr>
            <w:tcW w:w="180" w:type="dxa"/>
            <w:vAlign w:val="bottom"/>
          </w:tcPr>
          <w:p w14:paraId="19AD985B" w14:textId="77777777" w:rsidR="00B86731" w:rsidRPr="00C1266B" w:rsidRDefault="00B86731" w:rsidP="0043001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BAA64A" w14:textId="77777777" w:rsidR="00B86731" w:rsidRPr="00944052" w:rsidRDefault="00B86731" w:rsidP="00663DC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44052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(559)</w:t>
            </w:r>
          </w:p>
        </w:tc>
      </w:tr>
      <w:tr w:rsidR="00BB3A64" w:rsidRPr="00C1266B" w14:paraId="32A76CDE" w14:textId="77777777" w:rsidTr="00663DCA">
        <w:trPr>
          <w:cantSplit/>
        </w:trPr>
        <w:tc>
          <w:tcPr>
            <w:tcW w:w="4590" w:type="dxa"/>
            <w:gridSpan w:val="2"/>
          </w:tcPr>
          <w:p w14:paraId="40F1BAC8" w14:textId="77777777" w:rsidR="00BB3A64" w:rsidRPr="00C1266B" w:rsidRDefault="00BB3A64" w:rsidP="0043001D">
            <w:pPr>
              <w:tabs>
                <w:tab w:val="right" w:pos="3945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975C8E" w14:textId="77777777" w:rsidR="00BB3A64" w:rsidRPr="00C1266B" w:rsidRDefault="00BB3A64" w:rsidP="0043001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0DC67B85" w14:textId="77777777" w:rsidR="00BB3A64" w:rsidRPr="00C1266B" w:rsidRDefault="00BB3A64" w:rsidP="0043001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7D5F2E" w14:textId="77777777" w:rsidR="00BB3A64" w:rsidRDefault="00BB3A64" w:rsidP="0043001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6EB93496" w14:textId="77777777" w:rsidR="00BB3A64" w:rsidRPr="00C1266B" w:rsidRDefault="00BB3A64" w:rsidP="0043001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234644" w14:textId="77777777" w:rsidR="00BB3A64" w:rsidRPr="00C1266B" w:rsidRDefault="00BB3A64" w:rsidP="0043001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2E4B8E93" w14:textId="77777777" w:rsidR="00BB3A64" w:rsidRPr="00C1266B" w:rsidRDefault="00BB3A64" w:rsidP="0043001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A95826" w14:textId="77777777" w:rsidR="00BB3A64" w:rsidRPr="00944052" w:rsidRDefault="00BB3A64" w:rsidP="0043001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B05DB7" w:rsidRPr="00C1266B" w14:paraId="336E2A1C" w14:textId="77777777" w:rsidTr="00663DCA">
        <w:trPr>
          <w:cantSplit/>
        </w:trPr>
        <w:tc>
          <w:tcPr>
            <w:tcW w:w="3960" w:type="dxa"/>
            <w:hideMark/>
          </w:tcPr>
          <w:p w14:paraId="2D214D25" w14:textId="77777777" w:rsidR="00B05DB7" w:rsidRPr="00C1266B" w:rsidRDefault="00B05DB7" w:rsidP="00BB3A64">
            <w:pPr>
              <w:spacing w:line="240" w:lineRule="auto"/>
              <w:ind w:left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เงินเหรียญฮ่องกง</w:t>
            </w:r>
          </w:p>
        </w:tc>
        <w:tc>
          <w:tcPr>
            <w:tcW w:w="630" w:type="dxa"/>
          </w:tcPr>
          <w:p w14:paraId="7199452D" w14:textId="77777777" w:rsidR="00B05DB7" w:rsidRPr="00C1266B" w:rsidRDefault="00B05DB7" w:rsidP="0043001D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592" w:type="dxa"/>
            <w:gridSpan w:val="7"/>
            <w:hideMark/>
          </w:tcPr>
          <w:p w14:paraId="1FFFCD28" w14:textId="5B82B1DB" w:rsidR="00B05DB7" w:rsidRPr="00C1266B" w:rsidRDefault="00B05DB7" w:rsidP="0043001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</w:p>
        </w:tc>
      </w:tr>
      <w:tr w:rsidR="00B86731" w:rsidRPr="00C1266B" w14:paraId="7B0FE4DB" w14:textId="77777777" w:rsidTr="00663DCA">
        <w:trPr>
          <w:cantSplit/>
        </w:trPr>
        <w:tc>
          <w:tcPr>
            <w:tcW w:w="3960" w:type="dxa"/>
            <w:hideMark/>
          </w:tcPr>
          <w:p w14:paraId="24523EF4" w14:textId="77777777" w:rsidR="00B86731" w:rsidRPr="00C1266B" w:rsidRDefault="00B86731" w:rsidP="00BB3A64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630" w:type="dxa"/>
            <w:hideMark/>
          </w:tcPr>
          <w:p w14:paraId="0245D4C3" w14:textId="26B2B355" w:rsidR="00B86731" w:rsidRPr="00C1266B" w:rsidRDefault="00B86731" w:rsidP="0043001D">
            <w:pPr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4BFFE035" w14:textId="52714DCC" w:rsidR="00B86731" w:rsidRPr="00C1266B" w:rsidRDefault="009E788D" w:rsidP="003372C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E788D"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9E788D">
              <w:rPr>
                <w:rFonts w:ascii="Angsana New" w:hAnsi="Angsana New"/>
                <w:sz w:val="30"/>
                <w:szCs w:val="30"/>
                <w:lang w:eastAsia="en-GB"/>
              </w:rPr>
              <w:t>188</w:t>
            </w:r>
          </w:p>
        </w:tc>
        <w:tc>
          <w:tcPr>
            <w:tcW w:w="180" w:type="dxa"/>
            <w:vAlign w:val="bottom"/>
          </w:tcPr>
          <w:p w14:paraId="324920E8" w14:textId="77777777" w:rsidR="00B86731" w:rsidRPr="00C1266B" w:rsidRDefault="00B86731" w:rsidP="0043001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vAlign w:val="bottom"/>
            <w:hideMark/>
          </w:tcPr>
          <w:p w14:paraId="3A8031FC" w14:textId="77777777" w:rsidR="00B86731" w:rsidRPr="00C1266B" w:rsidRDefault="00B86731" w:rsidP="00663D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26,991</w:t>
            </w:r>
          </w:p>
        </w:tc>
        <w:tc>
          <w:tcPr>
            <w:tcW w:w="180" w:type="dxa"/>
            <w:vAlign w:val="bottom"/>
          </w:tcPr>
          <w:p w14:paraId="630A51E2" w14:textId="77777777" w:rsidR="00B86731" w:rsidRPr="00C1266B" w:rsidRDefault="00B86731" w:rsidP="0043001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vAlign w:val="bottom"/>
          </w:tcPr>
          <w:p w14:paraId="1DF433EE" w14:textId="5FC25D3B" w:rsidR="00B86731" w:rsidRPr="00C1266B" w:rsidRDefault="009E788D" w:rsidP="00663DCA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78E95C" w14:textId="77777777" w:rsidR="00B86731" w:rsidRPr="00C1266B" w:rsidRDefault="00B86731" w:rsidP="0043001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7" w:type="dxa"/>
            <w:vAlign w:val="bottom"/>
            <w:hideMark/>
          </w:tcPr>
          <w:p w14:paraId="059D353C" w14:textId="77777777" w:rsidR="00B86731" w:rsidRPr="00C1266B" w:rsidRDefault="00B86731" w:rsidP="00663DC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B86731" w:rsidRPr="00C1266B" w14:paraId="0C2BC540" w14:textId="77777777" w:rsidTr="00663DCA">
        <w:trPr>
          <w:cantSplit/>
        </w:trPr>
        <w:tc>
          <w:tcPr>
            <w:tcW w:w="3960" w:type="dxa"/>
            <w:hideMark/>
          </w:tcPr>
          <w:p w14:paraId="2BCBB041" w14:textId="77777777" w:rsidR="00B86731" w:rsidRPr="00C1266B" w:rsidRDefault="00B86731" w:rsidP="00BB3A64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เจ้าหนี้อื่น </w:t>
            </w:r>
          </w:p>
        </w:tc>
        <w:tc>
          <w:tcPr>
            <w:tcW w:w="630" w:type="dxa"/>
            <w:hideMark/>
          </w:tcPr>
          <w:p w14:paraId="4035697B" w14:textId="77777777" w:rsidR="00B86731" w:rsidRPr="00C1266B" w:rsidRDefault="00B86731" w:rsidP="0043001D">
            <w:pPr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5C1C728B" w14:textId="5422C75C" w:rsidR="00B86731" w:rsidRPr="00C1266B" w:rsidRDefault="00CF757A" w:rsidP="003372C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(25)</w:t>
            </w:r>
          </w:p>
        </w:tc>
        <w:tc>
          <w:tcPr>
            <w:tcW w:w="180" w:type="dxa"/>
            <w:vAlign w:val="bottom"/>
          </w:tcPr>
          <w:p w14:paraId="4A6316B0" w14:textId="77777777" w:rsidR="00B86731" w:rsidRPr="00C1266B" w:rsidRDefault="00B86731" w:rsidP="0043001D">
            <w:pPr>
              <w:pStyle w:val="acctfourfigures"/>
              <w:tabs>
                <w:tab w:val="decimal" w:pos="4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1" w:type="dxa"/>
            <w:hideMark/>
          </w:tcPr>
          <w:p w14:paraId="566A2FC2" w14:textId="77777777" w:rsidR="00B86731" w:rsidRPr="00C1266B" w:rsidRDefault="00B86731" w:rsidP="00663D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(24)</w:t>
            </w:r>
          </w:p>
        </w:tc>
        <w:tc>
          <w:tcPr>
            <w:tcW w:w="180" w:type="dxa"/>
            <w:vAlign w:val="bottom"/>
          </w:tcPr>
          <w:p w14:paraId="42B70CCE" w14:textId="77777777" w:rsidR="00B86731" w:rsidRPr="00C1266B" w:rsidRDefault="00B86731" w:rsidP="0043001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vAlign w:val="bottom"/>
          </w:tcPr>
          <w:p w14:paraId="037300D3" w14:textId="3E7F7D45" w:rsidR="00B86731" w:rsidRPr="00C1266B" w:rsidRDefault="009E788D" w:rsidP="00663DCA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6DF344CA" w14:textId="77777777" w:rsidR="00B86731" w:rsidRPr="00C1266B" w:rsidRDefault="00B86731" w:rsidP="0043001D">
            <w:pPr>
              <w:pStyle w:val="acctfourfigures"/>
              <w:tabs>
                <w:tab w:val="decimal" w:pos="4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  <w:vAlign w:val="bottom"/>
            <w:hideMark/>
          </w:tcPr>
          <w:p w14:paraId="28A2E4AF" w14:textId="77777777" w:rsidR="00B86731" w:rsidRPr="00C1266B" w:rsidRDefault="00B86731" w:rsidP="00663DC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B86731" w:rsidRPr="00C1266B" w14:paraId="731D6ACA" w14:textId="77777777" w:rsidTr="00663DCA">
        <w:trPr>
          <w:cantSplit/>
          <w:trHeight w:val="276"/>
        </w:trPr>
        <w:tc>
          <w:tcPr>
            <w:tcW w:w="4590" w:type="dxa"/>
            <w:gridSpan w:val="2"/>
            <w:hideMark/>
          </w:tcPr>
          <w:p w14:paraId="063ADA28" w14:textId="77777777" w:rsidR="00B86731" w:rsidRPr="00C1266B" w:rsidRDefault="00B86731" w:rsidP="00BB3A64">
            <w:pPr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FE2F6" w14:textId="66BDFC04" w:rsidR="00B86731" w:rsidRPr="00C1266B" w:rsidRDefault="00CF757A" w:rsidP="003372C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2,163</w:t>
            </w:r>
          </w:p>
        </w:tc>
        <w:tc>
          <w:tcPr>
            <w:tcW w:w="180" w:type="dxa"/>
            <w:vAlign w:val="bottom"/>
          </w:tcPr>
          <w:p w14:paraId="3442B436" w14:textId="77777777" w:rsidR="00B86731" w:rsidRPr="00C1266B" w:rsidRDefault="00B86731" w:rsidP="0043001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E0841F9" w14:textId="77777777" w:rsidR="00B86731" w:rsidRPr="00C1266B" w:rsidRDefault="00B86731" w:rsidP="00663D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26,967</w:t>
            </w:r>
          </w:p>
        </w:tc>
        <w:tc>
          <w:tcPr>
            <w:tcW w:w="180" w:type="dxa"/>
            <w:vAlign w:val="bottom"/>
          </w:tcPr>
          <w:p w14:paraId="1DD7DCCE" w14:textId="77777777" w:rsidR="00B86731" w:rsidRPr="00C1266B" w:rsidRDefault="00B86731" w:rsidP="0043001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3E7B50" w14:textId="6DD562CE" w:rsidR="00B86731" w:rsidRPr="00C1266B" w:rsidRDefault="00663DCA" w:rsidP="00663DCA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0D99E8" w14:textId="77777777" w:rsidR="00B86731" w:rsidRPr="00C1266B" w:rsidRDefault="00B86731" w:rsidP="0043001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1D63E35" w14:textId="77777777" w:rsidR="00B86731" w:rsidRPr="00C1266B" w:rsidRDefault="00B86731" w:rsidP="00663DC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B86731" w:rsidRPr="00BB3A64" w14:paraId="6C79BFEF" w14:textId="77777777" w:rsidTr="00663DCA">
        <w:trPr>
          <w:cantSplit/>
          <w:tblHeader/>
        </w:trPr>
        <w:tc>
          <w:tcPr>
            <w:tcW w:w="3960" w:type="dxa"/>
          </w:tcPr>
          <w:p w14:paraId="4A96CB08" w14:textId="77777777" w:rsidR="00B86731" w:rsidRPr="00BB3A64" w:rsidRDefault="00B86731" w:rsidP="004300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5F7D14B" w14:textId="77777777" w:rsidR="00B86731" w:rsidRPr="00BB3A64" w:rsidRDefault="00B86731" w:rsidP="0043001D">
            <w:pPr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151" w:type="dxa"/>
            <w:gridSpan w:val="3"/>
          </w:tcPr>
          <w:p w14:paraId="5F24E67D" w14:textId="77777777" w:rsidR="00B86731" w:rsidRPr="00BB3A64" w:rsidRDefault="00B86731" w:rsidP="0043001D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25AB24C0" w14:textId="77777777" w:rsidR="00B86731" w:rsidRPr="00BB3A64" w:rsidRDefault="00B86731" w:rsidP="0043001D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261" w:type="dxa"/>
            <w:gridSpan w:val="3"/>
          </w:tcPr>
          <w:p w14:paraId="31AD9D56" w14:textId="77777777" w:rsidR="00B86731" w:rsidRPr="00BB3A64" w:rsidRDefault="00B86731" w:rsidP="0043001D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</w:pPr>
          </w:p>
        </w:tc>
      </w:tr>
      <w:tr w:rsidR="00B86731" w:rsidRPr="00C1266B" w14:paraId="700C63BD" w14:textId="77777777" w:rsidTr="00663DCA">
        <w:trPr>
          <w:cantSplit/>
        </w:trPr>
        <w:tc>
          <w:tcPr>
            <w:tcW w:w="3960" w:type="dxa"/>
            <w:hideMark/>
          </w:tcPr>
          <w:p w14:paraId="4B72455D" w14:textId="77777777" w:rsidR="00B86731" w:rsidRPr="00C1266B" w:rsidRDefault="00B86731" w:rsidP="00BB3A64">
            <w:pPr>
              <w:spacing w:line="240" w:lineRule="auto"/>
              <w:ind w:left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เงินปอนด์สเตอร์ริง</w:t>
            </w:r>
          </w:p>
        </w:tc>
        <w:tc>
          <w:tcPr>
            <w:tcW w:w="630" w:type="dxa"/>
          </w:tcPr>
          <w:p w14:paraId="79DBCEDB" w14:textId="77777777" w:rsidR="00B86731" w:rsidRPr="00C1266B" w:rsidRDefault="00B86731" w:rsidP="0043001D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592" w:type="dxa"/>
            <w:gridSpan w:val="7"/>
            <w:hideMark/>
          </w:tcPr>
          <w:p w14:paraId="009BB21B" w14:textId="3FEE109A" w:rsidR="00B86731" w:rsidRPr="00C1266B" w:rsidRDefault="00B86731" w:rsidP="0043001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</w:p>
        </w:tc>
      </w:tr>
      <w:tr w:rsidR="00B86731" w:rsidRPr="00C1266B" w14:paraId="55BCD3DB" w14:textId="77777777" w:rsidTr="00663DCA">
        <w:trPr>
          <w:cantSplit/>
        </w:trPr>
        <w:tc>
          <w:tcPr>
            <w:tcW w:w="3960" w:type="dxa"/>
            <w:hideMark/>
          </w:tcPr>
          <w:p w14:paraId="265B30C4" w14:textId="77777777" w:rsidR="00B86731" w:rsidRPr="00C1266B" w:rsidRDefault="00B86731" w:rsidP="00BB3A64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เจ้าหนี้อื่น </w:t>
            </w:r>
          </w:p>
        </w:tc>
        <w:tc>
          <w:tcPr>
            <w:tcW w:w="630" w:type="dxa"/>
            <w:hideMark/>
          </w:tcPr>
          <w:p w14:paraId="136A8BD3" w14:textId="77777777" w:rsidR="00B86731" w:rsidRPr="00C1266B" w:rsidRDefault="00B86731" w:rsidP="0043001D">
            <w:pPr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7982CF1A" w14:textId="258B8C36" w:rsidR="00B86731" w:rsidRPr="00C1266B" w:rsidRDefault="00103454" w:rsidP="003372C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(17)</w:t>
            </w:r>
          </w:p>
        </w:tc>
        <w:tc>
          <w:tcPr>
            <w:tcW w:w="180" w:type="dxa"/>
            <w:vAlign w:val="bottom"/>
          </w:tcPr>
          <w:p w14:paraId="2A501427" w14:textId="77777777" w:rsidR="00B86731" w:rsidRPr="00C1266B" w:rsidRDefault="00B86731" w:rsidP="0043001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hideMark/>
          </w:tcPr>
          <w:p w14:paraId="5D21F1CF" w14:textId="77777777" w:rsidR="00B86731" w:rsidRPr="00C1266B" w:rsidRDefault="00B86731" w:rsidP="00663D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(15)</w:t>
            </w:r>
          </w:p>
        </w:tc>
        <w:tc>
          <w:tcPr>
            <w:tcW w:w="180" w:type="dxa"/>
            <w:vAlign w:val="bottom"/>
          </w:tcPr>
          <w:p w14:paraId="7A4683A3" w14:textId="77777777" w:rsidR="00B86731" w:rsidRPr="00C1266B" w:rsidRDefault="00B86731" w:rsidP="0043001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</w:tcPr>
          <w:p w14:paraId="7E350490" w14:textId="7EA5C868" w:rsidR="00B86731" w:rsidRPr="00C1266B" w:rsidRDefault="00103454" w:rsidP="00663DCA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FD0E5C" w14:textId="77777777" w:rsidR="00B86731" w:rsidRPr="00C1266B" w:rsidRDefault="00B86731" w:rsidP="0043001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  <w:hideMark/>
          </w:tcPr>
          <w:p w14:paraId="511CB79D" w14:textId="0310B556" w:rsidR="00B86731" w:rsidRPr="00C1266B" w:rsidRDefault="00B86731" w:rsidP="00663DC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C1266B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B86731" w:rsidRPr="00C1266B" w14:paraId="48310DF7" w14:textId="77777777" w:rsidTr="00663DCA">
        <w:trPr>
          <w:cantSplit/>
        </w:trPr>
        <w:tc>
          <w:tcPr>
            <w:tcW w:w="4590" w:type="dxa"/>
            <w:gridSpan w:val="2"/>
            <w:hideMark/>
          </w:tcPr>
          <w:p w14:paraId="48185FE2" w14:textId="77777777" w:rsidR="00B86731" w:rsidRPr="00C1266B" w:rsidRDefault="00B86731" w:rsidP="00BB3A64">
            <w:pPr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34D72" w14:textId="2494E1C3" w:rsidR="00B86731" w:rsidRPr="00663DCA" w:rsidRDefault="00103454" w:rsidP="00663D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663DCA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(17)</w:t>
            </w:r>
          </w:p>
        </w:tc>
        <w:tc>
          <w:tcPr>
            <w:tcW w:w="180" w:type="dxa"/>
            <w:vAlign w:val="bottom"/>
          </w:tcPr>
          <w:p w14:paraId="675F0147" w14:textId="77777777" w:rsidR="00B86731" w:rsidRPr="00C1266B" w:rsidRDefault="00B86731" w:rsidP="0043001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2C0EC17" w14:textId="77777777" w:rsidR="00B86731" w:rsidRPr="00C1266B" w:rsidRDefault="00B86731" w:rsidP="00663D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(15)</w:t>
            </w:r>
          </w:p>
        </w:tc>
        <w:tc>
          <w:tcPr>
            <w:tcW w:w="180" w:type="dxa"/>
            <w:vAlign w:val="bottom"/>
          </w:tcPr>
          <w:p w14:paraId="7E2E0C63" w14:textId="77777777" w:rsidR="00B86731" w:rsidRPr="00C1266B" w:rsidRDefault="00B86731" w:rsidP="0043001D">
            <w:pPr>
              <w:pStyle w:val="acctfourfigures"/>
              <w:tabs>
                <w:tab w:val="decimal" w:pos="5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9E3098" w14:textId="3906446E" w:rsidR="00B86731" w:rsidRPr="00C1266B" w:rsidRDefault="00103454" w:rsidP="00663DCA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BB1029" w14:textId="77777777" w:rsidR="00B86731" w:rsidRPr="00C1266B" w:rsidRDefault="00B86731" w:rsidP="0043001D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67BFAD" w14:textId="77777777" w:rsidR="00B86731" w:rsidRPr="00C1266B" w:rsidRDefault="00B86731" w:rsidP="00663DCA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</w:tbl>
    <w:p w14:paraId="1CF18676" w14:textId="77777777" w:rsidR="003B76EA" w:rsidRPr="00BB3A64" w:rsidRDefault="003B76E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78C02C83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7F78A103" w14:textId="77777777" w:rsidR="00E64F07" w:rsidRPr="00BB3A64" w:rsidRDefault="00E64F07" w:rsidP="00BB3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51C5E102" w14:textId="76954960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B3A64">
        <w:rPr>
          <w:rFonts w:ascii="Angsana New" w:hAnsi="Angsana New"/>
          <w:sz w:val="30"/>
          <w:szCs w:val="30"/>
          <w:cs/>
        </w:rPr>
        <w:t>ความเสี่ยงทางด้านสินเชื่อคือ</w:t>
      </w:r>
      <w:r w:rsidR="00143E4C" w:rsidRPr="00BB3A64">
        <w:rPr>
          <w:rFonts w:ascii="Angsana New" w:hAnsi="Angsana New"/>
          <w:sz w:val="30"/>
          <w:szCs w:val="30"/>
        </w:rPr>
        <w:t xml:space="preserve"> </w:t>
      </w:r>
      <w:r w:rsidR="00495D91" w:rsidRPr="00BB3A64">
        <w:rPr>
          <w:rFonts w:ascii="Angsana New" w:hAnsi="Angsana New"/>
          <w:sz w:val="30"/>
          <w:szCs w:val="30"/>
          <w:cs/>
        </w:rPr>
        <w:t>คือผลขาดทุนที่อาจเกิดขึ้นจากการที่ลูกค้าหรือคู่สัญญาไม่สามารถชำระหนี้แก่</w:t>
      </w:r>
      <w:r w:rsidR="00B20C38">
        <w:rPr>
          <w:rFonts w:ascii="Angsana New" w:hAnsi="Angsana New"/>
          <w:sz w:val="30"/>
          <w:szCs w:val="30"/>
        </w:rPr>
        <w:br/>
      </w:r>
      <w:r w:rsidRPr="00BB3A64">
        <w:rPr>
          <w:rFonts w:ascii="Angsana New" w:hAnsi="Angsana New"/>
          <w:sz w:val="30"/>
          <w:szCs w:val="30"/>
          <w:cs/>
        </w:rPr>
        <w:t>กลุ่มบริษัท</w:t>
      </w:r>
      <w:r w:rsidR="00196EB3" w:rsidRPr="00BB3A64">
        <w:rPr>
          <w:rFonts w:ascii="Angsana New" w:hAnsi="Angsana New"/>
          <w:sz w:val="30"/>
          <w:szCs w:val="30"/>
        </w:rPr>
        <w:t xml:space="preserve"> </w:t>
      </w:r>
      <w:r w:rsidRPr="00BB3A64">
        <w:rPr>
          <w:rFonts w:ascii="Angsana New" w:hAnsi="Angsana New"/>
          <w:sz w:val="30"/>
          <w:szCs w:val="30"/>
          <w:cs/>
        </w:rPr>
        <w:t>ตามเงื่อนไขที่ตกลงไว้เมื่อครบกำหนด</w:t>
      </w:r>
    </w:p>
    <w:p w14:paraId="2F55D960" w14:textId="77777777" w:rsidR="00CF23E5" w:rsidRPr="00BB3A64" w:rsidRDefault="00CF23E5" w:rsidP="00BB3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0B8114F1" w14:textId="582CD0D9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</w:t>
      </w:r>
      <w:r w:rsidR="00CE2864" w:rsidRPr="00C1266B">
        <w:rPr>
          <w:rFonts w:ascii="Angsana New" w:hAnsi="Angsana New"/>
          <w:sz w:val="30"/>
          <w:szCs w:val="30"/>
          <w:cs/>
        </w:rPr>
        <w:t>ัพย์ทางการเงิน</w:t>
      </w:r>
      <w:r w:rsidR="00B20C38">
        <w:rPr>
          <w:rFonts w:ascii="Angsana New" w:hAnsi="Angsana New"/>
          <w:sz w:val="30"/>
          <w:szCs w:val="30"/>
        </w:rPr>
        <w:br/>
      </w:r>
      <w:r w:rsidR="00CE2864" w:rsidRPr="00C1266B">
        <w:rPr>
          <w:rFonts w:ascii="Angsana New" w:hAnsi="Angsana New"/>
          <w:sz w:val="30"/>
          <w:szCs w:val="30"/>
          <w:cs/>
        </w:rPr>
        <w:t>แต่ละรายการในงบแสดงฐานะการเงิน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15809F14" w14:textId="77777777" w:rsidR="006A61EB" w:rsidRPr="00BB3A64" w:rsidRDefault="006A61EB" w:rsidP="00BB3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213004E5" w14:textId="77777777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4A38930B" w14:textId="77777777" w:rsidR="00E64F07" w:rsidRPr="00BB3A64" w:rsidRDefault="00E64F07" w:rsidP="00BB3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776DDC44" w14:textId="77777777" w:rsidR="00E64F07" w:rsidRPr="00C1266B" w:rsidRDefault="00E64F07" w:rsidP="00BF2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54CB">
        <w:rPr>
          <w:rFonts w:ascii="Angsana New" w:hAnsi="Angsana New"/>
          <w:spacing w:val="-2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C1266B">
        <w:rPr>
          <w:rFonts w:ascii="Angsana New" w:hAnsi="Angsana New"/>
          <w:sz w:val="30"/>
          <w:szCs w:val="30"/>
          <w:cs/>
        </w:rPr>
        <w:t>ให้เพียง</w:t>
      </w:r>
      <w:r w:rsidR="00A476DF" w:rsidRPr="00C1266B">
        <w:rPr>
          <w:rFonts w:ascii="Angsana New" w:hAnsi="Angsana New"/>
          <w:sz w:val="30"/>
          <w:szCs w:val="30"/>
          <w:cs/>
        </w:rPr>
        <w:t>พอต่อการดำเนินงานของกลุ่มบริษัท</w:t>
      </w:r>
      <w:r w:rsidR="00A476DF"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14:paraId="696C7663" w14:textId="77777777" w:rsidR="00A05AD5" w:rsidRPr="00C1266B" w:rsidRDefault="00D91A8B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</w:p>
    <w:p w14:paraId="0106A111" w14:textId="77777777" w:rsidR="00A05AD5" w:rsidRPr="00BB3A64" w:rsidRDefault="00A05AD5" w:rsidP="00BB3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765DA845" w14:textId="77777777" w:rsidR="00B13A84" w:rsidRPr="00C1266B" w:rsidRDefault="00D91A8B" w:rsidP="00BB3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</w:t>
      </w:r>
      <w:r w:rsidR="00B07FE4" w:rsidRPr="00C1266B">
        <w:rPr>
          <w:rFonts w:ascii="Angsana New" w:hAnsi="Angsana New"/>
          <w:sz w:val="30"/>
          <w:szCs w:val="30"/>
          <w:cs/>
        </w:rPr>
        <w:t>ิธรรม แต่ไม่รวมถึงการแสดงข้อมูล</w:t>
      </w:r>
      <w:r w:rsidRPr="00C1266B">
        <w:rPr>
          <w:rFonts w:ascii="Angsana New" w:hAnsi="Angsana New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20D4786" w14:textId="77777777" w:rsidR="00B13A84" w:rsidRPr="00BB3A64" w:rsidRDefault="00B13A84" w:rsidP="00BB3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</w:p>
    <w:tbl>
      <w:tblPr>
        <w:tblW w:w="927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7"/>
        <w:gridCol w:w="1800"/>
        <w:gridCol w:w="270"/>
        <w:gridCol w:w="1620"/>
      </w:tblGrid>
      <w:tr w:rsidR="00C02F37" w:rsidRPr="00184074" w14:paraId="559979D6" w14:textId="77777777" w:rsidTr="00F93282">
        <w:trPr>
          <w:cantSplit/>
          <w:tblHeader/>
        </w:trPr>
        <w:tc>
          <w:tcPr>
            <w:tcW w:w="5587" w:type="dxa"/>
            <w:vAlign w:val="bottom"/>
            <w:hideMark/>
          </w:tcPr>
          <w:p w14:paraId="527D8046" w14:textId="56A5F7C4" w:rsidR="00C02F37" w:rsidRPr="00184074" w:rsidRDefault="00B13A84" w:rsidP="00530F2F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84074">
              <w:rPr>
                <w:rFonts w:ascii="Angsana New" w:hAnsi="Angsana New"/>
                <w:sz w:val="30"/>
                <w:szCs w:val="30"/>
                <w:rtl/>
                <w:cs/>
              </w:rPr>
              <w:br w:type="page"/>
            </w:r>
          </w:p>
        </w:tc>
        <w:tc>
          <w:tcPr>
            <w:tcW w:w="3690" w:type="dxa"/>
            <w:gridSpan w:val="3"/>
            <w:vAlign w:val="bottom"/>
            <w:hideMark/>
          </w:tcPr>
          <w:p w14:paraId="33AED7CC" w14:textId="77777777" w:rsidR="00C02F37" w:rsidRPr="00184074" w:rsidRDefault="00652B11" w:rsidP="00530F2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8407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184074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/</w:t>
            </w:r>
            <w:r w:rsidRPr="0018407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02F37" w:rsidRPr="00184074" w14:paraId="266A4EFF" w14:textId="77777777" w:rsidTr="00F93282">
        <w:trPr>
          <w:cantSplit/>
          <w:tblHeader/>
        </w:trPr>
        <w:tc>
          <w:tcPr>
            <w:tcW w:w="5587" w:type="dxa"/>
            <w:hideMark/>
          </w:tcPr>
          <w:p w14:paraId="7BE3E094" w14:textId="77777777" w:rsidR="00C02F37" w:rsidRPr="00184074" w:rsidRDefault="00C02F37" w:rsidP="00530F2F">
            <w:pPr>
              <w:tabs>
                <w:tab w:val="left" w:pos="1001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hideMark/>
          </w:tcPr>
          <w:p w14:paraId="702B85CC" w14:textId="77777777" w:rsidR="00C02F37" w:rsidRPr="00184074" w:rsidRDefault="00C02F37" w:rsidP="00530F2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407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0B8E303" w14:textId="77777777" w:rsidR="00C02F37" w:rsidRPr="00184074" w:rsidRDefault="00C02F37" w:rsidP="00530F2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hideMark/>
          </w:tcPr>
          <w:p w14:paraId="5FE9C653" w14:textId="77777777" w:rsidR="00C02F37" w:rsidRPr="00184074" w:rsidRDefault="00C02F37" w:rsidP="00530F2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407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02F37" w:rsidRPr="00184074" w14:paraId="4E168F6E" w14:textId="77777777" w:rsidTr="00F93282">
        <w:trPr>
          <w:cantSplit/>
          <w:tblHeader/>
        </w:trPr>
        <w:tc>
          <w:tcPr>
            <w:tcW w:w="5587" w:type="dxa"/>
            <w:hideMark/>
          </w:tcPr>
          <w:p w14:paraId="5765553E" w14:textId="77777777" w:rsidR="00C02F37" w:rsidRPr="00184074" w:rsidRDefault="00C02F37" w:rsidP="00530F2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58405BC" w14:textId="77777777" w:rsidR="00C02F37" w:rsidRPr="00184074" w:rsidRDefault="00C02F37" w:rsidP="00530F2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CF1D0" w14:textId="77777777" w:rsidR="00C02F37" w:rsidRPr="00184074" w:rsidRDefault="00C02F37" w:rsidP="00530F2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hideMark/>
          </w:tcPr>
          <w:p w14:paraId="7B357D58" w14:textId="77777777" w:rsidR="00C02F37" w:rsidRPr="00184074" w:rsidRDefault="00C02F37" w:rsidP="00530F2F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407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184074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</w:tr>
      <w:tr w:rsidR="00C02F37" w:rsidRPr="00184074" w14:paraId="151248FE" w14:textId="77777777" w:rsidTr="00F93282">
        <w:trPr>
          <w:cantSplit/>
          <w:tblHeader/>
        </w:trPr>
        <w:tc>
          <w:tcPr>
            <w:tcW w:w="5587" w:type="dxa"/>
          </w:tcPr>
          <w:p w14:paraId="52894F8B" w14:textId="77777777" w:rsidR="00C02F37" w:rsidRPr="00184074" w:rsidRDefault="00C02F37" w:rsidP="00530F2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78BD6681" w14:textId="77777777" w:rsidR="00C02F37" w:rsidRPr="00184074" w:rsidRDefault="00C02F37" w:rsidP="00530F2F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407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8407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8407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F7932" w:rsidRPr="00184074" w14:paraId="7EDADF73" w14:textId="77777777" w:rsidTr="00530F2F">
        <w:trPr>
          <w:cantSplit/>
        </w:trPr>
        <w:tc>
          <w:tcPr>
            <w:tcW w:w="5587" w:type="dxa"/>
            <w:hideMark/>
          </w:tcPr>
          <w:p w14:paraId="798701ED" w14:textId="77777777" w:rsidR="004F7932" w:rsidRPr="00184074" w:rsidRDefault="003B76EA" w:rsidP="00530F2F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18407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F7932" w:rsidRPr="00184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18407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30F2F" w:rsidRPr="0018407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13B54" w:rsidRPr="0018407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0" w:type="dxa"/>
          </w:tcPr>
          <w:p w14:paraId="4B61D024" w14:textId="77777777" w:rsidR="004F7932" w:rsidRPr="00184074" w:rsidRDefault="004F7932" w:rsidP="0053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7AD66A" w14:textId="77777777" w:rsidR="004F7932" w:rsidRPr="00184074" w:rsidRDefault="004F7932" w:rsidP="0053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80521C" w14:textId="77777777" w:rsidR="004F7932" w:rsidRPr="00184074" w:rsidRDefault="004F7932" w:rsidP="0053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7932" w:rsidRPr="00184074" w14:paraId="54ABCE7A" w14:textId="77777777" w:rsidTr="00530F2F">
        <w:trPr>
          <w:cantSplit/>
        </w:trPr>
        <w:tc>
          <w:tcPr>
            <w:tcW w:w="5587" w:type="dxa"/>
          </w:tcPr>
          <w:p w14:paraId="2DBB4979" w14:textId="77777777" w:rsidR="004F7932" w:rsidRPr="00184074" w:rsidRDefault="004F7932" w:rsidP="00530F2F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1840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00" w:type="dxa"/>
          </w:tcPr>
          <w:p w14:paraId="04FE62D4" w14:textId="77777777" w:rsidR="004F7932" w:rsidRPr="00184074" w:rsidRDefault="004F7932" w:rsidP="0053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221783" w14:textId="77777777" w:rsidR="004F7932" w:rsidRPr="00184074" w:rsidRDefault="004F7932" w:rsidP="0053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CECD4C7" w14:textId="77777777" w:rsidR="004F7932" w:rsidRPr="00184074" w:rsidRDefault="004F7932" w:rsidP="0053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7932" w:rsidRPr="00876E34" w14:paraId="388AD597" w14:textId="77777777" w:rsidTr="00530F2F">
        <w:trPr>
          <w:cantSplit/>
        </w:trPr>
        <w:tc>
          <w:tcPr>
            <w:tcW w:w="5587" w:type="dxa"/>
          </w:tcPr>
          <w:p w14:paraId="5E1D05A5" w14:textId="77777777" w:rsidR="004F7932" w:rsidRPr="00184074" w:rsidRDefault="004F7932" w:rsidP="00530F2F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84074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800" w:type="dxa"/>
          </w:tcPr>
          <w:p w14:paraId="1A6E774A" w14:textId="4BDAF167" w:rsidR="004F7932" w:rsidRPr="00184074" w:rsidRDefault="00876E34" w:rsidP="0087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52,623</w:t>
            </w:r>
          </w:p>
        </w:tc>
        <w:tc>
          <w:tcPr>
            <w:tcW w:w="270" w:type="dxa"/>
          </w:tcPr>
          <w:p w14:paraId="1AE31E63" w14:textId="77777777" w:rsidR="004F7932" w:rsidRPr="00184074" w:rsidRDefault="004F7932" w:rsidP="0087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8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61180E7" w14:textId="17445429" w:rsidR="004F7932" w:rsidRPr="00184074" w:rsidRDefault="00876E34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52,623</w:t>
            </w:r>
          </w:p>
        </w:tc>
      </w:tr>
      <w:tr w:rsidR="003F186A" w:rsidRPr="00184074" w14:paraId="75AA9E57" w14:textId="77777777" w:rsidTr="00530F2F">
        <w:trPr>
          <w:cantSplit/>
        </w:trPr>
        <w:tc>
          <w:tcPr>
            <w:tcW w:w="5587" w:type="dxa"/>
          </w:tcPr>
          <w:p w14:paraId="4130DA1F" w14:textId="77777777" w:rsidR="003F186A" w:rsidRPr="00184074" w:rsidRDefault="003F186A" w:rsidP="00530F2F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2CB00E" w14:textId="77777777" w:rsidR="003F186A" w:rsidRPr="00184074" w:rsidRDefault="003F186A" w:rsidP="00530F2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AC5ED" w14:textId="77777777" w:rsidR="003F186A" w:rsidRPr="00184074" w:rsidRDefault="003F186A" w:rsidP="00530F2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E3801D1" w14:textId="77777777" w:rsidR="003F186A" w:rsidRPr="00184074" w:rsidRDefault="003F186A" w:rsidP="00530F2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30F2F" w:rsidRPr="00184074" w14:paraId="3EDCEF29" w14:textId="77777777" w:rsidTr="00530F2F">
        <w:trPr>
          <w:cantSplit/>
        </w:trPr>
        <w:tc>
          <w:tcPr>
            <w:tcW w:w="5587" w:type="dxa"/>
          </w:tcPr>
          <w:p w14:paraId="2D8973B5" w14:textId="77777777" w:rsidR="00530F2F" w:rsidRPr="00184074" w:rsidRDefault="003B76EA" w:rsidP="002B051C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18407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530F2F" w:rsidRPr="00184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18407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2B051C" w:rsidRPr="001840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E13B54" w:rsidRPr="0018407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0" w:type="dxa"/>
          </w:tcPr>
          <w:p w14:paraId="0D28A339" w14:textId="77777777" w:rsidR="00530F2F" w:rsidRPr="00184074" w:rsidRDefault="00530F2F" w:rsidP="0053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A8B96" w14:textId="77777777" w:rsidR="00530F2F" w:rsidRPr="00184074" w:rsidRDefault="00530F2F" w:rsidP="0053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E99D715" w14:textId="77777777" w:rsidR="00530F2F" w:rsidRPr="00184074" w:rsidRDefault="00530F2F" w:rsidP="0053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0F2F" w:rsidRPr="00184074" w14:paraId="6E2A862C" w14:textId="77777777" w:rsidTr="00530F2F">
        <w:trPr>
          <w:cantSplit/>
        </w:trPr>
        <w:tc>
          <w:tcPr>
            <w:tcW w:w="5587" w:type="dxa"/>
            <w:hideMark/>
          </w:tcPr>
          <w:p w14:paraId="3CCFCA04" w14:textId="77777777" w:rsidR="00530F2F" w:rsidRPr="00184074" w:rsidRDefault="00530F2F" w:rsidP="00530F2F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1840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00" w:type="dxa"/>
          </w:tcPr>
          <w:p w14:paraId="0A85D84B" w14:textId="77777777" w:rsidR="00530F2F" w:rsidRPr="00184074" w:rsidRDefault="00530F2F" w:rsidP="0053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C76ABF" w14:textId="77777777" w:rsidR="00530F2F" w:rsidRPr="00184074" w:rsidRDefault="00530F2F" w:rsidP="0053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56EF63" w14:textId="77777777" w:rsidR="00530F2F" w:rsidRPr="00184074" w:rsidRDefault="00530F2F" w:rsidP="0053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6731" w:rsidRPr="00C1266B" w14:paraId="7456D299" w14:textId="77777777" w:rsidTr="00530F2F">
        <w:trPr>
          <w:cantSplit/>
        </w:trPr>
        <w:tc>
          <w:tcPr>
            <w:tcW w:w="5587" w:type="dxa"/>
            <w:hideMark/>
          </w:tcPr>
          <w:p w14:paraId="706A44AF" w14:textId="77777777" w:rsidR="00B86731" w:rsidRPr="00184074" w:rsidRDefault="00B86731" w:rsidP="00B86731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84074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800" w:type="dxa"/>
          </w:tcPr>
          <w:p w14:paraId="37D9F3C6" w14:textId="77777777" w:rsidR="00B86731" w:rsidRPr="00184074" w:rsidRDefault="00B86731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4074">
              <w:rPr>
                <w:rFonts w:ascii="Angsana New" w:hAnsi="Angsana New"/>
                <w:sz w:val="30"/>
                <w:szCs w:val="30"/>
              </w:rPr>
              <w:t>50,772</w:t>
            </w:r>
          </w:p>
        </w:tc>
        <w:tc>
          <w:tcPr>
            <w:tcW w:w="270" w:type="dxa"/>
          </w:tcPr>
          <w:p w14:paraId="3F69B2B2" w14:textId="77777777" w:rsidR="00B86731" w:rsidRPr="00184074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8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F9203E" w14:textId="77777777" w:rsidR="00B86731" w:rsidRPr="00184074" w:rsidRDefault="00B86731" w:rsidP="00B8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184074">
              <w:rPr>
                <w:rFonts w:ascii="Angsana New" w:hAnsi="Angsana New"/>
                <w:sz w:val="30"/>
                <w:szCs w:val="30"/>
              </w:rPr>
              <w:t>50,772</w:t>
            </w:r>
          </w:p>
        </w:tc>
      </w:tr>
    </w:tbl>
    <w:p w14:paraId="41DA1CE3" w14:textId="77777777" w:rsidR="00172D4F" w:rsidRPr="003B76EA" w:rsidRDefault="00172D4F" w:rsidP="00C02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800"/>
        <w:gridCol w:w="270"/>
        <w:gridCol w:w="1620"/>
      </w:tblGrid>
      <w:tr w:rsidR="00652B11" w:rsidRPr="00826A27" w14:paraId="61ABE1BB" w14:textId="77777777" w:rsidTr="00184074">
        <w:trPr>
          <w:cantSplit/>
          <w:tblHeader/>
        </w:trPr>
        <w:tc>
          <w:tcPr>
            <w:tcW w:w="5580" w:type="dxa"/>
          </w:tcPr>
          <w:p w14:paraId="6792FA1E" w14:textId="77777777" w:rsidR="00652B11" w:rsidRPr="00826A27" w:rsidRDefault="00652B11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C923FF2" w14:textId="77777777" w:rsidR="00652B11" w:rsidRPr="00826A27" w:rsidRDefault="00652B11" w:rsidP="000C73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52B11" w:rsidRPr="00826A27" w14:paraId="08F43C08" w14:textId="77777777" w:rsidTr="00184074">
        <w:trPr>
          <w:cantSplit/>
          <w:tblHeader/>
        </w:trPr>
        <w:tc>
          <w:tcPr>
            <w:tcW w:w="5580" w:type="dxa"/>
          </w:tcPr>
          <w:p w14:paraId="19FFB354" w14:textId="77777777" w:rsidR="00652B11" w:rsidRPr="00826A27" w:rsidRDefault="00652B11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18F62AE" w14:textId="77777777" w:rsidR="00652B11" w:rsidRPr="00826A27" w:rsidRDefault="00652B11" w:rsidP="000C73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4C9536C" w14:textId="77777777" w:rsidR="00652B11" w:rsidRPr="00826A27" w:rsidRDefault="00652B11" w:rsidP="000C73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924880" w14:textId="77777777" w:rsidR="00652B11" w:rsidRPr="00826A27" w:rsidRDefault="00652B11" w:rsidP="000C734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52B11" w:rsidRPr="00826A27" w14:paraId="0B5F5EF5" w14:textId="77777777" w:rsidTr="00184074">
        <w:trPr>
          <w:cantSplit/>
          <w:tblHeader/>
        </w:trPr>
        <w:tc>
          <w:tcPr>
            <w:tcW w:w="5580" w:type="dxa"/>
          </w:tcPr>
          <w:p w14:paraId="1CAFB71B" w14:textId="77777777" w:rsidR="00652B11" w:rsidRPr="00826A27" w:rsidRDefault="00652B11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C104321" w14:textId="77777777" w:rsidR="00652B11" w:rsidRPr="00826A27" w:rsidRDefault="00652B11" w:rsidP="000C7348">
            <w:pPr>
              <w:pStyle w:val="acctfourfigures"/>
              <w:tabs>
                <w:tab w:val="clear" w:pos="765"/>
              </w:tabs>
              <w:spacing w:line="240" w:lineRule="auto"/>
              <w:ind w:left="-78" w:right="-8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EC04EF" w14:textId="77777777" w:rsidR="00652B11" w:rsidRPr="00826A27" w:rsidRDefault="00652B11" w:rsidP="000C73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786044B" w14:textId="77777777" w:rsidR="00652B11" w:rsidRPr="00826A27" w:rsidRDefault="00652B11" w:rsidP="000C7348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90"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826A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6A2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652B11" w:rsidRPr="00826A27" w14:paraId="48419B9A" w14:textId="77777777" w:rsidTr="00184074">
        <w:trPr>
          <w:cantSplit/>
          <w:tblHeader/>
        </w:trPr>
        <w:tc>
          <w:tcPr>
            <w:tcW w:w="5580" w:type="dxa"/>
          </w:tcPr>
          <w:p w14:paraId="64CA88D6" w14:textId="77777777" w:rsidR="00652B11" w:rsidRPr="00826A27" w:rsidRDefault="00652B11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8F05D8C" w14:textId="77777777" w:rsidR="00652B11" w:rsidRPr="00826A27" w:rsidRDefault="00652B11" w:rsidP="000C7348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6A2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26A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26A2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52B11" w:rsidRPr="00184074" w14:paraId="29651657" w14:textId="77777777" w:rsidTr="00652B11">
        <w:trPr>
          <w:cantSplit/>
        </w:trPr>
        <w:tc>
          <w:tcPr>
            <w:tcW w:w="5580" w:type="dxa"/>
          </w:tcPr>
          <w:p w14:paraId="17FB3153" w14:textId="77777777" w:rsidR="00652B11" w:rsidRPr="00184074" w:rsidRDefault="00652B11" w:rsidP="000C7348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18407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84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18407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84074" w:rsidRPr="0018407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0" w:type="dxa"/>
          </w:tcPr>
          <w:p w14:paraId="1A9FF07B" w14:textId="77777777" w:rsidR="00652B11" w:rsidRPr="00184074" w:rsidRDefault="00652B11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D9626C" w14:textId="77777777" w:rsidR="00652B11" w:rsidRPr="00184074" w:rsidRDefault="00652B11" w:rsidP="000C7348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22A18481" w14:textId="77777777" w:rsidR="00652B11" w:rsidRPr="00184074" w:rsidRDefault="00652B11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78" w:right="-8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2B11" w:rsidRPr="00184074" w14:paraId="15E82616" w14:textId="77777777" w:rsidTr="00652B11">
        <w:trPr>
          <w:cantSplit/>
        </w:trPr>
        <w:tc>
          <w:tcPr>
            <w:tcW w:w="5580" w:type="dxa"/>
          </w:tcPr>
          <w:p w14:paraId="2616DA67" w14:textId="77777777" w:rsidR="00652B11" w:rsidRPr="00184074" w:rsidRDefault="00652B11" w:rsidP="000C7348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="Angsana New" w:hAnsi="Angsana New"/>
                <w:sz w:val="30"/>
                <w:szCs w:val="30"/>
              </w:rPr>
            </w:pPr>
            <w:r w:rsidRPr="001840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800" w:type="dxa"/>
          </w:tcPr>
          <w:p w14:paraId="55C5703E" w14:textId="77777777" w:rsidR="00652B11" w:rsidRPr="00184074" w:rsidRDefault="00652B11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FD7AA" w14:textId="77777777" w:rsidR="00652B11" w:rsidRPr="00184074" w:rsidRDefault="00652B11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7B13FC4" w14:textId="77777777" w:rsidR="00652B11" w:rsidRPr="00184074" w:rsidRDefault="00652B11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78" w:right="-8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2B11" w:rsidRPr="00184074" w14:paraId="59D704BA" w14:textId="77777777" w:rsidTr="00652B11">
        <w:trPr>
          <w:cantSplit/>
        </w:trPr>
        <w:tc>
          <w:tcPr>
            <w:tcW w:w="5580" w:type="dxa"/>
          </w:tcPr>
          <w:p w14:paraId="0609D258" w14:textId="77777777" w:rsidR="00652B11" w:rsidRPr="00184074" w:rsidRDefault="00652B11" w:rsidP="000C7348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="Angsana New" w:hAnsi="Angsana New"/>
                <w:sz w:val="30"/>
                <w:szCs w:val="30"/>
              </w:rPr>
            </w:pPr>
            <w:r w:rsidRPr="0018407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800" w:type="dxa"/>
          </w:tcPr>
          <w:p w14:paraId="41D71DDC" w14:textId="7EB06CF3" w:rsidR="00652B11" w:rsidRPr="00184074" w:rsidRDefault="00780159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4074">
              <w:rPr>
                <w:rFonts w:ascii="Angsana New" w:hAnsi="Angsana New"/>
                <w:sz w:val="30"/>
                <w:szCs w:val="30"/>
              </w:rPr>
              <w:t>30,968</w:t>
            </w:r>
          </w:p>
        </w:tc>
        <w:tc>
          <w:tcPr>
            <w:tcW w:w="270" w:type="dxa"/>
          </w:tcPr>
          <w:p w14:paraId="74A15AFC" w14:textId="77777777" w:rsidR="00652B11" w:rsidRPr="00184074" w:rsidRDefault="00652B11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2C5C1F" w14:textId="7F52B558" w:rsidR="00652B11" w:rsidRPr="00184074" w:rsidRDefault="00552C8F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27,175</w:t>
            </w:r>
          </w:p>
        </w:tc>
      </w:tr>
      <w:tr w:rsidR="00E8489A" w:rsidRPr="00184074" w14:paraId="179BFF83" w14:textId="77777777" w:rsidTr="00652B11">
        <w:trPr>
          <w:cantSplit/>
        </w:trPr>
        <w:tc>
          <w:tcPr>
            <w:tcW w:w="5580" w:type="dxa"/>
          </w:tcPr>
          <w:p w14:paraId="1BF302D3" w14:textId="77777777" w:rsidR="00E8489A" w:rsidRPr="00184074" w:rsidRDefault="00E8489A" w:rsidP="000C7348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4C02381" w14:textId="77777777" w:rsidR="00E8489A" w:rsidRPr="00184074" w:rsidRDefault="00E8489A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EF74F" w14:textId="77777777" w:rsidR="00E8489A" w:rsidRPr="00184074" w:rsidRDefault="00E8489A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027DAC" w14:textId="77777777" w:rsidR="00E8489A" w:rsidRPr="00184074" w:rsidRDefault="00E8489A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78" w:right="-8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2B11" w:rsidRPr="00184074" w14:paraId="25491783" w14:textId="77777777" w:rsidTr="00652B11">
        <w:trPr>
          <w:cantSplit/>
        </w:trPr>
        <w:tc>
          <w:tcPr>
            <w:tcW w:w="5580" w:type="dxa"/>
          </w:tcPr>
          <w:p w14:paraId="23761584" w14:textId="77777777" w:rsidR="00652B11" w:rsidRPr="00184074" w:rsidRDefault="00652B11" w:rsidP="000C7348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="Angsana New" w:hAnsi="Angsana New"/>
                <w:sz w:val="30"/>
                <w:szCs w:val="30"/>
              </w:rPr>
            </w:pPr>
            <w:r w:rsidRPr="0018407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84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18407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04244067" w14:textId="77777777" w:rsidR="00652B11" w:rsidRPr="00184074" w:rsidRDefault="00652B11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7528E" w14:textId="77777777" w:rsidR="00652B11" w:rsidRPr="00184074" w:rsidRDefault="00652B11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2B7190E" w14:textId="77777777" w:rsidR="00652B11" w:rsidRPr="00184074" w:rsidRDefault="00652B11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78" w:right="-8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2B11" w:rsidRPr="00184074" w14:paraId="6901DC7D" w14:textId="77777777" w:rsidTr="00652B11">
        <w:trPr>
          <w:cantSplit/>
        </w:trPr>
        <w:tc>
          <w:tcPr>
            <w:tcW w:w="5580" w:type="dxa"/>
          </w:tcPr>
          <w:p w14:paraId="0017C5E0" w14:textId="77777777" w:rsidR="00652B11" w:rsidRPr="00184074" w:rsidRDefault="00652B11" w:rsidP="000C7348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="Angsana New" w:hAnsi="Angsana New"/>
                <w:sz w:val="30"/>
                <w:szCs w:val="30"/>
              </w:rPr>
            </w:pPr>
            <w:r w:rsidRPr="001840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800" w:type="dxa"/>
          </w:tcPr>
          <w:p w14:paraId="2B0EC837" w14:textId="77777777" w:rsidR="00652B11" w:rsidRPr="00184074" w:rsidRDefault="00652B11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ind w:left="-78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3B567" w14:textId="77777777" w:rsidR="00652B11" w:rsidRPr="00184074" w:rsidRDefault="00652B11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F32C94" w14:textId="77777777" w:rsidR="00652B11" w:rsidRPr="00184074" w:rsidRDefault="00652B11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78" w:right="-8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2B11" w:rsidRPr="00B27B06" w14:paraId="3138E097" w14:textId="77777777" w:rsidTr="00652B11">
        <w:trPr>
          <w:cantSplit/>
        </w:trPr>
        <w:tc>
          <w:tcPr>
            <w:tcW w:w="5580" w:type="dxa"/>
          </w:tcPr>
          <w:p w14:paraId="0774A67F" w14:textId="77777777" w:rsidR="00652B11" w:rsidRPr="00184074" w:rsidRDefault="00652B11" w:rsidP="000C7348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="Angsana New" w:hAnsi="Angsana New"/>
                <w:sz w:val="30"/>
                <w:szCs w:val="30"/>
              </w:rPr>
            </w:pPr>
            <w:r w:rsidRPr="0018407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800" w:type="dxa"/>
          </w:tcPr>
          <w:p w14:paraId="2123FCA7" w14:textId="77777777" w:rsidR="00652B11" w:rsidRPr="00184074" w:rsidRDefault="00652B11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4074">
              <w:rPr>
                <w:rFonts w:ascii="Angsana New" w:hAnsi="Angsana New"/>
                <w:sz w:val="30"/>
                <w:szCs w:val="30"/>
              </w:rPr>
              <w:t>30,968</w:t>
            </w:r>
          </w:p>
        </w:tc>
        <w:tc>
          <w:tcPr>
            <w:tcW w:w="270" w:type="dxa"/>
          </w:tcPr>
          <w:p w14:paraId="7CA05414" w14:textId="77777777" w:rsidR="00652B11" w:rsidRPr="00184074" w:rsidRDefault="00652B11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C6730F" w14:textId="77777777" w:rsidR="00652B11" w:rsidRPr="00184074" w:rsidRDefault="00652B11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ind w:left="191"/>
              <w:rPr>
                <w:rFonts w:ascii="Angsana New" w:hAnsi="Angsana New"/>
                <w:sz w:val="30"/>
                <w:szCs w:val="30"/>
              </w:rPr>
            </w:pPr>
            <w:r w:rsidRPr="00184074">
              <w:rPr>
                <w:rFonts w:ascii="Angsana New" w:hAnsi="Angsana New"/>
                <w:sz w:val="30"/>
                <w:szCs w:val="30"/>
              </w:rPr>
              <w:t>23,660</w:t>
            </w:r>
          </w:p>
        </w:tc>
      </w:tr>
    </w:tbl>
    <w:p w14:paraId="5B71DF08" w14:textId="3A860E8C" w:rsidR="005E62D7" w:rsidRDefault="005E62D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3E8E621" w14:textId="77777777" w:rsidR="005E62D7" w:rsidRPr="005E62D7" w:rsidRDefault="005E62D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7B62F089" w14:textId="77777777" w:rsidR="00FA2819" w:rsidRPr="00B20429" w:rsidRDefault="00FA2819" w:rsidP="00B20429">
      <w:pPr>
        <w:pStyle w:val="block"/>
        <w:spacing w:after="0" w:line="240" w:lineRule="atLeast"/>
        <w:ind w:left="540" w:right="-9"/>
        <w:jc w:val="thaiDistribute"/>
        <w:rPr>
          <w:rFonts w:ascii="Angsana New" w:hAnsi="Angsana New"/>
          <w:sz w:val="30"/>
          <w:szCs w:val="30"/>
          <w:lang w:bidi="th-TH"/>
        </w:rPr>
      </w:pPr>
      <w:r w:rsidRPr="00B20429">
        <w:rPr>
          <w:rFonts w:ascii="Angsana New" w:hAnsi="Angsana New"/>
          <w:sz w:val="30"/>
          <w:szCs w:val="30"/>
          <w:cs/>
          <w:lang w:bidi="th-TH"/>
        </w:rPr>
        <w:lastRenderedPageBreak/>
        <w:t>ตราสารทุนที่เป็นหลักทรัพย์เผื่อขายเป็นเงินลงทุนในตราสารทุนของบริษัท ฝาจีบ จำกัด (มหาชน) ซึ่งจดทะเบียน</w:t>
      </w:r>
      <w:r w:rsidRPr="00B20429">
        <w:rPr>
          <w:rFonts w:ascii="Angsana New" w:hAnsi="Angsana New"/>
          <w:sz w:val="30"/>
          <w:szCs w:val="30"/>
          <w:lang w:bidi="th-TH"/>
        </w:rPr>
        <w:br/>
      </w:r>
      <w:r w:rsidRPr="00B20429">
        <w:rPr>
          <w:rFonts w:ascii="Angsana New" w:hAnsi="Angsana New"/>
          <w:sz w:val="30"/>
          <w:szCs w:val="30"/>
          <w:cs/>
          <w:lang w:bidi="th-TH"/>
        </w:rPr>
        <w:t>ตราสารทุนในตลาดหลักทรัพย์ และมีการซื้อขายอย่างสม่ำเสมอในปัจจุบัน มูลค่ายุติธรรมของเงินลงทุน</w:t>
      </w:r>
      <w:r w:rsidRPr="00B20429">
        <w:rPr>
          <w:rFonts w:ascii="Angsana New" w:hAnsi="Angsana New" w:hint="cs"/>
          <w:sz w:val="30"/>
          <w:szCs w:val="30"/>
          <w:cs/>
          <w:lang w:bidi="th-TH"/>
        </w:rPr>
        <w:t>ดังกล่าว</w:t>
      </w:r>
      <w:r w:rsidRPr="00B20429">
        <w:rPr>
          <w:rFonts w:ascii="Angsana New" w:hAnsi="Angsana New"/>
          <w:sz w:val="30"/>
          <w:szCs w:val="30"/>
          <w:cs/>
          <w:lang w:bidi="th-TH"/>
        </w:rPr>
        <w:br/>
        <w:t>ถูก</w:t>
      </w:r>
      <w:r w:rsidRPr="00B20429">
        <w:rPr>
          <w:rFonts w:ascii="Angsana New" w:hAnsi="Angsana New" w:hint="cs"/>
          <w:sz w:val="30"/>
          <w:szCs w:val="30"/>
          <w:cs/>
          <w:lang w:bidi="th-TH"/>
        </w:rPr>
        <w:t>จัดลำดับชั้น</w:t>
      </w:r>
      <w:r w:rsidRPr="00B20429">
        <w:rPr>
          <w:rFonts w:ascii="Angsana New" w:hAnsi="Angsana New"/>
          <w:sz w:val="30"/>
          <w:szCs w:val="30"/>
          <w:cs/>
          <w:lang w:bidi="th-TH"/>
        </w:rPr>
        <w:t xml:space="preserve">เป็นระดับ </w:t>
      </w:r>
      <w:r w:rsidRPr="00B20429">
        <w:rPr>
          <w:rFonts w:ascii="Angsana New" w:hAnsi="Angsana New"/>
          <w:sz w:val="30"/>
          <w:szCs w:val="30"/>
          <w:lang w:bidi="th-TH"/>
        </w:rPr>
        <w:t>1</w:t>
      </w:r>
      <w:r w:rsidRPr="00B20429">
        <w:rPr>
          <w:rFonts w:ascii="Angsana New" w:hAnsi="Angsana New"/>
          <w:sz w:val="30"/>
          <w:szCs w:val="30"/>
          <w:cs/>
          <w:lang w:bidi="th-TH"/>
        </w:rPr>
        <w:t xml:space="preserve"> ของลำดับชั้นมูลค่ายุติธรรม เนื่องจากตราสารทุนดังกล่าวมีราคาซื้อขายในตลาดที่มี</w:t>
      </w:r>
      <w:r w:rsidRPr="00B20429">
        <w:rPr>
          <w:rFonts w:ascii="Angsana New" w:hAnsi="Angsana New"/>
          <w:sz w:val="30"/>
          <w:szCs w:val="30"/>
          <w:cs/>
          <w:lang w:bidi="th-TH"/>
        </w:rPr>
        <w:br/>
        <w:t>สภาพคล่อง ณ วันที่วัดมูลค่า</w:t>
      </w:r>
      <w:r w:rsidRPr="00B20429">
        <w:rPr>
          <w:rFonts w:ascii="Angsana New" w:hAnsi="Angsana New"/>
          <w:sz w:val="30"/>
          <w:szCs w:val="30"/>
          <w:lang w:bidi="th-TH"/>
        </w:rPr>
        <w:t xml:space="preserve"> </w:t>
      </w:r>
      <w:r w:rsidRPr="00B20429">
        <w:rPr>
          <w:rFonts w:ascii="Angsana New" w:hAnsi="Angsana New"/>
          <w:sz w:val="30"/>
          <w:szCs w:val="30"/>
          <w:cs/>
          <w:lang w:bidi="th-TH"/>
        </w:rPr>
        <w:t>ซึ่งกลุ่มบริษัทสามารถเข้าถึงตลาดนั้น ณ วันที่วัดมูลค่า</w:t>
      </w:r>
    </w:p>
    <w:p w14:paraId="1DB2ADEF" w14:textId="77777777" w:rsidR="00FA2819" w:rsidRPr="00B20429" w:rsidRDefault="00FA2819" w:rsidP="00FA28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6AC76E88" w14:textId="77777777" w:rsidR="003F7AFB" w:rsidRPr="00B20429" w:rsidRDefault="00FA2819" w:rsidP="00B20429">
      <w:pPr>
        <w:pStyle w:val="block"/>
        <w:spacing w:after="0" w:line="240" w:lineRule="atLeast"/>
        <w:ind w:left="540" w:right="-9"/>
        <w:jc w:val="thaiDistribute"/>
        <w:rPr>
          <w:rFonts w:ascii="Angsana New" w:hAnsi="Angsana New"/>
          <w:sz w:val="30"/>
          <w:szCs w:val="30"/>
        </w:rPr>
      </w:pPr>
      <w:r w:rsidRPr="00B20429">
        <w:rPr>
          <w:rFonts w:ascii="Angsana New" w:hAnsi="Angsana New"/>
          <w:sz w:val="30"/>
          <w:szCs w:val="30"/>
          <w:cs/>
        </w:rPr>
        <w:t>เงินกู้ยืมระยะยาวจากกิจการที่เกี่ยวข้องกันเป็นเงินกู้ยืมระยะยาว</w:t>
      </w:r>
      <w:r w:rsidRPr="00B20429">
        <w:rPr>
          <w:rFonts w:ascii="Angsana New" w:hAnsi="Angsana New" w:hint="cs"/>
          <w:sz w:val="30"/>
          <w:szCs w:val="30"/>
          <w:cs/>
        </w:rPr>
        <w:t>จาก</w:t>
      </w:r>
      <w:r w:rsidRPr="00B20429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B20429">
        <w:rPr>
          <w:rFonts w:ascii="Angsana New" w:hAnsi="Angsana New"/>
          <w:sz w:val="30"/>
          <w:szCs w:val="30"/>
        </w:rPr>
        <w:t>Great Brands Limited</w:t>
      </w:r>
      <w:r w:rsidRPr="00B20429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มูลค่ายุติธรรมของเงินกู้ยืมระยะยาว</w:t>
      </w:r>
      <w:r w:rsidRPr="00B20429">
        <w:rPr>
          <w:rFonts w:ascii="Angsana New" w:hAnsi="Angsana New" w:hint="cs"/>
          <w:sz w:val="30"/>
          <w:szCs w:val="30"/>
          <w:cs/>
        </w:rPr>
        <w:t>ดังกล่าว</w:t>
      </w:r>
      <w:r w:rsidRPr="00B20429">
        <w:rPr>
          <w:rFonts w:ascii="Angsana New" w:hAnsi="Angsana New"/>
          <w:sz w:val="30"/>
          <w:szCs w:val="30"/>
          <w:cs/>
        </w:rPr>
        <w:t>ถูก</w:t>
      </w:r>
      <w:r w:rsidRPr="00B20429">
        <w:rPr>
          <w:rFonts w:ascii="Angsana New" w:hAnsi="Angsana New" w:hint="cs"/>
          <w:sz w:val="30"/>
          <w:szCs w:val="30"/>
          <w:cs/>
        </w:rPr>
        <w:t>จัดลำดับชั้น</w:t>
      </w:r>
      <w:r w:rsidRPr="00B20429">
        <w:rPr>
          <w:rFonts w:ascii="Angsana New" w:hAnsi="Angsana New"/>
          <w:sz w:val="30"/>
          <w:szCs w:val="30"/>
          <w:cs/>
        </w:rPr>
        <w:t xml:space="preserve">เป็นระดับ </w:t>
      </w:r>
      <w:r w:rsidRPr="00B20429">
        <w:rPr>
          <w:rFonts w:ascii="Angsana New" w:hAnsi="Angsana New"/>
          <w:sz w:val="30"/>
          <w:szCs w:val="30"/>
        </w:rPr>
        <w:t>3</w:t>
      </w:r>
      <w:r w:rsidRPr="00B20429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 เนื่องจาก</w:t>
      </w:r>
      <w:r w:rsidRPr="00B20429"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Pr="00B20429">
        <w:rPr>
          <w:rFonts w:ascii="Angsana New" w:hAnsi="Angsana New"/>
          <w:sz w:val="30"/>
          <w:szCs w:val="30"/>
          <w:cs/>
        </w:rPr>
        <w:t>เงินกู้ยืมระยะยาวดังกล่าว</w:t>
      </w:r>
      <w:r w:rsidRPr="00B20429">
        <w:rPr>
          <w:rFonts w:ascii="Angsana New" w:hAnsi="Angsana New" w:hint="cs"/>
          <w:sz w:val="30"/>
          <w:szCs w:val="30"/>
          <w:cs/>
        </w:rPr>
        <w:t>เป็น</w:t>
      </w:r>
      <w:r w:rsidRPr="00B20429">
        <w:rPr>
          <w:rFonts w:ascii="Angsana New" w:hAnsi="Angsana New"/>
          <w:sz w:val="30"/>
          <w:szCs w:val="30"/>
          <w:cs/>
        </w:rPr>
        <w:t>ข้อมูลสำหรับหนี้สินที่ไม่สามารถสังเกตได้</w:t>
      </w:r>
    </w:p>
    <w:p w14:paraId="7FE846E5" w14:textId="77777777" w:rsidR="003B76EA" w:rsidRPr="00B20429" w:rsidRDefault="003B76EA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0CF4CA30" w14:textId="51E66092" w:rsidR="00E64F07" w:rsidRPr="00C1266B" w:rsidRDefault="00E13B54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211336">
        <w:rPr>
          <w:rFonts w:ascii="Angsana New" w:hAnsi="Angsana New"/>
          <w:b/>
          <w:bCs/>
          <w:sz w:val="30"/>
          <w:szCs w:val="30"/>
        </w:rPr>
        <w:t>6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5FD44D1" w14:textId="77777777" w:rsidR="00E64F07" w:rsidRPr="00B20429" w:rsidRDefault="00E64F07" w:rsidP="00E848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8"/>
          <w:szCs w:val="28"/>
          <w:lang w:val="en-GB"/>
        </w:rPr>
      </w:pPr>
    </w:p>
    <w:tbl>
      <w:tblPr>
        <w:tblW w:w="919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173"/>
        <w:gridCol w:w="242"/>
        <w:gridCol w:w="1112"/>
        <w:gridCol w:w="273"/>
        <w:gridCol w:w="1088"/>
        <w:gridCol w:w="12"/>
        <w:gridCol w:w="252"/>
        <w:gridCol w:w="15"/>
        <w:gridCol w:w="42"/>
        <w:gridCol w:w="1114"/>
      </w:tblGrid>
      <w:tr w:rsidR="00E64F07" w:rsidRPr="00C1266B" w14:paraId="3CEE5176" w14:textId="77777777" w:rsidTr="00B20429">
        <w:trPr>
          <w:trHeight w:val="68"/>
          <w:tblHeader/>
        </w:trPr>
        <w:tc>
          <w:tcPr>
            <w:tcW w:w="3870" w:type="dxa"/>
          </w:tcPr>
          <w:p w14:paraId="0045D44E" w14:textId="77777777" w:rsidR="00E64F07" w:rsidRPr="00C1266B" w:rsidRDefault="00E64F0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11EE67AA" w14:textId="77777777" w:rsidR="00E64F07" w:rsidRPr="00C1266B" w:rsidRDefault="00E64F0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020BA880" w14:textId="77777777" w:rsidR="00E64F07" w:rsidRPr="00C1266B" w:rsidRDefault="00E64F0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6"/>
          </w:tcPr>
          <w:p w14:paraId="144BD9C7" w14:textId="77777777" w:rsidR="00E64F07" w:rsidRPr="00C1266B" w:rsidRDefault="00E64F0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1122" w:rsidRPr="00C1266B" w14:paraId="2E5A1FF7" w14:textId="77777777" w:rsidTr="00B20429">
        <w:trPr>
          <w:trHeight w:val="68"/>
          <w:tblHeader/>
        </w:trPr>
        <w:tc>
          <w:tcPr>
            <w:tcW w:w="3870" w:type="dxa"/>
          </w:tcPr>
          <w:p w14:paraId="1DB7F850" w14:textId="77777777" w:rsidR="00C11122" w:rsidRPr="00C1266B" w:rsidRDefault="00C11122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5BDD5F4" w14:textId="77777777" w:rsidR="00C11122" w:rsidRPr="00C1266B" w:rsidRDefault="00B86731" w:rsidP="00E8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2" w:type="dxa"/>
          </w:tcPr>
          <w:p w14:paraId="4EC5B0A8" w14:textId="77777777" w:rsidR="00C11122" w:rsidRPr="00C1266B" w:rsidRDefault="00C11122" w:rsidP="00E8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116EDA8" w14:textId="77777777" w:rsidR="00C11122" w:rsidRPr="00C1266B" w:rsidRDefault="00B86731" w:rsidP="00E8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3" w:type="dxa"/>
          </w:tcPr>
          <w:p w14:paraId="37A80A97" w14:textId="77777777" w:rsidR="00C11122" w:rsidRPr="00C1266B" w:rsidRDefault="00C11122" w:rsidP="00E8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4AB246A" w14:textId="77777777" w:rsidR="00C11122" w:rsidRPr="00C1266B" w:rsidRDefault="00B86731" w:rsidP="00E8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4" w:type="dxa"/>
            <w:gridSpan w:val="2"/>
          </w:tcPr>
          <w:p w14:paraId="74A0BD03" w14:textId="77777777" w:rsidR="00C11122" w:rsidRPr="00C1266B" w:rsidRDefault="00C11122" w:rsidP="00E8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</w:tcPr>
          <w:p w14:paraId="5580195E" w14:textId="77777777" w:rsidR="00C11122" w:rsidRPr="00C1266B" w:rsidRDefault="00970A57" w:rsidP="00E8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11122" w:rsidRPr="00C1266B" w14:paraId="2DACC58A" w14:textId="77777777" w:rsidTr="00B20429">
        <w:trPr>
          <w:trHeight w:val="68"/>
          <w:tblHeader/>
        </w:trPr>
        <w:tc>
          <w:tcPr>
            <w:tcW w:w="3870" w:type="dxa"/>
          </w:tcPr>
          <w:p w14:paraId="52890106" w14:textId="77777777" w:rsidR="00C11122" w:rsidRPr="00C1266B" w:rsidRDefault="00C11122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5323" w:type="dxa"/>
            <w:gridSpan w:val="10"/>
          </w:tcPr>
          <w:p w14:paraId="6CF92928" w14:textId="77777777" w:rsidR="00C11122" w:rsidRPr="00C1266B" w:rsidRDefault="00C11122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1122" w:rsidRPr="00C1266B" w14:paraId="56A48EC2" w14:textId="77777777" w:rsidTr="00B20429">
        <w:trPr>
          <w:trHeight w:val="68"/>
        </w:trPr>
        <w:tc>
          <w:tcPr>
            <w:tcW w:w="3870" w:type="dxa"/>
          </w:tcPr>
          <w:p w14:paraId="58230916" w14:textId="77777777" w:rsidR="00C11122" w:rsidRPr="00C1266B" w:rsidRDefault="00C11122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3" w:type="dxa"/>
          </w:tcPr>
          <w:p w14:paraId="5320758C" w14:textId="77777777" w:rsidR="00C11122" w:rsidRPr="00C1266B" w:rsidRDefault="00C11122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1F4A4C8F" w14:textId="77777777" w:rsidR="00C11122" w:rsidRPr="00C1266B" w:rsidRDefault="00C11122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0067D57B" w14:textId="77777777" w:rsidR="00C11122" w:rsidRPr="00C1266B" w:rsidRDefault="00C11122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2A7586C2" w14:textId="77777777" w:rsidR="00C11122" w:rsidRPr="00C1266B" w:rsidRDefault="00C11122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79BF875B" w14:textId="77777777" w:rsidR="00C11122" w:rsidRPr="00C1266B" w:rsidRDefault="00C11122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gridSpan w:val="2"/>
          </w:tcPr>
          <w:p w14:paraId="43B8B634" w14:textId="77777777" w:rsidR="00C11122" w:rsidRPr="00C1266B" w:rsidRDefault="00C11122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3"/>
          </w:tcPr>
          <w:p w14:paraId="2032C461" w14:textId="77777777" w:rsidR="00C11122" w:rsidRPr="00C1266B" w:rsidRDefault="00C11122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11122" w:rsidRPr="00C1266B" w14:paraId="7BD18961" w14:textId="77777777" w:rsidTr="00B20429">
        <w:trPr>
          <w:trHeight w:val="68"/>
        </w:trPr>
        <w:tc>
          <w:tcPr>
            <w:tcW w:w="3870" w:type="dxa"/>
          </w:tcPr>
          <w:p w14:paraId="02059A4C" w14:textId="25ABCAB9" w:rsidR="00C11122" w:rsidRPr="00B20429" w:rsidRDefault="00FC1972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B20429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173" w:type="dxa"/>
          </w:tcPr>
          <w:p w14:paraId="2BFD05B7" w14:textId="1F618AB6" w:rsidR="00C11122" w:rsidRPr="00C1266B" w:rsidRDefault="00FC1972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9,617</w:t>
            </w:r>
          </w:p>
        </w:tc>
        <w:tc>
          <w:tcPr>
            <w:tcW w:w="242" w:type="dxa"/>
          </w:tcPr>
          <w:p w14:paraId="24D1087D" w14:textId="77777777" w:rsidR="00C11122" w:rsidRPr="00C1266B" w:rsidRDefault="00C11122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23F6713" w14:textId="4A8CE0E4" w:rsidR="00C11122" w:rsidRPr="00FC1972" w:rsidRDefault="00FC1972" w:rsidP="000F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561F834" w14:textId="77777777" w:rsidR="00C11122" w:rsidRPr="00C1266B" w:rsidRDefault="00C11122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2A7BB47E" w14:textId="7ECDC22A" w:rsidR="00C11122" w:rsidRPr="00C1266B" w:rsidRDefault="0032519F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9,617</w:t>
            </w:r>
          </w:p>
        </w:tc>
        <w:tc>
          <w:tcPr>
            <w:tcW w:w="264" w:type="dxa"/>
            <w:gridSpan w:val="2"/>
          </w:tcPr>
          <w:p w14:paraId="66C808D5" w14:textId="77777777" w:rsidR="00C11122" w:rsidRPr="00C1266B" w:rsidRDefault="00C11122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</w:tcPr>
          <w:p w14:paraId="2307C306" w14:textId="199C61D3" w:rsidR="00C11122" w:rsidRPr="00C1266B" w:rsidRDefault="00FC1972" w:rsidP="000F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6731" w:rsidRPr="0057083C" w14:paraId="74D96B55" w14:textId="77777777" w:rsidTr="00B20429">
        <w:trPr>
          <w:trHeight w:val="68"/>
        </w:trPr>
        <w:tc>
          <w:tcPr>
            <w:tcW w:w="3870" w:type="dxa"/>
          </w:tcPr>
          <w:p w14:paraId="30904407" w14:textId="77777777" w:rsidR="00B86731" w:rsidRPr="0057083C" w:rsidRDefault="00B86731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708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เครื่องจักร อุปกรณ์และเครื่องใช้สำนัก</w:t>
            </w:r>
            <w:r w:rsidRPr="0057083C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งาน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98E88B3" w14:textId="7C131E49" w:rsidR="00B86731" w:rsidRPr="0057083C" w:rsidRDefault="00FC1972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8,669</w:t>
            </w:r>
          </w:p>
        </w:tc>
        <w:tc>
          <w:tcPr>
            <w:tcW w:w="242" w:type="dxa"/>
          </w:tcPr>
          <w:p w14:paraId="5C1F11CB" w14:textId="77777777" w:rsidR="00B86731" w:rsidRPr="0057083C" w:rsidRDefault="00B86731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EFA7FA0" w14:textId="77777777" w:rsidR="00B86731" w:rsidRPr="0057083C" w:rsidRDefault="00B86731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57083C">
              <w:rPr>
                <w:rFonts w:ascii="Angsana New" w:hAnsi="Angsana New"/>
                <w:sz w:val="30"/>
                <w:szCs w:val="30"/>
              </w:rPr>
              <w:t>12,714</w:t>
            </w:r>
          </w:p>
        </w:tc>
        <w:tc>
          <w:tcPr>
            <w:tcW w:w="273" w:type="dxa"/>
          </w:tcPr>
          <w:p w14:paraId="5AFEDFA9" w14:textId="77777777" w:rsidR="00B86731" w:rsidRPr="0057083C" w:rsidRDefault="00B86731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7ED73B9F" w14:textId="369ED053" w:rsidR="00B86731" w:rsidRPr="0057083C" w:rsidRDefault="0032519F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8,669</w:t>
            </w:r>
          </w:p>
        </w:tc>
        <w:tc>
          <w:tcPr>
            <w:tcW w:w="264" w:type="dxa"/>
            <w:gridSpan w:val="2"/>
          </w:tcPr>
          <w:p w14:paraId="22172BD0" w14:textId="77777777" w:rsidR="00B86731" w:rsidRPr="0057083C" w:rsidRDefault="00B86731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tcBorders>
              <w:bottom w:val="single" w:sz="4" w:space="0" w:color="auto"/>
            </w:tcBorders>
          </w:tcPr>
          <w:p w14:paraId="6DF89783" w14:textId="77777777" w:rsidR="00B86731" w:rsidRPr="0057083C" w:rsidRDefault="00B86731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57083C">
              <w:rPr>
                <w:rFonts w:ascii="Angsana New" w:hAnsi="Angsana New"/>
                <w:sz w:val="30"/>
                <w:szCs w:val="30"/>
              </w:rPr>
              <w:t>12,714</w:t>
            </w:r>
          </w:p>
        </w:tc>
      </w:tr>
      <w:tr w:rsidR="00B86731" w:rsidRPr="0057083C" w14:paraId="5F23E949" w14:textId="77777777" w:rsidTr="00B20429">
        <w:trPr>
          <w:trHeight w:val="58"/>
        </w:trPr>
        <w:tc>
          <w:tcPr>
            <w:tcW w:w="3870" w:type="dxa"/>
          </w:tcPr>
          <w:p w14:paraId="53F787B3" w14:textId="77777777" w:rsidR="00B86731" w:rsidRPr="0057083C" w:rsidRDefault="00B86731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57083C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A1DC68D" w14:textId="047DE33D" w:rsidR="00B86731" w:rsidRPr="0057083C" w:rsidRDefault="00FC1972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18,286</w:t>
            </w:r>
          </w:p>
        </w:tc>
        <w:tc>
          <w:tcPr>
            <w:tcW w:w="242" w:type="dxa"/>
          </w:tcPr>
          <w:p w14:paraId="4356F7F9" w14:textId="77777777" w:rsidR="00B86731" w:rsidRPr="0057083C" w:rsidRDefault="00B86731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7A73E2BF" w14:textId="77777777" w:rsidR="00B86731" w:rsidRPr="0057083C" w:rsidRDefault="00B86731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083C">
              <w:rPr>
                <w:rFonts w:ascii="Angsana New" w:hAnsi="Angsana New"/>
                <w:b/>
                <w:bCs/>
                <w:sz w:val="30"/>
                <w:szCs w:val="30"/>
              </w:rPr>
              <w:t>12,714</w:t>
            </w:r>
          </w:p>
        </w:tc>
        <w:tc>
          <w:tcPr>
            <w:tcW w:w="273" w:type="dxa"/>
          </w:tcPr>
          <w:p w14:paraId="4ACEAAAE" w14:textId="77777777" w:rsidR="00B86731" w:rsidRPr="0057083C" w:rsidRDefault="00B86731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7576A143" w14:textId="05AADECA" w:rsidR="00B86731" w:rsidRPr="0057083C" w:rsidRDefault="0032519F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18,286</w:t>
            </w:r>
          </w:p>
        </w:tc>
        <w:tc>
          <w:tcPr>
            <w:tcW w:w="264" w:type="dxa"/>
            <w:gridSpan w:val="2"/>
          </w:tcPr>
          <w:p w14:paraId="63156F30" w14:textId="77777777" w:rsidR="00B86731" w:rsidRPr="0057083C" w:rsidRDefault="00B86731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8577B59" w14:textId="77777777" w:rsidR="00B86731" w:rsidRPr="0057083C" w:rsidRDefault="00B86731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083C">
              <w:rPr>
                <w:rFonts w:ascii="Angsana New" w:hAnsi="Angsana New"/>
                <w:b/>
                <w:bCs/>
                <w:sz w:val="30"/>
                <w:szCs w:val="30"/>
              </w:rPr>
              <w:t>12,714</w:t>
            </w:r>
          </w:p>
        </w:tc>
      </w:tr>
      <w:tr w:rsidR="00184074" w:rsidRPr="00B20429" w14:paraId="2932F015" w14:textId="77777777" w:rsidTr="00B20429">
        <w:trPr>
          <w:trHeight w:val="38"/>
        </w:trPr>
        <w:tc>
          <w:tcPr>
            <w:tcW w:w="3870" w:type="dxa"/>
          </w:tcPr>
          <w:p w14:paraId="7FB97B32" w14:textId="77777777" w:rsidR="00184074" w:rsidRPr="00B20429" w:rsidRDefault="00184074" w:rsidP="00E8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3" w:type="dxa"/>
          </w:tcPr>
          <w:p w14:paraId="09B819AA" w14:textId="77777777" w:rsidR="00184074" w:rsidRPr="00B20429" w:rsidRDefault="00184074" w:rsidP="00E8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0"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76BD42D4" w14:textId="77777777" w:rsidR="00184074" w:rsidRPr="00B20429" w:rsidRDefault="00184074" w:rsidP="00E8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0"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2" w:type="dxa"/>
          </w:tcPr>
          <w:p w14:paraId="55B9C86F" w14:textId="77777777" w:rsidR="00184074" w:rsidRPr="00B20429" w:rsidRDefault="00184074" w:rsidP="00E8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0"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3" w:type="dxa"/>
          </w:tcPr>
          <w:p w14:paraId="534B2942" w14:textId="77777777" w:rsidR="00184074" w:rsidRPr="00B20429" w:rsidRDefault="00184074" w:rsidP="00E8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0"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</w:tcPr>
          <w:p w14:paraId="057AA824" w14:textId="77777777" w:rsidR="00184074" w:rsidRPr="00B20429" w:rsidRDefault="00184074" w:rsidP="00E8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0"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  <w:gridSpan w:val="3"/>
          </w:tcPr>
          <w:p w14:paraId="4D91146A" w14:textId="77777777" w:rsidR="00184074" w:rsidRPr="00B20429" w:rsidRDefault="00184074" w:rsidP="00E8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0"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6" w:type="dxa"/>
            <w:gridSpan w:val="2"/>
          </w:tcPr>
          <w:p w14:paraId="51C90E35" w14:textId="77777777" w:rsidR="00184074" w:rsidRPr="00B20429" w:rsidRDefault="00184074" w:rsidP="00E84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0"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84074" w:rsidRPr="00C1266B" w14:paraId="7C8BCEDA" w14:textId="77777777" w:rsidTr="00B20429">
        <w:trPr>
          <w:trHeight w:val="68"/>
        </w:trPr>
        <w:tc>
          <w:tcPr>
            <w:tcW w:w="3870" w:type="dxa"/>
          </w:tcPr>
          <w:p w14:paraId="22310D87" w14:textId="77777777" w:rsidR="00051E0F" w:rsidRDefault="002B051C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62" w:hanging="270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จำนวนขั้นต่ำที่ต้องจ่ายในอนาคตทั้งสิ้นภายใต้</w:t>
            </w:r>
          </w:p>
          <w:p w14:paraId="4EE0BADA" w14:textId="77777777" w:rsidR="002B051C" w:rsidRPr="00C1266B" w:rsidRDefault="00051E0F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62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  <w:t xml:space="preserve">   </w:t>
            </w:r>
            <w:r w:rsidR="002B051C" w:rsidRPr="00C1266B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173" w:type="dxa"/>
          </w:tcPr>
          <w:p w14:paraId="1E6D09A0" w14:textId="77777777" w:rsidR="002B051C" w:rsidRPr="00C1266B" w:rsidRDefault="002B051C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5816FD17" w14:textId="77777777" w:rsidR="002B051C" w:rsidRPr="00C1266B" w:rsidRDefault="002B051C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04F83D84" w14:textId="77777777" w:rsidR="002B051C" w:rsidRPr="00C1266B" w:rsidRDefault="002B051C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425CA27B" w14:textId="77777777" w:rsidR="002B051C" w:rsidRPr="00C1266B" w:rsidRDefault="002B051C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76D224FE" w14:textId="77777777" w:rsidR="002B051C" w:rsidRPr="00C1266B" w:rsidRDefault="002B051C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3"/>
          </w:tcPr>
          <w:p w14:paraId="76E21C15" w14:textId="77777777" w:rsidR="002B051C" w:rsidRPr="00C1266B" w:rsidRDefault="002B051C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5B5C3C8D" w14:textId="77777777" w:rsidR="002B051C" w:rsidRPr="00C1266B" w:rsidRDefault="002B051C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3DC3" w:rsidRPr="00C1266B" w14:paraId="1E76F898" w14:textId="77777777" w:rsidTr="00B20429">
        <w:trPr>
          <w:trHeight w:val="68"/>
        </w:trPr>
        <w:tc>
          <w:tcPr>
            <w:tcW w:w="3870" w:type="dxa"/>
          </w:tcPr>
          <w:p w14:paraId="1A8B7509" w14:textId="77777777" w:rsidR="00353DC3" w:rsidRPr="00184074" w:rsidRDefault="00353DC3" w:rsidP="00353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184074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184074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18407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73" w:type="dxa"/>
          </w:tcPr>
          <w:p w14:paraId="7315AD36" w14:textId="4BFAFE93" w:rsidR="00353DC3" w:rsidRPr="003A2758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275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D4D3E">
              <w:rPr>
                <w:rFonts w:asciiTheme="majorBidi" w:hAnsiTheme="majorBidi" w:cstheme="majorBidi"/>
                <w:sz w:val="30"/>
                <w:szCs w:val="30"/>
              </w:rPr>
              <w:t>7,962</w:t>
            </w:r>
          </w:p>
        </w:tc>
        <w:tc>
          <w:tcPr>
            <w:tcW w:w="242" w:type="dxa"/>
          </w:tcPr>
          <w:p w14:paraId="21A2F3BE" w14:textId="77777777" w:rsidR="00353DC3" w:rsidRPr="003A2758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036D9512" w14:textId="77777777" w:rsidR="00353DC3" w:rsidRPr="003A2758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758">
              <w:rPr>
                <w:rFonts w:ascii="Angsana New" w:hAnsi="Angsana New"/>
                <w:sz w:val="30"/>
                <w:szCs w:val="30"/>
              </w:rPr>
              <w:t>25,773</w:t>
            </w:r>
          </w:p>
        </w:tc>
        <w:tc>
          <w:tcPr>
            <w:tcW w:w="273" w:type="dxa"/>
          </w:tcPr>
          <w:p w14:paraId="1DFC8D3C" w14:textId="77777777" w:rsidR="00353DC3" w:rsidRPr="003A2758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CC30B63" w14:textId="30886977" w:rsidR="00353DC3" w:rsidRPr="003A2758" w:rsidRDefault="00AD4D3E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26,988</w:t>
            </w:r>
          </w:p>
        </w:tc>
        <w:tc>
          <w:tcPr>
            <w:tcW w:w="279" w:type="dxa"/>
            <w:gridSpan w:val="3"/>
          </w:tcPr>
          <w:p w14:paraId="6198D7F0" w14:textId="77777777" w:rsidR="00353DC3" w:rsidRPr="00C1266B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3FA0FF82" w14:textId="77777777" w:rsidR="00353DC3" w:rsidRPr="00C1266B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25,193</w:t>
            </w:r>
          </w:p>
        </w:tc>
      </w:tr>
      <w:tr w:rsidR="00353DC3" w:rsidRPr="00C1266B" w14:paraId="2AFD244E" w14:textId="77777777" w:rsidTr="00B20429">
        <w:trPr>
          <w:trHeight w:val="68"/>
        </w:trPr>
        <w:tc>
          <w:tcPr>
            <w:tcW w:w="3870" w:type="dxa"/>
          </w:tcPr>
          <w:p w14:paraId="552B94F1" w14:textId="77777777" w:rsidR="00353DC3" w:rsidRPr="00184074" w:rsidRDefault="00353DC3" w:rsidP="00353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4074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18407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73" w:type="dxa"/>
          </w:tcPr>
          <w:p w14:paraId="03FDC476" w14:textId="45C4DD10" w:rsidR="00353DC3" w:rsidRPr="003A2758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275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D4D3E">
              <w:rPr>
                <w:rFonts w:asciiTheme="majorBidi" w:hAnsiTheme="majorBidi" w:cstheme="majorBidi"/>
                <w:sz w:val="30"/>
                <w:szCs w:val="30"/>
              </w:rPr>
              <w:t>2,925</w:t>
            </w:r>
          </w:p>
        </w:tc>
        <w:tc>
          <w:tcPr>
            <w:tcW w:w="242" w:type="dxa"/>
          </w:tcPr>
          <w:p w14:paraId="39668D5A" w14:textId="77777777" w:rsidR="00353DC3" w:rsidRPr="003A2758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E498F29" w14:textId="77777777" w:rsidR="00353DC3" w:rsidRPr="003A2758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758">
              <w:rPr>
                <w:rFonts w:ascii="Angsana New" w:hAnsi="Angsana New"/>
                <w:sz w:val="30"/>
                <w:szCs w:val="30"/>
              </w:rPr>
              <w:t>39,918</w:t>
            </w:r>
          </w:p>
        </w:tc>
        <w:tc>
          <w:tcPr>
            <w:tcW w:w="273" w:type="dxa"/>
          </w:tcPr>
          <w:p w14:paraId="5705ED16" w14:textId="77777777" w:rsidR="00353DC3" w:rsidRPr="003A2758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96552FD" w14:textId="288EAD81" w:rsidR="00353DC3" w:rsidRPr="003A2758" w:rsidRDefault="00AD4D3E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49,686</w:t>
            </w:r>
          </w:p>
        </w:tc>
        <w:tc>
          <w:tcPr>
            <w:tcW w:w="279" w:type="dxa"/>
            <w:gridSpan w:val="3"/>
          </w:tcPr>
          <w:p w14:paraId="5F2D8043" w14:textId="77777777" w:rsidR="00353DC3" w:rsidRPr="00C1266B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6F9E67B3" w14:textId="77777777" w:rsidR="00353DC3" w:rsidRPr="00C1266B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39,460</w:t>
            </w:r>
          </w:p>
        </w:tc>
      </w:tr>
      <w:tr w:rsidR="00353DC3" w:rsidRPr="00C1266B" w14:paraId="25CC48CB" w14:textId="77777777" w:rsidTr="00B20429">
        <w:trPr>
          <w:trHeight w:val="68"/>
        </w:trPr>
        <w:tc>
          <w:tcPr>
            <w:tcW w:w="3870" w:type="dxa"/>
          </w:tcPr>
          <w:p w14:paraId="4C669BED" w14:textId="77777777" w:rsidR="00353DC3" w:rsidRPr="00184074" w:rsidRDefault="00353DC3" w:rsidP="00353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4074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184074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18407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778B9E7" w14:textId="6BE57259" w:rsidR="00353DC3" w:rsidRPr="003A2758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2758">
              <w:rPr>
                <w:rFonts w:asciiTheme="majorBidi" w:hAnsiTheme="majorBidi" w:cstheme="majorBidi"/>
                <w:sz w:val="30"/>
                <w:szCs w:val="30"/>
              </w:rPr>
              <w:t>52,294</w:t>
            </w:r>
          </w:p>
        </w:tc>
        <w:tc>
          <w:tcPr>
            <w:tcW w:w="242" w:type="dxa"/>
          </w:tcPr>
          <w:p w14:paraId="0D808E7D" w14:textId="77777777" w:rsidR="00353DC3" w:rsidRPr="003A2758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7E71466" w14:textId="77777777" w:rsidR="00353DC3" w:rsidRPr="003A2758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758">
              <w:rPr>
                <w:rFonts w:ascii="Angsana New" w:hAnsi="Angsana New"/>
                <w:sz w:val="30"/>
                <w:szCs w:val="30"/>
              </w:rPr>
              <w:t>56,874</w:t>
            </w:r>
          </w:p>
        </w:tc>
        <w:tc>
          <w:tcPr>
            <w:tcW w:w="273" w:type="dxa"/>
          </w:tcPr>
          <w:p w14:paraId="17064F5E" w14:textId="77777777" w:rsidR="00353DC3" w:rsidRPr="003A2758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81F9978" w14:textId="744F0E08" w:rsidR="00353DC3" w:rsidRPr="003A2758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2758">
              <w:rPr>
                <w:rFonts w:ascii="Angsana New" w:hAnsi="Angsana New"/>
                <w:sz w:val="30"/>
                <w:szCs w:val="30"/>
              </w:rPr>
              <w:t>52,294</w:t>
            </w:r>
          </w:p>
        </w:tc>
        <w:tc>
          <w:tcPr>
            <w:tcW w:w="279" w:type="dxa"/>
            <w:gridSpan w:val="3"/>
          </w:tcPr>
          <w:p w14:paraId="1F4F8602" w14:textId="77777777" w:rsidR="00353DC3" w:rsidRPr="00C1266B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</w:tcPr>
          <w:p w14:paraId="48D4C667" w14:textId="77777777" w:rsidR="00353DC3" w:rsidRPr="00C1266B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56,874</w:t>
            </w:r>
          </w:p>
        </w:tc>
      </w:tr>
      <w:tr w:rsidR="00353DC3" w:rsidRPr="00C1266B" w14:paraId="2DE36726" w14:textId="77777777" w:rsidTr="00B20429">
        <w:trPr>
          <w:trHeight w:val="58"/>
        </w:trPr>
        <w:tc>
          <w:tcPr>
            <w:tcW w:w="3870" w:type="dxa"/>
          </w:tcPr>
          <w:p w14:paraId="29115263" w14:textId="77777777" w:rsidR="00353DC3" w:rsidRPr="00C1266B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892741D" w14:textId="2B436BEC" w:rsidR="00353DC3" w:rsidRPr="003A2758" w:rsidRDefault="00AD4D3E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133,181</w:t>
            </w:r>
          </w:p>
        </w:tc>
        <w:tc>
          <w:tcPr>
            <w:tcW w:w="242" w:type="dxa"/>
          </w:tcPr>
          <w:p w14:paraId="457D2F56" w14:textId="77777777" w:rsidR="00353DC3" w:rsidRPr="003A2758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E8DD5EC" w14:textId="77777777" w:rsidR="00353DC3" w:rsidRPr="003A2758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758">
              <w:rPr>
                <w:rFonts w:ascii="Angsana New" w:hAnsi="Angsana New"/>
                <w:b/>
                <w:bCs/>
                <w:sz w:val="30"/>
                <w:szCs w:val="30"/>
              </w:rPr>
              <w:t>122,565</w:t>
            </w:r>
          </w:p>
        </w:tc>
        <w:tc>
          <w:tcPr>
            <w:tcW w:w="273" w:type="dxa"/>
          </w:tcPr>
          <w:p w14:paraId="5254BD36" w14:textId="77777777" w:rsidR="00353DC3" w:rsidRPr="003A2758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17EBB1D6" w14:textId="71B2FA83" w:rsidR="00353DC3" w:rsidRPr="003A2758" w:rsidRDefault="00AD4D3E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128,968</w:t>
            </w:r>
          </w:p>
        </w:tc>
        <w:tc>
          <w:tcPr>
            <w:tcW w:w="279" w:type="dxa"/>
            <w:gridSpan w:val="3"/>
          </w:tcPr>
          <w:p w14:paraId="481223D3" w14:textId="77777777" w:rsidR="00353DC3" w:rsidRPr="00C1266B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F5419F" w14:textId="77777777" w:rsidR="00353DC3" w:rsidRPr="00C1266B" w:rsidRDefault="00353DC3" w:rsidP="0035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121,527</w:t>
            </w:r>
          </w:p>
        </w:tc>
      </w:tr>
      <w:tr w:rsidR="00B20429" w:rsidRPr="00B20429" w14:paraId="6CF848ED" w14:textId="77777777" w:rsidTr="00B20429">
        <w:trPr>
          <w:trHeight w:val="58"/>
        </w:trPr>
        <w:tc>
          <w:tcPr>
            <w:tcW w:w="3870" w:type="dxa"/>
          </w:tcPr>
          <w:p w14:paraId="7649D6B8" w14:textId="77777777" w:rsidR="00B20429" w:rsidRPr="00B20429" w:rsidRDefault="00B20429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09BF50FA" w14:textId="257B2CA8" w:rsidR="00B20429" w:rsidRPr="003A2758" w:rsidRDefault="00B20429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0B922B50" w14:textId="77777777" w:rsidR="00B20429" w:rsidRPr="003A2758" w:rsidRDefault="00B20429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01946127" w14:textId="016CF649" w:rsidR="00B20429" w:rsidRPr="003A2758" w:rsidRDefault="00B20429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345FB46A" w14:textId="77777777" w:rsidR="00B20429" w:rsidRPr="003A2758" w:rsidRDefault="00B20429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56991688" w14:textId="4C310C69" w:rsidR="00B20429" w:rsidRPr="003A2758" w:rsidRDefault="00B20429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gridSpan w:val="3"/>
          </w:tcPr>
          <w:p w14:paraId="4A024472" w14:textId="77777777" w:rsidR="00B20429" w:rsidRPr="00B20429" w:rsidRDefault="00B20429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top w:val="double" w:sz="4" w:space="0" w:color="auto"/>
            </w:tcBorders>
          </w:tcPr>
          <w:p w14:paraId="5408B443" w14:textId="10B5F356" w:rsidR="00B20429" w:rsidRPr="00B20429" w:rsidRDefault="00B20429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4074" w:rsidRPr="00C1266B" w14:paraId="2CF5ED7B" w14:textId="77777777" w:rsidTr="00B20429">
        <w:trPr>
          <w:trHeight w:val="38"/>
        </w:trPr>
        <w:tc>
          <w:tcPr>
            <w:tcW w:w="3870" w:type="dxa"/>
          </w:tcPr>
          <w:p w14:paraId="07F8F659" w14:textId="77777777" w:rsidR="00970A57" w:rsidRPr="00C1266B" w:rsidRDefault="00970A5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3" w:type="dxa"/>
          </w:tcPr>
          <w:p w14:paraId="750F6A21" w14:textId="77777777" w:rsidR="00970A57" w:rsidRPr="00C1266B" w:rsidRDefault="00970A5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6B675DDC" w14:textId="77777777" w:rsidR="00970A57" w:rsidRPr="00C1266B" w:rsidRDefault="00970A5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788B415" w14:textId="77777777" w:rsidR="00970A57" w:rsidRPr="00C1266B" w:rsidRDefault="00970A5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27190E0" w14:textId="77777777" w:rsidR="00970A57" w:rsidRPr="00C1266B" w:rsidRDefault="00970A5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69CFB5F8" w14:textId="77777777" w:rsidR="00970A57" w:rsidRPr="00C1266B" w:rsidRDefault="00970A5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dxa"/>
            <w:gridSpan w:val="3"/>
          </w:tcPr>
          <w:p w14:paraId="6084C7B4" w14:textId="77777777" w:rsidR="00970A57" w:rsidRPr="00C1266B" w:rsidRDefault="00970A5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0EE31B6" w14:textId="77777777" w:rsidR="00970A57" w:rsidRPr="00C1266B" w:rsidRDefault="00970A5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4074" w:rsidRPr="00C1266B" w14:paraId="152E17A3" w14:textId="77777777" w:rsidTr="00B20429">
        <w:trPr>
          <w:trHeight w:val="68"/>
        </w:trPr>
        <w:tc>
          <w:tcPr>
            <w:tcW w:w="3870" w:type="dxa"/>
          </w:tcPr>
          <w:p w14:paraId="71A463C5" w14:textId="77777777" w:rsidR="00970A57" w:rsidRPr="00C1266B" w:rsidRDefault="00970A5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C1266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A945F79" w14:textId="3E067746" w:rsidR="00970A57" w:rsidRPr="00C1266B" w:rsidRDefault="00353DC3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39,460</w:t>
            </w:r>
          </w:p>
        </w:tc>
        <w:tc>
          <w:tcPr>
            <w:tcW w:w="242" w:type="dxa"/>
          </w:tcPr>
          <w:p w14:paraId="391F75CE" w14:textId="77777777" w:rsidR="00970A57" w:rsidRPr="00C1266B" w:rsidRDefault="00970A5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6F7394E" w14:textId="77777777" w:rsidR="00970A57" w:rsidRPr="00C1266B" w:rsidRDefault="00970A5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37,729</w:t>
            </w:r>
          </w:p>
        </w:tc>
        <w:tc>
          <w:tcPr>
            <w:tcW w:w="273" w:type="dxa"/>
          </w:tcPr>
          <w:p w14:paraId="555E142A" w14:textId="77777777" w:rsidR="00970A57" w:rsidRPr="00C1266B" w:rsidRDefault="00970A5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</w:tcPr>
          <w:p w14:paraId="15387D41" w14:textId="2C8E24B5" w:rsidR="00970A57" w:rsidRPr="00C1266B" w:rsidRDefault="00353DC3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35,184</w:t>
            </w:r>
          </w:p>
        </w:tc>
        <w:tc>
          <w:tcPr>
            <w:tcW w:w="309" w:type="dxa"/>
            <w:gridSpan w:val="3"/>
          </w:tcPr>
          <w:p w14:paraId="3329F2F7" w14:textId="77777777" w:rsidR="00970A57" w:rsidRPr="00C1266B" w:rsidRDefault="00970A5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B5ACB17" w14:textId="77777777" w:rsidR="00970A57" w:rsidRPr="00C1266B" w:rsidRDefault="00970A5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33,453</w:t>
            </w:r>
          </w:p>
        </w:tc>
      </w:tr>
      <w:tr w:rsidR="00184074" w:rsidRPr="00C1266B" w14:paraId="3B154902" w14:textId="77777777" w:rsidTr="00B20429">
        <w:trPr>
          <w:trHeight w:val="58"/>
        </w:trPr>
        <w:tc>
          <w:tcPr>
            <w:tcW w:w="3870" w:type="dxa"/>
          </w:tcPr>
          <w:p w14:paraId="244D7972" w14:textId="77777777" w:rsidR="00970A57" w:rsidRPr="00C1266B" w:rsidRDefault="00970A5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B38CADA" w14:textId="6653A34C" w:rsidR="00970A57" w:rsidRPr="00C1266B" w:rsidRDefault="00353DC3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39,460</w:t>
            </w:r>
          </w:p>
        </w:tc>
        <w:tc>
          <w:tcPr>
            <w:tcW w:w="242" w:type="dxa"/>
          </w:tcPr>
          <w:p w14:paraId="5CCAEF20" w14:textId="77777777" w:rsidR="00970A57" w:rsidRPr="00C1266B" w:rsidRDefault="00970A5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704487F9" w14:textId="77777777" w:rsidR="00970A57" w:rsidRPr="00C1266B" w:rsidRDefault="00970A5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37,729</w:t>
            </w:r>
          </w:p>
        </w:tc>
        <w:tc>
          <w:tcPr>
            <w:tcW w:w="273" w:type="dxa"/>
          </w:tcPr>
          <w:p w14:paraId="10214423" w14:textId="77777777" w:rsidR="00970A57" w:rsidRPr="00C1266B" w:rsidRDefault="00970A5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3F9CBF" w14:textId="53146A33" w:rsidR="00970A57" w:rsidRPr="00C1266B" w:rsidRDefault="00353DC3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35,184</w:t>
            </w:r>
          </w:p>
        </w:tc>
        <w:tc>
          <w:tcPr>
            <w:tcW w:w="309" w:type="dxa"/>
            <w:gridSpan w:val="3"/>
          </w:tcPr>
          <w:p w14:paraId="0E6D47C5" w14:textId="77777777" w:rsidR="00970A57" w:rsidRPr="00C1266B" w:rsidRDefault="00970A5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1671820" w14:textId="77777777" w:rsidR="00970A57" w:rsidRPr="00C1266B" w:rsidRDefault="00970A5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33,453</w:t>
            </w:r>
          </w:p>
        </w:tc>
      </w:tr>
    </w:tbl>
    <w:p w14:paraId="3A9EB335" w14:textId="77777777" w:rsidR="00970A57" w:rsidRPr="00B20429" w:rsidRDefault="00970A57">
      <w:pPr>
        <w:rPr>
          <w:rFonts w:ascii="Angsana New" w:hAnsi="Angsana New"/>
          <w:sz w:val="28"/>
          <w:szCs w:val="28"/>
        </w:rPr>
      </w:pPr>
    </w:p>
    <w:p w14:paraId="754DDE27" w14:textId="77777777" w:rsidR="0003440E" w:rsidRDefault="003E726B" w:rsidP="007B0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outlineLvl w:val="0"/>
        <w:rPr>
          <w:rFonts w:ascii="Angsana New" w:hAnsi="Angsana New"/>
          <w:sz w:val="30"/>
          <w:szCs w:val="30"/>
        </w:rPr>
      </w:pPr>
      <w:r w:rsidRPr="003E726B">
        <w:rPr>
          <w:rFonts w:ascii="Angsana New" w:hAnsi="Angsana New"/>
          <w:sz w:val="30"/>
          <w:szCs w:val="30"/>
          <w:cs/>
        </w:rPr>
        <w:t>บริษัททำสัญญาเช่าที่ดิน</w:t>
      </w:r>
      <w:r w:rsidRPr="003E726B">
        <w:rPr>
          <w:rFonts w:ascii="Angsana New" w:hAnsi="Angsana New"/>
          <w:color w:val="FFFFFF"/>
          <w:sz w:val="30"/>
          <w:szCs w:val="30"/>
        </w:rPr>
        <w:t>.</w:t>
      </w:r>
      <w:r w:rsidRPr="003E726B">
        <w:rPr>
          <w:rFonts w:ascii="Angsana New" w:hAnsi="Angsana New"/>
          <w:sz w:val="30"/>
          <w:szCs w:val="30"/>
          <w:cs/>
        </w:rPr>
        <w:t>อาคาร</w:t>
      </w:r>
      <w:r w:rsidRPr="003E726B">
        <w:rPr>
          <w:rFonts w:ascii="Angsana New" w:hAnsi="Angsana New"/>
          <w:color w:val="FFFFFF"/>
          <w:sz w:val="30"/>
          <w:szCs w:val="30"/>
        </w:rPr>
        <w:t>.</w:t>
      </w:r>
      <w:r w:rsidRPr="003E726B">
        <w:rPr>
          <w:rFonts w:ascii="Angsana New" w:hAnsi="Angsana New"/>
          <w:sz w:val="30"/>
          <w:szCs w:val="30"/>
          <w:cs/>
        </w:rPr>
        <w:t>สิ่งปลูกสร้างและสินทรัพย์อื่นเพื่อใช้ในการดำเนินงานของกิจการหลายสัญญา</w:t>
      </w:r>
      <w:r w:rsidRPr="003E726B">
        <w:rPr>
          <w:rFonts w:ascii="Angsana New" w:hAnsi="Angsana New"/>
          <w:sz w:val="30"/>
          <w:szCs w:val="30"/>
          <w:rtl/>
          <w:cs/>
        </w:rPr>
        <w:br/>
      </w:r>
      <w:r w:rsidRPr="003E726B">
        <w:rPr>
          <w:rFonts w:ascii="Angsana New" w:hAnsi="Angsana New"/>
          <w:sz w:val="30"/>
          <w:szCs w:val="30"/>
          <w:cs/>
        </w:rPr>
        <w:t xml:space="preserve">มีกำหนดระยะเวลาตั้งแต่ </w:t>
      </w:r>
      <w:r w:rsidRPr="003E726B">
        <w:rPr>
          <w:rFonts w:ascii="Angsana New" w:hAnsi="Angsana New"/>
          <w:sz w:val="30"/>
          <w:szCs w:val="30"/>
        </w:rPr>
        <w:t xml:space="preserve">1 </w:t>
      </w:r>
      <w:r w:rsidRPr="003E726B">
        <w:rPr>
          <w:rFonts w:ascii="Angsana New" w:hAnsi="Angsana New"/>
          <w:sz w:val="30"/>
          <w:szCs w:val="30"/>
          <w:cs/>
        </w:rPr>
        <w:t>ปี</w:t>
      </w:r>
      <w:r w:rsidRPr="003E726B">
        <w:rPr>
          <w:rFonts w:ascii="Angsana New" w:hAnsi="Angsana New"/>
          <w:color w:val="FFFFFF"/>
          <w:sz w:val="30"/>
          <w:szCs w:val="30"/>
        </w:rPr>
        <w:t>.</w:t>
      </w:r>
      <w:r w:rsidRPr="003E726B">
        <w:rPr>
          <w:rFonts w:ascii="Angsana New" w:hAnsi="Angsana New"/>
          <w:sz w:val="30"/>
          <w:szCs w:val="30"/>
          <w:cs/>
        </w:rPr>
        <w:t xml:space="preserve">ถึง </w:t>
      </w:r>
      <w:r w:rsidRPr="003E726B">
        <w:rPr>
          <w:rFonts w:ascii="Angsana New" w:hAnsi="Angsana New"/>
          <w:sz w:val="30"/>
          <w:szCs w:val="30"/>
        </w:rPr>
        <w:t>30</w:t>
      </w:r>
      <w:r w:rsidRPr="003E726B">
        <w:rPr>
          <w:rFonts w:ascii="Angsana New" w:hAnsi="Angsana New"/>
          <w:sz w:val="30"/>
          <w:szCs w:val="30"/>
          <w:cs/>
        </w:rPr>
        <w:t xml:space="preserve"> ปี โดยสัญญาสิ้นสุดในระยะเวลาต่างๆ กันจนถึงเดือนธันวาคม </w:t>
      </w:r>
      <w:r w:rsidR="00A82DF5">
        <w:rPr>
          <w:rFonts w:ascii="Angsana New" w:hAnsi="Angsana New"/>
          <w:sz w:val="30"/>
          <w:szCs w:val="30"/>
        </w:rPr>
        <w:t>2581</w:t>
      </w:r>
    </w:p>
    <w:p w14:paraId="763AD230" w14:textId="74E971EC" w:rsidR="00E64F07" w:rsidRPr="00C1266B" w:rsidRDefault="00C978CB" w:rsidP="0018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990"/>
        </w:tabs>
        <w:spacing w:line="240" w:lineRule="auto"/>
        <w:ind w:left="540" w:right="47" w:hanging="540"/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211336">
        <w:rPr>
          <w:rFonts w:ascii="Angsana New" w:hAnsi="Angsana New"/>
          <w:b/>
          <w:bCs/>
          <w:sz w:val="30"/>
          <w:szCs w:val="30"/>
        </w:rPr>
        <w:t>7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วงเงินสินเชื่อ</w:t>
      </w:r>
    </w:p>
    <w:p w14:paraId="499E6696" w14:textId="77777777" w:rsidR="00E64F07" w:rsidRPr="00826A27" w:rsidRDefault="00E64F07" w:rsidP="006D6EC9">
      <w:pPr>
        <w:rPr>
          <w:rFonts w:ascii="Angsana New" w:hAnsi="Angsana New"/>
          <w:sz w:val="30"/>
          <w:szCs w:val="30"/>
        </w:rPr>
      </w:pPr>
    </w:p>
    <w:p w14:paraId="5CD258BD" w14:textId="3D8E0C49" w:rsidR="00FC7324" w:rsidRDefault="00E64F07" w:rsidP="007B0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54417">
        <w:rPr>
          <w:rFonts w:ascii="Angsana New" w:hAnsi="Angsana New"/>
          <w:sz w:val="30"/>
          <w:szCs w:val="30"/>
        </w:rPr>
        <w:t>30</w:t>
      </w:r>
      <w:r w:rsidR="00FD6307" w:rsidRPr="00C1266B">
        <w:rPr>
          <w:rFonts w:ascii="Angsana New" w:hAnsi="Angsana New"/>
          <w:sz w:val="30"/>
          <w:szCs w:val="30"/>
          <w:cs/>
        </w:rPr>
        <w:t xml:space="preserve"> </w:t>
      </w:r>
      <w:r w:rsidR="00FD6307" w:rsidRPr="0057083C">
        <w:rPr>
          <w:rFonts w:ascii="Angsana New" w:hAnsi="Angsana New"/>
          <w:sz w:val="30"/>
          <w:szCs w:val="30"/>
          <w:cs/>
        </w:rPr>
        <w:t>กันยายน</w:t>
      </w:r>
      <w:r w:rsidRPr="0057083C">
        <w:rPr>
          <w:rFonts w:ascii="Angsana New" w:hAnsi="Angsana New"/>
          <w:sz w:val="30"/>
          <w:szCs w:val="30"/>
          <w:cs/>
        </w:rPr>
        <w:t xml:space="preserve"> </w:t>
      </w:r>
      <w:r w:rsidR="00154417">
        <w:rPr>
          <w:rFonts w:ascii="Angsana New" w:hAnsi="Angsana New"/>
          <w:sz w:val="30"/>
          <w:szCs w:val="30"/>
        </w:rPr>
        <w:t>2563</w:t>
      </w:r>
      <w:r w:rsidR="00364069" w:rsidRPr="0057083C">
        <w:rPr>
          <w:rFonts w:ascii="Angsana New" w:hAnsi="Angsana New"/>
          <w:sz w:val="30"/>
          <w:szCs w:val="30"/>
        </w:rPr>
        <w:t xml:space="preserve"> </w:t>
      </w:r>
      <w:r w:rsidRPr="0057083C">
        <w:rPr>
          <w:rFonts w:ascii="Angsana New" w:hAnsi="Angsana New"/>
          <w:sz w:val="30"/>
          <w:szCs w:val="30"/>
          <w:cs/>
        </w:rPr>
        <w:t>กลุ่มบริษัทและบริษัทมีวงเงินสินเชื่อซึ่งยังมิได้เบิ</w:t>
      </w:r>
      <w:r w:rsidRPr="0002039C">
        <w:rPr>
          <w:rFonts w:ascii="Angsana New" w:hAnsi="Angsana New"/>
          <w:sz w:val="30"/>
          <w:szCs w:val="30"/>
          <w:cs/>
        </w:rPr>
        <w:t>กใช้เป็นจำนวนเงินรวม</w:t>
      </w:r>
      <w:r w:rsidR="00692B28" w:rsidRPr="0002039C">
        <w:rPr>
          <w:rFonts w:ascii="Angsana New" w:hAnsi="Angsana New"/>
          <w:sz w:val="30"/>
          <w:szCs w:val="30"/>
          <w:cs/>
        </w:rPr>
        <w:t xml:space="preserve"> </w:t>
      </w:r>
      <w:r w:rsidR="003C7DA8">
        <w:rPr>
          <w:rFonts w:ascii="Angsana New" w:hAnsi="Angsana New"/>
          <w:sz w:val="30"/>
          <w:szCs w:val="30"/>
        </w:rPr>
        <w:t>4,</w:t>
      </w:r>
      <w:r w:rsidR="00D2063C">
        <w:rPr>
          <w:rFonts w:ascii="Angsana New" w:hAnsi="Angsana New"/>
          <w:sz w:val="30"/>
          <w:szCs w:val="30"/>
        </w:rPr>
        <w:t>07</w:t>
      </w:r>
      <w:r w:rsidR="00AC7EF7">
        <w:rPr>
          <w:rFonts w:ascii="Angsana New" w:hAnsi="Angsana New"/>
          <w:sz w:val="30"/>
          <w:szCs w:val="30"/>
        </w:rPr>
        <w:t>6</w:t>
      </w:r>
      <w:r w:rsidR="00505249" w:rsidRPr="0002039C">
        <w:rPr>
          <w:rFonts w:ascii="Angsana New" w:hAnsi="Angsana New"/>
          <w:sz w:val="30"/>
          <w:szCs w:val="30"/>
        </w:rPr>
        <w:t xml:space="preserve"> </w:t>
      </w:r>
      <w:r w:rsidR="00692B28" w:rsidRPr="0002039C">
        <w:rPr>
          <w:rFonts w:ascii="Angsana New" w:hAnsi="Angsana New"/>
          <w:sz w:val="30"/>
          <w:szCs w:val="30"/>
          <w:cs/>
        </w:rPr>
        <w:t>ล้านบาทและ</w:t>
      </w:r>
      <w:r w:rsidR="002B051C" w:rsidRPr="0002039C">
        <w:rPr>
          <w:rFonts w:ascii="Angsana New" w:hAnsi="Angsana New"/>
          <w:sz w:val="30"/>
          <w:szCs w:val="30"/>
        </w:rPr>
        <w:t xml:space="preserve"> </w:t>
      </w:r>
      <w:r w:rsidR="003C7DA8">
        <w:rPr>
          <w:rFonts w:ascii="Angsana New" w:hAnsi="Angsana New"/>
          <w:sz w:val="30"/>
          <w:szCs w:val="30"/>
        </w:rPr>
        <w:t>4,</w:t>
      </w:r>
      <w:r w:rsidR="00D2063C">
        <w:rPr>
          <w:rFonts w:ascii="Angsana New" w:hAnsi="Angsana New"/>
          <w:sz w:val="30"/>
          <w:szCs w:val="30"/>
        </w:rPr>
        <w:t>075</w:t>
      </w:r>
      <w:r w:rsidR="00C87F8F" w:rsidRPr="0002039C">
        <w:rPr>
          <w:rFonts w:ascii="Angsana New" w:hAnsi="Angsana New"/>
          <w:sz w:val="30"/>
          <w:szCs w:val="30"/>
        </w:rPr>
        <w:t xml:space="preserve"> </w:t>
      </w:r>
      <w:r w:rsidRPr="0002039C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02039C">
        <w:rPr>
          <w:rFonts w:ascii="Angsana New" w:hAnsi="Angsana New"/>
          <w:i/>
          <w:iCs/>
          <w:sz w:val="30"/>
          <w:szCs w:val="30"/>
          <w:cs/>
        </w:rPr>
        <w:t>(</w:t>
      </w:r>
      <w:r w:rsidR="006D6EC9">
        <w:rPr>
          <w:rFonts w:ascii="Angsana New" w:hAnsi="Angsana New"/>
          <w:i/>
          <w:iCs/>
          <w:sz w:val="30"/>
          <w:szCs w:val="30"/>
        </w:rPr>
        <w:t>2562</w:t>
      </w:r>
      <w:r w:rsidR="00505249" w:rsidRPr="0002039C">
        <w:rPr>
          <w:rFonts w:ascii="Angsana New" w:hAnsi="Angsana New"/>
          <w:i/>
          <w:iCs/>
          <w:sz w:val="30"/>
          <w:szCs w:val="30"/>
        </w:rPr>
        <w:t xml:space="preserve">: </w:t>
      </w:r>
      <w:r w:rsidR="00154417">
        <w:rPr>
          <w:rFonts w:ascii="Angsana New" w:hAnsi="Angsana New"/>
          <w:i/>
          <w:iCs/>
          <w:sz w:val="30"/>
          <w:szCs w:val="30"/>
        </w:rPr>
        <w:t>4</w:t>
      </w:r>
      <w:r w:rsidR="00364069" w:rsidRPr="0002039C">
        <w:rPr>
          <w:rFonts w:ascii="Angsana New" w:hAnsi="Angsana New"/>
          <w:i/>
          <w:iCs/>
          <w:sz w:val="30"/>
          <w:szCs w:val="30"/>
        </w:rPr>
        <w:t>,</w:t>
      </w:r>
      <w:r w:rsidR="00154417">
        <w:rPr>
          <w:rFonts w:ascii="Angsana New" w:hAnsi="Angsana New"/>
          <w:i/>
          <w:iCs/>
          <w:sz w:val="30"/>
          <w:szCs w:val="30"/>
        </w:rPr>
        <w:t>343</w:t>
      </w:r>
      <w:r w:rsidR="00505249" w:rsidRPr="0002039C">
        <w:rPr>
          <w:rFonts w:ascii="Angsana New" w:hAnsi="Angsana New"/>
          <w:i/>
          <w:iCs/>
          <w:sz w:val="30"/>
          <w:szCs w:val="30"/>
        </w:rPr>
        <w:t xml:space="preserve"> </w:t>
      </w:r>
      <w:r w:rsidRPr="0002039C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E168B1" w:rsidRPr="0002039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2039C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A82DF5">
        <w:rPr>
          <w:rFonts w:ascii="Angsana New" w:hAnsi="Angsana New"/>
          <w:i/>
          <w:iCs/>
          <w:sz w:val="30"/>
          <w:szCs w:val="30"/>
        </w:rPr>
        <w:t>4</w:t>
      </w:r>
      <w:r w:rsidR="00364069" w:rsidRPr="0002039C">
        <w:rPr>
          <w:rFonts w:ascii="Angsana New" w:hAnsi="Angsana New"/>
          <w:i/>
          <w:iCs/>
          <w:sz w:val="30"/>
          <w:szCs w:val="30"/>
        </w:rPr>
        <w:t>,</w:t>
      </w:r>
      <w:r w:rsidR="00154417">
        <w:rPr>
          <w:rFonts w:ascii="Angsana New" w:hAnsi="Angsana New"/>
          <w:i/>
          <w:iCs/>
          <w:sz w:val="30"/>
          <w:szCs w:val="30"/>
        </w:rPr>
        <w:t>232</w:t>
      </w:r>
      <w:r w:rsidR="00505249" w:rsidRPr="0002039C">
        <w:rPr>
          <w:rFonts w:ascii="Angsana New" w:hAnsi="Angsana New"/>
          <w:i/>
          <w:iCs/>
          <w:sz w:val="30"/>
          <w:szCs w:val="30"/>
        </w:rPr>
        <w:t xml:space="preserve"> </w:t>
      </w:r>
      <w:r w:rsidRPr="0002039C">
        <w:rPr>
          <w:rFonts w:ascii="Angsana New" w:hAnsi="Angsana New"/>
          <w:i/>
          <w:iCs/>
          <w:sz w:val="30"/>
          <w:szCs w:val="30"/>
          <w:cs/>
        </w:rPr>
        <w:t>ล้าน</w:t>
      </w:r>
      <w:r w:rsidRPr="0057083C">
        <w:rPr>
          <w:rFonts w:ascii="Angsana New" w:hAnsi="Angsana New"/>
          <w:i/>
          <w:iCs/>
          <w:sz w:val="30"/>
          <w:szCs w:val="30"/>
          <w:cs/>
        </w:rPr>
        <w:t>บาท ตามลำดับ)</w:t>
      </w:r>
    </w:p>
    <w:p w14:paraId="0CA3391C" w14:textId="77777777" w:rsidR="00184074" w:rsidRPr="00826A27" w:rsidRDefault="00184074" w:rsidP="006D6EC9">
      <w:pPr>
        <w:rPr>
          <w:rFonts w:ascii="Angsana New" w:hAnsi="Angsana New"/>
          <w:sz w:val="30"/>
          <w:szCs w:val="30"/>
        </w:rPr>
      </w:pPr>
    </w:p>
    <w:p w14:paraId="6CD2909B" w14:textId="18CC3307" w:rsidR="008D4625" w:rsidRPr="008D4625" w:rsidRDefault="008D4625" w:rsidP="008D4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211336">
        <w:rPr>
          <w:rFonts w:ascii="Angsana New" w:hAnsi="Angsana New"/>
          <w:b/>
          <w:bCs/>
          <w:sz w:val="30"/>
          <w:szCs w:val="30"/>
        </w:rPr>
        <w:t>8</w:t>
      </w:r>
      <w:r w:rsidR="002072D6">
        <w:rPr>
          <w:rFonts w:ascii="Angsana New" w:hAnsi="Angsana New"/>
          <w:b/>
          <w:bCs/>
          <w:sz w:val="30"/>
          <w:szCs w:val="30"/>
        </w:rPr>
        <w:tab/>
      </w:r>
      <w:r w:rsidRPr="008D4625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6502754E" w14:textId="6A61B3CD" w:rsidR="002072D6" w:rsidRDefault="002072D6" w:rsidP="006D6EC9">
      <w:pPr>
        <w:rPr>
          <w:rFonts w:ascii="Angsana New" w:hAnsi="Angsana New"/>
          <w:sz w:val="30"/>
          <w:szCs w:val="30"/>
        </w:rPr>
      </w:pPr>
    </w:p>
    <w:p w14:paraId="02439494" w14:textId="33044D94" w:rsidR="00D2063C" w:rsidRPr="00D2063C" w:rsidRDefault="00D2063C" w:rsidP="00D20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outlineLvl w:val="0"/>
        <w:rPr>
          <w:rFonts w:ascii="Angsana New" w:hAnsi="Angsana New"/>
          <w:sz w:val="30"/>
          <w:szCs w:val="30"/>
        </w:rPr>
      </w:pPr>
      <w:r w:rsidRPr="00D2063C">
        <w:rPr>
          <w:rFonts w:ascii="Angsana New" w:hAnsi="Angsana New"/>
          <w:sz w:val="30"/>
          <w:szCs w:val="30"/>
          <w:cs/>
        </w:rPr>
        <w:t xml:space="preserve">(ก) พนักงานที่บริษัทเลิกจ้างจำนวน </w:t>
      </w:r>
      <w:r w:rsidR="00980178">
        <w:rPr>
          <w:rFonts w:ascii="Angsana New" w:hAnsi="Angsana New"/>
          <w:sz w:val="30"/>
          <w:szCs w:val="30"/>
        </w:rPr>
        <w:t>1</w:t>
      </w:r>
      <w:r w:rsidRPr="00D2063C">
        <w:rPr>
          <w:rFonts w:ascii="Angsana New" w:hAnsi="Angsana New"/>
          <w:sz w:val="30"/>
          <w:szCs w:val="30"/>
          <w:cs/>
        </w:rPr>
        <w:t xml:space="preserve"> ราย ได้ฟ้องร้องบริษัทว่าเลิกจ้างไม่เป็นธรรม ทุนทรัพย์ฟ้องร้องประมาณ </w:t>
      </w:r>
      <w:r w:rsidR="00980178">
        <w:rPr>
          <w:rFonts w:ascii="Angsana New" w:hAnsi="Angsana New"/>
          <w:sz w:val="30"/>
          <w:szCs w:val="30"/>
        </w:rPr>
        <w:t xml:space="preserve">6.68 </w:t>
      </w:r>
      <w:r w:rsidRPr="00D2063C">
        <w:rPr>
          <w:rFonts w:ascii="Angsana New" w:hAnsi="Angsana New"/>
          <w:sz w:val="30"/>
          <w:szCs w:val="30"/>
          <w:cs/>
        </w:rPr>
        <w:t>ล้านบาท ปัจจุบันคดีความดังกล่าวบริษัทชนะคดีในศาลชั้นต้นและคดีสิ้นสุดแล้ว เนื่องจากพนักงานไม่ยื่นอุทธรณ์</w:t>
      </w:r>
      <w:r w:rsidR="0069097F">
        <w:rPr>
          <w:rFonts w:ascii="Angsana New" w:hAnsi="Angsana New" w:hint="cs"/>
          <w:sz w:val="30"/>
          <w:szCs w:val="30"/>
          <w:cs/>
        </w:rPr>
        <w:t>ภายในระยะเวลาการยื่นอุทธรณ์</w:t>
      </w:r>
    </w:p>
    <w:p w14:paraId="75A7B26D" w14:textId="77777777" w:rsidR="00D2063C" w:rsidRPr="00D2063C" w:rsidRDefault="00D2063C" w:rsidP="00D20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3FBF5AD" w14:textId="71BC735A" w:rsidR="002072D6" w:rsidRDefault="00D2063C" w:rsidP="00D20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outlineLvl w:val="0"/>
        <w:rPr>
          <w:rFonts w:ascii="Angsana New" w:hAnsi="Angsana New"/>
          <w:sz w:val="30"/>
          <w:szCs w:val="30"/>
        </w:rPr>
      </w:pPr>
      <w:r w:rsidRPr="00D2063C">
        <w:rPr>
          <w:rFonts w:ascii="Angsana New" w:hAnsi="Angsana New"/>
          <w:sz w:val="30"/>
          <w:szCs w:val="30"/>
          <w:cs/>
        </w:rPr>
        <w:t xml:space="preserve">(ข) บุคคลภายนอกฟ้องร้องบริษัทให้ชำระค่าบริการในส่วนที่ต้องจ่ายให้แก่คู่สัญญาของบริษัท ให้แก่บุคคลภายนอกนั้นแทน โดยอ้างว่าเป็นเจ้าหนี้ผู้รับโอนสิทธิเรียกร้องตามสัญญาแฟคตอริ่ง ทุนทรัพย์ฟ้องร้องประมาณ </w:t>
      </w:r>
      <w:r w:rsidR="00980178">
        <w:rPr>
          <w:rFonts w:ascii="Angsana New" w:hAnsi="Angsana New"/>
          <w:sz w:val="30"/>
          <w:szCs w:val="30"/>
        </w:rPr>
        <w:t>3</w:t>
      </w:r>
      <w:r w:rsidRPr="00D2063C">
        <w:rPr>
          <w:rFonts w:ascii="Angsana New" w:hAnsi="Angsana New"/>
          <w:sz w:val="30"/>
          <w:szCs w:val="30"/>
          <w:cs/>
        </w:rPr>
        <w:t xml:space="preserve"> ล้านบาท ปัจจุบันคดีความดังกล่าวอยู่ในระหว่างพิจารณาของศาลชั้นต้น ดังนั้น ณ วันที่ </w:t>
      </w:r>
      <w:r w:rsidR="00980178">
        <w:rPr>
          <w:rFonts w:ascii="Angsana New" w:hAnsi="Angsana New"/>
          <w:sz w:val="30"/>
          <w:szCs w:val="30"/>
        </w:rPr>
        <w:t>30</w:t>
      </w:r>
      <w:r w:rsidRPr="00D2063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980178">
        <w:rPr>
          <w:rFonts w:ascii="Angsana New" w:hAnsi="Angsana New"/>
          <w:sz w:val="30"/>
          <w:szCs w:val="30"/>
        </w:rPr>
        <w:t>2563</w:t>
      </w:r>
      <w:r w:rsidRPr="00D2063C">
        <w:rPr>
          <w:rFonts w:ascii="Angsana New" w:hAnsi="Angsana New"/>
          <w:sz w:val="30"/>
          <w:szCs w:val="30"/>
          <w:cs/>
        </w:rPr>
        <w:t xml:space="preserve"> จึงยังไม่มีการตั้งประมาณการแต่อย่างใด</w:t>
      </w:r>
    </w:p>
    <w:p w14:paraId="73B99F94" w14:textId="77777777" w:rsidR="00D2063C" w:rsidRPr="00826A27" w:rsidRDefault="00D2063C" w:rsidP="00D20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40C9EC6" w14:textId="547645C9" w:rsidR="002072D6" w:rsidRPr="00371CB5" w:rsidRDefault="00CF1DA2" w:rsidP="00207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990"/>
        </w:tabs>
        <w:spacing w:line="240" w:lineRule="auto"/>
        <w:ind w:left="547" w:right="43" w:hanging="547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29</w:t>
      </w:r>
      <w:r w:rsidR="002072D6" w:rsidRPr="00371CB5">
        <w:rPr>
          <w:rFonts w:ascii="Angsana New" w:hAnsi="Angsana New"/>
          <w:b/>
          <w:bCs/>
          <w:sz w:val="30"/>
          <w:szCs w:val="30"/>
        </w:rPr>
        <w:tab/>
      </w:r>
      <w:r w:rsidR="002072D6" w:rsidRPr="00371CB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23340339" w14:textId="77777777" w:rsidR="002072D6" w:rsidRPr="00826A27" w:rsidRDefault="002072D6" w:rsidP="006D6EC9">
      <w:pPr>
        <w:rPr>
          <w:rFonts w:ascii="Angsana New" w:hAnsi="Angsana New"/>
          <w:sz w:val="30"/>
          <w:szCs w:val="30"/>
        </w:rPr>
      </w:pPr>
    </w:p>
    <w:p w14:paraId="1D6C6DC3" w14:textId="173650A7" w:rsidR="002072D6" w:rsidRPr="0052555D" w:rsidRDefault="00486F35" w:rsidP="007B0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outlineLvl w:val="0"/>
        <w:rPr>
          <w:rFonts w:ascii="Angsana New" w:hAnsi="Angsana New"/>
          <w:sz w:val="30"/>
          <w:szCs w:val="30"/>
        </w:rPr>
      </w:pPr>
      <w:r w:rsidRPr="00985EDF">
        <w:rPr>
          <w:rFonts w:ascii="Angsana New" w:hAnsi="Angsana New"/>
          <w:spacing w:val="-2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985EDF">
        <w:rPr>
          <w:rFonts w:ascii="Angsana New" w:hAnsi="Angsana New"/>
          <w:spacing w:val="-2"/>
          <w:sz w:val="30"/>
          <w:szCs w:val="30"/>
        </w:rPr>
        <w:t xml:space="preserve">18 </w:t>
      </w:r>
      <w:r w:rsidRPr="00985EDF">
        <w:rPr>
          <w:rFonts w:ascii="Angsana New" w:hAnsi="Angsana New"/>
          <w:spacing w:val="-2"/>
          <w:sz w:val="30"/>
          <w:szCs w:val="30"/>
          <w:cs/>
        </w:rPr>
        <w:t>พฤศจิกายน</w:t>
      </w:r>
      <w:r w:rsidRPr="00985EDF">
        <w:rPr>
          <w:rFonts w:ascii="Angsana New" w:hAnsi="Angsana New"/>
          <w:spacing w:val="-2"/>
          <w:sz w:val="30"/>
          <w:szCs w:val="30"/>
        </w:rPr>
        <w:t xml:space="preserve"> 256</w:t>
      </w:r>
      <w:r w:rsidR="00285E30" w:rsidRPr="00985EDF">
        <w:rPr>
          <w:rFonts w:ascii="Angsana New" w:hAnsi="Angsana New"/>
          <w:spacing w:val="-2"/>
          <w:sz w:val="30"/>
          <w:szCs w:val="30"/>
        </w:rPr>
        <w:t>3</w:t>
      </w:r>
      <w:r w:rsidRPr="00985EDF">
        <w:rPr>
          <w:rFonts w:ascii="Angsana New" w:hAnsi="Angsana New"/>
          <w:spacing w:val="-2"/>
          <w:sz w:val="30"/>
          <w:szCs w:val="30"/>
        </w:rPr>
        <w:t xml:space="preserve"> </w:t>
      </w:r>
      <w:r w:rsidRPr="00985EDF">
        <w:rPr>
          <w:rFonts w:ascii="Angsana New" w:hAnsi="Angsana New"/>
          <w:spacing w:val="-2"/>
          <w:sz w:val="30"/>
          <w:szCs w:val="30"/>
          <w:cs/>
        </w:rPr>
        <w:t>คณะกรรมการบริษัท</w:t>
      </w:r>
      <w:r w:rsidR="00D164DB">
        <w:rPr>
          <w:rFonts w:ascii="Angsana New" w:hAnsi="Angsana New" w:hint="cs"/>
          <w:spacing w:val="-2"/>
          <w:sz w:val="30"/>
          <w:szCs w:val="30"/>
          <w:cs/>
        </w:rPr>
        <w:t>มีมติ</w:t>
      </w:r>
      <w:r w:rsidR="002C44F7" w:rsidRPr="00985EDF">
        <w:rPr>
          <w:rFonts w:ascii="Angsana New" w:hAnsi="Angsana New" w:hint="cs"/>
          <w:sz w:val="30"/>
          <w:szCs w:val="30"/>
          <w:cs/>
        </w:rPr>
        <w:t>อนุมัติการเปลี่ยนแปลงนโยบายการจ่ายเงินปันผลและมีมติ</w:t>
      </w:r>
      <w:r w:rsidRPr="00985EDF">
        <w:rPr>
          <w:rFonts w:ascii="Angsana New" w:hAnsi="Angsana New" w:hint="cs"/>
          <w:sz w:val="30"/>
          <w:szCs w:val="30"/>
          <w:cs/>
        </w:rPr>
        <w:t>ให้ความเห็นชอบการ</w:t>
      </w:r>
      <w:r w:rsidR="00D164DB">
        <w:rPr>
          <w:rFonts w:ascii="Angsana New" w:hAnsi="Angsana New" w:hint="cs"/>
          <w:sz w:val="30"/>
          <w:szCs w:val="30"/>
          <w:cs/>
        </w:rPr>
        <w:t>เสนอ</w:t>
      </w:r>
      <w:r w:rsidRPr="00985EDF">
        <w:rPr>
          <w:rFonts w:ascii="Angsana New" w:hAnsi="Angsana New" w:hint="cs"/>
          <w:sz w:val="30"/>
          <w:szCs w:val="30"/>
          <w:cs/>
        </w:rPr>
        <w:t>จ่ายเงินปันผลในอัตราหุ้นละ</w:t>
      </w:r>
      <w:r w:rsidRPr="00985EDF">
        <w:rPr>
          <w:rFonts w:ascii="Angsana New" w:hAnsi="Angsana New"/>
          <w:sz w:val="30"/>
          <w:szCs w:val="30"/>
          <w:cs/>
        </w:rPr>
        <w:t xml:space="preserve"> </w:t>
      </w:r>
      <w:r w:rsidR="007233EE">
        <w:rPr>
          <w:rFonts w:ascii="Angsana New" w:hAnsi="Angsana New"/>
          <w:sz w:val="30"/>
          <w:szCs w:val="30"/>
        </w:rPr>
        <w:t>0.32</w:t>
      </w:r>
      <w:r w:rsidRPr="00985EDF">
        <w:rPr>
          <w:rFonts w:ascii="Angsana New" w:hAnsi="Angsana New"/>
          <w:sz w:val="30"/>
          <w:szCs w:val="30"/>
        </w:rPr>
        <w:t xml:space="preserve"> </w:t>
      </w:r>
      <w:r w:rsidRPr="00985EDF">
        <w:rPr>
          <w:rFonts w:ascii="Angsana New" w:hAnsi="Angsana New" w:hint="cs"/>
          <w:sz w:val="30"/>
          <w:szCs w:val="30"/>
          <w:cs/>
        </w:rPr>
        <w:t>บาท</w:t>
      </w:r>
      <w:r w:rsidRPr="00985EDF">
        <w:rPr>
          <w:rFonts w:ascii="Angsana New" w:hAnsi="Angsana New"/>
          <w:sz w:val="30"/>
          <w:szCs w:val="30"/>
          <w:cs/>
        </w:rPr>
        <w:t xml:space="preserve"> </w:t>
      </w:r>
      <w:r w:rsidR="00D164DB">
        <w:rPr>
          <w:rFonts w:ascii="Angsana New" w:hAnsi="Angsana New" w:hint="cs"/>
          <w:sz w:val="30"/>
          <w:szCs w:val="30"/>
          <w:cs/>
        </w:rPr>
        <w:t>รวม</w:t>
      </w:r>
      <w:r w:rsidRPr="00985EDF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985EDF">
        <w:rPr>
          <w:rFonts w:ascii="Angsana New" w:hAnsi="Angsana New"/>
          <w:sz w:val="30"/>
          <w:szCs w:val="30"/>
        </w:rPr>
        <w:t xml:space="preserve"> </w:t>
      </w:r>
      <w:r w:rsidR="007233EE">
        <w:rPr>
          <w:rFonts w:ascii="Angsana New" w:hAnsi="Angsana New"/>
          <w:sz w:val="30"/>
          <w:szCs w:val="30"/>
        </w:rPr>
        <w:t>85.09</w:t>
      </w:r>
      <w:r w:rsidRPr="00985EDF">
        <w:rPr>
          <w:rFonts w:ascii="Angsana New" w:hAnsi="Angsana New"/>
          <w:sz w:val="30"/>
          <w:szCs w:val="30"/>
        </w:rPr>
        <w:t xml:space="preserve"> </w:t>
      </w:r>
      <w:r w:rsidRPr="00985EDF">
        <w:rPr>
          <w:rFonts w:ascii="Angsana New" w:hAnsi="Angsana New" w:hint="cs"/>
          <w:sz w:val="30"/>
          <w:szCs w:val="30"/>
          <w:cs/>
        </w:rPr>
        <w:t>ล้านบาท</w:t>
      </w:r>
      <w:r w:rsidRPr="00985EDF">
        <w:rPr>
          <w:rFonts w:ascii="Angsana New" w:hAnsi="Angsana New"/>
          <w:sz w:val="30"/>
          <w:szCs w:val="30"/>
          <w:cs/>
        </w:rPr>
        <w:t xml:space="preserve"> </w:t>
      </w:r>
      <w:r w:rsidR="0052555D">
        <w:rPr>
          <w:rFonts w:ascii="Angsana New" w:hAnsi="Angsana New" w:hint="cs"/>
          <w:sz w:val="30"/>
          <w:szCs w:val="30"/>
          <w:cs/>
        </w:rPr>
        <w:t>ทั้งนี้คณะกรรมการบริษัทให้นำเสนอ</w:t>
      </w:r>
      <w:r w:rsidR="00D164DB">
        <w:rPr>
          <w:rFonts w:ascii="Angsana New" w:hAnsi="Angsana New" w:hint="cs"/>
          <w:sz w:val="30"/>
          <w:szCs w:val="30"/>
          <w:cs/>
        </w:rPr>
        <w:t>ต่อ</w:t>
      </w:r>
      <w:r w:rsidR="0052555D">
        <w:rPr>
          <w:rFonts w:ascii="Angsana New" w:hAnsi="Angsana New" w:hint="cs"/>
          <w:sz w:val="30"/>
          <w:szCs w:val="30"/>
          <w:cs/>
        </w:rPr>
        <w:t>ที่ประชุมผู้ถือหุ้น</w:t>
      </w:r>
      <w:r w:rsidR="00D164DB">
        <w:rPr>
          <w:rFonts w:ascii="Angsana New" w:hAnsi="Angsana New" w:hint="cs"/>
          <w:sz w:val="30"/>
          <w:szCs w:val="30"/>
          <w:cs/>
        </w:rPr>
        <w:t>เพื่อ</w:t>
      </w:r>
      <w:r w:rsidR="0052555D">
        <w:rPr>
          <w:rFonts w:ascii="Angsana New" w:hAnsi="Angsana New" w:hint="cs"/>
          <w:sz w:val="30"/>
          <w:szCs w:val="30"/>
          <w:cs/>
        </w:rPr>
        <w:t>พิจารณาอนุมัติต่อไป</w:t>
      </w:r>
      <w:bookmarkStart w:id="4" w:name="_GoBack"/>
      <w:bookmarkEnd w:id="4"/>
    </w:p>
    <w:p w14:paraId="789EBC7F" w14:textId="4585DD12" w:rsidR="00865ACE" w:rsidRPr="00AA4F07" w:rsidRDefault="005C5027" w:rsidP="005C5027">
      <w:pPr>
        <w:tabs>
          <w:tab w:val="clear" w:pos="227"/>
          <w:tab w:val="clear" w:pos="454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486F35" w:rsidRPr="00371CB5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3C7DA8">
        <w:rPr>
          <w:rFonts w:ascii="Angsana New" w:hAnsi="Angsana New"/>
          <w:b/>
          <w:bCs/>
          <w:sz w:val="30"/>
          <w:szCs w:val="30"/>
        </w:rPr>
        <w:t>0</w:t>
      </w:r>
      <w:r w:rsidR="00970A57" w:rsidRPr="00371CB5">
        <w:rPr>
          <w:rFonts w:ascii="Angsana New" w:hAnsi="Angsana New"/>
          <w:b/>
          <w:bCs/>
          <w:sz w:val="30"/>
          <w:szCs w:val="30"/>
        </w:rPr>
        <w:tab/>
      </w:r>
      <w:r w:rsidR="00865ACE" w:rsidRPr="00AA4F07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7CB23A09" w14:textId="77777777" w:rsidR="00865ACE" w:rsidRPr="00AA4F07" w:rsidRDefault="00865ACE" w:rsidP="00865ACE">
      <w:pPr>
        <w:pStyle w:val="block"/>
        <w:spacing w:after="0" w:line="240" w:lineRule="auto"/>
        <w:ind w:left="576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C696CAB" w14:textId="77777777" w:rsidR="00FC7324" w:rsidRPr="00AA4F07" w:rsidRDefault="00FC7324" w:rsidP="007B0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outlineLvl w:val="0"/>
        <w:rPr>
          <w:rFonts w:ascii="Angsana New" w:hAnsi="Angsana New"/>
          <w:sz w:val="30"/>
          <w:szCs w:val="30"/>
        </w:rPr>
      </w:pPr>
      <w:r w:rsidRPr="00AA4F07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AA4F07">
        <w:rPr>
          <w:rFonts w:ascii="Angsana New" w:hAnsi="Angsana New" w:hint="cs"/>
          <w:sz w:val="30"/>
          <w:szCs w:val="30"/>
          <w:cs/>
        </w:rPr>
        <w:t>ที่ออกและปรับปรุงใหม่</w:t>
      </w:r>
      <w:r w:rsidR="00486F35" w:rsidRPr="00AA4F07">
        <w:rPr>
          <w:rFonts w:ascii="Angsana New" w:hAnsi="Angsana New"/>
          <w:sz w:val="30"/>
          <w:szCs w:val="30"/>
          <w:cs/>
        </w:rPr>
        <w:t>ซึ่ง</w:t>
      </w:r>
      <w:r w:rsidRPr="00AA4F07">
        <w:rPr>
          <w:rFonts w:ascii="Angsana New" w:hAnsi="Angsana New" w:hint="cs"/>
          <w:sz w:val="30"/>
          <w:szCs w:val="30"/>
          <w:cs/>
        </w:rPr>
        <w:t xml:space="preserve">เกี่ยวกับการดำเนินงานของกลุ่มบริษัท </w:t>
      </w:r>
      <w:r w:rsidR="00486F35" w:rsidRPr="00AA4F07">
        <w:rPr>
          <w:rFonts w:ascii="Angsana New" w:hAnsi="Angsana New" w:hint="cs"/>
          <w:sz w:val="30"/>
          <w:szCs w:val="30"/>
          <w:cs/>
        </w:rPr>
        <w:t>และ</w:t>
      </w:r>
      <w:r w:rsidRPr="00AA4F07">
        <w:rPr>
          <w:rFonts w:ascii="Angsana New" w:hAnsi="Angsana New" w:hint="cs"/>
          <w:sz w:val="30"/>
          <w:szCs w:val="30"/>
          <w:cs/>
        </w:rPr>
        <w:t>คาดว่าจะมีผลกระทบที่มีสาระสำคัญต่องบการเงินรวม</w:t>
      </w:r>
      <w:r w:rsidR="00486F35" w:rsidRPr="00AA4F07">
        <w:rPr>
          <w:rFonts w:ascii="Angsana New" w:hAnsi="Angsana New" w:hint="cs"/>
          <w:sz w:val="30"/>
          <w:szCs w:val="30"/>
          <w:cs/>
        </w:rPr>
        <w:t>และ</w:t>
      </w:r>
      <w:r w:rsidRPr="00AA4F07">
        <w:rPr>
          <w:rFonts w:ascii="Angsana New" w:hAnsi="Angsana New" w:hint="cs"/>
          <w:sz w:val="30"/>
          <w:szCs w:val="30"/>
          <w:cs/>
        </w:rPr>
        <w:t>งบการเงินเฉพาะกิจการ เมื่อนำมาถือปฏิบัติเป็นครั้งแรก</w:t>
      </w:r>
      <w:r w:rsidRPr="00AA4F07">
        <w:rPr>
          <w:rFonts w:ascii="Angsana New" w:hAnsi="Angsana New"/>
          <w:sz w:val="30"/>
          <w:szCs w:val="30"/>
        </w:rPr>
        <w:t xml:space="preserve"> </w:t>
      </w:r>
      <w:r w:rsidR="00486F35" w:rsidRPr="00AA4F07">
        <w:rPr>
          <w:rFonts w:ascii="Angsana New" w:hAnsi="Angsana New"/>
          <w:sz w:val="30"/>
          <w:szCs w:val="30"/>
          <w:cs/>
        </w:rPr>
        <w:t xml:space="preserve">และจะมีผลบังคับใช้กับงบการเงินของกลุ่มบริษัทสำหรับรอบระยะเวลาบัญชีที่เริ่มในหรือหลังวันที่ </w:t>
      </w:r>
      <w:r w:rsidR="00486F35" w:rsidRPr="00AA4F07">
        <w:rPr>
          <w:rFonts w:ascii="Angsana New" w:hAnsi="Angsana New"/>
          <w:sz w:val="30"/>
          <w:szCs w:val="30"/>
        </w:rPr>
        <w:t>1</w:t>
      </w:r>
      <w:r w:rsidR="00486F35" w:rsidRPr="00AA4F07">
        <w:rPr>
          <w:rFonts w:ascii="Angsana New" w:hAnsi="Angsana New"/>
          <w:sz w:val="30"/>
          <w:szCs w:val="30"/>
          <w:cs/>
        </w:rPr>
        <w:t xml:space="preserve"> ตุลาคม </w:t>
      </w:r>
      <w:r w:rsidR="00486F35" w:rsidRPr="00AA4F07">
        <w:rPr>
          <w:rFonts w:ascii="Angsana New" w:hAnsi="Angsana New"/>
          <w:sz w:val="30"/>
          <w:szCs w:val="30"/>
        </w:rPr>
        <w:t>2563</w:t>
      </w:r>
      <w:r w:rsidR="00486F35" w:rsidRPr="00AA4F07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537AD0A2" w14:textId="77777777" w:rsidR="00EC5036" w:rsidRPr="00AA4F07" w:rsidRDefault="00EC5036" w:rsidP="00EC503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3888"/>
        <w:gridCol w:w="4680"/>
      </w:tblGrid>
      <w:tr w:rsidR="00371CB5" w:rsidRPr="00AA4F07" w14:paraId="6D9C8196" w14:textId="77777777" w:rsidTr="00371CB5">
        <w:trPr>
          <w:tblHeader/>
        </w:trPr>
        <w:tc>
          <w:tcPr>
            <w:tcW w:w="3888" w:type="dxa"/>
            <w:shd w:val="clear" w:color="auto" w:fill="auto"/>
            <w:vAlign w:val="bottom"/>
          </w:tcPr>
          <w:p w14:paraId="29A2C200" w14:textId="77777777" w:rsidR="00371CB5" w:rsidRPr="00AA4F07" w:rsidRDefault="00371CB5" w:rsidP="0093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AA4F0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680" w:type="dxa"/>
            <w:shd w:val="clear" w:color="auto" w:fill="auto"/>
            <w:vAlign w:val="bottom"/>
          </w:tcPr>
          <w:p w14:paraId="63F94A19" w14:textId="77777777" w:rsidR="00371CB5" w:rsidRPr="00AA4F07" w:rsidRDefault="00371CB5" w:rsidP="0093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A4F0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371CB5" w:rsidRPr="00AA4F07" w14:paraId="4052C420" w14:textId="77777777" w:rsidTr="00371CB5">
        <w:tc>
          <w:tcPr>
            <w:tcW w:w="3888" w:type="dxa"/>
            <w:shd w:val="clear" w:color="auto" w:fill="auto"/>
          </w:tcPr>
          <w:p w14:paraId="282455E6" w14:textId="77777777" w:rsidR="00371CB5" w:rsidRPr="00AA4F07" w:rsidRDefault="00371CB5" w:rsidP="0093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A4F0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A4F07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680" w:type="dxa"/>
            <w:shd w:val="clear" w:color="auto" w:fill="auto"/>
          </w:tcPr>
          <w:p w14:paraId="15001C85" w14:textId="77777777" w:rsidR="00371CB5" w:rsidRPr="00AA4F07" w:rsidRDefault="00371CB5" w:rsidP="0093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A4F07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371CB5" w:rsidRPr="00AA4F07" w14:paraId="416E6E69" w14:textId="77777777" w:rsidTr="00371CB5">
        <w:tc>
          <w:tcPr>
            <w:tcW w:w="3888" w:type="dxa"/>
            <w:shd w:val="clear" w:color="auto" w:fill="auto"/>
          </w:tcPr>
          <w:p w14:paraId="423AE71A" w14:textId="77777777" w:rsidR="00371CB5" w:rsidRPr="00AA4F07" w:rsidRDefault="00371CB5" w:rsidP="0093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A4F07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A4F07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680" w:type="dxa"/>
            <w:shd w:val="clear" w:color="auto" w:fill="auto"/>
          </w:tcPr>
          <w:p w14:paraId="68C0A45D" w14:textId="77777777" w:rsidR="00371CB5" w:rsidRPr="00AA4F07" w:rsidRDefault="00371CB5" w:rsidP="0093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A4F07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71CB5" w:rsidRPr="00AA4F07" w14:paraId="64203D25" w14:textId="77777777" w:rsidTr="00371CB5">
        <w:tc>
          <w:tcPr>
            <w:tcW w:w="3888" w:type="dxa"/>
            <w:shd w:val="clear" w:color="auto" w:fill="auto"/>
          </w:tcPr>
          <w:p w14:paraId="448E77D4" w14:textId="77777777" w:rsidR="00371CB5" w:rsidRPr="00AA4F07" w:rsidRDefault="00371CB5" w:rsidP="0093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A4F0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A4F07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680" w:type="dxa"/>
            <w:shd w:val="clear" w:color="auto" w:fill="auto"/>
          </w:tcPr>
          <w:p w14:paraId="2897D702" w14:textId="77777777" w:rsidR="00371CB5" w:rsidRPr="00AA4F07" w:rsidRDefault="00371CB5" w:rsidP="0093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A4F07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371CB5" w:rsidRPr="00AA4F07" w14:paraId="11F44F79" w14:textId="77777777" w:rsidTr="00371CB5">
        <w:tc>
          <w:tcPr>
            <w:tcW w:w="3888" w:type="dxa"/>
            <w:shd w:val="clear" w:color="auto" w:fill="auto"/>
          </w:tcPr>
          <w:p w14:paraId="43D690FA" w14:textId="77777777" w:rsidR="00371CB5" w:rsidRPr="00AA4F07" w:rsidRDefault="00371CB5" w:rsidP="0093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AA4F07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AA4F07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AA4F0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AA4F07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680" w:type="dxa"/>
            <w:shd w:val="clear" w:color="auto" w:fill="auto"/>
          </w:tcPr>
          <w:p w14:paraId="1984AD2D" w14:textId="77777777" w:rsidR="00371CB5" w:rsidRPr="00AA4F07" w:rsidRDefault="00371CB5" w:rsidP="00936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AA4F07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</w:tbl>
    <w:p w14:paraId="64998A4E" w14:textId="77777777" w:rsidR="00FC7324" w:rsidRPr="00AA4F07" w:rsidRDefault="00FC7324" w:rsidP="00FC7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715BB8C3" w14:textId="77777777" w:rsidR="00FC7324" w:rsidRPr="00AA4F07" w:rsidRDefault="00FC7324" w:rsidP="0037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A4F07">
        <w:rPr>
          <w:rFonts w:ascii="Angsana New" w:hAnsi="Angsana New"/>
          <w:i/>
          <w:iCs/>
          <w:sz w:val="30"/>
          <w:szCs w:val="30"/>
        </w:rPr>
        <w:t xml:space="preserve">* </w:t>
      </w:r>
      <w:r w:rsidR="00486F35" w:rsidRPr="00AA4F07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6CBF64A" w14:textId="77777777" w:rsidR="00FC7324" w:rsidRPr="00AA4F07" w:rsidRDefault="00FC7324" w:rsidP="00FC7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14:paraId="39B472FD" w14:textId="77777777" w:rsidR="00FC7324" w:rsidRPr="00AA4F07" w:rsidRDefault="00FC7324" w:rsidP="00371CB5">
      <w:pPr>
        <w:pStyle w:val="ListParagraph"/>
        <w:numPr>
          <w:ilvl w:val="0"/>
          <w:numId w:val="10"/>
        </w:numPr>
        <w:tabs>
          <w:tab w:val="clear" w:pos="907"/>
          <w:tab w:val="clear" w:pos="1644"/>
          <w:tab w:val="left" w:pos="900"/>
        </w:tabs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A4F0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5AAC2249" w14:textId="77777777" w:rsidR="00D13873" w:rsidRPr="00AA4F07" w:rsidRDefault="00D13873" w:rsidP="00D13873">
      <w:pPr>
        <w:pStyle w:val="ListParagraph"/>
        <w:tabs>
          <w:tab w:val="clear" w:pos="907"/>
          <w:tab w:val="clear" w:pos="1644"/>
          <w:tab w:val="left" w:pos="900"/>
        </w:tabs>
        <w:autoSpaceDE w:val="0"/>
        <w:autoSpaceDN w:val="0"/>
        <w:adjustRightInd w:val="0"/>
        <w:spacing w:line="240" w:lineRule="auto"/>
        <w:ind w:left="45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8AC2436" w14:textId="77777777" w:rsidR="00D13873" w:rsidRPr="00AA4F07" w:rsidRDefault="00D13873" w:rsidP="007B0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outlineLvl w:val="0"/>
        <w:rPr>
          <w:rFonts w:ascii="Angsana New" w:hAnsi="Angsana New"/>
          <w:sz w:val="30"/>
          <w:szCs w:val="30"/>
          <w:shd w:val="clear" w:color="auto" w:fill="D9D9D9"/>
        </w:rPr>
      </w:pPr>
      <w:r w:rsidRPr="00AA4F07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AA4F07">
        <w:rPr>
          <w:rFonts w:ascii="Angsana New" w:hAnsi="Angsana New"/>
          <w:sz w:val="30"/>
          <w:szCs w:val="30"/>
        </w:rPr>
        <w:t xml:space="preserve"> </w:t>
      </w:r>
      <w:r w:rsidRPr="00AA4F07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 โดยผลกระทบจากการถือปฏิบัติตามมาตรฐานการรายงานทางการเงินที่เกี่ยวข้องกับเครื่องมือทางการเงิน มีดังนี้</w:t>
      </w:r>
    </w:p>
    <w:p w14:paraId="1EF5EF5B" w14:textId="77777777" w:rsidR="005F1207" w:rsidRPr="00AA4F07" w:rsidRDefault="005F1207" w:rsidP="00D13873">
      <w:pPr>
        <w:pStyle w:val="ListParagraph"/>
        <w:tabs>
          <w:tab w:val="clear" w:pos="454"/>
          <w:tab w:val="clear" w:pos="907"/>
          <w:tab w:val="clear" w:pos="1644"/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5BEC3153" w14:textId="77777777" w:rsidR="005F1207" w:rsidRPr="00AA4F07" w:rsidRDefault="005F1207" w:rsidP="005F120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40" w:lineRule="auto"/>
        <w:ind w:left="1440" w:hanging="540"/>
        <w:contextualSpacing/>
        <w:jc w:val="thaiDistribute"/>
        <w:rPr>
          <w:rFonts w:ascii="Angsana New" w:hAnsi="Angsana New"/>
          <w:sz w:val="30"/>
          <w:szCs w:val="30"/>
        </w:rPr>
      </w:pPr>
      <w:r w:rsidRPr="00AA4F07">
        <w:rPr>
          <w:rFonts w:ascii="Angsana New" w:hAnsi="Angsana New"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0F2D30FF" w14:textId="77777777" w:rsidR="005F1207" w:rsidRPr="00AA4F07" w:rsidRDefault="005F1207" w:rsidP="00D13873">
      <w:pPr>
        <w:pStyle w:val="ListParagraph"/>
        <w:tabs>
          <w:tab w:val="clear" w:pos="454"/>
          <w:tab w:val="clear" w:pos="907"/>
          <w:tab w:val="clear" w:pos="1644"/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3BD5311" w14:textId="77777777" w:rsidR="005F1207" w:rsidRPr="00AA4F07" w:rsidRDefault="005F1207" w:rsidP="005F1207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  <w:r w:rsidRPr="00AA4F07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AA4F07">
        <w:rPr>
          <w:rFonts w:ascii="Angsana New" w:hAnsi="Angsana New"/>
          <w:sz w:val="30"/>
          <w:szCs w:val="30"/>
        </w:rPr>
        <w:t xml:space="preserve">9 (“TFRS 9”) </w:t>
      </w:r>
      <w:r w:rsidRPr="00AA4F07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AA4F07">
        <w:rPr>
          <w:rFonts w:ascii="Angsana New" w:hAnsi="Angsana New"/>
          <w:sz w:val="30"/>
          <w:szCs w:val="30"/>
        </w:rPr>
        <w:t xml:space="preserve">3 </w:t>
      </w:r>
      <w:r w:rsidRPr="00AA4F07">
        <w:rPr>
          <w:rFonts w:ascii="Angsana New" w:hAnsi="Angsana New"/>
          <w:sz w:val="30"/>
          <w:szCs w:val="30"/>
          <w:cs/>
        </w:rPr>
        <w:t>ประเภท ได้แก่</w:t>
      </w:r>
      <w:r w:rsidRPr="00AA4F07">
        <w:rPr>
          <w:rFonts w:ascii="Angsana New" w:hAnsi="Angsana New"/>
          <w:sz w:val="30"/>
          <w:szCs w:val="30"/>
        </w:rPr>
        <w:t xml:space="preserve"> </w:t>
      </w:r>
      <w:r w:rsidRPr="00AA4F07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</w:t>
      </w:r>
      <w:r w:rsidRPr="00AA4F07">
        <w:rPr>
          <w:rFonts w:ascii="Angsana New" w:hAnsi="Angsana New"/>
          <w:sz w:val="30"/>
          <w:szCs w:val="30"/>
        </w:rPr>
        <w:t xml:space="preserve"> </w:t>
      </w:r>
      <w:r w:rsidRPr="00AA4F07">
        <w:rPr>
          <w:rFonts w:ascii="Angsana New" w:hAnsi="Angsana New"/>
          <w:sz w:val="30"/>
          <w:szCs w:val="30"/>
          <w:cs/>
        </w:rPr>
        <w:t xml:space="preserve">ทั้งนี้ มาตรฐานการรายงานทางการเงินฉบับนี้จะยกเลิกการจัดประเภทตราสารหนี้ที่จะถือจนครบกำหนด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AA4F07">
        <w:rPr>
          <w:rFonts w:ascii="Angsana New" w:hAnsi="Angsana New"/>
          <w:sz w:val="30"/>
          <w:szCs w:val="30"/>
        </w:rPr>
        <w:t>105</w:t>
      </w:r>
      <w:r w:rsidRPr="00AA4F07">
        <w:rPr>
          <w:rFonts w:ascii="Angsana New" w:hAnsi="Angsana New"/>
          <w:sz w:val="30"/>
          <w:szCs w:val="30"/>
          <w:cs/>
        </w:rPr>
        <w:t xml:space="preserve"> โดยการจัดประเภทตาม </w:t>
      </w:r>
      <w:r w:rsidRPr="00AA4F07">
        <w:rPr>
          <w:rFonts w:ascii="Angsana New" w:hAnsi="Angsana New"/>
          <w:sz w:val="30"/>
          <w:szCs w:val="30"/>
        </w:rPr>
        <w:t xml:space="preserve">TFRS 9 </w:t>
      </w:r>
      <w:r w:rsidRPr="00AA4F07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</w:p>
    <w:p w14:paraId="2128A85E" w14:textId="622CA0DF" w:rsidR="005F1207" w:rsidRDefault="005F1207" w:rsidP="005F1207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FCFD4EC" w14:textId="77777777" w:rsidR="005F1207" w:rsidRPr="00AA4F07" w:rsidRDefault="005F1207" w:rsidP="005F120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40" w:lineRule="auto"/>
        <w:ind w:left="1440" w:hanging="540"/>
        <w:contextualSpacing/>
        <w:jc w:val="thaiDistribute"/>
        <w:rPr>
          <w:rFonts w:ascii="Angsana New" w:hAnsi="Angsana New"/>
          <w:sz w:val="30"/>
          <w:szCs w:val="30"/>
        </w:rPr>
      </w:pPr>
      <w:r w:rsidRPr="00AA4F07">
        <w:rPr>
          <w:rFonts w:ascii="Angsana New" w:hAnsi="Angsana New"/>
          <w:sz w:val="30"/>
          <w:szCs w:val="30"/>
          <w:cs/>
        </w:rPr>
        <w:lastRenderedPageBreak/>
        <w:t>การวัดมูลค่าด้วยวิธีราคาทุนตัดจำหน่าย</w:t>
      </w:r>
    </w:p>
    <w:p w14:paraId="5328331B" w14:textId="77777777" w:rsidR="005F1207" w:rsidRPr="00514C2E" w:rsidRDefault="005F1207" w:rsidP="005F1207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hAnsi="Angsana New"/>
          <w:sz w:val="20"/>
          <w:szCs w:val="20"/>
        </w:rPr>
      </w:pPr>
    </w:p>
    <w:p w14:paraId="483D76B0" w14:textId="77777777" w:rsidR="005F1207" w:rsidRPr="00AA4F07" w:rsidRDefault="005F1207" w:rsidP="005F1207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  <w:r w:rsidRPr="00AA4F07">
        <w:rPr>
          <w:rFonts w:ascii="Angsana New" w:hAnsi="Angsana New"/>
          <w:sz w:val="30"/>
          <w:szCs w:val="30"/>
          <w:cs/>
        </w:rPr>
        <w:t>ตาม</w:t>
      </w:r>
      <w:r w:rsidRPr="00AA4F07">
        <w:rPr>
          <w:rFonts w:ascii="Angsana New" w:hAnsi="Angsana New"/>
          <w:sz w:val="30"/>
          <w:szCs w:val="30"/>
        </w:rPr>
        <w:t xml:space="preserve"> TFRS 9 </w:t>
      </w:r>
      <w:r w:rsidRPr="00AA4F07">
        <w:rPr>
          <w:rFonts w:ascii="Angsana New" w:hAnsi="Angsana New"/>
          <w:sz w:val="30"/>
          <w:szCs w:val="30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</w:t>
      </w:r>
      <w:r w:rsidRPr="00AA4F07">
        <w:rPr>
          <w:rFonts w:ascii="Angsana New" w:hAnsi="Angsana New"/>
          <w:sz w:val="30"/>
          <w:szCs w:val="30"/>
        </w:rPr>
        <w:t>TFRS 9</w:t>
      </w:r>
      <w:r w:rsidRPr="00AA4F07">
        <w:rPr>
          <w:rFonts w:ascii="Angsana New" w:hAnsi="Angsana New"/>
          <w:sz w:val="30"/>
          <w:szCs w:val="30"/>
          <w:cs/>
        </w:rPr>
        <w:t xml:space="preserve"> จะนำมาใช้แทนนโยบายการบัญชีของกลุ่มบริษัทในปัจจุบันที่รับรู้ดอกเบี้ยรับและดอกเบี้ยจ่ายด้วยอัตราดอกเบี้ยตามสัญญา</w:t>
      </w:r>
    </w:p>
    <w:p w14:paraId="78FF1CA5" w14:textId="77777777" w:rsidR="005F1207" w:rsidRPr="00514C2E" w:rsidRDefault="005F1207" w:rsidP="005F1207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hAnsi="Angsana New"/>
          <w:sz w:val="20"/>
          <w:szCs w:val="20"/>
        </w:rPr>
      </w:pPr>
    </w:p>
    <w:p w14:paraId="6DFAD68E" w14:textId="77777777" w:rsidR="005F1207" w:rsidRPr="00AA4F07" w:rsidRDefault="005F1207" w:rsidP="005F120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40" w:lineRule="auto"/>
        <w:ind w:left="1440" w:hanging="540"/>
        <w:contextualSpacing/>
        <w:jc w:val="thaiDistribute"/>
        <w:rPr>
          <w:rFonts w:ascii="Angsana New" w:hAnsi="Angsana New"/>
          <w:sz w:val="30"/>
          <w:szCs w:val="30"/>
        </w:rPr>
      </w:pPr>
      <w:r w:rsidRPr="00AA4F07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4B060616" w14:textId="77777777" w:rsidR="005F1207" w:rsidRPr="00514C2E" w:rsidRDefault="005F1207" w:rsidP="005F1207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hAnsi="Angsana New"/>
          <w:sz w:val="20"/>
          <w:szCs w:val="20"/>
        </w:rPr>
      </w:pPr>
    </w:p>
    <w:p w14:paraId="4124679D" w14:textId="77777777" w:rsidR="00E92C53" w:rsidRPr="00AA4F07" w:rsidRDefault="00E92C53" w:rsidP="00E92C53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  <w:r w:rsidRPr="00AA4F07">
        <w:rPr>
          <w:rFonts w:ascii="Angsana New" w:hAnsi="Angsana New"/>
          <w:sz w:val="30"/>
          <w:szCs w:val="30"/>
        </w:rPr>
        <w:t xml:space="preserve">TFRS 9 </w:t>
      </w:r>
      <w:r w:rsidRPr="00AA4F07">
        <w:rPr>
          <w:rFonts w:ascii="Angsana New" w:hAnsi="Angsana New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ในขณะที่ปัจจุบันกลุ่มบริษัทประมาณการค่าเผื่อหนี้สงสัยจะสูญโดยการวิเคราะห์ประวัติการชำระหนี้ </w:t>
      </w:r>
      <w:r w:rsidRPr="00AA4F07">
        <w:rPr>
          <w:rFonts w:ascii="Angsana New" w:hAnsi="Angsana New"/>
          <w:sz w:val="30"/>
          <w:szCs w:val="30"/>
        </w:rPr>
        <w:t xml:space="preserve">TFRS 9 </w:t>
      </w:r>
      <w:r w:rsidRPr="00AA4F07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14:paraId="2CA7C1E9" w14:textId="77777777" w:rsidR="00E92C53" w:rsidRPr="00514C2E" w:rsidRDefault="00E92C53" w:rsidP="00E92C53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hAnsi="Angsana New"/>
          <w:sz w:val="20"/>
          <w:szCs w:val="20"/>
        </w:rPr>
      </w:pPr>
    </w:p>
    <w:p w14:paraId="3AC6D33F" w14:textId="77777777" w:rsidR="005F1207" w:rsidRPr="00AA4F07" w:rsidRDefault="00E92C53" w:rsidP="00E92C53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  <w:r w:rsidRPr="00AA4F07">
        <w:rPr>
          <w:rFonts w:ascii="Angsana New" w:hAnsi="Angsana New"/>
          <w:sz w:val="30"/>
          <w:szCs w:val="30"/>
          <w:cs/>
        </w:rPr>
        <w:t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 ซึ่งไม่รวมเงินลงทุนในตราสารทุน</w:t>
      </w:r>
    </w:p>
    <w:p w14:paraId="78A2FC4A" w14:textId="77777777" w:rsidR="00E92C53" w:rsidRPr="00514C2E" w:rsidRDefault="00E92C53" w:rsidP="00E92C53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hAnsi="Angsana New"/>
          <w:sz w:val="20"/>
          <w:szCs w:val="20"/>
        </w:rPr>
      </w:pPr>
    </w:p>
    <w:p w14:paraId="1FB58C02" w14:textId="77777777" w:rsidR="00E92C53" w:rsidRPr="00AA4F07" w:rsidRDefault="00E92C53" w:rsidP="00371CB5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A4F07">
        <w:rPr>
          <w:rFonts w:ascii="Angsana New" w:hAnsi="Angsana New"/>
          <w:i/>
          <w:iCs/>
          <w:color w:val="000000"/>
          <w:sz w:val="30"/>
          <w:szCs w:val="30"/>
          <w:cs/>
        </w:rPr>
        <w:t>การปฏิบัติในช่วงเปลี่ยนแปลง</w:t>
      </w:r>
    </w:p>
    <w:p w14:paraId="12C8FC93" w14:textId="77777777" w:rsidR="00E92C53" w:rsidRPr="00514C2E" w:rsidRDefault="00E92C53" w:rsidP="00E92C53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450"/>
        <w:contextualSpacing/>
        <w:jc w:val="thaiDistribute"/>
        <w:rPr>
          <w:rFonts w:ascii="Angsana New" w:hAnsi="Angsana New"/>
          <w:sz w:val="20"/>
          <w:szCs w:val="20"/>
        </w:rPr>
      </w:pPr>
    </w:p>
    <w:p w14:paraId="438E50B2" w14:textId="77777777" w:rsidR="00E92C53" w:rsidRPr="00AA4F07" w:rsidRDefault="00E92C53" w:rsidP="00371CB5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AA4F07">
        <w:rPr>
          <w:rFonts w:ascii="Angsana New" w:hAnsi="Angsana New"/>
          <w:sz w:val="30"/>
          <w:szCs w:val="30"/>
          <w:cs/>
        </w:rPr>
        <w:t>กลุ่มบริษัทคาดว่าจะถือปฏิบัติตามมาตรฐานการรายงานทางการเงินกลุ่มนี้เป็นครั้งแรกโดยปรับปรุงผลกระทบกับกำไรสะสม หรือองค์ประกอบอื่นในส่วนของผู้ถือหุ้น ณ วันที่</w:t>
      </w:r>
      <w:r w:rsidRPr="00AA4F07">
        <w:rPr>
          <w:rFonts w:ascii="Angsana New" w:hAnsi="Angsana New"/>
          <w:sz w:val="30"/>
          <w:szCs w:val="30"/>
        </w:rPr>
        <w:t xml:space="preserve"> 1 </w:t>
      </w:r>
      <w:r w:rsidRPr="00AA4F07">
        <w:rPr>
          <w:rFonts w:ascii="Angsana New" w:hAnsi="Angsana New" w:hint="cs"/>
          <w:sz w:val="30"/>
          <w:szCs w:val="30"/>
          <w:cs/>
        </w:rPr>
        <w:t>ตุลา</w:t>
      </w:r>
      <w:r w:rsidRPr="00AA4F07">
        <w:rPr>
          <w:rFonts w:ascii="Angsana New" w:hAnsi="Angsana New"/>
          <w:sz w:val="30"/>
          <w:szCs w:val="30"/>
          <w:cs/>
        </w:rPr>
        <w:t xml:space="preserve">คม </w:t>
      </w:r>
      <w:r w:rsidRPr="00AA4F07">
        <w:rPr>
          <w:rFonts w:ascii="Angsana New" w:hAnsi="Angsana New"/>
          <w:sz w:val="30"/>
          <w:szCs w:val="30"/>
        </w:rPr>
        <w:t xml:space="preserve">2563 </w:t>
      </w:r>
      <w:r w:rsidRPr="00AA4F07">
        <w:rPr>
          <w:rFonts w:ascii="Angsana New" w:hAnsi="Angsana New"/>
          <w:sz w:val="30"/>
          <w:szCs w:val="30"/>
          <w:cs/>
        </w:rPr>
        <w:t>ส่งผลให้กลุ่มบริษัทจะ</w:t>
      </w:r>
      <w:r w:rsidRPr="00AA4F07">
        <w:rPr>
          <w:rFonts w:ascii="Angsana New" w:hAnsi="Angsana New"/>
          <w:color w:val="000000"/>
          <w:sz w:val="30"/>
          <w:szCs w:val="30"/>
          <w:cs/>
        </w:rPr>
        <w:t>ไม่นำข้อกำหนดของมาตรฐานการรายงานทางการเงินกลุ่มนี้มาถือปฏิบัติกับข้อมูลที่แสดงเปรียบเทียบ</w:t>
      </w:r>
    </w:p>
    <w:p w14:paraId="45BA8678" w14:textId="77777777" w:rsidR="00E92C53" w:rsidRPr="00514C2E" w:rsidRDefault="00E92C53" w:rsidP="00E92C53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450"/>
        <w:contextualSpacing/>
        <w:jc w:val="thaiDistribute"/>
        <w:rPr>
          <w:rFonts w:ascii="Angsana New" w:hAnsi="Angsana New"/>
          <w:color w:val="000000"/>
          <w:sz w:val="22"/>
        </w:rPr>
      </w:pPr>
    </w:p>
    <w:p w14:paraId="1FC58037" w14:textId="77777777" w:rsidR="00E92C53" w:rsidRPr="00AA4F07" w:rsidRDefault="00E92C53" w:rsidP="00371CB5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AA4F07">
        <w:rPr>
          <w:rFonts w:ascii="Angsana New" w:hAnsi="Angsana New"/>
          <w:color w:val="000000"/>
          <w:sz w:val="30"/>
          <w:szCs w:val="30"/>
          <w:cs/>
        </w:rPr>
        <w:t>การประเมินผลกระทบเบื้องต้นของการถือปฏิบัติตามมาตรฐานการรายงานทางการเงินที่เกี่ยวข้องกับเครื่องมือทางการเงินเป็นครั้งแรกต่องบการเงิน มีดังนี้</w:t>
      </w:r>
    </w:p>
    <w:p w14:paraId="76D4708E" w14:textId="77777777" w:rsidR="00E92C53" w:rsidRPr="00514C2E" w:rsidRDefault="00E92C53" w:rsidP="00E92C53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450"/>
        <w:contextualSpacing/>
        <w:jc w:val="thaiDistribute"/>
        <w:rPr>
          <w:rFonts w:ascii="Angsana New" w:hAnsi="Angsana New"/>
          <w:color w:val="000000"/>
          <w:sz w:val="22"/>
        </w:rPr>
      </w:pP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950"/>
        <w:gridCol w:w="1980"/>
        <w:gridCol w:w="236"/>
        <w:gridCol w:w="2014"/>
      </w:tblGrid>
      <w:tr w:rsidR="00995A70" w:rsidRPr="00AA4F07" w14:paraId="57AE67EC" w14:textId="77777777" w:rsidTr="00D522D9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4EEEE8BA" w14:textId="77777777" w:rsidR="00FB6076" w:rsidRPr="00AA4F07" w:rsidRDefault="00FB6076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A4F0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E630C33" w14:textId="77777777" w:rsidR="00FB6076" w:rsidRPr="00AA4F07" w:rsidRDefault="00FB6076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6" w:right="-13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4F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D7D831" w14:textId="77777777" w:rsidR="00FB6076" w:rsidRPr="00AA4F07" w:rsidRDefault="00FB6076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0B8DBD93" w14:textId="77777777" w:rsidR="00FB6076" w:rsidRPr="00AA4F07" w:rsidRDefault="00FB6076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3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4F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5A70" w:rsidRPr="00AA4F07" w14:paraId="64A7C540" w14:textId="77777777" w:rsidTr="00D522D9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58D5B96D" w14:textId="77777777" w:rsidR="00FB6076" w:rsidRPr="00AA4F07" w:rsidRDefault="00FB6076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A4F0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AA4F0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AA4F0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ตุลาคม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A376BA2" w14:textId="77777777" w:rsidR="00FB6076" w:rsidRPr="00AA4F07" w:rsidRDefault="00FB6076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6" w:right="-13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4F07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28E1F1" w14:textId="77777777" w:rsidR="00FB6076" w:rsidRPr="00AA4F07" w:rsidRDefault="00FB6076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4A70CE51" w14:textId="77777777" w:rsidR="00FB6076" w:rsidRPr="00AA4F07" w:rsidRDefault="00FB6076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3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A4F07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FB6076" w:rsidRPr="00AA4F07" w14:paraId="52CEE603" w14:textId="77777777" w:rsidTr="00D522D9">
        <w:trPr>
          <w:tblHeader/>
        </w:trPr>
        <w:tc>
          <w:tcPr>
            <w:tcW w:w="4950" w:type="dxa"/>
            <w:shd w:val="clear" w:color="auto" w:fill="auto"/>
          </w:tcPr>
          <w:p w14:paraId="13472190" w14:textId="77777777" w:rsidR="00FB6076" w:rsidRPr="00AA4F07" w:rsidRDefault="00FB6076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2ADF47B6" w14:textId="02448547" w:rsidR="00FB6076" w:rsidRPr="00AA4F07" w:rsidRDefault="00FB6076" w:rsidP="00D52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02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A4F0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D522D9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A4F0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5B0CDA" w:rsidRPr="00AA4F07" w14:paraId="38A025FF" w14:textId="77777777" w:rsidTr="00985EDF">
        <w:tc>
          <w:tcPr>
            <w:tcW w:w="4950" w:type="dxa"/>
            <w:shd w:val="clear" w:color="auto" w:fill="auto"/>
          </w:tcPr>
          <w:p w14:paraId="665AD336" w14:textId="24C98BCC" w:rsidR="005B0CDA" w:rsidRPr="005B0CDA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0CDA">
              <w:rPr>
                <w:sz w:val="30"/>
                <w:szCs w:val="30"/>
                <w:cs/>
              </w:rPr>
              <w:t>ลูกหนี้การค้าเพิ่มขึ้น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5659B74" w14:textId="28E05EFF" w:rsidR="005B0CDA" w:rsidRPr="00D522D9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8,079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098D00" w14:textId="77777777" w:rsidR="005B0CDA" w:rsidRPr="00AA4F07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17732D5E" w14:textId="5E40BEB8" w:rsidR="005B0CDA" w:rsidRPr="00D522D9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autoSpaceDE w:val="0"/>
              <w:autoSpaceDN w:val="0"/>
              <w:adjustRightInd w:val="0"/>
              <w:spacing w:line="240" w:lineRule="auto"/>
              <w:ind w:left="-94" w:right="-102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8,079</w:t>
            </w:r>
          </w:p>
        </w:tc>
      </w:tr>
      <w:tr w:rsidR="005B0CDA" w:rsidRPr="00AA4F07" w14:paraId="7D81341A" w14:textId="77777777" w:rsidTr="00985EDF">
        <w:tc>
          <w:tcPr>
            <w:tcW w:w="4950" w:type="dxa"/>
            <w:shd w:val="clear" w:color="auto" w:fill="auto"/>
          </w:tcPr>
          <w:p w14:paraId="4F5AAC6B" w14:textId="4A3871AE" w:rsidR="005B0CDA" w:rsidRPr="005B0CDA" w:rsidDel="00856964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0CDA">
              <w:rPr>
                <w:sz w:val="30"/>
                <w:szCs w:val="30"/>
                <w:cs/>
              </w:rPr>
              <w:t>เงินลงทุนระยะยาวอื่นเพิ่มขึ้น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495527F" w14:textId="6F7C44EC" w:rsidR="005B0CDA" w:rsidRPr="00D522D9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61,462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8AB2DE" w14:textId="77777777" w:rsidR="005B0CDA" w:rsidRPr="00AA4F07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16FCDB99" w14:textId="09E4FF23" w:rsidR="005B0CDA" w:rsidRPr="00D522D9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autoSpaceDE w:val="0"/>
              <w:autoSpaceDN w:val="0"/>
              <w:adjustRightInd w:val="0"/>
              <w:spacing w:line="240" w:lineRule="auto"/>
              <w:ind w:left="-94" w:right="-102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61,462</w:t>
            </w:r>
          </w:p>
        </w:tc>
      </w:tr>
      <w:tr w:rsidR="005B0CDA" w:rsidRPr="00AA4F07" w14:paraId="39E052B9" w14:textId="77777777" w:rsidTr="00985EDF">
        <w:tc>
          <w:tcPr>
            <w:tcW w:w="4950" w:type="dxa"/>
            <w:shd w:val="clear" w:color="auto" w:fill="auto"/>
          </w:tcPr>
          <w:p w14:paraId="07084E45" w14:textId="7FDF593C" w:rsidR="005B0CDA" w:rsidRPr="005B0CDA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0CDA">
              <w:rPr>
                <w:sz w:val="30"/>
                <w:szCs w:val="30"/>
                <w:cs/>
              </w:rPr>
              <w:t>สินทรัพย์ภาษีเงินได้รอการตัดบัญชีลดลง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4AF70F3" w14:textId="239CB291" w:rsidR="005B0CDA" w:rsidRPr="00D522D9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  (1,616)</w:t>
            </w:r>
          </w:p>
        </w:tc>
        <w:tc>
          <w:tcPr>
            <w:tcW w:w="236" w:type="dxa"/>
            <w:shd w:val="clear" w:color="auto" w:fill="auto"/>
          </w:tcPr>
          <w:p w14:paraId="398D09D9" w14:textId="77777777" w:rsidR="005B0CDA" w:rsidRPr="00AA4F07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72BF8F10" w14:textId="203C646F" w:rsidR="005B0CDA" w:rsidRPr="00D522D9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autoSpaceDE w:val="0"/>
              <w:autoSpaceDN w:val="0"/>
              <w:adjustRightInd w:val="0"/>
              <w:spacing w:line="240" w:lineRule="auto"/>
              <w:ind w:left="-94" w:right="-102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  (1,616)</w:t>
            </w:r>
          </w:p>
        </w:tc>
      </w:tr>
      <w:tr w:rsidR="005B0CDA" w:rsidRPr="00AA4F07" w14:paraId="54D1611E" w14:textId="77777777" w:rsidTr="00985EDF">
        <w:tc>
          <w:tcPr>
            <w:tcW w:w="4950" w:type="dxa"/>
            <w:shd w:val="clear" w:color="auto" w:fill="auto"/>
          </w:tcPr>
          <w:p w14:paraId="67D0D89B" w14:textId="366F607D" w:rsidR="005B0CDA" w:rsidRPr="005B0CDA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0CDA">
              <w:rPr>
                <w:sz w:val="30"/>
                <w:szCs w:val="30"/>
                <w:cs/>
              </w:rPr>
              <w:t>หนี้สินภาษีเงินได้รอการตัดบัญชี (เพิ่มขึ้น)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212A120" w14:textId="4D7B34A0" w:rsidR="005B0CDA" w:rsidRPr="00D522D9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(12,292)</w:t>
            </w:r>
          </w:p>
        </w:tc>
        <w:tc>
          <w:tcPr>
            <w:tcW w:w="236" w:type="dxa"/>
            <w:shd w:val="clear" w:color="auto" w:fill="auto"/>
          </w:tcPr>
          <w:p w14:paraId="2FBC3B44" w14:textId="77777777" w:rsidR="005B0CDA" w:rsidRPr="00AA4F07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633A7618" w14:textId="47E5BAE2" w:rsidR="005B0CDA" w:rsidRPr="00D522D9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autoSpaceDE w:val="0"/>
              <w:autoSpaceDN w:val="0"/>
              <w:adjustRightInd w:val="0"/>
              <w:spacing w:line="240" w:lineRule="auto"/>
              <w:ind w:left="-94" w:right="-102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(12,292)</w:t>
            </w:r>
          </w:p>
        </w:tc>
      </w:tr>
      <w:tr w:rsidR="005B0CDA" w:rsidRPr="00AA4F07" w14:paraId="075323A6" w14:textId="77777777" w:rsidTr="00985EDF">
        <w:tc>
          <w:tcPr>
            <w:tcW w:w="4950" w:type="dxa"/>
            <w:shd w:val="clear" w:color="auto" w:fill="auto"/>
          </w:tcPr>
          <w:p w14:paraId="7F879309" w14:textId="69D56177" w:rsidR="005B0CDA" w:rsidRPr="005B0CDA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0CDA">
              <w:rPr>
                <w:sz w:val="30"/>
                <w:szCs w:val="30"/>
                <w:cs/>
              </w:rPr>
              <w:t>กำไรสะสม (เพิ่มขึ้น)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F20C9FE" w14:textId="0A9EBC33" w:rsidR="005B0CDA" w:rsidRPr="00D522D9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  (6,463)</w:t>
            </w:r>
          </w:p>
        </w:tc>
        <w:tc>
          <w:tcPr>
            <w:tcW w:w="236" w:type="dxa"/>
            <w:shd w:val="clear" w:color="auto" w:fill="auto"/>
          </w:tcPr>
          <w:p w14:paraId="77F1C35A" w14:textId="77777777" w:rsidR="005B0CDA" w:rsidRPr="00AA4F07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10E048BD" w14:textId="533F51A8" w:rsidR="005B0CDA" w:rsidRPr="00D522D9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autoSpaceDE w:val="0"/>
              <w:autoSpaceDN w:val="0"/>
              <w:adjustRightInd w:val="0"/>
              <w:spacing w:line="240" w:lineRule="auto"/>
              <w:ind w:left="-94" w:right="-102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  (6,463)</w:t>
            </w:r>
          </w:p>
        </w:tc>
      </w:tr>
      <w:tr w:rsidR="005B0CDA" w:rsidRPr="00AA4F07" w14:paraId="621CC881" w14:textId="77777777" w:rsidTr="00985EDF">
        <w:tc>
          <w:tcPr>
            <w:tcW w:w="4950" w:type="dxa"/>
            <w:shd w:val="clear" w:color="auto" w:fill="auto"/>
          </w:tcPr>
          <w:p w14:paraId="1B8B587F" w14:textId="3A090C11" w:rsidR="005B0CDA" w:rsidRPr="005B0CDA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0CDA">
              <w:rPr>
                <w:sz w:val="30"/>
                <w:szCs w:val="30"/>
                <w:cs/>
              </w:rPr>
              <w:t>องค์ประกอบอื่นในส่วนของผู้ถือหุ้น (เพิ่มขึ้น)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BCEB4A9" w14:textId="1AEDFBAF" w:rsidR="005B0CDA" w:rsidRPr="00D522D9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(49,1</w:t>
            </w:r>
            <w:r w:rsidR="00FD5E13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3F59DE5" w14:textId="77777777" w:rsidR="005B0CDA" w:rsidRPr="00AA4F07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10B7469E" w14:textId="69C470A5" w:rsidR="005B0CDA" w:rsidRPr="00D522D9" w:rsidRDefault="005B0CDA" w:rsidP="005B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autoSpaceDE w:val="0"/>
              <w:autoSpaceDN w:val="0"/>
              <w:adjustRightInd w:val="0"/>
              <w:spacing w:line="240" w:lineRule="auto"/>
              <w:ind w:left="-94" w:right="-102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(49,1</w:t>
            </w:r>
            <w:r w:rsidR="00FD5E13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</w:tbl>
    <w:p w14:paraId="036866EC" w14:textId="77777777" w:rsidR="00FB6076" w:rsidRPr="00AA4F07" w:rsidRDefault="006B5713" w:rsidP="00371CB5">
      <w:pPr>
        <w:pStyle w:val="ListParagraph"/>
        <w:numPr>
          <w:ilvl w:val="0"/>
          <w:numId w:val="10"/>
        </w:numPr>
        <w:tabs>
          <w:tab w:val="clear" w:pos="907"/>
          <w:tab w:val="clear" w:pos="1644"/>
          <w:tab w:val="left" w:pos="900"/>
        </w:tabs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A4F0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AA4F0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AA4F0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574111B9" w14:textId="77777777" w:rsidR="006B5713" w:rsidRPr="00AA4F07" w:rsidRDefault="006B5713" w:rsidP="006B5713">
      <w:pPr>
        <w:pStyle w:val="ListParagraph"/>
        <w:tabs>
          <w:tab w:val="clear" w:pos="907"/>
          <w:tab w:val="clear" w:pos="1644"/>
          <w:tab w:val="left" w:pos="900"/>
        </w:tabs>
        <w:autoSpaceDE w:val="0"/>
        <w:autoSpaceDN w:val="0"/>
        <w:adjustRightInd w:val="0"/>
        <w:spacing w:line="240" w:lineRule="auto"/>
        <w:ind w:left="45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651C391" w14:textId="77777777" w:rsidR="006B5713" w:rsidRPr="00AA4F07" w:rsidRDefault="007E07BA" w:rsidP="007E07BA">
      <w:pPr>
        <w:pStyle w:val="ListParagraph"/>
        <w:tabs>
          <w:tab w:val="clear" w:pos="454"/>
          <w:tab w:val="clear" w:pos="907"/>
          <w:tab w:val="clear" w:pos="1644"/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  <w:r w:rsidRPr="00AA4F07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AA4F07">
        <w:rPr>
          <w:rFonts w:ascii="Angsana New" w:hAnsi="Angsana New"/>
          <w:sz w:val="30"/>
          <w:szCs w:val="30"/>
        </w:rPr>
        <w:t>16</w:t>
      </w:r>
      <w:r w:rsidRPr="00AA4F07">
        <w:rPr>
          <w:rFonts w:ascii="Angsana New" w:hAnsi="Angsana New"/>
          <w:sz w:val="30"/>
          <w:szCs w:val="30"/>
          <w:cs/>
        </w:rPr>
        <w:t xml:space="preserve"> </w:t>
      </w:r>
      <w:r w:rsidRPr="00AA4F07">
        <w:rPr>
          <w:rFonts w:ascii="Angsana New" w:hAnsi="Angsana New"/>
          <w:sz w:val="30"/>
          <w:szCs w:val="30"/>
        </w:rPr>
        <w:t xml:space="preserve">(“TFRS 16”) </w:t>
      </w:r>
      <w:r w:rsidRPr="00AA4F07">
        <w:rPr>
          <w:rFonts w:ascii="Angsana New" w:hAnsi="Angsana New"/>
          <w:sz w:val="30"/>
          <w:szCs w:val="30"/>
          <w:cs/>
        </w:rPr>
        <w:t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AA4F07">
        <w:rPr>
          <w:rFonts w:ascii="Angsana New" w:hAnsi="Angsana New"/>
          <w:sz w:val="30"/>
          <w:szCs w:val="30"/>
        </w:rPr>
        <w:t xml:space="preserve"> </w:t>
      </w:r>
      <w:r w:rsidRPr="00AA4F07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39C877F4" w14:textId="77777777" w:rsidR="007E07BA" w:rsidRPr="00AA4F07" w:rsidRDefault="007E07BA" w:rsidP="007E07BA">
      <w:pPr>
        <w:pStyle w:val="ListParagraph"/>
        <w:tabs>
          <w:tab w:val="clear" w:pos="454"/>
          <w:tab w:val="clear" w:pos="907"/>
          <w:tab w:val="clear" w:pos="1644"/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AAEA33B" w14:textId="61C5F3AE" w:rsidR="007E07BA" w:rsidRDefault="007E07BA" w:rsidP="007E07BA">
      <w:pPr>
        <w:pStyle w:val="ListParagraph"/>
        <w:tabs>
          <w:tab w:val="clear" w:pos="454"/>
          <w:tab w:val="clear" w:pos="907"/>
          <w:tab w:val="clear" w:pos="1644"/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  <w:r w:rsidRPr="00AA4F07">
        <w:rPr>
          <w:rFonts w:ascii="Angsana New" w:hAnsi="Angsana New"/>
          <w:sz w:val="30"/>
          <w:szCs w:val="30"/>
          <w:cs/>
        </w:rPr>
        <w:t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สัญญาเช่า และรับรู้หนี้สินในกรณีที่การจ่ายเงินตามสัญญาเช่ามีช่วงเวลาแตกต่างจากการรับรู้ค่าเช่าจ่าย ตาม</w:t>
      </w:r>
      <w:r w:rsidRPr="00AA4F07">
        <w:rPr>
          <w:rFonts w:ascii="Angsana New" w:hAnsi="Angsana New"/>
          <w:sz w:val="30"/>
          <w:szCs w:val="30"/>
        </w:rPr>
        <w:t xml:space="preserve"> TFRS</w:t>
      </w:r>
      <w:r w:rsidRPr="00AA4F07">
        <w:rPr>
          <w:rFonts w:ascii="Angsana New" w:hAnsi="Angsana New"/>
          <w:sz w:val="30"/>
          <w:szCs w:val="30"/>
          <w:cs/>
        </w:rPr>
        <w:t xml:space="preserve"> </w:t>
      </w:r>
      <w:r w:rsidRPr="00AA4F07">
        <w:rPr>
          <w:rFonts w:ascii="Angsana New" w:hAnsi="Angsana New"/>
          <w:sz w:val="30"/>
          <w:szCs w:val="30"/>
        </w:rPr>
        <w:t xml:space="preserve">16 </w:t>
      </w:r>
      <w:r w:rsidRPr="00AA4F07">
        <w:rPr>
          <w:rFonts w:ascii="Angsana New" w:hAnsi="Angsana New"/>
          <w:sz w:val="30"/>
          <w:szCs w:val="30"/>
          <w:cs/>
        </w:rPr>
        <w:t xml:space="preserve">กลุ่มบริษัทจะรับรู้สินทรัพย์สิทธิการใช้และหนี้สินตามสัญญาเช่าสำหรับสัญญาเช่าดำเนินงานของกลุ่มบริษัทตามที่เปิดเผยในหมายเหตุข้อ </w:t>
      </w:r>
      <w:r w:rsidRPr="00AA4F07">
        <w:rPr>
          <w:rFonts w:ascii="Angsana New" w:hAnsi="Angsana New"/>
          <w:sz w:val="30"/>
          <w:szCs w:val="30"/>
        </w:rPr>
        <w:t xml:space="preserve">6 </w:t>
      </w:r>
      <w:r w:rsidRPr="00AA4F07">
        <w:rPr>
          <w:rFonts w:ascii="Angsana New" w:hAnsi="Angsana New" w:hint="cs"/>
          <w:sz w:val="30"/>
          <w:szCs w:val="30"/>
          <w:cs/>
        </w:rPr>
        <w:t xml:space="preserve">และข้อ </w:t>
      </w:r>
      <w:r w:rsidRPr="00AA4F07">
        <w:rPr>
          <w:rFonts w:ascii="Angsana New" w:hAnsi="Angsana New"/>
          <w:sz w:val="30"/>
          <w:szCs w:val="30"/>
        </w:rPr>
        <w:t>27</w:t>
      </w:r>
      <w:r w:rsidRPr="00AA4F07">
        <w:rPr>
          <w:rFonts w:ascii="Angsana New" w:hAnsi="Angsana New"/>
          <w:sz w:val="30"/>
          <w:szCs w:val="30"/>
          <w:cs/>
        </w:rPr>
        <w:t xml:space="preserve"> ส่งผลให้ลักษณะของค่าใช้จ่ายที่เกี่ยวข้องกับสัญญาเช่าดังกล่าวเปลี่ยนแปลงไปโดยกลุ่มบริษัทจะ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02223747" w14:textId="77777777" w:rsidR="00D522D9" w:rsidRPr="00AA4F07" w:rsidRDefault="00D522D9" w:rsidP="007E07BA">
      <w:pPr>
        <w:pStyle w:val="ListParagraph"/>
        <w:tabs>
          <w:tab w:val="clear" w:pos="454"/>
          <w:tab w:val="clear" w:pos="907"/>
          <w:tab w:val="clear" w:pos="1644"/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AA4E0BA" w14:textId="77777777" w:rsidR="007E07BA" w:rsidRPr="00AA4F07" w:rsidRDefault="007E07BA" w:rsidP="00371CB5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A4F07">
        <w:rPr>
          <w:rFonts w:ascii="Angsana New" w:hAnsi="Angsana New"/>
          <w:i/>
          <w:iCs/>
          <w:color w:val="000000"/>
          <w:sz w:val="30"/>
          <w:szCs w:val="30"/>
          <w:cs/>
        </w:rPr>
        <w:t>การปฏิบัติในช่วงเปลี่ยนแปลง</w:t>
      </w:r>
    </w:p>
    <w:p w14:paraId="524E28FE" w14:textId="77777777" w:rsidR="007E07BA" w:rsidRPr="00AA4F07" w:rsidRDefault="007E07BA" w:rsidP="007E07BA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45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8787EB" w14:textId="77777777" w:rsidR="001F50B5" w:rsidRPr="00AA4F07" w:rsidRDefault="001F50B5" w:rsidP="00371CB5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AA4F07">
        <w:rPr>
          <w:rFonts w:ascii="Angsana New" w:hAnsi="Angsana New"/>
          <w:sz w:val="30"/>
          <w:szCs w:val="30"/>
          <w:cs/>
        </w:rPr>
        <w:t xml:space="preserve">กลุ่มบริษัทคาดว่าจะถือปฏิบัติตาม </w:t>
      </w:r>
      <w:r w:rsidRPr="00AA4F07">
        <w:rPr>
          <w:rFonts w:ascii="Angsana New" w:hAnsi="Angsana New"/>
          <w:sz w:val="30"/>
          <w:szCs w:val="30"/>
        </w:rPr>
        <w:t xml:space="preserve">TFRS 16 </w:t>
      </w:r>
      <w:r w:rsidRPr="00AA4F07">
        <w:rPr>
          <w:rFonts w:ascii="Angsana New" w:hAnsi="Angsana New"/>
          <w:sz w:val="30"/>
          <w:szCs w:val="30"/>
          <w:cs/>
        </w:rPr>
        <w:t xml:space="preserve">เป็นครั้งแรก ณ วันที่ </w:t>
      </w:r>
      <w:r w:rsidRPr="00AA4F07">
        <w:rPr>
          <w:rFonts w:ascii="Angsana New" w:hAnsi="Angsana New"/>
          <w:sz w:val="30"/>
          <w:szCs w:val="30"/>
        </w:rPr>
        <w:t>1</w:t>
      </w:r>
      <w:r w:rsidRPr="00AA4F07">
        <w:rPr>
          <w:rFonts w:ascii="Angsana New" w:hAnsi="Angsana New"/>
          <w:sz w:val="30"/>
          <w:szCs w:val="30"/>
          <w:cs/>
        </w:rPr>
        <w:t xml:space="preserve"> </w:t>
      </w:r>
      <w:r w:rsidRPr="00AA4F07">
        <w:rPr>
          <w:rFonts w:ascii="Angsana New" w:hAnsi="Angsana New" w:hint="cs"/>
          <w:sz w:val="30"/>
          <w:szCs w:val="30"/>
          <w:cs/>
        </w:rPr>
        <w:t>ตุลา</w:t>
      </w:r>
      <w:r w:rsidRPr="00AA4F07">
        <w:rPr>
          <w:rFonts w:ascii="Angsana New" w:hAnsi="Angsana New"/>
          <w:sz w:val="30"/>
          <w:szCs w:val="30"/>
          <w:cs/>
        </w:rPr>
        <w:t xml:space="preserve">คม </w:t>
      </w:r>
      <w:r w:rsidRPr="00AA4F07">
        <w:rPr>
          <w:rFonts w:ascii="Angsana New" w:hAnsi="Angsana New"/>
          <w:sz w:val="30"/>
          <w:szCs w:val="30"/>
        </w:rPr>
        <w:t>2563</w:t>
      </w:r>
      <w:r w:rsidRPr="00AA4F07">
        <w:rPr>
          <w:rFonts w:ascii="Angsana New" w:hAnsi="Angsana New"/>
          <w:sz w:val="30"/>
          <w:szCs w:val="30"/>
          <w:cs/>
        </w:rPr>
        <w:t xml:space="preserve"> ด้วยวิธีปรับปรุงผลกระทบสะสมย้อนหลัง ดังนั้น ผลกระทบสะสมจากการถือปฏิบัติตาม </w:t>
      </w:r>
      <w:r w:rsidRPr="00AA4F07">
        <w:rPr>
          <w:rFonts w:ascii="Angsana New" w:hAnsi="Angsana New"/>
          <w:sz w:val="30"/>
          <w:szCs w:val="30"/>
        </w:rPr>
        <w:t xml:space="preserve">TFRS 16 </w:t>
      </w:r>
      <w:r w:rsidRPr="00AA4F07">
        <w:rPr>
          <w:rFonts w:ascii="Angsana New" w:hAnsi="Angsana New"/>
          <w:sz w:val="30"/>
          <w:szCs w:val="30"/>
          <w:cs/>
        </w:rPr>
        <w:t>จะปรับปรุงกับยอดยกมาของกำไรสะสม ณ วันที่</w:t>
      </w:r>
      <w:r w:rsidRPr="00AA4F07">
        <w:rPr>
          <w:rFonts w:ascii="Angsana New" w:hAnsi="Angsana New"/>
          <w:sz w:val="30"/>
          <w:szCs w:val="30"/>
        </w:rPr>
        <w:t xml:space="preserve"> 1 </w:t>
      </w:r>
      <w:r w:rsidRPr="00AA4F07">
        <w:rPr>
          <w:rFonts w:ascii="Angsana New" w:hAnsi="Angsana New" w:hint="cs"/>
          <w:sz w:val="30"/>
          <w:szCs w:val="30"/>
          <w:cs/>
        </w:rPr>
        <w:t>ตุลา</w:t>
      </w:r>
      <w:r w:rsidRPr="00AA4F07">
        <w:rPr>
          <w:rFonts w:ascii="Angsana New" w:hAnsi="Angsana New"/>
          <w:sz w:val="30"/>
          <w:szCs w:val="30"/>
          <w:cs/>
        </w:rPr>
        <w:t xml:space="preserve">คม </w:t>
      </w:r>
      <w:r w:rsidRPr="00AA4F07">
        <w:rPr>
          <w:rFonts w:ascii="Angsana New" w:hAnsi="Angsana New"/>
          <w:sz w:val="30"/>
          <w:szCs w:val="30"/>
        </w:rPr>
        <w:t xml:space="preserve">2563 </w:t>
      </w:r>
      <w:r w:rsidRPr="00AA4F07">
        <w:rPr>
          <w:rFonts w:ascii="Angsana New" w:hAnsi="Angsana New"/>
          <w:sz w:val="30"/>
          <w:szCs w:val="30"/>
          <w:cs/>
        </w:rPr>
        <w:t>โดยไม่ปรับปรุงข้อมูลเปรียบเทียบ</w:t>
      </w:r>
    </w:p>
    <w:p w14:paraId="39760E93" w14:textId="77777777" w:rsidR="001F50B5" w:rsidRPr="00AA4F07" w:rsidRDefault="001F50B5" w:rsidP="001F50B5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45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119ECD5" w14:textId="77777777" w:rsidR="001F50B5" w:rsidRPr="00AA4F07" w:rsidRDefault="001F50B5" w:rsidP="00371CB5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AA4F07">
        <w:rPr>
          <w:rFonts w:ascii="Angsana New" w:hAnsi="Angsana New"/>
          <w:sz w:val="30"/>
          <w:szCs w:val="30"/>
          <w:cs/>
        </w:rPr>
        <w:t xml:space="preserve">กลุ่มบริษัท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AA4F07">
        <w:rPr>
          <w:rFonts w:ascii="Angsana New" w:hAnsi="Angsana New"/>
          <w:sz w:val="30"/>
          <w:szCs w:val="30"/>
        </w:rPr>
        <w:t>TFRS</w:t>
      </w:r>
      <w:r w:rsidRPr="00AA4F07">
        <w:rPr>
          <w:rFonts w:ascii="Angsana New" w:hAnsi="Angsana New"/>
          <w:sz w:val="30"/>
          <w:szCs w:val="30"/>
          <w:cs/>
        </w:rPr>
        <w:t xml:space="preserve"> </w:t>
      </w:r>
      <w:r w:rsidRPr="00AA4F07">
        <w:rPr>
          <w:rFonts w:ascii="Angsana New" w:hAnsi="Angsana New"/>
          <w:sz w:val="30"/>
          <w:szCs w:val="30"/>
        </w:rPr>
        <w:t xml:space="preserve">16 </w:t>
      </w:r>
      <w:r w:rsidRPr="00AA4F07">
        <w:rPr>
          <w:rFonts w:ascii="Angsana New" w:hAnsi="Angsana New"/>
          <w:sz w:val="30"/>
          <w:szCs w:val="30"/>
          <w:cs/>
        </w:rPr>
        <w:t xml:space="preserve">มาถือปฏิบัติกับทุกสัญญาที่ทำขึ้นก่อนวันที่ </w:t>
      </w:r>
      <w:r w:rsidRPr="00AA4F07">
        <w:rPr>
          <w:rFonts w:ascii="Angsana New" w:hAnsi="Angsana New"/>
          <w:sz w:val="30"/>
          <w:szCs w:val="30"/>
        </w:rPr>
        <w:t>1</w:t>
      </w:r>
      <w:r w:rsidRPr="00AA4F07">
        <w:rPr>
          <w:rFonts w:ascii="Angsana New" w:hAnsi="Angsana New"/>
          <w:sz w:val="30"/>
          <w:szCs w:val="30"/>
          <w:cs/>
        </w:rPr>
        <w:t xml:space="preserve"> </w:t>
      </w:r>
      <w:r w:rsidRPr="00AA4F07">
        <w:rPr>
          <w:rFonts w:ascii="Angsana New" w:hAnsi="Angsana New" w:hint="cs"/>
          <w:sz w:val="30"/>
          <w:szCs w:val="30"/>
          <w:cs/>
        </w:rPr>
        <w:t>ตุลา</w:t>
      </w:r>
      <w:r w:rsidRPr="00AA4F07">
        <w:rPr>
          <w:rFonts w:ascii="Angsana New" w:hAnsi="Angsana New"/>
          <w:sz w:val="30"/>
          <w:szCs w:val="30"/>
          <w:cs/>
        </w:rPr>
        <w:t xml:space="preserve">คม </w:t>
      </w:r>
      <w:r w:rsidRPr="00AA4F07">
        <w:rPr>
          <w:rFonts w:ascii="Angsana New" w:hAnsi="Angsana New"/>
          <w:sz w:val="30"/>
          <w:szCs w:val="30"/>
        </w:rPr>
        <w:t>2563</w:t>
      </w:r>
      <w:r w:rsidRPr="00AA4F07">
        <w:rPr>
          <w:rFonts w:ascii="Angsana New" w:hAnsi="Angsana New"/>
          <w:sz w:val="30"/>
          <w:szCs w:val="30"/>
          <w:cs/>
        </w:rPr>
        <w:t xml:space="preserve"> และเคยระบุเป็นสัญญาเช่าตามมาตรฐานการบัญชี ฉบับที่ </w:t>
      </w:r>
      <w:r w:rsidRPr="00AA4F07">
        <w:rPr>
          <w:rFonts w:ascii="Angsana New" w:hAnsi="Angsana New"/>
          <w:sz w:val="30"/>
          <w:szCs w:val="30"/>
        </w:rPr>
        <w:t xml:space="preserve">17 </w:t>
      </w:r>
      <w:r w:rsidRPr="00AA4F07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AA4F07">
        <w:rPr>
          <w:rFonts w:ascii="Angsana New" w:hAnsi="Angsana New"/>
          <w:sz w:val="30"/>
          <w:szCs w:val="30"/>
        </w:rPr>
        <w:t>4</w:t>
      </w:r>
    </w:p>
    <w:p w14:paraId="2BC6F3C1" w14:textId="765358F4" w:rsidR="001F50B5" w:rsidRPr="00AA4F07" w:rsidRDefault="00BB275E" w:rsidP="00BB275E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1F50B5" w:rsidRPr="00AA4F07">
        <w:rPr>
          <w:rFonts w:ascii="Angsana New" w:hAnsi="Angsana New"/>
          <w:sz w:val="30"/>
          <w:szCs w:val="30"/>
          <w:cs/>
        </w:rPr>
        <w:lastRenderedPageBreak/>
        <w:t>การประเมินผลกระทบเบื้องต้นของการถือปฏิบัติตาม</w:t>
      </w:r>
      <w:r w:rsidR="001F50B5" w:rsidRPr="00AA4F07">
        <w:rPr>
          <w:rFonts w:ascii="Angsana New" w:hAnsi="Angsana New"/>
          <w:sz w:val="30"/>
          <w:szCs w:val="30"/>
        </w:rPr>
        <w:t xml:space="preserve"> TFRS 16 </w:t>
      </w:r>
      <w:r w:rsidR="001F50B5" w:rsidRPr="00AA4F07">
        <w:rPr>
          <w:rFonts w:ascii="Angsana New" w:hAnsi="Angsana New"/>
          <w:sz w:val="30"/>
          <w:szCs w:val="30"/>
          <w:cs/>
        </w:rPr>
        <w:t>เป็นครั้งแรกต่องบการเงิน มีดังนี้</w:t>
      </w:r>
    </w:p>
    <w:p w14:paraId="0A81FF18" w14:textId="77777777" w:rsidR="001F50B5" w:rsidRPr="00AA4F07" w:rsidRDefault="001F50B5" w:rsidP="001F50B5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450"/>
        <w:contextualSpacing/>
        <w:jc w:val="thaiDistribute"/>
        <w:rPr>
          <w:rFonts w:ascii="Angsana New" w:hAnsi="Angsana New"/>
          <w:color w:val="000000"/>
          <w:sz w:val="30"/>
          <w:szCs w:val="30"/>
          <w:shd w:val="clear" w:color="auto" w:fill="D9D9D9"/>
        </w:rPr>
      </w:pP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950"/>
        <w:gridCol w:w="1980"/>
        <w:gridCol w:w="236"/>
        <w:gridCol w:w="2014"/>
      </w:tblGrid>
      <w:tr w:rsidR="00995A70" w:rsidRPr="00AA4F07" w14:paraId="0936C935" w14:textId="77777777" w:rsidTr="00B15524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3823F63D" w14:textId="77777777" w:rsidR="001F50B5" w:rsidRPr="00AA4F07" w:rsidRDefault="001F50B5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A4F0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6AA56AE" w14:textId="77777777" w:rsidR="001F50B5" w:rsidRPr="00AA4F07" w:rsidRDefault="001F50B5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4F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CC26DA" w14:textId="77777777" w:rsidR="001F50B5" w:rsidRPr="00AA4F07" w:rsidRDefault="001F50B5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35FB6AA3" w14:textId="77777777" w:rsidR="001F50B5" w:rsidRPr="00AA4F07" w:rsidRDefault="001F50B5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4F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5A70" w:rsidRPr="00AA4F07" w14:paraId="670AE4C7" w14:textId="77777777" w:rsidTr="00B15524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15D1AF81" w14:textId="77777777" w:rsidR="001F50B5" w:rsidRPr="00AA4F07" w:rsidRDefault="001F50B5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A4F0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AA4F0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AA4F0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ตุลาคม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84692A6" w14:textId="77777777" w:rsidR="001F50B5" w:rsidRPr="00AA4F07" w:rsidRDefault="001F50B5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4F07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74B948" w14:textId="77777777" w:rsidR="001F50B5" w:rsidRPr="00AA4F07" w:rsidRDefault="001F50B5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36F4C3DE" w14:textId="77777777" w:rsidR="001F50B5" w:rsidRPr="00AA4F07" w:rsidRDefault="001F50B5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A4F07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1F50B5" w:rsidRPr="00AA4F07" w14:paraId="3BBAD1D3" w14:textId="77777777" w:rsidTr="00B15524">
        <w:trPr>
          <w:tblHeader/>
        </w:trPr>
        <w:tc>
          <w:tcPr>
            <w:tcW w:w="4950" w:type="dxa"/>
            <w:shd w:val="clear" w:color="auto" w:fill="auto"/>
          </w:tcPr>
          <w:p w14:paraId="27F78AEC" w14:textId="77777777" w:rsidR="001F50B5" w:rsidRPr="00AA4F07" w:rsidRDefault="001F50B5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5E995766" w14:textId="77777777" w:rsidR="001F50B5" w:rsidRPr="00AA4F07" w:rsidRDefault="001F50B5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A4F0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AA4F0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A4F0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995A70" w:rsidRPr="00AA4F07" w14:paraId="3D99731F" w14:textId="77777777" w:rsidTr="00B15524">
        <w:tc>
          <w:tcPr>
            <w:tcW w:w="4950" w:type="dxa"/>
            <w:shd w:val="clear" w:color="auto" w:fill="auto"/>
          </w:tcPr>
          <w:p w14:paraId="09106977" w14:textId="19F08475" w:rsidR="001F50B5" w:rsidRPr="00B15524" w:rsidRDefault="00B174D4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552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ค่าเช่าจ่ายล่วงหน้าลดลง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5AABD97" w14:textId="26366554" w:rsidR="001F50B5" w:rsidRPr="002576B7" w:rsidRDefault="006B5549" w:rsidP="00B1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8C7EB5" w:rsidRPr="002576B7">
              <w:rPr>
                <w:rFonts w:ascii="Angsana New" w:hAnsi="Angsana New"/>
                <w:color w:val="000000"/>
                <w:sz w:val="30"/>
                <w:szCs w:val="30"/>
              </w:rPr>
              <w:t>11,265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382F03" w14:textId="77777777" w:rsidR="001F50B5" w:rsidRPr="002576B7" w:rsidRDefault="001F50B5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107041D0" w14:textId="713AAC96" w:rsidR="001F50B5" w:rsidRPr="002576B7" w:rsidRDefault="006B5549" w:rsidP="00B1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autoSpaceDE w:val="0"/>
              <w:autoSpaceDN w:val="0"/>
              <w:adjustRightInd w:val="0"/>
              <w:spacing w:line="240" w:lineRule="auto"/>
              <w:ind w:left="-94" w:right="-10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B174D4" w:rsidRPr="002576B7">
              <w:rPr>
                <w:rFonts w:ascii="Angsana New" w:hAnsi="Angsana New"/>
                <w:color w:val="000000"/>
                <w:sz w:val="30"/>
                <w:szCs w:val="30"/>
              </w:rPr>
              <w:t>11,265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95A70" w:rsidRPr="00AA4F07" w14:paraId="4CD0E844" w14:textId="77777777" w:rsidTr="00B15524">
        <w:tc>
          <w:tcPr>
            <w:tcW w:w="4950" w:type="dxa"/>
            <w:shd w:val="clear" w:color="auto" w:fill="auto"/>
          </w:tcPr>
          <w:p w14:paraId="42E24CB2" w14:textId="77777777" w:rsidR="001F50B5" w:rsidRPr="00B15524" w:rsidRDefault="001F50B5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552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EA519BC" w14:textId="3D7AFA86" w:rsidR="001F50B5" w:rsidRPr="002576B7" w:rsidRDefault="008C7EB5" w:rsidP="00B1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76B7">
              <w:rPr>
                <w:rFonts w:ascii="Angsana New" w:hAnsi="Angsana New"/>
                <w:color w:val="000000"/>
                <w:sz w:val="30"/>
                <w:szCs w:val="30"/>
              </w:rPr>
              <w:t>298,234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D92FAB" w14:textId="77777777" w:rsidR="001F50B5" w:rsidRPr="002576B7" w:rsidRDefault="001F50B5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0D067C08" w14:textId="467BE4B0" w:rsidR="001F50B5" w:rsidRPr="002576B7" w:rsidRDefault="00B174D4" w:rsidP="00B1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autoSpaceDE w:val="0"/>
              <w:autoSpaceDN w:val="0"/>
              <w:adjustRightInd w:val="0"/>
              <w:spacing w:line="240" w:lineRule="auto"/>
              <w:ind w:left="-94" w:right="-10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76B7">
              <w:rPr>
                <w:rFonts w:ascii="Angsana New" w:hAnsi="Angsana New"/>
                <w:color w:val="000000"/>
                <w:sz w:val="30"/>
                <w:szCs w:val="30"/>
              </w:rPr>
              <w:t>293,827</w:t>
            </w:r>
          </w:p>
        </w:tc>
      </w:tr>
      <w:tr w:rsidR="00995A70" w:rsidRPr="00AA4F07" w14:paraId="561E188F" w14:textId="77777777" w:rsidTr="00B15524">
        <w:tc>
          <w:tcPr>
            <w:tcW w:w="4950" w:type="dxa"/>
            <w:shd w:val="clear" w:color="auto" w:fill="auto"/>
          </w:tcPr>
          <w:p w14:paraId="5BAFC494" w14:textId="77777777" w:rsidR="001F50B5" w:rsidRPr="00B15524" w:rsidRDefault="001F50B5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552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1154739" w14:textId="4A33D275" w:rsidR="001F50B5" w:rsidRPr="002576B7" w:rsidRDefault="009409CD" w:rsidP="00B1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8C7EB5" w:rsidRPr="002576B7">
              <w:rPr>
                <w:rFonts w:ascii="Angsana New" w:hAnsi="Angsana New"/>
                <w:color w:val="000000"/>
                <w:sz w:val="30"/>
                <w:szCs w:val="30"/>
              </w:rPr>
              <w:t>286,969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5A06F0" w14:textId="77777777" w:rsidR="001F50B5" w:rsidRPr="002576B7" w:rsidRDefault="001F50B5" w:rsidP="009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20C8E5A1" w14:textId="2A35D6F9" w:rsidR="001F50B5" w:rsidRPr="002576B7" w:rsidRDefault="009409CD" w:rsidP="00B1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autoSpaceDE w:val="0"/>
              <w:autoSpaceDN w:val="0"/>
              <w:adjustRightInd w:val="0"/>
              <w:spacing w:line="240" w:lineRule="auto"/>
              <w:ind w:left="-94" w:right="-10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B174D4" w:rsidRPr="002576B7">
              <w:rPr>
                <w:rFonts w:ascii="Angsana New" w:hAnsi="Angsana New"/>
                <w:color w:val="000000"/>
                <w:sz w:val="30"/>
                <w:szCs w:val="30"/>
              </w:rPr>
              <w:t>282,562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</w:tbl>
    <w:p w14:paraId="30466154" w14:textId="163C0067" w:rsidR="005C5027" w:rsidRDefault="005C5027" w:rsidP="001F50B5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450"/>
        <w:contextualSpacing/>
        <w:jc w:val="thaiDistribute"/>
        <w:rPr>
          <w:rFonts w:ascii="Angsana New" w:hAnsi="Angsana New"/>
          <w:color w:val="000000"/>
          <w:sz w:val="30"/>
          <w:szCs w:val="30"/>
          <w:highlight w:val="cyan"/>
          <w:shd w:val="clear" w:color="auto" w:fill="D9D9D9"/>
        </w:rPr>
      </w:pPr>
    </w:p>
    <w:p w14:paraId="1710A976" w14:textId="76887150" w:rsidR="007E07BA" w:rsidRDefault="005C5027" w:rsidP="00B155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40"/>
        </w:tabs>
        <w:autoSpaceDE w:val="0"/>
        <w:autoSpaceDN w:val="0"/>
        <w:adjustRightInd w:val="0"/>
        <w:spacing w:line="240" w:lineRule="auto"/>
        <w:ind w:left="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71CB5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>1</w:t>
      </w:r>
      <w:r w:rsidRPr="005C5027">
        <w:rPr>
          <w:rFonts w:ascii="Angsana New" w:hAnsi="Angsana New"/>
          <w:b/>
          <w:bCs/>
          <w:sz w:val="30"/>
          <w:szCs w:val="30"/>
          <w:cs/>
        </w:rPr>
        <w:tab/>
        <w:t>การจัดประเภทรายการใหม่</w:t>
      </w:r>
    </w:p>
    <w:p w14:paraId="61351E7B" w14:textId="4CAB4B31" w:rsidR="005C5027" w:rsidRDefault="005C5027" w:rsidP="00B15524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450"/>
        <w:contextualSpacing/>
        <w:jc w:val="thaiDistribute"/>
        <w:rPr>
          <w:rFonts w:ascii="Angsana New" w:hAnsi="Angsana New"/>
          <w:color w:val="000000"/>
          <w:sz w:val="30"/>
          <w:szCs w:val="30"/>
          <w:highlight w:val="cyan"/>
          <w:shd w:val="clear" w:color="auto" w:fill="D9D9D9"/>
        </w:rPr>
      </w:pPr>
    </w:p>
    <w:p w14:paraId="62707F40" w14:textId="487CE994" w:rsidR="007B034C" w:rsidRDefault="007B034C" w:rsidP="007B034C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B9341A">
        <w:rPr>
          <w:rFonts w:ascii="Angsana New" w:hAnsi="Angsana New"/>
          <w:sz w:val="30"/>
          <w:szCs w:val="30"/>
          <w:cs/>
        </w:rPr>
        <w:t>รายการบางรายการในงบกำไรขาดทุนเบ็ดเสร็จ</w:t>
      </w:r>
      <w:bookmarkStart w:id="5" w:name="_Hlk30536889"/>
      <w:r w:rsidRPr="00B9341A">
        <w:rPr>
          <w:rFonts w:ascii="Angsana New" w:hAnsi="Angsana New"/>
          <w:sz w:val="30"/>
          <w:szCs w:val="30"/>
          <w:cs/>
        </w:rPr>
        <w:t>สำหรับ</w:t>
      </w:r>
      <w:r w:rsidR="00B15524">
        <w:rPr>
          <w:rFonts w:ascii="Angsana New" w:hAnsi="Angsana New" w:hint="cs"/>
          <w:sz w:val="30"/>
          <w:szCs w:val="30"/>
          <w:cs/>
        </w:rPr>
        <w:t>ปี</w:t>
      </w:r>
      <w:r w:rsidRPr="00B9341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bookmarkEnd w:id="5"/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B15524">
        <w:rPr>
          <w:rFonts w:ascii="Angsana New" w:hAnsi="Angsana New" w:hint="cs"/>
          <w:sz w:val="30"/>
          <w:szCs w:val="30"/>
          <w:cs/>
        </w:rPr>
        <w:t>กันยายน</w:t>
      </w:r>
      <w:r w:rsidRPr="00B9341A">
        <w:rPr>
          <w:rFonts w:ascii="Angsana New" w:hAnsi="Angsana New"/>
          <w:sz w:val="30"/>
          <w:szCs w:val="30"/>
          <w:rtl/>
          <w:cs/>
        </w:rPr>
        <w:t xml:space="preserve"> </w:t>
      </w:r>
      <w:r w:rsidRPr="00B9341A">
        <w:rPr>
          <w:rFonts w:ascii="Angsana New" w:hAnsi="Angsana New"/>
          <w:sz w:val="30"/>
          <w:szCs w:val="30"/>
        </w:rPr>
        <w:t>256</w:t>
      </w:r>
      <w:r w:rsidRPr="007B034C">
        <w:rPr>
          <w:rFonts w:ascii="Angsana New" w:hAnsi="Angsana New" w:cs="Cordia New"/>
          <w:sz w:val="30"/>
          <w:szCs w:val="38"/>
        </w:rPr>
        <w:t>2</w:t>
      </w:r>
      <w:r w:rsidRPr="00B9341A">
        <w:rPr>
          <w:rFonts w:ascii="Angsana New" w:hAnsi="Angsana New"/>
          <w:sz w:val="30"/>
          <w:szCs w:val="30"/>
        </w:rPr>
        <w:t xml:space="preserve"> </w:t>
      </w:r>
      <w:r w:rsidRPr="00B9341A">
        <w:rPr>
          <w:rFonts w:ascii="Angsana New" w:hAnsi="Angsana New"/>
          <w:sz w:val="30"/>
          <w:szCs w:val="30"/>
          <w:cs/>
        </w:rPr>
        <w:t>ซึ่งรวมอยู่ในงบการเงินสำหรับ</w:t>
      </w:r>
      <w:r w:rsidR="00B15524">
        <w:rPr>
          <w:rFonts w:ascii="Angsana New" w:hAnsi="Angsana New" w:hint="cs"/>
          <w:sz w:val="30"/>
          <w:szCs w:val="30"/>
          <w:cs/>
        </w:rPr>
        <w:t>ปี</w:t>
      </w:r>
      <w:r w:rsidRPr="00B9341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B15524" w:rsidRPr="00B15524">
        <w:rPr>
          <w:rFonts w:ascii="Angsana New" w:hAnsi="Angsana New"/>
          <w:sz w:val="30"/>
          <w:szCs w:val="30"/>
          <w:cs/>
        </w:rPr>
        <w:t>กันยายน</w:t>
      </w:r>
      <w:r w:rsidRPr="00B9341A">
        <w:rPr>
          <w:rFonts w:ascii="Angsana New" w:hAnsi="Angsana New"/>
          <w:sz w:val="30"/>
          <w:szCs w:val="30"/>
          <w:rtl/>
          <w:cs/>
        </w:rPr>
        <w:t xml:space="preserve"> </w:t>
      </w:r>
      <w:r w:rsidRPr="00B9341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B9341A">
        <w:rPr>
          <w:rFonts w:ascii="Angsana New" w:hAnsi="Angsana New"/>
          <w:sz w:val="30"/>
          <w:szCs w:val="30"/>
        </w:rPr>
        <w:t xml:space="preserve"> </w:t>
      </w:r>
      <w:r w:rsidRPr="00B9341A">
        <w:rPr>
          <w:rFonts w:ascii="Angsana New" w:hAnsi="Angsana New"/>
          <w:sz w:val="30"/>
          <w:szCs w:val="30"/>
          <w:cs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B9341A">
        <w:rPr>
          <w:rFonts w:ascii="Angsana New" w:hAnsi="Angsana New"/>
          <w:sz w:val="30"/>
          <w:szCs w:val="30"/>
          <w:rtl/>
          <w:cs/>
        </w:rPr>
        <w:t xml:space="preserve"> </w:t>
      </w:r>
      <w:r w:rsidRPr="00B9341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B9341A">
        <w:rPr>
          <w:rFonts w:ascii="Angsana New" w:hAnsi="Angsana New"/>
          <w:sz w:val="30"/>
          <w:szCs w:val="30"/>
        </w:rPr>
        <w:t xml:space="preserve"> </w:t>
      </w:r>
      <w:r w:rsidRPr="00B9341A">
        <w:rPr>
          <w:rFonts w:ascii="Angsana New" w:hAnsi="Angsana New"/>
          <w:sz w:val="30"/>
          <w:szCs w:val="30"/>
          <w:cs/>
        </w:rPr>
        <w:t>ดังนี้</w:t>
      </w:r>
    </w:p>
    <w:p w14:paraId="62DCBEDD" w14:textId="49930624" w:rsidR="007B034C" w:rsidRDefault="007B034C" w:rsidP="007B034C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9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340"/>
        <w:gridCol w:w="900"/>
        <w:gridCol w:w="270"/>
        <w:gridCol w:w="984"/>
        <w:gridCol w:w="6"/>
        <w:gridCol w:w="262"/>
        <w:gridCol w:w="6"/>
        <w:gridCol w:w="818"/>
        <w:gridCol w:w="6"/>
        <w:gridCol w:w="262"/>
        <w:gridCol w:w="6"/>
        <w:gridCol w:w="843"/>
        <w:gridCol w:w="6"/>
        <w:gridCol w:w="329"/>
        <w:gridCol w:w="6"/>
        <w:gridCol w:w="971"/>
        <w:gridCol w:w="6"/>
        <w:gridCol w:w="262"/>
        <w:gridCol w:w="6"/>
        <w:gridCol w:w="897"/>
        <w:gridCol w:w="6"/>
      </w:tblGrid>
      <w:tr w:rsidR="007B034C" w:rsidRPr="00956384" w14:paraId="59B6CECA" w14:textId="77777777" w:rsidTr="00397F90">
        <w:trPr>
          <w:tblHeader/>
        </w:trPr>
        <w:tc>
          <w:tcPr>
            <w:tcW w:w="2340" w:type="dxa"/>
          </w:tcPr>
          <w:p w14:paraId="4230B9CA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2" w:type="dxa"/>
            <w:gridSpan w:val="20"/>
          </w:tcPr>
          <w:p w14:paraId="62545E69" w14:textId="77777777" w:rsidR="007B034C" w:rsidRPr="00956384" w:rsidRDefault="007B034C" w:rsidP="0043310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7B034C" w:rsidRPr="00956384" w14:paraId="5B2386B0" w14:textId="77777777" w:rsidTr="00397F90">
        <w:trPr>
          <w:tblHeader/>
        </w:trPr>
        <w:tc>
          <w:tcPr>
            <w:tcW w:w="2340" w:type="dxa"/>
          </w:tcPr>
          <w:p w14:paraId="552803C2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2" w:type="dxa"/>
            <w:gridSpan w:val="8"/>
            <w:tcBorders>
              <w:bottom w:val="single" w:sz="4" w:space="0" w:color="auto"/>
            </w:tcBorders>
          </w:tcPr>
          <w:p w14:paraId="7B250449" w14:textId="1D50871A" w:rsidR="007B034C" w:rsidRPr="00956384" w:rsidRDefault="007B034C" w:rsidP="00433106">
            <w:pPr>
              <w:pStyle w:val="BodyText"/>
              <w:spacing w:after="0"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gridSpan w:val="2"/>
          </w:tcPr>
          <w:p w14:paraId="56226A6A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2" w:type="dxa"/>
            <w:gridSpan w:val="10"/>
            <w:tcBorders>
              <w:bottom w:val="single" w:sz="4" w:space="0" w:color="auto"/>
            </w:tcBorders>
          </w:tcPr>
          <w:p w14:paraId="01595521" w14:textId="77777777" w:rsidR="007B034C" w:rsidRPr="00956384" w:rsidRDefault="007B034C" w:rsidP="00433106">
            <w:pPr>
              <w:pStyle w:val="BodyText"/>
              <w:tabs>
                <w:tab w:val="clear" w:pos="3515"/>
              </w:tabs>
              <w:spacing w:after="0" w:line="240" w:lineRule="auto"/>
              <w:ind w:left="-10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63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B034C" w:rsidRPr="00956384" w14:paraId="63C5DA32" w14:textId="77777777" w:rsidTr="00397F90">
        <w:trPr>
          <w:tblHeader/>
        </w:trPr>
        <w:tc>
          <w:tcPr>
            <w:tcW w:w="2340" w:type="dxa"/>
            <w:shd w:val="clear" w:color="auto" w:fill="auto"/>
          </w:tcPr>
          <w:p w14:paraId="7CF2F483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9B4472" w14:textId="77777777" w:rsidR="007B034C" w:rsidRPr="00956384" w:rsidRDefault="007B034C" w:rsidP="00433106">
            <w:pPr>
              <w:pStyle w:val="BodyText"/>
              <w:spacing w:after="0"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529D90D2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1C9A61A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FF5F6CF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A0A21FF" w14:textId="77777777" w:rsidR="007B034C" w:rsidRPr="00956384" w:rsidRDefault="007B034C" w:rsidP="0043310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C6DFFF" w14:textId="77777777" w:rsidR="007B034C" w:rsidRPr="00956384" w:rsidRDefault="007B034C" w:rsidP="0043310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  <w:gridSpan w:val="2"/>
          </w:tcPr>
          <w:p w14:paraId="058C017F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7222007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333A3E8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dxa"/>
            <w:gridSpan w:val="2"/>
          </w:tcPr>
          <w:p w14:paraId="0F23BC53" w14:textId="77777777" w:rsidR="007B034C" w:rsidRPr="00956384" w:rsidRDefault="007B034C" w:rsidP="00433106">
            <w:pPr>
              <w:pStyle w:val="BodyText"/>
              <w:spacing w:after="0" w:line="240" w:lineRule="auto"/>
              <w:ind w:left="-10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  <w:gridSpan w:val="2"/>
          </w:tcPr>
          <w:p w14:paraId="68FC62BD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564DB68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941EA16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  <w:gridSpan w:val="2"/>
          </w:tcPr>
          <w:p w14:paraId="70BE4EDE" w14:textId="77777777" w:rsidR="007B034C" w:rsidRPr="00956384" w:rsidRDefault="007B034C" w:rsidP="0043310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35" w:type="dxa"/>
            <w:gridSpan w:val="2"/>
          </w:tcPr>
          <w:p w14:paraId="4FE484AC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CC2953A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FE38446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gridSpan w:val="2"/>
          </w:tcPr>
          <w:p w14:paraId="76563FBA" w14:textId="77777777" w:rsidR="007B034C" w:rsidRPr="00956384" w:rsidRDefault="007B034C" w:rsidP="0043310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D7BBA7" w14:textId="77777777" w:rsidR="007B034C" w:rsidRPr="00956384" w:rsidRDefault="007B034C" w:rsidP="0043310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  <w:gridSpan w:val="2"/>
          </w:tcPr>
          <w:p w14:paraId="2046E3E4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AA15CB8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B6EF634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  <w:gridSpan w:val="2"/>
          </w:tcPr>
          <w:p w14:paraId="6AE8104A" w14:textId="77777777" w:rsidR="007B034C" w:rsidRPr="00956384" w:rsidRDefault="007B034C" w:rsidP="0043310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7B034C" w:rsidRPr="00956384" w14:paraId="1BB6760C" w14:textId="77777777" w:rsidTr="00397F90">
        <w:trPr>
          <w:tblHeader/>
        </w:trPr>
        <w:tc>
          <w:tcPr>
            <w:tcW w:w="2340" w:type="dxa"/>
          </w:tcPr>
          <w:p w14:paraId="38509EFC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2" w:type="dxa"/>
            <w:gridSpan w:val="20"/>
          </w:tcPr>
          <w:p w14:paraId="07EFF5D4" w14:textId="77777777" w:rsidR="007B034C" w:rsidRPr="00956384" w:rsidRDefault="007B034C" w:rsidP="00433106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034C" w:rsidRPr="00956384" w14:paraId="02CD81E3" w14:textId="77777777" w:rsidTr="00397F90">
        <w:tc>
          <w:tcPr>
            <w:tcW w:w="2340" w:type="dxa"/>
          </w:tcPr>
          <w:p w14:paraId="41DB6E65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</w:tcPr>
          <w:p w14:paraId="1A26EFD6" w14:textId="77777777" w:rsidR="007B034C" w:rsidRPr="00956384" w:rsidRDefault="007B034C" w:rsidP="0043310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BA1BB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9087D98" w14:textId="77777777" w:rsidR="007B034C" w:rsidRPr="00956384" w:rsidRDefault="007B034C" w:rsidP="0043310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15C6F0F6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dxa"/>
            <w:gridSpan w:val="2"/>
          </w:tcPr>
          <w:p w14:paraId="0C16BE73" w14:textId="77777777" w:rsidR="007B034C" w:rsidRPr="00956384" w:rsidRDefault="007B034C" w:rsidP="0043310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5F94F447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  <w:gridSpan w:val="2"/>
          </w:tcPr>
          <w:p w14:paraId="706C31F7" w14:textId="77777777" w:rsidR="007B034C" w:rsidRPr="00956384" w:rsidRDefault="007B034C" w:rsidP="0043310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dxa"/>
            <w:gridSpan w:val="2"/>
          </w:tcPr>
          <w:p w14:paraId="01C5B956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gridSpan w:val="2"/>
          </w:tcPr>
          <w:p w14:paraId="1963BB3D" w14:textId="77777777" w:rsidR="007B034C" w:rsidRPr="00956384" w:rsidRDefault="007B034C" w:rsidP="0043310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2212BFF9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  <w:gridSpan w:val="2"/>
          </w:tcPr>
          <w:p w14:paraId="445B6F66" w14:textId="77777777" w:rsidR="007B034C" w:rsidRPr="00956384" w:rsidRDefault="007B034C" w:rsidP="0043310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B034C" w:rsidRPr="00956384" w14:paraId="3A3DAD3D" w14:textId="77777777" w:rsidTr="00397F90">
        <w:trPr>
          <w:gridAfter w:val="1"/>
          <w:wAfter w:w="6" w:type="dxa"/>
        </w:trPr>
        <w:tc>
          <w:tcPr>
            <w:tcW w:w="4494" w:type="dxa"/>
            <w:gridSpan w:val="4"/>
          </w:tcPr>
          <w:p w14:paraId="20FC8F2C" w14:textId="7EDC4E20" w:rsidR="007B034C" w:rsidRPr="00956384" w:rsidRDefault="007B034C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B155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  <w:p w14:paraId="140D5D30" w14:textId="678C7C20" w:rsidR="007B034C" w:rsidRPr="00956384" w:rsidRDefault="007B034C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155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68" w:type="dxa"/>
            <w:gridSpan w:val="2"/>
          </w:tcPr>
          <w:p w14:paraId="5FBCA884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dxa"/>
            <w:gridSpan w:val="2"/>
          </w:tcPr>
          <w:p w14:paraId="6399C4FD" w14:textId="77777777" w:rsidR="007B034C" w:rsidRPr="00956384" w:rsidRDefault="007B034C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1D27137A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  <w:gridSpan w:val="2"/>
          </w:tcPr>
          <w:p w14:paraId="7F22E291" w14:textId="77777777" w:rsidR="007B034C" w:rsidRPr="00956384" w:rsidRDefault="007B034C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  <w:gridSpan w:val="2"/>
          </w:tcPr>
          <w:p w14:paraId="785ADE2B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gridSpan w:val="2"/>
          </w:tcPr>
          <w:p w14:paraId="5109FD73" w14:textId="77777777" w:rsidR="007B034C" w:rsidRPr="00956384" w:rsidRDefault="007B034C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074CF8ED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  <w:gridSpan w:val="2"/>
          </w:tcPr>
          <w:p w14:paraId="2EF64EE7" w14:textId="77777777" w:rsidR="007B034C" w:rsidRPr="00956384" w:rsidRDefault="007B034C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34C" w:rsidRPr="00956384" w14:paraId="04D9B076" w14:textId="77777777" w:rsidTr="00397F90">
        <w:tc>
          <w:tcPr>
            <w:tcW w:w="2340" w:type="dxa"/>
          </w:tcPr>
          <w:p w14:paraId="6B2BD546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5A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B05A9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900" w:type="dxa"/>
          </w:tcPr>
          <w:p w14:paraId="366AFC37" w14:textId="77777777" w:rsidR="007B034C" w:rsidRDefault="007B034C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9A7D876" w14:textId="484DF9DD" w:rsidR="00B82D50" w:rsidRPr="00956384" w:rsidRDefault="00B82D50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11,763</w:t>
            </w:r>
          </w:p>
        </w:tc>
        <w:tc>
          <w:tcPr>
            <w:tcW w:w="270" w:type="dxa"/>
          </w:tcPr>
          <w:p w14:paraId="172819CF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E1797C7" w14:textId="77777777" w:rsidR="007B034C" w:rsidRDefault="007B034C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AF24D5B" w14:textId="4BBE183E" w:rsidR="00B82D50" w:rsidRPr="00956384" w:rsidRDefault="00B82D50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(191)</w:t>
            </w:r>
          </w:p>
        </w:tc>
        <w:tc>
          <w:tcPr>
            <w:tcW w:w="268" w:type="dxa"/>
            <w:gridSpan w:val="2"/>
          </w:tcPr>
          <w:p w14:paraId="6C8E9B0F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dxa"/>
            <w:gridSpan w:val="2"/>
          </w:tcPr>
          <w:p w14:paraId="352EBD19" w14:textId="77777777" w:rsidR="007B034C" w:rsidRDefault="007B034C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BC3F62C" w14:textId="6ED43B39" w:rsidR="00B82D50" w:rsidRPr="00956384" w:rsidRDefault="00B82D50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11,572</w:t>
            </w:r>
          </w:p>
        </w:tc>
        <w:tc>
          <w:tcPr>
            <w:tcW w:w="268" w:type="dxa"/>
            <w:gridSpan w:val="2"/>
          </w:tcPr>
          <w:p w14:paraId="07C7E76E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  <w:gridSpan w:val="2"/>
          </w:tcPr>
          <w:p w14:paraId="0E92B161" w14:textId="77777777" w:rsidR="007B034C" w:rsidRDefault="007B034C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436CC1A" w14:textId="1075754A" w:rsidR="00B82D50" w:rsidRPr="00956384" w:rsidRDefault="00B82D50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11,681</w:t>
            </w:r>
          </w:p>
        </w:tc>
        <w:tc>
          <w:tcPr>
            <w:tcW w:w="335" w:type="dxa"/>
            <w:gridSpan w:val="2"/>
          </w:tcPr>
          <w:p w14:paraId="5540D297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gridSpan w:val="2"/>
          </w:tcPr>
          <w:p w14:paraId="4C86FAE0" w14:textId="77777777" w:rsidR="007B034C" w:rsidRDefault="007B034C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834A2E0" w14:textId="5A493880" w:rsidR="00B82D50" w:rsidRPr="00956384" w:rsidRDefault="00B82D50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(191)</w:t>
            </w:r>
          </w:p>
        </w:tc>
        <w:tc>
          <w:tcPr>
            <w:tcW w:w="268" w:type="dxa"/>
            <w:gridSpan w:val="2"/>
          </w:tcPr>
          <w:p w14:paraId="56593481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  <w:gridSpan w:val="2"/>
          </w:tcPr>
          <w:p w14:paraId="2206F127" w14:textId="77777777" w:rsidR="007B034C" w:rsidRDefault="007B034C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1B84271" w14:textId="39C6AF66" w:rsidR="00B82D50" w:rsidRPr="00956384" w:rsidRDefault="00B82D50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11,490</w:t>
            </w:r>
          </w:p>
        </w:tc>
      </w:tr>
      <w:tr w:rsidR="007B034C" w:rsidRPr="00956384" w14:paraId="2DE5E500" w14:textId="77777777" w:rsidTr="00397F90">
        <w:tc>
          <w:tcPr>
            <w:tcW w:w="2340" w:type="dxa"/>
          </w:tcPr>
          <w:p w14:paraId="2E535651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5A9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4E2324C9" w14:textId="4CDD1CAC" w:rsidR="007B034C" w:rsidRPr="00956384" w:rsidRDefault="00B82D50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2,841</w:t>
            </w:r>
          </w:p>
        </w:tc>
        <w:tc>
          <w:tcPr>
            <w:tcW w:w="270" w:type="dxa"/>
          </w:tcPr>
          <w:p w14:paraId="3547182C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3773212" w14:textId="7400A73F" w:rsidR="007B034C" w:rsidRPr="00956384" w:rsidRDefault="00B82D50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(191)</w:t>
            </w:r>
          </w:p>
        </w:tc>
        <w:tc>
          <w:tcPr>
            <w:tcW w:w="268" w:type="dxa"/>
            <w:gridSpan w:val="2"/>
          </w:tcPr>
          <w:p w14:paraId="0EC8871A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dxa"/>
            <w:gridSpan w:val="2"/>
          </w:tcPr>
          <w:p w14:paraId="3DF3AA84" w14:textId="185AB430" w:rsidR="007B034C" w:rsidRPr="00956384" w:rsidRDefault="00B82D50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2,650</w:t>
            </w:r>
          </w:p>
        </w:tc>
        <w:tc>
          <w:tcPr>
            <w:tcW w:w="268" w:type="dxa"/>
            <w:gridSpan w:val="2"/>
          </w:tcPr>
          <w:p w14:paraId="47E15B06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  <w:gridSpan w:val="2"/>
          </w:tcPr>
          <w:p w14:paraId="2B6DE38D" w14:textId="0B156AFF" w:rsidR="007B034C" w:rsidRPr="00956384" w:rsidRDefault="00B82D50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2,826</w:t>
            </w:r>
          </w:p>
        </w:tc>
        <w:tc>
          <w:tcPr>
            <w:tcW w:w="335" w:type="dxa"/>
            <w:gridSpan w:val="2"/>
          </w:tcPr>
          <w:p w14:paraId="31BF610E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gridSpan w:val="2"/>
          </w:tcPr>
          <w:p w14:paraId="15FB1ED8" w14:textId="73D837B6" w:rsidR="007B034C" w:rsidRPr="00956384" w:rsidRDefault="00B82D50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(191)</w:t>
            </w:r>
          </w:p>
        </w:tc>
        <w:tc>
          <w:tcPr>
            <w:tcW w:w="268" w:type="dxa"/>
            <w:gridSpan w:val="2"/>
          </w:tcPr>
          <w:p w14:paraId="5DDB0641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  <w:gridSpan w:val="2"/>
          </w:tcPr>
          <w:p w14:paraId="368BD7E3" w14:textId="2DEE05EC" w:rsidR="007B034C" w:rsidRPr="00956384" w:rsidRDefault="00B82D50" w:rsidP="00433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2,635</w:t>
            </w:r>
          </w:p>
        </w:tc>
      </w:tr>
      <w:tr w:rsidR="007B034C" w:rsidRPr="00956384" w14:paraId="7496D042" w14:textId="77777777" w:rsidTr="00397F90">
        <w:tc>
          <w:tcPr>
            <w:tcW w:w="2340" w:type="dxa"/>
          </w:tcPr>
          <w:p w14:paraId="678EFA0E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1BC8BE" w14:textId="77777777" w:rsidR="007B034C" w:rsidRPr="00956384" w:rsidRDefault="007B034C" w:rsidP="0043310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F1232D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DF3C75" w14:textId="77777777" w:rsidR="007B034C" w:rsidRPr="009E5E5E" w:rsidRDefault="007B034C" w:rsidP="0043310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E5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</w:tcPr>
          <w:p w14:paraId="5B1F1671" w14:textId="77777777" w:rsidR="007B034C" w:rsidRPr="009E5E5E" w:rsidRDefault="007B034C" w:rsidP="00433106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dxa"/>
            <w:gridSpan w:val="2"/>
          </w:tcPr>
          <w:p w14:paraId="52ACC0E5" w14:textId="77777777" w:rsidR="007B034C" w:rsidRPr="009E5E5E" w:rsidRDefault="007B034C" w:rsidP="0043310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4870F4D9" w14:textId="77777777" w:rsidR="007B034C" w:rsidRPr="009E5E5E" w:rsidRDefault="007B034C" w:rsidP="00433106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gridSpan w:val="2"/>
          </w:tcPr>
          <w:p w14:paraId="306DF2A3" w14:textId="77777777" w:rsidR="007B034C" w:rsidRPr="009E5E5E" w:rsidRDefault="007B034C" w:rsidP="0043310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dxa"/>
            <w:gridSpan w:val="2"/>
          </w:tcPr>
          <w:p w14:paraId="05022DD6" w14:textId="77777777" w:rsidR="007B034C" w:rsidRPr="009E5E5E" w:rsidRDefault="007B034C" w:rsidP="00433106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A51D52" w14:textId="77777777" w:rsidR="007B034C" w:rsidRPr="009E5E5E" w:rsidRDefault="007B034C" w:rsidP="0043310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E5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</w:tcPr>
          <w:p w14:paraId="3C629D91" w14:textId="77777777" w:rsidR="007B034C" w:rsidRPr="00956384" w:rsidRDefault="007B034C" w:rsidP="0043310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  <w:gridSpan w:val="2"/>
          </w:tcPr>
          <w:p w14:paraId="2E43A828" w14:textId="77777777" w:rsidR="007B034C" w:rsidRPr="00956384" w:rsidRDefault="007B034C" w:rsidP="0043310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96EA49D" w14:textId="77777777" w:rsidR="00B15524" w:rsidRDefault="00B15524" w:rsidP="007B034C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  <w:highlight w:val="cyan"/>
          <w:shd w:val="clear" w:color="auto" w:fill="D9D9D9"/>
        </w:rPr>
      </w:pPr>
    </w:p>
    <w:p w14:paraId="68022D6A" w14:textId="0BCDCE39" w:rsidR="007B034C" w:rsidRPr="005C5027" w:rsidRDefault="007B034C" w:rsidP="007B034C">
      <w:pPr>
        <w:pStyle w:val="ListParagraph"/>
        <w:tabs>
          <w:tab w:val="clear" w:pos="454"/>
          <w:tab w:val="clear" w:pos="907"/>
          <w:tab w:val="clear" w:pos="1644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  <w:highlight w:val="cyan"/>
          <w:shd w:val="clear" w:color="auto" w:fill="D9D9D9"/>
        </w:rPr>
      </w:pPr>
      <w:r w:rsidRPr="00F11954">
        <w:rPr>
          <w:rFonts w:ascii="Angsana New" w:hAnsi="Angsana New"/>
          <w:sz w:val="30"/>
          <w:szCs w:val="30"/>
          <w:cs/>
        </w:rPr>
        <w:t>การจัดประเภทรายการใหม่นี้</w:t>
      </w:r>
      <w:r>
        <w:rPr>
          <w:rFonts w:ascii="Angsana New" w:hAnsi="Angsana New"/>
          <w:sz w:val="30"/>
          <w:szCs w:val="30"/>
        </w:rPr>
        <w:t xml:space="preserve"> </w:t>
      </w:r>
      <w:r w:rsidRPr="00F11954">
        <w:rPr>
          <w:rFonts w:ascii="Angsana New" w:hAnsi="Angsana New"/>
          <w:sz w:val="30"/>
          <w:szCs w:val="30"/>
          <w:cs/>
        </w:rPr>
        <w:t>เนื่องจากผู้บริหารเห็นว่ามีความเหมาะสมกับธุรกิจของกลุ่มบริษัทมากกว่า</w:t>
      </w:r>
    </w:p>
    <w:sectPr w:rsidR="007B034C" w:rsidRPr="005C5027" w:rsidSect="003F4734">
      <w:pgSz w:w="11909" w:h="16834" w:code="9"/>
      <w:pgMar w:top="691" w:right="1136" w:bottom="1152" w:left="1152" w:header="720" w:footer="6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20958" w14:textId="77777777" w:rsidR="002B0BAD" w:rsidRDefault="002B0BAD" w:rsidP="004956B4">
      <w:r>
        <w:separator/>
      </w:r>
    </w:p>
  </w:endnote>
  <w:endnote w:type="continuationSeparator" w:id="0">
    <w:p w14:paraId="16940274" w14:textId="77777777" w:rsidR="002B0BAD" w:rsidRDefault="002B0BA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A2424" w14:textId="77777777" w:rsidR="00D164DB" w:rsidRPr="00192760" w:rsidRDefault="00D164DB" w:rsidP="00014083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53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EE93027" w14:textId="77777777" w:rsidR="00D164DB" w:rsidRPr="001D246E" w:rsidRDefault="00D164DB" w:rsidP="00E5747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Times New Roman" w:hAnsi="Times New Roman"/>
        <w:i/>
        <w:iCs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0ECD8" w14:textId="77777777" w:rsidR="00D164DB" w:rsidRPr="00907A32" w:rsidRDefault="00D164DB" w:rsidP="0071456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 w:hint="cs"/>
        <w:i/>
        <w:iCs/>
        <w:sz w:val="30"/>
        <w:szCs w:val="30"/>
        <w:cs/>
      </w:rPr>
      <w:tab/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begin"/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instrText xml:space="preserve"> PAGE </w:instrText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lang w:val="pt-BR"/>
      </w:rPr>
      <w:t>57</w:t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57FE1" w14:textId="77777777" w:rsidR="00D164DB" w:rsidRPr="00907A32" w:rsidRDefault="00D164DB" w:rsidP="0071456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55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347B2C8" w14:textId="77777777" w:rsidR="00D164DB" w:rsidRPr="00907A32" w:rsidRDefault="00D164DB" w:rsidP="0071456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E63C8" w14:textId="77777777" w:rsidR="00D164DB" w:rsidRPr="00192760" w:rsidRDefault="00D164DB" w:rsidP="00AA6B6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19276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9276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92760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57</w:t>
    </w:r>
    <w:r w:rsidRPr="00192760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66C5AD" w14:textId="77777777" w:rsidR="00D164DB" w:rsidRPr="00BD7FAD" w:rsidRDefault="00D164DB" w:rsidP="00D20ED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0AAC7" w14:textId="77777777" w:rsidR="00D164DB" w:rsidRPr="00360F7A" w:rsidRDefault="00D164DB" w:rsidP="00871D5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60F7A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60F7A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60F7A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60</w:t>
    </w:r>
    <w:r w:rsidRPr="00360F7A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58454A8" w14:textId="77777777" w:rsidR="00D164DB" w:rsidRPr="00BD7FAD" w:rsidRDefault="00D164DB" w:rsidP="00D20ED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42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8FBC4" w14:textId="77777777" w:rsidR="00D164DB" w:rsidRPr="00360F7A" w:rsidRDefault="00D164DB" w:rsidP="00AA6B6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61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D0F493F" w14:textId="77777777" w:rsidR="00D164DB" w:rsidRPr="004D641D" w:rsidRDefault="00D164DB" w:rsidP="00360F7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right" w:pos="14220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1C16F" w14:textId="77777777" w:rsidR="002B0BAD" w:rsidRDefault="002B0BAD" w:rsidP="004956B4">
      <w:r>
        <w:separator/>
      </w:r>
    </w:p>
  </w:footnote>
  <w:footnote w:type="continuationSeparator" w:id="0">
    <w:p w14:paraId="27F25ACC" w14:textId="77777777" w:rsidR="002B0BAD" w:rsidRDefault="002B0BA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D6A6D" w14:textId="77777777" w:rsidR="00D164DB" w:rsidRDefault="00D164DB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60090" w14:textId="77777777" w:rsidR="00D164DB" w:rsidRDefault="00D164DB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C9DC6" w14:textId="77777777" w:rsidR="00D164DB" w:rsidRPr="009B072F" w:rsidRDefault="00D164DB" w:rsidP="00640B74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7ED72C0" w14:textId="77777777" w:rsidR="00D164DB" w:rsidRPr="009B072F" w:rsidRDefault="00D164DB" w:rsidP="00640B74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B57F49D" w14:textId="77777777" w:rsidR="00D164DB" w:rsidRPr="00B46D33" w:rsidRDefault="00D164DB" w:rsidP="00B46D33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46D33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B46D33">
      <w:rPr>
        <w:rFonts w:ascii="Angsana New" w:hAnsi="Angsana New"/>
        <w:b/>
        <w:bCs/>
        <w:sz w:val="32"/>
        <w:szCs w:val="32"/>
      </w:rPr>
      <w:t xml:space="preserve">0 </w:t>
    </w:r>
    <w:r w:rsidRPr="00B46D33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B46D3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3</w:t>
    </w:r>
  </w:p>
  <w:p w14:paraId="484FDBBD" w14:textId="77777777" w:rsidR="00D164DB" w:rsidRPr="003814C8" w:rsidRDefault="00D164DB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F77CBD" w14:textId="77777777" w:rsidR="00D164DB" w:rsidRDefault="00D164DB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3DCFF" w14:textId="77777777" w:rsidR="00D164DB" w:rsidRDefault="00D164DB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8350D" w14:textId="77777777" w:rsidR="00D164DB" w:rsidRPr="009B072F" w:rsidRDefault="00D164DB" w:rsidP="00640B74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6DF80A6A" w14:textId="77777777" w:rsidR="00D164DB" w:rsidRPr="009B072F" w:rsidRDefault="00D164DB" w:rsidP="00640B74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FB4646A" w14:textId="77777777" w:rsidR="00D164DB" w:rsidRPr="00C22B8C" w:rsidRDefault="00D164DB" w:rsidP="00C22B8C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C22B8C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C22B8C">
      <w:rPr>
        <w:rFonts w:ascii="Angsana New" w:hAnsi="Angsana New"/>
        <w:b/>
        <w:bCs/>
        <w:sz w:val="32"/>
        <w:szCs w:val="32"/>
      </w:rPr>
      <w:t xml:space="preserve">0 </w:t>
    </w:r>
    <w:r w:rsidRPr="00C22B8C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C22B8C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3</w:t>
    </w:r>
  </w:p>
  <w:p w14:paraId="267D2388" w14:textId="77777777" w:rsidR="00D164DB" w:rsidRPr="003814C8" w:rsidRDefault="00D164DB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65B72" w14:textId="77777777" w:rsidR="00D164DB" w:rsidRDefault="00D164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9565" w14:textId="77777777" w:rsidR="00D164DB" w:rsidRPr="009B072F" w:rsidRDefault="00D164DB" w:rsidP="00982A9A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BAC4CE3" w14:textId="77777777" w:rsidR="00D164DB" w:rsidRDefault="00D164DB" w:rsidP="00982A9A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C0E6A6B" w14:textId="77777777" w:rsidR="00D164DB" w:rsidRPr="00D03E73" w:rsidRDefault="00D164DB" w:rsidP="00982A9A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D03E73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D03E73">
      <w:rPr>
        <w:rFonts w:ascii="Angsana New" w:hAnsi="Angsana New"/>
        <w:b/>
        <w:bCs/>
        <w:sz w:val="32"/>
        <w:szCs w:val="32"/>
      </w:rPr>
      <w:t xml:space="preserve">0 </w:t>
    </w:r>
    <w:r w:rsidRPr="00D03E73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D03E7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3</w:t>
    </w:r>
  </w:p>
  <w:p w14:paraId="10156F6E" w14:textId="77777777" w:rsidR="00D164DB" w:rsidRPr="00D03E73" w:rsidRDefault="00D164DB" w:rsidP="007F2245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3391F" w14:textId="77777777" w:rsidR="00D164DB" w:rsidRDefault="00D164D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73257" w14:textId="77777777" w:rsidR="00D164DB" w:rsidRDefault="00D164D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5C987" w14:textId="77777777" w:rsidR="00D164DB" w:rsidRPr="009B072F" w:rsidRDefault="00D164DB" w:rsidP="006D6372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FC1135E" w14:textId="77777777" w:rsidR="00D164DB" w:rsidRDefault="00D164DB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D10B005" w14:textId="77777777" w:rsidR="00D164DB" w:rsidRPr="009B072F" w:rsidRDefault="00D164DB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C479F">
      <w:rPr>
        <w:rFonts w:ascii="Angsana New" w:hAnsi="Angsana New"/>
        <w:b/>
        <w:bCs/>
        <w:sz w:val="32"/>
        <w:szCs w:val="32"/>
        <w:cs/>
      </w:rPr>
      <w:t>ปีสิ้นสุดวันที่ 3</w:t>
    </w:r>
    <w:r w:rsidRPr="00BC479F">
      <w:rPr>
        <w:rFonts w:ascii="Angsana New" w:hAnsi="Angsana New"/>
        <w:b/>
        <w:bCs/>
        <w:sz w:val="32"/>
        <w:szCs w:val="32"/>
      </w:rPr>
      <w:t xml:space="preserve">0 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1</w:t>
    </w:r>
  </w:p>
  <w:p w14:paraId="043DBCD6" w14:textId="77777777" w:rsidR="00D164DB" w:rsidRPr="00E70AC9" w:rsidRDefault="00D164DB">
    <w:pPr>
      <w:pStyle w:val="Header"/>
      <w:rPr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B8248" w14:textId="77777777" w:rsidR="00D164DB" w:rsidRPr="009B072F" w:rsidRDefault="00D164DB" w:rsidP="00C557B5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69B1F55F" w14:textId="77777777" w:rsidR="00D164DB" w:rsidRDefault="00D164DB" w:rsidP="00C557B5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1F28F5" w14:textId="77777777" w:rsidR="00D164DB" w:rsidRPr="009B072F" w:rsidRDefault="00D164DB" w:rsidP="00C557B5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BC479F">
      <w:rPr>
        <w:rFonts w:ascii="Angsana New" w:hAnsi="Angsana New"/>
        <w:b/>
        <w:bCs/>
        <w:sz w:val="32"/>
        <w:szCs w:val="32"/>
      </w:rPr>
      <w:t xml:space="preserve">0 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2563</w:t>
    </w:r>
  </w:p>
  <w:p w14:paraId="25732AFA" w14:textId="77777777" w:rsidR="00D164DB" w:rsidRPr="007604E0" w:rsidRDefault="00D164DB">
    <w:pPr>
      <w:pStyle w:val="Head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4ABB4" w14:textId="77777777" w:rsidR="00D164DB" w:rsidRDefault="00D164DB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216AB" w14:textId="77777777" w:rsidR="00D164DB" w:rsidRPr="009B072F" w:rsidRDefault="00D164DB" w:rsidP="006D6372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365C8C45" w14:textId="77777777" w:rsidR="00D164DB" w:rsidRDefault="00D164DB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7DFDFF" w14:textId="77777777" w:rsidR="00D164DB" w:rsidRPr="009B072F" w:rsidRDefault="00D164DB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BC479F">
      <w:rPr>
        <w:rFonts w:ascii="Angsana New" w:hAnsi="Angsana New"/>
        <w:b/>
        <w:bCs/>
        <w:sz w:val="32"/>
        <w:szCs w:val="32"/>
      </w:rPr>
      <w:t xml:space="preserve">0 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2563</w:t>
    </w:r>
  </w:p>
  <w:p w14:paraId="5785EBB0" w14:textId="77777777" w:rsidR="00D164DB" w:rsidRPr="003814C8" w:rsidRDefault="00D164DB">
    <w:pPr>
      <w:pStyle w:val="Header"/>
      <w:rPr>
        <w:rFonts w:ascii="Angsana New" w:hAnsi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56C2A" w14:textId="77777777" w:rsidR="00D164DB" w:rsidRDefault="00D164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744B37"/>
    <w:multiLevelType w:val="multilevel"/>
    <w:tmpl w:val="528C3C1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11F7644"/>
    <w:multiLevelType w:val="hybridMultilevel"/>
    <w:tmpl w:val="1A6C1758"/>
    <w:lvl w:ilvl="0" w:tplc="9FB46E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39E1EFD"/>
    <w:multiLevelType w:val="hybridMultilevel"/>
    <w:tmpl w:val="8626F500"/>
    <w:lvl w:ilvl="0" w:tplc="B8702EBE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306C66"/>
    <w:multiLevelType w:val="multilevel"/>
    <w:tmpl w:val="5014763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4277825"/>
    <w:multiLevelType w:val="hybridMultilevel"/>
    <w:tmpl w:val="F69C51C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15C33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87F2BB7"/>
    <w:multiLevelType w:val="hybridMultilevel"/>
    <w:tmpl w:val="7DD26BDE"/>
    <w:lvl w:ilvl="0" w:tplc="04090019">
      <w:start w:val="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144586"/>
    <w:multiLevelType w:val="hybridMultilevel"/>
    <w:tmpl w:val="DC52C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85B1689"/>
    <w:multiLevelType w:val="hybridMultilevel"/>
    <w:tmpl w:val="75A0F69C"/>
    <w:lvl w:ilvl="0" w:tplc="43BA9E54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6087B84" w:tentative="1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5500958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1EC1BDA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36F176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9CE2A0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B40CBA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80CE34C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BC84FB8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37E58A8"/>
    <w:multiLevelType w:val="hybridMultilevel"/>
    <w:tmpl w:val="DF14A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10F40"/>
    <w:multiLevelType w:val="hybridMultilevel"/>
    <w:tmpl w:val="8D4E717C"/>
    <w:lvl w:ilvl="0" w:tplc="B40222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854F6"/>
    <w:multiLevelType w:val="hybridMultilevel"/>
    <w:tmpl w:val="3D766434"/>
    <w:lvl w:ilvl="0" w:tplc="873EE760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FC08BF8" w:tentative="1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CA8D7AC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A10DF50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0EE07D2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5BE91F0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82AEF94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6EB2CC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385936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7A62363"/>
    <w:multiLevelType w:val="hybridMultilevel"/>
    <w:tmpl w:val="D5CA3664"/>
    <w:lvl w:ilvl="0" w:tplc="0A466D2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28" w15:restartNumberingAfterBreak="0">
    <w:nsid w:val="6AC851A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9" w15:restartNumberingAfterBreak="0">
    <w:nsid w:val="6C012900"/>
    <w:multiLevelType w:val="hybridMultilevel"/>
    <w:tmpl w:val="4C5CD470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4F82D27"/>
    <w:multiLevelType w:val="hybridMultilevel"/>
    <w:tmpl w:val="6D165328"/>
    <w:lvl w:ilvl="0" w:tplc="2B5854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7C1974"/>
    <w:multiLevelType w:val="hybridMultilevel"/>
    <w:tmpl w:val="A184BF16"/>
    <w:lvl w:ilvl="0" w:tplc="A9628CC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3"/>
  </w:num>
  <w:num w:numId="3">
    <w:abstractNumId w:val="15"/>
  </w:num>
  <w:num w:numId="4">
    <w:abstractNumId w:val="19"/>
  </w:num>
  <w:num w:numId="5">
    <w:abstractNumId w:val="31"/>
  </w:num>
  <w:num w:numId="6">
    <w:abstractNumId w:val="26"/>
  </w:num>
  <w:num w:numId="7">
    <w:abstractNumId w:val="2"/>
  </w:num>
  <w:num w:numId="8">
    <w:abstractNumId w:val="28"/>
  </w:num>
  <w:num w:numId="9">
    <w:abstractNumId w:val="14"/>
  </w:num>
  <w:num w:numId="10">
    <w:abstractNumId w:val="1"/>
  </w:num>
  <w:num w:numId="11">
    <w:abstractNumId w:val="21"/>
  </w:num>
  <w:num w:numId="12">
    <w:abstractNumId w:val="24"/>
  </w:num>
  <w:num w:numId="13">
    <w:abstractNumId w:val="29"/>
  </w:num>
  <w:num w:numId="14">
    <w:abstractNumId w:val="9"/>
  </w:num>
  <w:num w:numId="15">
    <w:abstractNumId w:val="25"/>
  </w:num>
  <w:num w:numId="16">
    <w:abstractNumId w:val="6"/>
  </w:num>
  <w:num w:numId="17">
    <w:abstractNumId w:val="30"/>
  </w:num>
  <w:num w:numId="18">
    <w:abstractNumId w:val="22"/>
  </w:num>
  <w:num w:numId="19">
    <w:abstractNumId w:val="33"/>
  </w:num>
  <w:num w:numId="20">
    <w:abstractNumId w:val="5"/>
  </w:num>
  <w:num w:numId="21">
    <w:abstractNumId w:val="8"/>
  </w:num>
  <w:num w:numId="22">
    <w:abstractNumId w:val="32"/>
  </w:num>
  <w:num w:numId="23">
    <w:abstractNumId w:val="18"/>
  </w:num>
  <w:num w:numId="24">
    <w:abstractNumId w:val="23"/>
  </w:num>
  <w:num w:numId="25">
    <w:abstractNumId w:val="27"/>
  </w:num>
  <w:num w:numId="26">
    <w:abstractNumId w:val="4"/>
  </w:num>
  <w:num w:numId="27">
    <w:abstractNumId w:val="0"/>
  </w:num>
  <w:num w:numId="28">
    <w:abstractNumId w:val="12"/>
  </w:num>
  <w:num w:numId="29">
    <w:abstractNumId w:val="10"/>
  </w:num>
  <w:num w:numId="30">
    <w:abstractNumId w:val="20"/>
  </w:num>
  <w:num w:numId="31">
    <w:abstractNumId w:val="16"/>
  </w:num>
  <w:num w:numId="32">
    <w:abstractNumId w:val="13"/>
  </w:num>
  <w:num w:numId="33">
    <w:abstractNumId w:val="17"/>
  </w:num>
  <w:num w:numId="34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299"/>
    <w:rsid w:val="00000547"/>
    <w:rsid w:val="00000574"/>
    <w:rsid w:val="00000597"/>
    <w:rsid w:val="00000A1F"/>
    <w:rsid w:val="00000F75"/>
    <w:rsid w:val="00001467"/>
    <w:rsid w:val="000014D6"/>
    <w:rsid w:val="00001518"/>
    <w:rsid w:val="0000174C"/>
    <w:rsid w:val="00001932"/>
    <w:rsid w:val="000019C7"/>
    <w:rsid w:val="00001D2B"/>
    <w:rsid w:val="00001D3D"/>
    <w:rsid w:val="000022D0"/>
    <w:rsid w:val="00002354"/>
    <w:rsid w:val="00002FAD"/>
    <w:rsid w:val="0000328B"/>
    <w:rsid w:val="000032FF"/>
    <w:rsid w:val="00003625"/>
    <w:rsid w:val="00003F77"/>
    <w:rsid w:val="000043F0"/>
    <w:rsid w:val="00005175"/>
    <w:rsid w:val="000052D9"/>
    <w:rsid w:val="00005D8D"/>
    <w:rsid w:val="00005D97"/>
    <w:rsid w:val="00005D99"/>
    <w:rsid w:val="00005DF0"/>
    <w:rsid w:val="000066D3"/>
    <w:rsid w:val="000067C7"/>
    <w:rsid w:val="00006B6B"/>
    <w:rsid w:val="00006B7B"/>
    <w:rsid w:val="00006C0B"/>
    <w:rsid w:val="000074C5"/>
    <w:rsid w:val="000075B6"/>
    <w:rsid w:val="00007C45"/>
    <w:rsid w:val="00007C46"/>
    <w:rsid w:val="00007CF1"/>
    <w:rsid w:val="00007CF3"/>
    <w:rsid w:val="00007F2A"/>
    <w:rsid w:val="0001045A"/>
    <w:rsid w:val="0001054C"/>
    <w:rsid w:val="000105A4"/>
    <w:rsid w:val="000105DD"/>
    <w:rsid w:val="00010662"/>
    <w:rsid w:val="0001066D"/>
    <w:rsid w:val="00010884"/>
    <w:rsid w:val="00010999"/>
    <w:rsid w:val="00010CA5"/>
    <w:rsid w:val="000112FA"/>
    <w:rsid w:val="000113A6"/>
    <w:rsid w:val="00011517"/>
    <w:rsid w:val="0001151B"/>
    <w:rsid w:val="000117FB"/>
    <w:rsid w:val="00011C08"/>
    <w:rsid w:val="00011D6F"/>
    <w:rsid w:val="00011FD0"/>
    <w:rsid w:val="00012C17"/>
    <w:rsid w:val="00012C38"/>
    <w:rsid w:val="00012D3C"/>
    <w:rsid w:val="00012E85"/>
    <w:rsid w:val="000131B3"/>
    <w:rsid w:val="00013202"/>
    <w:rsid w:val="00013C76"/>
    <w:rsid w:val="00013F7F"/>
    <w:rsid w:val="0001400E"/>
    <w:rsid w:val="00014083"/>
    <w:rsid w:val="00014588"/>
    <w:rsid w:val="00014C53"/>
    <w:rsid w:val="00014F38"/>
    <w:rsid w:val="000154EA"/>
    <w:rsid w:val="00015514"/>
    <w:rsid w:val="0001567F"/>
    <w:rsid w:val="00015777"/>
    <w:rsid w:val="00015A73"/>
    <w:rsid w:val="00015A7C"/>
    <w:rsid w:val="00015B65"/>
    <w:rsid w:val="00015FE1"/>
    <w:rsid w:val="00016A52"/>
    <w:rsid w:val="0001723E"/>
    <w:rsid w:val="000176C3"/>
    <w:rsid w:val="00017C5B"/>
    <w:rsid w:val="00017DE0"/>
    <w:rsid w:val="00017F17"/>
    <w:rsid w:val="0002039C"/>
    <w:rsid w:val="0002046F"/>
    <w:rsid w:val="00020829"/>
    <w:rsid w:val="000209B1"/>
    <w:rsid w:val="00020B0C"/>
    <w:rsid w:val="00020B8A"/>
    <w:rsid w:val="0002108E"/>
    <w:rsid w:val="0002139F"/>
    <w:rsid w:val="000214CC"/>
    <w:rsid w:val="000218BC"/>
    <w:rsid w:val="000218F2"/>
    <w:rsid w:val="00022419"/>
    <w:rsid w:val="00022518"/>
    <w:rsid w:val="000226FE"/>
    <w:rsid w:val="00022B39"/>
    <w:rsid w:val="00022C4D"/>
    <w:rsid w:val="00022ED8"/>
    <w:rsid w:val="000231A9"/>
    <w:rsid w:val="000234B4"/>
    <w:rsid w:val="000234C6"/>
    <w:rsid w:val="000237DA"/>
    <w:rsid w:val="00023874"/>
    <w:rsid w:val="0002393F"/>
    <w:rsid w:val="00023B05"/>
    <w:rsid w:val="00023E11"/>
    <w:rsid w:val="00024201"/>
    <w:rsid w:val="0002428F"/>
    <w:rsid w:val="00024369"/>
    <w:rsid w:val="0002436E"/>
    <w:rsid w:val="0002441F"/>
    <w:rsid w:val="000247D0"/>
    <w:rsid w:val="00024A15"/>
    <w:rsid w:val="00025191"/>
    <w:rsid w:val="00025C68"/>
    <w:rsid w:val="00025E88"/>
    <w:rsid w:val="000261E2"/>
    <w:rsid w:val="00026402"/>
    <w:rsid w:val="000265EE"/>
    <w:rsid w:val="0002675A"/>
    <w:rsid w:val="00026E8C"/>
    <w:rsid w:val="00027327"/>
    <w:rsid w:val="0002747C"/>
    <w:rsid w:val="0002768D"/>
    <w:rsid w:val="00027E76"/>
    <w:rsid w:val="00027EFC"/>
    <w:rsid w:val="00030697"/>
    <w:rsid w:val="00030D73"/>
    <w:rsid w:val="00030E83"/>
    <w:rsid w:val="00030F03"/>
    <w:rsid w:val="00031064"/>
    <w:rsid w:val="00031079"/>
    <w:rsid w:val="0003113D"/>
    <w:rsid w:val="00031176"/>
    <w:rsid w:val="00031605"/>
    <w:rsid w:val="00031B51"/>
    <w:rsid w:val="0003207D"/>
    <w:rsid w:val="00032395"/>
    <w:rsid w:val="00032464"/>
    <w:rsid w:val="00032896"/>
    <w:rsid w:val="00032B3D"/>
    <w:rsid w:val="00032B7E"/>
    <w:rsid w:val="00032FA8"/>
    <w:rsid w:val="00033039"/>
    <w:rsid w:val="0003321A"/>
    <w:rsid w:val="0003369B"/>
    <w:rsid w:val="000339B8"/>
    <w:rsid w:val="00033AC3"/>
    <w:rsid w:val="00033B82"/>
    <w:rsid w:val="000341B5"/>
    <w:rsid w:val="00034241"/>
    <w:rsid w:val="0003440E"/>
    <w:rsid w:val="00034446"/>
    <w:rsid w:val="000345FA"/>
    <w:rsid w:val="000346A1"/>
    <w:rsid w:val="000347BB"/>
    <w:rsid w:val="0003480C"/>
    <w:rsid w:val="00035122"/>
    <w:rsid w:val="0003518E"/>
    <w:rsid w:val="00035AA5"/>
    <w:rsid w:val="00035CC5"/>
    <w:rsid w:val="000364A1"/>
    <w:rsid w:val="00036541"/>
    <w:rsid w:val="00036A52"/>
    <w:rsid w:val="00036D06"/>
    <w:rsid w:val="00036F2D"/>
    <w:rsid w:val="00037191"/>
    <w:rsid w:val="000372E2"/>
    <w:rsid w:val="00037724"/>
    <w:rsid w:val="0003795C"/>
    <w:rsid w:val="00037A54"/>
    <w:rsid w:val="00037B04"/>
    <w:rsid w:val="0004016A"/>
    <w:rsid w:val="00040404"/>
    <w:rsid w:val="000409AB"/>
    <w:rsid w:val="00040D9C"/>
    <w:rsid w:val="00040DBF"/>
    <w:rsid w:val="00040E7C"/>
    <w:rsid w:val="00040F92"/>
    <w:rsid w:val="0004114A"/>
    <w:rsid w:val="00041824"/>
    <w:rsid w:val="0004196B"/>
    <w:rsid w:val="00041C5A"/>
    <w:rsid w:val="00041D72"/>
    <w:rsid w:val="00042318"/>
    <w:rsid w:val="000426A5"/>
    <w:rsid w:val="00042936"/>
    <w:rsid w:val="00042A5D"/>
    <w:rsid w:val="000435F4"/>
    <w:rsid w:val="000438CB"/>
    <w:rsid w:val="00043A31"/>
    <w:rsid w:val="00043B02"/>
    <w:rsid w:val="00043D58"/>
    <w:rsid w:val="00044131"/>
    <w:rsid w:val="0004440D"/>
    <w:rsid w:val="0004478B"/>
    <w:rsid w:val="000448A7"/>
    <w:rsid w:val="00044CDE"/>
    <w:rsid w:val="00044DB5"/>
    <w:rsid w:val="00044E86"/>
    <w:rsid w:val="00044EAE"/>
    <w:rsid w:val="0004518F"/>
    <w:rsid w:val="00045A0C"/>
    <w:rsid w:val="00045AC3"/>
    <w:rsid w:val="00045DDB"/>
    <w:rsid w:val="00046414"/>
    <w:rsid w:val="000465F9"/>
    <w:rsid w:val="00046BD7"/>
    <w:rsid w:val="000473B9"/>
    <w:rsid w:val="00047666"/>
    <w:rsid w:val="00047AB4"/>
    <w:rsid w:val="00047C7A"/>
    <w:rsid w:val="0005024B"/>
    <w:rsid w:val="00050410"/>
    <w:rsid w:val="00050958"/>
    <w:rsid w:val="00050B49"/>
    <w:rsid w:val="00050BFF"/>
    <w:rsid w:val="00050CB8"/>
    <w:rsid w:val="00050D6D"/>
    <w:rsid w:val="00050FF2"/>
    <w:rsid w:val="00051358"/>
    <w:rsid w:val="0005148E"/>
    <w:rsid w:val="000515FF"/>
    <w:rsid w:val="0005192F"/>
    <w:rsid w:val="00051CE8"/>
    <w:rsid w:val="00051E0F"/>
    <w:rsid w:val="0005224B"/>
    <w:rsid w:val="0005260E"/>
    <w:rsid w:val="000528C6"/>
    <w:rsid w:val="00052B8D"/>
    <w:rsid w:val="00052BA6"/>
    <w:rsid w:val="00052FE2"/>
    <w:rsid w:val="0005328F"/>
    <w:rsid w:val="00053C2F"/>
    <w:rsid w:val="00053DF2"/>
    <w:rsid w:val="00054150"/>
    <w:rsid w:val="0005461B"/>
    <w:rsid w:val="000552E8"/>
    <w:rsid w:val="00055960"/>
    <w:rsid w:val="00055BBE"/>
    <w:rsid w:val="00055D43"/>
    <w:rsid w:val="00055D63"/>
    <w:rsid w:val="00056037"/>
    <w:rsid w:val="00056E2E"/>
    <w:rsid w:val="00057244"/>
    <w:rsid w:val="00057300"/>
    <w:rsid w:val="0005742A"/>
    <w:rsid w:val="000574DA"/>
    <w:rsid w:val="00057866"/>
    <w:rsid w:val="00057FE9"/>
    <w:rsid w:val="000603D2"/>
    <w:rsid w:val="000603EC"/>
    <w:rsid w:val="00060431"/>
    <w:rsid w:val="000606F8"/>
    <w:rsid w:val="00060A9B"/>
    <w:rsid w:val="00060CEC"/>
    <w:rsid w:val="00060D9C"/>
    <w:rsid w:val="00060F83"/>
    <w:rsid w:val="00061F28"/>
    <w:rsid w:val="000622B0"/>
    <w:rsid w:val="00062667"/>
    <w:rsid w:val="0006283F"/>
    <w:rsid w:val="00062F26"/>
    <w:rsid w:val="00062F8A"/>
    <w:rsid w:val="00062FD4"/>
    <w:rsid w:val="00063066"/>
    <w:rsid w:val="0006311B"/>
    <w:rsid w:val="00063329"/>
    <w:rsid w:val="0006388F"/>
    <w:rsid w:val="00063967"/>
    <w:rsid w:val="00063B21"/>
    <w:rsid w:val="00063BDE"/>
    <w:rsid w:val="00063DB6"/>
    <w:rsid w:val="00063EBA"/>
    <w:rsid w:val="0006409A"/>
    <w:rsid w:val="000641F3"/>
    <w:rsid w:val="0006441C"/>
    <w:rsid w:val="000646A7"/>
    <w:rsid w:val="0006498A"/>
    <w:rsid w:val="00064AF8"/>
    <w:rsid w:val="00064F14"/>
    <w:rsid w:val="00065000"/>
    <w:rsid w:val="000653D4"/>
    <w:rsid w:val="000656E1"/>
    <w:rsid w:val="00065C80"/>
    <w:rsid w:val="00065EB9"/>
    <w:rsid w:val="00065F4F"/>
    <w:rsid w:val="0006622F"/>
    <w:rsid w:val="000663D1"/>
    <w:rsid w:val="000665C9"/>
    <w:rsid w:val="00066642"/>
    <w:rsid w:val="00066817"/>
    <w:rsid w:val="00066D1C"/>
    <w:rsid w:val="00067391"/>
    <w:rsid w:val="000676CC"/>
    <w:rsid w:val="00067862"/>
    <w:rsid w:val="00067D22"/>
    <w:rsid w:val="00067E86"/>
    <w:rsid w:val="0007005B"/>
    <w:rsid w:val="000700B2"/>
    <w:rsid w:val="00070267"/>
    <w:rsid w:val="000703B8"/>
    <w:rsid w:val="000705DB"/>
    <w:rsid w:val="00070AAB"/>
    <w:rsid w:val="00070BD7"/>
    <w:rsid w:val="0007109D"/>
    <w:rsid w:val="000711C4"/>
    <w:rsid w:val="00071241"/>
    <w:rsid w:val="00071CC0"/>
    <w:rsid w:val="000722D1"/>
    <w:rsid w:val="00072537"/>
    <w:rsid w:val="00072980"/>
    <w:rsid w:val="00072A17"/>
    <w:rsid w:val="00072F76"/>
    <w:rsid w:val="00073027"/>
    <w:rsid w:val="000730CF"/>
    <w:rsid w:val="0007311A"/>
    <w:rsid w:val="0007321B"/>
    <w:rsid w:val="0007327A"/>
    <w:rsid w:val="00073316"/>
    <w:rsid w:val="0007333F"/>
    <w:rsid w:val="000734F3"/>
    <w:rsid w:val="00073783"/>
    <w:rsid w:val="0007382E"/>
    <w:rsid w:val="00073AEF"/>
    <w:rsid w:val="00073BA0"/>
    <w:rsid w:val="00074012"/>
    <w:rsid w:val="000740D8"/>
    <w:rsid w:val="0007421C"/>
    <w:rsid w:val="000743B7"/>
    <w:rsid w:val="000743E4"/>
    <w:rsid w:val="000744FA"/>
    <w:rsid w:val="000745EC"/>
    <w:rsid w:val="000747B9"/>
    <w:rsid w:val="00074BAE"/>
    <w:rsid w:val="00074DE4"/>
    <w:rsid w:val="0007509B"/>
    <w:rsid w:val="000750CE"/>
    <w:rsid w:val="000750F0"/>
    <w:rsid w:val="000751B4"/>
    <w:rsid w:val="00075423"/>
    <w:rsid w:val="000754D3"/>
    <w:rsid w:val="00075D8C"/>
    <w:rsid w:val="0007619D"/>
    <w:rsid w:val="00076398"/>
    <w:rsid w:val="00076411"/>
    <w:rsid w:val="0007660C"/>
    <w:rsid w:val="00076A9B"/>
    <w:rsid w:val="00076B9B"/>
    <w:rsid w:val="00076D8A"/>
    <w:rsid w:val="00076EB1"/>
    <w:rsid w:val="00076ED5"/>
    <w:rsid w:val="000772E8"/>
    <w:rsid w:val="00077536"/>
    <w:rsid w:val="000776BE"/>
    <w:rsid w:val="00077702"/>
    <w:rsid w:val="000777CA"/>
    <w:rsid w:val="0007785B"/>
    <w:rsid w:val="00077A40"/>
    <w:rsid w:val="00077AA7"/>
    <w:rsid w:val="00077E48"/>
    <w:rsid w:val="00077F56"/>
    <w:rsid w:val="000803C6"/>
    <w:rsid w:val="000803DC"/>
    <w:rsid w:val="000806E9"/>
    <w:rsid w:val="000809D5"/>
    <w:rsid w:val="00080EFA"/>
    <w:rsid w:val="000810F6"/>
    <w:rsid w:val="000813D1"/>
    <w:rsid w:val="0008169D"/>
    <w:rsid w:val="0008171C"/>
    <w:rsid w:val="000817F5"/>
    <w:rsid w:val="0008207E"/>
    <w:rsid w:val="00082840"/>
    <w:rsid w:val="00082AFE"/>
    <w:rsid w:val="00082B2C"/>
    <w:rsid w:val="00082BD6"/>
    <w:rsid w:val="00082F02"/>
    <w:rsid w:val="000833C4"/>
    <w:rsid w:val="0008356D"/>
    <w:rsid w:val="00083830"/>
    <w:rsid w:val="0008386B"/>
    <w:rsid w:val="00083A3E"/>
    <w:rsid w:val="00083A6A"/>
    <w:rsid w:val="00083C60"/>
    <w:rsid w:val="00083ED1"/>
    <w:rsid w:val="00084BEF"/>
    <w:rsid w:val="00085653"/>
    <w:rsid w:val="00085948"/>
    <w:rsid w:val="00085F28"/>
    <w:rsid w:val="00086074"/>
    <w:rsid w:val="000867E2"/>
    <w:rsid w:val="00086939"/>
    <w:rsid w:val="00086AF6"/>
    <w:rsid w:val="00086C79"/>
    <w:rsid w:val="00086DBA"/>
    <w:rsid w:val="00086EBD"/>
    <w:rsid w:val="00087138"/>
    <w:rsid w:val="00087344"/>
    <w:rsid w:val="00087824"/>
    <w:rsid w:val="00087C9A"/>
    <w:rsid w:val="00087D35"/>
    <w:rsid w:val="00090087"/>
    <w:rsid w:val="000900DC"/>
    <w:rsid w:val="00090395"/>
    <w:rsid w:val="00090AF8"/>
    <w:rsid w:val="00090C9D"/>
    <w:rsid w:val="00091125"/>
    <w:rsid w:val="000913F0"/>
    <w:rsid w:val="0009184C"/>
    <w:rsid w:val="0009184F"/>
    <w:rsid w:val="00091EDA"/>
    <w:rsid w:val="00091F8D"/>
    <w:rsid w:val="000921C1"/>
    <w:rsid w:val="00092234"/>
    <w:rsid w:val="000929BC"/>
    <w:rsid w:val="00092BA9"/>
    <w:rsid w:val="00092DC5"/>
    <w:rsid w:val="00092EBD"/>
    <w:rsid w:val="00092EE3"/>
    <w:rsid w:val="00093330"/>
    <w:rsid w:val="000933A0"/>
    <w:rsid w:val="00093404"/>
    <w:rsid w:val="0009361F"/>
    <w:rsid w:val="00093728"/>
    <w:rsid w:val="000937E7"/>
    <w:rsid w:val="000941E7"/>
    <w:rsid w:val="00094504"/>
    <w:rsid w:val="00094852"/>
    <w:rsid w:val="00094AB4"/>
    <w:rsid w:val="00094C7A"/>
    <w:rsid w:val="0009503B"/>
    <w:rsid w:val="00095513"/>
    <w:rsid w:val="00095693"/>
    <w:rsid w:val="00095B41"/>
    <w:rsid w:val="00095F10"/>
    <w:rsid w:val="0009618A"/>
    <w:rsid w:val="000962A1"/>
    <w:rsid w:val="0009640F"/>
    <w:rsid w:val="0009654D"/>
    <w:rsid w:val="000965FB"/>
    <w:rsid w:val="00096B6B"/>
    <w:rsid w:val="0009737D"/>
    <w:rsid w:val="00097400"/>
    <w:rsid w:val="0009756E"/>
    <w:rsid w:val="0009793A"/>
    <w:rsid w:val="000A027F"/>
    <w:rsid w:val="000A0371"/>
    <w:rsid w:val="000A0E54"/>
    <w:rsid w:val="000A106E"/>
    <w:rsid w:val="000A1188"/>
    <w:rsid w:val="000A12A8"/>
    <w:rsid w:val="000A14AF"/>
    <w:rsid w:val="000A16D0"/>
    <w:rsid w:val="000A1B9B"/>
    <w:rsid w:val="000A1F60"/>
    <w:rsid w:val="000A21BB"/>
    <w:rsid w:val="000A2319"/>
    <w:rsid w:val="000A2452"/>
    <w:rsid w:val="000A26F1"/>
    <w:rsid w:val="000A289F"/>
    <w:rsid w:val="000A2B19"/>
    <w:rsid w:val="000A3157"/>
    <w:rsid w:val="000A3273"/>
    <w:rsid w:val="000A3AB7"/>
    <w:rsid w:val="000A3AED"/>
    <w:rsid w:val="000A3CD2"/>
    <w:rsid w:val="000A4532"/>
    <w:rsid w:val="000A4934"/>
    <w:rsid w:val="000A499D"/>
    <w:rsid w:val="000A4A42"/>
    <w:rsid w:val="000A4F49"/>
    <w:rsid w:val="000A5359"/>
    <w:rsid w:val="000A5477"/>
    <w:rsid w:val="000A5835"/>
    <w:rsid w:val="000A59F2"/>
    <w:rsid w:val="000A5BEA"/>
    <w:rsid w:val="000A5D13"/>
    <w:rsid w:val="000A648F"/>
    <w:rsid w:val="000A670B"/>
    <w:rsid w:val="000A678D"/>
    <w:rsid w:val="000A67A9"/>
    <w:rsid w:val="000A67F5"/>
    <w:rsid w:val="000A68D0"/>
    <w:rsid w:val="000A6C35"/>
    <w:rsid w:val="000A721E"/>
    <w:rsid w:val="000A73BE"/>
    <w:rsid w:val="000A73BF"/>
    <w:rsid w:val="000A75A8"/>
    <w:rsid w:val="000A7849"/>
    <w:rsid w:val="000A7E16"/>
    <w:rsid w:val="000B0581"/>
    <w:rsid w:val="000B0836"/>
    <w:rsid w:val="000B09FA"/>
    <w:rsid w:val="000B0AEE"/>
    <w:rsid w:val="000B0E74"/>
    <w:rsid w:val="000B0EE9"/>
    <w:rsid w:val="000B1329"/>
    <w:rsid w:val="000B1682"/>
    <w:rsid w:val="000B1982"/>
    <w:rsid w:val="000B1B24"/>
    <w:rsid w:val="000B1B44"/>
    <w:rsid w:val="000B2321"/>
    <w:rsid w:val="000B241D"/>
    <w:rsid w:val="000B2574"/>
    <w:rsid w:val="000B27DC"/>
    <w:rsid w:val="000B2AC2"/>
    <w:rsid w:val="000B2C27"/>
    <w:rsid w:val="000B2FC3"/>
    <w:rsid w:val="000B306D"/>
    <w:rsid w:val="000B3132"/>
    <w:rsid w:val="000B32AF"/>
    <w:rsid w:val="000B37CE"/>
    <w:rsid w:val="000B3A1B"/>
    <w:rsid w:val="000B3D38"/>
    <w:rsid w:val="000B3F81"/>
    <w:rsid w:val="000B3F84"/>
    <w:rsid w:val="000B402A"/>
    <w:rsid w:val="000B4107"/>
    <w:rsid w:val="000B49E5"/>
    <w:rsid w:val="000B4B74"/>
    <w:rsid w:val="000B4D83"/>
    <w:rsid w:val="000B508A"/>
    <w:rsid w:val="000B5433"/>
    <w:rsid w:val="000B58B9"/>
    <w:rsid w:val="000B5AEA"/>
    <w:rsid w:val="000B5CDE"/>
    <w:rsid w:val="000B5DDB"/>
    <w:rsid w:val="000B5E20"/>
    <w:rsid w:val="000B659A"/>
    <w:rsid w:val="000B6B89"/>
    <w:rsid w:val="000B6F54"/>
    <w:rsid w:val="000B76CE"/>
    <w:rsid w:val="000B76E3"/>
    <w:rsid w:val="000B78AD"/>
    <w:rsid w:val="000B7A24"/>
    <w:rsid w:val="000B7A60"/>
    <w:rsid w:val="000B7B56"/>
    <w:rsid w:val="000B7F72"/>
    <w:rsid w:val="000B7FFE"/>
    <w:rsid w:val="000C0116"/>
    <w:rsid w:val="000C0745"/>
    <w:rsid w:val="000C0946"/>
    <w:rsid w:val="000C0AED"/>
    <w:rsid w:val="000C0B6F"/>
    <w:rsid w:val="000C1050"/>
    <w:rsid w:val="000C1412"/>
    <w:rsid w:val="000C1D96"/>
    <w:rsid w:val="000C1E66"/>
    <w:rsid w:val="000C2311"/>
    <w:rsid w:val="000C2421"/>
    <w:rsid w:val="000C2502"/>
    <w:rsid w:val="000C2669"/>
    <w:rsid w:val="000C2786"/>
    <w:rsid w:val="000C3810"/>
    <w:rsid w:val="000C399C"/>
    <w:rsid w:val="000C39BC"/>
    <w:rsid w:val="000C3EB3"/>
    <w:rsid w:val="000C4012"/>
    <w:rsid w:val="000C45D0"/>
    <w:rsid w:val="000C485B"/>
    <w:rsid w:val="000C4A4A"/>
    <w:rsid w:val="000C571C"/>
    <w:rsid w:val="000C5872"/>
    <w:rsid w:val="000C59CB"/>
    <w:rsid w:val="000C5EE2"/>
    <w:rsid w:val="000C6D34"/>
    <w:rsid w:val="000C6ED0"/>
    <w:rsid w:val="000C7034"/>
    <w:rsid w:val="000C7295"/>
    <w:rsid w:val="000C7348"/>
    <w:rsid w:val="000C73A7"/>
    <w:rsid w:val="000C7715"/>
    <w:rsid w:val="000C79F3"/>
    <w:rsid w:val="000C7E59"/>
    <w:rsid w:val="000D0140"/>
    <w:rsid w:val="000D037D"/>
    <w:rsid w:val="000D07BB"/>
    <w:rsid w:val="000D0ECB"/>
    <w:rsid w:val="000D10CB"/>
    <w:rsid w:val="000D12F3"/>
    <w:rsid w:val="000D18C9"/>
    <w:rsid w:val="000D1AB9"/>
    <w:rsid w:val="000D1C2A"/>
    <w:rsid w:val="000D1D52"/>
    <w:rsid w:val="000D1E4A"/>
    <w:rsid w:val="000D2350"/>
    <w:rsid w:val="000D23C1"/>
    <w:rsid w:val="000D2429"/>
    <w:rsid w:val="000D2758"/>
    <w:rsid w:val="000D2A14"/>
    <w:rsid w:val="000D2A6B"/>
    <w:rsid w:val="000D2D8E"/>
    <w:rsid w:val="000D3454"/>
    <w:rsid w:val="000D3768"/>
    <w:rsid w:val="000D3CA6"/>
    <w:rsid w:val="000D41FB"/>
    <w:rsid w:val="000D49B4"/>
    <w:rsid w:val="000D4DBA"/>
    <w:rsid w:val="000D4F21"/>
    <w:rsid w:val="000D4F41"/>
    <w:rsid w:val="000D4F9D"/>
    <w:rsid w:val="000D5114"/>
    <w:rsid w:val="000D53B8"/>
    <w:rsid w:val="000D542A"/>
    <w:rsid w:val="000D572F"/>
    <w:rsid w:val="000D58E7"/>
    <w:rsid w:val="000D5A91"/>
    <w:rsid w:val="000D5D68"/>
    <w:rsid w:val="000D5EF5"/>
    <w:rsid w:val="000D608E"/>
    <w:rsid w:val="000D628B"/>
    <w:rsid w:val="000D6CD1"/>
    <w:rsid w:val="000D6EC9"/>
    <w:rsid w:val="000D6FAF"/>
    <w:rsid w:val="000D70ED"/>
    <w:rsid w:val="000D72CB"/>
    <w:rsid w:val="000D741E"/>
    <w:rsid w:val="000D7585"/>
    <w:rsid w:val="000D79DC"/>
    <w:rsid w:val="000D7A53"/>
    <w:rsid w:val="000D7A76"/>
    <w:rsid w:val="000D7C7D"/>
    <w:rsid w:val="000E0401"/>
    <w:rsid w:val="000E0491"/>
    <w:rsid w:val="000E076D"/>
    <w:rsid w:val="000E0A3C"/>
    <w:rsid w:val="000E15A3"/>
    <w:rsid w:val="000E16FD"/>
    <w:rsid w:val="000E1E32"/>
    <w:rsid w:val="000E237A"/>
    <w:rsid w:val="000E29B4"/>
    <w:rsid w:val="000E2BE7"/>
    <w:rsid w:val="000E328C"/>
    <w:rsid w:val="000E3651"/>
    <w:rsid w:val="000E3735"/>
    <w:rsid w:val="000E38B8"/>
    <w:rsid w:val="000E3B9B"/>
    <w:rsid w:val="000E3F0A"/>
    <w:rsid w:val="000E4161"/>
    <w:rsid w:val="000E4237"/>
    <w:rsid w:val="000E43AB"/>
    <w:rsid w:val="000E482D"/>
    <w:rsid w:val="000E4A3A"/>
    <w:rsid w:val="000E4F4A"/>
    <w:rsid w:val="000E4FB8"/>
    <w:rsid w:val="000E4FD1"/>
    <w:rsid w:val="000E5951"/>
    <w:rsid w:val="000E5962"/>
    <w:rsid w:val="000E5F12"/>
    <w:rsid w:val="000E61D3"/>
    <w:rsid w:val="000E6939"/>
    <w:rsid w:val="000E69AC"/>
    <w:rsid w:val="000E6BE4"/>
    <w:rsid w:val="000E6C71"/>
    <w:rsid w:val="000E6CEA"/>
    <w:rsid w:val="000E6D9C"/>
    <w:rsid w:val="000E6DD2"/>
    <w:rsid w:val="000E703B"/>
    <w:rsid w:val="000E70B3"/>
    <w:rsid w:val="000E720F"/>
    <w:rsid w:val="000E7377"/>
    <w:rsid w:val="000E74E0"/>
    <w:rsid w:val="000E75F1"/>
    <w:rsid w:val="000E786C"/>
    <w:rsid w:val="000E7E13"/>
    <w:rsid w:val="000F04ED"/>
    <w:rsid w:val="000F0F45"/>
    <w:rsid w:val="000F103D"/>
    <w:rsid w:val="000F10BE"/>
    <w:rsid w:val="000F133B"/>
    <w:rsid w:val="000F1742"/>
    <w:rsid w:val="000F1CAB"/>
    <w:rsid w:val="000F1F20"/>
    <w:rsid w:val="000F1F48"/>
    <w:rsid w:val="000F2956"/>
    <w:rsid w:val="000F2A57"/>
    <w:rsid w:val="000F2BDE"/>
    <w:rsid w:val="000F3007"/>
    <w:rsid w:val="000F3F8C"/>
    <w:rsid w:val="000F426F"/>
    <w:rsid w:val="000F434B"/>
    <w:rsid w:val="000F45FC"/>
    <w:rsid w:val="000F46AD"/>
    <w:rsid w:val="000F4738"/>
    <w:rsid w:val="000F4A89"/>
    <w:rsid w:val="000F4BB1"/>
    <w:rsid w:val="000F5274"/>
    <w:rsid w:val="000F5FF4"/>
    <w:rsid w:val="000F60A5"/>
    <w:rsid w:val="000F60B2"/>
    <w:rsid w:val="000F60C7"/>
    <w:rsid w:val="000F66D3"/>
    <w:rsid w:val="000F6749"/>
    <w:rsid w:val="000F70FB"/>
    <w:rsid w:val="000F76FB"/>
    <w:rsid w:val="000F77AA"/>
    <w:rsid w:val="000F7863"/>
    <w:rsid w:val="000F7A3E"/>
    <w:rsid w:val="000F7D99"/>
    <w:rsid w:val="00100012"/>
    <w:rsid w:val="001000A4"/>
    <w:rsid w:val="00100130"/>
    <w:rsid w:val="00100222"/>
    <w:rsid w:val="00100376"/>
    <w:rsid w:val="00100591"/>
    <w:rsid w:val="00100678"/>
    <w:rsid w:val="00100A15"/>
    <w:rsid w:val="00100D95"/>
    <w:rsid w:val="001018ED"/>
    <w:rsid w:val="00101BB3"/>
    <w:rsid w:val="0010272E"/>
    <w:rsid w:val="00102C4B"/>
    <w:rsid w:val="0010306F"/>
    <w:rsid w:val="00103258"/>
    <w:rsid w:val="00103454"/>
    <w:rsid w:val="00103764"/>
    <w:rsid w:val="00103791"/>
    <w:rsid w:val="00103A32"/>
    <w:rsid w:val="00103BB1"/>
    <w:rsid w:val="00103BCF"/>
    <w:rsid w:val="00103F8B"/>
    <w:rsid w:val="00104257"/>
    <w:rsid w:val="001045F5"/>
    <w:rsid w:val="001047EA"/>
    <w:rsid w:val="001049A6"/>
    <w:rsid w:val="00104B0E"/>
    <w:rsid w:val="00104BFF"/>
    <w:rsid w:val="00104D74"/>
    <w:rsid w:val="001057A2"/>
    <w:rsid w:val="0010590A"/>
    <w:rsid w:val="00105948"/>
    <w:rsid w:val="001059BA"/>
    <w:rsid w:val="00105CB6"/>
    <w:rsid w:val="001061DB"/>
    <w:rsid w:val="001069D6"/>
    <w:rsid w:val="00107117"/>
    <w:rsid w:val="001073FA"/>
    <w:rsid w:val="001077C4"/>
    <w:rsid w:val="00107A34"/>
    <w:rsid w:val="00107C28"/>
    <w:rsid w:val="00107E9E"/>
    <w:rsid w:val="00107FAC"/>
    <w:rsid w:val="00110039"/>
    <w:rsid w:val="001100EA"/>
    <w:rsid w:val="001106B7"/>
    <w:rsid w:val="00110914"/>
    <w:rsid w:val="00110B6A"/>
    <w:rsid w:val="00110F0D"/>
    <w:rsid w:val="001110EB"/>
    <w:rsid w:val="00111380"/>
    <w:rsid w:val="001118A1"/>
    <w:rsid w:val="001119D2"/>
    <w:rsid w:val="001121D5"/>
    <w:rsid w:val="001121DB"/>
    <w:rsid w:val="0011223F"/>
    <w:rsid w:val="0011244B"/>
    <w:rsid w:val="00112781"/>
    <w:rsid w:val="0011285A"/>
    <w:rsid w:val="00112921"/>
    <w:rsid w:val="001130B6"/>
    <w:rsid w:val="001132D0"/>
    <w:rsid w:val="00113EA9"/>
    <w:rsid w:val="001147B1"/>
    <w:rsid w:val="00114B3D"/>
    <w:rsid w:val="00114FD9"/>
    <w:rsid w:val="001151EB"/>
    <w:rsid w:val="00115279"/>
    <w:rsid w:val="00115357"/>
    <w:rsid w:val="00115952"/>
    <w:rsid w:val="00115D9D"/>
    <w:rsid w:val="0011615E"/>
    <w:rsid w:val="001161CC"/>
    <w:rsid w:val="001162A6"/>
    <w:rsid w:val="0011641F"/>
    <w:rsid w:val="0011654F"/>
    <w:rsid w:val="001165B1"/>
    <w:rsid w:val="00116A51"/>
    <w:rsid w:val="00116C91"/>
    <w:rsid w:val="00117076"/>
    <w:rsid w:val="001170B8"/>
    <w:rsid w:val="0011722B"/>
    <w:rsid w:val="0011729C"/>
    <w:rsid w:val="001172B3"/>
    <w:rsid w:val="00117D09"/>
    <w:rsid w:val="00117E01"/>
    <w:rsid w:val="00117F19"/>
    <w:rsid w:val="00120302"/>
    <w:rsid w:val="00120388"/>
    <w:rsid w:val="00120522"/>
    <w:rsid w:val="0012114A"/>
    <w:rsid w:val="00121401"/>
    <w:rsid w:val="001215DA"/>
    <w:rsid w:val="0012166C"/>
    <w:rsid w:val="00121725"/>
    <w:rsid w:val="00121EC9"/>
    <w:rsid w:val="00121FCB"/>
    <w:rsid w:val="0012222E"/>
    <w:rsid w:val="00122321"/>
    <w:rsid w:val="00122B34"/>
    <w:rsid w:val="001240E7"/>
    <w:rsid w:val="00124214"/>
    <w:rsid w:val="00124232"/>
    <w:rsid w:val="00124247"/>
    <w:rsid w:val="001243A7"/>
    <w:rsid w:val="001245F3"/>
    <w:rsid w:val="00124623"/>
    <w:rsid w:val="00124C12"/>
    <w:rsid w:val="00124D3B"/>
    <w:rsid w:val="00124FEC"/>
    <w:rsid w:val="00125212"/>
    <w:rsid w:val="00125489"/>
    <w:rsid w:val="00125586"/>
    <w:rsid w:val="00125733"/>
    <w:rsid w:val="001265D7"/>
    <w:rsid w:val="00126C10"/>
    <w:rsid w:val="00126C72"/>
    <w:rsid w:val="00126D53"/>
    <w:rsid w:val="00126E29"/>
    <w:rsid w:val="00126F86"/>
    <w:rsid w:val="0012728E"/>
    <w:rsid w:val="00127299"/>
    <w:rsid w:val="00127829"/>
    <w:rsid w:val="001278CE"/>
    <w:rsid w:val="00127927"/>
    <w:rsid w:val="00127C60"/>
    <w:rsid w:val="00127D0E"/>
    <w:rsid w:val="00127FAC"/>
    <w:rsid w:val="0013008D"/>
    <w:rsid w:val="0013064B"/>
    <w:rsid w:val="001306C7"/>
    <w:rsid w:val="00130F2E"/>
    <w:rsid w:val="00131308"/>
    <w:rsid w:val="001319AC"/>
    <w:rsid w:val="00131A65"/>
    <w:rsid w:val="00132190"/>
    <w:rsid w:val="001326A2"/>
    <w:rsid w:val="00132A16"/>
    <w:rsid w:val="00132C41"/>
    <w:rsid w:val="00132E9E"/>
    <w:rsid w:val="001338C4"/>
    <w:rsid w:val="00133DF5"/>
    <w:rsid w:val="00133EB9"/>
    <w:rsid w:val="001342EC"/>
    <w:rsid w:val="001343A2"/>
    <w:rsid w:val="00134B25"/>
    <w:rsid w:val="00134BC2"/>
    <w:rsid w:val="00134D7F"/>
    <w:rsid w:val="00134EB4"/>
    <w:rsid w:val="001352BF"/>
    <w:rsid w:val="00135473"/>
    <w:rsid w:val="00135570"/>
    <w:rsid w:val="00135608"/>
    <w:rsid w:val="00135883"/>
    <w:rsid w:val="00135E32"/>
    <w:rsid w:val="00135EED"/>
    <w:rsid w:val="00135F0C"/>
    <w:rsid w:val="00136000"/>
    <w:rsid w:val="001364A7"/>
    <w:rsid w:val="00136F54"/>
    <w:rsid w:val="001370D5"/>
    <w:rsid w:val="00137263"/>
    <w:rsid w:val="00137340"/>
    <w:rsid w:val="001374D7"/>
    <w:rsid w:val="00137CEA"/>
    <w:rsid w:val="00137E90"/>
    <w:rsid w:val="0014045A"/>
    <w:rsid w:val="001407CF"/>
    <w:rsid w:val="0014093D"/>
    <w:rsid w:val="0014097D"/>
    <w:rsid w:val="00140FB7"/>
    <w:rsid w:val="001413C7"/>
    <w:rsid w:val="00141608"/>
    <w:rsid w:val="001416E7"/>
    <w:rsid w:val="00141A0E"/>
    <w:rsid w:val="00141CE2"/>
    <w:rsid w:val="00141D95"/>
    <w:rsid w:val="0014203A"/>
    <w:rsid w:val="0014219C"/>
    <w:rsid w:val="00142321"/>
    <w:rsid w:val="001424E3"/>
    <w:rsid w:val="00142FE8"/>
    <w:rsid w:val="00143058"/>
    <w:rsid w:val="001430BD"/>
    <w:rsid w:val="00143901"/>
    <w:rsid w:val="00143969"/>
    <w:rsid w:val="00143A46"/>
    <w:rsid w:val="00143B19"/>
    <w:rsid w:val="00143E4C"/>
    <w:rsid w:val="00143F4D"/>
    <w:rsid w:val="001440DC"/>
    <w:rsid w:val="0014422D"/>
    <w:rsid w:val="001443BB"/>
    <w:rsid w:val="00144450"/>
    <w:rsid w:val="001450AA"/>
    <w:rsid w:val="001452B8"/>
    <w:rsid w:val="0014541E"/>
    <w:rsid w:val="0014569C"/>
    <w:rsid w:val="0014591C"/>
    <w:rsid w:val="00145E96"/>
    <w:rsid w:val="00146126"/>
    <w:rsid w:val="00146854"/>
    <w:rsid w:val="00146917"/>
    <w:rsid w:val="00146D3F"/>
    <w:rsid w:val="0014707B"/>
    <w:rsid w:val="0014710D"/>
    <w:rsid w:val="001472BD"/>
    <w:rsid w:val="001474F9"/>
    <w:rsid w:val="0014754E"/>
    <w:rsid w:val="001477B7"/>
    <w:rsid w:val="00147B7E"/>
    <w:rsid w:val="00147C77"/>
    <w:rsid w:val="00147E77"/>
    <w:rsid w:val="00147F5A"/>
    <w:rsid w:val="00147F6E"/>
    <w:rsid w:val="00150309"/>
    <w:rsid w:val="001506EA"/>
    <w:rsid w:val="00150A2B"/>
    <w:rsid w:val="0015124E"/>
    <w:rsid w:val="00151475"/>
    <w:rsid w:val="001516D2"/>
    <w:rsid w:val="001519D9"/>
    <w:rsid w:val="00151C0C"/>
    <w:rsid w:val="00151E3B"/>
    <w:rsid w:val="00151E6B"/>
    <w:rsid w:val="0015219F"/>
    <w:rsid w:val="00152337"/>
    <w:rsid w:val="00152406"/>
    <w:rsid w:val="001524B5"/>
    <w:rsid w:val="00152528"/>
    <w:rsid w:val="0015255B"/>
    <w:rsid w:val="001529D2"/>
    <w:rsid w:val="00152B69"/>
    <w:rsid w:val="00152E8E"/>
    <w:rsid w:val="0015331D"/>
    <w:rsid w:val="00153B39"/>
    <w:rsid w:val="00153C3B"/>
    <w:rsid w:val="00153D6B"/>
    <w:rsid w:val="00153F22"/>
    <w:rsid w:val="0015401A"/>
    <w:rsid w:val="00154417"/>
    <w:rsid w:val="0015524E"/>
    <w:rsid w:val="00155694"/>
    <w:rsid w:val="00156514"/>
    <w:rsid w:val="001566D6"/>
    <w:rsid w:val="00156AC7"/>
    <w:rsid w:val="00156D04"/>
    <w:rsid w:val="001577B6"/>
    <w:rsid w:val="0015786C"/>
    <w:rsid w:val="00157EF2"/>
    <w:rsid w:val="00160389"/>
    <w:rsid w:val="001603E5"/>
    <w:rsid w:val="0016053E"/>
    <w:rsid w:val="00160680"/>
    <w:rsid w:val="00160FCF"/>
    <w:rsid w:val="001611D7"/>
    <w:rsid w:val="001614D9"/>
    <w:rsid w:val="001616F1"/>
    <w:rsid w:val="00161AEA"/>
    <w:rsid w:val="00161CE1"/>
    <w:rsid w:val="00161CE5"/>
    <w:rsid w:val="0016206D"/>
    <w:rsid w:val="001620BC"/>
    <w:rsid w:val="001620C9"/>
    <w:rsid w:val="001622D7"/>
    <w:rsid w:val="001622E2"/>
    <w:rsid w:val="0016250A"/>
    <w:rsid w:val="00162916"/>
    <w:rsid w:val="00162C99"/>
    <w:rsid w:val="0016320B"/>
    <w:rsid w:val="00163489"/>
    <w:rsid w:val="001635A5"/>
    <w:rsid w:val="0016367C"/>
    <w:rsid w:val="0016385C"/>
    <w:rsid w:val="00163F9D"/>
    <w:rsid w:val="00164772"/>
    <w:rsid w:val="00164CAD"/>
    <w:rsid w:val="00164E8C"/>
    <w:rsid w:val="00164FC9"/>
    <w:rsid w:val="00164FDE"/>
    <w:rsid w:val="0016514C"/>
    <w:rsid w:val="00165353"/>
    <w:rsid w:val="00165648"/>
    <w:rsid w:val="00165710"/>
    <w:rsid w:val="00166017"/>
    <w:rsid w:val="001661F7"/>
    <w:rsid w:val="00166383"/>
    <w:rsid w:val="0016651D"/>
    <w:rsid w:val="0016657C"/>
    <w:rsid w:val="0016671F"/>
    <w:rsid w:val="00166C21"/>
    <w:rsid w:val="00166C68"/>
    <w:rsid w:val="0016706D"/>
    <w:rsid w:val="0016711F"/>
    <w:rsid w:val="001677D0"/>
    <w:rsid w:val="001677E6"/>
    <w:rsid w:val="00167F8B"/>
    <w:rsid w:val="0017027F"/>
    <w:rsid w:val="00170688"/>
    <w:rsid w:val="001708FE"/>
    <w:rsid w:val="00170A6D"/>
    <w:rsid w:val="00171561"/>
    <w:rsid w:val="001715CF"/>
    <w:rsid w:val="001716C9"/>
    <w:rsid w:val="00171984"/>
    <w:rsid w:val="00171CB1"/>
    <w:rsid w:val="00171D05"/>
    <w:rsid w:val="00172063"/>
    <w:rsid w:val="001720C9"/>
    <w:rsid w:val="00172501"/>
    <w:rsid w:val="00172605"/>
    <w:rsid w:val="001726A5"/>
    <w:rsid w:val="00172D4F"/>
    <w:rsid w:val="00173855"/>
    <w:rsid w:val="0017388C"/>
    <w:rsid w:val="00173BCC"/>
    <w:rsid w:val="00173C2C"/>
    <w:rsid w:val="00173F80"/>
    <w:rsid w:val="001740D0"/>
    <w:rsid w:val="001741A3"/>
    <w:rsid w:val="00174337"/>
    <w:rsid w:val="0017467F"/>
    <w:rsid w:val="001748BB"/>
    <w:rsid w:val="00174EB7"/>
    <w:rsid w:val="00174F34"/>
    <w:rsid w:val="00174FF0"/>
    <w:rsid w:val="00175300"/>
    <w:rsid w:val="0017562C"/>
    <w:rsid w:val="001758F5"/>
    <w:rsid w:val="00175962"/>
    <w:rsid w:val="0017599D"/>
    <w:rsid w:val="00175F11"/>
    <w:rsid w:val="001760A2"/>
    <w:rsid w:val="001762F1"/>
    <w:rsid w:val="0017695D"/>
    <w:rsid w:val="00176ED4"/>
    <w:rsid w:val="00177070"/>
    <w:rsid w:val="00177270"/>
    <w:rsid w:val="001772F8"/>
    <w:rsid w:val="001773BF"/>
    <w:rsid w:val="00177608"/>
    <w:rsid w:val="001779DC"/>
    <w:rsid w:val="00177F91"/>
    <w:rsid w:val="00180022"/>
    <w:rsid w:val="00180033"/>
    <w:rsid w:val="0018008C"/>
    <w:rsid w:val="001803A2"/>
    <w:rsid w:val="001808C6"/>
    <w:rsid w:val="00180A11"/>
    <w:rsid w:val="00180A80"/>
    <w:rsid w:val="00180DF6"/>
    <w:rsid w:val="0018102E"/>
    <w:rsid w:val="00181122"/>
    <w:rsid w:val="0018159A"/>
    <w:rsid w:val="001818BA"/>
    <w:rsid w:val="00181BFA"/>
    <w:rsid w:val="00182080"/>
    <w:rsid w:val="001822B8"/>
    <w:rsid w:val="001823D2"/>
    <w:rsid w:val="00182465"/>
    <w:rsid w:val="0018279E"/>
    <w:rsid w:val="0018283C"/>
    <w:rsid w:val="001829C5"/>
    <w:rsid w:val="00182FE8"/>
    <w:rsid w:val="001833FE"/>
    <w:rsid w:val="00183A1D"/>
    <w:rsid w:val="00183DC2"/>
    <w:rsid w:val="00184074"/>
    <w:rsid w:val="00184878"/>
    <w:rsid w:val="00184A46"/>
    <w:rsid w:val="001851E1"/>
    <w:rsid w:val="00185375"/>
    <w:rsid w:val="001853F3"/>
    <w:rsid w:val="00185410"/>
    <w:rsid w:val="00185651"/>
    <w:rsid w:val="001864A5"/>
    <w:rsid w:val="00186590"/>
    <w:rsid w:val="00186908"/>
    <w:rsid w:val="0018693A"/>
    <w:rsid w:val="00186AEA"/>
    <w:rsid w:val="00186BD3"/>
    <w:rsid w:val="00186DF6"/>
    <w:rsid w:val="00186EC8"/>
    <w:rsid w:val="0018726B"/>
    <w:rsid w:val="001879C1"/>
    <w:rsid w:val="00187C73"/>
    <w:rsid w:val="00187DF4"/>
    <w:rsid w:val="00187F09"/>
    <w:rsid w:val="00187F91"/>
    <w:rsid w:val="0019019F"/>
    <w:rsid w:val="001903AE"/>
    <w:rsid w:val="0019047B"/>
    <w:rsid w:val="0019058B"/>
    <w:rsid w:val="00190844"/>
    <w:rsid w:val="00190B3E"/>
    <w:rsid w:val="00190B3F"/>
    <w:rsid w:val="00190C5D"/>
    <w:rsid w:val="00190FA8"/>
    <w:rsid w:val="00191438"/>
    <w:rsid w:val="00191600"/>
    <w:rsid w:val="001916CA"/>
    <w:rsid w:val="0019172C"/>
    <w:rsid w:val="00191732"/>
    <w:rsid w:val="0019195D"/>
    <w:rsid w:val="001919C0"/>
    <w:rsid w:val="00191B63"/>
    <w:rsid w:val="00191DDC"/>
    <w:rsid w:val="00191DE5"/>
    <w:rsid w:val="00192018"/>
    <w:rsid w:val="00192170"/>
    <w:rsid w:val="00192760"/>
    <w:rsid w:val="00192958"/>
    <w:rsid w:val="00192C11"/>
    <w:rsid w:val="00192E83"/>
    <w:rsid w:val="0019325D"/>
    <w:rsid w:val="001932EB"/>
    <w:rsid w:val="0019333D"/>
    <w:rsid w:val="0019358C"/>
    <w:rsid w:val="00193647"/>
    <w:rsid w:val="00193A3F"/>
    <w:rsid w:val="00193A6A"/>
    <w:rsid w:val="00193D7C"/>
    <w:rsid w:val="00194235"/>
    <w:rsid w:val="00194757"/>
    <w:rsid w:val="0019495E"/>
    <w:rsid w:val="00194BD3"/>
    <w:rsid w:val="00194C70"/>
    <w:rsid w:val="00194D6B"/>
    <w:rsid w:val="00194FF7"/>
    <w:rsid w:val="00195B0D"/>
    <w:rsid w:val="00196617"/>
    <w:rsid w:val="00196728"/>
    <w:rsid w:val="00196BCD"/>
    <w:rsid w:val="00196E40"/>
    <w:rsid w:val="00196EA4"/>
    <w:rsid w:val="00196EB3"/>
    <w:rsid w:val="00197109"/>
    <w:rsid w:val="00197501"/>
    <w:rsid w:val="001976B0"/>
    <w:rsid w:val="0019794A"/>
    <w:rsid w:val="00197AF6"/>
    <w:rsid w:val="00197EC9"/>
    <w:rsid w:val="00197F93"/>
    <w:rsid w:val="001A03B2"/>
    <w:rsid w:val="001A064F"/>
    <w:rsid w:val="001A07CD"/>
    <w:rsid w:val="001A0865"/>
    <w:rsid w:val="001A08AF"/>
    <w:rsid w:val="001A1424"/>
    <w:rsid w:val="001A148C"/>
    <w:rsid w:val="001A15BC"/>
    <w:rsid w:val="001A1696"/>
    <w:rsid w:val="001A1726"/>
    <w:rsid w:val="001A1CE5"/>
    <w:rsid w:val="001A2385"/>
    <w:rsid w:val="001A27FB"/>
    <w:rsid w:val="001A2BE0"/>
    <w:rsid w:val="001A2F48"/>
    <w:rsid w:val="001A3175"/>
    <w:rsid w:val="001A31C5"/>
    <w:rsid w:val="001A33C2"/>
    <w:rsid w:val="001A3431"/>
    <w:rsid w:val="001A38D9"/>
    <w:rsid w:val="001A3AE3"/>
    <w:rsid w:val="001A4079"/>
    <w:rsid w:val="001A46D7"/>
    <w:rsid w:val="001A49AB"/>
    <w:rsid w:val="001A4A22"/>
    <w:rsid w:val="001A4B20"/>
    <w:rsid w:val="001A4DFA"/>
    <w:rsid w:val="001A4FCE"/>
    <w:rsid w:val="001A51D9"/>
    <w:rsid w:val="001A587A"/>
    <w:rsid w:val="001A5D79"/>
    <w:rsid w:val="001A6062"/>
    <w:rsid w:val="001A6069"/>
    <w:rsid w:val="001A68F1"/>
    <w:rsid w:val="001A6C9F"/>
    <w:rsid w:val="001A730D"/>
    <w:rsid w:val="001A75B9"/>
    <w:rsid w:val="001A7BB7"/>
    <w:rsid w:val="001A7FE5"/>
    <w:rsid w:val="001B0517"/>
    <w:rsid w:val="001B0947"/>
    <w:rsid w:val="001B0A6C"/>
    <w:rsid w:val="001B0FA8"/>
    <w:rsid w:val="001B1127"/>
    <w:rsid w:val="001B1303"/>
    <w:rsid w:val="001B1A7B"/>
    <w:rsid w:val="001B1C98"/>
    <w:rsid w:val="001B2138"/>
    <w:rsid w:val="001B2516"/>
    <w:rsid w:val="001B2607"/>
    <w:rsid w:val="001B2685"/>
    <w:rsid w:val="001B27E4"/>
    <w:rsid w:val="001B2C4B"/>
    <w:rsid w:val="001B2D5A"/>
    <w:rsid w:val="001B2D6E"/>
    <w:rsid w:val="001B30C2"/>
    <w:rsid w:val="001B353F"/>
    <w:rsid w:val="001B3558"/>
    <w:rsid w:val="001B37F0"/>
    <w:rsid w:val="001B3DDE"/>
    <w:rsid w:val="001B3F43"/>
    <w:rsid w:val="001B4679"/>
    <w:rsid w:val="001B4751"/>
    <w:rsid w:val="001B4BD4"/>
    <w:rsid w:val="001B5032"/>
    <w:rsid w:val="001B51DB"/>
    <w:rsid w:val="001B535C"/>
    <w:rsid w:val="001B62A1"/>
    <w:rsid w:val="001B6335"/>
    <w:rsid w:val="001B6929"/>
    <w:rsid w:val="001B69AE"/>
    <w:rsid w:val="001B6A5C"/>
    <w:rsid w:val="001B70AB"/>
    <w:rsid w:val="001B7127"/>
    <w:rsid w:val="001B719A"/>
    <w:rsid w:val="001B7912"/>
    <w:rsid w:val="001B7B5F"/>
    <w:rsid w:val="001B7B7F"/>
    <w:rsid w:val="001B7D1C"/>
    <w:rsid w:val="001C00D5"/>
    <w:rsid w:val="001C0516"/>
    <w:rsid w:val="001C094D"/>
    <w:rsid w:val="001C09C2"/>
    <w:rsid w:val="001C0A55"/>
    <w:rsid w:val="001C0BD8"/>
    <w:rsid w:val="001C1428"/>
    <w:rsid w:val="001C1559"/>
    <w:rsid w:val="001C16DA"/>
    <w:rsid w:val="001C1B1B"/>
    <w:rsid w:val="001C2353"/>
    <w:rsid w:val="001C2386"/>
    <w:rsid w:val="001C24F7"/>
    <w:rsid w:val="001C2A3C"/>
    <w:rsid w:val="001C2C5C"/>
    <w:rsid w:val="001C323A"/>
    <w:rsid w:val="001C339C"/>
    <w:rsid w:val="001C41E1"/>
    <w:rsid w:val="001C4276"/>
    <w:rsid w:val="001C434D"/>
    <w:rsid w:val="001C4610"/>
    <w:rsid w:val="001C48A7"/>
    <w:rsid w:val="001C48C4"/>
    <w:rsid w:val="001C4BC8"/>
    <w:rsid w:val="001C4D57"/>
    <w:rsid w:val="001C4F81"/>
    <w:rsid w:val="001C52F3"/>
    <w:rsid w:val="001C5875"/>
    <w:rsid w:val="001C5F24"/>
    <w:rsid w:val="001C62A8"/>
    <w:rsid w:val="001C631E"/>
    <w:rsid w:val="001C6479"/>
    <w:rsid w:val="001C6940"/>
    <w:rsid w:val="001C69FE"/>
    <w:rsid w:val="001C6B6B"/>
    <w:rsid w:val="001C6C67"/>
    <w:rsid w:val="001C729A"/>
    <w:rsid w:val="001C7CB7"/>
    <w:rsid w:val="001C7E5D"/>
    <w:rsid w:val="001D0200"/>
    <w:rsid w:val="001D0FB5"/>
    <w:rsid w:val="001D0FEE"/>
    <w:rsid w:val="001D12FD"/>
    <w:rsid w:val="001D1318"/>
    <w:rsid w:val="001D1401"/>
    <w:rsid w:val="001D1639"/>
    <w:rsid w:val="001D1A53"/>
    <w:rsid w:val="001D233A"/>
    <w:rsid w:val="001D246E"/>
    <w:rsid w:val="001D2860"/>
    <w:rsid w:val="001D28B4"/>
    <w:rsid w:val="001D354A"/>
    <w:rsid w:val="001D36E0"/>
    <w:rsid w:val="001D3DA2"/>
    <w:rsid w:val="001D3F5C"/>
    <w:rsid w:val="001D479D"/>
    <w:rsid w:val="001D4829"/>
    <w:rsid w:val="001D590F"/>
    <w:rsid w:val="001D5B9D"/>
    <w:rsid w:val="001D6103"/>
    <w:rsid w:val="001D6743"/>
    <w:rsid w:val="001D6989"/>
    <w:rsid w:val="001D6BEE"/>
    <w:rsid w:val="001D6CDC"/>
    <w:rsid w:val="001D6E9C"/>
    <w:rsid w:val="001D7310"/>
    <w:rsid w:val="001D7728"/>
    <w:rsid w:val="001D7C9A"/>
    <w:rsid w:val="001E0882"/>
    <w:rsid w:val="001E0883"/>
    <w:rsid w:val="001E0C95"/>
    <w:rsid w:val="001E0F66"/>
    <w:rsid w:val="001E12B1"/>
    <w:rsid w:val="001E1C75"/>
    <w:rsid w:val="001E26BE"/>
    <w:rsid w:val="001E2795"/>
    <w:rsid w:val="001E2BE0"/>
    <w:rsid w:val="001E2DA6"/>
    <w:rsid w:val="001E31CF"/>
    <w:rsid w:val="001E369C"/>
    <w:rsid w:val="001E3885"/>
    <w:rsid w:val="001E3A72"/>
    <w:rsid w:val="001E3C77"/>
    <w:rsid w:val="001E48D4"/>
    <w:rsid w:val="001E4E02"/>
    <w:rsid w:val="001E53AD"/>
    <w:rsid w:val="001E57D6"/>
    <w:rsid w:val="001E587A"/>
    <w:rsid w:val="001E58F2"/>
    <w:rsid w:val="001E5DDA"/>
    <w:rsid w:val="001E6373"/>
    <w:rsid w:val="001E6477"/>
    <w:rsid w:val="001E6670"/>
    <w:rsid w:val="001E67AD"/>
    <w:rsid w:val="001E6E9A"/>
    <w:rsid w:val="001E7368"/>
    <w:rsid w:val="001E7411"/>
    <w:rsid w:val="001E7603"/>
    <w:rsid w:val="001E789C"/>
    <w:rsid w:val="001E7A24"/>
    <w:rsid w:val="001E7C7D"/>
    <w:rsid w:val="001E7E10"/>
    <w:rsid w:val="001E7F07"/>
    <w:rsid w:val="001F04C0"/>
    <w:rsid w:val="001F0A77"/>
    <w:rsid w:val="001F0B0A"/>
    <w:rsid w:val="001F0C05"/>
    <w:rsid w:val="001F0D64"/>
    <w:rsid w:val="001F1355"/>
    <w:rsid w:val="001F177E"/>
    <w:rsid w:val="001F18D1"/>
    <w:rsid w:val="001F1A2D"/>
    <w:rsid w:val="001F1A92"/>
    <w:rsid w:val="001F1B5E"/>
    <w:rsid w:val="001F1B8A"/>
    <w:rsid w:val="001F1BD8"/>
    <w:rsid w:val="001F2059"/>
    <w:rsid w:val="001F238F"/>
    <w:rsid w:val="001F2407"/>
    <w:rsid w:val="001F247B"/>
    <w:rsid w:val="001F24F5"/>
    <w:rsid w:val="001F2531"/>
    <w:rsid w:val="001F2923"/>
    <w:rsid w:val="001F2B07"/>
    <w:rsid w:val="001F2BDC"/>
    <w:rsid w:val="001F3347"/>
    <w:rsid w:val="001F3E5D"/>
    <w:rsid w:val="001F3F17"/>
    <w:rsid w:val="001F404D"/>
    <w:rsid w:val="001F416F"/>
    <w:rsid w:val="001F44A3"/>
    <w:rsid w:val="001F451F"/>
    <w:rsid w:val="001F454A"/>
    <w:rsid w:val="001F465C"/>
    <w:rsid w:val="001F48D0"/>
    <w:rsid w:val="001F48DA"/>
    <w:rsid w:val="001F4A9D"/>
    <w:rsid w:val="001F50B5"/>
    <w:rsid w:val="001F51F2"/>
    <w:rsid w:val="001F5304"/>
    <w:rsid w:val="001F53AB"/>
    <w:rsid w:val="001F5486"/>
    <w:rsid w:val="001F5886"/>
    <w:rsid w:val="001F5C62"/>
    <w:rsid w:val="001F5CA7"/>
    <w:rsid w:val="001F6102"/>
    <w:rsid w:val="001F6310"/>
    <w:rsid w:val="001F6A40"/>
    <w:rsid w:val="001F6EA8"/>
    <w:rsid w:val="001F7020"/>
    <w:rsid w:val="001F7385"/>
    <w:rsid w:val="001F74F5"/>
    <w:rsid w:val="001F7600"/>
    <w:rsid w:val="001F76FB"/>
    <w:rsid w:val="001F79A1"/>
    <w:rsid w:val="001F79FE"/>
    <w:rsid w:val="0020000F"/>
    <w:rsid w:val="002004BA"/>
    <w:rsid w:val="002006A9"/>
    <w:rsid w:val="002007D9"/>
    <w:rsid w:val="0020082F"/>
    <w:rsid w:val="00200830"/>
    <w:rsid w:val="00200DA5"/>
    <w:rsid w:val="00201677"/>
    <w:rsid w:val="00201721"/>
    <w:rsid w:val="0020178D"/>
    <w:rsid w:val="00201C30"/>
    <w:rsid w:val="00201ED3"/>
    <w:rsid w:val="0020220E"/>
    <w:rsid w:val="002024AC"/>
    <w:rsid w:val="002024F3"/>
    <w:rsid w:val="00202848"/>
    <w:rsid w:val="002028A3"/>
    <w:rsid w:val="00202937"/>
    <w:rsid w:val="00202EA8"/>
    <w:rsid w:val="00203447"/>
    <w:rsid w:val="0020352E"/>
    <w:rsid w:val="00204191"/>
    <w:rsid w:val="0020496D"/>
    <w:rsid w:val="00204A42"/>
    <w:rsid w:val="00204B6D"/>
    <w:rsid w:val="00204C7F"/>
    <w:rsid w:val="00204D9D"/>
    <w:rsid w:val="00205439"/>
    <w:rsid w:val="0020560E"/>
    <w:rsid w:val="002057B0"/>
    <w:rsid w:val="002057B7"/>
    <w:rsid w:val="00205863"/>
    <w:rsid w:val="00206A59"/>
    <w:rsid w:val="00206BA7"/>
    <w:rsid w:val="00206D46"/>
    <w:rsid w:val="00207269"/>
    <w:rsid w:val="002072D6"/>
    <w:rsid w:val="0020735B"/>
    <w:rsid w:val="00207502"/>
    <w:rsid w:val="002076FB"/>
    <w:rsid w:val="0020784A"/>
    <w:rsid w:val="0020790B"/>
    <w:rsid w:val="00207C02"/>
    <w:rsid w:val="00207C93"/>
    <w:rsid w:val="0021019A"/>
    <w:rsid w:val="00210270"/>
    <w:rsid w:val="0021056F"/>
    <w:rsid w:val="002105BF"/>
    <w:rsid w:val="0021094C"/>
    <w:rsid w:val="00210DCB"/>
    <w:rsid w:val="00211336"/>
    <w:rsid w:val="002118FC"/>
    <w:rsid w:val="00211981"/>
    <w:rsid w:val="002119DF"/>
    <w:rsid w:val="00212261"/>
    <w:rsid w:val="002122E2"/>
    <w:rsid w:val="00212612"/>
    <w:rsid w:val="00212C44"/>
    <w:rsid w:val="00212C61"/>
    <w:rsid w:val="0021318E"/>
    <w:rsid w:val="002131BE"/>
    <w:rsid w:val="00213276"/>
    <w:rsid w:val="002136FF"/>
    <w:rsid w:val="002138AF"/>
    <w:rsid w:val="00213E16"/>
    <w:rsid w:val="002145E2"/>
    <w:rsid w:val="00214695"/>
    <w:rsid w:val="00214D09"/>
    <w:rsid w:val="00215035"/>
    <w:rsid w:val="00215133"/>
    <w:rsid w:val="00215807"/>
    <w:rsid w:val="00215C20"/>
    <w:rsid w:val="00215E41"/>
    <w:rsid w:val="00215F6F"/>
    <w:rsid w:val="00216015"/>
    <w:rsid w:val="00216B2F"/>
    <w:rsid w:val="00216C99"/>
    <w:rsid w:val="00216D67"/>
    <w:rsid w:val="00216E64"/>
    <w:rsid w:val="00216ECF"/>
    <w:rsid w:val="00216F4A"/>
    <w:rsid w:val="0021723D"/>
    <w:rsid w:val="002173F4"/>
    <w:rsid w:val="00217F9C"/>
    <w:rsid w:val="0022017D"/>
    <w:rsid w:val="00220434"/>
    <w:rsid w:val="0022078D"/>
    <w:rsid w:val="002209E2"/>
    <w:rsid w:val="00220EC5"/>
    <w:rsid w:val="0022152B"/>
    <w:rsid w:val="0022178B"/>
    <w:rsid w:val="00221929"/>
    <w:rsid w:val="00221AB7"/>
    <w:rsid w:val="00221C5C"/>
    <w:rsid w:val="00221EAB"/>
    <w:rsid w:val="00222AF3"/>
    <w:rsid w:val="00222D91"/>
    <w:rsid w:val="00223426"/>
    <w:rsid w:val="0022346E"/>
    <w:rsid w:val="002235EB"/>
    <w:rsid w:val="002237FD"/>
    <w:rsid w:val="00223BD0"/>
    <w:rsid w:val="00223E50"/>
    <w:rsid w:val="002241BE"/>
    <w:rsid w:val="002241F7"/>
    <w:rsid w:val="00224656"/>
    <w:rsid w:val="00224717"/>
    <w:rsid w:val="002248C0"/>
    <w:rsid w:val="00225094"/>
    <w:rsid w:val="00225A01"/>
    <w:rsid w:val="00225C8A"/>
    <w:rsid w:val="00225F37"/>
    <w:rsid w:val="00226229"/>
    <w:rsid w:val="0022628F"/>
    <w:rsid w:val="0022643B"/>
    <w:rsid w:val="00226535"/>
    <w:rsid w:val="002268D3"/>
    <w:rsid w:val="00226A75"/>
    <w:rsid w:val="00226B8C"/>
    <w:rsid w:val="00227669"/>
    <w:rsid w:val="0022799D"/>
    <w:rsid w:val="00227A4E"/>
    <w:rsid w:val="0023038A"/>
    <w:rsid w:val="002305D9"/>
    <w:rsid w:val="00230639"/>
    <w:rsid w:val="002306ED"/>
    <w:rsid w:val="0023119A"/>
    <w:rsid w:val="00231242"/>
    <w:rsid w:val="00231E04"/>
    <w:rsid w:val="00231E92"/>
    <w:rsid w:val="00231EE1"/>
    <w:rsid w:val="00232058"/>
    <w:rsid w:val="00232233"/>
    <w:rsid w:val="00232766"/>
    <w:rsid w:val="00233208"/>
    <w:rsid w:val="0023363D"/>
    <w:rsid w:val="00233926"/>
    <w:rsid w:val="00233B4A"/>
    <w:rsid w:val="00233C9B"/>
    <w:rsid w:val="00233F3C"/>
    <w:rsid w:val="00233F7D"/>
    <w:rsid w:val="00234FAC"/>
    <w:rsid w:val="002350B0"/>
    <w:rsid w:val="002350C3"/>
    <w:rsid w:val="00235221"/>
    <w:rsid w:val="00235968"/>
    <w:rsid w:val="00235B0A"/>
    <w:rsid w:val="00235D65"/>
    <w:rsid w:val="00235F57"/>
    <w:rsid w:val="0023606C"/>
    <w:rsid w:val="002366F5"/>
    <w:rsid w:val="00236ACC"/>
    <w:rsid w:val="00237042"/>
    <w:rsid w:val="00237246"/>
    <w:rsid w:val="00237554"/>
    <w:rsid w:val="00237B37"/>
    <w:rsid w:val="00240217"/>
    <w:rsid w:val="00240A89"/>
    <w:rsid w:val="00240B9F"/>
    <w:rsid w:val="00240DD8"/>
    <w:rsid w:val="00241136"/>
    <w:rsid w:val="0024161E"/>
    <w:rsid w:val="00241682"/>
    <w:rsid w:val="002417F3"/>
    <w:rsid w:val="00241D4B"/>
    <w:rsid w:val="00241FB3"/>
    <w:rsid w:val="00241FBB"/>
    <w:rsid w:val="002429B2"/>
    <w:rsid w:val="002429E4"/>
    <w:rsid w:val="0024335C"/>
    <w:rsid w:val="00243D00"/>
    <w:rsid w:val="00243EBF"/>
    <w:rsid w:val="002444C3"/>
    <w:rsid w:val="002444FA"/>
    <w:rsid w:val="002447D6"/>
    <w:rsid w:val="00244B63"/>
    <w:rsid w:val="00244D3E"/>
    <w:rsid w:val="00245559"/>
    <w:rsid w:val="00245C94"/>
    <w:rsid w:val="00245D55"/>
    <w:rsid w:val="00245EAF"/>
    <w:rsid w:val="00245FFF"/>
    <w:rsid w:val="00246774"/>
    <w:rsid w:val="00246A1F"/>
    <w:rsid w:val="00246E31"/>
    <w:rsid w:val="0024704A"/>
    <w:rsid w:val="00247086"/>
    <w:rsid w:val="00247630"/>
    <w:rsid w:val="00247897"/>
    <w:rsid w:val="002479BC"/>
    <w:rsid w:val="00250233"/>
    <w:rsid w:val="002505FC"/>
    <w:rsid w:val="00250A23"/>
    <w:rsid w:val="00250D7C"/>
    <w:rsid w:val="00250EB3"/>
    <w:rsid w:val="002514A2"/>
    <w:rsid w:val="00251696"/>
    <w:rsid w:val="00251957"/>
    <w:rsid w:val="00251F07"/>
    <w:rsid w:val="00252AAA"/>
    <w:rsid w:val="00252CE5"/>
    <w:rsid w:val="0025356C"/>
    <w:rsid w:val="00253A57"/>
    <w:rsid w:val="00253FBC"/>
    <w:rsid w:val="002546E3"/>
    <w:rsid w:val="002550D1"/>
    <w:rsid w:val="002553D0"/>
    <w:rsid w:val="00255430"/>
    <w:rsid w:val="0025553C"/>
    <w:rsid w:val="00255587"/>
    <w:rsid w:val="0025583C"/>
    <w:rsid w:val="00255A26"/>
    <w:rsid w:val="00255BCA"/>
    <w:rsid w:val="00255BF8"/>
    <w:rsid w:val="00255D4D"/>
    <w:rsid w:val="00255EF8"/>
    <w:rsid w:val="002560CA"/>
    <w:rsid w:val="00256268"/>
    <w:rsid w:val="002571BB"/>
    <w:rsid w:val="00257347"/>
    <w:rsid w:val="002573B8"/>
    <w:rsid w:val="002576B7"/>
    <w:rsid w:val="00257E2F"/>
    <w:rsid w:val="002604A4"/>
    <w:rsid w:val="002608DE"/>
    <w:rsid w:val="00260900"/>
    <w:rsid w:val="00260958"/>
    <w:rsid w:val="002617B0"/>
    <w:rsid w:val="00261C07"/>
    <w:rsid w:val="00261C33"/>
    <w:rsid w:val="00261F1B"/>
    <w:rsid w:val="00262481"/>
    <w:rsid w:val="002626DF"/>
    <w:rsid w:val="00262B94"/>
    <w:rsid w:val="00262DCC"/>
    <w:rsid w:val="002631BB"/>
    <w:rsid w:val="00263613"/>
    <w:rsid w:val="00263677"/>
    <w:rsid w:val="00263922"/>
    <w:rsid w:val="00263A97"/>
    <w:rsid w:val="00263B55"/>
    <w:rsid w:val="00263C1C"/>
    <w:rsid w:val="00263D3E"/>
    <w:rsid w:val="0026423A"/>
    <w:rsid w:val="002642D2"/>
    <w:rsid w:val="00264F46"/>
    <w:rsid w:val="002656A7"/>
    <w:rsid w:val="00265A63"/>
    <w:rsid w:val="00265BB8"/>
    <w:rsid w:val="00265C6E"/>
    <w:rsid w:val="00265FB0"/>
    <w:rsid w:val="00266023"/>
    <w:rsid w:val="0026620C"/>
    <w:rsid w:val="0026651A"/>
    <w:rsid w:val="0026661C"/>
    <w:rsid w:val="00266853"/>
    <w:rsid w:val="00266A4D"/>
    <w:rsid w:val="00266C61"/>
    <w:rsid w:val="00267BB9"/>
    <w:rsid w:val="00267EA3"/>
    <w:rsid w:val="0027002B"/>
    <w:rsid w:val="002705FD"/>
    <w:rsid w:val="00270A08"/>
    <w:rsid w:val="00270E38"/>
    <w:rsid w:val="00271234"/>
    <w:rsid w:val="0027157A"/>
    <w:rsid w:val="002721F3"/>
    <w:rsid w:val="002723DB"/>
    <w:rsid w:val="00272759"/>
    <w:rsid w:val="00273A50"/>
    <w:rsid w:val="00273ABD"/>
    <w:rsid w:val="0027415A"/>
    <w:rsid w:val="002746AB"/>
    <w:rsid w:val="0027482E"/>
    <w:rsid w:val="00274AB3"/>
    <w:rsid w:val="00274B11"/>
    <w:rsid w:val="00274C87"/>
    <w:rsid w:val="00274EE5"/>
    <w:rsid w:val="00274F98"/>
    <w:rsid w:val="00275011"/>
    <w:rsid w:val="0027534A"/>
    <w:rsid w:val="00275E9A"/>
    <w:rsid w:val="00275F65"/>
    <w:rsid w:val="00275FA1"/>
    <w:rsid w:val="00276CAE"/>
    <w:rsid w:val="00277115"/>
    <w:rsid w:val="0027727C"/>
    <w:rsid w:val="002774F5"/>
    <w:rsid w:val="002775C8"/>
    <w:rsid w:val="00277BCE"/>
    <w:rsid w:val="00277BD7"/>
    <w:rsid w:val="00277BF3"/>
    <w:rsid w:val="00277E29"/>
    <w:rsid w:val="0028006D"/>
    <w:rsid w:val="002803FD"/>
    <w:rsid w:val="00280DCD"/>
    <w:rsid w:val="00281447"/>
    <w:rsid w:val="00281987"/>
    <w:rsid w:val="00281DC4"/>
    <w:rsid w:val="002823D2"/>
    <w:rsid w:val="002823EF"/>
    <w:rsid w:val="00282444"/>
    <w:rsid w:val="00282652"/>
    <w:rsid w:val="00282757"/>
    <w:rsid w:val="002830DE"/>
    <w:rsid w:val="00283184"/>
    <w:rsid w:val="00283413"/>
    <w:rsid w:val="002835FE"/>
    <w:rsid w:val="00283973"/>
    <w:rsid w:val="00283B49"/>
    <w:rsid w:val="00283D0A"/>
    <w:rsid w:val="00283EA1"/>
    <w:rsid w:val="00283F08"/>
    <w:rsid w:val="00283FB7"/>
    <w:rsid w:val="0028469A"/>
    <w:rsid w:val="0028474F"/>
    <w:rsid w:val="00284979"/>
    <w:rsid w:val="00284C58"/>
    <w:rsid w:val="00284CE6"/>
    <w:rsid w:val="00284F65"/>
    <w:rsid w:val="0028513A"/>
    <w:rsid w:val="0028518D"/>
    <w:rsid w:val="002852D2"/>
    <w:rsid w:val="00285A76"/>
    <w:rsid w:val="00285BED"/>
    <w:rsid w:val="00285E30"/>
    <w:rsid w:val="0028607F"/>
    <w:rsid w:val="002861AD"/>
    <w:rsid w:val="00286C49"/>
    <w:rsid w:val="002870BF"/>
    <w:rsid w:val="00287204"/>
    <w:rsid w:val="002873CB"/>
    <w:rsid w:val="00287445"/>
    <w:rsid w:val="002878F6"/>
    <w:rsid w:val="002900A4"/>
    <w:rsid w:val="0029071B"/>
    <w:rsid w:val="00290B66"/>
    <w:rsid w:val="00290E0F"/>
    <w:rsid w:val="0029141D"/>
    <w:rsid w:val="00291451"/>
    <w:rsid w:val="00291729"/>
    <w:rsid w:val="00291743"/>
    <w:rsid w:val="002918A5"/>
    <w:rsid w:val="00291976"/>
    <w:rsid w:val="002922C1"/>
    <w:rsid w:val="00292C73"/>
    <w:rsid w:val="002930C3"/>
    <w:rsid w:val="0029351F"/>
    <w:rsid w:val="002937B3"/>
    <w:rsid w:val="0029389B"/>
    <w:rsid w:val="00294160"/>
    <w:rsid w:val="002941C7"/>
    <w:rsid w:val="00294250"/>
    <w:rsid w:val="002943ED"/>
    <w:rsid w:val="00294783"/>
    <w:rsid w:val="00294857"/>
    <w:rsid w:val="00294BB1"/>
    <w:rsid w:val="00294E5F"/>
    <w:rsid w:val="002955A2"/>
    <w:rsid w:val="00295767"/>
    <w:rsid w:val="00295C60"/>
    <w:rsid w:val="00295C7D"/>
    <w:rsid w:val="002962AE"/>
    <w:rsid w:val="0029648D"/>
    <w:rsid w:val="002965B9"/>
    <w:rsid w:val="00296987"/>
    <w:rsid w:val="00296ACD"/>
    <w:rsid w:val="00296E4B"/>
    <w:rsid w:val="002970C6"/>
    <w:rsid w:val="00297422"/>
    <w:rsid w:val="002976EE"/>
    <w:rsid w:val="00297808"/>
    <w:rsid w:val="00297B19"/>
    <w:rsid w:val="002A011F"/>
    <w:rsid w:val="002A0306"/>
    <w:rsid w:val="002A0530"/>
    <w:rsid w:val="002A0FA5"/>
    <w:rsid w:val="002A12F7"/>
    <w:rsid w:val="002A1849"/>
    <w:rsid w:val="002A18E4"/>
    <w:rsid w:val="002A2199"/>
    <w:rsid w:val="002A22E3"/>
    <w:rsid w:val="002A260F"/>
    <w:rsid w:val="002A2629"/>
    <w:rsid w:val="002A2689"/>
    <w:rsid w:val="002A275E"/>
    <w:rsid w:val="002A28BD"/>
    <w:rsid w:val="002A2BDC"/>
    <w:rsid w:val="002A2ECA"/>
    <w:rsid w:val="002A2F9A"/>
    <w:rsid w:val="002A2FDF"/>
    <w:rsid w:val="002A31ED"/>
    <w:rsid w:val="002A34F7"/>
    <w:rsid w:val="002A364B"/>
    <w:rsid w:val="002A38D6"/>
    <w:rsid w:val="002A3B07"/>
    <w:rsid w:val="002A440F"/>
    <w:rsid w:val="002A45A4"/>
    <w:rsid w:val="002A45D7"/>
    <w:rsid w:val="002A465A"/>
    <w:rsid w:val="002A47C2"/>
    <w:rsid w:val="002A4858"/>
    <w:rsid w:val="002A4D62"/>
    <w:rsid w:val="002A50F9"/>
    <w:rsid w:val="002A5688"/>
    <w:rsid w:val="002A56A8"/>
    <w:rsid w:val="002A5BF0"/>
    <w:rsid w:val="002A5E3E"/>
    <w:rsid w:val="002A60EE"/>
    <w:rsid w:val="002A699B"/>
    <w:rsid w:val="002A6A95"/>
    <w:rsid w:val="002A6AE3"/>
    <w:rsid w:val="002A6C9A"/>
    <w:rsid w:val="002A6CF2"/>
    <w:rsid w:val="002A6EF8"/>
    <w:rsid w:val="002A711D"/>
    <w:rsid w:val="002A711E"/>
    <w:rsid w:val="002A7ADC"/>
    <w:rsid w:val="002A7C29"/>
    <w:rsid w:val="002A7CEF"/>
    <w:rsid w:val="002A7E8B"/>
    <w:rsid w:val="002A7ED7"/>
    <w:rsid w:val="002A7EEB"/>
    <w:rsid w:val="002B00E9"/>
    <w:rsid w:val="002B051C"/>
    <w:rsid w:val="002B09CB"/>
    <w:rsid w:val="002B0BAD"/>
    <w:rsid w:val="002B16DA"/>
    <w:rsid w:val="002B18D7"/>
    <w:rsid w:val="002B1B2F"/>
    <w:rsid w:val="002B1BE2"/>
    <w:rsid w:val="002B1DC2"/>
    <w:rsid w:val="002B207E"/>
    <w:rsid w:val="002B2225"/>
    <w:rsid w:val="002B22AA"/>
    <w:rsid w:val="002B24DC"/>
    <w:rsid w:val="002B27B7"/>
    <w:rsid w:val="002B2A19"/>
    <w:rsid w:val="002B2E22"/>
    <w:rsid w:val="002B37B8"/>
    <w:rsid w:val="002B3E2C"/>
    <w:rsid w:val="002B4119"/>
    <w:rsid w:val="002B4141"/>
    <w:rsid w:val="002B4307"/>
    <w:rsid w:val="002B45A9"/>
    <w:rsid w:val="002B4604"/>
    <w:rsid w:val="002B4761"/>
    <w:rsid w:val="002B4803"/>
    <w:rsid w:val="002B4964"/>
    <w:rsid w:val="002B4BB5"/>
    <w:rsid w:val="002B4FB9"/>
    <w:rsid w:val="002B502E"/>
    <w:rsid w:val="002B535F"/>
    <w:rsid w:val="002B5796"/>
    <w:rsid w:val="002B57E5"/>
    <w:rsid w:val="002B5B49"/>
    <w:rsid w:val="002B5DD3"/>
    <w:rsid w:val="002B659A"/>
    <w:rsid w:val="002B6962"/>
    <w:rsid w:val="002B6ACD"/>
    <w:rsid w:val="002B6C63"/>
    <w:rsid w:val="002B7152"/>
    <w:rsid w:val="002B71FB"/>
    <w:rsid w:val="002B723D"/>
    <w:rsid w:val="002B73CC"/>
    <w:rsid w:val="002B73D2"/>
    <w:rsid w:val="002B7ACF"/>
    <w:rsid w:val="002B7CB8"/>
    <w:rsid w:val="002B7FA1"/>
    <w:rsid w:val="002C017E"/>
    <w:rsid w:val="002C04D2"/>
    <w:rsid w:val="002C074C"/>
    <w:rsid w:val="002C07D1"/>
    <w:rsid w:val="002C0918"/>
    <w:rsid w:val="002C098C"/>
    <w:rsid w:val="002C099D"/>
    <w:rsid w:val="002C13BE"/>
    <w:rsid w:val="002C17F4"/>
    <w:rsid w:val="002C1C78"/>
    <w:rsid w:val="002C1E46"/>
    <w:rsid w:val="002C2246"/>
    <w:rsid w:val="002C23F8"/>
    <w:rsid w:val="002C2971"/>
    <w:rsid w:val="002C2E76"/>
    <w:rsid w:val="002C301A"/>
    <w:rsid w:val="002C36D6"/>
    <w:rsid w:val="002C3BC8"/>
    <w:rsid w:val="002C3C2A"/>
    <w:rsid w:val="002C3C40"/>
    <w:rsid w:val="002C40ED"/>
    <w:rsid w:val="002C414C"/>
    <w:rsid w:val="002C435A"/>
    <w:rsid w:val="002C44F7"/>
    <w:rsid w:val="002C480B"/>
    <w:rsid w:val="002C4A97"/>
    <w:rsid w:val="002C5024"/>
    <w:rsid w:val="002C5026"/>
    <w:rsid w:val="002C555E"/>
    <w:rsid w:val="002C5A16"/>
    <w:rsid w:val="002C5C70"/>
    <w:rsid w:val="002C626F"/>
    <w:rsid w:val="002C66E5"/>
    <w:rsid w:val="002C6DA4"/>
    <w:rsid w:val="002C6E06"/>
    <w:rsid w:val="002C6E72"/>
    <w:rsid w:val="002C70F9"/>
    <w:rsid w:val="002C7228"/>
    <w:rsid w:val="002C73D2"/>
    <w:rsid w:val="002D0410"/>
    <w:rsid w:val="002D045A"/>
    <w:rsid w:val="002D046B"/>
    <w:rsid w:val="002D0586"/>
    <w:rsid w:val="002D0939"/>
    <w:rsid w:val="002D0998"/>
    <w:rsid w:val="002D0A4E"/>
    <w:rsid w:val="002D0A52"/>
    <w:rsid w:val="002D0C4F"/>
    <w:rsid w:val="002D1030"/>
    <w:rsid w:val="002D1396"/>
    <w:rsid w:val="002D1927"/>
    <w:rsid w:val="002D2148"/>
    <w:rsid w:val="002D23A8"/>
    <w:rsid w:val="002D24DD"/>
    <w:rsid w:val="002D2CAC"/>
    <w:rsid w:val="002D2E00"/>
    <w:rsid w:val="002D3556"/>
    <w:rsid w:val="002D358B"/>
    <w:rsid w:val="002D3B0C"/>
    <w:rsid w:val="002D3E10"/>
    <w:rsid w:val="002D3E81"/>
    <w:rsid w:val="002D43CB"/>
    <w:rsid w:val="002D48BF"/>
    <w:rsid w:val="002D4AC8"/>
    <w:rsid w:val="002D577B"/>
    <w:rsid w:val="002D58FC"/>
    <w:rsid w:val="002D5972"/>
    <w:rsid w:val="002D59E0"/>
    <w:rsid w:val="002D6316"/>
    <w:rsid w:val="002D6422"/>
    <w:rsid w:val="002D642B"/>
    <w:rsid w:val="002D6504"/>
    <w:rsid w:val="002D6572"/>
    <w:rsid w:val="002D65E5"/>
    <w:rsid w:val="002D7230"/>
    <w:rsid w:val="002D737A"/>
    <w:rsid w:val="002D7405"/>
    <w:rsid w:val="002D7427"/>
    <w:rsid w:val="002D766F"/>
    <w:rsid w:val="002D777A"/>
    <w:rsid w:val="002D7AFB"/>
    <w:rsid w:val="002D7BA3"/>
    <w:rsid w:val="002E0084"/>
    <w:rsid w:val="002E0535"/>
    <w:rsid w:val="002E07C0"/>
    <w:rsid w:val="002E09F1"/>
    <w:rsid w:val="002E0A2A"/>
    <w:rsid w:val="002E0A8B"/>
    <w:rsid w:val="002E0B56"/>
    <w:rsid w:val="002E0E6B"/>
    <w:rsid w:val="002E10D2"/>
    <w:rsid w:val="002E116B"/>
    <w:rsid w:val="002E1189"/>
    <w:rsid w:val="002E150C"/>
    <w:rsid w:val="002E1846"/>
    <w:rsid w:val="002E2301"/>
    <w:rsid w:val="002E2498"/>
    <w:rsid w:val="002E24DC"/>
    <w:rsid w:val="002E2675"/>
    <w:rsid w:val="002E26B8"/>
    <w:rsid w:val="002E26F7"/>
    <w:rsid w:val="002E2783"/>
    <w:rsid w:val="002E2971"/>
    <w:rsid w:val="002E2B87"/>
    <w:rsid w:val="002E30E6"/>
    <w:rsid w:val="002E31B0"/>
    <w:rsid w:val="002E3238"/>
    <w:rsid w:val="002E3401"/>
    <w:rsid w:val="002E37F6"/>
    <w:rsid w:val="002E38B6"/>
    <w:rsid w:val="002E3BAA"/>
    <w:rsid w:val="002E3DAF"/>
    <w:rsid w:val="002E401A"/>
    <w:rsid w:val="002E402B"/>
    <w:rsid w:val="002E4071"/>
    <w:rsid w:val="002E43A7"/>
    <w:rsid w:val="002E43DE"/>
    <w:rsid w:val="002E4418"/>
    <w:rsid w:val="002E4B84"/>
    <w:rsid w:val="002E4C45"/>
    <w:rsid w:val="002E4EEF"/>
    <w:rsid w:val="002E4FB5"/>
    <w:rsid w:val="002E516C"/>
    <w:rsid w:val="002E571C"/>
    <w:rsid w:val="002E579B"/>
    <w:rsid w:val="002E58CF"/>
    <w:rsid w:val="002E595B"/>
    <w:rsid w:val="002E60DD"/>
    <w:rsid w:val="002E61D4"/>
    <w:rsid w:val="002E65D7"/>
    <w:rsid w:val="002E6BBC"/>
    <w:rsid w:val="002E7145"/>
    <w:rsid w:val="002E7486"/>
    <w:rsid w:val="002E75A7"/>
    <w:rsid w:val="002E765B"/>
    <w:rsid w:val="002E76F6"/>
    <w:rsid w:val="002E7801"/>
    <w:rsid w:val="002E7DFB"/>
    <w:rsid w:val="002F0933"/>
    <w:rsid w:val="002F0F43"/>
    <w:rsid w:val="002F10E2"/>
    <w:rsid w:val="002F110B"/>
    <w:rsid w:val="002F11E4"/>
    <w:rsid w:val="002F1B86"/>
    <w:rsid w:val="002F1CD1"/>
    <w:rsid w:val="002F206F"/>
    <w:rsid w:val="002F2324"/>
    <w:rsid w:val="002F2AD3"/>
    <w:rsid w:val="002F330E"/>
    <w:rsid w:val="002F356B"/>
    <w:rsid w:val="002F3611"/>
    <w:rsid w:val="002F361E"/>
    <w:rsid w:val="002F3B21"/>
    <w:rsid w:val="002F3DC9"/>
    <w:rsid w:val="002F3E67"/>
    <w:rsid w:val="002F4010"/>
    <w:rsid w:val="002F41FD"/>
    <w:rsid w:val="002F459F"/>
    <w:rsid w:val="002F4782"/>
    <w:rsid w:val="002F5177"/>
    <w:rsid w:val="002F54CB"/>
    <w:rsid w:val="002F55BE"/>
    <w:rsid w:val="002F5721"/>
    <w:rsid w:val="002F5C8B"/>
    <w:rsid w:val="002F5D3D"/>
    <w:rsid w:val="002F5EE8"/>
    <w:rsid w:val="002F644B"/>
    <w:rsid w:val="002F6452"/>
    <w:rsid w:val="002F6466"/>
    <w:rsid w:val="002F66AF"/>
    <w:rsid w:val="002F68D2"/>
    <w:rsid w:val="002F6C5C"/>
    <w:rsid w:val="002F6DF0"/>
    <w:rsid w:val="002F7114"/>
    <w:rsid w:val="002F7422"/>
    <w:rsid w:val="002F78EC"/>
    <w:rsid w:val="002F7ABC"/>
    <w:rsid w:val="002F7C68"/>
    <w:rsid w:val="002F7DEA"/>
    <w:rsid w:val="002F7E27"/>
    <w:rsid w:val="00300121"/>
    <w:rsid w:val="00300A77"/>
    <w:rsid w:val="00300AC2"/>
    <w:rsid w:val="00300B68"/>
    <w:rsid w:val="00300C13"/>
    <w:rsid w:val="00300F5F"/>
    <w:rsid w:val="0030108E"/>
    <w:rsid w:val="003016D3"/>
    <w:rsid w:val="00302038"/>
    <w:rsid w:val="0030208F"/>
    <w:rsid w:val="003029EC"/>
    <w:rsid w:val="00303189"/>
    <w:rsid w:val="003031DC"/>
    <w:rsid w:val="00303F8C"/>
    <w:rsid w:val="00304062"/>
    <w:rsid w:val="003044D0"/>
    <w:rsid w:val="00304C69"/>
    <w:rsid w:val="00305033"/>
    <w:rsid w:val="00305440"/>
    <w:rsid w:val="00305504"/>
    <w:rsid w:val="003057D6"/>
    <w:rsid w:val="00305961"/>
    <w:rsid w:val="00305B5F"/>
    <w:rsid w:val="00305C26"/>
    <w:rsid w:val="00305D41"/>
    <w:rsid w:val="003062F0"/>
    <w:rsid w:val="003063E5"/>
    <w:rsid w:val="0030644C"/>
    <w:rsid w:val="003064BF"/>
    <w:rsid w:val="003066EE"/>
    <w:rsid w:val="003068D0"/>
    <w:rsid w:val="00306CFA"/>
    <w:rsid w:val="0030793F"/>
    <w:rsid w:val="003079B2"/>
    <w:rsid w:val="0031007F"/>
    <w:rsid w:val="00310114"/>
    <w:rsid w:val="00310360"/>
    <w:rsid w:val="0031036B"/>
    <w:rsid w:val="00310464"/>
    <w:rsid w:val="00310612"/>
    <w:rsid w:val="00310A94"/>
    <w:rsid w:val="00310B15"/>
    <w:rsid w:val="00310C3E"/>
    <w:rsid w:val="003119B5"/>
    <w:rsid w:val="00311FCD"/>
    <w:rsid w:val="00312003"/>
    <w:rsid w:val="003126BD"/>
    <w:rsid w:val="00312DC5"/>
    <w:rsid w:val="00312FB7"/>
    <w:rsid w:val="00313788"/>
    <w:rsid w:val="00313899"/>
    <w:rsid w:val="00313C4F"/>
    <w:rsid w:val="00313C6B"/>
    <w:rsid w:val="0031418E"/>
    <w:rsid w:val="0031434E"/>
    <w:rsid w:val="0031447F"/>
    <w:rsid w:val="0031472F"/>
    <w:rsid w:val="00314A4E"/>
    <w:rsid w:val="00314ABD"/>
    <w:rsid w:val="00314F98"/>
    <w:rsid w:val="003150E9"/>
    <w:rsid w:val="003151E9"/>
    <w:rsid w:val="00315663"/>
    <w:rsid w:val="003159C4"/>
    <w:rsid w:val="00315E56"/>
    <w:rsid w:val="0031607F"/>
    <w:rsid w:val="0031610C"/>
    <w:rsid w:val="003162E3"/>
    <w:rsid w:val="003163FF"/>
    <w:rsid w:val="003169F7"/>
    <w:rsid w:val="003170D1"/>
    <w:rsid w:val="003172F8"/>
    <w:rsid w:val="0031754C"/>
    <w:rsid w:val="0031761D"/>
    <w:rsid w:val="00317668"/>
    <w:rsid w:val="003176FD"/>
    <w:rsid w:val="00317B90"/>
    <w:rsid w:val="00317CFC"/>
    <w:rsid w:val="0032012D"/>
    <w:rsid w:val="00320231"/>
    <w:rsid w:val="003204B0"/>
    <w:rsid w:val="003209A4"/>
    <w:rsid w:val="00320C43"/>
    <w:rsid w:val="00321164"/>
    <w:rsid w:val="00321857"/>
    <w:rsid w:val="00321DBC"/>
    <w:rsid w:val="00322045"/>
    <w:rsid w:val="003222BB"/>
    <w:rsid w:val="003227C0"/>
    <w:rsid w:val="00322A83"/>
    <w:rsid w:val="00323366"/>
    <w:rsid w:val="00323C9C"/>
    <w:rsid w:val="0032401C"/>
    <w:rsid w:val="0032434C"/>
    <w:rsid w:val="003248AA"/>
    <w:rsid w:val="003249F8"/>
    <w:rsid w:val="00324DFE"/>
    <w:rsid w:val="00324F40"/>
    <w:rsid w:val="0032519F"/>
    <w:rsid w:val="003252BE"/>
    <w:rsid w:val="00325449"/>
    <w:rsid w:val="00325B2C"/>
    <w:rsid w:val="00325D6E"/>
    <w:rsid w:val="003262F9"/>
    <w:rsid w:val="003263F4"/>
    <w:rsid w:val="0032679C"/>
    <w:rsid w:val="00326BC8"/>
    <w:rsid w:val="003271F2"/>
    <w:rsid w:val="0032763E"/>
    <w:rsid w:val="00327707"/>
    <w:rsid w:val="00327BEB"/>
    <w:rsid w:val="00327DAB"/>
    <w:rsid w:val="003304B8"/>
    <w:rsid w:val="00330B14"/>
    <w:rsid w:val="00330DDB"/>
    <w:rsid w:val="00330E5B"/>
    <w:rsid w:val="0033103F"/>
    <w:rsid w:val="0033138C"/>
    <w:rsid w:val="00331BBC"/>
    <w:rsid w:val="00331C01"/>
    <w:rsid w:val="00331DAE"/>
    <w:rsid w:val="003322E4"/>
    <w:rsid w:val="00332446"/>
    <w:rsid w:val="0033246A"/>
    <w:rsid w:val="003324B2"/>
    <w:rsid w:val="00332A32"/>
    <w:rsid w:val="00332A8D"/>
    <w:rsid w:val="00332C3F"/>
    <w:rsid w:val="00332E4F"/>
    <w:rsid w:val="00332F65"/>
    <w:rsid w:val="0033355C"/>
    <w:rsid w:val="0033360C"/>
    <w:rsid w:val="00333715"/>
    <w:rsid w:val="003338C2"/>
    <w:rsid w:val="00333EC0"/>
    <w:rsid w:val="00334442"/>
    <w:rsid w:val="00334A4D"/>
    <w:rsid w:val="00334BBB"/>
    <w:rsid w:val="00334D8A"/>
    <w:rsid w:val="00334E90"/>
    <w:rsid w:val="00334FAD"/>
    <w:rsid w:val="0033500E"/>
    <w:rsid w:val="003352F5"/>
    <w:rsid w:val="0033533E"/>
    <w:rsid w:val="0033552F"/>
    <w:rsid w:val="00335700"/>
    <w:rsid w:val="00335F55"/>
    <w:rsid w:val="00336246"/>
    <w:rsid w:val="00336429"/>
    <w:rsid w:val="00336C3A"/>
    <w:rsid w:val="003372CC"/>
    <w:rsid w:val="0033755F"/>
    <w:rsid w:val="00337A22"/>
    <w:rsid w:val="0034010C"/>
    <w:rsid w:val="00340315"/>
    <w:rsid w:val="00340724"/>
    <w:rsid w:val="003408B2"/>
    <w:rsid w:val="00340A19"/>
    <w:rsid w:val="00341009"/>
    <w:rsid w:val="00341551"/>
    <w:rsid w:val="00341770"/>
    <w:rsid w:val="00341980"/>
    <w:rsid w:val="00341B8E"/>
    <w:rsid w:val="00341CAD"/>
    <w:rsid w:val="003420E5"/>
    <w:rsid w:val="003420F0"/>
    <w:rsid w:val="00342796"/>
    <w:rsid w:val="003427C9"/>
    <w:rsid w:val="0034294A"/>
    <w:rsid w:val="00342E33"/>
    <w:rsid w:val="00342F2D"/>
    <w:rsid w:val="00342F52"/>
    <w:rsid w:val="00343C0E"/>
    <w:rsid w:val="00343FFE"/>
    <w:rsid w:val="0034431D"/>
    <w:rsid w:val="00344632"/>
    <w:rsid w:val="00344735"/>
    <w:rsid w:val="0034490F"/>
    <w:rsid w:val="00344CCF"/>
    <w:rsid w:val="0034523B"/>
    <w:rsid w:val="00345524"/>
    <w:rsid w:val="00345683"/>
    <w:rsid w:val="003457C0"/>
    <w:rsid w:val="00345932"/>
    <w:rsid w:val="00345A14"/>
    <w:rsid w:val="00345EFF"/>
    <w:rsid w:val="00345FD4"/>
    <w:rsid w:val="003461D7"/>
    <w:rsid w:val="00346227"/>
    <w:rsid w:val="0034653E"/>
    <w:rsid w:val="003465E2"/>
    <w:rsid w:val="003466D1"/>
    <w:rsid w:val="00346799"/>
    <w:rsid w:val="00346940"/>
    <w:rsid w:val="00346B37"/>
    <w:rsid w:val="00346D7C"/>
    <w:rsid w:val="0034704D"/>
    <w:rsid w:val="00347108"/>
    <w:rsid w:val="003477C2"/>
    <w:rsid w:val="003479B8"/>
    <w:rsid w:val="003479C1"/>
    <w:rsid w:val="00347A64"/>
    <w:rsid w:val="00347BAC"/>
    <w:rsid w:val="00347DF4"/>
    <w:rsid w:val="0035006C"/>
    <w:rsid w:val="00350AC8"/>
    <w:rsid w:val="00350F34"/>
    <w:rsid w:val="003513B9"/>
    <w:rsid w:val="00351406"/>
    <w:rsid w:val="00351600"/>
    <w:rsid w:val="00351B6D"/>
    <w:rsid w:val="003520EF"/>
    <w:rsid w:val="003521CD"/>
    <w:rsid w:val="00352B78"/>
    <w:rsid w:val="003537B7"/>
    <w:rsid w:val="003539F8"/>
    <w:rsid w:val="00353B66"/>
    <w:rsid w:val="00353DC3"/>
    <w:rsid w:val="0035409A"/>
    <w:rsid w:val="0035410C"/>
    <w:rsid w:val="003544A2"/>
    <w:rsid w:val="00354B51"/>
    <w:rsid w:val="003552E6"/>
    <w:rsid w:val="00355324"/>
    <w:rsid w:val="0035557A"/>
    <w:rsid w:val="00355607"/>
    <w:rsid w:val="00355C38"/>
    <w:rsid w:val="00356479"/>
    <w:rsid w:val="003569DF"/>
    <w:rsid w:val="00356A46"/>
    <w:rsid w:val="00356ED2"/>
    <w:rsid w:val="00357775"/>
    <w:rsid w:val="00357980"/>
    <w:rsid w:val="00357A89"/>
    <w:rsid w:val="00357C07"/>
    <w:rsid w:val="00357E24"/>
    <w:rsid w:val="00357EBA"/>
    <w:rsid w:val="00357F08"/>
    <w:rsid w:val="00360A27"/>
    <w:rsid w:val="00360AF2"/>
    <w:rsid w:val="00360BEA"/>
    <w:rsid w:val="00360DE2"/>
    <w:rsid w:val="00360F7A"/>
    <w:rsid w:val="003613A0"/>
    <w:rsid w:val="00361401"/>
    <w:rsid w:val="003614BE"/>
    <w:rsid w:val="003614C9"/>
    <w:rsid w:val="00361CF6"/>
    <w:rsid w:val="00361EE0"/>
    <w:rsid w:val="00362568"/>
    <w:rsid w:val="00362618"/>
    <w:rsid w:val="00362740"/>
    <w:rsid w:val="00362F3C"/>
    <w:rsid w:val="0036312D"/>
    <w:rsid w:val="00363599"/>
    <w:rsid w:val="00363600"/>
    <w:rsid w:val="00363622"/>
    <w:rsid w:val="003636E1"/>
    <w:rsid w:val="00363BFC"/>
    <w:rsid w:val="00363D77"/>
    <w:rsid w:val="00364069"/>
    <w:rsid w:val="00364460"/>
    <w:rsid w:val="003645FC"/>
    <w:rsid w:val="003646E4"/>
    <w:rsid w:val="00364839"/>
    <w:rsid w:val="00364DE6"/>
    <w:rsid w:val="00364ED8"/>
    <w:rsid w:val="00364F40"/>
    <w:rsid w:val="0036503B"/>
    <w:rsid w:val="0036558F"/>
    <w:rsid w:val="00365A74"/>
    <w:rsid w:val="00365B05"/>
    <w:rsid w:val="00365D47"/>
    <w:rsid w:val="003663DE"/>
    <w:rsid w:val="0036682F"/>
    <w:rsid w:val="0036722E"/>
    <w:rsid w:val="0036726B"/>
    <w:rsid w:val="0036738E"/>
    <w:rsid w:val="003676F9"/>
    <w:rsid w:val="00367815"/>
    <w:rsid w:val="00367904"/>
    <w:rsid w:val="00367A9A"/>
    <w:rsid w:val="00367B3F"/>
    <w:rsid w:val="00367B42"/>
    <w:rsid w:val="00367BFD"/>
    <w:rsid w:val="00370829"/>
    <w:rsid w:val="00370F14"/>
    <w:rsid w:val="00371097"/>
    <w:rsid w:val="003716B6"/>
    <w:rsid w:val="003719FB"/>
    <w:rsid w:val="00371AA8"/>
    <w:rsid w:val="00371CB5"/>
    <w:rsid w:val="0037205B"/>
    <w:rsid w:val="003720D1"/>
    <w:rsid w:val="00372484"/>
    <w:rsid w:val="00372623"/>
    <w:rsid w:val="003726AB"/>
    <w:rsid w:val="0037271C"/>
    <w:rsid w:val="00372819"/>
    <w:rsid w:val="0037281D"/>
    <w:rsid w:val="00372BB5"/>
    <w:rsid w:val="00372DF1"/>
    <w:rsid w:val="00372EBF"/>
    <w:rsid w:val="00373038"/>
    <w:rsid w:val="003730B0"/>
    <w:rsid w:val="003731A2"/>
    <w:rsid w:val="003739AB"/>
    <w:rsid w:val="00373DAA"/>
    <w:rsid w:val="00374566"/>
    <w:rsid w:val="00374705"/>
    <w:rsid w:val="0037471B"/>
    <w:rsid w:val="003747CD"/>
    <w:rsid w:val="00374A94"/>
    <w:rsid w:val="003753A1"/>
    <w:rsid w:val="00375670"/>
    <w:rsid w:val="00375792"/>
    <w:rsid w:val="003759BB"/>
    <w:rsid w:val="00375BF4"/>
    <w:rsid w:val="00375C28"/>
    <w:rsid w:val="00375D1E"/>
    <w:rsid w:val="00375E87"/>
    <w:rsid w:val="00375ED3"/>
    <w:rsid w:val="00375F38"/>
    <w:rsid w:val="00375FC3"/>
    <w:rsid w:val="0037656A"/>
    <w:rsid w:val="003767CF"/>
    <w:rsid w:val="003767D8"/>
    <w:rsid w:val="0037680A"/>
    <w:rsid w:val="00376860"/>
    <w:rsid w:val="0037694E"/>
    <w:rsid w:val="00376AC5"/>
    <w:rsid w:val="00376D5E"/>
    <w:rsid w:val="00376F12"/>
    <w:rsid w:val="003771F9"/>
    <w:rsid w:val="00377226"/>
    <w:rsid w:val="0037735F"/>
    <w:rsid w:val="0037749E"/>
    <w:rsid w:val="0037767A"/>
    <w:rsid w:val="003778FD"/>
    <w:rsid w:val="00377D7F"/>
    <w:rsid w:val="00380043"/>
    <w:rsid w:val="0038030A"/>
    <w:rsid w:val="00380A6F"/>
    <w:rsid w:val="00380AAE"/>
    <w:rsid w:val="00380D3B"/>
    <w:rsid w:val="00380DF2"/>
    <w:rsid w:val="00380F47"/>
    <w:rsid w:val="003810FA"/>
    <w:rsid w:val="00381393"/>
    <w:rsid w:val="003814C8"/>
    <w:rsid w:val="00381520"/>
    <w:rsid w:val="003817BA"/>
    <w:rsid w:val="00381B39"/>
    <w:rsid w:val="00381DC9"/>
    <w:rsid w:val="003820DC"/>
    <w:rsid w:val="003821BA"/>
    <w:rsid w:val="00382356"/>
    <w:rsid w:val="00382501"/>
    <w:rsid w:val="003827F5"/>
    <w:rsid w:val="00382AE1"/>
    <w:rsid w:val="00382B29"/>
    <w:rsid w:val="00382F25"/>
    <w:rsid w:val="003833AA"/>
    <w:rsid w:val="0038399F"/>
    <w:rsid w:val="00383AD8"/>
    <w:rsid w:val="00383D39"/>
    <w:rsid w:val="00384629"/>
    <w:rsid w:val="003850E9"/>
    <w:rsid w:val="003852D2"/>
    <w:rsid w:val="003852F9"/>
    <w:rsid w:val="00385598"/>
    <w:rsid w:val="0038589E"/>
    <w:rsid w:val="00385B97"/>
    <w:rsid w:val="00385BE8"/>
    <w:rsid w:val="0038615D"/>
    <w:rsid w:val="00386975"/>
    <w:rsid w:val="00386CA1"/>
    <w:rsid w:val="00386EE1"/>
    <w:rsid w:val="003874F5"/>
    <w:rsid w:val="003875E6"/>
    <w:rsid w:val="00387984"/>
    <w:rsid w:val="00387D97"/>
    <w:rsid w:val="00387E1A"/>
    <w:rsid w:val="0039011B"/>
    <w:rsid w:val="00390467"/>
    <w:rsid w:val="00390775"/>
    <w:rsid w:val="003909C3"/>
    <w:rsid w:val="003909F9"/>
    <w:rsid w:val="00390BCF"/>
    <w:rsid w:val="00391068"/>
    <w:rsid w:val="00391261"/>
    <w:rsid w:val="0039167A"/>
    <w:rsid w:val="0039170F"/>
    <w:rsid w:val="00391AD8"/>
    <w:rsid w:val="00391D76"/>
    <w:rsid w:val="00391FA3"/>
    <w:rsid w:val="003925CA"/>
    <w:rsid w:val="00392975"/>
    <w:rsid w:val="00392E71"/>
    <w:rsid w:val="0039323E"/>
    <w:rsid w:val="00393344"/>
    <w:rsid w:val="003933C2"/>
    <w:rsid w:val="00393759"/>
    <w:rsid w:val="00393904"/>
    <w:rsid w:val="00393A2B"/>
    <w:rsid w:val="00393A51"/>
    <w:rsid w:val="00394040"/>
    <w:rsid w:val="00394211"/>
    <w:rsid w:val="0039459E"/>
    <w:rsid w:val="003946FF"/>
    <w:rsid w:val="003947B5"/>
    <w:rsid w:val="00394A48"/>
    <w:rsid w:val="00394C60"/>
    <w:rsid w:val="00394E51"/>
    <w:rsid w:val="00395039"/>
    <w:rsid w:val="00395155"/>
    <w:rsid w:val="003954F1"/>
    <w:rsid w:val="00395833"/>
    <w:rsid w:val="0039596D"/>
    <w:rsid w:val="00395C6D"/>
    <w:rsid w:val="003963BF"/>
    <w:rsid w:val="003963C9"/>
    <w:rsid w:val="003966AC"/>
    <w:rsid w:val="003968B6"/>
    <w:rsid w:val="00396A60"/>
    <w:rsid w:val="00396EB8"/>
    <w:rsid w:val="00397157"/>
    <w:rsid w:val="003971F1"/>
    <w:rsid w:val="00397267"/>
    <w:rsid w:val="003974D1"/>
    <w:rsid w:val="003976F1"/>
    <w:rsid w:val="00397794"/>
    <w:rsid w:val="00397F90"/>
    <w:rsid w:val="00397F91"/>
    <w:rsid w:val="00397FAE"/>
    <w:rsid w:val="00397FF1"/>
    <w:rsid w:val="003A053E"/>
    <w:rsid w:val="003A083E"/>
    <w:rsid w:val="003A08A0"/>
    <w:rsid w:val="003A0930"/>
    <w:rsid w:val="003A0D57"/>
    <w:rsid w:val="003A0D6E"/>
    <w:rsid w:val="003A0E37"/>
    <w:rsid w:val="003A24F5"/>
    <w:rsid w:val="003A2758"/>
    <w:rsid w:val="003A3037"/>
    <w:rsid w:val="003A33F4"/>
    <w:rsid w:val="003A35D5"/>
    <w:rsid w:val="003A370A"/>
    <w:rsid w:val="003A3770"/>
    <w:rsid w:val="003A37AD"/>
    <w:rsid w:val="003A37F0"/>
    <w:rsid w:val="003A395F"/>
    <w:rsid w:val="003A3AC7"/>
    <w:rsid w:val="003A3C16"/>
    <w:rsid w:val="003A3E74"/>
    <w:rsid w:val="003A4184"/>
    <w:rsid w:val="003A43CA"/>
    <w:rsid w:val="003A442E"/>
    <w:rsid w:val="003A4711"/>
    <w:rsid w:val="003A47B7"/>
    <w:rsid w:val="003A4858"/>
    <w:rsid w:val="003A4CCB"/>
    <w:rsid w:val="003A4D29"/>
    <w:rsid w:val="003A4DD5"/>
    <w:rsid w:val="003A501F"/>
    <w:rsid w:val="003A5271"/>
    <w:rsid w:val="003A52FF"/>
    <w:rsid w:val="003A5915"/>
    <w:rsid w:val="003A598A"/>
    <w:rsid w:val="003A5CAE"/>
    <w:rsid w:val="003A61CE"/>
    <w:rsid w:val="003A66F9"/>
    <w:rsid w:val="003A6736"/>
    <w:rsid w:val="003A681F"/>
    <w:rsid w:val="003A6E2E"/>
    <w:rsid w:val="003A7034"/>
    <w:rsid w:val="003A73E3"/>
    <w:rsid w:val="003A777E"/>
    <w:rsid w:val="003A7804"/>
    <w:rsid w:val="003A78A5"/>
    <w:rsid w:val="003A78E4"/>
    <w:rsid w:val="003A7CDD"/>
    <w:rsid w:val="003B06FE"/>
    <w:rsid w:val="003B0999"/>
    <w:rsid w:val="003B0B4E"/>
    <w:rsid w:val="003B0E8C"/>
    <w:rsid w:val="003B1160"/>
    <w:rsid w:val="003B12BB"/>
    <w:rsid w:val="003B15A6"/>
    <w:rsid w:val="003B170A"/>
    <w:rsid w:val="003B178B"/>
    <w:rsid w:val="003B1987"/>
    <w:rsid w:val="003B1FFF"/>
    <w:rsid w:val="003B2009"/>
    <w:rsid w:val="003B207E"/>
    <w:rsid w:val="003B227A"/>
    <w:rsid w:val="003B22FF"/>
    <w:rsid w:val="003B23E1"/>
    <w:rsid w:val="003B295C"/>
    <w:rsid w:val="003B2B29"/>
    <w:rsid w:val="003B2D8F"/>
    <w:rsid w:val="003B2DE7"/>
    <w:rsid w:val="003B3A58"/>
    <w:rsid w:val="003B4500"/>
    <w:rsid w:val="003B45FA"/>
    <w:rsid w:val="003B472B"/>
    <w:rsid w:val="003B47C3"/>
    <w:rsid w:val="003B4B6F"/>
    <w:rsid w:val="003B4B8B"/>
    <w:rsid w:val="003B4BCD"/>
    <w:rsid w:val="003B4E8C"/>
    <w:rsid w:val="003B5499"/>
    <w:rsid w:val="003B59CC"/>
    <w:rsid w:val="003B5DDC"/>
    <w:rsid w:val="003B5E47"/>
    <w:rsid w:val="003B6150"/>
    <w:rsid w:val="003B649F"/>
    <w:rsid w:val="003B6A1D"/>
    <w:rsid w:val="003B6A6B"/>
    <w:rsid w:val="003B76EA"/>
    <w:rsid w:val="003B7871"/>
    <w:rsid w:val="003B79E7"/>
    <w:rsid w:val="003C0530"/>
    <w:rsid w:val="003C057B"/>
    <w:rsid w:val="003C05E0"/>
    <w:rsid w:val="003C072F"/>
    <w:rsid w:val="003C09AD"/>
    <w:rsid w:val="003C0D3D"/>
    <w:rsid w:val="003C0D96"/>
    <w:rsid w:val="003C1020"/>
    <w:rsid w:val="003C1033"/>
    <w:rsid w:val="003C1DA7"/>
    <w:rsid w:val="003C2203"/>
    <w:rsid w:val="003C27F4"/>
    <w:rsid w:val="003C2C70"/>
    <w:rsid w:val="003C2CA3"/>
    <w:rsid w:val="003C2CB7"/>
    <w:rsid w:val="003C2CD3"/>
    <w:rsid w:val="003C307F"/>
    <w:rsid w:val="003C30D7"/>
    <w:rsid w:val="003C3416"/>
    <w:rsid w:val="003C38A1"/>
    <w:rsid w:val="003C3AA9"/>
    <w:rsid w:val="003C3FEB"/>
    <w:rsid w:val="003C42E6"/>
    <w:rsid w:val="003C4601"/>
    <w:rsid w:val="003C484C"/>
    <w:rsid w:val="003C4B98"/>
    <w:rsid w:val="003C4CCC"/>
    <w:rsid w:val="003C4CD3"/>
    <w:rsid w:val="003C50B0"/>
    <w:rsid w:val="003C53B8"/>
    <w:rsid w:val="003C5781"/>
    <w:rsid w:val="003C5B20"/>
    <w:rsid w:val="003C5DB2"/>
    <w:rsid w:val="003C5FD6"/>
    <w:rsid w:val="003C65D7"/>
    <w:rsid w:val="003C6913"/>
    <w:rsid w:val="003C6C47"/>
    <w:rsid w:val="003C6D73"/>
    <w:rsid w:val="003C6D87"/>
    <w:rsid w:val="003C6DAD"/>
    <w:rsid w:val="003C75CD"/>
    <w:rsid w:val="003C760A"/>
    <w:rsid w:val="003C763B"/>
    <w:rsid w:val="003C7762"/>
    <w:rsid w:val="003C7C1F"/>
    <w:rsid w:val="003C7DA8"/>
    <w:rsid w:val="003D0C00"/>
    <w:rsid w:val="003D1158"/>
    <w:rsid w:val="003D1774"/>
    <w:rsid w:val="003D1AAC"/>
    <w:rsid w:val="003D2063"/>
    <w:rsid w:val="003D2132"/>
    <w:rsid w:val="003D2191"/>
    <w:rsid w:val="003D21A4"/>
    <w:rsid w:val="003D2229"/>
    <w:rsid w:val="003D2386"/>
    <w:rsid w:val="003D2468"/>
    <w:rsid w:val="003D2480"/>
    <w:rsid w:val="003D27C2"/>
    <w:rsid w:val="003D284D"/>
    <w:rsid w:val="003D2B66"/>
    <w:rsid w:val="003D2DE9"/>
    <w:rsid w:val="003D30E1"/>
    <w:rsid w:val="003D3690"/>
    <w:rsid w:val="003D369C"/>
    <w:rsid w:val="003D36AB"/>
    <w:rsid w:val="003D3726"/>
    <w:rsid w:val="003D386E"/>
    <w:rsid w:val="003D3D48"/>
    <w:rsid w:val="003D3DD0"/>
    <w:rsid w:val="003D3F45"/>
    <w:rsid w:val="003D4056"/>
    <w:rsid w:val="003D42FE"/>
    <w:rsid w:val="003D4305"/>
    <w:rsid w:val="003D47B0"/>
    <w:rsid w:val="003D48AE"/>
    <w:rsid w:val="003D49D7"/>
    <w:rsid w:val="003D4DD5"/>
    <w:rsid w:val="003D53D2"/>
    <w:rsid w:val="003D54C2"/>
    <w:rsid w:val="003D5CEC"/>
    <w:rsid w:val="003D6103"/>
    <w:rsid w:val="003D65C5"/>
    <w:rsid w:val="003D66BA"/>
    <w:rsid w:val="003D6D83"/>
    <w:rsid w:val="003D735B"/>
    <w:rsid w:val="003D76BC"/>
    <w:rsid w:val="003D7AA8"/>
    <w:rsid w:val="003D7BB1"/>
    <w:rsid w:val="003D7C38"/>
    <w:rsid w:val="003D7CB8"/>
    <w:rsid w:val="003D7D4A"/>
    <w:rsid w:val="003D7DBD"/>
    <w:rsid w:val="003E0306"/>
    <w:rsid w:val="003E06DE"/>
    <w:rsid w:val="003E0AAC"/>
    <w:rsid w:val="003E0AD9"/>
    <w:rsid w:val="003E0B8C"/>
    <w:rsid w:val="003E1075"/>
    <w:rsid w:val="003E12F9"/>
    <w:rsid w:val="003E130F"/>
    <w:rsid w:val="003E150E"/>
    <w:rsid w:val="003E1CB0"/>
    <w:rsid w:val="003E22A1"/>
    <w:rsid w:val="003E2469"/>
    <w:rsid w:val="003E2473"/>
    <w:rsid w:val="003E2BA1"/>
    <w:rsid w:val="003E348A"/>
    <w:rsid w:val="003E369C"/>
    <w:rsid w:val="003E38FE"/>
    <w:rsid w:val="003E3AF2"/>
    <w:rsid w:val="003E3BAA"/>
    <w:rsid w:val="003E4211"/>
    <w:rsid w:val="003E422A"/>
    <w:rsid w:val="003E43BE"/>
    <w:rsid w:val="003E4AD4"/>
    <w:rsid w:val="003E4C76"/>
    <w:rsid w:val="003E4D26"/>
    <w:rsid w:val="003E4FC4"/>
    <w:rsid w:val="003E5070"/>
    <w:rsid w:val="003E52D9"/>
    <w:rsid w:val="003E547D"/>
    <w:rsid w:val="003E5544"/>
    <w:rsid w:val="003E55AD"/>
    <w:rsid w:val="003E580E"/>
    <w:rsid w:val="003E5BAE"/>
    <w:rsid w:val="003E5D36"/>
    <w:rsid w:val="003E69EE"/>
    <w:rsid w:val="003E6BDD"/>
    <w:rsid w:val="003E6C6F"/>
    <w:rsid w:val="003E717A"/>
    <w:rsid w:val="003E71EF"/>
    <w:rsid w:val="003E726B"/>
    <w:rsid w:val="003E74F6"/>
    <w:rsid w:val="003E76DE"/>
    <w:rsid w:val="003E7722"/>
    <w:rsid w:val="003F0370"/>
    <w:rsid w:val="003F07D1"/>
    <w:rsid w:val="003F0B5E"/>
    <w:rsid w:val="003F0B90"/>
    <w:rsid w:val="003F0BAB"/>
    <w:rsid w:val="003F15DD"/>
    <w:rsid w:val="003F15F7"/>
    <w:rsid w:val="003F17D4"/>
    <w:rsid w:val="003F186A"/>
    <w:rsid w:val="003F1CC4"/>
    <w:rsid w:val="003F2371"/>
    <w:rsid w:val="003F288C"/>
    <w:rsid w:val="003F2CAC"/>
    <w:rsid w:val="003F2D20"/>
    <w:rsid w:val="003F343D"/>
    <w:rsid w:val="003F357A"/>
    <w:rsid w:val="003F369F"/>
    <w:rsid w:val="003F378C"/>
    <w:rsid w:val="003F3D3F"/>
    <w:rsid w:val="003F3D82"/>
    <w:rsid w:val="003F41CC"/>
    <w:rsid w:val="003F443C"/>
    <w:rsid w:val="003F4666"/>
    <w:rsid w:val="003F4734"/>
    <w:rsid w:val="003F49C8"/>
    <w:rsid w:val="003F4EBE"/>
    <w:rsid w:val="003F548B"/>
    <w:rsid w:val="003F5601"/>
    <w:rsid w:val="003F5777"/>
    <w:rsid w:val="003F6094"/>
    <w:rsid w:val="003F66A5"/>
    <w:rsid w:val="003F677C"/>
    <w:rsid w:val="003F6F95"/>
    <w:rsid w:val="003F7965"/>
    <w:rsid w:val="003F7AF3"/>
    <w:rsid w:val="003F7AFB"/>
    <w:rsid w:val="003F7BAA"/>
    <w:rsid w:val="003F7C10"/>
    <w:rsid w:val="003F7DB6"/>
    <w:rsid w:val="0040027A"/>
    <w:rsid w:val="00400723"/>
    <w:rsid w:val="004008BF"/>
    <w:rsid w:val="00400A57"/>
    <w:rsid w:val="00401146"/>
    <w:rsid w:val="00401741"/>
    <w:rsid w:val="00401791"/>
    <w:rsid w:val="00401A36"/>
    <w:rsid w:val="00401E38"/>
    <w:rsid w:val="00401EE8"/>
    <w:rsid w:val="00402057"/>
    <w:rsid w:val="00402190"/>
    <w:rsid w:val="004023B1"/>
    <w:rsid w:val="00402B5D"/>
    <w:rsid w:val="0040353F"/>
    <w:rsid w:val="0040363A"/>
    <w:rsid w:val="004038AD"/>
    <w:rsid w:val="0040398E"/>
    <w:rsid w:val="00403D73"/>
    <w:rsid w:val="00403FDC"/>
    <w:rsid w:val="00404033"/>
    <w:rsid w:val="004041CD"/>
    <w:rsid w:val="00404DB4"/>
    <w:rsid w:val="00404EB6"/>
    <w:rsid w:val="00404EEB"/>
    <w:rsid w:val="00405186"/>
    <w:rsid w:val="00405664"/>
    <w:rsid w:val="00405777"/>
    <w:rsid w:val="0040592A"/>
    <w:rsid w:val="004059ED"/>
    <w:rsid w:val="00405C43"/>
    <w:rsid w:val="00405E55"/>
    <w:rsid w:val="0040702C"/>
    <w:rsid w:val="00407A0E"/>
    <w:rsid w:val="00407C6B"/>
    <w:rsid w:val="00407F90"/>
    <w:rsid w:val="0041010B"/>
    <w:rsid w:val="00410285"/>
    <w:rsid w:val="00410337"/>
    <w:rsid w:val="00410381"/>
    <w:rsid w:val="00411275"/>
    <w:rsid w:val="0041148C"/>
    <w:rsid w:val="0041156C"/>
    <w:rsid w:val="004118D0"/>
    <w:rsid w:val="004118F7"/>
    <w:rsid w:val="00411B1C"/>
    <w:rsid w:val="00411E5C"/>
    <w:rsid w:val="00412485"/>
    <w:rsid w:val="00412862"/>
    <w:rsid w:val="00412B8C"/>
    <w:rsid w:val="00412C75"/>
    <w:rsid w:val="00412CAB"/>
    <w:rsid w:val="00412CC7"/>
    <w:rsid w:val="004130C9"/>
    <w:rsid w:val="00413262"/>
    <w:rsid w:val="00413502"/>
    <w:rsid w:val="00413545"/>
    <w:rsid w:val="00413651"/>
    <w:rsid w:val="00413B15"/>
    <w:rsid w:val="00413C0C"/>
    <w:rsid w:val="00413C21"/>
    <w:rsid w:val="00413D0C"/>
    <w:rsid w:val="00414068"/>
    <w:rsid w:val="0041437F"/>
    <w:rsid w:val="00414585"/>
    <w:rsid w:val="0041461D"/>
    <w:rsid w:val="00414946"/>
    <w:rsid w:val="00414A67"/>
    <w:rsid w:val="00414FC6"/>
    <w:rsid w:val="00415553"/>
    <w:rsid w:val="00415677"/>
    <w:rsid w:val="004156EE"/>
    <w:rsid w:val="00415842"/>
    <w:rsid w:val="0041596A"/>
    <w:rsid w:val="00415C28"/>
    <w:rsid w:val="00415D6F"/>
    <w:rsid w:val="004160DD"/>
    <w:rsid w:val="0041619C"/>
    <w:rsid w:val="004161BB"/>
    <w:rsid w:val="00416245"/>
    <w:rsid w:val="0041634C"/>
    <w:rsid w:val="00416673"/>
    <w:rsid w:val="004169B2"/>
    <w:rsid w:val="00416AAD"/>
    <w:rsid w:val="00417117"/>
    <w:rsid w:val="0041748D"/>
    <w:rsid w:val="00417670"/>
    <w:rsid w:val="004177EB"/>
    <w:rsid w:val="00417C89"/>
    <w:rsid w:val="00420131"/>
    <w:rsid w:val="00420594"/>
    <w:rsid w:val="0042074C"/>
    <w:rsid w:val="00420896"/>
    <w:rsid w:val="00420A0E"/>
    <w:rsid w:val="00420D23"/>
    <w:rsid w:val="0042144E"/>
    <w:rsid w:val="00421580"/>
    <w:rsid w:val="004217B9"/>
    <w:rsid w:val="00421CBB"/>
    <w:rsid w:val="00421E23"/>
    <w:rsid w:val="00422285"/>
    <w:rsid w:val="0042239D"/>
    <w:rsid w:val="0042249D"/>
    <w:rsid w:val="004227B6"/>
    <w:rsid w:val="00423379"/>
    <w:rsid w:val="004233BF"/>
    <w:rsid w:val="0042343D"/>
    <w:rsid w:val="00423837"/>
    <w:rsid w:val="00423AFD"/>
    <w:rsid w:val="00424058"/>
    <w:rsid w:val="0042429F"/>
    <w:rsid w:val="00424B30"/>
    <w:rsid w:val="004254FB"/>
    <w:rsid w:val="00425624"/>
    <w:rsid w:val="00425ADB"/>
    <w:rsid w:val="00425D7A"/>
    <w:rsid w:val="00426138"/>
    <w:rsid w:val="0042661E"/>
    <w:rsid w:val="00426903"/>
    <w:rsid w:val="00426A4A"/>
    <w:rsid w:val="004270FC"/>
    <w:rsid w:val="00427152"/>
    <w:rsid w:val="004272EB"/>
    <w:rsid w:val="0042782A"/>
    <w:rsid w:val="00427A2B"/>
    <w:rsid w:val="0043001D"/>
    <w:rsid w:val="00430501"/>
    <w:rsid w:val="004305BC"/>
    <w:rsid w:val="00430679"/>
    <w:rsid w:val="00430782"/>
    <w:rsid w:val="00430D2E"/>
    <w:rsid w:val="0043114A"/>
    <w:rsid w:val="004313D4"/>
    <w:rsid w:val="004313DB"/>
    <w:rsid w:val="00431AE4"/>
    <w:rsid w:val="0043283F"/>
    <w:rsid w:val="00432A7F"/>
    <w:rsid w:val="00432E71"/>
    <w:rsid w:val="00433106"/>
    <w:rsid w:val="00433C77"/>
    <w:rsid w:val="00434005"/>
    <w:rsid w:val="004342CC"/>
    <w:rsid w:val="00434490"/>
    <w:rsid w:val="00434BF1"/>
    <w:rsid w:val="00434EE2"/>
    <w:rsid w:val="0043534C"/>
    <w:rsid w:val="004356B4"/>
    <w:rsid w:val="00435AD3"/>
    <w:rsid w:val="00435ADD"/>
    <w:rsid w:val="00435CC7"/>
    <w:rsid w:val="00435D37"/>
    <w:rsid w:val="00436276"/>
    <w:rsid w:val="0043648E"/>
    <w:rsid w:val="00436CCC"/>
    <w:rsid w:val="00436E7C"/>
    <w:rsid w:val="00436F51"/>
    <w:rsid w:val="00437B65"/>
    <w:rsid w:val="00437C3A"/>
    <w:rsid w:val="00440008"/>
    <w:rsid w:val="004407D8"/>
    <w:rsid w:val="0044081C"/>
    <w:rsid w:val="00440940"/>
    <w:rsid w:val="00440CC4"/>
    <w:rsid w:val="00440EF1"/>
    <w:rsid w:val="004410D7"/>
    <w:rsid w:val="0044128A"/>
    <w:rsid w:val="0044159E"/>
    <w:rsid w:val="00441A1E"/>
    <w:rsid w:val="00441EFD"/>
    <w:rsid w:val="00441F80"/>
    <w:rsid w:val="004420C2"/>
    <w:rsid w:val="004420E8"/>
    <w:rsid w:val="00442371"/>
    <w:rsid w:val="00442922"/>
    <w:rsid w:val="00443205"/>
    <w:rsid w:val="004435F3"/>
    <w:rsid w:val="004436DC"/>
    <w:rsid w:val="00443770"/>
    <w:rsid w:val="00443987"/>
    <w:rsid w:val="00443DD8"/>
    <w:rsid w:val="00444068"/>
    <w:rsid w:val="00444961"/>
    <w:rsid w:val="00444BA6"/>
    <w:rsid w:val="00444C40"/>
    <w:rsid w:val="00444CB0"/>
    <w:rsid w:val="00444FDB"/>
    <w:rsid w:val="004452AD"/>
    <w:rsid w:val="004455AC"/>
    <w:rsid w:val="00445CD6"/>
    <w:rsid w:val="00445E8F"/>
    <w:rsid w:val="00445FAF"/>
    <w:rsid w:val="004463EB"/>
    <w:rsid w:val="004464A0"/>
    <w:rsid w:val="004464C3"/>
    <w:rsid w:val="00446619"/>
    <w:rsid w:val="00446974"/>
    <w:rsid w:val="00446A33"/>
    <w:rsid w:val="00446A9C"/>
    <w:rsid w:val="00446CF3"/>
    <w:rsid w:val="00446EEF"/>
    <w:rsid w:val="00446FAC"/>
    <w:rsid w:val="0044727F"/>
    <w:rsid w:val="00447507"/>
    <w:rsid w:val="0044779A"/>
    <w:rsid w:val="00447B55"/>
    <w:rsid w:val="00447B71"/>
    <w:rsid w:val="00447E64"/>
    <w:rsid w:val="00450367"/>
    <w:rsid w:val="00450675"/>
    <w:rsid w:val="0045094C"/>
    <w:rsid w:val="00450F44"/>
    <w:rsid w:val="0045134D"/>
    <w:rsid w:val="00451588"/>
    <w:rsid w:val="004515E6"/>
    <w:rsid w:val="00451853"/>
    <w:rsid w:val="00451990"/>
    <w:rsid w:val="004519DB"/>
    <w:rsid w:val="004519DF"/>
    <w:rsid w:val="00451B53"/>
    <w:rsid w:val="00451EDD"/>
    <w:rsid w:val="00451F04"/>
    <w:rsid w:val="00451F3D"/>
    <w:rsid w:val="00451FBE"/>
    <w:rsid w:val="0045225D"/>
    <w:rsid w:val="00452566"/>
    <w:rsid w:val="00453CD2"/>
    <w:rsid w:val="00453D3F"/>
    <w:rsid w:val="004546DE"/>
    <w:rsid w:val="00454D7E"/>
    <w:rsid w:val="004550FA"/>
    <w:rsid w:val="0045536C"/>
    <w:rsid w:val="004553B9"/>
    <w:rsid w:val="004559E4"/>
    <w:rsid w:val="00455F3F"/>
    <w:rsid w:val="0045617D"/>
    <w:rsid w:val="00456512"/>
    <w:rsid w:val="004569DE"/>
    <w:rsid w:val="00456AD5"/>
    <w:rsid w:val="00456CE6"/>
    <w:rsid w:val="00456E3F"/>
    <w:rsid w:val="00457514"/>
    <w:rsid w:val="004575C8"/>
    <w:rsid w:val="00457667"/>
    <w:rsid w:val="004576A5"/>
    <w:rsid w:val="004577EB"/>
    <w:rsid w:val="00457975"/>
    <w:rsid w:val="00457A02"/>
    <w:rsid w:val="00457A3D"/>
    <w:rsid w:val="00457AF5"/>
    <w:rsid w:val="00460018"/>
    <w:rsid w:val="00460522"/>
    <w:rsid w:val="00460574"/>
    <w:rsid w:val="00460900"/>
    <w:rsid w:val="00460A72"/>
    <w:rsid w:val="00460AA0"/>
    <w:rsid w:val="00460C51"/>
    <w:rsid w:val="00460DB6"/>
    <w:rsid w:val="00461134"/>
    <w:rsid w:val="00461205"/>
    <w:rsid w:val="0046152E"/>
    <w:rsid w:val="00461A0D"/>
    <w:rsid w:val="00461A9D"/>
    <w:rsid w:val="00461B33"/>
    <w:rsid w:val="00461B37"/>
    <w:rsid w:val="00461F53"/>
    <w:rsid w:val="00462282"/>
    <w:rsid w:val="004624A4"/>
    <w:rsid w:val="004624D8"/>
    <w:rsid w:val="00462AEE"/>
    <w:rsid w:val="00462FB1"/>
    <w:rsid w:val="0046383C"/>
    <w:rsid w:val="00463ACD"/>
    <w:rsid w:val="00463BB5"/>
    <w:rsid w:val="00463CAB"/>
    <w:rsid w:val="00464020"/>
    <w:rsid w:val="00464199"/>
    <w:rsid w:val="00464248"/>
    <w:rsid w:val="004642F9"/>
    <w:rsid w:val="00464534"/>
    <w:rsid w:val="00464798"/>
    <w:rsid w:val="0046499B"/>
    <w:rsid w:val="00464A09"/>
    <w:rsid w:val="00464A19"/>
    <w:rsid w:val="00464B5F"/>
    <w:rsid w:val="00464BDC"/>
    <w:rsid w:val="00464CD8"/>
    <w:rsid w:val="00465176"/>
    <w:rsid w:val="004653D1"/>
    <w:rsid w:val="004653DC"/>
    <w:rsid w:val="00465B07"/>
    <w:rsid w:val="00465C0F"/>
    <w:rsid w:val="00466022"/>
    <w:rsid w:val="00466032"/>
    <w:rsid w:val="00466128"/>
    <w:rsid w:val="004661DD"/>
    <w:rsid w:val="00466432"/>
    <w:rsid w:val="004669B0"/>
    <w:rsid w:val="00466A5B"/>
    <w:rsid w:val="004670A0"/>
    <w:rsid w:val="004671E6"/>
    <w:rsid w:val="004674B5"/>
    <w:rsid w:val="004677D4"/>
    <w:rsid w:val="00467835"/>
    <w:rsid w:val="00467A0B"/>
    <w:rsid w:val="00467CA2"/>
    <w:rsid w:val="00467FC0"/>
    <w:rsid w:val="004700D1"/>
    <w:rsid w:val="00470370"/>
    <w:rsid w:val="00471734"/>
    <w:rsid w:val="004717BF"/>
    <w:rsid w:val="00471AF1"/>
    <w:rsid w:val="00471C54"/>
    <w:rsid w:val="0047248F"/>
    <w:rsid w:val="0047285E"/>
    <w:rsid w:val="00472ABE"/>
    <w:rsid w:val="00472AE4"/>
    <w:rsid w:val="00472C51"/>
    <w:rsid w:val="00472D05"/>
    <w:rsid w:val="00472D26"/>
    <w:rsid w:val="00473256"/>
    <w:rsid w:val="004732DE"/>
    <w:rsid w:val="00473598"/>
    <w:rsid w:val="004736A8"/>
    <w:rsid w:val="0047372F"/>
    <w:rsid w:val="004737F4"/>
    <w:rsid w:val="00473855"/>
    <w:rsid w:val="00473E9C"/>
    <w:rsid w:val="004742AD"/>
    <w:rsid w:val="00474582"/>
    <w:rsid w:val="004746AF"/>
    <w:rsid w:val="00474949"/>
    <w:rsid w:val="00474B2B"/>
    <w:rsid w:val="00474B36"/>
    <w:rsid w:val="00475212"/>
    <w:rsid w:val="004754C8"/>
    <w:rsid w:val="004755E7"/>
    <w:rsid w:val="00475668"/>
    <w:rsid w:val="004756F4"/>
    <w:rsid w:val="004759A5"/>
    <w:rsid w:val="00475B46"/>
    <w:rsid w:val="004762A3"/>
    <w:rsid w:val="004767DB"/>
    <w:rsid w:val="00476A4B"/>
    <w:rsid w:val="00476C36"/>
    <w:rsid w:val="00476F56"/>
    <w:rsid w:val="00477109"/>
    <w:rsid w:val="00477748"/>
    <w:rsid w:val="00477C1E"/>
    <w:rsid w:val="00477D72"/>
    <w:rsid w:val="00480182"/>
    <w:rsid w:val="00480219"/>
    <w:rsid w:val="0048027A"/>
    <w:rsid w:val="004804DA"/>
    <w:rsid w:val="00480CA2"/>
    <w:rsid w:val="00480CB2"/>
    <w:rsid w:val="00480E51"/>
    <w:rsid w:val="004810EB"/>
    <w:rsid w:val="00481164"/>
    <w:rsid w:val="004811A8"/>
    <w:rsid w:val="004813D3"/>
    <w:rsid w:val="0048159C"/>
    <w:rsid w:val="00481C20"/>
    <w:rsid w:val="00481FAD"/>
    <w:rsid w:val="0048207C"/>
    <w:rsid w:val="0048213C"/>
    <w:rsid w:val="004822FE"/>
    <w:rsid w:val="0048238B"/>
    <w:rsid w:val="00482445"/>
    <w:rsid w:val="004826E9"/>
    <w:rsid w:val="004828B0"/>
    <w:rsid w:val="00482D28"/>
    <w:rsid w:val="00483954"/>
    <w:rsid w:val="00483CE1"/>
    <w:rsid w:val="00483F88"/>
    <w:rsid w:val="00484106"/>
    <w:rsid w:val="00484F76"/>
    <w:rsid w:val="00485010"/>
    <w:rsid w:val="0048503F"/>
    <w:rsid w:val="00485129"/>
    <w:rsid w:val="00485224"/>
    <w:rsid w:val="0048584D"/>
    <w:rsid w:val="00485885"/>
    <w:rsid w:val="00485AEB"/>
    <w:rsid w:val="004861C7"/>
    <w:rsid w:val="004864AE"/>
    <w:rsid w:val="00486530"/>
    <w:rsid w:val="00486BED"/>
    <w:rsid w:val="00486C64"/>
    <w:rsid w:val="00486F35"/>
    <w:rsid w:val="00487523"/>
    <w:rsid w:val="00487C69"/>
    <w:rsid w:val="00487CBB"/>
    <w:rsid w:val="00487E5D"/>
    <w:rsid w:val="00487F27"/>
    <w:rsid w:val="0049000D"/>
    <w:rsid w:val="004904F0"/>
    <w:rsid w:val="004906F0"/>
    <w:rsid w:val="0049081F"/>
    <w:rsid w:val="00490A19"/>
    <w:rsid w:val="00490A1E"/>
    <w:rsid w:val="00490DC7"/>
    <w:rsid w:val="00490EC5"/>
    <w:rsid w:val="00491380"/>
    <w:rsid w:val="00491645"/>
    <w:rsid w:val="004919A6"/>
    <w:rsid w:val="00491C6D"/>
    <w:rsid w:val="00491E26"/>
    <w:rsid w:val="00492062"/>
    <w:rsid w:val="004922C5"/>
    <w:rsid w:val="00492BF1"/>
    <w:rsid w:val="00492C87"/>
    <w:rsid w:val="004934C3"/>
    <w:rsid w:val="00493754"/>
    <w:rsid w:val="004938AD"/>
    <w:rsid w:val="0049437F"/>
    <w:rsid w:val="00494576"/>
    <w:rsid w:val="0049488C"/>
    <w:rsid w:val="00494C79"/>
    <w:rsid w:val="004956B4"/>
    <w:rsid w:val="0049580C"/>
    <w:rsid w:val="004958E6"/>
    <w:rsid w:val="00495D91"/>
    <w:rsid w:val="00495F0D"/>
    <w:rsid w:val="00496044"/>
    <w:rsid w:val="0049616D"/>
    <w:rsid w:val="00496214"/>
    <w:rsid w:val="004962CE"/>
    <w:rsid w:val="00496F62"/>
    <w:rsid w:val="004973C9"/>
    <w:rsid w:val="004973D3"/>
    <w:rsid w:val="00497644"/>
    <w:rsid w:val="004978A9"/>
    <w:rsid w:val="00497C96"/>
    <w:rsid w:val="004A050C"/>
    <w:rsid w:val="004A0590"/>
    <w:rsid w:val="004A0780"/>
    <w:rsid w:val="004A099A"/>
    <w:rsid w:val="004A0A84"/>
    <w:rsid w:val="004A10B3"/>
    <w:rsid w:val="004A180E"/>
    <w:rsid w:val="004A19D6"/>
    <w:rsid w:val="004A1A74"/>
    <w:rsid w:val="004A1AD6"/>
    <w:rsid w:val="004A1F9E"/>
    <w:rsid w:val="004A20DF"/>
    <w:rsid w:val="004A21CB"/>
    <w:rsid w:val="004A21D1"/>
    <w:rsid w:val="004A22D0"/>
    <w:rsid w:val="004A23B3"/>
    <w:rsid w:val="004A2941"/>
    <w:rsid w:val="004A2979"/>
    <w:rsid w:val="004A2ABA"/>
    <w:rsid w:val="004A34E7"/>
    <w:rsid w:val="004A3889"/>
    <w:rsid w:val="004A3AD7"/>
    <w:rsid w:val="004A3B59"/>
    <w:rsid w:val="004A3B8B"/>
    <w:rsid w:val="004A3BD6"/>
    <w:rsid w:val="004A3DCC"/>
    <w:rsid w:val="004A4287"/>
    <w:rsid w:val="004A46C1"/>
    <w:rsid w:val="004A4701"/>
    <w:rsid w:val="004A470E"/>
    <w:rsid w:val="004A474F"/>
    <w:rsid w:val="004A4A88"/>
    <w:rsid w:val="004A4D5E"/>
    <w:rsid w:val="004A4E63"/>
    <w:rsid w:val="004A525A"/>
    <w:rsid w:val="004A529E"/>
    <w:rsid w:val="004A53A1"/>
    <w:rsid w:val="004A54EF"/>
    <w:rsid w:val="004A5901"/>
    <w:rsid w:val="004A5976"/>
    <w:rsid w:val="004A5D66"/>
    <w:rsid w:val="004A5DE1"/>
    <w:rsid w:val="004A609A"/>
    <w:rsid w:val="004A620A"/>
    <w:rsid w:val="004A6A7D"/>
    <w:rsid w:val="004A6D50"/>
    <w:rsid w:val="004A74C4"/>
    <w:rsid w:val="004A7A45"/>
    <w:rsid w:val="004A7AF7"/>
    <w:rsid w:val="004A7B0B"/>
    <w:rsid w:val="004A7FE4"/>
    <w:rsid w:val="004B036E"/>
    <w:rsid w:val="004B04C9"/>
    <w:rsid w:val="004B0601"/>
    <w:rsid w:val="004B0929"/>
    <w:rsid w:val="004B0978"/>
    <w:rsid w:val="004B0CC4"/>
    <w:rsid w:val="004B16FC"/>
    <w:rsid w:val="004B17CB"/>
    <w:rsid w:val="004B1E66"/>
    <w:rsid w:val="004B207B"/>
    <w:rsid w:val="004B219B"/>
    <w:rsid w:val="004B2332"/>
    <w:rsid w:val="004B251E"/>
    <w:rsid w:val="004B2624"/>
    <w:rsid w:val="004B2665"/>
    <w:rsid w:val="004B26F1"/>
    <w:rsid w:val="004B2DDC"/>
    <w:rsid w:val="004B2E2E"/>
    <w:rsid w:val="004B2E65"/>
    <w:rsid w:val="004B3153"/>
    <w:rsid w:val="004B3156"/>
    <w:rsid w:val="004B318A"/>
    <w:rsid w:val="004B3232"/>
    <w:rsid w:val="004B340D"/>
    <w:rsid w:val="004B37B9"/>
    <w:rsid w:val="004B3903"/>
    <w:rsid w:val="004B3A12"/>
    <w:rsid w:val="004B3A38"/>
    <w:rsid w:val="004B4056"/>
    <w:rsid w:val="004B417D"/>
    <w:rsid w:val="004B439F"/>
    <w:rsid w:val="004B4836"/>
    <w:rsid w:val="004B4AFF"/>
    <w:rsid w:val="004B4B23"/>
    <w:rsid w:val="004B4B73"/>
    <w:rsid w:val="004B5291"/>
    <w:rsid w:val="004B5303"/>
    <w:rsid w:val="004B56C4"/>
    <w:rsid w:val="004B591B"/>
    <w:rsid w:val="004B6263"/>
    <w:rsid w:val="004B62C8"/>
    <w:rsid w:val="004B6344"/>
    <w:rsid w:val="004B6379"/>
    <w:rsid w:val="004B654B"/>
    <w:rsid w:val="004B70EE"/>
    <w:rsid w:val="004B73DF"/>
    <w:rsid w:val="004B7513"/>
    <w:rsid w:val="004B7A91"/>
    <w:rsid w:val="004B7B4D"/>
    <w:rsid w:val="004B7CE6"/>
    <w:rsid w:val="004C0205"/>
    <w:rsid w:val="004C02A4"/>
    <w:rsid w:val="004C035B"/>
    <w:rsid w:val="004C0422"/>
    <w:rsid w:val="004C0F5F"/>
    <w:rsid w:val="004C1445"/>
    <w:rsid w:val="004C145A"/>
    <w:rsid w:val="004C1763"/>
    <w:rsid w:val="004C185A"/>
    <w:rsid w:val="004C1874"/>
    <w:rsid w:val="004C1B4D"/>
    <w:rsid w:val="004C1D5A"/>
    <w:rsid w:val="004C1D81"/>
    <w:rsid w:val="004C1EC8"/>
    <w:rsid w:val="004C1FAF"/>
    <w:rsid w:val="004C20AD"/>
    <w:rsid w:val="004C2284"/>
    <w:rsid w:val="004C2698"/>
    <w:rsid w:val="004C2B8B"/>
    <w:rsid w:val="004C2D56"/>
    <w:rsid w:val="004C316D"/>
    <w:rsid w:val="004C3A24"/>
    <w:rsid w:val="004C3E0B"/>
    <w:rsid w:val="004C3EE2"/>
    <w:rsid w:val="004C43F0"/>
    <w:rsid w:val="004C4BAA"/>
    <w:rsid w:val="004C4C36"/>
    <w:rsid w:val="004C548F"/>
    <w:rsid w:val="004C5A0B"/>
    <w:rsid w:val="004C5B12"/>
    <w:rsid w:val="004C5B3F"/>
    <w:rsid w:val="004C645B"/>
    <w:rsid w:val="004C64DB"/>
    <w:rsid w:val="004C69EE"/>
    <w:rsid w:val="004C69F4"/>
    <w:rsid w:val="004C6CA4"/>
    <w:rsid w:val="004C6CF7"/>
    <w:rsid w:val="004C6F8B"/>
    <w:rsid w:val="004C7363"/>
    <w:rsid w:val="004D000D"/>
    <w:rsid w:val="004D0359"/>
    <w:rsid w:val="004D0502"/>
    <w:rsid w:val="004D0646"/>
    <w:rsid w:val="004D0ACC"/>
    <w:rsid w:val="004D0DD2"/>
    <w:rsid w:val="004D15CD"/>
    <w:rsid w:val="004D17EA"/>
    <w:rsid w:val="004D183E"/>
    <w:rsid w:val="004D18DC"/>
    <w:rsid w:val="004D1B31"/>
    <w:rsid w:val="004D1F61"/>
    <w:rsid w:val="004D2286"/>
    <w:rsid w:val="004D278A"/>
    <w:rsid w:val="004D2AC8"/>
    <w:rsid w:val="004D2DF9"/>
    <w:rsid w:val="004D3020"/>
    <w:rsid w:val="004D306A"/>
    <w:rsid w:val="004D3B30"/>
    <w:rsid w:val="004D3FCF"/>
    <w:rsid w:val="004D4163"/>
    <w:rsid w:val="004D4296"/>
    <w:rsid w:val="004D4692"/>
    <w:rsid w:val="004D4A2C"/>
    <w:rsid w:val="004D4C72"/>
    <w:rsid w:val="004D4FA0"/>
    <w:rsid w:val="004D5000"/>
    <w:rsid w:val="004D5169"/>
    <w:rsid w:val="004D516B"/>
    <w:rsid w:val="004D5757"/>
    <w:rsid w:val="004D593C"/>
    <w:rsid w:val="004D5CCB"/>
    <w:rsid w:val="004D5EA5"/>
    <w:rsid w:val="004D641D"/>
    <w:rsid w:val="004D64D7"/>
    <w:rsid w:val="004D66B7"/>
    <w:rsid w:val="004D6B48"/>
    <w:rsid w:val="004D6F95"/>
    <w:rsid w:val="004D70CA"/>
    <w:rsid w:val="004D71A8"/>
    <w:rsid w:val="004D73CF"/>
    <w:rsid w:val="004D7BBE"/>
    <w:rsid w:val="004D7EE7"/>
    <w:rsid w:val="004D7FAD"/>
    <w:rsid w:val="004E01F4"/>
    <w:rsid w:val="004E0275"/>
    <w:rsid w:val="004E03DC"/>
    <w:rsid w:val="004E06AC"/>
    <w:rsid w:val="004E0B95"/>
    <w:rsid w:val="004E0D88"/>
    <w:rsid w:val="004E0E5E"/>
    <w:rsid w:val="004E1208"/>
    <w:rsid w:val="004E1229"/>
    <w:rsid w:val="004E14C0"/>
    <w:rsid w:val="004E16B7"/>
    <w:rsid w:val="004E17DD"/>
    <w:rsid w:val="004E1967"/>
    <w:rsid w:val="004E1E0B"/>
    <w:rsid w:val="004E1EE7"/>
    <w:rsid w:val="004E2053"/>
    <w:rsid w:val="004E2080"/>
    <w:rsid w:val="004E24DC"/>
    <w:rsid w:val="004E25E2"/>
    <w:rsid w:val="004E27FA"/>
    <w:rsid w:val="004E2A21"/>
    <w:rsid w:val="004E2B1E"/>
    <w:rsid w:val="004E2B9D"/>
    <w:rsid w:val="004E3128"/>
    <w:rsid w:val="004E3515"/>
    <w:rsid w:val="004E35B3"/>
    <w:rsid w:val="004E35FA"/>
    <w:rsid w:val="004E3854"/>
    <w:rsid w:val="004E392F"/>
    <w:rsid w:val="004E3D6A"/>
    <w:rsid w:val="004E3F29"/>
    <w:rsid w:val="004E4019"/>
    <w:rsid w:val="004E4143"/>
    <w:rsid w:val="004E4188"/>
    <w:rsid w:val="004E4291"/>
    <w:rsid w:val="004E42F8"/>
    <w:rsid w:val="004E4840"/>
    <w:rsid w:val="004E497B"/>
    <w:rsid w:val="004E4AE8"/>
    <w:rsid w:val="004E4B3B"/>
    <w:rsid w:val="004E4D80"/>
    <w:rsid w:val="004E4DBB"/>
    <w:rsid w:val="004E4E42"/>
    <w:rsid w:val="004E50FF"/>
    <w:rsid w:val="004E5164"/>
    <w:rsid w:val="004E537D"/>
    <w:rsid w:val="004E5950"/>
    <w:rsid w:val="004E59D1"/>
    <w:rsid w:val="004E5C4D"/>
    <w:rsid w:val="004E6088"/>
    <w:rsid w:val="004E6156"/>
    <w:rsid w:val="004E6276"/>
    <w:rsid w:val="004E62DC"/>
    <w:rsid w:val="004E68C1"/>
    <w:rsid w:val="004E69E1"/>
    <w:rsid w:val="004E6C0C"/>
    <w:rsid w:val="004E700F"/>
    <w:rsid w:val="004E70CF"/>
    <w:rsid w:val="004E70D0"/>
    <w:rsid w:val="004E713F"/>
    <w:rsid w:val="004E722A"/>
    <w:rsid w:val="004E7474"/>
    <w:rsid w:val="004E779A"/>
    <w:rsid w:val="004E7CE7"/>
    <w:rsid w:val="004F008C"/>
    <w:rsid w:val="004F011E"/>
    <w:rsid w:val="004F088E"/>
    <w:rsid w:val="004F098B"/>
    <w:rsid w:val="004F09EE"/>
    <w:rsid w:val="004F0AAC"/>
    <w:rsid w:val="004F0CC7"/>
    <w:rsid w:val="004F11B3"/>
    <w:rsid w:val="004F135B"/>
    <w:rsid w:val="004F137C"/>
    <w:rsid w:val="004F14A5"/>
    <w:rsid w:val="004F180D"/>
    <w:rsid w:val="004F1825"/>
    <w:rsid w:val="004F1DC6"/>
    <w:rsid w:val="004F1DC8"/>
    <w:rsid w:val="004F1E2D"/>
    <w:rsid w:val="004F2121"/>
    <w:rsid w:val="004F23A9"/>
    <w:rsid w:val="004F23B7"/>
    <w:rsid w:val="004F244C"/>
    <w:rsid w:val="004F249E"/>
    <w:rsid w:val="004F26F9"/>
    <w:rsid w:val="004F2A9B"/>
    <w:rsid w:val="004F2B8D"/>
    <w:rsid w:val="004F2B92"/>
    <w:rsid w:val="004F2C03"/>
    <w:rsid w:val="004F2FCC"/>
    <w:rsid w:val="004F3398"/>
    <w:rsid w:val="004F353E"/>
    <w:rsid w:val="004F397E"/>
    <w:rsid w:val="004F3A98"/>
    <w:rsid w:val="004F3CE1"/>
    <w:rsid w:val="004F408C"/>
    <w:rsid w:val="004F424A"/>
    <w:rsid w:val="004F4656"/>
    <w:rsid w:val="004F47B8"/>
    <w:rsid w:val="004F4D16"/>
    <w:rsid w:val="004F4DD4"/>
    <w:rsid w:val="004F4E0A"/>
    <w:rsid w:val="004F520D"/>
    <w:rsid w:val="004F529E"/>
    <w:rsid w:val="004F542C"/>
    <w:rsid w:val="004F5895"/>
    <w:rsid w:val="004F5BF8"/>
    <w:rsid w:val="004F60B2"/>
    <w:rsid w:val="004F631D"/>
    <w:rsid w:val="004F645C"/>
    <w:rsid w:val="004F6634"/>
    <w:rsid w:val="004F678F"/>
    <w:rsid w:val="004F67EE"/>
    <w:rsid w:val="004F69E1"/>
    <w:rsid w:val="004F6A78"/>
    <w:rsid w:val="004F6A90"/>
    <w:rsid w:val="004F6CBF"/>
    <w:rsid w:val="004F6F99"/>
    <w:rsid w:val="004F70C8"/>
    <w:rsid w:val="004F70DD"/>
    <w:rsid w:val="004F71AF"/>
    <w:rsid w:val="004F7932"/>
    <w:rsid w:val="004F79B4"/>
    <w:rsid w:val="004F7F20"/>
    <w:rsid w:val="005004B8"/>
    <w:rsid w:val="005004BB"/>
    <w:rsid w:val="00500865"/>
    <w:rsid w:val="00500874"/>
    <w:rsid w:val="005008A7"/>
    <w:rsid w:val="005009D8"/>
    <w:rsid w:val="00500C53"/>
    <w:rsid w:val="00500CA2"/>
    <w:rsid w:val="0050136E"/>
    <w:rsid w:val="005013B4"/>
    <w:rsid w:val="00501410"/>
    <w:rsid w:val="005014CD"/>
    <w:rsid w:val="0050151E"/>
    <w:rsid w:val="00501962"/>
    <w:rsid w:val="00502897"/>
    <w:rsid w:val="00502986"/>
    <w:rsid w:val="00503124"/>
    <w:rsid w:val="00503310"/>
    <w:rsid w:val="00503476"/>
    <w:rsid w:val="00503499"/>
    <w:rsid w:val="00503602"/>
    <w:rsid w:val="005036A2"/>
    <w:rsid w:val="00503C4D"/>
    <w:rsid w:val="00503D6C"/>
    <w:rsid w:val="00503F1B"/>
    <w:rsid w:val="00504007"/>
    <w:rsid w:val="00504601"/>
    <w:rsid w:val="00504B1B"/>
    <w:rsid w:val="00504C24"/>
    <w:rsid w:val="00504D8B"/>
    <w:rsid w:val="00505249"/>
    <w:rsid w:val="0050549A"/>
    <w:rsid w:val="005054CE"/>
    <w:rsid w:val="005055F1"/>
    <w:rsid w:val="00505645"/>
    <w:rsid w:val="00505C40"/>
    <w:rsid w:val="00505EB6"/>
    <w:rsid w:val="0050638C"/>
    <w:rsid w:val="005064A2"/>
    <w:rsid w:val="005065A9"/>
    <w:rsid w:val="00506601"/>
    <w:rsid w:val="00506D3A"/>
    <w:rsid w:val="00506E1E"/>
    <w:rsid w:val="00507018"/>
    <w:rsid w:val="005071FB"/>
    <w:rsid w:val="00507217"/>
    <w:rsid w:val="005073EB"/>
    <w:rsid w:val="00507F6D"/>
    <w:rsid w:val="00510104"/>
    <w:rsid w:val="00510760"/>
    <w:rsid w:val="005107AA"/>
    <w:rsid w:val="005108E3"/>
    <w:rsid w:val="00510A06"/>
    <w:rsid w:val="00510CBB"/>
    <w:rsid w:val="00510F0B"/>
    <w:rsid w:val="005113A2"/>
    <w:rsid w:val="005114CE"/>
    <w:rsid w:val="005114DB"/>
    <w:rsid w:val="005116F8"/>
    <w:rsid w:val="00511C8E"/>
    <w:rsid w:val="00511F8C"/>
    <w:rsid w:val="005125CE"/>
    <w:rsid w:val="00512EDD"/>
    <w:rsid w:val="00513305"/>
    <w:rsid w:val="0051350F"/>
    <w:rsid w:val="005136DF"/>
    <w:rsid w:val="00513EE9"/>
    <w:rsid w:val="00513F49"/>
    <w:rsid w:val="00514145"/>
    <w:rsid w:val="005141D8"/>
    <w:rsid w:val="00514776"/>
    <w:rsid w:val="00514840"/>
    <w:rsid w:val="00514AD9"/>
    <w:rsid w:val="00514B4D"/>
    <w:rsid w:val="00514C2E"/>
    <w:rsid w:val="00514FAC"/>
    <w:rsid w:val="0051588B"/>
    <w:rsid w:val="00515E6B"/>
    <w:rsid w:val="00516B35"/>
    <w:rsid w:val="00516D56"/>
    <w:rsid w:val="00516EC9"/>
    <w:rsid w:val="00516F81"/>
    <w:rsid w:val="00516FA0"/>
    <w:rsid w:val="0051721E"/>
    <w:rsid w:val="005173D1"/>
    <w:rsid w:val="00517455"/>
    <w:rsid w:val="00517501"/>
    <w:rsid w:val="00517925"/>
    <w:rsid w:val="00520300"/>
    <w:rsid w:val="00520466"/>
    <w:rsid w:val="0052060F"/>
    <w:rsid w:val="00520826"/>
    <w:rsid w:val="0052094D"/>
    <w:rsid w:val="00520EE1"/>
    <w:rsid w:val="00520FF5"/>
    <w:rsid w:val="0052102E"/>
    <w:rsid w:val="00521812"/>
    <w:rsid w:val="005218E9"/>
    <w:rsid w:val="0052205D"/>
    <w:rsid w:val="0052252A"/>
    <w:rsid w:val="0052276A"/>
    <w:rsid w:val="00522AF6"/>
    <w:rsid w:val="00522C35"/>
    <w:rsid w:val="00522CAC"/>
    <w:rsid w:val="00522FA9"/>
    <w:rsid w:val="00523260"/>
    <w:rsid w:val="00523605"/>
    <w:rsid w:val="00523C79"/>
    <w:rsid w:val="00523FA6"/>
    <w:rsid w:val="005240DD"/>
    <w:rsid w:val="0052416E"/>
    <w:rsid w:val="005247E7"/>
    <w:rsid w:val="0052484D"/>
    <w:rsid w:val="00524957"/>
    <w:rsid w:val="00524D22"/>
    <w:rsid w:val="00524E8D"/>
    <w:rsid w:val="005253F4"/>
    <w:rsid w:val="005253F6"/>
    <w:rsid w:val="0052555D"/>
    <w:rsid w:val="00525641"/>
    <w:rsid w:val="00525B02"/>
    <w:rsid w:val="00525C07"/>
    <w:rsid w:val="00526536"/>
    <w:rsid w:val="00526DCB"/>
    <w:rsid w:val="00526EBA"/>
    <w:rsid w:val="00526FC1"/>
    <w:rsid w:val="0052741D"/>
    <w:rsid w:val="0052752D"/>
    <w:rsid w:val="00527626"/>
    <w:rsid w:val="00527770"/>
    <w:rsid w:val="0052796E"/>
    <w:rsid w:val="00527CC7"/>
    <w:rsid w:val="00527E27"/>
    <w:rsid w:val="00530291"/>
    <w:rsid w:val="00530413"/>
    <w:rsid w:val="00530AF4"/>
    <w:rsid w:val="00530D27"/>
    <w:rsid w:val="00530E81"/>
    <w:rsid w:val="00530F2F"/>
    <w:rsid w:val="00530FBA"/>
    <w:rsid w:val="005310CA"/>
    <w:rsid w:val="00531129"/>
    <w:rsid w:val="005315C6"/>
    <w:rsid w:val="00531610"/>
    <w:rsid w:val="00531A16"/>
    <w:rsid w:val="00531E53"/>
    <w:rsid w:val="00532070"/>
    <w:rsid w:val="00532072"/>
    <w:rsid w:val="005320EF"/>
    <w:rsid w:val="0053248F"/>
    <w:rsid w:val="0053264D"/>
    <w:rsid w:val="005328BE"/>
    <w:rsid w:val="005329C5"/>
    <w:rsid w:val="0053393F"/>
    <w:rsid w:val="00533A13"/>
    <w:rsid w:val="00533A5A"/>
    <w:rsid w:val="00533E54"/>
    <w:rsid w:val="00533FBE"/>
    <w:rsid w:val="0053424E"/>
    <w:rsid w:val="0053427D"/>
    <w:rsid w:val="005346CE"/>
    <w:rsid w:val="005348C1"/>
    <w:rsid w:val="005350AE"/>
    <w:rsid w:val="00535449"/>
    <w:rsid w:val="005356E4"/>
    <w:rsid w:val="0053591A"/>
    <w:rsid w:val="00535BF9"/>
    <w:rsid w:val="00535C65"/>
    <w:rsid w:val="00535DE1"/>
    <w:rsid w:val="00535F6E"/>
    <w:rsid w:val="005363FE"/>
    <w:rsid w:val="0053640B"/>
    <w:rsid w:val="005366FE"/>
    <w:rsid w:val="00536785"/>
    <w:rsid w:val="00536E87"/>
    <w:rsid w:val="00536F7F"/>
    <w:rsid w:val="005370BF"/>
    <w:rsid w:val="0053729A"/>
    <w:rsid w:val="00537877"/>
    <w:rsid w:val="005378A8"/>
    <w:rsid w:val="005378E1"/>
    <w:rsid w:val="00537B8E"/>
    <w:rsid w:val="00537F5F"/>
    <w:rsid w:val="005401BB"/>
    <w:rsid w:val="00540E0B"/>
    <w:rsid w:val="00541046"/>
    <w:rsid w:val="0054106F"/>
    <w:rsid w:val="0054124A"/>
    <w:rsid w:val="00541553"/>
    <w:rsid w:val="00541732"/>
    <w:rsid w:val="005418D5"/>
    <w:rsid w:val="0054192E"/>
    <w:rsid w:val="00541A01"/>
    <w:rsid w:val="00541E00"/>
    <w:rsid w:val="005422EE"/>
    <w:rsid w:val="005424D5"/>
    <w:rsid w:val="00542D24"/>
    <w:rsid w:val="005436BD"/>
    <w:rsid w:val="00543A97"/>
    <w:rsid w:val="00543AE5"/>
    <w:rsid w:val="00543DC7"/>
    <w:rsid w:val="00543F02"/>
    <w:rsid w:val="00544088"/>
    <w:rsid w:val="005440E2"/>
    <w:rsid w:val="00544727"/>
    <w:rsid w:val="005448F8"/>
    <w:rsid w:val="00544B82"/>
    <w:rsid w:val="0054518C"/>
    <w:rsid w:val="0054536F"/>
    <w:rsid w:val="0054563D"/>
    <w:rsid w:val="00545670"/>
    <w:rsid w:val="00545A4D"/>
    <w:rsid w:val="00545A7F"/>
    <w:rsid w:val="00545B2C"/>
    <w:rsid w:val="00545E2C"/>
    <w:rsid w:val="00545EF3"/>
    <w:rsid w:val="00545F65"/>
    <w:rsid w:val="005467CA"/>
    <w:rsid w:val="00546D7E"/>
    <w:rsid w:val="00546F31"/>
    <w:rsid w:val="005475A3"/>
    <w:rsid w:val="00547C3B"/>
    <w:rsid w:val="00547ED5"/>
    <w:rsid w:val="005501D7"/>
    <w:rsid w:val="005502EE"/>
    <w:rsid w:val="00550304"/>
    <w:rsid w:val="00550441"/>
    <w:rsid w:val="00550960"/>
    <w:rsid w:val="005509C8"/>
    <w:rsid w:val="00550AD0"/>
    <w:rsid w:val="005512ED"/>
    <w:rsid w:val="00551405"/>
    <w:rsid w:val="00551591"/>
    <w:rsid w:val="005515F2"/>
    <w:rsid w:val="0055189D"/>
    <w:rsid w:val="00551979"/>
    <w:rsid w:val="00551FBF"/>
    <w:rsid w:val="00552056"/>
    <w:rsid w:val="00552183"/>
    <w:rsid w:val="00552241"/>
    <w:rsid w:val="005525CA"/>
    <w:rsid w:val="0055288C"/>
    <w:rsid w:val="00552BBA"/>
    <w:rsid w:val="00552C8F"/>
    <w:rsid w:val="00552D86"/>
    <w:rsid w:val="00553242"/>
    <w:rsid w:val="00553271"/>
    <w:rsid w:val="0055329F"/>
    <w:rsid w:val="0055343A"/>
    <w:rsid w:val="00553C28"/>
    <w:rsid w:val="00553D54"/>
    <w:rsid w:val="00553DAA"/>
    <w:rsid w:val="00553DF1"/>
    <w:rsid w:val="00554162"/>
    <w:rsid w:val="00554258"/>
    <w:rsid w:val="00554964"/>
    <w:rsid w:val="00554C9D"/>
    <w:rsid w:val="00555787"/>
    <w:rsid w:val="005557A0"/>
    <w:rsid w:val="00555B39"/>
    <w:rsid w:val="00555FA8"/>
    <w:rsid w:val="0055616C"/>
    <w:rsid w:val="005568FA"/>
    <w:rsid w:val="0055726C"/>
    <w:rsid w:val="005572E3"/>
    <w:rsid w:val="0055796E"/>
    <w:rsid w:val="0056037B"/>
    <w:rsid w:val="005606C8"/>
    <w:rsid w:val="005609A2"/>
    <w:rsid w:val="00560D2A"/>
    <w:rsid w:val="00560F6A"/>
    <w:rsid w:val="005610E5"/>
    <w:rsid w:val="00561444"/>
    <w:rsid w:val="00561886"/>
    <w:rsid w:val="00561FA4"/>
    <w:rsid w:val="00561FB9"/>
    <w:rsid w:val="005621C3"/>
    <w:rsid w:val="005622D0"/>
    <w:rsid w:val="00562558"/>
    <w:rsid w:val="0056276B"/>
    <w:rsid w:val="0056297D"/>
    <w:rsid w:val="00562CCF"/>
    <w:rsid w:val="005632A9"/>
    <w:rsid w:val="005632DE"/>
    <w:rsid w:val="0056357D"/>
    <w:rsid w:val="00563730"/>
    <w:rsid w:val="00563748"/>
    <w:rsid w:val="0056392D"/>
    <w:rsid w:val="00563C58"/>
    <w:rsid w:val="00564097"/>
    <w:rsid w:val="00564315"/>
    <w:rsid w:val="00564341"/>
    <w:rsid w:val="005646A4"/>
    <w:rsid w:val="00564836"/>
    <w:rsid w:val="00564903"/>
    <w:rsid w:val="00564C31"/>
    <w:rsid w:val="00564C66"/>
    <w:rsid w:val="00564CA1"/>
    <w:rsid w:val="00564F8B"/>
    <w:rsid w:val="00565395"/>
    <w:rsid w:val="00565CD8"/>
    <w:rsid w:val="00565FEA"/>
    <w:rsid w:val="00566007"/>
    <w:rsid w:val="00566B97"/>
    <w:rsid w:val="00566CB7"/>
    <w:rsid w:val="0056769F"/>
    <w:rsid w:val="00567C3B"/>
    <w:rsid w:val="00567DA3"/>
    <w:rsid w:val="00567EA8"/>
    <w:rsid w:val="0057058C"/>
    <w:rsid w:val="0057083C"/>
    <w:rsid w:val="00570AEE"/>
    <w:rsid w:val="005713DA"/>
    <w:rsid w:val="0057197E"/>
    <w:rsid w:val="005719B9"/>
    <w:rsid w:val="00571B4F"/>
    <w:rsid w:val="00571CBF"/>
    <w:rsid w:val="00571CC9"/>
    <w:rsid w:val="00571DE6"/>
    <w:rsid w:val="0057249F"/>
    <w:rsid w:val="0057264D"/>
    <w:rsid w:val="00572660"/>
    <w:rsid w:val="00572712"/>
    <w:rsid w:val="0057289F"/>
    <w:rsid w:val="00572935"/>
    <w:rsid w:val="00572A4A"/>
    <w:rsid w:val="00572A93"/>
    <w:rsid w:val="00572AE5"/>
    <w:rsid w:val="00572D7B"/>
    <w:rsid w:val="00573546"/>
    <w:rsid w:val="00573A71"/>
    <w:rsid w:val="00573ED6"/>
    <w:rsid w:val="005744D3"/>
    <w:rsid w:val="00574518"/>
    <w:rsid w:val="0057463D"/>
    <w:rsid w:val="00574676"/>
    <w:rsid w:val="005747E9"/>
    <w:rsid w:val="00574B6B"/>
    <w:rsid w:val="00575341"/>
    <w:rsid w:val="0057542D"/>
    <w:rsid w:val="00575476"/>
    <w:rsid w:val="005761C3"/>
    <w:rsid w:val="005767E1"/>
    <w:rsid w:val="00576EFF"/>
    <w:rsid w:val="00577223"/>
    <w:rsid w:val="00577267"/>
    <w:rsid w:val="005772EE"/>
    <w:rsid w:val="005774F9"/>
    <w:rsid w:val="0057751F"/>
    <w:rsid w:val="0057756A"/>
    <w:rsid w:val="00577DC0"/>
    <w:rsid w:val="0058000D"/>
    <w:rsid w:val="005801FA"/>
    <w:rsid w:val="0058043D"/>
    <w:rsid w:val="00580545"/>
    <w:rsid w:val="0058060B"/>
    <w:rsid w:val="00580629"/>
    <w:rsid w:val="00580B43"/>
    <w:rsid w:val="00580DBD"/>
    <w:rsid w:val="00580F65"/>
    <w:rsid w:val="0058153D"/>
    <w:rsid w:val="005818F6"/>
    <w:rsid w:val="0058193F"/>
    <w:rsid w:val="00581EF4"/>
    <w:rsid w:val="0058202C"/>
    <w:rsid w:val="005824DD"/>
    <w:rsid w:val="005829F0"/>
    <w:rsid w:val="0058309B"/>
    <w:rsid w:val="005831AF"/>
    <w:rsid w:val="00583620"/>
    <w:rsid w:val="005837C7"/>
    <w:rsid w:val="00583EA8"/>
    <w:rsid w:val="0058406D"/>
    <w:rsid w:val="00584137"/>
    <w:rsid w:val="00584500"/>
    <w:rsid w:val="005849DC"/>
    <w:rsid w:val="005849F3"/>
    <w:rsid w:val="00584C7A"/>
    <w:rsid w:val="00585515"/>
    <w:rsid w:val="0058579C"/>
    <w:rsid w:val="00585800"/>
    <w:rsid w:val="00585A24"/>
    <w:rsid w:val="00586037"/>
    <w:rsid w:val="005860C3"/>
    <w:rsid w:val="00586375"/>
    <w:rsid w:val="005869FA"/>
    <w:rsid w:val="00586D40"/>
    <w:rsid w:val="005871F4"/>
    <w:rsid w:val="0058724F"/>
    <w:rsid w:val="005873DB"/>
    <w:rsid w:val="0058749D"/>
    <w:rsid w:val="00587748"/>
    <w:rsid w:val="00587F4E"/>
    <w:rsid w:val="005901EC"/>
    <w:rsid w:val="00590A47"/>
    <w:rsid w:val="00590D30"/>
    <w:rsid w:val="00591059"/>
    <w:rsid w:val="00591172"/>
    <w:rsid w:val="00591359"/>
    <w:rsid w:val="0059140D"/>
    <w:rsid w:val="00591758"/>
    <w:rsid w:val="00591982"/>
    <w:rsid w:val="00591EB4"/>
    <w:rsid w:val="00591F07"/>
    <w:rsid w:val="0059205C"/>
    <w:rsid w:val="00592348"/>
    <w:rsid w:val="005925B4"/>
    <w:rsid w:val="005925D9"/>
    <w:rsid w:val="00592BAC"/>
    <w:rsid w:val="00592EBB"/>
    <w:rsid w:val="0059316E"/>
    <w:rsid w:val="0059330E"/>
    <w:rsid w:val="005933BC"/>
    <w:rsid w:val="0059343D"/>
    <w:rsid w:val="00593706"/>
    <w:rsid w:val="0059385F"/>
    <w:rsid w:val="00593C33"/>
    <w:rsid w:val="00593CB6"/>
    <w:rsid w:val="00593F8D"/>
    <w:rsid w:val="00594551"/>
    <w:rsid w:val="00594A9D"/>
    <w:rsid w:val="00594CAA"/>
    <w:rsid w:val="005952DA"/>
    <w:rsid w:val="00595746"/>
    <w:rsid w:val="0059592A"/>
    <w:rsid w:val="00595C91"/>
    <w:rsid w:val="0059601C"/>
    <w:rsid w:val="0059616F"/>
    <w:rsid w:val="005962CF"/>
    <w:rsid w:val="005964AA"/>
    <w:rsid w:val="005968FF"/>
    <w:rsid w:val="00596B90"/>
    <w:rsid w:val="00596E69"/>
    <w:rsid w:val="00596EAB"/>
    <w:rsid w:val="00597141"/>
    <w:rsid w:val="00597165"/>
    <w:rsid w:val="005971AB"/>
    <w:rsid w:val="00597316"/>
    <w:rsid w:val="005976D1"/>
    <w:rsid w:val="00597B62"/>
    <w:rsid w:val="00597B6B"/>
    <w:rsid w:val="00597B6E"/>
    <w:rsid w:val="005A068B"/>
    <w:rsid w:val="005A06E3"/>
    <w:rsid w:val="005A077B"/>
    <w:rsid w:val="005A0AA1"/>
    <w:rsid w:val="005A0CE1"/>
    <w:rsid w:val="005A0DEC"/>
    <w:rsid w:val="005A1000"/>
    <w:rsid w:val="005A104F"/>
    <w:rsid w:val="005A14AA"/>
    <w:rsid w:val="005A174E"/>
    <w:rsid w:val="005A1906"/>
    <w:rsid w:val="005A19F1"/>
    <w:rsid w:val="005A1FD1"/>
    <w:rsid w:val="005A21E3"/>
    <w:rsid w:val="005A2C4F"/>
    <w:rsid w:val="005A2DD8"/>
    <w:rsid w:val="005A3563"/>
    <w:rsid w:val="005A3EDF"/>
    <w:rsid w:val="005A3FD2"/>
    <w:rsid w:val="005A415A"/>
    <w:rsid w:val="005A446F"/>
    <w:rsid w:val="005A487B"/>
    <w:rsid w:val="005A4A9B"/>
    <w:rsid w:val="005A4C46"/>
    <w:rsid w:val="005A5032"/>
    <w:rsid w:val="005A5B8E"/>
    <w:rsid w:val="005A5BC2"/>
    <w:rsid w:val="005A5C6D"/>
    <w:rsid w:val="005A5EAC"/>
    <w:rsid w:val="005A5F46"/>
    <w:rsid w:val="005A6178"/>
    <w:rsid w:val="005A6250"/>
    <w:rsid w:val="005A6286"/>
    <w:rsid w:val="005A6391"/>
    <w:rsid w:val="005A6A95"/>
    <w:rsid w:val="005A6AA2"/>
    <w:rsid w:val="005A6CD8"/>
    <w:rsid w:val="005A7104"/>
    <w:rsid w:val="005A789D"/>
    <w:rsid w:val="005A78F8"/>
    <w:rsid w:val="005A7EA0"/>
    <w:rsid w:val="005A7EBD"/>
    <w:rsid w:val="005B0086"/>
    <w:rsid w:val="005B026D"/>
    <w:rsid w:val="005B061B"/>
    <w:rsid w:val="005B09F9"/>
    <w:rsid w:val="005B0CDA"/>
    <w:rsid w:val="005B0E86"/>
    <w:rsid w:val="005B116E"/>
    <w:rsid w:val="005B120E"/>
    <w:rsid w:val="005B1672"/>
    <w:rsid w:val="005B1678"/>
    <w:rsid w:val="005B17E1"/>
    <w:rsid w:val="005B1D00"/>
    <w:rsid w:val="005B2058"/>
    <w:rsid w:val="005B209F"/>
    <w:rsid w:val="005B2139"/>
    <w:rsid w:val="005B2A7B"/>
    <w:rsid w:val="005B2B78"/>
    <w:rsid w:val="005B2E76"/>
    <w:rsid w:val="005B32CC"/>
    <w:rsid w:val="005B33F5"/>
    <w:rsid w:val="005B381E"/>
    <w:rsid w:val="005B3AA7"/>
    <w:rsid w:val="005B3BD6"/>
    <w:rsid w:val="005B3E0D"/>
    <w:rsid w:val="005B41D3"/>
    <w:rsid w:val="005B43D6"/>
    <w:rsid w:val="005B4495"/>
    <w:rsid w:val="005B450D"/>
    <w:rsid w:val="005B4561"/>
    <w:rsid w:val="005B4570"/>
    <w:rsid w:val="005B4757"/>
    <w:rsid w:val="005B4A53"/>
    <w:rsid w:val="005B4C42"/>
    <w:rsid w:val="005B4F30"/>
    <w:rsid w:val="005B518A"/>
    <w:rsid w:val="005B5693"/>
    <w:rsid w:val="005B56F7"/>
    <w:rsid w:val="005B5ADE"/>
    <w:rsid w:val="005B5AF3"/>
    <w:rsid w:val="005B5D1A"/>
    <w:rsid w:val="005B5E19"/>
    <w:rsid w:val="005B6319"/>
    <w:rsid w:val="005B6761"/>
    <w:rsid w:val="005B6952"/>
    <w:rsid w:val="005B6EFF"/>
    <w:rsid w:val="005B6F18"/>
    <w:rsid w:val="005B704B"/>
    <w:rsid w:val="005B70E3"/>
    <w:rsid w:val="005B73AC"/>
    <w:rsid w:val="005B748A"/>
    <w:rsid w:val="005B79E6"/>
    <w:rsid w:val="005B7D74"/>
    <w:rsid w:val="005B7F30"/>
    <w:rsid w:val="005C056D"/>
    <w:rsid w:val="005C0BE0"/>
    <w:rsid w:val="005C0D83"/>
    <w:rsid w:val="005C1147"/>
    <w:rsid w:val="005C1520"/>
    <w:rsid w:val="005C16A1"/>
    <w:rsid w:val="005C1F27"/>
    <w:rsid w:val="005C1FFE"/>
    <w:rsid w:val="005C215A"/>
    <w:rsid w:val="005C21AE"/>
    <w:rsid w:val="005C2250"/>
    <w:rsid w:val="005C2264"/>
    <w:rsid w:val="005C2C53"/>
    <w:rsid w:val="005C2E9E"/>
    <w:rsid w:val="005C2F4A"/>
    <w:rsid w:val="005C3115"/>
    <w:rsid w:val="005C31B6"/>
    <w:rsid w:val="005C3273"/>
    <w:rsid w:val="005C3377"/>
    <w:rsid w:val="005C3519"/>
    <w:rsid w:val="005C358D"/>
    <w:rsid w:val="005C3AD2"/>
    <w:rsid w:val="005C4009"/>
    <w:rsid w:val="005C4418"/>
    <w:rsid w:val="005C471F"/>
    <w:rsid w:val="005C486A"/>
    <w:rsid w:val="005C4AB3"/>
    <w:rsid w:val="005C4EAC"/>
    <w:rsid w:val="005C5027"/>
    <w:rsid w:val="005C5253"/>
    <w:rsid w:val="005C5690"/>
    <w:rsid w:val="005C5A3B"/>
    <w:rsid w:val="005C5BF2"/>
    <w:rsid w:val="005C5C63"/>
    <w:rsid w:val="005C6018"/>
    <w:rsid w:val="005C63EC"/>
    <w:rsid w:val="005C6BB1"/>
    <w:rsid w:val="005C6E82"/>
    <w:rsid w:val="005C7248"/>
    <w:rsid w:val="005C7645"/>
    <w:rsid w:val="005C7680"/>
    <w:rsid w:val="005C7B77"/>
    <w:rsid w:val="005C7D60"/>
    <w:rsid w:val="005C7F48"/>
    <w:rsid w:val="005D0000"/>
    <w:rsid w:val="005D038D"/>
    <w:rsid w:val="005D0A26"/>
    <w:rsid w:val="005D0A4F"/>
    <w:rsid w:val="005D0B71"/>
    <w:rsid w:val="005D0DD3"/>
    <w:rsid w:val="005D0E39"/>
    <w:rsid w:val="005D0FAA"/>
    <w:rsid w:val="005D108A"/>
    <w:rsid w:val="005D1127"/>
    <w:rsid w:val="005D13C5"/>
    <w:rsid w:val="005D1576"/>
    <w:rsid w:val="005D1855"/>
    <w:rsid w:val="005D18B1"/>
    <w:rsid w:val="005D18DB"/>
    <w:rsid w:val="005D1AE4"/>
    <w:rsid w:val="005D1B97"/>
    <w:rsid w:val="005D1CA5"/>
    <w:rsid w:val="005D2257"/>
    <w:rsid w:val="005D2703"/>
    <w:rsid w:val="005D274D"/>
    <w:rsid w:val="005D303D"/>
    <w:rsid w:val="005D3156"/>
    <w:rsid w:val="005D3624"/>
    <w:rsid w:val="005D3689"/>
    <w:rsid w:val="005D37BF"/>
    <w:rsid w:val="005D3D8A"/>
    <w:rsid w:val="005D41B0"/>
    <w:rsid w:val="005D46CD"/>
    <w:rsid w:val="005D4813"/>
    <w:rsid w:val="005D4C87"/>
    <w:rsid w:val="005D56D9"/>
    <w:rsid w:val="005D5D53"/>
    <w:rsid w:val="005D6098"/>
    <w:rsid w:val="005D617A"/>
    <w:rsid w:val="005D61EC"/>
    <w:rsid w:val="005D6571"/>
    <w:rsid w:val="005D65E7"/>
    <w:rsid w:val="005D67B4"/>
    <w:rsid w:val="005D692A"/>
    <w:rsid w:val="005D6DE8"/>
    <w:rsid w:val="005D6DFB"/>
    <w:rsid w:val="005D79CE"/>
    <w:rsid w:val="005E0020"/>
    <w:rsid w:val="005E0532"/>
    <w:rsid w:val="005E0BE2"/>
    <w:rsid w:val="005E0C4F"/>
    <w:rsid w:val="005E0F42"/>
    <w:rsid w:val="005E105A"/>
    <w:rsid w:val="005E1886"/>
    <w:rsid w:val="005E1B89"/>
    <w:rsid w:val="005E1D57"/>
    <w:rsid w:val="005E1F23"/>
    <w:rsid w:val="005E25E2"/>
    <w:rsid w:val="005E2816"/>
    <w:rsid w:val="005E28E8"/>
    <w:rsid w:val="005E2A7A"/>
    <w:rsid w:val="005E2F87"/>
    <w:rsid w:val="005E2FE4"/>
    <w:rsid w:val="005E2FF3"/>
    <w:rsid w:val="005E3678"/>
    <w:rsid w:val="005E386E"/>
    <w:rsid w:val="005E44A0"/>
    <w:rsid w:val="005E45C9"/>
    <w:rsid w:val="005E45F1"/>
    <w:rsid w:val="005E47F5"/>
    <w:rsid w:val="005E4ADB"/>
    <w:rsid w:val="005E4C2B"/>
    <w:rsid w:val="005E4CE4"/>
    <w:rsid w:val="005E514A"/>
    <w:rsid w:val="005E5703"/>
    <w:rsid w:val="005E590C"/>
    <w:rsid w:val="005E5989"/>
    <w:rsid w:val="005E5A33"/>
    <w:rsid w:val="005E61F0"/>
    <w:rsid w:val="005E62D7"/>
    <w:rsid w:val="005E62D8"/>
    <w:rsid w:val="005E6725"/>
    <w:rsid w:val="005E67FB"/>
    <w:rsid w:val="005E6B57"/>
    <w:rsid w:val="005E6E90"/>
    <w:rsid w:val="005E6EC8"/>
    <w:rsid w:val="005E6F90"/>
    <w:rsid w:val="005E727D"/>
    <w:rsid w:val="005E7AA4"/>
    <w:rsid w:val="005E7C1D"/>
    <w:rsid w:val="005E7C8A"/>
    <w:rsid w:val="005F025E"/>
    <w:rsid w:val="005F09D8"/>
    <w:rsid w:val="005F0D8E"/>
    <w:rsid w:val="005F0E5E"/>
    <w:rsid w:val="005F0EBD"/>
    <w:rsid w:val="005F1207"/>
    <w:rsid w:val="005F16D2"/>
    <w:rsid w:val="005F17C4"/>
    <w:rsid w:val="005F19C7"/>
    <w:rsid w:val="005F1A3D"/>
    <w:rsid w:val="005F1A8A"/>
    <w:rsid w:val="005F1B8B"/>
    <w:rsid w:val="005F1BBA"/>
    <w:rsid w:val="005F1F4B"/>
    <w:rsid w:val="005F2114"/>
    <w:rsid w:val="005F22A5"/>
    <w:rsid w:val="005F2601"/>
    <w:rsid w:val="005F286D"/>
    <w:rsid w:val="005F29EC"/>
    <w:rsid w:val="005F2EA5"/>
    <w:rsid w:val="005F2FCC"/>
    <w:rsid w:val="005F3256"/>
    <w:rsid w:val="005F346E"/>
    <w:rsid w:val="005F34CE"/>
    <w:rsid w:val="005F367E"/>
    <w:rsid w:val="005F38A9"/>
    <w:rsid w:val="005F3A0C"/>
    <w:rsid w:val="005F3AFE"/>
    <w:rsid w:val="005F40FD"/>
    <w:rsid w:val="005F44F1"/>
    <w:rsid w:val="005F458C"/>
    <w:rsid w:val="005F4A11"/>
    <w:rsid w:val="005F4C81"/>
    <w:rsid w:val="005F51DC"/>
    <w:rsid w:val="005F53A7"/>
    <w:rsid w:val="005F53B0"/>
    <w:rsid w:val="005F5432"/>
    <w:rsid w:val="005F555C"/>
    <w:rsid w:val="005F58CF"/>
    <w:rsid w:val="005F5911"/>
    <w:rsid w:val="005F59C2"/>
    <w:rsid w:val="005F5C00"/>
    <w:rsid w:val="005F6486"/>
    <w:rsid w:val="005F6554"/>
    <w:rsid w:val="005F6A5C"/>
    <w:rsid w:val="005F76DF"/>
    <w:rsid w:val="005F7BC2"/>
    <w:rsid w:val="005F7C03"/>
    <w:rsid w:val="006001D4"/>
    <w:rsid w:val="00600225"/>
    <w:rsid w:val="0060081B"/>
    <w:rsid w:val="00600E67"/>
    <w:rsid w:val="00600FBC"/>
    <w:rsid w:val="00601414"/>
    <w:rsid w:val="00601A85"/>
    <w:rsid w:val="00601ACB"/>
    <w:rsid w:val="00601FE5"/>
    <w:rsid w:val="006021AA"/>
    <w:rsid w:val="006021FD"/>
    <w:rsid w:val="006026C9"/>
    <w:rsid w:val="00602B98"/>
    <w:rsid w:val="00602BBD"/>
    <w:rsid w:val="00602D4C"/>
    <w:rsid w:val="006030D0"/>
    <w:rsid w:val="006033DC"/>
    <w:rsid w:val="006034BA"/>
    <w:rsid w:val="0060353E"/>
    <w:rsid w:val="0060382D"/>
    <w:rsid w:val="00603B94"/>
    <w:rsid w:val="00604370"/>
    <w:rsid w:val="006043A2"/>
    <w:rsid w:val="006043D0"/>
    <w:rsid w:val="006047CC"/>
    <w:rsid w:val="006053F6"/>
    <w:rsid w:val="00605589"/>
    <w:rsid w:val="006057BE"/>
    <w:rsid w:val="006058C4"/>
    <w:rsid w:val="00605A56"/>
    <w:rsid w:val="00605B97"/>
    <w:rsid w:val="00605EAE"/>
    <w:rsid w:val="00606023"/>
    <w:rsid w:val="00606393"/>
    <w:rsid w:val="00606473"/>
    <w:rsid w:val="006064F0"/>
    <w:rsid w:val="006066EB"/>
    <w:rsid w:val="006067A3"/>
    <w:rsid w:val="00606CAE"/>
    <w:rsid w:val="00607189"/>
    <w:rsid w:val="00607199"/>
    <w:rsid w:val="006075ED"/>
    <w:rsid w:val="0060769E"/>
    <w:rsid w:val="00607C10"/>
    <w:rsid w:val="006102FF"/>
    <w:rsid w:val="006108E3"/>
    <w:rsid w:val="006108FB"/>
    <w:rsid w:val="00610B75"/>
    <w:rsid w:val="00610B88"/>
    <w:rsid w:val="00610B8B"/>
    <w:rsid w:val="00610DD1"/>
    <w:rsid w:val="00610E46"/>
    <w:rsid w:val="00611887"/>
    <w:rsid w:val="00611E0E"/>
    <w:rsid w:val="00611EB2"/>
    <w:rsid w:val="006120A2"/>
    <w:rsid w:val="00612A08"/>
    <w:rsid w:val="00612B17"/>
    <w:rsid w:val="006130A3"/>
    <w:rsid w:val="006130E1"/>
    <w:rsid w:val="006133C1"/>
    <w:rsid w:val="0061447A"/>
    <w:rsid w:val="006144B6"/>
    <w:rsid w:val="00614565"/>
    <w:rsid w:val="006146AD"/>
    <w:rsid w:val="0061490C"/>
    <w:rsid w:val="00614CBD"/>
    <w:rsid w:val="00614F08"/>
    <w:rsid w:val="00614F92"/>
    <w:rsid w:val="00615422"/>
    <w:rsid w:val="00615DFA"/>
    <w:rsid w:val="0061613A"/>
    <w:rsid w:val="0061643C"/>
    <w:rsid w:val="00616548"/>
    <w:rsid w:val="00616608"/>
    <w:rsid w:val="00616A2C"/>
    <w:rsid w:val="00616B01"/>
    <w:rsid w:val="00616CF3"/>
    <w:rsid w:val="006172BC"/>
    <w:rsid w:val="00617608"/>
    <w:rsid w:val="00617704"/>
    <w:rsid w:val="00617712"/>
    <w:rsid w:val="00620195"/>
    <w:rsid w:val="0062025C"/>
    <w:rsid w:val="00620429"/>
    <w:rsid w:val="00620467"/>
    <w:rsid w:val="00620661"/>
    <w:rsid w:val="006207D7"/>
    <w:rsid w:val="00620929"/>
    <w:rsid w:val="00620BDD"/>
    <w:rsid w:val="006216A6"/>
    <w:rsid w:val="00621F63"/>
    <w:rsid w:val="006221D5"/>
    <w:rsid w:val="00622789"/>
    <w:rsid w:val="006227C3"/>
    <w:rsid w:val="00622CF2"/>
    <w:rsid w:val="00623690"/>
    <w:rsid w:val="00623A3B"/>
    <w:rsid w:val="00623A62"/>
    <w:rsid w:val="00624125"/>
    <w:rsid w:val="00624284"/>
    <w:rsid w:val="006244AF"/>
    <w:rsid w:val="006248B5"/>
    <w:rsid w:val="00624BAF"/>
    <w:rsid w:val="00624DC2"/>
    <w:rsid w:val="00624DE1"/>
    <w:rsid w:val="00624E0B"/>
    <w:rsid w:val="00624EA0"/>
    <w:rsid w:val="00624FC0"/>
    <w:rsid w:val="00625005"/>
    <w:rsid w:val="006251D2"/>
    <w:rsid w:val="0062574F"/>
    <w:rsid w:val="0062578E"/>
    <w:rsid w:val="006259C0"/>
    <w:rsid w:val="0062635A"/>
    <w:rsid w:val="006264CE"/>
    <w:rsid w:val="006266F2"/>
    <w:rsid w:val="006269B5"/>
    <w:rsid w:val="00626BD1"/>
    <w:rsid w:val="00626C39"/>
    <w:rsid w:val="00626FB2"/>
    <w:rsid w:val="00627326"/>
    <w:rsid w:val="0062734E"/>
    <w:rsid w:val="00627399"/>
    <w:rsid w:val="006275F1"/>
    <w:rsid w:val="006278C2"/>
    <w:rsid w:val="00627A6B"/>
    <w:rsid w:val="0063061E"/>
    <w:rsid w:val="006307CD"/>
    <w:rsid w:val="00630E0E"/>
    <w:rsid w:val="00630F6A"/>
    <w:rsid w:val="00631067"/>
    <w:rsid w:val="0063108D"/>
    <w:rsid w:val="006312C6"/>
    <w:rsid w:val="0063130E"/>
    <w:rsid w:val="006313C0"/>
    <w:rsid w:val="0063172D"/>
    <w:rsid w:val="00631D4F"/>
    <w:rsid w:val="00631EA0"/>
    <w:rsid w:val="00631F55"/>
    <w:rsid w:val="00632671"/>
    <w:rsid w:val="00632AAC"/>
    <w:rsid w:val="00632B79"/>
    <w:rsid w:val="00633178"/>
    <w:rsid w:val="006334CA"/>
    <w:rsid w:val="00633729"/>
    <w:rsid w:val="00633A83"/>
    <w:rsid w:val="00634736"/>
    <w:rsid w:val="00634B83"/>
    <w:rsid w:val="00634F04"/>
    <w:rsid w:val="00634F3F"/>
    <w:rsid w:val="006355C4"/>
    <w:rsid w:val="00635760"/>
    <w:rsid w:val="0063590A"/>
    <w:rsid w:val="00635ACB"/>
    <w:rsid w:val="00635D7B"/>
    <w:rsid w:val="00635E77"/>
    <w:rsid w:val="00636FDE"/>
    <w:rsid w:val="00637338"/>
    <w:rsid w:val="006375D4"/>
    <w:rsid w:val="0063779E"/>
    <w:rsid w:val="006377D3"/>
    <w:rsid w:val="006379F4"/>
    <w:rsid w:val="00637E85"/>
    <w:rsid w:val="006402DE"/>
    <w:rsid w:val="00640477"/>
    <w:rsid w:val="00640B62"/>
    <w:rsid w:val="00640B74"/>
    <w:rsid w:val="00640CE6"/>
    <w:rsid w:val="006419FF"/>
    <w:rsid w:val="00641CB1"/>
    <w:rsid w:val="00641D33"/>
    <w:rsid w:val="00641F42"/>
    <w:rsid w:val="0064200C"/>
    <w:rsid w:val="0064216F"/>
    <w:rsid w:val="00642280"/>
    <w:rsid w:val="0064245B"/>
    <w:rsid w:val="00642830"/>
    <w:rsid w:val="0064284B"/>
    <w:rsid w:val="00642ACF"/>
    <w:rsid w:val="00642DAE"/>
    <w:rsid w:val="0064336F"/>
    <w:rsid w:val="0064337D"/>
    <w:rsid w:val="0064367F"/>
    <w:rsid w:val="006439F8"/>
    <w:rsid w:val="00643D00"/>
    <w:rsid w:val="00643DEA"/>
    <w:rsid w:val="00643F3E"/>
    <w:rsid w:val="006440D2"/>
    <w:rsid w:val="006447BA"/>
    <w:rsid w:val="006448B4"/>
    <w:rsid w:val="006448BD"/>
    <w:rsid w:val="00644A9E"/>
    <w:rsid w:val="00644EE0"/>
    <w:rsid w:val="006451E7"/>
    <w:rsid w:val="006453A1"/>
    <w:rsid w:val="00645434"/>
    <w:rsid w:val="006459E3"/>
    <w:rsid w:val="00645B67"/>
    <w:rsid w:val="00645CD5"/>
    <w:rsid w:val="0064611A"/>
    <w:rsid w:val="00646438"/>
    <w:rsid w:val="0064647D"/>
    <w:rsid w:val="0064657E"/>
    <w:rsid w:val="0064682A"/>
    <w:rsid w:val="00646C89"/>
    <w:rsid w:val="00646FCB"/>
    <w:rsid w:val="0064702E"/>
    <w:rsid w:val="00647469"/>
    <w:rsid w:val="006479BC"/>
    <w:rsid w:val="00647CF4"/>
    <w:rsid w:val="0065003E"/>
    <w:rsid w:val="00650135"/>
    <w:rsid w:val="0065032B"/>
    <w:rsid w:val="006508AA"/>
    <w:rsid w:val="00650B67"/>
    <w:rsid w:val="00650B77"/>
    <w:rsid w:val="00650C2D"/>
    <w:rsid w:val="00650DC4"/>
    <w:rsid w:val="00650DF4"/>
    <w:rsid w:val="0065105F"/>
    <w:rsid w:val="006513C9"/>
    <w:rsid w:val="0065185B"/>
    <w:rsid w:val="00651D5D"/>
    <w:rsid w:val="006521EF"/>
    <w:rsid w:val="006522AD"/>
    <w:rsid w:val="00652520"/>
    <w:rsid w:val="006526BD"/>
    <w:rsid w:val="006527F9"/>
    <w:rsid w:val="00652B11"/>
    <w:rsid w:val="00652DDC"/>
    <w:rsid w:val="00652FDE"/>
    <w:rsid w:val="00653065"/>
    <w:rsid w:val="0065322A"/>
    <w:rsid w:val="006541C1"/>
    <w:rsid w:val="0065422B"/>
    <w:rsid w:val="00654661"/>
    <w:rsid w:val="0065468E"/>
    <w:rsid w:val="0065485F"/>
    <w:rsid w:val="00654868"/>
    <w:rsid w:val="006548A6"/>
    <w:rsid w:val="00654AC9"/>
    <w:rsid w:val="00654C53"/>
    <w:rsid w:val="00654DFF"/>
    <w:rsid w:val="00655013"/>
    <w:rsid w:val="006550C2"/>
    <w:rsid w:val="00655238"/>
    <w:rsid w:val="006560A9"/>
    <w:rsid w:val="0065638E"/>
    <w:rsid w:val="00656824"/>
    <w:rsid w:val="00656894"/>
    <w:rsid w:val="0065692E"/>
    <w:rsid w:val="006569AA"/>
    <w:rsid w:val="00656CA5"/>
    <w:rsid w:val="00656E14"/>
    <w:rsid w:val="00656FDF"/>
    <w:rsid w:val="006570E2"/>
    <w:rsid w:val="006574DF"/>
    <w:rsid w:val="00657741"/>
    <w:rsid w:val="00657757"/>
    <w:rsid w:val="00657982"/>
    <w:rsid w:val="00657F13"/>
    <w:rsid w:val="0066087F"/>
    <w:rsid w:val="00660BBB"/>
    <w:rsid w:val="006615A9"/>
    <w:rsid w:val="00661B95"/>
    <w:rsid w:val="00661DC2"/>
    <w:rsid w:val="00662493"/>
    <w:rsid w:val="006628A7"/>
    <w:rsid w:val="006628F6"/>
    <w:rsid w:val="00662947"/>
    <w:rsid w:val="00662DC7"/>
    <w:rsid w:val="006631D6"/>
    <w:rsid w:val="006633CE"/>
    <w:rsid w:val="00663827"/>
    <w:rsid w:val="00663B8E"/>
    <w:rsid w:val="00663DCA"/>
    <w:rsid w:val="00664060"/>
    <w:rsid w:val="006642B6"/>
    <w:rsid w:val="0066448A"/>
    <w:rsid w:val="0066460D"/>
    <w:rsid w:val="0066486C"/>
    <w:rsid w:val="00664999"/>
    <w:rsid w:val="006649A3"/>
    <w:rsid w:val="00664A07"/>
    <w:rsid w:val="00664A7D"/>
    <w:rsid w:val="00664AC4"/>
    <w:rsid w:val="006654A7"/>
    <w:rsid w:val="00665969"/>
    <w:rsid w:val="00665E03"/>
    <w:rsid w:val="006662F5"/>
    <w:rsid w:val="00666513"/>
    <w:rsid w:val="00666A5D"/>
    <w:rsid w:val="00666D6B"/>
    <w:rsid w:val="00666F91"/>
    <w:rsid w:val="00666FB3"/>
    <w:rsid w:val="00667317"/>
    <w:rsid w:val="0066799A"/>
    <w:rsid w:val="00667A2B"/>
    <w:rsid w:val="0067017D"/>
    <w:rsid w:val="006701F2"/>
    <w:rsid w:val="0067033C"/>
    <w:rsid w:val="006704E3"/>
    <w:rsid w:val="00670571"/>
    <w:rsid w:val="006708F4"/>
    <w:rsid w:val="00670904"/>
    <w:rsid w:val="00671066"/>
    <w:rsid w:val="0067149A"/>
    <w:rsid w:val="00671513"/>
    <w:rsid w:val="006716B8"/>
    <w:rsid w:val="006716BC"/>
    <w:rsid w:val="00671749"/>
    <w:rsid w:val="006718B1"/>
    <w:rsid w:val="00672168"/>
    <w:rsid w:val="006721E1"/>
    <w:rsid w:val="00672585"/>
    <w:rsid w:val="00672643"/>
    <w:rsid w:val="00672A80"/>
    <w:rsid w:val="00672B4B"/>
    <w:rsid w:val="00672BB8"/>
    <w:rsid w:val="00673771"/>
    <w:rsid w:val="006739C8"/>
    <w:rsid w:val="00673B5E"/>
    <w:rsid w:val="0067475E"/>
    <w:rsid w:val="0067477E"/>
    <w:rsid w:val="00674D4E"/>
    <w:rsid w:val="00675017"/>
    <w:rsid w:val="00675174"/>
    <w:rsid w:val="006751F4"/>
    <w:rsid w:val="0067521F"/>
    <w:rsid w:val="00675231"/>
    <w:rsid w:val="00675885"/>
    <w:rsid w:val="0067593C"/>
    <w:rsid w:val="00675CB9"/>
    <w:rsid w:val="00676337"/>
    <w:rsid w:val="0067653B"/>
    <w:rsid w:val="0067688F"/>
    <w:rsid w:val="00676927"/>
    <w:rsid w:val="00676A0F"/>
    <w:rsid w:val="00676B36"/>
    <w:rsid w:val="00676B44"/>
    <w:rsid w:val="00676FF3"/>
    <w:rsid w:val="0067749E"/>
    <w:rsid w:val="006776D6"/>
    <w:rsid w:val="00677717"/>
    <w:rsid w:val="00677B22"/>
    <w:rsid w:val="00677BDB"/>
    <w:rsid w:val="00677D46"/>
    <w:rsid w:val="00677E03"/>
    <w:rsid w:val="0068100E"/>
    <w:rsid w:val="006811C9"/>
    <w:rsid w:val="00681811"/>
    <w:rsid w:val="0068196A"/>
    <w:rsid w:val="00681A91"/>
    <w:rsid w:val="00681D56"/>
    <w:rsid w:val="00682205"/>
    <w:rsid w:val="0068233E"/>
    <w:rsid w:val="0068237B"/>
    <w:rsid w:val="0068242A"/>
    <w:rsid w:val="0068361D"/>
    <w:rsid w:val="006836F0"/>
    <w:rsid w:val="006836F4"/>
    <w:rsid w:val="006844D2"/>
    <w:rsid w:val="00684534"/>
    <w:rsid w:val="00684833"/>
    <w:rsid w:val="00684C91"/>
    <w:rsid w:val="00684E9F"/>
    <w:rsid w:val="0068511F"/>
    <w:rsid w:val="00685444"/>
    <w:rsid w:val="006855CB"/>
    <w:rsid w:val="0068597F"/>
    <w:rsid w:val="006859A7"/>
    <w:rsid w:val="00685E66"/>
    <w:rsid w:val="00685F91"/>
    <w:rsid w:val="00686172"/>
    <w:rsid w:val="006861F9"/>
    <w:rsid w:val="00686510"/>
    <w:rsid w:val="00686BF4"/>
    <w:rsid w:val="00687122"/>
    <w:rsid w:val="00687228"/>
    <w:rsid w:val="0068754F"/>
    <w:rsid w:val="00687D11"/>
    <w:rsid w:val="00687D14"/>
    <w:rsid w:val="00687D47"/>
    <w:rsid w:val="00687E39"/>
    <w:rsid w:val="006900C7"/>
    <w:rsid w:val="006905AF"/>
    <w:rsid w:val="00690691"/>
    <w:rsid w:val="0069097F"/>
    <w:rsid w:val="00690B5D"/>
    <w:rsid w:val="00690BAA"/>
    <w:rsid w:val="00690BB0"/>
    <w:rsid w:val="00690D65"/>
    <w:rsid w:val="00690F4D"/>
    <w:rsid w:val="006916B7"/>
    <w:rsid w:val="00691918"/>
    <w:rsid w:val="00691D24"/>
    <w:rsid w:val="00691EC6"/>
    <w:rsid w:val="00692106"/>
    <w:rsid w:val="006922A2"/>
    <w:rsid w:val="006926DC"/>
    <w:rsid w:val="006928A4"/>
    <w:rsid w:val="00692AF5"/>
    <w:rsid w:val="00692AFB"/>
    <w:rsid w:val="00692B28"/>
    <w:rsid w:val="00692ECE"/>
    <w:rsid w:val="00692EEF"/>
    <w:rsid w:val="006932B6"/>
    <w:rsid w:val="0069360E"/>
    <w:rsid w:val="00693820"/>
    <w:rsid w:val="006939D6"/>
    <w:rsid w:val="00693A7A"/>
    <w:rsid w:val="00693CA7"/>
    <w:rsid w:val="00693D2F"/>
    <w:rsid w:val="0069418F"/>
    <w:rsid w:val="00694621"/>
    <w:rsid w:val="006947E5"/>
    <w:rsid w:val="00694959"/>
    <w:rsid w:val="00694A80"/>
    <w:rsid w:val="00694D8D"/>
    <w:rsid w:val="00694E70"/>
    <w:rsid w:val="00694E9E"/>
    <w:rsid w:val="00695077"/>
    <w:rsid w:val="00695200"/>
    <w:rsid w:val="00695202"/>
    <w:rsid w:val="00695CBA"/>
    <w:rsid w:val="00695EA6"/>
    <w:rsid w:val="00696081"/>
    <w:rsid w:val="0069679C"/>
    <w:rsid w:val="00696C75"/>
    <w:rsid w:val="00697232"/>
    <w:rsid w:val="006972EE"/>
    <w:rsid w:val="006973B4"/>
    <w:rsid w:val="006978B0"/>
    <w:rsid w:val="00697ACD"/>
    <w:rsid w:val="006A008D"/>
    <w:rsid w:val="006A044A"/>
    <w:rsid w:val="006A04E7"/>
    <w:rsid w:val="006A080C"/>
    <w:rsid w:val="006A088D"/>
    <w:rsid w:val="006A08AE"/>
    <w:rsid w:val="006A0B62"/>
    <w:rsid w:val="006A15E3"/>
    <w:rsid w:val="006A1680"/>
    <w:rsid w:val="006A1A72"/>
    <w:rsid w:val="006A1A82"/>
    <w:rsid w:val="006A1BF9"/>
    <w:rsid w:val="006A1F7B"/>
    <w:rsid w:val="006A228D"/>
    <w:rsid w:val="006A257B"/>
    <w:rsid w:val="006A25D2"/>
    <w:rsid w:val="006A25D8"/>
    <w:rsid w:val="006A2651"/>
    <w:rsid w:val="006A268B"/>
    <w:rsid w:val="006A27DF"/>
    <w:rsid w:val="006A2A49"/>
    <w:rsid w:val="006A2F3E"/>
    <w:rsid w:val="006A2FC5"/>
    <w:rsid w:val="006A3277"/>
    <w:rsid w:val="006A3492"/>
    <w:rsid w:val="006A3779"/>
    <w:rsid w:val="006A3988"/>
    <w:rsid w:val="006A3AB1"/>
    <w:rsid w:val="006A3B74"/>
    <w:rsid w:val="006A4279"/>
    <w:rsid w:val="006A42AC"/>
    <w:rsid w:val="006A45C6"/>
    <w:rsid w:val="006A4C25"/>
    <w:rsid w:val="006A4CBA"/>
    <w:rsid w:val="006A5064"/>
    <w:rsid w:val="006A52CF"/>
    <w:rsid w:val="006A54E6"/>
    <w:rsid w:val="006A5659"/>
    <w:rsid w:val="006A58DC"/>
    <w:rsid w:val="006A58ED"/>
    <w:rsid w:val="006A5A82"/>
    <w:rsid w:val="006A61EB"/>
    <w:rsid w:val="006A6251"/>
    <w:rsid w:val="006A6867"/>
    <w:rsid w:val="006A6BAD"/>
    <w:rsid w:val="006A6C64"/>
    <w:rsid w:val="006A71CB"/>
    <w:rsid w:val="006A7785"/>
    <w:rsid w:val="006A7B9D"/>
    <w:rsid w:val="006B0015"/>
    <w:rsid w:val="006B00DA"/>
    <w:rsid w:val="006B0366"/>
    <w:rsid w:val="006B0991"/>
    <w:rsid w:val="006B0A62"/>
    <w:rsid w:val="006B0B8D"/>
    <w:rsid w:val="006B0CBD"/>
    <w:rsid w:val="006B138A"/>
    <w:rsid w:val="006B141D"/>
    <w:rsid w:val="006B14D5"/>
    <w:rsid w:val="006B14EC"/>
    <w:rsid w:val="006B1A49"/>
    <w:rsid w:val="006B1D6A"/>
    <w:rsid w:val="006B2043"/>
    <w:rsid w:val="006B2261"/>
    <w:rsid w:val="006B295F"/>
    <w:rsid w:val="006B2AF0"/>
    <w:rsid w:val="006B2B83"/>
    <w:rsid w:val="006B2C73"/>
    <w:rsid w:val="006B3439"/>
    <w:rsid w:val="006B34AE"/>
    <w:rsid w:val="006B38B6"/>
    <w:rsid w:val="006B395F"/>
    <w:rsid w:val="006B39B6"/>
    <w:rsid w:val="006B3D9F"/>
    <w:rsid w:val="006B40AA"/>
    <w:rsid w:val="006B4206"/>
    <w:rsid w:val="006B4227"/>
    <w:rsid w:val="006B43F2"/>
    <w:rsid w:val="006B4500"/>
    <w:rsid w:val="006B4564"/>
    <w:rsid w:val="006B48BC"/>
    <w:rsid w:val="006B5185"/>
    <w:rsid w:val="006B548D"/>
    <w:rsid w:val="006B5549"/>
    <w:rsid w:val="006B5713"/>
    <w:rsid w:val="006B582A"/>
    <w:rsid w:val="006B597E"/>
    <w:rsid w:val="006B5A81"/>
    <w:rsid w:val="006B5B0A"/>
    <w:rsid w:val="006B5E6D"/>
    <w:rsid w:val="006B6295"/>
    <w:rsid w:val="006B643F"/>
    <w:rsid w:val="006B6482"/>
    <w:rsid w:val="006B696E"/>
    <w:rsid w:val="006B6EE1"/>
    <w:rsid w:val="006B7371"/>
    <w:rsid w:val="006B782A"/>
    <w:rsid w:val="006B7B20"/>
    <w:rsid w:val="006B7EEF"/>
    <w:rsid w:val="006C02D9"/>
    <w:rsid w:val="006C08CB"/>
    <w:rsid w:val="006C120D"/>
    <w:rsid w:val="006C142F"/>
    <w:rsid w:val="006C18F0"/>
    <w:rsid w:val="006C18F4"/>
    <w:rsid w:val="006C191D"/>
    <w:rsid w:val="006C1AB0"/>
    <w:rsid w:val="006C1B7D"/>
    <w:rsid w:val="006C1DCF"/>
    <w:rsid w:val="006C231B"/>
    <w:rsid w:val="006C2348"/>
    <w:rsid w:val="006C24D9"/>
    <w:rsid w:val="006C2847"/>
    <w:rsid w:val="006C2993"/>
    <w:rsid w:val="006C2E31"/>
    <w:rsid w:val="006C2F40"/>
    <w:rsid w:val="006C318E"/>
    <w:rsid w:val="006C3414"/>
    <w:rsid w:val="006C349B"/>
    <w:rsid w:val="006C355E"/>
    <w:rsid w:val="006C3668"/>
    <w:rsid w:val="006C39D7"/>
    <w:rsid w:val="006C3AD4"/>
    <w:rsid w:val="006C3C1A"/>
    <w:rsid w:val="006C40C3"/>
    <w:rsid w:val="006C434C"/>
    <w:rsid w:val="006C44BF"/>
    <w:rsid w:val="006C45DC"/>
    <w:rsid w:val="006C47EE"/>
    <w:rsid w:val="006C4A3B"/>
    <w:rsid w:val="006C4A7E"/>
    <w:rsid w:val="006C4D75"/>
    <w:rsid w:val="006C4E88"/>
    <w:rsid w:val="006C503D"/>
    <w:rsid w:val="006C5154"/>
    <w:rsid w:val="006C51D5"/>
    <w:rsid w:val="006C530D"/>
    <w:rsid w:val="006C5550"/>
    <w:rsid w:val="006C5684"/>
    <w:rsid w:val="006C56B7"/>
    <w:rsid w:val="006C5B9F"/>
    <w:rsid w:val="006C5CC9"/>
    <w:rsid w:val="006C5FAC"/>
    <w:rsid w:val="006C61EE"/>
    <w:rsid w:val="006C62A9"/>
    <w:rsid w:val="006C63A0"/>
    <w:rsid w:val="006C6407"/>
    <w:rsid w:val="006C6A78"/>
    <w:rsid w:val="006C6E42"/>
    <w:rsid w:val="006C73DC"/>
    <w:rsid w:val="006C7464"/>
    <w:rsid w:val="006C76BD"/>
    <w:rsid w:val="006C7A93"/>
    <w:rsid w:val="006C7E92"/>
    <w:rsid w:val="006D0045"/>
    <w:rsid w:val="006D0589"/>
    <w:rsid w:val="006D0A3D"/>
    <w:rsid w:val="006D0ACF"/>
    <w:rsid w:val="006D0D9D"/>
    <w:rsid w:val="006D10CE"/>
    <w:rsid w:val="006D10FB"/>
    <w:rsid w:val="006D17B8"/>
    <w:rsid w:val="006D17BA"/>
    <w:rsid w:val="006D1C88"/>
    <w:rsid w:val="006D1E8A"/>
    <w:rsid w:val="006D20C5"/>
    <w:rsid w:val="006D2171"/>
    <w:rsid w:val="006D220A"/>
    <w:rsid w:val="006D32E8"/>
    <w:rsid w:val="006D3853"/>
    <w:rsid w:val="006D3A74"/>
    <w:rsid w:val="006D3DC1"/>
    <w:rsid w:val="006D3EBD"/>
    <w:rsid w:val="006D4379"/>
    <w:rsid w:val="006D47DA"/>
    <w:rsid w:val="006D4860"/>
    <w:rsid w:val="006D4A04"/>
    <w:rsid w:val="006D4CC5"/>
    <w:rsid w:val="006D4F9B"/>
    <w:rsid w:val="006D5197"/>
    <w:rsid w:val="006D5288"/>
    <w:rsid w:val="006D53BF"/>
    <w:rsid w:val="006D6019"/>
    <w:rsid w:val="006D62E4"/>
    <w:rsid w:val="006D6372"/>
    <w:rsid w:val="006D64AD"/>
    <w:rsid w:val="006D678A"/>
    <w:rsid w:val="006D6D51"/>
    <w:rsid w:val="006D6EC9"/>
    <w:rsid w:val="006D6ED4"/>
    <w:rsid w:val="006D7226"/>
    <w:rsid w:val="006D7262"/>
    <w:rsid w:val="006D782B"/>
    <w:rsid w:val="006D7AF5"/>
    <w:rsid w:val="006D7FE6"/>
    <w:rsid w:val="006E028E"/>
    <w:rsid w:val="006E06AE"/>
    <w:rsid w:val="006E086B"/>
    <w:rsid w:val="006E0DE9"/>
    <w:rsid w:val="006E0F15"/>
    <w:rsid w:val="006E1302"/>
    <w:rsid w:val="006E1354"/>
    <w:rsid w:val="006E1CAF"/>
    <w:rsid w:val="006E1E9F"/>
    <w:rsid w:val="006E217A"/>
    <w:rsid w:val="006E2584"/>
    <w:rsid w:val="006E374E"/>
    <w:rsid w:val="006E4148"/>
    <w:rsid w:val="006E428F"/>
    <w:rsid w:val="006E430E"/>
    <w:rsid w:val="006E4966"/>
    <w:rsid w:val="006E4AC3"/>
    <w:rsid w:val="006E4C42"/>
    <w:rsid w:val="006E5530"/>
    <w:rsid w:val="006E556F"/>
    <w:rsid w:val="006E5628"/>
    <w:rsid w:val="006E5B0D"/>
    <w:rsid w:val="006E5B54"/>
    <w:rsid w:val="006E5CFB"/>
    <w:rsid w:val="006E619D"/>
    <w:rsid w:val="006E638E"/>
    <w:rsid w:val="006E67BB"/>
    <w:rsid w:val="006E6F8A"/>
    <w:rsid w:val="006E70F7"/>
    <w:rsid w:val="006E7151"/>
    <w:rsid w:val="006E7190"/>
    <w:rsid w:val="006E73CA"/>
    <w:rsid w:val="006E7522"/>
    <w:rsid w:val="006E768D"/>
    <w:rsid w:val="006E784B"/>
    <w:rsid w:val="006E7AA3"/>
    <w:rsid w:val="006E7BEC"/>
    <w:rsid w:val="006F0034"/>
    <w:rsid w:val="006F0141"/>
    <w:rsid w:val="006F071F"/>
    <w:rsid w:val="006F07F7"/>
    <w:rsid w:val="006F0BC8"/>
    <w:rsid w:val="006F0D35"/>
    <w:rsid w:val="006F0DA3"/>
    <w:rsid w:val="006F0E6C"/>
    <w:rsid w:val="006F0F97"/>
    <w:rsid w:val="006F1017"/>
    <w:rsid w:val="006F1107"/>
    <w:rsid w:val="006F12E3"/>
    <w:rsid w:val="006F14A5"/>
    <w:rsid w:val="006F18C1"/>
    <w:rsid w:val="006F1962"/>
    <w:rsid w:val="006F1BE9"/>
    <w:rsid w:val="006F1C95"/>
    <w:rsid w:val="006F1D74"/>
    <w:rsid w:val="006F1DCF"/>
    <w:rsid w:val="006F1E6A"/>
    <w:rsid w:val="006F1EE8"/>
    <w:rsid w:val="006F21A8"/>
    <w:rsid w:val="006F231F"/>
    <w:rsid w:val="006F248C"/>
    <w:rsid w:val="006F24C7"/>
    <w:rsid w:val="006F2A59"/>
    <w:rsid w:val="006F2BE4"/>
    <w:rsid w:val="006F2C8A"/>
    <w:rsid w:val="006F2DCB"/>
    <w:rsid w:val="006F3748"/>
    <w:rsid w:val="006F3D88"/>
    <w:rsid w:val="006F3EFD"/>
    <w:rsid w:val="006F4279"/>
    <w:rsid w:val="006F4326"/>
    <w:rsid w:val="006F4453"/>
    <w:rsid w:val="006F4F34"/>
    <w:rsid w:val="006F4FEE"/>
    <w:rsid w:val="006F529F"/>
    <w:rsid w:val="006F5FB1"/>
    <w:rsid w:val="006F61BE"/>
    <w:rsid w:val="006F633D"/>
    <w:rsid w:val="006F6885"/>
    <w:rsid w:val="006F6A7F"/>
    <w:rsid w:val="006F6C52"/>
    <w:rsid w:val="006F6FA4"/>
    <w:rsid w:val="006F733F"/>
    <w:rsid w:val="006F734A"/>
    <w:rsid w:val="006F766D"/>
    <w:rsid w:val="006F76DC"/>
    <w:rsid w:val="006F7994"/>
    <w:rsid w:val="006F7B62"/>
    <w:rsid w:val="006F7E19"/>
    <w:rsid w:val="0070080C"/>
    <w:rsid w:val="00700881"/>
    <w:rsid w:val="00700E30"/>
    <w:rsid w:val="00700FF2"/>
    <w:rsid w:val="007015F4"/>
    <w:rsid w:val="00701869"/>
    <w:rsid w:val="00701B95"/>
    <w:rsid w:val="0070242D"/>
    <w:rsid w:val="007024E1"/>
    <w:rsid w:val="007026EE"/>
    <w:rsid w:val="0070277C"/>
    <w:rsid w:val="007029EC"/>
    <w:rsid w:val="00702F2A"/>
    <w:rsid w:val="0070310D"/>
    <w:rsid w:val="0070318F"/>
    <w:rsid w:val="00703265"/>
    <w:rsid w:val="0070328B"/>
    <w:rsid w:val="00704595"/>
    <w:rsid w:val="007047EE"/>
    <w:rsid w:val="00704C23"/>
    <w:rsid w:val="0070520D"/>
    <w:rsid w:val="007055FF"/>
    <w:rsid w:val="00705906"/>
    <w:rsid w:val="007059D1"/>
    <w:rsid w:val="00705BFC"/>
    <w:rsid w:val="00705FF6"/>
    <w:rsid w:val="007060A9"/>
    <w:rsid w:val="00706563"/>
    <w:rsid w:val="00706634"/>
    <w:rsid w:val="00706BFA"/>
    <w:rsid w:val="00707142"/>
    <w:rsid w:val="0070736E"/>
    <w:rsid w:val="007073CA"/>
    <w:rsid w:val="007073F4"/>
    <w:rsid w:val="0070746E"/>
    <w:rsid w:val="007074D1"/>
    <w:rsid w:val="00707534"/>
    <w:rsid w:val="007078F8"/>
    <w:rsid w:val="007079E9"/>
    <w:rsid w:val="00707A91"/>
    <w:rsid w:val="00707D12"/>
    <w:rsid w:val="00707E66"/>
    <w:rsid w:val="00707FAA"/>
    <w:rsid w:val="00707FF5"/>
    <w:rsid w:val="00710059"/>
    <w:rsid w:val="007100CC"/>
    <w:rsid w:val="00710529"/>
    <w:rsid w:val="00710EAC"/>
    <w:rsid w:val="00711137"/>
    <w:rsid w:val="00711672"/>
    <w:rsid w:val="007118C8"/>
    <w:rsid w:val="00711B0E"/>
    <w:rsid w:val="00711C93"/>
    <w:rsid w:val="00712039"/>
    <w:rsid w:val="007120BC"/>
    <w:rsid w:val="007121EA"/>
    <w:rsid w:val="00712420"/>
    <w:rsid w:val="007126EC"/>
    <w:rsid w:val="00713227"/>
    <w:rsid w:val="007137D6"/>
    <w:rsid w:val="007139A7"/>
    <w:rsid w:val="0071425F"/>
    <w:rsid w:val="007142C7"/>
    <w:rsid w:val="0071456B"/>
    <w:rsid w:val="007147DA"/>
    <w:rsid w:val="00714988"/>
    <w:rsid w:val="007149E5"/>
    <w:rsid w:val="00714A30"/>
    <w:rsid w:val="00714A94"/>
    <w:rsid w:val="00714D97"/>
    <w:rsid w:val="00714E4A"/>
    <w:rsid w:val="00714FDF"/>
    <w:rsid w:val="007154CB"/>
    <w:rsid w:val="00715DDB"/>
    <w:rsid w:val="007161C1"/>
    <w:rsid w:val="0071665B"/>
    <w:rsid w:val="00716695"/>
    <w:rsid w:val="0071684B"/>
    <w:rsid w:val="00716AA2"/>
    <w:rsid w:val="00716EF5"/>
    <w:rsid w:val="0071757E"/>
    <w:rsid w:val="00717610"/>
    <w:rsid w:val="00717EA1"/>
    <w:rsid w:val="00720AD5"/>
    <w:rsid w:val="00720CA6"/>
    <w:rsid w:val="00720CC4"/>
    <w:rsid w:val="007210E0"/>
    <w:rsid w:val="0072150E"/>
    <w:rsid w:val="007216C3"/>
    <w:rsid w:val="007217A0"/>
    <w:rsid w:val="00721832"/>
    <w:rsid w:val="00721C6A"/>
    <w:rsid w:val="00721E33"/>
    <w:rsid w:val="00722758"/>
    <w:rsid w:val="00722863"/>
    <w:rsid w:val="00722C41"/>
    <w:rsid w:val="00722CE3"/>
    <w:rsid w:val="007231A3"/>
    <w:rsid w:val="007233EE"/>
    <w:rsid w:val="00723808"/>
    <w:rsid w:val="0072442E"/>
    <w:rsid w:val="007245B2"/>
    <w:rsid w:val="00724613"/>
    <w:rsid w:val="0072469A"/>
    <w:rsid w:val="00724766"/>
    <w:rsid w:val="00724E68"/>
    <w:rsid w:val="00725693"/>
    <w:rsid w:val="007256D7"/>
    <w:rsid w:val="007258A8"/>
    <w:rsid w:val="00725CB5"/>
    <w:rsid w:val="0072648E"/>
    <w:rsid w:val="007264BF"/>
    <w:rsid w:val="0072660A"/>
    <w:rsid w:val="00726731"/>
    <w:rsid w:val="0072699D"/>
    <w:rsid w:val="00726C9D"/>
    <w:rsid w:val="00726CA2"/>
    <w:rsid w:val="00726D42"/>
    <w:rsid w:val="0072759A"/>
    <w:rsid w:val="007275F3"/>
    <w:rsid w:val="00727713"/>
    <w:rsid w:val="0073058E"/>
    <w:rsid w:val="0073082A"/>
    <w:rsid w:val="00730B5D"/>
    <w:rsid w:val="00730C4B"/>
    <w:rsid w:val="00730C79"/>
    <w:rsid w:val="00731342"/>
    <w:rsid w:val="00731534"/>
    <w:rsid w:val="00731621"/>
    <w:rsid w:val="00731971"/>
    <w:rsid w:val="00731A64"/>
    <w:rsid w:val="00731D02"/>
    <w:rsid w:val="00731E91"/>
    <w:rsid w:val="00732885"/>
    <w:rsid w:val="00732A4F"/>
    <w:rsid w:val="00732AB8"/>
    <w:rsid w:val="00732B12"/>
    <w:rsid w:val="00732CEB"/>
    <w:rsid w:val="00732F47"/>
    <w:rsid w:val="00734344"/>
    <w:rsid w:val="0073482E"/>
    <w:rsid w:val="00734B1F"/>
    <w:rsid w:val="00734EB4"/>
    <w:rsid w:val="0073519A"/>
    <w:rsid w:val="00735875"/>
    <w:rsid w:val="007359AD"/>
    <w:rsid w:val="00735B4B"/>
    <w:rsid w:val="00735D5A"/>
    <w:rsid w:val="00735DBA"/>
    <w:rsid w:val="00735FA4"/>
    <w:rsid w:val="0073623F"/>
    <w:rsid w:val="007365D1"/>
    <w:rsid w:val="00736671"/>
    <w:rsid w:val="007368F0"/>
    <w:rsid w:val="00740229"/>
    <w:rsid w:val="00740634"/>
    <w:rsid w:val="00740666"/>
    <w:rsid w:val="00741674"/>
    <w:rsid w:val="00741731"/>
    <w:rsid w:val="00741752"/>
    <w:rsid w:val="00742338"/>
    <w:rsid w:val="0074240D"/>
    <w:rsid w:val="00742ADF"/>
    <w:rsid w:val="00742CB3"/>
    <w:rsid w:val="00742DA1"/>
    <w:rsid w:val="00742E71"/>
    <w:rsid w:val="00742FC9"/>
    <w:rsid w:val="0074305A"/>
    <w:rsid w:val="00743A68"/>
    <w:rsid w:val="00743E7F"/>
    <w:rsid w:val="007440EB"/>
    <w:rsid w:val="007443F1"/>
    <w:rsid w:val="007445FB"/>
    <w:rsid w:val="007446B7"/>
    <w:rsid w:val="00744865"/>
    <w:rsid w:val="00744E84"/>
    <w:rsid w:val="00744FBE"/>
    <w:rsid w:val="007457DC"/>
    <w:rsid w:val="0074585B"/>
    <w:rsid w:val="00745923"/>
    <w:rsid w:val="00745956"/>
    <w:rsid w:val="00745AC6"/>
    <w:rsid w:val="00745C3E"/>
    <w:rsid w:val="00745D39"/>
    <w:rsid w:val="00745E7A"/>
    <w:rsid w:val="00745EFA"/>
    <w:rsid w:val="00745FD1"/>
    <w:rsid w:val="00746254"/>
    <w:rsid w:val="00746361"/>
    <w:rsid w:val="007463AF"/>
    <w:rsid w:val="00746418"/>
    <w:rsid w:val="007468DE"/>
    <w:rsid w:val="00746C57"/>
    <w:rsid w:val="00746DB7"/>
    <w:rsid w:val="007470BF"/>
    <w:rsid w:val="00747150"/>
    <w:rsid w:val="00747457"/>
    <w:rsid w:val="007474E2"/>
    <w:rsid w:val="0074781F"/>
    <w:rsid w:val="007478A4"/>
    <w:rsid w:val="007478C8"/>
    <w:rsid w:val="007478F0"/>
    <w:rsid w:val="00747D11"/>
    <w:rsid w:val="00750350"/>
    <w:rsid w:val="00750512"/>
    <w:rsid w:val="00750815"/>
    <w:rsid w:val="00750845"/>
    <w:rsid w:val="0075091E"/>
    <w:rsid w:val="00750A2C"/>
    <w:rsid w:val="00750AF7"/>
    <w:rsid w:val="00750BD2"/>
    <w:rsid w:val="00750C07"/>
    <w:rsid w:val="00750C2C"/>
    <w:rsid w:val="00750E33"/>
    <w:rsid w:val="00750E38"/>
    <w:rsid w:val="00750ECA"/>
    <w:rsid w:val="00750F5A"/>
    <w:rsid w:val="00751DAA"/>
    <w:rsid w:val="00751E1E"/>
    <w:rsid w:val="00752099"/>
    <w:rsid w:val="00752235"/>
    <w:rsid w:val="007525EB"/>
    <w:rsid w:val="00752684"/>
    <w:rsid w:val="007527CC"/>
    <w:rsid w:val="00752D9B"/>
    <w:rsid w:val="00752F7F"/>
    <w:rsid w:val="00753017"/>
    <w:rsid w:val="007532A4"/>
    <w:rsid w:val="007532F8"/>
    <w:rsid w:val="0075336F"/>
    <w:rsid w:val="0075398F"/>
    <w:rsid w:val="00753C45"/>
    <w:rsid w:val="00753C53"/>
    <w:rsid w:val="00753E03"/>
    <w:rsid w:val="00754718"/>
    <w:rsid w:val="0075487E"/>
    <w:rsid w:val="007548EC"/>
    <w:rsid w:val="00754F26"/>
    <w:rsid w:val="0075563A"/>
    <w:rsid w:val="00755884"/>
    <w:rsid w:val="00755A20"/>
    <w:rsid w:val="00755EE5"/>
    <w:rsid w:val="00755F5D"/>
    <w:rsid w:val="00756358"/>
    <w:rsid w:val="00756802"/>
    <w:rsid w:val="0075688E"/>
    <w:rsid w:val="00756A86"/>
    <w:rsid w:val="0075755C"/>
    <w:rsid w:val="00757696"/>
    <w:rsid w:val="00757D62"/>
    <w:rsid w:val="00757EF3"/>
    <w:rsid w:val="00757FAB"/>
    <w:rsid w:val="0076021F"/>
    <w:rsid w:val="0076074E"/>
    <w:rsid w:val="00761382"/>
    <w:rsid w:val="00761522"/>
    <w:rsid w:val="00761744"/>
    <w:rsid w:val="00761765"/>
    <w:rsid w:val="00761B4D"/>
    <w:rsid w:val="00761BF9"/>
    <w:rsid w:val="00761E4D"/>
    <w:rsid w:val="00761E93"/>
    <w:rsid w:val="0076220A"/>
    <w:rsid w:val="00762680"/>
    <w:rsid w:val="00762731"/>
    <w:rsid w:val="00762A5B"/>
    <w:rsid w:val="00762A60"/>
    <w:rsid w:val="00762B3A"/>
    <w:rsid w:val="00763063"/>
    <w:rsid w:val="007632A2"/>
    <w:rsid w:val="00763380"/>
    <w:rsid w:val="00763663"/>
    <w:rsid w:val="00763696"/>
    <w:rsid w:val="0076370F"/>
    <w:rsid w:val="0076376E"/>
    <w:rsid w:val="00763818"/>
    <w:rsid w:val="00763935"/>
    <w:rsid w:val="00763ABB"/>
    <w:rsid w:val="00763CB4"/>
    <w:rsid w:val="00763DD3"/>
    <w:rsid w:val="0076405F"/>
    <w:rsid w:val="0076429C"/>
    <w:rsid w:val="00764A3D"/>
    <w:rsid w:val="00764E45"/>
    <w:rsid w:val="00764F71"/>
    <w:rsid w:val="0076506E"/>
    <w:rsid w:val="00765092"/>
    <w:rsid w:val="007652B4"/>
    <w:rsid w:val="0076549B"/>
    <w:rsid w:val="00765AAA"/>
    <w:rsid w:val="00765C71"/>
    <w:rsid w:val="00766611"/>
    <w:rsid w:val="007668A3"/>
    <w:rsid w:val="00766982"/>
    <w:rsid w:val="00766BE0"/>
    <w:rsid w:val="00766C0D"/>
    <w:rsid w:val="00767035"/>
    <w:rsid w:val="00767563"/>
    <w:rsid w:val="0076759C"/>
    <w:rsid w:val="00767828"/>
    <w:rsid w:val="00767865"/>
    <w:rsid w:val="00767EAB"/>
    <w:rsid w:val="007708CD"/>
    <w:rsid w:val="00770EB5"/>
    <w:rsid w:val="0077145E"/>
    <w:rsid w:val="0077169F"/>
    <w:rsid w:val="00771943"/>
    <w:rsid w:val="007720B4"/>
    <w:rsid w:val="00772152"/>
    <w:rsid w:val="007726DC"/>
    <w:rsid w:val="00772C49"/>
    <w:rsid w:val="00773023"/>
    <w:rsid w:val="007732F4"/>
    <w:rsid w:val="007736BB"/>
    <w:rsid w:val="00773ABC"/>
    <w:rsid w:val="00774210"/>
    <w:rsid w:val="00774396"/>
    <w:rsid w:val="007746F5"/>
    <w:rsid w:val="00774774"/>
    <w:rsid w:val="00774775"/>
    <w:rsid w:val="00774E54"/>
    <w:rsid w:val="00774F83"/>
    <w:rsid w:val="0077594F"/>
    <w:rsid w:val="00775976"/>
    <w:rsid w:val="00775BA3"/>
    <w:rsid w:val="00775CF3"/>
    <w:rsid w:val="00775D83"/>
    <w:rsid w:val="00775F15"/>
    <w:rsid w:val="007761A6"/>
    <w:rsid w:val="007764D0"/>
    <w:rsid w:val="00776611"/>
    <w:rsid w:val="00776772"/>
    <w:rsid w:val="00776871"/>
    <w:rsid w:val="0077717D"/>
    <w:rsid w:val="00777BED"/>
    <w:rsid w:val="00777F25"/>
    <w:rsid w:val="00780159"/>
    <w:rsid w:val="00780288"/>
    <w:rsid w:val="00780292"/>
    <w:rsid w:val="00780702"/>
    <w:rsid w:val="00780764"/>
    <w:rsid w:val="007807F0"/>
    <w:rsid w:val="00781803"/>
    <w:rsid w:val="007819AF"/>
    <w:rsid w:val="00781BCA"/>
    <w:rsid w:val="00781E0A"/>
    <w:rsid w:val="007820C5"/>
    <w:rsid w:val="007821B0"/>
    <w:rsid w:val="007822B7"/>
    <w:rsid w:val="0078286B"/>
    <w:rsid w:val="00782B50"/>
    <w:rsid w:val="00782DA0"/>
    <w:rsid w:val="007830CE"/>
    <w:rsid w:val="00783807"/>
    <w:rsid w:val="00783FF8"/>
    <w:rsid w:val="007841D5"/>
    <w:rsid w:val="007843AB"/>
    <w:rsid w:val="00784633"/>
    <w:rsid w:val="007850FC"/>
    <w:rsid w:val="007858E4"/>
    <w:rsid w:val="007859A4"/>
    <w:rsid w:val="007861F3"/>
    <w:rsid w:val="007862AF"/>
    <w:rsid w:val="0078636C"/>
    <w:rsid w:val="0078639B"/>
    <w:rsid w:val="007866F1"/>
    <w:rsid w:val="007867DB"/>
    <w:rsid w:val="0078691A"/>
    <w:rsid w:val="00786B02"/>
    <w:rsid w:val="00787097"/>
    <w:rsid w:val="007879BD"/>
    <w:rsid w:val="00787A87"/>
    <w:rsid w:val="0079017C"/>
    <w:rsid w:val="0079084F"/>
    <w:rsid w:val="00790949"/>
    <w:rsid w:val="00790A3D"/>
    <w:rsid w:val="00790DBF"/>
    <w:rsid w:val="0079107F"/>
    <w:rsid w:val="00791236"/>
    <w:rsid w:val="007912C2"/>
    <w:rsid w:val="00791375"/>
    <w:rsid w:val="007915C9"/>
    <w:rsid w:val="0079165A"/>
    <w:rsid w:val="007916EF"/>
    <w:rsid w:val="00791707"/>
    <w:rsid w:val="007918D5"/>
    <w:rsid w:val="00791B11"/>
    <w:rsid w:val="00791C03"/>
    <w:rsid w:val="007923C3"/>
    <w:rsid w:val="00792B18"/>
    <w:rsid w:val="0079325A"/>
    <w:rsid w:val="0079355C"/>
    <w:rsid w:val="0079371E"/>
    <w:rsid w:val="00793F45"/>
    <w:rsid w:val="0079415A"/>
    <w:rsid w:val="007942DB"/>
    <w:rsid w:val="00794414"/>
    <w:rsid w:val="00794717"/>
    <w:rsid w:val="007947FA"/>
    <w:rsid w:val="007948F7"/>
    <w:rsid w:val="00794FC3"/>
    <w:rsid w:val="0079504C"/>
    <w:rsid w:val="007950E0"/>
    <w:rsid w:val="007953DB"/>
    <w:rsid w:val="0079544E"/>
    <w:rsid w:val="007955CD"/>
    <w:rsid w:val="00795F91"/>
    <w:rsid w:val="007963D0"/>
    <w:rsid w:val="00796788"/>
    <w:rsid w:val="0079690C"/>
    <w:rsid w:val="007969A2"/>
    <w:rsid w:val="00796B1B"/>
    <w:rsid w:val="00796B47"/>
    <w:rsid w:val="007974C4"/>
    <w:rsid w:val="0079752A"/>
    <w:rsid w:val="00797573"/>
    <w:rsid w:val="00797AD6"/>
    <w:rsid w:val="00797BE6"/>
    <w:rsid w:val="007A01AA"/>
    <w:rsid w:val="007A03C5"/>
    <w:rsid w:val="007A0562"/>
    <w:rsid w:val="007A0729"/>
    <w:rsid w:val="007A0882"/>
    <w:rsid w:val="007A0BF4"/>
    <w:rsid w:val="007A0C56"/>
    <w:rsid w:val="007A1165"/>
    <w:rsid w:val="007A12BA"/>
    <w:rsid w:val="007A133E"/>
    <w:rsid w:val="007A1848"/>
    <w:rsid w:val="007A18A2"/>
    <w:rsid w:val="007A1A0C"/>
    <w:rsid w:val="007A1A7A"/>
    <w:rsid w:val="007A1AC0"/>
    <w:rsid w:val="007A1BE3"/>
    <w:rsid w:val="007A270A"/>
    <w:rsid w:val="007A2F78"/>
    <w:rsid w:val="007A338C"/>
    <w:rsid w:val="007A363F"/>
    <w:rsid w:val="007A3929"/>
    <w:rsid w:val="007A3C2B"/>
    <w:rsid w:val="007A42AC"/>
    <w:rsid w:val="007A42FF"/>
    <w:rsid w:val="007A499E"/>
    <w:rsid w:val="007A4AF1"/>
    <w:rsid w:val="007A4B77"/>
    <w:rsid w:val="007A4BF2"/>
    <w:rsid w:val="007A4E54"/>
    <w:rsid w:val="007A5258"/>
    <w:rsid w:val="007A54AD"/>
    <w:rsid w:val="007A5640"/>
    <w:rsid w:val="007A57CE"/>
    <w:rsid w:val="007A5C1E"/>
    <w:rsid w:val="007A5CE2"/>
    <w:rsid w:val="007A63B1"/>
    <w:rsid w:val="007A6706"/>
    <w:rsid w:val="007A67BA"/>
    <w:rsid w:val="007A6BAC"/>
    <w:rsid w:val="007A70CE"/>
    <w:rsid w:val="007A73C2"/>
    <w:rsid w:val="007A7784"/>
    <w:rsid w:val="007A79D5"/>
    <w:rsid w:val="007A7BA4"/>
    <w:rsid w:val="007A7BDC"/>
    <w:rsid w:val="007A7CA8"/>
    <w:rsid w:val="007B0332"/>
    <w:rsid w:val="007B034C"/>
    <w:rsid w:val="007B09EE"/>
    <w:rsid w:val="007B0A24"/>
    <w:rsid w:val="007B0F9E"/>
    <w:rsid w:val="007B1233"/>
    <w:rsid w:val="007B1693"/>
    <w:rsid w:val="007B1D9A"/>
    <w:rsid w:val="007B1F22"/>
    <w:rsid w:val="007B210E"/>
    <w:rsid w:val="007B2729"/>
    <w:rsid w:val="007B2AED"/>
    <w:rsid w:val="007B2B4D"/>
    <w:rsid w:val="007B3051"/>
    <w:rsid w:val="007B3160"/>
    <w:rsid w:val="007B33F5"/>
    <w:rsid w:val="007B3C57"/>
    <w:rsid w:val="007B461F"/>
    <w:rsid w:val="007B46B0"/>
    <w:rsid w:val="007B4CA6"/>
    <w:rsid w:val="007B50AC"/>
    <w:rsid w:val="007B55A7"/>
    <w:rsid w:val="007B5B5F"/>
    <w:rsid w:val="007B5F6D"/>
    <w:rsid w:val="007B616B"/>
    <w:rsid w:val="007B61B4"/>
    <w:rsid w:val="007B6258"/>
    <w:rsid w:val="007B67C5"/>
    <w:rsid w:val="007B7093"/>
    <w:rsid w:val="007B713C"/>
    <w:rsid w:val="007B728F"/>
    <w:rsid w:val="007B72D8"/>
    <w:rsid w:val="007B7427"/>
    <w:rsid w:val="007B74A4"/>
    <w:rsid w:val="007B780C"/>
    <w:rsid w:val="007B79F1"/>
    <w:rsid w:val="007B7BBF"/>
    <w:rsid w:val="007B7CC4"/>
    <w:rsid w:val="007B7CE1"/>
    <w:rsid w:val="007B7EBD"/>
    <w:rsid w:val="007C0434"/>
    <w:rsid w:val="007C0721"/>
    <w:rsid w:val="007C089C"/>
    <w:rsid w:val="007C08EF"/>
    <w:rsid w:val="007C0CFA"/>
    <w:rsid w:val="007C0D24"/>
    <w:rsid w:val="007C0D67"/>
    <w:rsid w:val="007C0FF8"/>
    <w:rsid w:val="007C101B"/>
    <w:rsid w:val="007C14D6"/>
    <w:rsid w:val="007C16F4"/>
    <w:rsid w:val="007C1A5F"/>
    <w:rsid w:val="007C1E37"/>
    <w:rsid w:val="007C1F2F"/>
    <w:rsid w:val="007C203C"/>
    <w:rsid w:val="007C20FC"/>
    <w:rsid w:val="007C2891"/>
    <w:rsid w:val="007C2930"/>
    <w:rsid w:val="007C2DD6"/>
    <w:rsid w:val="007C2DF5"/>
    <w:rsid w:val="007C2E70"/>
    <w:rsid w:val="007C2E8B"/>
    <w:rsid w:val="007C2FFA"/>
    <w:rsid w:val="007C362D"/>
    <w:rsid w:val="007C3DD6"/>
    <w:rsid w:val="007C3DFB"/>
    <w:rsid w:val="007C3E9A"/>
    <w:rsid w:val="007C443D"/>
    <w:rsid w:val="007C45E5"/>
    <w:rsid w:val="007C4734"/>
    <w:rsid w:val="007C47B4"/>
    <w:rsid w:val="007C49D1"/>
    <w:rsid w:val="007C49DC"/>
    <w:rsid w:val="007C4C54"/>
    <w:rsid w:val="007C4C62"/>
    <w:rsid w:val="007C4E04"/>
    <w:rsid w:val="007C51D0"/>
    <w:rsid w:val="007C536A"/>
    <w:rsid w:val="007C569F"/>
    <w:rsid w:val="007C5D0F"/>
    <w:rsid w:val="007C5E01"/>
    <w:rsid w:val="007C627A"/>
    <w:rsid w:val="007C6411"/>
    <w:rsid w:val="007C66F4"/>
    <w:rsid w:val="007C67B7"/>
    <w:rsid w:val="007C6842"/>
    <w:rsid w:val="007C6AA4"/>
    <w:rsid w:val="007C6ADE"/>
    <w:rsid w:val="007C6C60"/>
    <w:rsid w:val="007C6F42"/>
    <w:rsid w:val="007C7562"/>
    <w:rsid w:val="007C7593"/>
    <w:rsid w:val="007C75B0"/>
    <w:rsid w:val="007C796C"/>
    <w:rsid w:val="007C7FCD"/>
    <w:rsid w:val="007D0401"/>
    <w:rsid w:val="007D04DA"/>
    <w:rsid w:val="007D08B2"/>
    <w:rsid w:val="007D098B"/>
    <w:rsid w:val="007D0BC0"/>
    <w:rsid w:val="007D0EA9"/>
    <w:rsid w:val="007D0F1B"/>
    <w:rsid w:val="007D102E"/>
    <w:rsid w:val="007D1494"/>
    <w:rsid w:val="007D152C"/>
    <w:rsid w:val="007D19E5"/>
    <w:rsid w:val="007D21B8"/>
    <w:rsid w:val="007D2238"/>
    <w:rsid w:val="007D2B3E"/>
    <w:rsid w:val="007D2C94"/>
    <w:rsid w:val="007D319F"/>
    <w:rsid w:val="007D3259"/>
    <w:rsid w:val="007D335E"/>
    <w:rsid w:val="007D3EFF"/>
    <w:rsid w:val="007D402C"/>
    <w:rsid w:val="007D430A"/>
    <w:rsid w:val="007D453E"/>
    <w:rsid w:val="007D4756"/>
    <w:rsid w:val="007D49DC"/>
    <w:rsid w:val="007D4A90"/>
    <w:rsid w:val="007D5822"/>
    <w:rsid w:val="007D5C41"/>
    <w:rsid w:val="007D61C4"/>
    <w:rsid w:val="007D6561"/>
    <w:rsid w:val="007D65BC"/>
    <w:rsid w:val="007D6649"/>
    <w:rsid w:val="007D678D"/>
    <w:rsid w:val="007D6DBE"/>
    <w:rsid w:val="007D705B"/>
    <w:rsid w:val="007D73E3"/>
    <w:rsid w:val="007D7479"/>
    <w:rsid w:val="007E0331"/>
    <w:rsid w:val="007E03DB"/>
    <w:rsid w:val="007E056F"/>
    <w:rsid w:val="007E0784"/>
    <w:rsid w:val="007E07BA"/>
    <w:rsid w:val="007E0B42"/>
    <w:rsid w:val="007E0EC6"/>
    <w:rsid w:val="007E1176"/>
    <w:rsid w:val="007E18AA"/>
    <w:rsid w:val="007E1AE2"/>
    <w:rsid w:val="007E1E5A"/>
    <w:rsid w:val="007E1EC5"/>
    <w:rsid w:val="007E2302"/>
    <w:rsid w:val="007E2350"/>
    <w:rsid w:val="007E2357"/>
    <w:rsid w:val="007E248F"/>
    <w:rsid w:val="007E2BA3"/>
    <w:rsid w:val="007E2DE0"/>
    <w:rsid w:val="007E2F89"/>
    <w:rsid w:val="007E2FCB"/>
    <w:rsid w:val="007E3013"/>
    <w:rsid w:val="007E31C8"/>
    <w:rsid w:val="007E3A91"/>
    <w:rsid w:val="007E3EB3"/>
    <w:rsid w:val="007E43F1"/>
    <w:rsid w:val="007E4937"/>
    <w:rsid w:val="007E5226"/>
    <w:rsid w:val="007E5375"/>
    <w:rsid w:val="007E53FF"/>
    <w:rsid w:val="007E5430"/>
    <w:rsid w:val="007E5436"/>
    <w:rsid w:val="007E590A"/>
    <w:rsid w:val="007E596D"/>
    <w:rsid w:val="007E5A75"/>
    <w:rsid w:val="007E5A76"/>
    <w:rsid w:val="007E5B3F"/>
    <w:rsid w:val="007E5BF3"/>
    <w:rsid w:val="007E5E74"/>
    <w:rsid w:val="007E5F01"/>
    <w:rsid w:val="007E5F0D"/>
    <w:rsid w:val="007E60E5"/>
    <w:rsid w:val="007E6F07"/>
    <w:rsid w:val="007E7354"/>
    <w:rsid w:val="007E7371"/>
    <w:rsid w:val="007E74AF"/>
    <w:rsid w:val="007E7973"/>
    <w:rsid w:val="007E7AD7"/>
    <w:rsid w:val="007F0078"/>
    <w:rsid w:val="007F01DB"/>
    <w:rsid w:val="007F0381"/>
    <w:rsid w:val="007F047B"/>
    <w:rsid w:val="007F0A72"/>
    <w:rsid w:val="007F0BBC"/>
    <w:rsid w:val="007F0DAF"/>
    <w:rsid w:val="007F15F4"/>
    <w:rsid w:val="007F16E9"/>
    <w:rsid w:val="007F1A94"/>
    <w:rsid w:val="007F1E2A"/>
    <w:rsid w:val="007F2245"/>
    <w:rsid w:val="007F29CA"/>
    <w:rsid w:val="007F3615"/>
    <w:rsid w:val="007F3736"/>
    <w:rsid w:val="007F3744"/>
    <w:rsid w:val="007F3B55"/>
    <w:rsid w:val="007F3CDD"/>
    <w:rsid w:val="007F3D87"/>
    <w:rsid w:val="007F3E05"/>
    <w:rsid w:val="007F3F43"/>
    <w:rsid w:val="007F40AA"/>
    <w:rsid w:val="007F42AF"/>
    <w:rsid w:val="007F4651"/>
    <w:rsid w:val="007F4D31"/>
    <w:rsid w:val="007F4E50"/>
    <w:rsid w:val="007F4F32"/>
    <w:rsid w:val="007F50BB"/>
    <w:rsid w:val="007F594C"/>
    <w:rsid w:val="007F599C"/>
    <w:rsid w:val="007F5AE1"/>
    <w:rsid w:val="007F5EA3"/>
    <w:rsid w:val="007F6337"/>
    <w:rsid w:val="007F63D7"/>
    <w:rsid w:val="007F667F"/>
    <w:rsid w:val="007F696A"/>
    <w:rsid w:val="007F7041"/>
    <w:rsid w:val="007F723A"/>
    <w:rsid w:val="007F7759"/>
    <w:rsid w:val="007F78D7"/>
    <w:rsid w:val="007F7FFB"/>
    <w:rsid w:val="008008AA"/>
    <w:rsid w:val="00800C0D"/>
    <w:rsid w:val="00801166"/>
    <w:rsid w:val="008014F4"/>
    <w:rsid w:val="00801ACB"/>
    <w:rsid w:val="00801E02"/>
    <w:rsid w:val="0080206F"/>
    <w:rsid w:val="00802172"/>
    <w:rsid w:val="008022E4"/>
    <w:rsid w:val="0080234F"/>
    <w:rsid w:val="00802D15"/>
    <w:rsid w:val="00803139"/>
    <w:rsid w:val="00803313"/>
    <w:rsid w:val="0080354D"/>
    <w:rsid w:val="008039AC"/>
    <w:rsid w:val="00803C0F"/>
    <w:rsid w:val="00803E82"/>
    <w:rsid w:val="00804172"/>
    <w:rsid w:val="0080522B"/>
    <w:rsid w:val="00805541"/>
    <w:rsid w:val="008057AD"/>
    <w:rsid w:val="0080593D"/>
    <w:rsid w:val="00805E21"/>
    <w:rsid w:val="008060A6"/>
    <w:rsid w:val="0080613F"/>
    <w:rsid w:val="008063C5"/>
    <w:rsid w:val="00806670"/>
    <w:rsid w:val="008067F7"/>
    <w:rsid w:val="0080696A"/>
    <w:rsid w:val="00806B2E"/>
    <w:rsid w:val="00806FD1"/>
    <w:rsid w:val="00807146"/>
    <w:rsid w:val="008071FD"/>
    <w:rsid w:val="00807A8A"/>
    <w:rsid w:val="00807AFF"/>
    <w:rsid w:val="00810120"/>
    <w:rsid w:val="00810A38"/>
    <w:rsid w:val="00810D8B"/>
    <w:rsid w:val="008110AA"/>
    <w:rsid w:val="008111A3"/>
    <w:rsid w:val="008111DC"/>
    <w:rsid w:val="00811322"/>
    <w:rsid w:val="008116C9"/>
    <w:rsid w:val="008119D5"/>
    <w:rsid w:val="008119E1"/>
    <w:rsid w:val="00811E3E"/>
    <w:rsid w:val="008125DE"/>
    <w:rsid w:val="0081297B"/>
    <w:rsid w:val="00812E02"/>
    <w:rsid w:val="00813082"/>
    <w:rsid w:val="00813150"/>
    <w:rsid w:val="00813197"/>
    <w:rsid w:val="00813214"/>
    <w:rsid w:val="00813230"/>
    <w:rsid w:val="00814243"/>
    <w:rsid w:val="0081436C"/>
    <w:rsid w:val="00814408"/>
    <w:rsid w:val="00814881"/>
    <w:rsid w:val="00814956"/>
    <w:rsid w:val="00814A72"/>
    <w:rsid w:val="00814CDB"/>
    <w:rsid w:val="00814ECC"/>
    <w:rsid w:val="00815019"/>
    <w:rsid w:val="00815792"/>
    <w:rsid w:val="008157C9"/>
    <w:rsid w:val="00816865"/>
    <w:rsid w:val="008168B8"/>
    <w:rsid w:val="00816CC2"/>
    <w:rsid w:val="008170C3"/>
    <w:rsid w:val="0081799D"/>
    <w:rsid w:val="00817CD1"/>
    <w:rsid w:val="00817E59"/>
    <w:rsid w:val="00817F5C"/>
    <w:rsid w:val="008201D1"/>
    <w:rsid w:val="0082034C"/>
    <w:rsid w:val="00820EDF"/>
    <w:rsid w:val="00821020"/>
    <w:rsid w:val="0082125D"/>
    <w:rsid w:val="008212F0"/>
    <w:rsid w:val="008213AB"/>
    <w:rsid w:val="008219F9"/>
    <w:rsid w:val="00821B0B"/>
    <w:rsid w:val="00821D4C"/>
    <w:rsid w:val="00821EBB"/>
    <w:rsid w:val="00822158"/>
    <w:rsid w:val="0082223A"/>
    <w:rsid w:val="008222F0"/>
    <w:rsid w:val="008222FC"/>
    <w:rsid w:val="008223D4"/>
    <w:rsid w:val="00822499"/>
    <w:rsid w:val="008226E2"/>
    <w:rsid w:val="00822708"/>
    <w:rsid w:val="00822A3D"/>
    <w:rsid w:val="00822C50"/>
    <w:rsid w:val="00822CC3"/>
    <w:rsid w:val="00822D2C"/>
    <w:rsid w:val="00822E0E"/>
    <w:rsid w:val="00822F1E"/>
    <w:rsid w:val="00823005"/>
    <w:rsid w:val="00823028"/>
    <w:rsid w:val="00823118"/>
    <w:rsid w:val="008234DF"/>
    <w:rsid w:val="00823559"/>
    <w:rsid w:val="00823780"/>
    <w:rsid w:val="008237E0"/>
    <w:rsid w:val="008238BD"/>
    <w:rsid w:val="00823906"/>
    <w:rsid w:val="00823B55"/>
    <w:rsid w:val="00823B79"/>
    <w:rsid w:val="00823DE6"/>
    <w:rsid w:val="008246F7"/>
    <w:rsid w:val="008246FC"/>
    <w:rsid w:val="0082472E"/>
    <w:rsid w:val="008249CD"/>
    <w:rsid w:val="00824A46"/>
    <w:rsid w:val="0082559D"/>
    <w:rsid w:val="00825640"/>
    <w:rsid w:val="00825CD2"/>
    <w:rsid w:val="008263D9"/>
    <w:rsid w:val="00826A27"/>
    <w:rsid w:val="0082701B"/>
    <w:rsid w:val="0082764F"/>
    <w:rsid w:val="008277E4"/>
    <w:rsid w:val="00827CB5"/>
    <w:rsid w:val="00827CD7"/>
    <w:rsid w:val="00827ED8"/>
    <w:rsid w:val="00830001"/>
    <w:rsid w:val="008300A4"/>
    <w:rsid w:val="00830168"/>
    <w:rsid w:val="008307B0"/>
    <w:rsid w:val="008307DB"/>
    <w:rsid w:val="008309B0"/>
    <w:rsid w:val="00830D05"/>
    <w:rsid w:val="00830FCD"/>
    <w:rsid w:val="008310B4"/>
    <w:rsid w:val="008310B6"/>
    <w:rsid w:val="00831BB9"/>
    <w:rsid w:val="00831C93"/>
    <w:rsid w:val="00831CFC"/>
    <w:rsid w:val="00831D6E"/>
    <w:rsid w:val="00831DC6"/>
    <w:rsid w:val="00831E19"/>
    <w:rsid w:val="00831FE8"/>
    <w:rsid w:val="008320BC"/>
    <w:rsid w:val="00832329"/>
    <w:rsid w:val="008330D4"/>
    <w:rsid w:val="008333EC"/>
    <w:rsid w:val="00833573"/>
    <w:rsid w:val="00833AC0"/>
    <w:rsid w:val="00833B67"/>
    <w:rsid w:val="00834205"/>
    <w:rsid w:val="0083459B"/>
    <w:rsid w:val="0083461B"/>
    <w:rsid w:val="0083486F"/>
    <w:rsid w:val="00834A71"/>
    <w:rsid w:val="00834D2C"/>
    <w:rsid w:val="00834D32"/>
    <w:rsid w:val="00834E46"/>
    <w:rsid w:val="00834F47"/>
    <w:rsid w:val="00835485"/>
    <w:rsid w:val="008358FD"/>
    <w:rsid w:val="00835A89"/>
    <w:rsid w:val="00835ACB"/>
    <w:rsid w:val="00835B4D"/>
    <w:rsid w:val="00835BA3"/>
    <w:rsid w:val="00835CEC"/>
    <w:rsid w:val="008360DB"/>
    <w:rsid w:val="008368B6"/>
    <w:rsid w:val="008369BE"/>
    <w:rsid w:val="00836C62"/>
    <w:rsid w:val="00836F37"/>
    <w:rsid w:val="00837395"/>
    <w:rsid w:val="008375AC"/>
    <w:rsid w:val="008376E9"/>
    <w:rsid w:val="0083787D"/>
    <w:rsid w:val="008400EF"/>
    <w:rsid w:val="00840E01"/>
    <w:rsid w:val="008410B2"/>
    <w:rsid w:val="0084121C"/>
    <w:rsid w:val="0084132A"/>
    <w:rsid w:val="008419AF"/>
    <w:rsid w:val="00841E5A"/>
    <w:rsid w:val="00842280"/>
    <w:rsid w:val="0084235E"/>
    <w:rsid w:val="008423A1"/>
    <w:rsid w:val="00842450"/>
    <w:rsid w:val="008424A7"/>
    <w:rsid w:val="008424C1"/>
    <w:rsid w:val="008426D1"/>
    <w:rsid w:val="008427DC"/>
    <w:rsid w:val="00842BB3"/>
    <w:rsid w:val="00842BE1"/>
    <w:rsid w:val="0084354D"/>
    <w:rsid w:val="00843678"/>
    <w:rsid w:val="00843724"/>
    <w:rsid w:val="0084399D"/>
    <w:rsid w:val="008445AF"/>
    <w:rsid w:val="0084483B"/>
    <w:rsid w:val="008449B7"/>
    <w:rsid w:val="00844B43"/>
    <w:rsid w:val="00844DC8"/>
    <w:rsid w:val="008451AC"/>
    <w:rsid w:val="00845295"/>
    <w:rsid w:val="00845396"/>
    <w:rsid w:val="00845500"/>
    <w:rsid w:val="0084580F"/>
    <w:rsid w:val="00845933"/>
    <w:rsid w:val="008463D2"/>
    <w:rsid w:val="00846483"/>
    <w:rsid w:val="0084673E"/>
    <w:rsid w:val="00846743"/>
    <w:rsid w:val="00846C46"/>
    <w:rsid w:val="008472AE"/>
    <w:rsid w:val="008472D8"/>
    <w:rsid w:val="008473F2"/>
    <w:rsid w:val="008478EB"/>
    <w:rsid w:val="0084793E"/>
    <w:rsid w:val="00847B0B"/>
    <w:rsid w:val="00847FDF"/>
    <w:rsid w:val="0085030E"/>
    <w:rsid w:val="0085061B"/>
    <w:rsid w:val="008509C0"/>
    <w:rsid w:val="00850C5F"/>
    <w:rsid w:val="00850C92"/>
    <w:rsid w:val="008511C2"/>
    <w:rsid w:val="008511D9"/>
    <w:rsid w:val="00851B8A"/>
    <w:rsid w:val="00851BAD"/>
    <w:rsid w:val="008520E2"/>
    <w:rsid w:val="008521BC"/>
    <w:rsid w:val="00852330"/>
    <w:rsid w:val="0085258A"/>
    <w:rsid w:val="00852669"/>
    <w:rsid w:val="008527EA"/>
    <w:rsid w:val="008530D7"/>
    <w:rsid w:val="008533C2"/>
    <w:rsid w:val="00853A42"/>
    <w:rsid w:val="00853C20"/>
    <w:rsid w:val="00854543"/>
    <w:rsid w:val="00854600"/>
    <w:rsid w:val="0085460D"/>
    <w:rsid w:val="00854B5C"/>
    <w:rsid w:val="00854C56"/>
    <w:rsid w:val="00854EED"/>
    <w:rsid w:val="008551A2"/>
    <w:rsid w:val="0085538F"/>
    <w:rsid w:val="008553B9"/>
    <w:rsid w:val="008555A2"/>
    <w:rsid w:val="008556A9"/>
    <w:rsid w:val="00855DCB"/>
    <w:rsid w:val="00855DD8"/>
    <w:rsid w:val="00855DE0"/>
    <w:rsid w:val="00855FCE"/>
    <w:rsid w:val="00856335"/>
    <w:rsid w:val="00856343"/>
    <w:rsid w:val="0085647D"/>
    <w:rsid w:val="008564FA"/>
    <w:rsid w:val="00856714"/>
    <w:rsid w:val="00856A72"/>
    <w:rsid w:val="00856BAF"/>
    <w:rsid w:val="008570DE"/>
    <w:rsid w:val="008571B8"/>
    <w:rsid w:val="00857511"/>
    <w:rsid w:val="00857574"/>
    <w:rsid w:val="00857A8F"/>
    <w:rsid w:val="00857B51"/>
    <w:rsid w:val="00857D0E"/>
    <w:rsid w:val="00860083"/>
    <w:rsid w:val="008600E3"/>
    <w:rsid w:val="00860129"/>
    <w:rsid w:val="00860D86"/>
    <w:rsid w:val="00860F39"/>
    <w:rsid w:val="00861063"/>
    <w:rsid w:val="008610EB"/>
    <w:rsid w:val="00861209"/>
    <w:rsid w:val="00861281"/>
    <w:rsid w:val="00861553"/>
    <w:rsid w:val="0086197C"/>
    <w:rsid w:val="00861C3C"/>
    <w:rsid w:val="00861DD4"/>
    <w:rsid w:val="008620F0"/>
    <w:rsid w:val="00862840"/>
    <w:rsid w:val="00863099"/>
    <w:rsid w:val="0086332C"/>
    <w:rsid w:val="008635DF"/>
    <w:rsid w:val="008636B0"/>
    <w:rsid w:val="008637D4"/>
    <w:rsid w:val="008637E5"/>
    <w:rsid w:val="008639A1"/>
    <w:rsid w:val="00863BA7"/>
    <w:rsid w:val="00864044"/>
    <w:rsid w:val="008640E6"/>
    <w:rsid w:val="00864130"/>
    <w:rsid w:val="008642BF"/>
    <w:rsid w:val="008642FC"/>
    <w:rsid w:val="00864371"/>
    <w:rsid w:val="00864A42"/>
    <w:rsid w:val="00864AD7"/>
    <w:rsid w:val="00864B03"/>
    <w:rsid w:val="00864E70"/>
    <w:rsid w:val="00864E94"/>
    <w:rsid w:val="008658CC"/>
    <w:rsid w:val="00865ACE"/>
    <w:rsid w:val="00865DF8"/>
    <w:rsid w:val="00865FD5"/>
    <w:rsid w:val="00866155"/>
    <w:rsid w:val="008664EA"/>
    <w:rsid w:val="008666D9"/>
    <w:rsid w:val="00866E3F"/>
    <w:rsid w:val="00867070"/>
    <w:rsid w:val="008674B2"/>
    <w:rsid w:val="008679F8"/>
    <w:rsid w:val="00867F7C"/>
    <w:rsid w:val="008710A3"/>
    <w:rsid w:val="008710CF"/>
    <w:rsid w:val="00871153"/>
    <w:rsid w:val="0087116F"/>
    <w:rsid w:val="0087185B"/>
    <w:rsid w:val="00871BB0"/>
    <w:rsid w:val="00871D0F"/>
    <w:rsid w:val="00871D56"/>
    <w:rsid w:val="00871EBE"/>
    <w:rsid w:val="00871F20"/>
    <w:rsid w:val="00871F52"/>
    <w:rsid w:val="0087252D"/>
    <w:rsid w:val="00872921"/>
    <w:rsid w:val="00872E5F"/>
    <w:rsid w:val="008736B4"/>
    <w:rsid w:val="0087402D"/>
    <w:rsid w:val="0087413B"/>
    <w:rsid w:val="00874AB7"/>
    <w:rsid w:val="00874ACF"/>
    <w:rsid w:val="00874B54"/>
    <w:rsid w:val="00874D1C"/>
    <w:rsid w:val="00874E19"/>
    <w:rsid w:val="00874F60"/>
    <w:rsid w:val="008751E7"/>
    <w:rsid w:val="00875229"/>
    <w:rsid w:val="008753EB"/>
    <w:rsid w:val="00875B0C"/>
    <w:rsid w:val="00875BF8"/>
    <w:rsid w:val="00875C1E"/>
    <w:rsid w:val="008764B2"/>
    <w:rsid w:val="008764F3"/>
    <w:rsid w:val="0087665D"/>
    <w:rsid w:val="008769A8"/>
    <w:rsid w:val="00876A7A"/>
    <w:rsid w:val="00876B16"/>
    <w:rsid w:val="00876E0B"/>
    <w:rsid w:val="00876E34"/>
    <w:rsid w:val="00877253"/>
    <w:rsid w:val="00877334"/>
    <w:rsid w:val="00877B63"/>
    <w:rsid w:val="00877F68"/>
    <w:rsid w:val="00880290"/>
    <w:rsid w:val="00880484"/>
    <w:rsid w:val="008808BB"/>
    <w:rsid w:val="00881054"/>
    <w:rsid w:val="00881760"/>
    <w:rsid w:val="008818B2"/>
    <w:rsid w:val="00881A8C"/>
    <w:rsid w:val="00881B12"/>
    <w:rsid w:val="00881E46"/>
    <w:rsid w:val="0088218A"/>
    <w:rsid w:val="00882488"/>
    <w:rsid w:val="00882834"/>
    <w:rsid w:val="00882911"/>
    <w:rsid w:val="008829B2"/>
    <w:rsid w:val="00882A32"/>
    <w:rsid w:val="00882B6D"/>
    <w:rsid w:val="00883057"/>
    <w:rsid w:val="00883094"/>
    <w:rsid w:val="00883222"/>
    <w:rsid w:val="00883360"/>
    <w:rsid w:val="0088380E"/>
    <w:rsid w:val="00883D3A"/>
    <w:rsid w:val="00883E09"/>
    <w:rsid w:val="00883EEF"/>
    <w:rsid w:val="00883F47"/>
    <w:rsid w:val="00884091"/>
    <w:rsid w:val="00884578"/>
    <w:rsid w:val="0088467D"/>
    <w:rsid w:val="00884A05"/>
    <w:rsid w:val="00884C68"/>
    <w:rsid w:val="00884E52"/>
    <w:rsid w:val="008852E0"/>
    <w:rsid w:val="0088532F"/>
    <w:rsid w:val="008854FB"/>
    <w:rsid w:val="00885736"/>
    <w:rsid w:val="008858E6"/>
    <w:rsid w:val="008859FF"/>
    <w:rsid w:val="00885F48"/>
    <w:rsid w:val="00885FEE"/>
    <w:rsid w:val="008867FC"/>
    <w:rsid w:val="00886FB8"/>
    <w:rsid w:val="0088709B"/>
    <w:rsid w:val="00887AFD"/>
    <w:rsid w:val="00887B5C"/>
    <w:rsid w:val="00887B60"/>
    <w:rsid w:val="00887EEA"/>
    <w:rsid w:val="008902AD"/>
    <w:rsid w:val="00890A58"/>
    <w:rsid w:val="00890C89"/>
    <w:rsid w:val="00890DCF"/>
    <w:rsid w:val="008910C3"/>
    <w:rsid w:val="0089129A"/>
    <w:rsid w:val="00891C47"/>
    <w:rsid w:val="00891C7E"/>
    <w:rsid w:val="00891D74"/>
    <w:rsid w:val="0089211D"/>
    <w:rsid w:val="008922C4"/>
    <w:rsid w:val="008922E3"/>
    <w:rsid w:val="008924C3"/>
    <w:rsid w:val="00892777"/>
    <w:rsid w:val="00892C91"/>
    <w:rsid w:val="00892D9E"/>
    <w:rsid w:val="00892E25"/>
    <w:rsid w:val="0089300C"/>
    <w:rsid w:val="00893320"/>
    <w:rsid w:val="00893BFA"/>
    <w:rsid w:val="00893C96"/>
    <w:rsid w:val="00893D46"/>
    <w:rsid w:val="00893FDF"/>
    <w:rsid w:val="00894C8B"/>
    <w:rsid w:val="0089536A"/>
    <w:rsid w:val="0089565C"/>
    <w:rsid w:val="0089589B"/>
    <w:rsid w:val="00895AE4"/>
    <w:rsid w:val="00895DBA"/>
    <w:rsid w:val="00896379"/>
    <w:rsid w:val="00896941"/>
    <w:rsid w:val="00896A26"/>
    <w:rsid w:val="00896A3E"/>
    <w:rsid w:val="00897796"/>
    <w:rsid w:val="008979C6"/>
    <w:rsid w:val="00897C32"/>
    <w:rsid w:val="008A04FF"/>
    <w:rsid w:val="008A06C6"/>
    <w:rsid w:val="008A0E69"/>
    <w:rsid w:val="008A15D7"/>
    <w:rsid w:val="008A1D39"/>
    <w:rsid w:val="008A1D46"/>
    <w:rsid w:val="008A2532"/>
    <w:rsid w:val="008A27FC"/>
    <w:rsid w:val="008A297C"/>
    <w:rsid w:val="008A2BA0"/>
    <w:rsid w:val="008A2F5A"/>
    <w:rsid w:val="008A34F1"/>
    <w:rsid w:val="008A3859"/>
    <w:rsid w:val="008A3A53"/>
    <w:rsid w:val="008A3B19"/>
    <w:rsid w:val="008A41E1"/>
    <w:rsid w:val="008A4690"/>
    <w:rsid w:val="008A48E4"/>
    <w:rsid w:val="008A4AFE"/>
    <w:rsid w:val="008A4D19"/>
    <w:rsid w:val="008A4FE4"/>
    <w:rsid w:val="008A5376"/>
    <w:rsid w:val="008A537C"/>
    <w:rsid w:val="008A5A35"/>
    <w:rsid w:val="008A5A7B"/>
    <w:rsid w:val="008A5C16"/>
    <w:rsid w:val="008A5DCA"/>
    <w:rsid w:val="008A6404"/>
    <w:rsid w:val="008A6F17"/>
    <w:rsid w:val="008A7852"/>
    <w:rsid w:val="008B0221"/>
    <w:rsid w:val="008B026D"/>
    <w:rsid w:val="008B04B5"/>
    <w:rsid w:val="008B0AA0"/>
    <w:rsid w:val="008B0DF7"/>
    <w:rsid w:val="008B1E83"/>
    <w:rsid w:val="008B1FDD"/>
    <w:rsid w:val="008B2467"/>
    <w:rsid w:val="008B2C1B"/>
    <w:rsid w:val="008B3150"/>
    <w:rsid w:val="008B3466"/>
    <w:rsid w:val="008B379C"/>
    <w:rsid w:val="008B3DBA"/>
    <w:rsid w:val="008B3E23"/>
    <w:rsid w:val="008B3E92"/>
    <w:rsid w:val="008B40C6"/>
    <w:rsid w:val="008B41E1"/>
    <w:rsid w:val="008B422D"/>
    <w:rsid w:val="008B48F0"/>
    <w:rsid w:val="008B491E"/>
    <w:rsid w:val="008B533E"/>
    <w:rsid w:val="008B5519"/>
    <w:rsid w:val="008B59AC"/>
    <w:rsid w:val="008B5C5F"/>
    <w:rsid w:val="008B61C0"/>
    <w:rsid w:val="008B61DD"/>
    <w:rsid w:val="008B62CA"/>
    <w:rsid w:val="008B6716"/>
    <w:rsid w:val="008B68F6"/>
    <w:rsid w:val="008B69D1"/>
    <w:rsid w:val="008B6B90"/>
    <w:rsid w:val="008B6E98"/>
    <w:rsid w:val="008B7169"/>
    <w:rsid w:val="008B726B"/>
    <w:rsid w:val="008B7383"/>
    <w:rsid w:val="008B7716"/>
    <w:rsid w:val="008B7E43"/>
    <w:rsid w:val="008C02A0"/>
    <w:rsid w:val="008C03B1"/>
    <w:rsid w:val="008C0773"/>
    <w:rsid w:val="008C097B"/>
    <w:rsid w:val="008C0B9F"/>
    <w:rsid w:val="008C0DB0"/>
    <w:rsid w:val="008C0FED"/>
    <w:rsid w:val="008C108B"/>
    <w:rsid w:val="008C117F"/>
    <w:rsid w:val="008C13A8"/>
    <w:rsid w:val="008C1ABB"/>
    <w:rsid w:val="008C1FD5"/>
    <w:rsid w:val="008C2500"/>
    <w:rsid w:val="008C284A"/>
    <w:rsid w:val="008C2FF8"/>
    <w:rsid w:val="008C3088"/>
    <w:rsid w:val="008C3318"/>
    <w:rsid w:val="008C389A"/>
    <w:rsid w:val="008C3D94"/>
    <w:rsid w:val="008C4198"/>
    <w:rsid w:val="008C4CBB"/>
    <w:rsid w:val="008C4FD1"/>
    <w:rsid w:val="008C51D0"/>
    <w:rsid w:val="008C5451"/>
    <w:rsid w:val="008C55D4"/>
    <w:rsid w:val="008C55FB"/>
    <w:rsid w:val="008C5AD7"/>
    <w:rsid w:val="008C5B6E"/>
    <w:rsid w:val="008C5BE3"/>
    <w:rsid w:val="008C5F79"/>
    <w:rsid w:val="008C6202"/>
    <w:rsid w:val="008C6269"/>
    <w:rsid w:val="008C6569"/>
    <w:rsid w:val="008C6682"/>
    <w:rsid w:val="008C69C0"/>
    <w:rsid w:val="008C6C09"/>
    <w:rsid w:val="008C700D"/>
    <w:rsid w:val="008C7212"/>
    <w:rsid w:val="008C7354"/>
    <w:rsid w:val="008C73C6"/>
    <w:rsid w:val="008C73E4"/>
    <w:rsid w:val="008C7471"/>
    <w:rsid w:val="008C74B8"/>
    <w:rsid w:val="008C74C8"/>
    <w:rsid w:val="008C75ED"/>
    <w:rsid w:val="008C7BA4"/>
    <w:rsid w:val="008C7E55"/>
    <w:rsid w:val="008C7EB5"/>
    <w:rsid w:val="008D0345"/>
    <w:rsid w:val="008D083E"/>
    <w:rsid w:val="008D08B4"/>
    <w:rsid w:val="008D0AEB"/>
    <w:rsid w:val="008D0B56"/>
    <w:rsid w:val="008D0C3E"/>
    <w:rsid w:val="008D0C6B"/>
    <w:rsid w:val="008D0EF1"/>
    <w:rsid w:val="008D0FF8"/>
    <w:rsid w:val="008D1142"/>
    <w:rsid w:val="008D138B"/>
    <w:rsid w:val="008D1F5B"/>
    <w:rsid w:val="008D2131"/>
    <w:rsid w:val="008D27BC"/>
    <w:rsid w:val="008D28BB"/>
    <w:rsid w:val="008D2B60"/>
    <w:rsid w:val="008D33D3"/>
    <w:rsid w:val="008D3537"/>
    <w:rsid w:val="008D3692"/>
    <w:rsid w:val="008D376D"/>
    <w:rsid w:val="008D3811"/>
    <w:rsid w:val="008D3D58"/>
    <w:rsid w:val="008D411E"/>
    <w:rsid w:val="008D43B4"/>
    <w:rsid w:val="008D4625"/>
    <w:rsid w:val="008D4D7D"/>
    <w:rsid w:val="008D4E03"/>
    <w:rsid w:val="008D54C6"/>
    <w:rsid w:val="008D57E4"/>
    <w:rsid w:val="008D5B7F"/>
    <w:rsid w:val="008D5C74"/>
    <w:rsid w:val="008D5D7E"/>
    <w:rsid w:val="008D5F3A"/>
    <w:rsid w:val="008D5F95"/>
    <w:rsid w:val="008D6A86"/>
    <w:rsid w:val="008D6F93"/>
    <w:rsid w:val="008D71BA"/>
    <w:rsid w:val="008D71C2"/>
    <w:rsid w:val="008D75ED"/>
    <w:rsid w:val="008D7659"/>
    <w:rsid w:val="008D766C"/>
    <w:rsid w:val="008D792F"/>
    <w:rsid w:val="008D7979"/>
    <w:rsid w:val="008D7BD6"/>
    <w:rsid w:val="008D7D07"/>
    <w:rsid w:val="008D7D5F"/>
    <w:rsid w:val="008D7E13"/>
    <w:rsid w:val="008E0038"/>
    <w:rsid w:val="008E016D"/>
    <w:rsid w:val="008E0CB4"/>
    <w:rsid w:val="008E1124"/>
    <w:rsid w:val="008E1396"/>
    <w:rsid w:val="008E1472"/>
    <w:rsid w:val="008E14EF"/>
    <w:rsid w:val="008E18E1"/>
    <w:rsid w:val="008E2A29"/>
    <w:rsid w:val="008E33B8"/>
    <w:rsid w:val="008E33CE"/>
    <w:rsid w:val="008E369B"/>
    <w:rsid w:val="008E36D2"/>
    <w:rsid w:val="008E3932"/>
    <w:rsid w:val="008E39E5"/>
    <w:rsid w:val="008E3A79"/>
    <w:rsid w:val="008E3B31"/>
    <w:rsid w:val="008E3FAF"/>
    <w:rsid w:val="008E4296"/>
    <w:rsid w:val="008E45CF"/>
    <w:rsid w:val="008E4BA3"/>
    <w:rsid w:val="008E4C99"/>
    <w:rsid w:val="008E4D33"/>
    <w:rsid w:val="008E5F9F"/>
    <w:rsid w:val="008E60FC"/>
    <w:rsid w:val="008E6762"/>
    <w:rsid w:val="008E6A0C"/>
    <w:rsid w:val="008E6AEE"/>
    <w:rsid w:val="008E6CDC"/>
    <w:rsid w:val="008E7659"/>
    <w:rsid w:val="008E7666"/>
    <w:rsid w:val="008E77B7"/>
    <w:rsid w:val="008E7BF7"/>
    <w:rsid w:val="008E7EC4"/>
    <w:rsid w:val="008E7F39"/>
    <w:rsid w:val="008E7FAF"/>
    <w:rsid w:val="008F0086"/>
    <w:rsid w:val="008F01F8"/>
    <w:rsid w:val="008F0CCB"/>
    <w:rsid w:val="008F0E18"/>
    <w:rsid w:val="008F0F91"/>
    <w:rsid w:val="008F1596"/>
    <w:rsid w:val="008F1727"/>
    <w:rsid w:val="008F1D46"/>
    <w:rsid w:val="008F2351"/>
    <w:rsid w:val="008F2800"/>
    <w:rsid w:val="008F299C"/>
    <w:rsid w:val="008F2DB5"/>
    <w:rsid w:val="008F3110"/>
    <w:rsid w:val="008F320C"/>
    <w:rsid w:val="008F327C"/>
    <w:rsid w:val="008F3335"/>
    <w:rsid w:val="008F3C6C"/>
    <w:rsid w:val="008F3C74"/>
    <w:rsid w:val="008F3F6D"/>
    <w:rsid w:val="008F44D8"/>
    <w:rsid w:val="008F46CA"/>
    <w:rsid w:val="008F4C97"/>
    <w:rsid w:val="008F4E91"/>
    <w:rsid w:val="008F5050"/>
    <w:rsid w:val="008F5095"/>
    <w:rsid w:val="008F510A"/>
    <w:rsid w:val="008F5660"/>
    <w:rsid w:val="008F5963"/>
    <w:rsid w:val="008F5B54"/>
    <w:rsid w:val="008F5D0F"/>
    <w:rsid w:val="008F5E5E"/>
    <w:rsid w:val="008F5EB9"/>
    <w:rsid w:val="008F6037"/>
    <w:rsid w:val="008F616A"/>
    <w:rsid w:val="008F6490"/>
    <w:rsid w:val="008F65DD"/>
    <w:rsid w:val="008F6A59"/>
    <w:rsid w:val="008F6D04"/>
    <w:rsid w:val="008F731A"/>
    <w:rsid w:val="008F740D"/>
    <w:rsid w:val="008F749E"/>
    <w:rsid w:val="008F7662"/>
    <w:rsid w:val="008F79D4"/>
    <w:rsid w:val="008F7A86"/>
    <w:rsid w:val="008F7D6C"/>
    <w:rsid w:val="008F7DC2"/>
    <w:rsid w:val="008F7EC4"/>
    <w:rsid w:val="008F7ECD"/>
    <w:rsid w:val="008F7F7B"/>
    <w:rsid w:val="009006B1"/>
    <w:rsid w:val="00900896"/>
    <w:rsid w:val="009008CE"/>
    <w:rsid w:val="00900A97"/>
    <w:rsid w:val="00900AA1"/>
    <w:rsid w:val="00900BE0"/>
    <w:rsid w:val="0090148D"/>
    <w:rsid w:val="009016E2"/>
    <w:rsid w:val="00901C42"/>
    <w:rsid w:val="00901CC8"/>
    <w:rsid w:val="00901E68"/>
    <w:rsid w:val="00902D33"/>
    <w:rsid w:val="00902D6D"/>
    <w:rsid w:val="00902FE4"/>
    <w:rsid w:val="00903266"/>
    <w:rsid w:val="00903703"/>
    <w:rsid w:val="00903836"/>
    <w:rsid w:val="00903B4B"/>
    <w:rsid w:val="00903D7B"/>
    <w:rsid w:val="009040C9"/>
    <w:rsid w:val="009041A4"/>
    <w:rsid w:val="00904821"/>
    <w:rsid w:val="00904DAA"/>
    <w:rsid w:val="00904E22"/>
    <w:rsid w:val="0090513E"/>
    <w:rsid w:val="00905232"/>
    <w:rsid w:val="00905267"/>
    <w:rsid w:val="00905306"/>
    <w:rsid w:val="00905357"/>
    <w:rsid w:val="009054AE"/>
    <w:rsid w:val="00905856"/>
    <w:rsid w:val="00905B62"/>
    <w:rsid w:val="00905DC6"/>
    <w:rsid w:val="00906887"/>
    <w:rsid w:val="00906B69"/>
    <w:rsid w:val="00907007"/>
    <w:rsid w:val="00907017"/>
    <w:rsid w:val="009072F6"/>
    <w:rsid w:val="009076AF"/>
    <w:rsid w:val="0090776B"/>
    <w:rsid w:val="00907C79"/>
    <w:rsid w:val="00907D0E"/>
    <w:rsid w:val="00910083"/>
    <w:rsid w:val="009102A1"/>
    <w:rsid w:val="00911554"/>
    <w:rsid w:val="00911585"/>
    <w:rsid w:val="009118B8"/>
    <w:rsid w:val="00911950"/>
    <w:rsid w:val="0091198D"/>
    <w:rsid w:val="00911AF0"/>
    <w:rsid w:val="00911D3B"/>
    <w:rsid w:val="00911F86"/>
    <w:rsid w:val="009121D7"/>
    <w:rsid w:val="00912548"/>
    <w:rsid w:val="009127D4"/>
    <w:rsid w:val="00912A0E"/>
    <w:rsid w:val="00912A9E"/>
    <w:rsid w:val="00912D81"/>
    <w:rsid w:val="00913277"/>
    <w:rsid w:val="009132B7"/>
    <w:rsid w:val="0091395F"/>
    <w:rsid w:val="00913B96"/>
    <w:rsid w:val="00913BEC"/>
    <w:rsid w:val="00913C4F"/>
    <w:rsid w:val="009141D2"/>
    <w:rsid w:val="00914431"/>
    <w:rsid w:val="00914813"/>
    <w:rsid w:val="0091493A"/>
    <w:rsid w:val="00914A32"/>
    <w:rsid w:val="00915381"/>
    <w:rsid w:val="0091551C"/>
    <w:rsid w:val="00915552"/>
    <w:rsid w:val="00915770"/>
    <w:rsid w:val="00915909"/>
    <w:rsid w:val="00915CD4"/>
    <w:rsid w:val="009160CB"/>
    <w:rsid w:val="00916162"/>
    <w:rsid w:val="00916341"/>
    <w:rsid w:val="0091640E"/>
    <w:rsid w:val="0091673C"/>
    <w:rsid w:val="0091679F"/>
    <w:rsid w:val="00916A68"/>
    <w:rsid w:val="0091741D"/>
    <w:rsid w:val="00917846"/>
    <w:rsid w:val="00917CD8"/>
    <w:rsid w:val="009201ED"/>
    <w:rsid w:val="00920358"/>
    <w:rsid w:val="00920C4B"/>
    <w:rsid w:val="00920EAC"/>
    <w:rsid w:val="00920EF4"/>
    <w:rsid w:val="00921122"/>
    <w:rsid w:val="009211C6"/>
    <w:rsid w:val="00921448"/>
    <w:rsid w:val="009218D7"/>
    <w:rsid w:val="00921B01"/>
    <w:rsid w:val="00921C83"/>
    <w:rsid w:val="00921E2D"/>
    <w:rsid w:val="00921FB4"/>
    <w:rsid w:val="009220DB"/>
    <w:rsid w:val="00922656"/>
    <w:rsid w:val="009228D4"/>
    <w:rsid w:val="00922B52"/>
    <w:rsid w:val="00922BA0"/>
    <w:rsid w:val="00922CE1"/>
    <w:rsid w:val="00922EE4"/>
    <w:rsid w:val="00922FE6"/>
    <w:rsid w:val="00923452"/>
    <w:rsid w:val="00923A5A"/>
    <w:rsid w:val="00923BBE"/>
    <w:rsid w:val="00923D53"/>
    <w:rsid w:val="0092514D"/>
    <w:rsid w:val="009252D0"/>
    <w:rsid w:val="00925319"/>
    <w:rsid w:val="00925485"/>
    <w:rsid w:val="00925808"/>
    <w:rsid w:val="00925D77"/>
    <w:rsid w:val="00925F18"/>
    <w:rsid w:val="00925F1A"/>
    <w:rsid w:val="00926409"/>
    <w:rsid w:val="0092677C"/>
    <w:rsid w:val="009267C4"/>
    <w:rsid w:val="00926875"/>
    <w:rsid w:val="009268A5"/>
    <w:rsid w:val="0092776B"/>
    <w:rsid w:val="00927D6D"/>
    <w:rsid w:val="00927E29"/>
    <w:rsid w:val="00930164"/>
    <w:rsid w:val="00930967"/>
    <w:rsid w:val="00930ADE"/>
    <w:rsid w:val="00930CD5"/>
    <w:rsid w:val="009310DF"/>
    <w:rsid w:val="009311C5"/>
    <w:rsid w:val="00931275"/>
    <w:rsid w:val="009312EE"/>
    <w:rsid w:val="0093140C"/>
    <w:rsid w:val="0093171D"/>
    <w:rsid w:val="00931F9E"/>
    <w:rsid w:val="00931FFE"/>
    <w:rsid w:val="00932518"/>
    <w:rsid w:val="0093262E"/>
    <w:rsid w:val="00932867"/>
    <w:rsid w:val="00932A15"/>
    <w:rsid w:val="00932C34"/>
    <w:rsid w:val="00932DEF"/>
    <w:rsid w:val="009332C1"/>
    <w:rsid w:val="00933785"/>
    <w:rsid w:val="00933805"/>
    <w:rsid w:val="009339A9"/>
    <w:rsid w:val="00933C67"/>
    <w:rsid w:val="00933CAC"/>
    <w:rsid w:val="00933F5E"/>
    <w:rsid w:val="00933FBE"/>
    <w:rsid w:val="009341EB"/>
    <w:rsid w:val="00934309"/>
    <w:rsid w:val="009344C3"/>
    <w:rsid w:val="00934652"/>
    <w:rsid w:val="00934864"/>
    <w:rsid w:val="009349ED"/>
    <w:rsid w:val="0093519D"/>
    <w:rsid w:val="009352DE"/>
    <w:rsid w:val="00935506"/>
    <w:rsid w:val="0093550B"/>
    <w:rsid w:val="009359CE"/>
    <w:rsid w:val="00935F67"/>
    <w:rsid w:val="00935F7D"/>
    <w:rsid w:val="0093651D"/>
    <w:rsid w:val="0093654A"/>
    <w:rsid w:val="009368CA"/>
    <w:rsid w:val="009369FE"/>
    <w:rsid w:val="00936D50"/>
    <w:rsid w:val="00937082"/>
    <w:rsid w:val="00937096"/>
    <w:rsid w:val="009370D1"/>
    <w:rsid w:val="00937264"/>
    <w:rsid w:val="009373A6"/>
    <w:rsid w:val="0093745A"/>
    <w:rsid w:val="00937555"/>
    <w:rsid w:val="00937D2F"/>
    <w:rsid w:val="00937E5E"/>
    <w:rsid w:val="009409CD"/>
    <w:rsid w:val="00940BF6"/>
    <w:rsid w:val="00941258"/>
    <w:rsid w:val="00941293"/>
    <w:rsid w:val="00941934"/>
    <w:rsid w:val="00941B23"/>
    <w:rsid w:val="00941C6A"/>
    <w:rsid w:val="00941D5D"/>
    <w:rsid w:val="00942368"/>
    <w:rsid w:val="0094258C"/>
    <w:rsid w:val="0094283F"/>
    <w:rsid w:val="00942A7A"/>
    <w:rsid w:val="00942DC2"/>
    <w:rsid w:val="00942FBB"/>
    <w:rsid w:val="0094306B"/>
    <w:rsid w:val="00943076"/>
    <w:rsid w:val="0094333B"/>
    <w:rsid w:val="0094338F"/>
    <w:rsid w:val="009439EC"/>
    <w:rsid w:val="00944052"/>
    <w:rsid w:val="0094431E"/>
    <w:rsid w:val="009446A4"/>
    <w:rsid w:val="009449AC"/>
    <w:rsid w:val="00944A4B"/>
    <w:rsid w:val="00944B1F"/>
    <w:rsid w:val="00944D4E"/>
    <w:rsid w:val="00945E93"/>
    <w:rsid w:val="0094688B"/>
    <w:rsid w:val="00946A1C"/>
    <w:rsid w:val="00946A44"/>
    <w:rsid w:val="00946A63"/>
    <w:rsid w:val="00946B00"/>
    <w:rsid w:val="00946D00"/>
    <w:rsid w:val="0094712C"/>
    <w:rsid w:val="00947298"/>
    <w:rsid w:val="00947315"/>
    <w:rsid w:val="009474B4"/>
    <w:rsid w:val="00947A73"/>
    <w:rsid w:val="009505D5"/>
    <w:rsid w:val="009505FC"/>
    <w:rsid w:val="00950921"/>
    <w:rsid w:val="00950BD7"/>
    <w:rsid w:val="00950C50"/>
    <w:rsid w:val="0095103D"/>
    <w:rsid w:val="0095104F"/>
    <w:rsid w:val="00951116"/>
    <w:rsid w:val="0095128F"/>
    <w:rsid w:val="00951629"/>
    <w:rsid w:val="0095186B"/>
    <w:rsid w:val="00951BBC"/>
    <w:rsid w:val="00951F3B"/>
    <w:rsid w:val="00951F96"/>
    <w:rsid w:val="00952282"/>
    <w:rsid w:val="0095265A"/>
    <w:rsid w:val="0095280C"/>
    <w:rsid w:val="00952933"/>
    <w:rsid w:val="00952B2F"/>
    <w:rsid w:val="00952E78"/>
    <w:rsid w:val="0095308B"/>
    <w:rsid w:val="00953278"/>
    <w:rsid w:val="0095332F"/>
    <w:rsid w:val="009534DF"/>
    <w:rsid w:val="009536DB"/>
    <w:rsid w:val="0095391E"/>
    <w:rsid w:val="00953E28"/>
    <w:rsid w:val="00953E52"/>
    <w:rsid w:val="00953E7B"/>
    <w:rsid w:val="00954526"/>
    <w:rsid w:val="00954AB5"/>
    <w:rsid w:val="00954D84"/>
    <w:rsid w:val="00954F0E"/>
    <w:rsid w:val="009551D4"/>
    <w:rsid w:val="00955242"/>
    <w:rsid w:val="00955247"/>
    <w:rsid w:val="00955D2D"/>
    <w:rsid w:val="00955F6B"/>
    <w:rsid w:val="00955F9F"/>
    <w:rsid w:val="00956278"/>
    <w:rsid w:val="00956361"/>
    <w:rsid w:val="00956443"/>
    <w:rsid w:val="00956543"/>
    <w:rsid w:val="00956708"/>
    <w:rsid w:val="0095681E"/>
    <w:rsid w:val="00956CDE"/>
    <w:rsid w:val="009572DF"/>
    <w:rsid w:val="0095765A"/>
    <w:rsid w:val="00957CAC"/>
    <w:rsid w:val="00957E5A"/>
    <w:rsid w:val="009604A6"/>
    <w:rsid w:val="009608E8"/>
    <w:rsid w:val="00961087"/>
    <w:rsid w:val="0096139D"/>
    <w:rsid w:val="0096141D"/>
    <w:rsid w:val="00961C71"/>
    <w:rsid w:val="00961D52"/>
    <w:rsid w:val="00961D75"/>
    <w:rsid w:val="00961F27"/>
    <w:rsid w:val="00962236"/>
    <w:rsid w:val="009622B5"/>
    <w:rsid w:val="0096233F"/>
    <w:rsid w:val="0096270E"/>
    <w:rsid w:val="0096283F"/>
    <w:rsid w:val="009628BB"/>
    <w:rsid w:val="00962ACB"/>
    <w:rsid w:val="00962DC7"/>
    <w:rsid w:val="0096304D"/>
    <w:rsid w:val="0096319F"/>
    <w:rsid w:val="00963300"/>
    <w:rsid w:val="00963350"/>
    <w:rsid w:val="009633E2"/>
    <w:rsid w:val="009634DE"/>
    <w:rsid w:val="0096393B"/>
    <w:rsid w:val="00964315"/>
    <w:rsid w:val="009643A4"/>
    <w:rsid w:val="0096440D"/>
    <w:rsid w:val="00964744"/>
    <w:rsid w:val="00964BD3"/>
    <w:rsid w:val="00964D13"/>
    <w:rsid w:val="00964D65"/>
    <w:rsid w:val="00965049"/>
    <w:rsid w:val="0096518F"/>
    <w:rsid w:val="009651DC"/>
    <w:rsid w:val="0096538D"/>
    <w:rsid w:val="0096569D"/>
    <w:rsid w:val="00965757"/>
    <w:rsid w:val="009658F4"/>
    <w:rsid w:val="00965A5A"/>
    <w:rsid w:val="00965E1A"/>
    <w:rsid w:val="00965E84"/>
    <w:rsid w:val="009661A8"/>
    <w:rsid w:val="009661F5"/>
    <w:rsid w:val="009662BA"/>
    <w:rsid w:val="009664B6"/>
    <w:rsid w:val="00966D11"/>
    <w:rsid w:val="00966E3B"/>
    <w:rsid w:val="00966FD0"/>
    <w:rsid w:val="009671BB"/>
    <w:rsid w:val="009672C9"/>
    <w:rsid w:val="009674D0"/>
    <w:rsid w:val="009675A4"/>
    <w:rsid w:val="009678A6"/>
    <w:rsid w:val="00967BF7"/>
    <w:rsid w:val="00967C58"/>
    <w:rsid w:val="00967C67"/>
    <w:rsid w:val="00967DF3"/>
    <w:rsid w:val="00970075"/>
    <w:rsid w:val="00970A57"/>
    <w:rsid w:val="0097144B"/>
    <w:rsid w:val="00971C85"/>
    <w:rsid w:val="00971C9C"/>
    <w:rsid w:val="00971D2E"/>
    <w:rsid w:val="0097207C"/>
    <w:rsid w:val="00972150"/>
    <w:rsid w:val="0097216E"/>
    <w:rsid w:val="009722C7"/>
    <w:rsid w:val="009724CE"/>
    <w:rsid w:val="00972C0C"/>
    <w:rsid w:val="00972C35"/>
    <w:rsid w:val="00972FF0"/>
    <w:rsid w:val="00973948"/>
    <w:rsid w:val="00973E13"/>
    <w:rsid w:val="00974734"/>
    <w:rsid w:val="0097479E"/>
    <w:rsid w:val="009747A9"/>
    <w:rsid w:val="00974991"/>
    <w:rsid w:val="00974F2D"/>
    <w:rsid w:val="00974FC5"/>
    <w:rsid w:val="00975079"/>
    <w:rsid w:val="009750DA"/>
    <w:rsid w:val="009755A5"/>
    <w:rsid w:val="00976257"/>
    <w:rsid w:val="00976C78"/>
    <w:rsid w:val="009779B4"/>
    <w:rsid w:val="00977BF8"/>
    <w:rsid w:val="00977E6A"/>
    <w:rsid w:val="00980178"/>
    <w:rsid w:val="00980386"/>
    <w:rsid w:val="009803DF"/>
    <w:rsid w:val="009806AA"/>
    <w:rsid w:val="00980841"/>
    <w:rsid w:val="00980ACA"/>
    <w:rsid w:val="009810BD"/>
    <w:rsid w:val="009813C0"/>
    <w:rsid w:val="009815E7"/>
    <w:rsid w:val="00981784"/>
    <w:rsid w:val="00981966"/>
    <w:rsid w:val="0098206B"/>
    <w:rsid w:val="0098260C"/>
    <w:rsid w:val="0098290A"/>
    <w:rsid w:val="0098290D"/>
    <w:rsid w:val="00982923"/>
    <w:rsid w:val="00982A9A"/>
    <w:rsid w:val="00982ABE"/>
    <w:rsid w:val="00982D53"/>
    <w:rsid w:val="00983167"/>
    <w:rsid w:val="00983184"/>
    <w:rsid w:val="009831B3"/>
    <w:rsid w:val="0098357B"/>
    <w:rsid w:val="0098361D"/>
    <w:rsid w:val="00983980"/>
    <w:rsid w:val="00983A8E"/>
    <w:rsid w:val="00983C95"/>
    <w:rsid w:val="00983D40"/>
    <w:rsid w:val="00983EF0"/>
    <w:rsid w:val="00984078"/>
    <w:rsid w:val="0098430D"/>
    <w:rsid w:val="00984448"/>
    <w:rsid w:val="009845A5"/>
    <w:rsid w:val="0098467B"/>
    <w:rsid w:val="0098477D"/>
    <w:rsid w:val="00984C55"/>
    <w:rsid w:val="00984D7C"/>
    <w:rsid w:val="00984FD6"/>
    <w:rsid w:val="00985346"/>
    <w:rsid w:val="00985D27"/>
    <w:rsid w:val="00985E0D"/>
    <w:rsid w:val="00985EDF"/>
    <w:rsid w:val="009863C4"/>
    <w:rsid w:val="009865D1"/>
    <w:rsid w:val="0098678F"/>
    <w:rsid w:val="009867E6"/>
    <w:rsid w:val="00986883"/>
    <w:rsid w:val="00986C95"/>
    <w:rsid w:val="00987186"/>
    <w:rsid w:val="009871AF"/>
    <w:rsid w:val="009871DC"/>
    <w:rsid w:val="0098771B"/>
    <w:rsid w:val="00987ABD"/>
    <w:rsid w:val="00987DB0"/>
    <w:rsid w:val="0099002C"/>
    <w:rsid w:val="009902CD"/>
    <w:rsid w:val="009903E7"/>
    <w:rsid w:val="00990921"/>
    <w:rsid w:val="00990E8B"/>
    <w:rsid w:val="00990ECD"/>
    <w:rsid w:val="0099137B"/>
    <w:rsid w:val="00991553"/>
    <w:rsid w:val="00991ADC"/>
    <w:rsid w:val="00991AE9"/>
    <w:rsid w:val="00991B00"/>
    <w:rsid w:val="00991DA6"/>
    <w:rsid w:val="009923A1"/>
    <w:rsid w:val="0099256A"/>
    <w:rsid w:val="0099266A"/>
    <w:rsid w:val="00992677"/>
    <w:rsid w:val="009926A7"/>
    <w:rsid w:val="0099283F"/>
    <w:rsid w:val="00992A14"/>
    <w:rsid w:val="00992D1B"/>
    <w:rsid w:val="0099309F"/>
    <w:rsid w:val="00993441"/>
    <w:rsid w:val="0099353B"/>
    <w:rsid w:val="009935CC"/>
    <w:rsid w:val="009939B4"/>
    <w:rsid w:val="00993AB7"/>
    <w:rsid w:val="009940C8"/>
    <w:rsid w:val="00994300"/>
    <w:rsid w:val="009948D3"/>
    <w:rsid w:val="009949E5"/>
    <w:rsid w:val="00994AE6"/>
    <w:rsid w:val="00994D80"/>
    <w:rsid w:val="009953C4"/>
    <w:rsid w:val="0099596A"/>
    <w:rsid w:val="00995A70"/>
    <w:rsid w:val="00995D7F"/>
    <w:rsid w:val="009964F6"/>
    <w:rsid w:val="00996530"/>
    <w:rsid w:val="00996569"/>
    <w:rsid w:val="00996763"/>
    <w:rsid w:val="009967A2"/>
    <w:rsid w:val="009969B2"/>
    <w:rsid w:val="00996AC0"/>
    <w:rsid w:val="00996B4E"/>
    <w:rsid w:val="009973E4"/>
    <w:rsid w:val="0099796A"/>
    <w:rsid w:val="00997B0B"/>
    <w:rsid w:val="00997B11"/>
    <w:rsid w:val="00997BD7"/>
    <w:rsid w:val="009A0222"/>
    <w:rsid w:val="009A062A"/>
    <w:rsid w:val="009A0715"/>
    <w:rsid w:val="009A0BE5"/>
    <w:rsid w:val="009A0EED"/>
    <w:rsid w:val="009A111A"/>
    <w:rsid w:val="009A11E8"/>
    <w:rsid w:val="009A122C"/>
    <w:rsid w:val="009A1426"/>
    <w:rsid w:val="009A1553"/>
    <w:rsid w:val="009A15C8"/>
    <w:rsid w:val="009A1746"/>
    <w:rsid w:val="009A187C"/>
    <w:rsid w:val="009A18FD"/>
    <w:rsid w:val="009A1ED0"/>
    <w:rsid w:val="009A1F5A"/>
    <w:rsid w:val="009A257C"/>
    <w:rsid w:val="009A27FA"/>
    <w:rsid w:val="009A29D0"/>
    <w:rsid w:val="009A364C"/>
    <w:rsid w:val="009A39A4"/>
    <w:rsid w:val="009A3AA7"/>
    <w:rsid w:val="009A45EB"/>
    <w:rsid w:val="009A5023"/>
    <w:rsid w:val="009A5317"/>
    <w:rsid w:val="009A5556"/>
    <w:rsid w:val="009A56DC"/>
    <w:rsid w:val="009A57E5"/>
    <w:rsid w:val="009A5CC1"/>
    <w:rsid w:val="009A606D"/>
    <w:rsid w:val="009A60A1"/>
    <w:rsid w:val="009A6A64"/>
    <w:rsid w:val="009A6AD4"/>
    <w:rsid w:val="009A72F6"/>
    <w:rsid w:val="009A7361"/>
    <w:rsid w:val="009A738E"/>
    <w:rsid w:val="009A7482"/>
    <w:rsid w:val="009A7871"/>
    <w:rsid w:val="009A79A5"/>
    <w:rsid w:val="009B0554"/>
    <w:rsid w:val="009B09D6"/>
    <w:rsid w:val="009B0F7C"/>
    <w:rsid w:val="009B103D"/>
    <w:rsid w:val="009B1222"/>
    <w:rsid w:val="009B12D4"/>
    <w:rsid w:val="009B1320"/>
    <w:rsid w:val="009B1323"/>
    <w:rsid w:val="009B1443"/>
    <w:rsid w:val="009B1D2C"/>
    <w:rsid w:val="009B203A"/>
    <w:rsid w:val="009B24EB"/>
    <w:rsid w:val="009B2570"/>
    <w:rsid w:val="009B270D"/>
    <w:rsid w:val="009B296A"/>
    <w:rsid w:val="009B2AE7"/>
    <w:rsid w:val="009B2FE9"/>
    <w:rsid w:val="009B3D10"/>
    <w:rsid w:val="009B433E"/>
    <w:rsid w:val="009B471B"/>
    <w:rsid w:val="009B4899"/>
    <w:rsid w:val="009B4C40"/>
    <w:rsid w:val="009B4D35"/>
    <w:rsid w:val="009B50FF"/>
    <w:rsid w:val="009B5482"/>
    <w:rsid w:val="009B550B"/>
    <w:rsid w:val="009B5583"/>
    <w:rsid w:val="009B5A94"/>
    <w:rsid w:val="009B5D90"/>
    <w:rsid w:val="009B5DBC"/>
    <w:rsid w:val="009B5E35"/>
    <w:rsid w:val="009B5EEF"/>
    <w:rsid w:val="009B603E"/>
    <w:rsid w:val="009B65FE"/>
    <w:rsid w:val="009B6804"/>
    <w:rsid w:val="009B6817"/>
    <w:rsid w:val="009B691B"/>
    <w:rsid w:val="009B6B98"/>
    <w:rsid w:val="009B7098"/>
    <w:rsid w:val="009B7183"/>
    <w:rsid w:val="009B75E3"/>
    <w:rsid w:val="009B781F"/>
    <w:rsid w:val="009B790E"/>
    <w:rsid w:val="009B7AB5"/>
    <w:rsid w:val="009B7B8F"/>
    <w:rsid w:val="009B7CF1"/>
    <w:rsid w:val="009B7E2D"/>
    <w:rsid w:val="009C018A"/>
    <w:rsid w:val="009C0346"/>
    <w:rsid w:val="009C0648"/>
    <w:rsid w:val="009C0BAB"/>
    <w:rsid w:val="009C16B0"/>
    <w:rsid w:val="009C1A13"/>
    <w:rsid w:val="009C1A1F"/>
    <w:rsid w:val="009C1B92"/>
    <w:rsid w:val="009C1BFD"/>
    <w:rsid w:val="009C1E18"/>
    <w:rsid w:val="009C2330"/>
    <w:rsid w:val="009C2480"/>
    <w:rsid w:val="009C28E5"/>
    <w:rsid w:val="009C2A5F"/>
    <w:rsid w:val="009C2CD2"/>
    <w:rsid w:val="009C34AB"/>
    <w:rsid w:val="009C396D"/>
    <w:rsid w:val="009C3972"/>
    <w:rsid w:val="009C3CBB"/>
    <w:rsid w:val="009C3CF0"/>
    <w:rsid w:val="009C3D04"/>
    <w:rsid w:val="009C3E79"/>
    <w:rsid w:val="009C4257"/>
    <w:rsid w:val="009C44A4"/>
    <w:rsid w:val="009C5545"/>
    <w:rsid w:val="009C5689"/>
    <w:rsid w:val="009C5E07"/>
    <w:rsid w:val="009C5EEE"/>
    <w:rsid w:val="009C6332"/>
    <w:rsid w:val="009C683F"/>
    <w:rsid w:val="009C6A4A"/>
    <w:rsid w:val="009C6B0E"/>
    <w:rsid w:val="009C6B58"/>
    <w:rsid w:val="009C6DA0"/>
    <w:rsid w:val="009C6F1A"/>
    <w:rsid w:val="009C707E"/>
    <w:rsid w:val="009C70FF"/>
    <w:rsid w:val="009C78E7"/>
    <w:rsid w:val="009C7E10"/>
    <w:rsid w:val="009C7E5D"/>
    <w:rsid w:val="009D0082"/>
    <w:rsid w:val="009D0583"/>
    <w:rsid w:val="009D06D4"/>
    <w:rsid w:val="009D0E9D"/>
    <w:rsid w:val="009D0F8D"/>
    <w:rsid w:val="009D1061"/>
    <w:rsid w:val="009D10C2"/>
    <w:rsid w:val="009D1101"/>
    <w:rsid w:val="009D1310"/>
    <w:rsid w:val="009D132C"/>
    <w:rsid w:val="009D17C8"/>
    <w:rsid w:val="009D199B"/>
    <w:rsid w:val="009D1B1D"/>
    <w:rsid w:val="009D1D12"/>
    <w:rsid w:val="009D1D17"/>
    <w:rsid w:val="009D1E39"/>
    <w:rsid w:val="009D2228"/>
    <w:rsid w:val="009D222E"/>
    <w:rsid w:val="009D23B9"/>
    <w:rsid w:val="009D24B7"/>
    <w:rsid w:val="009D2974"/>
    <w:rsid w:val="009D2DB8"/>
    <w:rsid w:val="009D35E1"/>
    <w:rsid w:val="009D36DE"/>
    <w:rsid w:val="009D3801"/>
    <w:rsid w:val="009D43EC"/>
    <w:rsid w:val="009D45F6"/>
    <w:rsid w:val="009D464A"/>
    <w:rsid w:val="009D4A4F"/>
    <w:rsid w:val="009D4B6F"/>
    <w:rsid w:val="009D4BEC"/>
    <w:rsid w:val="009D5210"/>
    <w:rsid w:val="009D55A9"/>
    <w:rsid w:val="009D5727"/>
    <w:rsid w:val="009D5B1F"/>
    <w:rsid w:val="009D60CF"/>
    <w:rsid w:val="009D62DC"/>
    <w:rsid w:val="009D6D2B"/>
    <w:rsid w:val="009D6DEF"/>
    <w:rsid w:val="009D727D"/>
    <w:rsid w:val="009D7349"/>
    <w:rsid w:val="009D74E4"/>
    <w:rsid w:val="009D7636"/>
    <w:rsid w:val="009D7BC0"/>
    <w:rsid w:val="009D7C51"/>
    <w:rsid w:val="009D7FA5"/>
    <w:rsid w:val="009E01BC"/>
    <w:rsid w:val="009E04E2"/>
    <w:rsid w:val="009E0875"/>
    <w:rsid w:val="009E099F"/>
    <w:rsid w:val="009E19F2"/>
    <w:rsid w:val="009E1B6F"/>
    <w:rsid w:val="009E1BB1"/>
    <w:rsid w:val="009E1CA0"/>
    <w:rsid w:val="009E1D5C"/>
    <w:rsid w:val="009E1F88"/>
    <w:rsid w:val="009E21AA"/>
    <w:rsid w:val="009E282D"/>
    <w:rsid w:val="009E29CD"/>
    <w:rsid w:val="009E2AE7"/>
    <w:rsid w:val="009E2D7C"/>
    <w:rsid w:val="009E3759"/>
    <w:rsid w:val="009E3AAD"/>
    <w:rsid w:val="009E40AB"/>
    <w:rsid w:val="009E4779"/>
    <w:rsid w:val="009E48AD"/>
    <w:rsid w:val="009E491A"/>
    <w:rsid w:val="009E4BC3"/>
    <w:rsid w:val="009E4C3A"/>
    <w:rsid w:val="009E518C"/>
    <w:rsid w:val="009E5221"/>
    <w:rsid w:val="009E55FB"/>
    <w:rsid w:val="009E60D9"/>
    <w:rsid w:val="009E6172"/>
    <w:rsid w:val="009E66E7"/>
    <w:rsid w:val="009E6E24"/>
    <w:rsid w:val="009E7099"/>
    <w:rsid w:val="009E7121"/>
    <w:rsid w:val="009E7311"/>
    <w:rsid w:val="009E7458"/>
    <w:rsid w:val="009E758E"/>
    <w:rsid w:val="009E760F"/>
    <w:rsid w:val="009E788D"/>
    <w:rsid w:val="009E7BD0"/>
    <w:rsid w:val="009E7D8F"/>
    <w:rsid w:val="009E7FD8"/>
    <w:rsid w:val="009F038D"/>
    <w:rsid w:val="009F05BA"/>
    <w:rsid w:val="009F09B4"/>
    <w:rsid w:val="009F1117"/>
    <w:rsid w:val="009F12E6"/>
    <w:rsid w:val="009F165A"/>
    <w:rsid w:val="009F1B70"/>
    <w:rsid w:val="009F1BC1"/>
    <w:rsid w:val="009F1C1A"/>
    <w:rsid w:val="009F1CC8"/>
    <w:rsid w:val="009F1FBD"/>
    <w:rsid w:val="009F2110"/>
    <w:rsid w:val="009F27FD"/>
    <w:rsid w:val="009F28BE"/>
    <w:rsid w:val="009F290E"/>
    <w:rsid w:val="009F2E79"/>
    <w:rsid w:val="009F2FC2"/>
    <w:rsid w:val="009F3390"/>
    <w:rsid w:val="009F3487"/>
    <w:rsid w:val="009F35C0"/>
    <w:rsid w:val="009F35EC"/>
    <w:rsid w:val="009F3824"/>
    <w:rsid w:val="009F39F0"/>
    <w:rsid w:val="009F3B8E"/>
    <w:rsid w:val="009F3F53"/>
    <w:rsid w:val="009F4279"/>
    <w:rsid w:val="009F43AD"/>
    <w:rsid w:val="009F4504"/>
    <w:rsid w:val="009F4BBC"/>
    <w:rsid w:val="009F4BCB"/>
    <w:rsid w:val="009F5650"/>
    <w:rsid w:val="009F5B93"/>
    <w:rsid w:val="009F5EA9"/>
    <w:rsid w:val="009F5F42"/>
    <w:rsid w:val="009F61EF"/>
    <w:rsid w:val="009F64E9"/>
    <w:rsid w:val="009F66A1"/>
    <w:rsid w:val="009F6803"/>
    <w:rsid w:val="009F7411"/>
    <w:rsid w:val="009F76D8"/>
    <w:rsid w:val="009F7A08"/>
    <w:rsid w:val="009F7FDC"/>
    <w:rsid w:val="00A00311"/>
    <w:rsid w:val="00A00922"/>
    <w:rsid w:val="00A00CD0"/>
    <w:rsid w:val="00A0110D"/>
    <w:rsid w:val="00A0122A"/>
    <w:rsid w:val="00A01256"/>
    <w:rsid w:val="00A015A1"/>
    <w:rsid w:val="00A016DA"/>
    <w:rsid w:val="00A016F2"/>
    <w:rsid w:val="00A0228B"/>
    <w:rsid w:val="00A02596"/>
    <w:rsid w:val="00A02B3D"/>
    <w:rsid w:val="00A02CB8"/>
    <w:rsid w:val="00A0307C"/>
    <w:rsid w:val="00A03123"/>
    <w:rsid w:val="00A03B9F"/>
    <w:rsid w:val="00A03C1B"/>
    <w:rsid w:val="00A0411B"/>
    <w:rsid w:val="00A046FE"/>
    <w:rsid w:val="00A0493B"/>
    <w:rsid w:val="00A04B09"/>
    <w:rsid w:val="00A04BC4"/>
    <w:rsid w:val="00A04E2A"/>
    <w:rsid w:val="00A050AB"/>
    <w:rsid w:val="00A051B1"/>
    <w:rsid w:val="00A0525D"/>
    <w:rsid w:val="00A05290"/>
    <w:rsid w:val="00A053B1"/>
    <w:rsid w:val="00A0592A"/>
    <w:rsid w:val="00A05AD5"/>
    <w:rsid w:val="00A05F10"/>
    <w:rsid w:val="00A062C6"/>
    <w:rsid w:val="00A06390"/>
    <w:rsid w:val="00A06671"/>
    <w:rsid w:val="00A069FD"/>
    <w:rsid w:val="00A06A3E"/>
    <w:rsid w:val="00A06A50"/>
    <w:rsid w:val="00A06ED5"/>
    <w:rsid w:val="00A070E1"/>
    <w:rsid w:val="00A0764C"/>
    <w:rsid w:val="00A07CD1"/>
    <w:rsid w:val="00A07EB1"/>
    <w:rsid w:val="00A1078C"/>
    <w:rsid w:val="00A10BD7"/>
    <w:rsid w:val="00A10DCB"/>
    <w:rsid w:val="00A10E81"/>
    <w:rsid w:val="00A11301"/>
    <w:rsid w:val="00A11CBF"/>
    <w:rsid w:val="00A1217B"/>
    <w:rsid w:val="00A12AB4"/>
    <w:rsid w:val="00A12BC7"/>
    <w:rsid w:val="00A12EDE"/>
    <w:rsid w:val="00A1373E"/>
    <w:rsid w:val="00A13B0A"/>
    <w:rsid w:val="00A14003"/>
    <w:rsid w:val="00A14744"/>
    <w:rsid w:val="00A14746"/>
    <w:rsid w:val="00A14B0B"/>
    <w:rsid w:val="00A14D2A"/>
    <w:rsid w:val="00A15392"/>
    <w:rsid w:val="00A15546"/>
    <w:rsid w:val="00A155BB"/>
    <w:rsid w:val="00A15A8F"/>
    <w:rsid w:val="00A15E64"/>
    <w:rsid w:val="00A1601C"/>
    <w:rsid w:val="00A1622E"/>
    <w:rsid w:val="00A1646B"/>
    <w:rsid w:val="00A1652C"/>
    <w:rsid w:val="00A16609"/>
    <w:rsid w:val="00A1672E"/>
    <w:rsid w:val="00A1698E"/>
    <w:rsid w:val="00A16AC8"/>
    <w:rsid w:val="00A16BCB"/>
    <w:rsid w:val="00A16F8E"/>
    <w:rsid w:val="00A17506"/>
    <w:rsid w:val="00A17769"/>
    <w:rsid w:val="00A17843"/>
    <w:rsid w:val="00A17C99"/>
    <w:rsid w:val="00A17D92"/>
    <w:rsid w:val="00A17FFD"/>
    <w:rsid w:val="00A2002D"/>
    <w:rsid w:val="00A20731"/>
    <w:rsid w:val="00A20844"/>
    <w:rsid w:val="00A20B02"/>
    <w:rsid w:val="00A20C86"/>
    <w:rsid w:val="00A211B3"/>
    <w:rsid w:val="00A21859"/>
    <w:rsid w:val="00A2194A"/>
    <w:rsid w:val="00A21CBE"/>
    <w:rsid w:val="00A21D17"/>
    <w:rsid w:val="00A21E24"/>
    <w:rsid w:val="00A2245B"/>
    <w:rsid w:val="00A2268D"/>
    <w:rsid w:val="00A22708"/>
    <w:rsid w:val="00A227EA"/>
    <w:rsid w:val="00A2288B"/>
    <w:rsid w:val="00A2288E"/>
    <w:rsid w:val="00A22929"/>
    <w:rsid w:val="00A22D11"/>
    <w:rsid w:val="00A22D61"/>
    <w:rsid w:val="00A23941"/>
    <w:rsid w:val="00A23B9D"/>
    <w:rsid w:val="00A23BD1"/>
    <w:rsid w:val="00A23FBC"/>
    <w:rsid w:val="00A2445C"/>
    <w:rsid w:val="00A245F4"/>
    <w:rsid w:val="00A24C9B"/>
    <w:rsid w:val="00A24E25"/>
    <w:rsid w:val="00A24EBC"/>
    <w:rsid w:val="00A24F8C"/>
    <w:rsid w:val="00A25028"/>
    <w:rsid w:val="00A25922"/>
    <w:rsid w:val="00A25B34"/>
    <w:rsid w:val="00A25DF3"/>
    <w:rsid w:val="00A261C7"/>
    <w:rsid w:val="00A26324"/>
    <w:rsid w:val="00A26662"/>
    <w:rsid w:val="00A2670A"/>
    <w:rsid w:val="00A26A7D"/>
    <w:rsid w:val="00A26B32"/>
    <w:rsid w:val="00A26D5D"/>
    <w:rsid w:val="00A274AE"/>
    <w:rsid w:val="00A2776C"/>
    <w:rsid w:val="00A278A3"/>
    <w:rsid w:val="00A27C80"/>
    <w:rsid w:val="00A30330"/>
    <w:rsid w:val="00A3053E"/>
    <w:rsid w:val="00A30627"/>
    <w:rsid w:val="00A30988"/>
    <w:rsid w:val="00A30998"/>
    <w:rsid w:val="00A30A18"/>
    <w:rsid w:val="00A30DCB"/>
    <w:rsid w:val="00A31120"/>
    <w:rsid w:val="00A3163B"/>
    <w:rsid w:val="00A31F3D"/>
    <w:rsid w:val="00A32551"/>
    <w:rsid w:val="00A32AB0"/>
    <w:rsid w:val="00A32CC1"/>
    <w:rsid w:val="00A32CD6"/>
    <w:rsid w:val="00A3371A"/>
    <w:rsid w:val="00A33C5C"/>
    <w:rsid w:val="00A3462B"/>
    <w:rsid w:val="00A346F8"/>
    <w:rsid w:val="00A349FC"/>
    <w:rsid w:val="00A34E02"/>
    <w:rsid w:val="00A34E4A"/>
    <w:rsid w:val="00A34F87"/>
    <w:rsid w:val="00A352C3"/>
    <w:rsid w:val="00A35311"/>
    <w:rsid w:val="00A357F1"/>
    <w:rsid w:val="00A35CA2"/>
    <w:rsid w:val="00A35CCE"/>
    <w:rsid w:val="00A35DFF"/>
    <w:rsid w:val="00A364F8"/>
    <w:rsid w:val="00A36E88"/>
    <w:rsid w:val="00A371EE"/>
    <w:rsid w:val="00A37B1F"/>
    <w:rsid w:val="00A37E18"/>
    <w:rsid w:val="00A40320"/>
    <w:rsid w:val="00A4071E"/>
    <w:rsid w:val="00A40AA6"/>
    <w:rsid w:val="00A40AB6"/>
    <w:rsid w:val="00A40C9E"/>
    <w:rsid w:val="00A40D97"/>
    <w:rsid w:val="00A40E33"/>
    <w:rsid w:val="00A4182C"/>
    <w:rsid w:val="00A418FE"/>
    <w:rsid w:val="00A41A28"/>
    <w:rsid w:val="00A41AF5"/>
    <w:rsid w:val="00A41E6F"/>
    <w:rsid w:val="00A42009"/>
    <w:rsid w:val="00A42A80"/>
    <w:rsid w:val="00A42F66"/>
    <w:rsid w:val="00A43487"/>
    <w:rsid w:val="00A436F6"/>
    <w:rsid w:val="00A43D6A"/>
    <w:rsid w:val="00A44A59"/>
    <w:rsid w:val="00A44ED3"/>
    <w:rsid w:val="00A44EFD"/>
    <w:rsid w:val="00A45459"/>
    <w:rsid w:val="00A4548C"/>
    <w:rsid w:val="00A45518"/>
    <w:rsid w:val="00A45682"/>
    <w:rsid w:val="00A45AB8"/>
    <w:rsid w:val="00A46224"/>
    <w:rsid w:val="00A463EF"/>
    <w:rsid w:val="00A46895"/>
    <w:rsid w:val="00A46B95"/>
    <w:rsid w:val="00A46D1D"/>
    <w:rsid w:val="00A46F8A"/>
    <w:rsid w:val="00A470DB"/>
    <w:rsid w:val="00A4718D"/>
    <w:rsid w:val="00A4752E"/>
    <w:rsid w:val="00A475DB"/>
    <w:rsid w:val="00A476DF"/>
    <w:rsid w:val="00A47967"/>
    <w:rsid w:val="00A47DC1"/>
    <w:rsid w:val="00A50495"/>
    <w:rsid w:val="00A50735"/>
    <w:rsid w:val="00A50CE8"/>
    <w:rsid w:val="00A50DB9"/>
    <w:rsid w:val="00A51316"/>
    <w:rsid w:val="00A51D9F"/>
    <w:rsid w:val="00A51E34"/>
    <w:rsid w:val="00A51EF8"/>
    <w:rsid w:val="00A52067"/>
    <w:rsid w:val="00A5221F"/>
    <w:rsid w:val="00A52371"/>
    <w:rsid w:val="00A5290F"/>
    <w:rsid w:val="00A52A04"/>
    <w:rsid w:val="00A52A0F"/>
    <w:rsid w:val="00A52BF3"/>
    <w:rsid w:val="00A52CA2"/>
    <w:rsid w:val="00A52D1F"/>
    <w:rsid w:val="00A52E73"/>
    <w:rsid w:val="00A531F3"/>
    <w:rsid w:val="00A5322A"/>
    <w:rsid w:val="00A53308"/>
    <w:rsid w:val="00A53B34"/>
    <w:rsid w:val="00A543E2"/>
    <w:rsid w:val="00A54542"/>
    <w:rsid w:val="00A54962"/>
    <w:rsid w:val="00A54CD5"/>
    <w:rsid w:val="00A54F40"/>
    <w:rsid w:val="00A5504C"/>
    <w:rsid w:val="00A551D7"/>
    <w:rsid w:val="00A552B4"/>
    <w:rsid w:val="00A55584"/>
    <w:rsid w:val="00A55BB1"/>
    <w:rsid w:val="00A55C2F"/>
    <w:rsid w:val="00A55FFE"/>
    <w:rsid w:val="00A5654E"/>
    <w:rsid w:val="00A56611"/>
    <w:rsid w:val="00A568DA"/>
    <w:rsid w:val="00A56C62"/>
    <w:rsid w:val="00A56F85"/>
    <w:rsid w:val="00A574DD"/>
    <w:rsid w:val="00A57B9A"/>
    <w:rsid w:val="00A57E3F"/>
    <w:rsid w:val="00A60010"/>
    <w:rsid w:val="00A60237"/>
    <w:rsid w:val="00A604DE"/>
    <w:rsid w:val="00A60681"/>
    <w:rsid w:val="00A606DB"/>
    <w:rsid w:val="00A60AD0"/>
    <w:rsid w:val="00A60B74"/>
    <w:rsid w:val="00A60F2B"/>
    <w:rsid w:val="00A61B4A"/>
    <w:rsid w:val="00A61B95"/>
    <w:rsid w:val="00A61D3E"/>
    <w:rsid w:val="00A61DA3"/>
    <w:rsid w:val="00A62117"/>
    <w:rsid w:val="00A62198"/>
    <w:rsid w:val="00A627A4"/>
    <w:rsid w:val="00A62A15"/>
    <w:rsid w:val="00A62A33"/>
    <w:rsid w:val="00A62A76"/>
    <w:rsid w:val="00A62B74"/>
    <w:rsid w:val="00A62E2C"/>
    <w:rsid w:val="00A63768"/>
    <w:rsid w:val="00A639EA"/>
    <w:rsid w:val="00A64D67"/>
    <w:rsid w:val="00A64E29"/>
    <w:rsid w:val="00A64E74"/>
    <w:rsid w:val="00A65771"/>
    <w:rsid w:val="00A6610E"/>
    <w:rsid w:val="00A66170"/>
    <w:rsid w:val="00A66190"/>
    <w:rsid w:val="00A66397"/>
    <w:rsid w:val="00A6654F"/>
    <w:rsid w:val="00A66BDB"/>
    <w:rsid w:val="00A66EFB"/>
    <w:rsid w:val="00A67013"/>
    <w:rsid w:val="00A671C7"/>
    <w:rsid w:val="00A67BC7"/>
    <w:rsid w:val="00A702E9"/>
    <w:rsid w:val="00A70316"/>
    <w:rsid w:val="00A70911"/>
    <w:rsid w:val="00A70B2F"/>
    <w:rsid w:val="00A70F14"/>
    <w:rsid w:val="00A7147C"/>
    <w:rsid w:val="00A71BED"/>
    <w:rsid w:val="00A71C11"/>
    <w:rsid w:val="00A72015"/>
    <w:rsid w:val="00A7204E"/>
    <w:rsid w:val="00A722C2"/>
    <w:rsid w:val="00A725DA"/>
    <w:rsid w:val="00A726B1"/>
    <w:rsid w:val="00A72784"/>
    <w:rsid w:val="00A7286E"/>
    <w:rsid w:val="00A72DAC"/>
    <w:rsid w:val="00A73343"/>
    <w:rsid w:val="00A73550"/>
    <w:rsid w:val="00A73D95"/>
    <w:rsid w:val="00A73EF4"/>
    <w:rsid w:val="00A74425"/>
    <w:rsid w:val="00A746EC"/>
    <w:rsid w:val="00A74909"/>
    <w:rsid w:val="00A74B29"/>
    <w:rsid w:val="00A7554A"/>
    <w:rsid w:val="00A75712"/>
    <w:rsid w:val="00A7574F"/>
    <w:rsid w:val="00A7582B"/>
    <w:rsid w:val="00A75A04"/>
    <w:rsid w:val="00A76436"/>
    <w:rsid w:val="00A76811"/>
    <w:rsid w:val="00A76922"/>
    <w:rsid w:val="00A769EF"/>
    <w:rsid w:val="00A76A86"/>
    <w:rsid w:val="00A76B4E"/>
    <w:rsid w:val="00A76D92"/>
    <w:rsid w:val="00A76E1E"/>
    <w:rsid w:val="00A77323"/>
    <w:rsid w:val="00A7788A"/>
    <w:rsid w:val="00A7798B"/>
    <w:rsid w:val="00A77B58"/>
    <w:rsid w:val="00A77C4D"/>
    <w:rsid w:val="00A77C91"/>
    <w:rsid w:val="00A77DA7"/>
    <w:rsid w:val="00A80009"/>
    <w:rsid w:val="00A80717"/>
    <w:rsid w:val="00A808AD"/>
    <w:rsid w:val="00A80A92"/>
    <w:rsid w:val="00A80DD3"/>
    <w:rsid w:val="00A80F60"/>
    <w:rsid w:val="00A8104D"/>
    <w:rsid w:val="00A8133B"/>
    <w:rsid w:val="00A815F3"/>
    <w:rsid w:val="00A81A82"/>
    <w:rsid w:val="00A823BD"/>
    <w:rsid w:val="00A825D4"/>
    <w:rsid w:val="00A8272D"/>
    <w:rsid w:val="00A82AD2"/>
    <w:rsid w:val="00A82AD3"/>
    <w:rsid w:val="00A82BED"/>
    <w:rsid w:val="00A82DF5"/>
    <w:rsid w:val="00A82EA5"/>
    <w:rsid w:val="00A83191"/>
    <w:rsid w:val="00A83792"/>
    <w:rsid w:val="00A83D5C"/>
    <w:rsid w:val="00A83EF5"/>
    <w:rsid w:val="00A84016"/>
    <w:rsid w:val="00A840BE"/>
    <w:rsid w:val="00A84605"/>
    <w:rsid w:val="00A84665"/>
    <w:rsid w:val="00A847B3"/>
    <w:rsid w:val="00A85035"/>
    <w:rsid w:val="00A85074"/>
    <w:rsid w:val="00A858E2"/>
    <w:rsid w:val="00A85A87"/>
    <w:rsid w:val="00A85E13"/>
    <w:rsid w:val="00A85FCE"/>
    <w:rsid w:val="00A86177"/>
    <w:rsid w:val="00A86330"/>
    <w:rsid w:val="00A86526"/>
    <w:rsid w:val="00A86857"/>
    <w:rsid w:val="00A86C65"/>
    <w:rsid w:val="00A871F7"/>
    <w:rsid w:val="00A87584"/>
    <w:rsid w:val="00A875C8"/>
    <w:rsid w:val="00A87ACA"/>
    <w:rsid w:val="00A87F08"/>
    <w:rsid w:val="00A9012A"/>
    <w:rsid w:val="00A90145"/>
    <w:rsid w:val="00A907D4"/>
    <w:rsid w:val="00A91329"/>
    <w:rsid w:val="00A91513"/>
    <w:rsid w:val="00A91529"/>
    <w:rsid w:val="00A9162A"/>
    <w:rsid w:val="00A916C6"/>
    <w:rsid w:val="00A91A2D"/>
    <w:rsid w:val="00A91B76"/>
    <w:rsid w:val="00A91BE8"/>
    <w:rsid w:val="00A91C5E"/>
    <w:rsid w:val="00A92052"/>
    <w:rsid w:val="00A92B3C"/>
    <w:rsid w:val="00A92C25"/>
    <w:rsid w:val="00A92D5A"/>
    <w:rsid w:val="00A92FE7"/>
    <w:rsid w:val="00A93098"/>
    <w:rsid w:val="00A933A5"/>
    <w:rsid w:val="00A93498"/>
    <w:rsid w:val="00A93718"/>
    <w:rsid w:val="00A93736"/>
    <w:rsid w:val="00A93812"/>
    <w:rsid w:val="00A938B4"/>
    <w:rsid w:val="00A939A4"/>
    <w:rsid w:val="00A93C66"/>
    <w:rsid w:val="00A93CD9"/>
    <w:rsid w:val="00A93E84"/>
    <w:rsid w:val="00A93E95"/>
    <w:rsid w:val="00A941B2"/>
    <w:rsid w:val="00A946F5"/>
    <w:rsid w:val="00A9477A"/>
    <w:rsid w:val="00A947F3"/>
    <w:rsid w:val="00A94A02"/>
    <w:rsid w:val="00A94D33"/>
    <w:rsid w:val="00A94D54"/>
    <w:rsid w:val="00A951E8"/>
    <w:rsid w:val="00A954FB"/>
    <w:rsid w:val="00A954FC"/>
    <w:rsid w:val="00A95911"/>
    <w:rsid w:val="00A961D4"/>
    <w:rsid w:val="00A968E7"/>
    <w:rsid w:val="00A96973"/>
    <w:rsid w:val="00A96B25"/>
    <w:rsid w:val="00A96B80"/>
    <w:rsid w:val="00A96B86"/>
    <w:rsid w:val="00A96C85"/>
    <w:rsid w:val="00A96DC6"/>
    <w:rsid w:val="00A96EC8"/>
    <w:rsid w:val="00A970F6"/>
    <w:rsid w:val="00A971F1"/>
    <w:rsid w:val="00A974F4"/>
    <w:rsid w:val="00A97DE5"/>
    <w:rsid w:val="00AA0287"/>
    <w:rsid w:val="00AA02C7"/>
    <w:rsid w:val="00AA0657"/>
    <w:rsid w:val="00AA0680"/>
    <w:rsid w:val="00AA0900"/>
    <w:rsid w:val="00AA0C3D"/>
    <w:rsid w:val="00AA1351"/>
    <w:rsid w:val="00AA18FC"/>
    <w:rsid w:val="00AA210F"/>
    <w:rsid w:val="00AA22DB"/>
    <w:rsid w:val="00AA25A7"/>
    <w:rsid w:val="00AA2B16"/>
    <w:rsid w:val="00AA2B30"/>
    <w:rsid w:val="00AA2F7F"/>
    <w:rsid w:val="00AA2FE9"/>
    <w:rsid w:val="00AA3374"/>
    <w:rsid w:val="00AA3398"/>
    <w:rsid w:val="00AA33A4"/>
    <w:rsid w:val="00AA35DB"/>
    <w:rsid w:val="00AA370A"/>
    <w:rsid w:val="00AA3889"/>
    <w:rsid w:val="00AA422E"/>
    <w:rsid w:val="00AA467C"/>
    <w:rsid w:val="00AA4CC6"/>
    <w:rsid w:val="00AA4F07"/>
    <w:rsid w:val="00AA5149"/>
    <w:rsid w:val="00AA5C29"/>
    <w:rsid w:val="00AA6207"/>
    <w:rsid w:val="00AA62EF"/>
    <w:rsid w:val="00AA6A94"/>
    <w:rsid w:val="00AA6B67"/>
    <w:rsid w:val="00AA6EC9"/>
    <w:rsid w:val="00AA714A"/>
    <w:rsid w:val="00AA71F3"/>
    <w:rsid w:val="00AA78B5"/>
    <w:rsid w:val="00AA7B97"/>
    <w:rsid w:val="00AA7BDB"/>
    <w:rsid w:val="00AB033A"/>
    <w:rsid w:val="00AB069D"/>
    <w:rsid w:val="00AB0978"/>
    <w:rsid w:val="00AB0A2A"/>
    <w:rsid w:val="00AB0EC3"/>
    <w:rsid w:val="00AB0EF7"/>
    <w:rsid w:val="00AB1CC2"/>
    <w:rsid w:val="00AB22A6"/>
    <w:rsid w:val="00AB253C"/>
    <w:rsid w:val="00AB26EC"/>
    <w:rsid w:val="00AB28CA"/>
    <w:rsid w:val="00AB2AEF"/>
    <w:rsid w:val="00AB2C01"/>
    <w:rsid w:val="00AB2FA0"/>
    <w:rsid w:val="00AB3142"/>
    <w:rsid w:val="00AB32CE"/>
    <w:rsid w:val="00AB331A"/>
    <w:rsid w:val="00AB3671"/>
    <w:rsid w:val="00AB393F"/>
    <w:rsid w:val="00AB3E6C"/>
    <w:rsid w:val="00AB4181"/>
    <w:rsid w:val="00AB4231"/>
    <w:rsid w:val="00AB4990"/>
    <w:rsid w:val="00AB49BF"/>
    <w:rsid w:val="00AB4F0C"/>
    <w:rsid w:val="00AB4F23"/>
    <w:rsid w:val="00AB5231"/>
    <w:rsid w:val="00AB523C"/>
    <w:rsid w:val="00AB5637"/>
    <w:rsid w:val="00AB5694"/>
    <w:rsid w:val="00AB5A7A"/>
    <w:rsid w:val="00AB5FF4"/>
    <w:rsid w:val="00AB6016"/>
    <w:rsid w:val="00AB62DC"/>
    <w:rsid w:val="00AB65DA"/>
    <w:rsid w:val="00AB68D3"/>
    <w:rsid w:val="00AB6A6F"/>
    <w:rsid w:val="00AB6CAE"/>
    <w:rsid w:val="00AB709C"/>
    <w:rsid w:val="00AB713D"/>
    <w:rsid w:val="00AB7221"/>
    <w:rsid w:val="00AB724A"/>
    <w:rsid w:val="00AB7489"/>
    <w:rsid w:val="00AB76D9"/>
    <w:rsid w:val="00AB7745"/>
    <w:rsid w:val="00AB789C"/>
    <w:rsid w:val="00AB7AF3"/>
    <w:rsid w:val="00AB7C77"/>
    <w:rsid w:val="00AC022D"/>
    <w:rsid w:val="00AC056A"/>
    <w:rsid w:val="00AC0EE1"/>
    <w:rsid w:val="00AC105E"/>
    <w:rsid w:val="00AC10EF"/>
    <w:rsid w:val="00AC112A"/>
    <w:rsid w:val="00AC11D5"/>
    <w:rsid w:val="00AC13CE"/>
    <w:rsid w:val="00AC270E"/>
    <w:rsid w:val="00AC2A8D"/>
    <w:rsid w:val="00AC2CFF"/>
    <w:rsid w:val="00AC2D1C"/>
    <w:rsid w:val="00AC2EF4"/>
    <w:rsid w:val="00AC300B"/>
    <w:rsid w:val="00AC30CF"/>
    <w:rsid w:val="00AC3ACC"/>
    <w:rsid w:val="00AC3B69"/>
    <w:rsid w:val="00AC3CEB"/>
    <w:rsid w:val="00AC422D"/>
    <w:rsid w:val="00AC4568"/>
    <w:rsid w:val="00AC48FF"/>
    <w:rsid w:val="00AC51FF"/>
    <w:rsid w:val="00AC5247"/>
    <w:rsid w:val="00AC55CC"/>
    <w:rsid w:val="00AC55FD"/>
    <w:rsid w:val="00AC5A7F"/>
    <w:rsid w:val="00AC5AAE"/>
    <w:rsid w:val="00AC5FD1"/>
    <w:rsid w:val="00AC5FDA"/>
    <w:rsid w:val="00AC6026"/>
    <w:rsid w:val="00AC6246"/>
    <w:rsid w:val="00AC65DA"/>
    <w:rsid w:val="00AC6B08"/>
    <w:rsid w:val="00AC6EEC"/>
    <w:rsid w:val="00AC72AA"/>
    <w:rsid w:val="00AC7322"/>
    <w:rsid w:val="00AC760C"/>
    <w:rsid w:val="00AC77D4"/>
    <w:rsid w:val="00AC792E"/>
    <w:rsid w:val="00AC7939"/>
    <w:rsid w:val="00AC7EF7"/>
    <w:rsid w:val="00AD0044"/>
    <w:rsid w:val="00AD0346"/>
    <w:rsid w:val="00AD07C1"/>
    <w:rsid w:val="00AD0BC3"/>
    <w:rsid w:val="00AD0C48"/>
    <w:rsid w:val="00AD1550"/>
    <w:rsid w:val="00AD18E9"/>
    <w:rsid w:val="00AD1ABD"/>
    <w:rsid w:val="00AD1C93"/>
    <w:rsid w:val="00AD1D0B"/>
    <w:rsid w:val="00AD1D41"/>
    <w:rsid w:val="00AD1E5B"/>
    <w:rsid w:val="00AD24D2"/>
    <w:rsid w:val="00AD286A"/>
    <w:rsid w:val="00AD286E"/>
    <w:rsid w:val="00AD28BF"/>
    <w:rsid w:val="00AD2B89"/>
    <w:rsid w:val="00AD2D75"/>
    <w:rsid w:val="00AD2ECD"/>
    <w:rsid w:val="00AD2F4B"/>
    <w:rsid w:val="00AD30C3"/>
    <w:rsid w:val="00AD325B"/>
    <w:rsid w:val="00AD386B"/>
    <w:rsid w:val="00AD3DD7"/>
    <w:rsid w:val="00AD3F19"/>
    <w:rsid w:val="00AD40B6"/>
    <w:rsid w:val="00AD42E1"/>
    <w:rsid w:val="00AD45F3"/>
    <w:rsid w:val="00AD49B3"/>
    <w:rsid w:val="00AD4D3E"/>
    <w:rsid w:val="00AD4F29"/>
    <w:rsid w:val="00AD50C6"/>
    <w:rsid w:val="00AD5275"/>
    <w:rsid w:val="00AD54EA"/>
    <w:rsid w:val="00AD59DB"/>
    <w:rsid w:val="00AD5DE1"/>
    <w:rsid w:val="00AD5F9B"/>
    <w:rsid w:val="00AD618D"/>
    <w:rsid w:val="00AD6388"/>
    <w:rsid w:val="00AD645E"/>
    <w:rsid w:val="00AD6DE2"/>
    <w:rsid w:val="00AD7842"/>
    <w:rsid w:val="00AD7A7A"/>
    <w:rsid w:val="00AD7AAF"/>
    <w:rsid w:val="00AD7D8D"/>
    <w:rsid w:val="00AE0108"/>
    <w:rsid w:val="00AE0973"/>
    <w:rsid w:val="00AE0B22"/>
    <w:rsid w:val="00AE0C72"/>
    <w:rsid w:val="00AE0DAD"/>
    <w:rsid w:val="00AE1148"/>
    <w:rsid w:val="00AE1246"/>
    <w:rsid w:val="00AE12D5"/>
    <w:rsid w:val="00AE194B"/>
    <w:rsid w:val="00AE199A"/>
    <w:rsid w:val="00AE1EE4"/>
    <w:rsid w:val="00AE23FF"/>
    <w:rsid w:val="00AE2DBA"/>
    <w:rsid w:val="00AE2EC3"/>
    <w:rsid w:val="00AE3255"/>
    <w:rsid w:val="00AE36F3"/>
    <w:rsid w:val="00AE3D07"/>
    <w:rsid w:val="00AE3DF9"/>
    <w:rsid w:val="00AE3F2F"/>
    <w:rsid w:val="00AE438F"/>
    <w:rsid w:val="00AE5304"/>
    <w:rsid w:val="00AE54C3"/>
    <w:rsid w:val="00AE5647"/>
    <w:rsid w:val="00AE5779"/>
    <w:rsid w:val="00AE592A"/>
    <w:rsid w:val="00AE596E"/>
    <w:rsid w:val="00AE5B35"/>
    <w:rsid w:val="00AE5D7F"/>
    <w:rsid w:val="00AE60FD"/>
    <w:rsid w:val="00AE6163"/>
    <w:rsid w:val="00AE6790"/>
    <w:rsid w:val="00AE6EE0"/>
    <w:rsid w:val="00AE73C4"/>
    <w:rsid w:val="00AE7445"/>
    <w:rsid w:val="00AE7649"/>
    <w:rsid w:val="00AE788C"/>
    <w:rsid w:val="00AE7B59"/>
    <w:rsid w:val="00AE7B6F"/>
    <w:rsid w:val="00AE7B87"/>
    <w:rsid w:val="00AE7E46"/>
    <w:rsid w:val="00AF0146"/>
    <w:rsid w:val="00AF022B"/>
    <w:rsid w:val="00AF054C"/>
    <w:rsid w:val="00AF0820"/>
    <w:rsid w:val="00AF0A0F"/>
    <w:rsid w:val="00AF0DA6"/>
    <w:rsid w:val="00AF1485"/>
    <w:rsid w:val="00AF14E9"/>
    <w:rsid w:val="00AF1815"/>
    <w:rsid w:val="00AF18A9"/>
    <w:rsid w:val="00AF22B4"/>
    <w:rsid w:val="00AF238B"/>
    <w:rsid w:val="00AF29F5"/>
    <w:rsid w:val="00AF2BCD"/>
    <w:rsid w:val="00AF2CDA"/>
    <w:rsid w:val="00AF2F57"/>
    <w:rsid w:val="00AF3045"/>
    <w:rsid w:val="00AF3266"/>
    <w:rsid w:val="00AF32AD"/>
    <w:rsid w:val="00AF32CA"/>
    <w:rsid w:val="00AF357E"/>
    <w:rsid w:val="00AF3602"/>
    <w:rsid w:val="00AF3931"/>
    <w:rsid w:val="00AF3DFC"/>
    <w:rsid w:val="00AF4404"/>
    <w:rsid w:val="00AF4841"/>
    <w:rsid w:val="00AF4909"/>
    <w:rsid w:val="00AF4B06"/>
    <w:rsid w:val="00AF4CD7"/>
    <w:rsid w:val="00AF4FC3"/>
    <w:rsid w:val="00AF539E"/>
    <w:rsid w:val="00AF591E"/>
    <w:rsid w:val="00AF5E7C"/>
    <w:rsid w:val="00AF62A8"/>
    <w:rsid w:val="00AF6F4D"/>
    <w:rsid w:val="00AF728F"/>
    <w:rsid w:val="00B0022E"/>
    <w:rsid w:val="00B00B35"/>
    <w:rsid w:val="00B00C15"/>
    <w:rsid w:val="00B00C7E"/>
    <w:rsid w:val="00B00CBE"/>
    <w:rsid w:val="00B018A6"/>
    <w:rsid w:val="00B019EB"/>
    <w:rsid w:val="00B01B6D"/>
    <w:rsid w:val="00B02268"/>
    <w:rsid w:val="00B0266D"/>
    <w:rsid w:val="00B026CE"/>
    <w:rsid w:val="00B03387"/>
    <w:rsid w:val="00B034C3"/>
    <w:rsid w:val="00B03699"/>
    <w:rsid w:val="00B036E4"/>
    <w:rsid w:val="00B03C82"/>
    <w:rsid w:val="00B03DF7"/>
    <w:rsid w:val="00B03E01"/>
    <w:rsid w:val="00B03F32"/>
    <w:rsid w:val="00B0410D"/>
    <w:rsid w:val="00B04504"/>
    <w:rsid w:val="00B04737"/>
    <w:rsid w:val="00B04E09"/>
    <w:rsid w:val="00B051FF"/>
    <w:rsid w:val="00B057E1"/>
    <w:rsid w:val="00B05845"/>
    <w:rsid w:val="00B0593D"/>
    <w:rsid w:val="00B05987"/>
    <w:rsid w:val="00B05DB7"/>
    <w:rsid w:val="00B05F2B"/>
    <w:rsid w:val="00B05FA1"/>
    <w:rsid w:val="00B06463"/>
    <w:rsid w:val="00B06799"/>
    <w:rsid w:val="00B06F85"/>
    <w:rsid w:val="00B075ED"/>
    <w:rsid w:val="00B077DB"/>
    <w:rsid w:val="00B07948"/>
    <w:rsid w:val="00B079C7"/>
    <w:rsid w:val="00B079E3"/>
    <w:rsid w:val="00B07FE4"/>
    <w:rsid w:val="00B107D8"/>
    <w:rsid w:val="00B108C3"/>
    <w:rsid w:val="00B10962"/>
    <w:rsid w:val="00B109EC"/>
    <w:rsid w:val="00B10C74"/>
    <w:rsid w:val="00B10CC5"/>
    <w:rsid w:val="00B10FBA"/>
    <w:rsid w:val="00B11475"/>
    <w:rsid w:val="00B114A0"/>
    <w:rsid w:val="00B11719"/>
    <w:rsid w:val="00B11992"/>
    <w:rsid w:val="00B11CEC"/>
    <w:rsid w:val="00B11D7F"/>
    <w:rsid w:val="00B11DF4"/>
    <w:rsid w:val="00B12053"/>
    <w:rsid w:val="00B12184"/>
    <w:rsid w:val="00B1235D"/>
    <w:rsid w:val="00B12393"/>
    <w:rsid w:val="00B12481"/>
    <w:rsid w:val="00B1266C"/>
    <w:rsid w:val="00B1288B"/>
    <w:rsid w:val="00B12A0C"/>
    <w:rsid w:val="00B12AAF"/>
    <w:rsid w:val="00B12B18"/>
    <w:rsid w:val="00B12DCE"/>
    <w:rsid w:val="00B12EC2"/>
    <w:rsid w:val="00B1346A"/>
    <w:rsid w:val="00B13A84"/>
    <w:rsid w:val="00B13BD4"/>
    <w:rsid w:val="00B13BD9"/>
    <w:rsid w:val="00B13E60"/>
    <w:rsid w:val="00B13F64"/>
    <w:rsid w:val="00B14353"/>
    <w:rsid w:val="00B143A1"/>
    <w:rsid w:val="00B146DD"/>
    <w:rsid w:val="00B14E31"/>
    <w:rsid w:val="00B14EAE"/>
    <w:rsid w:val="00B151A7"/>
    <w:rsid w:val="00B15262"/>
    <w:rsid w:val="00B15478"/>
    <w:rsid w:val="00B15524"/>
    <w:rsid w:val="00B15582"/>
    <w:rsid w:val="00B15A81"/>
    <w:rsid w:val="00B15E55"/>
    <w:rsid w:val="00B15F2C"/>
    <w:rsid w:val="00B16380"/>
    <w:rsid w:val="00B16971"/>
    <w:rsid w:val="00B16B00"/>
    <w:rsid w:val="00B16C5F"/>
    <w:rsid w:val="00B16CC4"/>
    <w:rsid w:val="00B16E0E"/>
    <w:rsid w:val="00B170CC"/>
    <w:rsid w:val="00B17172"/>
    <w:rsid w:val="00B174D4"/>
    <w:rsid w:val="00B176C3"/>
    <w:rsid w:val="00B177CE"/>
    <w:rsid w:val="00B17837"/>
    <w:rsid w:val="00B1794B"/>
    <w:rsid w:val="00B17F22"/>
    <w:rsid w:val="00B2010F"/>
    <w:rsid w:val="00B2018B"/>
    <w:rsid w:val="00B2023D"/>
    <w:rsid w:val="00B202FF"/>
    <w:rsid w:val="00B20353"/>
    <w:rsid w:val="00B20429"/>
    <w:rsid w:val="00B205B2"/>
    <w:rsid w:val="00B208D6"/>
    <w:rsid w:val="00B20931"/>
    <w:rsid w:val="00B20A2B"/>
    <w:rsid w:val="00B20A7B"/>
    <w:rsid w:val="00B20BAF"/>
    <w:rsid w:val="00B20C24"/>
    <w:rsid w:val="00B20C38"/>
    <w:rsid w:val="00B20D45"/>
    <w:rsid w:val="00B20EBC"/>
    <w:rsid w:val="00B21183"/>
    <w:rsid w:val="00B217C5"/>
    <w:rsid w:val="00B2181F"/>
    <w:rsid w:val="00B21E37"/>
    <w:rsid w:val="00B21EED"/>
    <w:rsid w:val="00B21F61"/>
    <w:rsid w:val="00B2202B"/>
    <w:rsid w:val="00B2239C"/>
    <w:rsid w:val="00B225E7"/>
    <w:rsid w:val="00B2266F"/>
    <w:rsid w:val="00B226B7"/>
    <w:rsid w:val="00B22E29"/>
    <w:rsid w:val="00B22F67"/>
    <w:rsid w:val="00B23138"/>
    <w:rsid w:val="00B232DA"/>
    <w:rsid w:val="00B2354A"/>
    <w:rsid w:val="00B2359C"/>
    <w:rsid w:val="00B23C47"/>
    <w:rsid w:val="00B24113"/>
    <w:rsid w:val="00B24B48"/>
    <w:rsid w:val="00B24D4D"/>
    <w:rsid w:val="00B24E0F"/>
    <w:rsid w:val="00B24EB6"/>
    <w:rsid w:val="00B24EFC"/>
    <w:rsid w:val="00B255CE"/>
    <w:rsid w:val="00B259EA"/>
    <w:rsid w:val="00B25B89"/>
    <w:rsid w:val="00B25F21"/>
    <w:rsid w:val="00B26840"/>
    <w:rsid w:val="00B26E4A"/>
    <w:rsid w:val="00B27936"/>
    <w:rsid w:val="00B27CB0"/>
    <w:rsid w:val="00B30096"/>
    <w:rsid w:val="00B303E7"/>
    <w:rsid w:val="00B3080A"/>
    <w:rsid w:val="00B309EA"/>
    <w:rsid w:val="00B30E87"/>
    <w:rsid w:val="00B314F6"/>
    <w:rsid w:val="00B3204E"/>
    <w:rsid w:val="00B321F6"/>
    <w:rsid w:val="00B3271E"/>
    <w:rsid w:val="00B3287E"/>
    <w:rsid w:val="00B328D1"/>
    <w:rsid w:val="00B32ADD"/>
    <w:rsid w:val="00B32B46"/>
    <w:rsid w:val="00B33383"/>
    <w:rsid w:val="00B33973"/>
    <w:rsid w:val="00B33ADB"/>
    <w:rsid w:val="00B33FD6"/>
    <w:rsid w:val="00B34036"/>
    <w:rsid w:val="00B340CA"/>
    <w:rsid w:val="00B34300"/>
    <w:rsid w:val="00B3445D"/>
    <w:rsid w:val="00B34900"/>
    <w:rsid w:val="00B34B24"/>
    <w:rsid w:val="00B34BF3"/>
    <w:rsid w:val="00B34F2B"/>
    <w:rsid w:val="00B35C4B"/>
    <w:rsid w:val="00B360B1"/>
    <w:rsid w:val="00B3614F"/>
    <w:rsid w:val="00B36568"/>
    <w:rsid w:val="00B36680"/>
    <w:rsid w:val="00B36B34"/>
    <w:rsid w:val="00B373A0"/>
    <w:rsid w:val="00B374AE"/>
    <w:rsid w:val="00B37A41"/>
    <w:rsid w:val="00B37CA7"/>
    <w:rsid w:val="00B40025"/>
    <w:rsid w:val="00B402A7"/>
    <w:rsid w:val="00B4076D"/>
    <w:rsid w:val="00B40C94"/>
    <w:rsid w:val="00B40D00"/>
    <w:rsid w:val="00B40D35"/>
    <w:rsid w:val="00B40E54"/>
    <w:rsid w:val="00B40F67"/>
    <w:rsid w:val="00B41053"/>
    <w:rsid w:val="00B4151C"/>
    <w:rsid w:val="00B41667"/>
    <w:rsid w:val="00B42070"/>
    <w:rsid w:val="00B422F7"/>
    <w:rsid w:val="00B42AC8"/>
    <w:rsid w:val="00B4327B"/>
    <w:rsid w:val="00B4416C"/>
    <w:rsid w:val="00B44445"/>
    <w:rsid w:val="00B44583"/>
    <w:rsid w:val="00B44F07"/>
    <w:rsid w:val="00B453F7"/>
    <w:rsid w:val="00B45593"/>
    <w:rsid w:val="00B4571D"/>
    <w:rsid w:val="00B45C8B"/>
    <w:rsid w:val="00B45DD6"/>
    <w:rsid w:val="00B4619D"/>
    <w:rsid w:val="00B465C7"/>
    <w:rsid w:val="00B469AA"/>
    <w:rsid w:val="00B46D33"/>
    <w:rsid w:val="00B46DFF"/>
    <w:rsid w:val="00B46EB6"/>
    <w:rsid w:val="00B46FD6"/>
    <w:rsid w:val="00B470A5"/>
    <w:rsid w:val="00B470AF"/>
    <w:rsid w:val="00B47477"/>
    <w:rsid w:val="00B477C3"/>
    <w:rsid w:val="00B47B7F"/>
    <w:rsid w:val="00B50047"/>
    <w:rsid w:val="00B50949"/>
    <w:rsid w:val="00B50C19"/>
    <w:rsid w:val="00B510A1"/>
    <w:rsid w:val="00B5118E"/>
    <w:rsid w:val="00B5119A"/>
    <w:rsid w:val="00B511B4"/>
    <w:rsid w:val="00B511E1"/>
    <w:rsid w:val="00B51391"/>
    <w:rsid w:val="00B51BE5"/>
    <w:rsid w:val="00B51F49"/>
    <w:rsid w:val="00B524A4"/>
    <w:rsid w:val="00B529E2"/>
    <w:rsid w:val="00B52D25"/>
    <w:rsid w:val="00B53028"/>
    <w:rsid w:val="00B5311E"/>
    <w:rsid w:val="00B5313B"/>
    <w:rsid w:val="00B5366D"/>
    <w:rsid w:val="00B538AE"/>
    <w:rsid w:val="00B53A70"/>
    <w:rsid w:val="00B53BDC"/>
    <w:rsid w:val="00B53C7A"/>
    <w:rsid w:val="00B54021"/>
    <w:rsid w:val="00B54220"/>
    <w:rsid w:val="00B54530"/>
    <w:rsid w:val="00B546CE"/>
    <w:rsid w:val="00B5495E"/>
    <w:rsid w:val="00B54F44"/>
    <w:rsid w:val="00B551AE"/>
    <w:rsid w:val="00B55481"/>
    <w:rsid w:val="00B559DD"/>
    <w:rsid w:val="00B55D33"/>
    <w:rsid w:val="00B55DA9"/>
    <w:rsid w:val="00B56065"/>
    <w:rsid w:val="00B5726D"/>
    <w:rsid w:val="00B57576"/>
    <w:rsid w:val="00B5779D"/>
    <w:rsid w:val="00B579DE"/>
    <w:rsid w:val="00B57A36"/>
    <w:rsid w:val="00B57D9E"/>
    <w:rsid w:val="00B6044C"/>
    <w:rsid w:val="00B60482"/>
    <w:rsid w:val="00B606E2"/>
    <w:rsid w:val="00B609A2"/>
    <w:rsid w:val="00B60C5C"/>
    <w:rsid w:val="00B60DBD"/>
    <w:rsid w:val="00B61176"/>
    <w:rsid w:val="00B61207"/>
    <w:rsid w:val="00B616ED"/>
    <w:rsid w:val="00B61765"/>
    <w:rsid w:val="00B61B03"/>
    <w:rsid w:val="00B61BE9"/>
    <w:rsid w:val="00B61C67"/>
    <w:rsid w:val="00B61D51"/>
    <w:rsid w:val="00B61D5D"/>
    <w:rsid w:val="00B61F2A"/>
    <w:rsid w:val="00B62243"/>
    <w:rsid w:val="00B625E7"/>
    <w:rsid w:val="00B62990"/>
    <w:rsid w:val="00B62BF6"/>
    <w:rsid w:val="00B62BFD"/>
    <w:rsid w:val="00B62C30"/>
    <w:rsid w:val="00B62D62"/>
    <w:rsid w:val="00B62E43"/>
    <w:rsid w:val="00B63009"/>
    <w:rsid w:val="00B631A2"/>
    <w:rsid w:val="00B6363F"/>
    <w:rsid w:val="00B638B4"/>
    <w:rsid w:val="00B639C6"/>
    <w:rsid w:val="00B63A3C"/>
    <w:rsid w:val="00B63C9F"/>
    <w:rsid w:val="00B63EED"/>
    <w:rsid w:val="00B640F9"/>
    <w:rsid w:val="00B64447"/>
    <w:rsid w:val="00B647D1"/>
    <w:rsid w:val="00B65270"/>
    <w:rsid w:val="00B65A63"/>
    <w:rsid w:val="00B65C44"/>
    <w:rsid w:val="00B65EF0"/>
    <w:rsid w:val="00B66346"/>
    <w:rsid w:val="00B663A1"/>
    <w:rsid w:val="00B66433"/>
    <w:rsid w:val="00B665B8"/>
    <w:rsid w:val="00B66651"/>
    <w:rsid w:val="00B666A2"/>
    <w:rsid w:val="00B66CD0"/>
    <w:rsid w:val="00B66E9D"/>
    <w:rsid w:val="00B67086"/>
    <w:rsid w:val="00B673DB"/>
    <w:rsid w:val="00B6745F"/>
    <w:rsid w:val="00B67664"/>
    <w:rsid w:val="00B6781E"/>
    <w:rsid w:val="00B67C61"/>
    <w:rsid w:val="00B67D12"/>
    <w:rsid w:val="00B700E0"/>
    <w:rsid w:val="00B701A6"/>
    <w:rsid w:val="00B70CF1"/>
    <w:rsid w:val="00B70D33"/>
    <w:rsid w:val="00B710B7"/>
    <w:rsid w:val="00B711ED"/>
    <w:rsid w:val="00B715F7"/>
    <w:rsid w:val="00B71803"/>
    <w:rsid w:val="00B71D08"/>
    <w:rsid w:val="00B71D1C"/>
    <w:rsid w:val="00B7237B"/>
    <w:rsid w:val="00B7244C"/>
    <w:rsid w:val="00B72502"/>
    <w:rsid w:val="00B725EB"/>
    <w:rsid w:val="00B728B6"/>
    <w:rsid w:val="00B72D66"/>
    <w:rsid w:val="00B72D91"/>
    <w:rsid w:val="00B72F27"/>
    <w:rsid w:val="00B730FC"/>
    <w:rsid w:val="00B738B5"/>
    <w:rsid w:val="00B73DB3"/>
    <w:rsid w:val="00B7402B"/>
    <w:rsid w:val="00B74052"/>
    <w:rsid w:val="00B7434A"/>
    <w:rsid w:val="00B743CB"/>
    <w:rsid w:val="00B746A4"/>
    <w:rsid w:val="00B746AA"/>
    <w:rsid w:val="00B74B4C"/>
    <w:rsid w:val="00B74F07"/>
    <w:rsid w:val="00B752BA"/>
    <w:rsid w:val="00B75883"/>
    <w:rsid w:val="00B75959"/>
    <w:rsid w:val="00B75C06"/>
    <w:rsid w:val="00B75D3C"/>
    <w:rsid w:val="00B761AA"/>
    <w:rsid w:val="00B76255"/>
    <w:rsid w:val="00B7634A"/>
    <w:rsid w:val="00B76531"/>
    <w:rsid w:val="00B768BC"/>
    <w:rsid w:val="00B76DD3"/>
    <w:rsid w:val="00B776CA"/>
    <w:rsid w:val="00B77B31"/>
    <w:rsid w:val="00B77C4F"/>
    <w:rsid w:val="00B77DCB"/>
    <w:rsid w:val="00B77FD4"/>
    <w:rsid w:val="00B80069"/>
    <w:rsid w:val="00B80399"/>
    <w:rsid w:val="00B80AC5"/>
    <w:rsid w:val="00B810BD"/>
    <w:rsid w:val="00B814A1"/>
    <w:rsid w:val="00B817A8"/>
    <w:rsid w:val="00B81EA8"/>
    <w:rsid w:val="00B81F4B"/>
    <w:rsid w:val="00B821B9"/>
    <w:rsid w:val="00B822F0"/>
    <w:rsid w:val="00B824BB"/>
    <w:rsid w:val="00B82B57"/>
    <w:rsid w:val="00B82D50"/>
    <w:rsid w:val="00B831C2"/>
    <w:rsid w:val="00B83292"/>
    <w:rsid w:val="00B83405"/>
    <w:rsid w:val="00B83436"/>
    <w:rsid w:val="00B83C3A"/>
    <w:rsid w:val="00B84A04"/>
    <w:rsid w:val="00B84C14"/>
    <w:rsid w:val="00B859E6"/>
    <w:rsid w:val="00B85AC5"/>
    <w:rsid w:val="00B85E0A"/>
    <w:rsid w:val="00B85E1B"/>
    <w:rsid w:val="00B85E93"/>
    <w:rsid w:val="00B862AE"/>
    <w:rsid w:val="00B8643C"/>
    <w:rsid w:val="00B86731"/>
    <w:rsid w:val="00B86C1E"/>
    <w:rsid w:val="00B8732C"/>
    <w:rsid w:val="00B87544"/>
    <w:rsid w:val="00B879AF"/>
    <w:rsid w:val="00B87B3E"/>
    <w:rsid w:val="00B87E56"/>
    <w:rsid w:val="00B9016C"/>
    <w:rsid w:val="00B90767"/>
    <w:rsid w:val="00B90C15"/>
    <w:rsid w:val="00B90EE4"/>
    <w:rsid w:val="00B91221"/>
    <w:rsid w:val="00B9148B"/>
    <w:rsid w:val="00B91787"/>
    <w:rsid w:val="00B9187D"/>
    <w:rsid w:val="00B9199A"/>
    <w:rsid w:val="00B91BD5"/>
    <w:rsid w:val="00B91E6D"/>
    <w:rsid w:val="00B91EB3"/>
    <w:rsid w:val="00B91FBE"/>
    <w:rsid w:val="00B920C4"/>
    <w:rsid w:val="00B922B4"/>
    <w:rsid w:val="00B922E4"/>
    <w:rsid w:val="00B92517"/>
    <w:rsid w:val="00B927ED"/>
    <w:rsid w:val="00B9364C"/>
    <w:rsid w:val="00B9377C"/>
    <w:rsid w:val="00B93CEA"/>
    <w:rsid w:val="00B93F33"/>
    <w:rsid w:val="00B940AF"/>
    <w:rsid w:val="00B94F91"/>
    <w:rsid w:val="00B96295"/>
    <w:rsid w:val="00B965D6"/>
    <w:rsid w:val="00B968A7"/>
    <w:rsid w:val="00B96C5A"/>
    <w:rsid w:val="00B96D78"/>
    <w:rsid w:val="00B9772D"/>
    <w:rsid w:val="00B977C7"/>
    <w:rsid w:val="00B97873"/>
    <w:rsid w:val="00BA0119"/>
    <w:rsid w:val="00BA012C"/>
    <w:rsid w:val="00BA0154"/>
    <w:rsid w:val="00BA02B7"/>
    <w:rsid w:val="00BA078F"/>
    <w:rsid w:val="00BA0902"/>
    <w:rsid w:val="00BA098E"/>
    <w:rsid w:val="00BA0B44"/>
    <w:rsid w:val="00BA0D6B"/>
    <w:rsid w:val="00BA0E71"/>
    <w:rsid w:val="00BA1380"/>
    <w:rsid w:val="00BA1542"/>
    <w:rsid w:val="00BA1B20"/>
    <w:rsid w:val="00BA1F66"/>
    <w:rsid w:val="00BA23AC"/>
    <w:rsid w:val="00BA251B"/>
    <w:rsid w:val="00BA2733"/>
    <w:rsid w:val="00BA27DE"/>
    <w:rsid w:val="00BA2AA9"/>
    <w:rsid w:val="00BA2B78"/>
    <w:rsid w:val="00BA2E96"/>
    <w:rsid w:val="00BA2F45"/>
    <w:rsid w:val="00BA315B"/>
    <w:rsid w:val="00BA3208"/>
    <w:rsid w:val="00BA353C"/>
    <w:rsid w:val="00BA3C16"/>
    <w:rsid w:val="00BA5923"/>
    <w:rsid w:val="00BA6085"/>
    <w:rsid w:val="00BA6369"/>
    <w:rsid w:val="00BA65BF"/>
    <w:rsid w:val="00BA688C"/>
    <w:rsid w:val="00BA68C4"/>
    <w:rsid w:val="00BA6C52"/>
    <w:rsid w:val="00BA6D3E"/>
    <w:rsid w:val="00BA74D5"/>
    <w:rsid w:val="00BA757E"/>
    <w:rsid w:val="00BA77C6"/>
    <w:rsid w:val="00BA7813"/>
    <w:rsid w:val="00BA7861"/>
    <w:rsid w:val="00BA7C13"/>
    <w:rsid w:val="00BA7F5F"/>
    <w:rsid w:val="00BA7FC0"/>
    <w:rsid w:val="00BB00A5"/>
    <w:rsid w:val="00BB0669"/>
    <w:rsid w:val="00BB0A3D"/>
    <w:rsid w:val="00BB0C34"/>
    <w:rsid w:val="00BB0D98"/>
    <w:rsid w:val="00BB0FA3"/>
    <w:rsid w:val="00BB1082"/>
    <w:rsid w:val="00BB11BB"/>
    <w:rsid w:val="00BB11E1"/>
    <w:rsid w:val="00BB127B"/>
    <w:rsid w:val="00BB162D"/>
    <w:rsid w:val="00BB1A5B"/>
    <w:rsid w:val="00BB1BCC"/>
    <w:rsid w:val="00BB21EB"/>
    <w:rsid w:val="00BB275E"/>
    <w:rsid w:val="00BB2B97"/>
    <w:rsid w:val="00BB3632"/>
    <w:rsid w:val="00BB3846"/>
    <w:rsid w:val="00BB3858"/>
    <w:rsid w:val="00BB3879"/>
    <w:rsid w:val="00BB3A64"/>
    <w:rsid w:val="00BB3C1F"/>
    <w:rsid w:val="00BB3D55"/>
    <w:rsid w:val="00BB3F53"/>
    <w:rsid w:val="00BB4278"/>
    <w:rsid w:val="00BB43A3"/>
    <w:rsid w:val="00BB4BC0"/>
    <w:rsid w:val="00BB4C4A"/>
    <w:rsid w:val="00BB5368"/>
    <w:rsid w:val="00BB539D"/>
    <w:rsid w:val="00BB5586"/>
    <w:rsid w:val="00BB57A3"/>
    <w:rsid w:val="00BB5836"/>
    <w:rsid w:val="00BB5B94"/>
    <w:rsid w:val="00BB5EF4"/>
    <w:rsid w:val="00BB60C9"/>
    <w:rsid w:val="00BB65AA"/>
    <w:rsid w:val="00BB6708"/>
    <w:rsid w:val="00BB685F"/>
    <w:rsid w:val="00BB6E30"/>
    <w:rsid w:val="00BB6FF8"/>
    <w:rsid w:val="00BB7081"/>
    <w:rsid w:val="00BB7193"/>
    <w:rsid w:val="00BB7760"/>
    <w:rsid w:val="00BB788B"/>
    <w:rsid w:val="00BB790E"/>
    <w:rsid w:val="00BB7A6E"/>
    <w:rsid w:val="00BB7A9B"/>
    <w:rsid w:val="00BB7D56"/>
    <w:rsid w:val="00BB7FFC"/>
    <w:rsid w:val="00BC0B72"/>
    <w:rsid w:val="00BC0C07"/>
    <w:rsid w:val="00BC1082"/>
    <w:rsid w:val="00BC14ED"/>
    <w:rsid w:val="00BC16D8"/>
    <w:rsid w:val="00BC187D"/>
    <w:rsid w:val="00BC1B7B"/>
    <w:rsid w:val="00BC23D3"/>
    <w:rsid w:val="00BC2454"/>
    <w:rsid w:val="00BC2761"/>
    <w:rsid w:val="00BC2D13"/>
    <w:rsid w:val="00BC2FA7"/>
    <w:rsid w:val="00BC30F3"/>
    <w:rsid w:val="00BC34B5"/>
    <w:rsid w:val="00BC3683"/>
    <w:rsid w:val="00BC3724"/>
    <w:rsid w:val="00BC3A45"/>
    <w:rsid w:val="00BC3D99"/>
    <w:rsid w:val="00BC43B2"/>
    <w:rsid w:val="00BC43D9"/>
    <w:rsid w:val="00BC479F"/>
    <w:rsid w:val="00BC4812"/>
    <w:rsid w:val="00BC488F"/>
    <w:rsid w:val="00BC49A1"/>
    <w:rsid w:val="00BC4C82"/>
    <w:rsid w:val="00BC50B2"/>
    <w:rsid w:val="00BC589E"/>
    <w:rsid w:val="00BC5A89"/>
    <w:rsid w:val="00BC5B9A"/>
    <w:rsid w:val="00BC62C1"/>
    <w:rsid w:val="00BC64CF"/>
    <w:rsid w:val="00BC66E6"/>
    <w:rsid w:val="00BC6869"/>
    <w:rsid w:val="00BC6AEB"/>
    <w:rsid w:val="00BC6B76"/>
    <w:rsid w:val="00BC7234"/>
    <w:rsid w:val="00BC7242"/>
    <w:rsid w:val="00BC7704"/>
    <w:rsid w:val="00BC7A1F"/>
    <w:rsid w:val="00BC7A30"/>
    <w:rsid w:val="00BC7A64"/>
    <w:rsid w:val="00BC7E29"/>
    <w:rsid w:val="00BD027F"/>
    <w:rsid w:val="00BD075C"/>
    <w:rsid w:val="00BD09A6"/>
    <w:rsid w:val="00BD09C9"/>
    <w:rsid w:val="00BD0A7A"/>
    <w:rsid w:val="00BD0AAD"/>
    <w:rsid w:val="00BD0AC6"/>
    <w:rsid w:val="00BD0E0D"/>
    <w:rsid w:val="00BD0F9A"/>
    <w:rsid w:val="00BD1B5E"/>
    <w:rsid w:val="00BD1D1C"/>
    <w:rsid w:val="00BD1D8B"/>
    <w:rsid w:val="00BD1E19"/>
    <w:rsid w:val="00BD1EC1"/>
    <w:rsid w:val="00BD234C"/>
    <w:rsid w:val="00BD27AB"/>
    <w:rsid w:val="00BD28F0"/>
    <w:rsid w:val="00BD296F"/>
    <w:rsid w:val="00BD29AD"/>
    <w:rsid w:val="00BD3541"/>
    <w:rsid w:val="00BD35C0"/>
    <w:rsid w:val="00BD4016"/>
    <w:rsid w:val="00BD4551"/>
    <w:rsid w:val="00BD4664"/>
    <w:rsid w:val="00BD4A0A"/>
    <w:rsid w:val="00BD4C9E"/>
    <w:rsid w:val="00BD5E2C"/>
    <w:rsid w:val="00BD5E56"/>
    <w:rsid w:val="00BD5F27"/>
    <w:rsid w:val="00BD601B"/>
    <w:rsid w:val="00BD625E"/>
    <w:rsid w:val="00BD647B"/>
    <w:rsid w:val="00BD65CD"/>
    <w:rsid w:val="00BD71C7"/>
    <w:rsid w:val="00BD74F1"/>
    <w:rsid w:val="00BD774A"/>
    <w:rsid w:val="00BD7A1B"/>
    <w:rsid w:val="00BD7A74"/>
    <w:rsid w:val="00BD7BB1"/>
    <w:rsid w:val="00BD7FAD"/>
    <w:rsid w:val="00BE0702"/>
    <w:rsid w:val="00BE0BCA"/>
    <w:rsid w:val="00BE1407"/>
    <w:rsid w:val="00BE1573"/>
    <w:rsid w:val="00BE1959"/>
    <w:rsid w:val="00BE19B3"/>
    <w:rsid w:val="00BE1BDB"/>
    <w:rsid w:val="00BE1E1A"/>
    <w:rsid w:val="00BE1E6B"/>
    <w:rsid w:val="00BE1EB0"/>
    <w:rsid w:val="00BE1F36"/>
    <w:rsid w:val="00BE2085"/>
    <w:rsid w:val="00BE214A"/>
    <w:rsid w:val="00BE2183"/>
    <w:rsid w:val="00BE2550"/>
    <w:rsid w:val="00BE2766"/>
    <w:rsid w:val="00BE2CC2"/>
    <w:rsid w:val="00BE30EA"/>
    <w:rsid w:val="00BE325E"/>
    <w:rsid w:val="00BE3298"/>
    <w:rsid w:val="00BE376B"/>
    <w:rsid w:val="00BE3BC8"/>
    <w:rsid w:val="00BE3C8F"/>
    <w:rsid w:val="00BE42DC"/>
    <w:rsid w:val="00BE4CE8"/>
    <w:rsid w:val="00BE4F07"/>
    <w:rsid w:val="00BE52BC"/>
    <w:rsid w:val="00BE573B"/>
    <w:rsid w:val="00BE5785"/>
    <w:rsid w:val="00BE57BA"/>
    <w:rsid w:val="00BE64CA"/>
    <w:rsid w:val="00BE65B7"/>
    <w:rsid w:val="00BE662F"/>
    <w:rsid w:val="00BE6680"/>
    <w:rsid w:val="00BE6A59"/>
    <w:rsid w:val="00BE6DC7"/>
    <w:rsid w:val="00BE6EA0"/>
    <w:rsid w:val="00BE6F60"/>
    <w:rsid w:val="00BE7153"/>
    <w:rsid w:val="00BE73B4"/>
    <w:rsid w:val="00BE7577"/>
    <w:rsid w:val="00BE78A0"/>
    <w:rsid w:val="00BE7932"/>
    <w:rsid w:val="00BE7EFE"/>
    <w:rsid w:val="00BF0825"/>
    <w:rsid w:val="00BF1405"/>
    <w:rsid w:val="00BF18CC"/>
    <w:rsid w:val="00BF2350"/>
    <w:rsid w:val="00BF24B8"/>
    <w:rsid w:val="00BF259A"/>
    <w:rsid w:val="00BF268F"/>
    <w:rsid w:val="00BF2D55"/>
    <w:rsid w:val="00BF2D92"/>
    <w:rsid w:val="00BF2E21"/>
    <w:rsid w:val="00BF2FC2"/>
    <w:rsid w:val="00BF2FD9"/>
    <w:rsid w:val="00BF314D"/>
    <w:rsid w:val="00BF3251"/>
    <w:rsid w:val="00BF397C"/>
    <w:rsid w:val="00BF3B0F"/>
    <w:rsid w:val="00BF3C68"/>
    <w:rsid w:val="00BF432D"/>
    <w:rsid w:val="00BF4474"/>
    <w:rsid w:val="00BF44A6"/>
    <w:rsid w:val="00BF51AB"/>
    <w:rsid w:val="00BF5654"/>
    <w:rsid w:val="00BF5B00"/>
    <w:rsid w:val="00BF5B0C"/>
    <w:rsid w:val="00BF5C14"/>
    <w:rsid w:val="00BF63AF"/>
    <w:rsid w:val="00BF6557"/>
    <w:rsid w:val="00BF65D0"/>
    <w:rsid w:val="00BF6604"/>
    <w:rsid w:val="00BF6A2C"/>
    <w:rsid w:val="00BF6B77"/>
    <w:rsid w:val="00BF6F80"/>
    <w:rsid w:val="00BF6FC4"/>
    <w:rsid w:val="00BF72BE"/>
    <w:rsid w:val="00BF7452"/>
    <w:rsid w:val="00BF7953"/>
    <w:rsid w:val="00BF79C1"/>
    <w:rsid w:val="00C00694"/>
    <w:rsid w:val="00C006D8"/>
    <w:rsid w:val="00C00717"/>
    <w:rsid w:val="00C00954"/>
    <w:rsid w:val="00C00CA3"/>
    <w:rsid w:val="00C0104B"/>
    <w:rsid w:val="00C010F2"/>
    <w:rsid w:val="00C014D1"/>
    <w:rsid w:val="00C0163C"/>
    <w:rsid w:val="00C0167B"/>
    <w:rsid w:val="00C016FF"/>
    <w:rsid w:val="00C01916"/>
    <w:rsid w:val="00C01F39"/>
    <w:rsid w:val="00C0213A"/>
    <w:rsid w:val="00C02C04"/>
    <w:rsid w:val="00C02F37"/>
    <w:rsid w:val="00C030B7"/>
    <w:rsid w:val="00C03215"/>
    <w:rsid w:val="00C03225"/>
    <w:rsid w:val="00C0360C"/>
    <w:rsid w:val="00C04146"/>
    <w:rsid w:val="00C0431D"/>
    <w:rsid w:val="00C04789"/>
    <w:rsid w:val="00C04B17"/>
    <w:rsid w:val="00C04EE2"/>
    <w:rsid w:val="00C0505F"/>
    <w:rsid w:val="00C05F63"/>
    <w:rsid w:val="00C0608C"/>
    <w:rsid w:val="00C06296"/>
    <w:rsid w:val="00C063F5"/>
    <w:rsid w:val="00C066A3"/>
    <w:rsid w:val="00C0690F"/>
    <w:rsid w:val="00C069CF"/>
    <w:rsid w:val="00C06A98"/>
    <w:rsid w:val="00C076D6"/>
    <w:rsid w:val="00C07C35"/>
    <w:rsid w:val="00C07C6D"/>
    <w:rsid w:val="00C07E6D"/>
    <w:rsid w:val="00C10000"/>
    <w:rsid w:val="00C10170"/>
    <w:rsid w:val="00C10233"/>
    <w:rsid w:val="00C10311"/>
    <w:rsid w:val="00C10490"/>
    <w:rsid w:val="00C10511"/>
    <w:rsid w:val="00C1062B"/>
    <w:rsid w:val="00C108D1"/>
    <w:rsid w:val="00C10941"/>
    <w:rsid w:val="00C11108"/>
    <w:rsid w:val="00C11122"/>
    <w:rsid w:val="00C1112C"/>
    <w:rsid w:val="00C11757"/>
    <w:rsid w:val="00C11CD6"/>
    <w:rsid w:val="00C11F18"/>
    <w:rsid w:val="00C1266B"/>
    <w:rsid w:val="00C12747"/>
    <w:rsid w:val="00C12B6A"/>
    <w:rsid w:val="00C12BCB"/>
    <w:rsid w:val="00C12D97"/>
    <w:rsid w:val="00C12FF2"/>
    <w:rsid w:val="00C13418"/>
    <w:rsid w:val="00C136F0"/>
    <w:rsid w:val="00C13BDC"/>
    <w:rsid w:val="00C13FB1"/>
    <w:rsid w:val="00C14B78"/>
    <w:rsid w:val="00C14D42"/>
    <w:rsid w:val="00C14DB6"/>
    <w:rsid w:val="00C14E4F"/>
    <w:rsid w:val="00C14FC2"/>
    <w:rsid w:val="00C15225"/>
    <w:rsid w:val="00C15435"/>
    <w:rsid w:val="00C157DA"/>
    <w:rsid w:val="00C15B82"/>
    <w:rsid w:val="00C15F4A"/>
    <w:rsid w:val="00C16406"/>
    <w:rsid w:val="00C16530"/>
    <w:rsid w:val="00C16E53"/>
    <w:rsid w:val="00C17327"/>
    <w:rsid w:val="00C179E9"/>
    <w:rsid w:val="00C17B35"/>
    <w:rsid w:val="00C17BF4"/>
    <w:rsid w:val="00C17E8B"/>
    <w:rsid w:val="00C17EBA"/>
    <w:rsid w:val="00C20180"/>
    <w:rsid w:val="00C20347"/>
    <w:rsid w:val="00C2055F"/>
    <w:rsid w:val="00C205ED"/>
    <w:rsid w:val="00C20999"/>
    <w:rsid w:val="00C20EB8"/>
    <w:rsid w:val="00C21398"/>
    <w:rsid w:val="00C2139A"/>
    <w:rsid w:val="00C213A1"/>
    <w:rsid w:val="00C2162F"/>
    <w:rsid w:val="00C2183D"/>
    <w:rsid w:val="00C21ADB"/>
    <w:rsid w:val="00C21C69"/>
    <w:rsid w:val="00C21CB8"/>
    <w:rsid w:val="00C21EE4"/>
    <w:rsid w:val="00C221E1"/>
    <w:rsid w:val="00C22435"/>
    <w:rsid w:val="00C225AD"/>
    <w:rsid w:val="00C225AF"/>
    <w:rsid w:val="00C227AC"/>
    <w:rsid w:val="00C22AA9"/>
    <w:rsid w:val="00C22B8C"/>
    <w:rsid w:val="00C22C82"/>
    <w:rsid w:val="00C22D81"/>
    <w:rsid w:val="00C23078"/>
    <w:rsid w:val="00C231AA"/>
    <w:rsid w:val="00C2328C"/>
    <w:rsid w:val="00C232B4"/>
    <w:rsid w:val="00C234C4"/>
    <w:rsid w:val="00C236D6"/>
    <w:rsid w:val="00C237DC"/>
    <w:rsid w:val="00C2386B"/>
    <w:rsid w:val="00C23905"/>
    <w:rsid w:val="00C239FA"/>
    <w:rsid w:val="00C2402B"/>
    <w:rsid w:val="00C24075"/>
    <w:rsid w:val="00C24361"/>
    <w:rsid w:val="00C24402"/>
    <w:rsid w:val="00C2456C"/>
    <w:rsid w:val="00C24B61"/>
    <w:rsid w:val="00C24E00"/>
    <w:rsid w:val="00C24E42"/>
    <w:rsid w:val="00C250D1"/>
    <w:rsid w:val="00C25127"/>
    <w:rsid w:val="00C2515F"/>
    <w:rsid w:val="00C259B5"/>
    <w:rsid w:val="00C25D55"/>
    <w:rsid w:val="00C25E9B"/>
    <w:rsid w:val="00C26077"/>
    <w:rsid w:val="00C260A2"/>
    <w:rsid w:val="00C26243"/>
    <w:rsid w:val="00C265F0"/>
    <w:rsid w:val="00C26907"/>
    <w:rsid w:val="00C269C6"/>
    <w:rsid w:val="00C26B25"/>
    <w:rsid w:val="00C26DFB"/>
    <w:rsid w:val="00C26E7B"/>
    <w:rsid w:val="00C2713E"/>
    <w:rsid w:val="00C273BA"/>
    <w:rsid w:val="00C27BD2"/>
    <w:rsid w:val="00C27F12"/>
    <w:rsid w:val="00C30384"/>
    <w:rsid w:val="00C30AA6"/>
    <w:rsid w:val="00C30B08"/>
    <w:rsid w:val="00C30C1B"/>
    <w:rsid w:val="00C3168A"/>
    <w:rsid w:val="00C31771"/>
    <w:rsid w:val="00C31D46"/>
    <w:rsid w:val="00C32264"/>
    <w:rsid w:val="00C32817"/>
    <w:rsid w:val="00C32826"/>
    <w:rsid w:val="00C32928"/>
    <w:rsid w:val="00C33038"/>
    <w:rsid w:val="00C33258"/>
    <w:rsid w:val="00C33588"/>
    <w:rsid w:val="00C33707"/>
    <w:rsid w:val="00C33B26"/>
    <w:rsid w:val="00C33C13"/>
    <w:rsid w:val="00C34008"/>
    <w:rsid w:val="00C3416E"/>
    <w:rsid w:val="00C3429A"/>
    <w:rsid w:val="00C34633"/>
    <w:rsid w:val="00C348B5"/>
    <w:rsid w:val="00C35299"/>
    <w:rsid w:val="00C35BB4"/>
    <w:rsid w:val="00C366B7"/>
    <w:rsid w:val="00C3753D"/>
    <w:rsid w:val="00C37586"/>
    <w:rsid w:val="00C376AE"/>
    <w:rsid w:val="00C37727"/>
    <w:rsid w:val="00C37ADA"/>
    <w:rsid w:val="00C4000D"/>
    <w:rsid w:val="00C40480"/>
    <w:rsid w:val="00C40623"/>
    <w:rsid w:val="00C40B4F"/>
    <w:rsid w:val="00C40B98"/>
    <w:rsid w:val="00C40CCD"/>
    <w:rsid w:val="00C41066"/>
    <w:rsid w:val="00C41216"/>
    <w:rsid w:val="00C4131D"/>
    <w:rsid w:val="00C4152B"/>
    <w:rsid w:val="00C417ED"/>
    <w:rsid w:val="00C41DED"/>
    <w:rsid w:val="00C4217B"/>
    <w:rsid w:val="00C4222C"/>
    <w:rsid w:val="00C42380"/>
    <w:rsid w:val="00C424BA"/>
    <w:rsid w:val="00C42FFD"/>
    <w:rsid w:val="00C4345C"/>
    <w:rsid w:val="00C44458"/>
    <w:rsid w:val="00C44C71"/>
    <w:rsid w:val="00C45393"/>
    <w:rsid w:val="00C4548E"/>
    <w:rsid w:val="00C456B7"/>
    <w:rsid w:val="00C457C7"/>
    <w:rsid w:val="00C4593A"/>
    <w:rsid w:val="00C45BC2"/>
    <w:rsid w:val="00C45DED"/>
    <w:rsid w:val="00C46499"/>
    <w:rsid w:val="00C46AD4"/>
    <w:rsid w:val="00C46EEF"/>
    <w:rsid w:val="00C475A8"/>
    <w:rsid w:val="00C47626"/>
    <w:rsid w:val="00C476DB"/>
    <w:rsid w:val="00C47743"/>
    <w:rsid w:val="00C47C30"/>
    <w:rsid w:val="00C47D00"/>
    <w:rsid w:val="00C47E10"/>
    <w:rsid w:val="00C47FBB"/>
    <w:rsid w:val="00C47FBE"/>
    <w:rsid w:val="00C50227"/>
    <w:rsid w:val="00C50592"/>
    <w:rsid w:val="00C50CEE"/>
    <w:rsid w:val="00C50F6E"/>
    <w:rsid w:val="00C510CA"/>
    <w:rsid w:val="00C512AA"/>
    <w:rsid w:val="00C51318"/>
    <w:rsid w:val="00C51A93"/>
    <w:rsid w:val="00C51C5E"/>
    <w:rsid w:val="00C51DC2"/>
    <w:rsid w:val="00C51E5F"/>
    <w:rsid w:val="00C5265A"/>
    <w:rsid w:val="00C52936"/>
    <w:rsid w:val="00C52AD9"/>
    <w:rsid w:val="00C531DF"/>
    <w:rsid w:val="00C5371A"/>
    <w:rsid w:val="00C5389F"/>
    <w:rsid w:val="00C538C3"/>
    <w:rsid w:val="00C53AAB"/>
    <w:rsid w:val="00C53B45"/>
    <w:rsid w:val="00C54300"/>
    <w:rsid w:val="00C5435D"/>
    <w:rsid w:val="00C55246"/>
    <w:rsid w:val="00C55503"/>
    <w:rsid w:val="00C5563C"/>
    <w:rsid w:val="00C557B5"/>
    <w:rsid w:val="00C55863"/>
    <w:rsid w:val="00C5598B"/>
    <w:rsid w:val="00C55D16"/>
    <w:rsid w:val="00C5655C"/>
    <w:rsid w:val="00C565A7"/>
    <w:rsid w:val="00C5694F"/>
    <w:rsid w:val="00C569E9"/>
    <w:rsid w:val="00C56D70"/>
    <w:rsid w:val="00C572B1"/>
    <w:rsid w:val="00C578AA"/>
    <w:rsid w:val="00C57B23"/>
    <w:rsid w:val="00C57CF8"/>
    <w:rsid w:val="00C60461"/>
    <w:rsid w:val="00C60B9B"/>
    <w:rsid w:val="00C60BF9"/>
    <w:rsid w:val="00C60CD9"/>
    <w:rsid w:val="00C60E18"/>
    <w:rsid w:val="00C611DF"/>
    <w:rsid w:val="00C617AB"/>
    <w:rsid w:val="00C61A9E"/>
    <w:rsid w:val="00C61B84"/>
    <w:rsid w:val="00C61C3E"/>
    <w:rsid w:val="00C61EDF"/>
    <w:rsid w:val="00C61F81"/>
    <w:rsid w:val="00C6218F"/>
    <w:rsid w:val="00C621BC"/>
    <w:rsid w:val="00C62261"/>
    <w:rsid w:val="00C62972"/>
    <w:rsid w:val="00C62B70"/>
    <w:rsid w:val="00C62EF6"/>
    <w:rsid w:val="00C6327D"/>
    <w:rsid w:val="00C633E5"/>
    <w:rsid w:val="00C633F2"/>
    <w:rsid w:val="00C6350F"/>
    <w:rsid w:val="00C6413A"/>
    <w:rsid w:val="00C642A7"/>
    <w:rsid w:val="00C6437F"/>
    <w:rsid w:val="00C64402"/>
    <w:rsid w:val="00C64424"/>
    <w:rsid w:val="00C64900"/>
    <w:rsid w:val="00C64AB9"/>
    <w:rsid w:val="00C64B01"/>
    <w:rsid w:val="00C64BB0"/>
    <w:rsid w:val="00C64C44"/>
    <w:rsid w:val="00C64EF0"/>
    <w:rsid w:val="00C652EF"/>
    <w:rsid w:val="00C6558B"/>
    <w:rsid w:val="00C65ABD"/>
    <w:rsid w:val="00C66E47"/>
    <w:rsid w:val="00C66E79"/>
    <w:rsid w:val="00C671BE"/>
    <w:rsid w:val="00C67287"/>
    <w:rsid w:val="00C67374"/>
    <w:rsid w:val="00C700D8"/>
    <w:rsid w:val="00C70241"/>
    <w:rsid w:val="00C70331"/>
    <w:rsid w:val="00C708DC"/>
    <w:rsid w:val="00C708E8"/>
    <w:rsid w:val="00C70B3D"/>
    <w:rsid w:val="00C70B58"/>
    <w:rsid w:val="00C70E04"/>
    <w:rsid w:val="00C70EC6"/>
    <w:rsid w:val="00C7168E"/>
    <w:rsid w:val="00C718DB"/>
    <w:rsid w:val="00C7231B"/>
    <w:rsid w:val="00C7245A"/>
    <w:rsid w:val="00C728C3"/>
    <w:rsid w:val="00C729B8"/>
    <w:rsid w:val="00C72A68"/>
    <w:rsid w:val="00C732D0"/>
    <w:rsid w:val="00C73715"/>
    <w:rsid w:val="00C73DEF"/>
    <w:rsid w:val="00C74608"/>
    <w:rsid w:val="00C746C6"/>
    <w:rsid w:val="00C748D5"/>
    <w:rsid w:val="00C74A04"/>
    <w:rsid w:val="00C74B91"/>
    <w:rsid w:val="00C74CD1"/>
    <w:rsid w:val="00C74ED7"/>
    <w:rsid w:val="00C74EE3"/>
    <w:rsid w:val="00C74FF1"/>
    <w:rsid w:val="00C753CB"/>
    <w:rsid w:val="00C754F5"/>
    <w:rsid w:val="00C75531"/>
    <w:rsid w:val="00C75821"/>
    <w:rsid w:val="00C7611F"/>
    <w:rsid w:val="00C76177"/>
    <w:rsid w:val="00C761AD"/>
    <w:rsid w:val="00C76236"/>
    <w:rsid w:val="00C76321"/>
    <w:rsid w:val="00C76404"/>
    <w:rsid w:val="00C76456"/>
    <w:rsid w:val="00C76547"/>
    <w:rsid w:val="00C7683A"/>
    <w:rsid w:val="00C76B4E"/>
    <w:rsid w:val="00C7716F"/>
    <w:rsid w:val="00C773BD"/>
    <w:rsid w:val="00C77DFE"/>
    <w:rsid w:val="00C77F92"/>
    <w:rsid w:val="00C800C8"/>
    <w:rsid w:val="00C8062C"/>
    <w:rsid w:val="00C807D1"/>
    <w:rsid w:val="00C807F3"/>
    <w:rsid w:val="00C81419"/>
    <w:rsid w:val="00C81605"/>
    <w:rsid w:val="00C81ADB"/>
    <w:rsid w:val="00C81D53"/>
    <w:rsid w:val="00C8218B"/>
    <w:rsid w:val="00C82338"/>
    <w:rsid w:val="00C82FA3"/>
    <w:rsid w:val="00C8305D"/>
    <w:rsid w:val="00C830A8"/>
    <w:rsid w:val="00C8345C"/>
    <w:rsid w:val="00C83929"/>
    <w:rsid w:val="00C83FDD"/>
    <w:rsid w:val="00C8429A"/>
    <w:rsid w:val="00C849F7"/>
    <w:rsid w:val="00C84A00"/>
    <w:rsid w:val="00C84A6C"/>
    <w:rsid w:val="00C84EEC"/>
    <w:rsid w:val="00C856C4"/>
    <w:rsid w:val="00C85A09"/>
    <w:rsid w:val="00C85B18"/>
    <w:rsid w:val="00C85E54"/>
    <w:rsid w:val="00C85F45"/>
    <w:rsid w:val="00C8631E"/>
    <w:rsid w:val="00C86532"/>
    <w:rsid w:val="00C869FA"/>
    <w:rsid w:val="00C8726B"/>
    <w:rsid w:val="00C8760C"/>
    <w:rsid w:val="00C8790B"/>
    <w:rsid w:val="00C87F76"/>
    <w:rsid w:val="00C87F8F"/>
    <w:rsid w:val="00C900DE"/>
    <w:rsid w:val="00C902BB"/>
    <w:rsid w:val="00C903DB"/>
    <w:rsid w:val="00C9062E"/>
    <w:rsid w:val="00C90F1E"/>
    <w:rsid w:val="00C91109"/>
    <w:rsid w:val="00C9119D"/>
    <w:rsid w:val="00C91211"/>
    <w:rsid w:val="00C912CE"/>
    <w:rsid w:val="00C91A4F"/>
    <w:rsid w:val="00C91B51"/>
    <w:rsid w:val="00C91B60"/>
    <w:rsid w:val="00C91C4A"/>
    <w:rsid w:val="00C91C91"/>
    <w:rsid w:val="00C91CA6"/>
    <w:rsid w:val="00C91D2F"/>
    <w:rsid w:val="00C91D65"/>
    <w:rsid w:val="00C920C4"/>
    <w:rsid w:val="00C9223A"/>
    <w:rsid w:val="00C92458"/>
    <w:rsid w:val="00C9250E"/>
    <w:rsid w:val="00C926BB"/>
    <w:rsid w:val="00C926C6"/>
    <w:rsid w:val="00C92775"/>
    <w:rsid w:val="00C9292C"/>
    <w:rsid w:val="00C92C4E"/>
    <w:rsid w:val="00C92CF0"/>
    <w:rsid w:val="00C92FFD"/>
    <w:rsid w:val="00C931C0"/>
    <w:rsid w:val="00C93A19"/>
    <w:rsid w:val="00C944B1"/>
    <w:rsid w:val="00C945CE"/>
    <w:rsid w:val="00C94645"/>
    <w:rsid w:val="00C9464D"/>
    <w:rsid w:val="00C94C22"/>
    <w:rsid w:val="00C94EA7"/>
    <w:rsid w:val="00C955B3"/>
    <w:rsid w:val="00C955BB"/>
    <w:rsid w:val="00C9573D"/>
    <w:rsid w:val="00C95BD3"/>
    <w:rsid w:val="00C962E6"/>
    <w:rsid w:val="00C965E3"/>
    <w:rsid w:val="00C9690B"/>
    <w:rsid w:val="00C9696E"/>
    <w:rsid w:val="00C970A7"/>
    <w:rsid w:val="00C972AE"/>
    <w:rsid w:val="00C9739D"/>
    <w:rsid w:val="00C97553"/>
    <w:rsid w:val="00C97569"/>
    <w:rsid w:val="00C97799"/>
    <w:rsid w:val="00C978CB"/>
    <w:rsid w:val="00C97C34"/>
    <w:rsid w:val="00C97F48"/>
    <w:rsid w:val="00CA020D"/>
    <w:rsid w:val="00CA024A"/>
    <w:rsid w:val="00CA053C"/>
    <w:rsid w:val="00CA0638"/>
    <w:rsid w:val="00CA07E8"/>
    <w:rsid w:val="00CA0935"/>
    <w:rsid w:val="00CA09E3"/>
    <w:rsid w:val="00CA0DBC"/>
    <w:rsid w:val="00CA1139"/>
    <w:rsid w:val="00CA153E"/>
    <w:rsid w:val="00CA177D"/>
    <w:rsid w:val="00CA18CB"/>
    <w:rsid w:val="00CA19E2"/>
    <w:rsid w:val="00CA1A9E"/>
    <w:rsid w:val="00CA1EC9"/>
    <w:rsid w:val="00CA226C"/>
    <w:rsid w:val="00CA23E7"/>
    <w:rsid w:val="00CA24EC"/>
    <w:rsid w:val="00CA26BF"/>
    <w:rsid w:val="00CA308D"/>
    <w:rsid w:val="00CA30EB"/>
    <w:rsid w:val="00CA3447"/>
    <w:rsid w:val="00CA3507"/>
    <w:rsid w:val="00CA3948"/>
    <w:rsid w:val="00CA428D"/>
    <w:rsid w:val="00CA489E"/>
    <w:rsid w:val="00CA4D70"/>
    <w:rsid w:val="00CA4E5E"/>
    <w:rsid w:val="00CA4F67"/>
    <w:rsid w:val="00CA5127"/>
    <w:rsid w:val="00CA53B0"/>
    <w:rsid w:val="00CA5540"/>
    <w:rsid w:val="00CA57DF"/>
    <w:rsid w:val="00CA5E20"/>
    <w:rsid w:val="00CA5ECA"/>
    <w:rsid w:val="00CA6011"/>
    <w:rsid w:val="00CA6812"/>
    <w:rsid w:val="00CA6AE2"/>
    <w:rsid w:val="00CA6BA9"/>
    <w:rsid w:val="00CA6EDA"/>
    <w:rsid w:val="00CA726A"/>
    <w:rsid w:val="00CA74B2"/>
    <w:rsid w:val="00CA771E"/>
    <w:rsid w:val="00CA79B5"/>
    <w:rsid w:val="00CA7CFA"/>
    <w:rsid w:val="00CA7F5B"/>
    <w:rsid w:val="00CB0119"/>
    <w:rsid w:val="00CB01AA"/>
    <w:rsid w:val="00CB040B"/>
    <w:rsid w:val="00CB0837"/>
    <w:rsid w:val="00CB0D82"/>
    <w:rsid w:val="00CB0E78"/>
    <w:rsid w:val="00CB108D"/>
    <w:rsid w:val="00CB1435"/>
    <w:rsid w:val="00CB23D3"/>
    <w:rsid w:val="00CB2822"/>
    <w:rsid w:val="00CB2955"/>
    <w:rsid w:val="00CB3C29"/>
    <w:rsid w:val="00CB4CA0"/>
    <w:rsid w:val="00CB4F8D"/>
    <w:rsid w:val="00CB5040"/>
    <w:rsid w:val="00CB51A6"/>
    <w:rsid w:val="00CB54A6"/>
    <w:rsid w:val="00CB5B09"/>
    <w:rsid w:val="00CB7637"/>
    <w:rsid w:val="00CB7A42"/>
    <w:rsid w:val="00CB7EAE"/>
    <w:rsid w:val="00CB7F4F"/>
    <w:rsid w:val="00CC00D0"/>
    <w:rsid w:val="00CC014C"/>
    <w:rsid w:val="00CC01D4"/>
    <w:rsid w:val="00CC0431"/>
    <w:rsid w:val="00CC043D"/>
    <w:rsid w:val="00CC0442"/>
    <w:rsid w:val="00CC083C"/>
    <w:rsid w:val="00CC0B74"/>
    <w:rsid w:val="00CC0DAA"/>
    <w:rsid w:val="00CC0EA5"/>
    <w:rsid w:val="00CC0EF6"/>
    <w:rsid w:val="00CC11AE"/>
    <w:rsid w:val="00CC179C"/>
    <w:rsid w:val="00CC179F"/>
    <w:rsid w:val="00CC17D8"/>
    <w:rsid w:val="00CC1B2D"/>
    <w:rsid w:val="00CC1BEA"/>
    <w:rsid w:val="00CC1F9C"/>
    <w:rsid w:val="00CC267A"/>
    <w:rsid w:val="00CC297D"/>
    <w:rsid w:val="00CC2DB6"/>
    <w:rsid w:val="00CC3B10"/>
    <w:rsid w:val="00CC3E49"/>
    <w:rsid w:val="00CC4066"/>
    <w:rsid w:val="00CC4097"/>
    <w:rsid w:val="00CC42E3"/>
    <w:rsid w:val="00CC43A3"/>
    <w:rsid w:val="00CC4591"/>
    <w:rsid w:val="00CC46F3"/>
    <w:rsid w:val="00CC4784"/>
    <w:rsid w:val="00CC4971"/>
    <w:rsid w:val="00CC4A42"/>
    <w:rsid w:val="00CC4AFF"/>
    <w:rsid w:val="00CC4C05"/>
    <w:rsid w:val="00CC4D44"/>
    <w:rsid w:val="00CC57F3"/>
    <w:rsid w:val="00CC5AA0"/>
    <w:rsid w:val="00CC6049"/>
    <w:rsid w:val="00CC6065"/>
    <w:rsid w:val="00CC6370"/>
    <w:rsid w:val="00CC6818"/>
    <w:rsid w:val="00CC692F"/>
    <w:rsid w:val="00CC6EE4"/>
    <w:rsid w:val="00CC722B"/>
    <w:rsid w:val="00CC7563"/>
    <w:rsid w:val="00CC7904"/>
    <w:rsid w:val="00CC7970"/>
    <w:rsid w:val="00CC7DB8"/>
    <w:rsid w:val="00CC7FF3"/>
    <w:rsid w:val="00CD0454"/>
    <w:rsid w:val="00CD04A7"/>
    <w:rsid w:val="00CD05E5"/>
    <w:rsid w:val="00CD069A"/>
    <w:rsid w:val="00CD0995"/>
    <w:rsid w:val="00CD0BCB"/>
    <w:rsid w:val="00CD0EEF"/>
    <w:rsid w:val="00CD12FD"/>
    <w:rsid w:val="00CD1369"/>
    <w:rsid w:val="00CD1A63"/>
    <w:rsid w:val="00CD1B5D"/>
    <w:rsid w:val="00CD1DFE"/>
    <w:rsid w:val="00CD1FA2"/>
    <w:rsid w:val="00CD24C1"/>
    <w:rsid w:val="00CD250F"/>
    <w:rsid w:val="00CD2819"/>
    <w:rsid w:val="00CD2851"/>
    <w:rsid w:val="00CD289F"/>
    <w:rsid w:val="00CD28B8"/>
    <w:rsid w:val="00CD2B3B"/>
    <w:rsid w:val="00CD2C4A"/>
    <w:rsid w:val="00CD2E30"/>
    <w:rsid w:val="00CD2FE6"/>
    <w:rsid w:val="00CD3486"/>
    <w:rsid w:val="00CD35BD"/>
    <w:rsid w:val="00CD3ABF"/>
    <w:rsid w:val="00CD3D3E"/>
    <w:rsid w:val="00CD3F4E"/>
    <w:rsid w:val="00CD4890"/>
    <w:rsid w:val="00CD4D24"/>
    <w:rsid w:val="00CD4EE0"/>
    <w:rsid w:val="00CD511D"/>
    <w:rsid w:val="00CD5748"/>
    <w:rsid w:val="00CD5CC6"/>
    <w:rsid w:val="00CD5EA5"/>
    <w:rsid w:val="00CD5F1E"/>
    <w:rsid w:val="00CD68AE"/>
    <w:rsid w:val="00CD7121"/>
    <w:rsid w:val="00CD7134"/>
    <w:rsid w:val="00CD7197"/>
    <w:rsid w:val="00CD75B6"/>
    <w:rsid w:val="00CD7781"/>
    <w:rsid w:val="00CD77C3"/>
    <w:rsid w:val="00CD7892"/>
    <w:rsid w:val="00CD78EF"/>
    <w:rsid w:val="00CD7949"/>
    <w:rsid w:val="00CD7BF6"/>
    <w:rsid w:val="00CD7D84"/>
    <w:rsid w:val="00CE02E9"/>
    <w:rsid w:val="00CE0549"/>
    <w:rsid w:val="00CE0787"/>
    <w:rsid w:val="00CE09FD"/>
    <w:rsid w:val="00CE0AAF"/>
    <w:rsid w:val="00CE0BEC"/>
    <w:rsid w:val="00CE0DB2"/>
    <w:rsid w:val="00CE0E48"/>
    <w:rsid w:val="00CE0E82"/>
    <w:rsid w:val="00CE0F21"/>
    <w:rsid w:val="00CE1598"/>
    <w:rsid w:val="00CE17D6"/>
    <w:rsid w:val="00CE192E"/>
    <w:rsid w:val="00CE1AD9"/>
    <w:rsid w:val="00CE1DE8"/>
    <w:rsid w:val="00CE1DEA"/>
    <w:rsid w:val="00CE25A7"/>
    <w:rsid w:val="00CE2751"/>
    <w:rsid w:val="00CE2864"/>
    <w:rsid w:val="00CE2DCC"/>
    <w:rsid w:val="00CE3386"/>
    <w:rsid w:val="00CE3494"/>
    <w:rsid w:val="00CE37CA"/>
    <w:rsid w:val="00CE38B8"/>
    <w:rsid w:val="00CE3950"/>
    <w:rsid w:val="00CE3D3E"/>
    <w:rsid w:val="00CE40BA"/>
    <w:rsid w:val="00CE4116"/>
    <w:rsid w:val="00CE45D7"/>
    <w:rsid w:val="00CE4859"/>
    <w:rsid w:val="00CE5300"/>
    <w:rsid w:val="00CE5650"/>
    <w:rsid w:val="00CE580D"/>
    <w:rsid w:val="00CE5EBD"/>
    <w:rsid w:val="00CE636D"/>
    <w:rsid w:val="00CE69B7"/>
    <w:rsid w:val="00CE6BB3"/>
    <w:rsid w:val="00CE6ECA"/>
    <w:rsid w:val="00CE708A"/>
    <w:rsid w:val="00CE71C5"/>
    <w:rsid w:val="00CE7803"/>
    <w:rsid w:val="00CE781B"/>
    <w:rsid w:val="00CE7A5C"/>
    <w:rsid w:val="00CE7D4C"/>
    <w:rsid w:val="00CE7DF4"/>
    <w:rsid w:val="00CF0092"/>
    <w:rsid w:val="00CF0BAD"/>
    <w:rsid w:val="00CF0CB3"/>
    <w:rsid w:val="00CF10AA"/>
    <w:rsid w:val="00CF1172"/>
    <w:rsid w:val="00CF1BD3"/>
    <w:rsid w:val="00CF1DA2"/>
    <w:rsid w:val="00CF23B4"/>
    <w:rsid w:val="00CF23B9"/>
    <w:rsid w:val="00CF23E5"/>
    <w:rsid w:val="00CF2604"/>
    <w:rsid w:val="00CF26B4"/>
    <w:rsid w:val="00CF2794"/>
    <w:rsid w:val="00CF284C"/>
    <w:rsid w:val="00CF2863"/>
    <w:rsid w:val="00CF2B3C"/>
    <w:rsid w:val="00CF3A89"/>
    <w:rsid w:val="00CF3CBD"/>
    <w:rsid w:val="00CF3CEC"/>
    <w:rsid w:val="00CF3CED"/>
    <w:rsid w:val="00CF4484"/>
    <w:rsid w:val="00CF45ED"/>
    <w:rsid w:val="00CF4CD9"/>
    <w:rsid w:val="00CF4D08"/>
    <w:rsid w:val="00CF4D7E"/>
    <w:rsid w:val="00CF4DE0"/>
    <w:rsid w:val="00CF4F87"/>
    <w:rsid w:val="00CF4FB8"/>
    <w:rsid w:val="00CF5078"/>
    <w:rsid w:val="00CF5248"/>
    <w:rsid w:val="00CF56D2"/>
    <w:rsid w:val="00CF5887"/>
    <w:rsid w:val="00CF591E"/>
    <w:rsid w:val="00CF5E44"/>
    <w:rsid w:val="00CF5FDE"/>
    <w:rsid w:val="00CF6506"/>
    <w:rsid w:val="00CF65CB"/>
    <w:rsid w:val="00CF6C1E"/>
    <w:rsid w:val="00CF71DD"/>
    <w:rsid w:val="00CF726D"/>
    <w:rsid w:val="00CF73B2"/>
    <w:rsid w:val="00CF73DA"/>
    <w:rsid w:val="00CF757A"/>
    <w:rsid w:val="00CF7A2B"/>
    <w:rsid w:val="00CF7BB5"/>
    <w:rsid w:val="00D002EE"/>
    <w:rsid w:val="00D007BB"/>
    <w:rsid w:val="00D00CD2"/>
    <w:rsid w:val="00D010B7"/>
    <w:rsid w:val="00D0135A"/>
    <w:rsid w:val="00D01376"/>
    <w:rsid w:val="00D014A5"/>
    <w:rsid w:val="00D0167F"/>
    <w:rsid w:val="00D01D6D"/>
    <w:rsid w:val="00D01F5B"/>
    <w:rsid w:val="00D02038"/>
    <w:rsid w:val="00D0204C"/>
    <w:rsid w:val="00D02566"/>
    <w:rsid w:val="00D025DF"/>
    <w:rsid w:val="00D02DF9"/>
    <w:rsid w:val="00D02FB0"/>
    <w:rsid w:val="00D030EE"/>
    <w:rsid w:val="00D032CC"/>
    <w:rsid w:val="00D034FB"/>
    <w:rsid w:val="00D03E73"/>
    <w:rsid w:val="00D03F66"/>
    <w:rsid w:val="00D04529"/>
    <w:rsid w:val="00D04BA3"/>
    <w:rsid w:val="00D04D7E"/>
    <w:rsid w:val="00D05706"/>
    <w:rsid w:val="00D05E55"/>
    <w:rsid w:val="00D05EA4"/>
    <w:rsid w:val="00D062DF"/>
    <w:rsid w:val="00D0681A"/>
    <w:rsid w:val="00D06AC0"/>
    <w:rsid w:val="00D0705E"/>
    <w:rsid w:val="00D073AD"/>
    <w:rsid w:val="00D07B1D"/>
    <w:rsid w:val="00D101BD"/>
    <w:rsid w:val="00D10294"/>
    <w:rsid w:val="00D106B1"/>
    <w:rsid w:val="00D10BA5"/>
    <w:rsid w:val="00D10E44"/>
    <w:rsid w:val="00D11084"/>
    <w:rsid w:val="00D110C9"/>
    <w:rsid w:val="00D112B3"/>
    <w:rsid w:val="00D1192B"/>
    <w:rsid w:val="00D11A8E"/>
    <w:rsid w:val="00D11F87"/>
    <w:rsid w:val="00D1225A"/>
    <w:rsid w:val="00D12496"/>
    <w:rsid w:val="00D124D0"/>
    <w:rsid w:val="00D128AD"/>
    <w:rsid w:val="00D12CA0"/>
    <w:rsid w:val="00D12CAD"/>
    <w:rsid w:val="00D12F6F"/>
    <w:rsid w:val="00D134D9"/>
    <w:rsid w:val="00D13607"/>
    <w:rsid w:val="00D1378D"/>
    <w:rsid w:val="00D13873"/>
    <w:rsid w:val="00D13E5C"/>
    <w:rsid w:val="00D142C2"/>
    <w:rsid w:val="00D14456"/>
    <w:rsid w:val="00D14977"/>
    <w:rsid w:val="00D14B42"/>
    <w:rsid w:val="00D14D14"/>
    <w:rsid w:val="00D15145"/>
    <w:rsid w:val="00D153D2"/>
    <w:rsid w:val="00D1572D"/>
    <w:rsid w:val="00D15CDB"/>
    <w:rsid w:val="00D15EA4"/>
    <w:rsid w:val="00D164D6"/>
    <w:rsid w:val="00D164DB"/>
    <w:rsid w:val="00D166F0"/>
    <w:rsid w:val="00D169D1"/>
    <w:rsid w:val="00D17150"/>
    <w:rsid w:val="00D17258"/>
    <w:rsid w:val="00D172AD"/>
    <w:rsid w:val="00D172EE"/>
    <w:rsid w:val="00D17492"/>
    <w:rsid w:val="00D176FE"/>
    <w:rsid w:val="00D17841"/>
    <w:rsid w:val="00D17896"/>
    <w:rsid w:val="00D178DB"/>
    <w:rsid w:val="00D1796F"/>
    <w:rsid w:val="00D17A33"/>
    <w:rsid w:val="00D17A90"/>
    <w:rsid w:val="00D17B19"/>
    <w:rsid w:val="00D17E0E"/>
    <w:rsid w:val="00D203D4"/>
    <w:rsid w:val="00D2059A"/>
    <w:rsid w:val="00D2063C"/>
    <w:rsid w:val="00D2090D"/>
    <w:rsid w:val="00D20D94"/>
    <w:rsid w:val="00D20E74"/>
    <w:rsid w:val="00D20EDA"/>
    <w:rsid w:val="00D2192F"/>
    <w:rsid w:val="00D21958"/>
    <w:rsid w:val="00D2199E"/>
    <w:rsid w:val="00D219F5"/>
    <w:rsid w:val="00D21A25"/>
    <w:rsid w:val="00D22590"/>
    <w:rsid w:val="00D225BD"/>
    <w:rsid w:val="00D22736"/>
    <w:rsid w:val="00D22877"/>
    <w:rsid w:val="00D22C19"/>
    <w:rsid w:val="00D22E28"/>
    <w:rsid w:val="00D23225"/>
    <w:rsid w:val="00D23792"/>
    <w:rsid w:val="00D23B28"/>
    <w:rsid w:val="00D240F7"/>
    <w:rsid w:val="00D247C2"/>
    <w:rsid w:val="00D247CD"/>
    <w:rsid w:val="00D24DC0"/>
    <w:rsid w:val="00D2525B"/>
    <w:rsid w:val="00D2540A"/>
    <w:rsid w:val="00D25535"/>
    <w:rsid w:val="00D25948"/>
    <w:rsid w:val="00D25FB0"/>
    <w:rsid w:val="00D26071"/>
    <w:rsid w:val="00D26155"/>
    <w:rsid w:val="00D2620E"/>
    <w:rsid w:val="00D2635B"/>
    <w:rsid w:val="00D2684F"/>
    <w:rsid w:val="00D268CE"/>
    <w:rsid w:val="00D26A5A"/>
    <w:rsid w:val="00D2717F"/>
    <w:rsid w:val="00D27197"/>
    <w:rsid w:val="00D27269"/>
    <w:rsid w:val="00D2736A"/>
    <w:rsid w:val="00D27707"/>
    <w:rsid w:val="00D277D6"/>
    <w:rsid w:val="00D30C8D"/>
    <w:rsid w:val="00D30D4C"/>
    <w:rsid w:val="00D30D54"/>
    <w:rsid w:val="00D30F74"/>
    <w:rsid w:val="00D310D9"/>
    <w:rsid w:val="00D317C5"/>
    <w:rsid w:val="00D31A5E"/>
    <w:rsid w:val="00D31A8D"/>
    <w:rsid w:val="00D31BD2"/>
    <w:rsid w:val="00D32037"/>
    <w:rsid w:val="00D323E1"/>
    <w:rsid w:val="00D324B8"/>
    <w:rsid w:val="00D32793"/>
    <w:rsid w:val="00D32D97"/>
    <w:rsid w:val="00D32E9A"/>
    <w:rsid w:val="00D3313B"/>
    <w:rsid w:val="00D334CB"/>
    <w:rsid w:val="00D33552"/>
    <w:rsid w:val="00D335DA"/>
    <w:rsid w:val="00D33B42"/>
    <w:rsid w:val="00D33FC8"/>
    <w:rsid w:val="00D340BD"/>
    <w:rsid w:val="00D3458A"/>
    <w:rsid w:val="00D34838"/>
    <w:rsid w:val="00D34B14"/>
    <w:rsid w:val="00D34F94"/>
    <w:rsid w:val="00D35388"/>
    <w:rsid w:val="00D35994"/>
    <w:rsid w:val="00D35C55"/>
    <w:rsid w:val="00D35F90"/>
    <w:rsid w:val="00D364DB"/>
    <w:rsid w:val="00D379B8"/>
    <w:rsid w:val="00D400F3"/>
    <w:rsid w:val="00D408D7"/>
    <w:rsid w:val="00D40AC8"/>
    <w:rsid w:val="00D40DC6"/>
    <w:rsid w:val="00D4134F"/>
    <w:rsid w:val="00D4156B"/>
    <w:rsid w:val="00D41695"/>
    <w:rsid w:val="00D416F2"/>
    <w:rsid w:val="00D417A1"/>
    <w:rsid w:val="00D41881"/>
    <w:rsid w:val="00D41B36"/>
    <w:rsid w:val="00D4221E"/>
    <w:rsid w:val="00D42244"/>
    <w:rsid w:val="00D42341"/>
    <w:rsid w:val="00D42461"/>
    <w:rsid w:val="00D42496"/>
    <w:rsid w:val="00D42B9E"/>
    <w:rsid w:val="00D42C53"/>
    <w:rsid w:val="00D42E23"/>
    <w:rsid w:val="00D43280"/>
    <w:rsid w:val="00D43AED"/>
    <w:rsid w:val="00D43D5A"/>
    <w:rsid w:val="00D44351"/>
    <w:rsid w:val="00D44591"/>
    <w:rsid w:val="00D44943"/>
    <w:rsid w:val="00D449C7"/>
    <w:rsid w:val="00D44A82"/>
    <w:rsid w:val="00D4505D"/>
    <w:rsid w:val="00D45968"/>
    <w:rsid w:val="00D45AB5"/>
    <w:rsid w:val="00D4654D"/>
    <w:rsid w:val="00D465CD"/>
    <w:rsid w:val="00D4660D"/>
    <w:rsid w:val="00D46623"/>
    <w:rsid w:val="00D46723"/>
    <w:rsid w:val="00D469C2"/>
    <w:rsid w:val="00D469C5"/>
    <w:rsid w:val="00D46D52"/>
    <w:rsid w:val="00D46F22"/>
    <w:rsid w:val="00D476BE"/>
    <w:rsid w:val="00D478AF"/>
    <w:rsid w:val="00D47B0C"/>
    <w:rsid w:val="00D50169"/>
    <w:rsid w:val="00D5059B"/>
    <w:rsid w:val="00D507A5"/>
    <w:rsid w:val="00D50A8D"/>
    <w:rsid w:val="00D50B77"/>
    <w:rsid w:val="00D50F79"/>
    <w:rsid w:val="00D50FA2"/>
    <w:rsid w:val="00D5101F"/>
    <w:rsid w:val="00D510E3"/>
    <w:rsid w:val="00D51170"/>
    <w:rsid w:val="00D513C0"/>
    <w:rsid w:val="00D5186B"/>
    <w:rsid w:val="00D51AC4"/>
    <w:rsid w:val="00D51B41"/>
    <w:rsid w:val="00D522D9"/>
    <w:rsid w:val="00D52426"/>
    <w:rsid w:val="00D52606"/>
    <w:rsid w:val="00D52C16"/>
    <w:rsid w:val="00D52D4B"/>
    <w:rsid w:val="00D52D70"/>
    <w:rsid w:val="00D53EDD"/>
    <w:rsid w:val="00D542B0"/>
    <w:rsid w:val="00D54376"/>
    <w:rsid w:val="00D5443F"/>
    <w:rsid w:val="00D545D8"/>
    <w:rsid w:val="00D546F9"/>
    <w:rsid w:val="00D54C80"/>
    <w:rsid w:val="00D55474"/>
    <w:rsid w:val="00D55672"/>
    <w:rsid w:val="00D55726"/>
    <w:rsid w:val="00D55E15"/>
    <w:rsid w:val="00D55ED2"/>
    <w:rsid w:val="00D5616F"/>
    <w:rsid w:val="00D56236"/>
    <w:rsid w:val="00D56711"/>
    <w:rsid w:val="00D56A45"/>
    <w:rsid w:val="00D56CF1"/>
    <w:rsid w:val="00D56D13"/>
    <w:rsid w:val="00D56E82"/>
    <w:rsid w:val="00D57001"/>
    <w:rsid w:val="00D570CC"/>
    <w:rsid w:val="00D574D9"/>
    <w:rsid w:val="00D575FF"/>
    <w:rsid w:val="00D57638"/>
    <w:rsid w:val="00D576F9"/>
    <w:rsid w:val="00D57E2A"/>
    <w:rsid w:val="00D57EF7"/>
    <w:rsid w:val="00D601A6"/>
    <w:rsid w:val="00D60305"/>
    <w:rsid w:val="00D60457"/>
    <w:rsid w:val="00D605AB"/>
    <w:rsid w:val="00D60E4D"/>
    <w:rsid w:val="00D60E7B"/>
    <w:rsid w:val="00D60F2A"/>
    <w:rsid w:val="00D611A5"/>
    <w:rsid w:val="00D61270"/>
    <w:rsid w:val="00D6130C"/>
    <w:rsid w:val="00D615A8"/>
    <w:rsid w:val="00D61A49"/>
    <w:rsid w:val="00D61C78"/>
    <w:rsid w:val="00D61FA3"/>
    <w:rsid w:val="00D62261"/>
    <w:rsid w:val="00D622C9"/>
    <w:rsid w:val="00D62527"/>
    <w:rsid w:val="00D6270E"/>
    <w:rsid w:val="00D62B8C"/>
    <w:rsid w:val="00D62C4A"/>
    <w:rsid w:val="00D62C71"/>
    <w:rsid w:val="00D62CB1"/>
    <w:rsid w:val="00D62DD6"/>
    <w:rsid w:val="00D62F76"/>
    <w:rsid w:val="00D6341C"/>
    <w:rsid w:val="00D634DC"/>
    <w:rsid w:val="00D63B46"/>
    <w:rsid w:val="00D63B93"/>
    <w:rsid w:val="00D64E87"/>
    <w:rsid w:val="00D64EBF"/>
    <w:rsid w:val="00D65124"/>
    <w:rsid w:val="00D65B6D"/>
    <w:rsid w:val="00D65F02"/>
    <w:rsid w:val="00D65FE5"/>
    <w:rsid w:val="00D665ED"/>
    <w:rsid w:val="00D668AE"/>
    <w:rsid w:val="00D66DEB"/>
    <w:rsid w:val="00D66FF1"/>
    <w:rsid w:val="00D67460"/>
    <w:rsid w:val="00D67640"/>
    <w:rsid w:val="00D67766"/>
    <w:rsid w:val="00D67D05"/>
    <w:rsid w:val="00D67DD7"/>
    <w:rsid w:val="00D67DF3"/>
    <w:rsid w:val="00D70431"/>
    <w:rsid w:val="00D7085C"/>
    <w:rsid w:val="00D70916"/>
    <w:rsid w:val="00D709B4"/>
    <w:rsid w:val="00D70D07"/>
    <w:rsid w:val="00D711AA"/>
    <w:rsid w:val="00D712E8"/>
    <w:rsid w:val="00D712F6"/>
    <w:rsid w:val="00D714CC"/>
    <w:rsid w:val="00D717A3"/>
    <w:rsid w:val="00D7190F"/>
    <w:rsid w:val="00D71C22"/>
    <w:rsid w:val="00D7212C"/>
    <w:rsid w:val="00D721EB"/>
    <w:rsid w:val="00D722FF"/>
    <w:rsid w:val="00D72556"/>
    <w:rsid w:val="00D72BC4"/>
    <w:rsid w:val="00D72BD6"/>
    <w:rsid w:val="00D73077"/>
    <w:rsid w:val="00D732C7"/>
    <w:rsid w:val="00D7333C"/>
    <w:rsid w:val="00D73474"/>
    <w:rsid w:val="00D734FB"/>
    <w:rsid w:val="00D735C8"/>
    <w:rsid w:val="00D74219"/>
    <w:rsid w:val="00D74427"/>
    <w:rsid w:val="00D74491"/>
    <w:rsid w:val="00D74A47"/>
    <w:rsid w:val="00D75028"/>
    <w:rsid w:val="00D75788"/>
    <w:rsid w:val="00D757EC"/>
    <w:rsid w:val="00D7590B"/>
    <w:rsid w:val="00D7596E"/>
    <w:rsid w:val="00D75DD7"/>
    <w:rsid w:val="00D760D7"/>
    <w:rsid w:val="00D76530"/>
    <w:rsid w:val="00D7694A"/>
    <w:rsid w:val="00D769D2"/>
    <w:rsid w:val="00D76BC7"/>
    <w:rsid w:val="00D76DA9"/>
    <w:rsid w:val="00D774DF"/>
    <w:rsid w:val="00D777CE"/>
    <w:rsid w:val="00D77C35"/>
    <w:rsid w:val="00D77DA0"/>
    <w:rsid w:val="00D77DE7"/>
    <w:rsid w:val="00D77EBD"/>
    <w:rsid w:val="00D80132"/>
    <w:rsid w:val="00D8037F"/>
    <w:rsid w:val="00D80474"/>
    <w:rsid w:val="00D808C7"/>
    <w:rsid w:val="00D8092B"/>
    <w:rsid w:val="00D80B31"/>
    <w:rsid w:val="00D80C31"/>
    <w:rsid w:val="00D81219"/>
    <w:rsid w:val="00D813EC"/>
    <w:rsid w:val="00D81425"/>
    <w:rsid w:val="00D81442"/>
    <w:rsid w:val="00D81680"/>
    <w:rsid w:val="00D81B2D"/>
    <w:rsid w:val="00D81EDA"/>
    <w:rsid w:val="00D81F1B"/>
    <w:rsid w:val="00D822EC"/>
    <w:rsid w:val="00D82BD2"/>
    <w:rsid w:val="00D82D3C"/>
    <w:rsid w:val="00D82EE8"/>
    <w:rsid w:val="00D830CF"/>
    <w:rsid w:val="00D8332E"/>
    <w:rsid w:val="00D8372B"/>
    <w:rsid w:val="00D83FF5"/>
    <w:rsid w:val="00D8400C"/>
    <w:rsid w:val="00D846D5"/>
    <w:rsid w:val="00D84A4D"/>
    <w:rsid w:val="00D84BA5"/>
    <w:rsid w:val="00D84E4A"/>
    <w:rsid w:val="00D85017"/>
    <w:rsid w:val="00D85097"/>
    <w:rsid w:val="00D851CA"/>
    <w:rsid w:val="00D85249"/>
    <w:rsid w:val="00D8525F"/>
    <w:rsid w:val="00D8542C"/>
    <w:rsid w:val="00D8547D"/>
    <w:rsid w:val="00D856DA"/>
    <w:rsid w:val="00D8575B"/>
    <w:rsid w:val="00D858D4"/>
    <w:rsid w:val="00D85973"/>
    <w:rsid w:val="00D85A58"/>
    <w:rsid w:val="00D85B7B"/>
    <w:rsid w:val="00D85EFF"/>
    <w:rsid w:val="00D86315"/>
    <w:rsid w:val="00D86337"/>
    <w:rsid w:val="00D86639"/>
    <w:rsid w:val="00D86897"/>
    <w:rsid w:val="00D86998"/>
    <w:rsid w:val="00D86A84"/>
    <w:rsid w:val="00D86EB7"/>
    <w:rsid w:val="00D872B0"/>
    <w:rsid w:val="00D8745B"/>
    <w:rsid w:val="00D874E4"/>
    <w:rsid w:val="00D8762B"/>
    <w:rsid w:val="00D878A9"/>
    <w:rsid w:val="00D878CF"/>
    <w:rsid w:val="00D87DCB"/>
    <w:rsid w:val="00D87DCC"/>
    <w:rsid w:val="00D87DED"/>
    <w:rsid w:val="00D90055"/>
    <w:rsid w:val="00D9069A"/>
    <w:rsid w:val="00D90780"/>
    <w:rsid w:val="00D9094F"/>
    <w:rsid w:val="00D90CF5"/>
    <w:rsid w:val="00D9138E"/>
    <w:rsid w:val="00D915E3"/>
    <w:rsid w:val="00D9187B"/>
    <w:rsid w:val="00D919D3"/>
    <w:rsid w:val="00D91A8B"/>
    <w:rsid w:val="00D91BA0"/>
    <w:rsid w:val="00D92890"/>
    <w:rsid w:val="00D929D7"/>
    <w:rsid w:val="00D93468"/>
    <w:rsid w:val="00D934AC"/>
    <w:rsid w:val="00D9352E"/>
    <w:rsid w:val="00D93709"/>
    <w:rsid w:val="00D940F4"/>
    <w:rsid w:val="00D9424C"/>
    <w:rsid w:val="00D9438C"/>
    <w:rsid w:val="00D94A27"/>
    <w:rsid w:val="00D94EB2"/>
    <w:rsid w:val="00D94FDE"/>
    <w:rsid w:val="00D9525E"/>
    <w:rsid w:val="00D95720"/>
    <w:rsid w:val="00D959DA"/>
    <w:rsid w:val="00D95C74"/>
    <w:rsid w:val="00D95D2A"/>
    <w:rsid w:val="00D95D57"/>
    <w:rsid w:val="00D95E68"/>
    <w:rsid w:val="00D95FAB"/>
    <w:rsid w:val="00D961DE"/>
    <w:rsid w:val="00D96BE7"/>
    <w:rsid w:val="00D973F9"/>
    <w:rsid w:val="00D9751A"/>
    <w:rsid w:val="00D9753C"/>
    <w:rsid w:val="00D97668"/>
    <w:rsid w:val="00D97B40"/>
    <w:rsid w:val="00DA0044"/>
    <w:rsid w:val="00DA00C2"/>
    <w:rsid w:val="00DA0102"/>
    <w:rsid w:val="00DA09C7"/>
    <w:rsid w:val="00DA0DFF"/>
    <w:rsid w:val="00DA0F06"/>
    <w:rsid w:val="00DA0F39"/>
    <w:rsid w:val="00DA1059"/>
    <w:rsid w:val="00DA10C0"/>
    <w:rsid w:val="00DA10FC"/>
    <w:rsid w:val="00DA11C9"/>
    <w:rsid w:val="00DA127D"/>
    <w:rsid w:val="00DA13F8"/>
    <w:rsid w:val="00DA1794"/>
    <w:rsid w:val="00DA1A22"/>
    <w:rsid w:val="00DA1A28"/>
    <w:rsid w:val="00DA1E45"/>
    <w:rsid w:val="00DA1F3F"/>
    <w:rsid w:val="00DA222C"/>
    <w:rsid w:val="00DA235A"/>
    <w:rsid w:val="00DA2370"/>
    <w:rsid w:val="00DA2541"/>
    <w:rsid w:val="00DA34FB"/>
    <w:rsid w:val="00DA3594"/>
    <w:rsid w:val="00DA3789"/>
    <w:rsid w:val="00DA384E"/>
    <w:rsid w:val="00DA3C9F"/>
    <w:rsid w:val="00DA3E10"/>
    <w:rsid w:val="00DA433F"/>
    <w:rsid w:val="00DA4408"/>
    <w:rsid w:val="00DA5083"/>
    <w:rsid w:val="00DA56CF"/>
    <w:rsid w:val="00DA5796"/>
    <w:rsid w:val="00DA594B"/>
    <w:rsid w:val="00DA6078"/>
    <w:rsid w:val="00DA642B"/>
    <w:rsid w:val="00DA6730"/>
    <w:rsid w:val="00DA692E"/>
    <w:rsid w:val="00DA69ED"/>
    <w:rsid w:val="00DA6C47"/>
    <w:rsid w:val="00DB03A6"/>
    <w:rsid w:val="00DB03FB"/>
    <w:rsid w:val="00DB08C8"/>
    <w:rsid w:val="00DB0A97"/>
    <w:rsid w:val="00DB0C4A"/>
    <w:rsid w:val="00DB0FC6"/>
    <w:rsid w:val="00DB1860"/>
    <w:rsid w:val="00DB1929"/>
    <w:rsid w:val="00DB1CE8"/>
    <w:rsid w:val="00DB1EF0"/>
    <w:rsid w:val="00DB2396"/>
    <w:rsid w:val="00DB26AF"/>
    <w:rsid w:val="00DB27D7"/>
    <w:rsid w:val="00DB2D5E"/>
    <w:rsid w:val="00DB2F98"/>
    <w:rsid w:val="00DB310F"/>
    <w:rsid w:val="00DB337D"/>
    <w:rsid w:val="00DB3B08"/>
    <w:rsid w:val="00DB3C3A"/>
    <w:rsid w:val="00DB3CC1"/>
    <w:rsid w:val="00DB3D14"/>
    <w:rsid w:val="00DB3F07"/>
    <w:rsid w:val="00DB49B8"/>
    <w:rsid w:val="00DB49DA"/>
    <w:rsid w:val="00DB49E3"/>
    <w:rsid w:val="00DB4BC5"/>
    <w:rsid w:val="00DB4CDE"/>
    <w:rsid w:val="00DB52E3"/>
    <w:rsid w:val="00DB5E7E"/>
    <w:rsid w:val="00DB603A"/>
    <w:rsid w:val="00DB60FE"/>
    <w:rsid w:val="00DB635D"/>
    <w:rsid w:val="00DB63CE"/>
    <w:rsid w:val="00DB6E63"/>
    <w:rsid w:val="00DB6E6C"/>
    <w:rsid w:val="00DB6E6E"/>
    <w:rsid w:val="00DB6EAF"/>
    <w:rsid w:val="00DB7014"/>
    <w:rsid w:val="00DB7285"/>
    <w:rsid w:val="00DB7ACB"/>
    <w:rsid w:val="00DB7E51"/>
    <w:rsid w:val="00DB7F86"/>
    <w:rsid w:val="00DC0275"/>
    <w:rsid w:val="00DC064C"/>
    <w:rsid w:val="00DC06FA"/>
    <w:rsid w:val="00DC087E"/>
    <w:rsid w:val="00DC10FF"/>
    <w:rsid w:val="00DC169D"/>
    <w:rsid w:val="00DC16B3"/>
    <w:rsid w:val="00DC1E20"/>
    <w:rsid w:val="00DC208C"/>
    <w:rsid w:val="00DC21EB"/>
    <w:rsid w:val="00DC26C5"/>
    <w:rsid w:val="00DC272B"/>
    <w:rsid w:val="00DC2E7D"/>
    <w:rsid w:val="00DC2FD0"/>
    <w:rsid w:val="00DC31D4"/>
    <w:rsid w:val="00DC36C0"/>
    <w:rsid w:val="00DC3C4F"/>
    <w:rsid w:val="00DC3D00"/>
    <w:rsid w:val="00DC46A3"/>
    <w:rsid w:val="00DC474F"/>
    <w:rsid w:val="00DC490C"/>
    <w:rsid w:val="00DC56A7"/>
    <w:rsid w:val="00DC57D7"/>
    <w:rsid w:val="00DC5B42"/>
    <w:rsid w:val="00DC5EC3"/>
    <w:rsid w:val="00DC5F04"/>
    <w:rsid w:val="00DC5FCC"/>
    <w:rsid w:val="00DC6763"/>
    <w:rsid w:val="00DC6CFA"/>
    <w:rsid w:val="00DC6DA7"/>
    <w:rsid w:val="00DC7229"/>
    <w:rsid w:val="00DC72D0"/>
    <w:rsid w:val="00DC7AB5"/>
    <w:rsid w:val="00DC7F0F"/>
    <w:rsid w:val="00DD06D0"/>
    <w:rsid w:val="00DD0935"/>
    <w:rsid w:val="00DD0D78"/>
    <w:rsid w:val="00DD0F0F"/>
    <w:rsid w:val="00DD10B3"/>
    <w:rsid w:val="00DD1323"/>
    <w:rsid w:val="00DD198A"/>
    <w:rsid w:val="00DD1DB6"/>
    <w:rsid w:val="00DD2457"/>
    <w:rsid w:val="00DD246E"/>
    <w:rsid w:val="00DD28AD"/>
    <w:rsid w:val="00DD2C7F"/>
    <w:rsid w:val="00DD3024"/>
    <w:rsid w:val="00DD3440"/>
    <w:rsid w:val="00DD3461"/>
    <w:rsid w:val="00DD3778"/>
    <w:rsid w:val="00DD38D2"/>
    <w:rsid w:val="00DD3ABA"/>
    <w:rsid w:val="00DD3E7E"/>
    <w:rsid w:val="00DD3E97"/>
    <w:rsid w:val="00DD3F45"/>
    <w:rsid w:val="00DD427E"/>
    <w:rsid w:val="00DD42C6"/>
    <w:rsid w:val="00DD42DE"/>
    <w:rsid w:val="00DD45B4"/>
    <w:rsid w:val="00DD46B8"/>
    <w:rsid w:val="00DD4796"/>
    <w:rsid w:val="00DD4B61"/>
    <w:rsid w:val="00DD4E72"/>
    <w:rsid w:val="00DD53A2"/>
    <w:rsid w:val="00DD5A39"/>
    <w:rsid w:val="00DD5C91"/>
    <w:rsid w:val="00DD5EEB"/>
    <w:rsid w:val="00DD610F"/>
    <w:rsid w:val="00DD61E8"/>
    <w:rsid w:val="00DD658D"/>
    <w:rsid w:val="00DD6683"/>
    <w:rsid w:val="00DD6AAF"/>
    <w:rsid w:val="00DD738D"/>
    <w:rsid w:val="00DD73AC"/>
    <w:rsid w:val="00DD752B"/>
    <w:rsid w:val="00DD752E"/>
    <w:rsid w:val="00DD7679"/>
    <w:rsid w:val="00DD79B0"/>
    <w:rsid w:val="00DD7ED8"/>
    <w:rsid w:val="00DE025E"/>
    <w:rsid w:val="00DE0721"/>
    <w:rsid w:val="00DE08D2"/>
    <w:rsid w:val="00DE122C"/>
    <w:rsid w:val="00DE187E"/>
    <w:rsid w:val="00DE19BF"/>
    <w:rsid w:val="00DE1B8B"/>
    <w:rsid w:val="00DE1BAE"/>
    <w:rsid w:val="00DE1E67"/>
    <w:rsid w:val="00DE1FDE"/>
    <w:rsid w:val="00DE22D5"/>
    <w:rsid w:val="00DE288A"/>
    <w:rsid w:val="00DE2AFA"/>
    <w:rsid w:val="00DE2AFB"/>
    <w:rsid w:val="00DE2CEF"/>
    <w:rsid w:val="00DE331F"/>
    <w:rsid w:val="00DE33F9"/>
    <w:rsid w:val="00DE3653"/>
    <w:rsid w:val="00DE37EC"/>
    <w:rsid w:val="00DE3AC0"/>
    <w:rsid w:val="00DE3CE1"/>
    <w:rsid w:val="00DE41AB"/>
    <w:rsid w:val="00DE432B"/>
    <w:rsid w:val="00DE4793"/>
    <w:rsid w:val="00DE494A"/>
    <w:rsid w:val="00DE4CCD"/>
    <w:rsid w:val="00DE4F51"/>
    <w:rsid w:val="00DE528A"/>
    <w:rsid w:val="00DE536D"/>
    <w:rsid w:val="00DE552C"/>
    <w:rsid w:val="00DE5B5B"/>
    <w:rsid w:val="00DE5D14"/>
    <w:rsid w:val="00DE5D97"/>
    <w:rsid w:val="00DE60D3"/>
    <w:rsid w:val="00DE631E"/>
    <w:rsid w:val="00DE6428"/>
    <w:rsid w:val="00DE6BCF"/>
    <w:rsid w:val="00DE6E99"/>
    <w:rsid w:val="00DE7137"/>
    <w:rsid w:val="00DE7936"/>
    <w:rsid w:val="00DE7E8D"/>
    <w:rsid w:val="00DF00CA"/>
    <w:rsid w:val="00DF0119"/>
    <w:rsid w:val="00DF018C"/>
    <w:rsid w:val="00DF047B"/>
    <w:rsid w:val="00DF0DE5"/>
    <w:rsid w:val="00DF192F"/>
    <w:rsid w:val="00DF1ACA"/>
    <w:rsid w:val="00DF1C99"/>
    <w:rsid w:val="00DF244F"/>
    <w:rsid w:val="00DF24B8"/>
    <w:rsid w:val="00DF2BA0"/>
    <w:rsid w:val="00DF2C00"/>
    <w:rsid w:val="00DF2C3D"/>
    <w:rsid w:val="00DF2CE7"/>
    <w:rsid w:val="00DF2EA4"/>
    <w:rsid w:val="00DF2F19"/>
    <w:rsid w:val="00DF30F2"/>
    <w:rsid w:val="00DF35E2"/>
    <w:rsid w:val="00DF363B"/>
    <w:rsid w:val="00DF39A1"/>
    <w:rsid w:val="00DF3BA4"/>
    <w:rsid w:val="00DF4802"/>
    <w:rsid w:val="00DF4B11"/>
    <w:rsid w:val="00DF4F25"/>
    <w:rsid w:val="00DF507F"/>
    <w:rsid w:val="00DF50CF"/>
    <w:rsid w:val="00DF541C"/>
    <w:rsid w:val="00DF55B6"/>
    <w:rsid w:val="00DF7133"/>
    <w:rsid w:val="00DF7466"/>
    <w:rsid w:val="00DF7546"/>
    <w:rsid w:val="00DF77B1"/>
    <w:rsid w:val="00DF7861"/>
    <w:rsid w:val="00DF7C37"/>
    <w:rsid w:val="00DF7F5E"/>
    <w:rsid w:val="00E0070C"/>
    <w:rsid w:val="00E00EB4"/>
    <w:rsid w:val="00E010C1"/>
    <w:rsid w:val="00E014E6"/>
    <w:rsid w:val="00E01764"/>
    <w:rsid w:val="00E01805"/>
    <w:rsid w:val="00E019DC"/>
    <w:rsid w:val="00E01AB3"/>
    <w:rsid w:val="00E01D7B"/>
    <w:rsid w:val="00E021C3"/>
    <w:rsid w:val="00E02949"/>
    <w:rsid w:val="00E02A6F"/>
    <w:rsid w:val="00E037B9"/>
    <w:rsid w:val="00E03903"/>
    <w:rsid w:val="00E04986"/>
    <w:rsid w:val="00E04B06"/>
    <w:rsid w:val="00E0503D"/>
    <w:rsid w:val="00E05491"/>
    <w:rsid w:val="00E05AAF"/>
    <w:rsid w:val="00E05F52"/>
    <w:rsid w:val="00E06015"/>
    <w:rsid w:val="00E0627E"/>
    <w:rsid w:val="00E063FE"/>
    <w:rsid w:val="00E06421"/>
    <w:rsid w:val="00E0680B"/>
    <w:rsid w:val="00E06CEA"/>
    <w:rsid w:val="00E06DE8"/>
    <w:rsid w:val="00E0716A"/>
    <w:rsid w:val="00E0759A"/>
    <w:rsid w:val="00E0762F"/>
    <w:rsid w:val="00E07BDE"/>
    <w:rsid w:val="00E07C0D"/>
    <w:rsid w:val="00E103C5"/>
    <w:rsid w:val="00E10C0A"/>
    <w:rsid w:val="00E11BB6"/>
    <w:rsid w:val="00E11C2F"/>
    <w:rsid w:val="00E11DEE"/>
    <w:rsid w:val="00E120D8"/>
    <w:rsid w:val="00E12154"/>
    <w:rsid w:val="00E12367"/>
    <w:rsid w:val="00E12878"/>
    <w:rsid w:val="00E12898"/>
    <w:rsid w:val="00E12EAD"/>
    <w:rsid w:val="00E12F0B"/>
    <w:rsid w:val="00E12FD2"/>
    <w:rsid w:val="00E136CE"/>
    <w:rsid w:val="00E13889"/>
    <w:rsid w:val="00E13AA3"/>
    <w:rsid w:val="00E13B54"/>
    <w:rsid w:val="00E13D49"/>
    <w:rsid w:val="00E14106"/>
    <w:rsid w:val="00E1443C"/>
    <w:rsid w:val="00E14A27"/>
    <w:rsid w:val="00E150DC"/>
    <w:rsid w:val="00E151E3"/>
    <w:rsid w:val="00E15D1B"/>
    <w:rsid w:val="00E15F27"/>
    <w:rsid w:val="00E15FF1"/>
    <w:rsid w:val="00E1603D"/>
    <w:rsid w:val="00E164A1"/>
    <w:rsid w:val="00E1656F"/>
    <w:rsid w:val="00E16663"/>
    <w:rsid w:val="00E167FF"/>
    <w:rsid w:val="00E168B1"/>
    <w:rsid w:val="00E16ABF"/>
    <w:rsid w:val="00E171ED"/>
    <w:rsid w:val="00E173A6"/>
    <w:rsid w:val="00E173CA"/>
    <w:rsid w:val="00E178D9"/>
    <w:rsid w:val="00E17D5F"/>
    <w:rsid w:val="00E2004A"/>
    <w:rsid w:val="00E20085"/>
    <w:rsid w:val="00E204BE"/>
    <w:rsid w:val="00E20579"/>
    <w:rsid w:val="00E2083B"/>
    <w:rsid w:val="00E20860"/>
    <w:rsid w:val="00E2089D"/>
    <w:rsid w:val="00E20AC8"/>
    <w:rsid w:val="00E20C8D"/>
    <w:rsid w:val="00E21352"/>
    <w:rsid w:val="00E216A1"/>
    <w:rsid w:val="00E21860"/>
    <w:rsid w:val="00E22576"/>
    <w:rsid w:val="00E229A4"/>
    <w:rsid w:val="00E22A39"/>
    <w:rsid w:val="00E22A6F"/>
    <w:rsid w:val="00E22A9B"/>
    <w:rsid w:val="00E22B0A"/>
    <w:rsid w:val="00E22CA1"/>
    <w:rsid w:val="00E233A1"/>
    <w:rsid w:val="00E23463"/>
    <w:rsid w:val="00E23507"/>
    <w:rsid w:val="00E2351B"/>
    <w:rsid w:val="00E23A69"/>
    <w:rsid w:val="00E23E2F"/>
    <w:rsid w:val="00E23FCB"/>
    <w:rsid w:val="00E23FD9"/>
    <w:rsid w:val="00E24691"/>
    <w:rsid w:val="00E250F3"/>
    <w:rsid w:val="00E252D1"/>
    <w:rsid w:val="00E2535C"/>
    <w:rsid w:val="00E25D1D"/>
    <w:rsid w:val="00E26075"/>
    <w:rsid w:val="00E260C9"/>
    <w:rsid w:val="00E268B5"/>
    <w:rsid w:val="00E271B9"/>
    <w:rsid w:val="00E271C0"/>
    <w:rsid w:val="00E27348"/>
    <w:rsid w:val="00E27634"/>
    <w:rsid w:val="00E2763B"/>
    <w:rsid w:val="00E27798"/>
    <w:rsid w:val="00E277ED"/>
    <w:rsid w:val="00E278F1"/>
    <w:rsid w:val="00E27E00"/>
    <w:rsid w:val="00E30820"/>
    <w:rsid w:val="00E3089A"/>
    <w:rsid w:val="00E309F9"/>
    <w:rsid w:val="00E30AFB"/>
    <w:rsid w:val="00E30B09"/>
    <w:rsid w:val="00E30D08"/>
    <w:rsid w:val="00E3144F"/>
    <w:rsid w:val="00E3190D"/>
    <w:rsid w:val="00E31CFB"/>
    <w:rsid w:val="00E31D79"/>
    <w:rsid w:val="00E31DCB"/>
    <w:rsid w:val="00E3213C"/>
    <w:rsid w:val="00E32177"/>
    <w:rsid w:val="00E322E9"/>
    <w:rsid w:val="00E323E8"/>
    <w:rsid w:val="00E326DB"/>
    <w:rsid w:val="00E32BD1"/>
    <w:rsid w:val="00E32CAF"/>
    <w:rsid w:val="00E32E53"/>
    <w:rsid w:val="00E33081"/>
    <w:rsid w:val="00E33131"/>
    <w:rsid w:val="00E33636"/>
    <w:rsid w:val="00E3363B"/>
    <w:rsid w:val="00E33703"/>
    <w:rsid w:val="00E33E30"/>
    <w:rsid w:val="00E34411"/>
    <w:rsid w:val="00E34635"/>
    <w:rsid w:val="00E347D4"/>
    <w:rsid w:val="00E34B13"/>
    <w:rsid w:val="00E34F21"/>
    <w:rsid w:val="00E35135"/>
    <w:rsid w:val="00E35276"/>
    <w:rsid w:val="00E35574"/>
    <w:rsid w:val="00E3576E"/>
    <w:rsid w:val="00E357B0"/>
    <w:rsid w:val="00E35DC3"/>
    <w:rsid w:val="00E35EC4"/>
    <w:rsid w:val="00E369EF"/>
    <w:rsid w:val="00E36A31"/>
    <w:rsid w:val="00E370E4"/>
    <w:rsid w:val="00E371BF"/>
    <w:rsid w:val="00E37213"/>
    <w:rsid w:val="00E375E8"/>
    <w:rsid w:val="00E37981"/>
    <w:rsid w:val="00E37A1B"/>
    <w:rsid w:val="00E37B3E"/>
    <w:rsid w:val="00E40006"/>
    <w:rsid w:val="00E40321"/>
    <w:rsid w:val="00E40485"/>
    <w:rsid w:val="00E40727"/>
    <w:rsid w:val="00E407AC"/>
    <w:rsid w:val="00E411DF"/>
    <w:rsid w:val="00E4131D"/>
    <w:rsid w:val="00E4162A"/>
    <w:rsid w:val="00E41713"/>
    <w:rsid w:val="00E4226E"/>
    <w:rsid w:val="00E4247A"/>
    <w:rsid w:val="00E42698"/>
    <w:rsid w:val="00E4279A"/>
    <w:rsid w:val="00E43123"/>
    <w:rsid w:val="00E43C24"/>
    <w:rsid w:val="00E43F0A"/>
    <w:rsid w:val="00E441D9"/>
    <w:rsid w:val="00E44248"/>
    <w:rsid w:val="00E442EC"/>
    <w:rsid w:val="00E443EE"/>
    <w:rsid w:val="00E444AD"/>
    <w:rsid w:val="00E44DF9"/>
    <w:rsid w:val="00E45034"/>
    <w:rsid w:val="00E45302"/>
    <w:rsid w:val="00E456CD"/>
    <w:rsid w:val="00E45969"/>
    <w:rsid w:val="00E459CF"/>
    <w:rsid w:val="00E45E15"/>
    <w:rsid w:val="00E461B1"/>
    <w:rsid w:val="00E462CB"/>
    <w:rsid w:val="00E4657D"/>
    <w:rsid w:val="00E46781"/>
    <w:rsid w:val="00E46FD3"/>
    <w:rsid w:val="00E471A2"/>
    <w:rsid w:val="00E4731A"/>
    <w:rsid w:val="00E47673"/>
    <w:rsid w:val="00E477D0"/>
    <w:rsid w:val="00E47CB6"/>
    <w:rsid w:val="00E47CE6"/>
    <w:rsid w:val="00E47CFB"/>
    <w:rsid w:val="00E47D91"/>
    <w:rsid w:val="00E47E45"/>
    <w:rsid w:val="00E5028C"/>
    <w:rsid w:val="00E503D9"/>
    <w:rsid w:val="00E50A06"/>
    <w:rsid w:val="00E50A71"/>
    <w:rsid w:val="00E50FEF"/>
    <w:rsid w:val="00E5147C"/>
    <w:rsid w:val="00E517B9"/>
    <w:rsid w:val="00E51B9E"/>
    <w:rsid w:val="00E51EB3"/>
    <w:rsid w:val="00E520BB"/>
    <w:rsid w:val="00E5297A"/>
    <w:rsid w:val="00E53699"/>
    <w:rsid w:val="00E53840"/>
    <w:rsid w:val="00E53A6C"/>
    <w:rsid w:val="00E53AC7"/>
    <w:rsid w:val="00E53C95"/>
    <w:rsid w:val="00E53FF9"/>
    <w:rsid w:val="00E54674"/>
    <w:rsid w:val="00E54B47"/>
    <w:rsid w:val="00E54D2E"/>
    <w:rsid w:val="00E55122"/>
    <w:rsid w:val="00E551E4"/>
    <w:rsid w:val="00E555B2"/>
    <w:rsid w:val="00E5574F"/>
    <w:rsid w:val="00E55F87"/>
    <w:rsid w:val="00E56F27"/>
    <w:rsid w:val="00E5708A"/>
    <w:rsid w:val="00E570D2"/>
    <w:rsid w:val="00E5733C"/>
    <w:rsid w:val="00E5745A"/>
    <w:rsid w:val="00E57479"/>
    <w:rsid w:val="00E57A23"/>
    <w:rsid w:val="00E57A3D"/>
    <w:rsid w:val="00E57B0A"/>
    <w:rsid w:val="00E57FC9"/>
    <w:rsid w:val="00E6001B"/>
    <w:rsid w:val="00E6040E"/>
    <w:rsid w:val="00E6059A"/>
    <w:rsid w:val="00E60922"/>
    <w:rsid w:val="00E60A85"/>
    <w:rsid w:val="00E61047"/>
    <w:rsid w:val="00E613D9"/>
    <w:rsid w:val="00E61AC1"/>
    <w:rsid w:val="00E61D13"/>
    <w:rsid w:val="00E61D54"/>
    <w:rsid w:val="00E61EDE"/>
    <w:rsid w:val="00E620CD"/>
    <w:rsid w:val="00E62347"/>
    <w:rsid w:val="00E62C0E"/>
    <w:rsid w:val="00E62D7C"/>
    <w:rsid w:val="00E6344F"/>
    <w:rsid w:val="00E634C5"/>
    <w:rsid w:val="00E637E0"/>
    <w:rsid w:val="00E638D8"/>
    <w:rsid w:val="00E638E2"/>
    <w:rsid w:val="00E63912"/>
    <w:rsid w:val="00E639DA"/>
    <w:rsid w:val="00E63AEF"/>
    <w:rsid w:val="00E6426E"/>
    <w:rsid w:val="00E642BA"/>
    <w:rsid w:val="00E642C5"/>
    <w:rsid w:val="00E644A5"/>
    <w:rsid w:val="00E644B1"/>
    <w:rsid w:val="00E64583"/>
    <w:rsid w:val="00E64E1A"/>
    <w:rsid w:val="00E64E61"/>
    <w:rsid w:val="00E64F07"/>
    <w:rsid w:val="00E65711"/>
    <w:rsid w:val="00E65A3C"/>
    <w:rsid w:val="00E65A5F"/>
    <w:rsid w:val="00E65B93"/>
    <w:rsid w:val="00E65DA6"/>
    <w:rsid w:val="00E6643E"/>
    <w:rsid w:val="00E664DB"/>
    <w:rsid w:val="00E66917"/>
    <w:rsid w:val="00E66F21"/>
    <w:rsid w:val="00E67551"/>
    <w:rsid w:val="00E67B16"/>
    <w:rsid w:val="00E67DCD"/>
    <w:rsid w:val="00E67F6A"/>
    <w:rsid w:val="00E70277"/>
    <w:rsid w:val="00E702DE"/>
    <w:rsid w:val="00E7063D"/>
    <w:rsid w:val="00E70AC9"/>
    <w:rsid w:val="00E70B1F"/>
    <w:rsid w:val="00E71442"/>
    <w:rsid w:val="00E715C5"/>
    <w:rsid w:val="00E71B72"/>
    <w:rsid w:val="00E71E45"/>
    <w:rsid w:val="00E71FB9"/>
    <w:rsid w:val="00E720F2"/>
    <w:rsid w:val="00E7225D"/>
    <w:rsid w:val="00E72282"/>
    <w:rsid w:val="00E72537"/>
    <w:rsid w:val="00E72885"/>
    <w:rsid w:val="00E72E16"/>
    <w:rsid w:val="00E7347C"/>
    <w:rsid w:val="00E7363C"/>
    <w:rsid w:val="00E73878"/>
    <w:rsid w:val="00E73C91"/>
    <w:rsid w:val="00E73CBD"/>
    <w:rsid w:val="00E73D0B"/>
    <w:rsid w:val="00E73ED7"/>
    <w:rsid w:val="00E74036"/>
    <w:rsid w:val="00E7478A"/>
    <w:rsid w:val="00E74C05"/>
    <w:rsid w:val="00E74D00"/>
    <w:rsid w:val="00E75555"/>
    <w:rsid w:val="00E75953"/>
    <w:rsid w:val="00E759B0"/>
    <w:rsid w:val="00E75AD7"/>
    <w:rsid w:val="00E75BB2"/>
    <w:rsid w:val="00E75C82"/>
    <w:rsid w:val="00E76695"/>
    <w:rsid w:val="00E76717"/>
    <w:rsid w:val="00E76A41"/>
    <w:rsid w:val="00E76F50"/>
    <w:rsid w:val="00E771C3"/>
    <w:rsid w:val="00E77575"/>
    <w:rsid w:val="00E77779"/>
    <w:rsid w:val="00E8002C"/>
    <w:rsid w:val="00E80115"/>
    <w:rsid w:val="00E80217"/>
    <w:rsid w:val="00E80279"/>
    <w:rsid w:val="00E807A2"/>
    <w:rsid w:val="00E80924"/>
    <w:rsid w:val="00E80EB6"/>
    <w:rsid w:val="00E80F9F"/>
    <w:rsid w:val="00E8120D"/>
    <w:rsid w:val="00E814B0"/>
    <w:rsid w:val="00E814CE"/>
    <w:rsid w:val="00E814DA"/>
    <w:rsid w:val="00E81579"/>
    <w:rsid w:val="00E81723"/>
    <w:rsid w:val="00E82B58"/>
    <w:rsid w:val="00E83109"/>
    <w:rsid w:val="00E8321C"/>
    <w:rsid w:val="00E83266"/>
    <w:rsid w:val="00E83288"/>
    <w:rsid w:val="00E835AF"/>
    <w:rsid w:val="00E83B12"/>
    <w:rsid w:val="00E83B43"/>
    <w:rsid w:val="00E83D75"/>
    <w:rsid w:val="00E83FBD"/>
    <w:rsid w:val="00E84471"/>
    <w:rsid w:val="00E8453C"/>
    <w:rsid w:val="00E84693"/>
    <w:rsid w:val="00E8489A"/>
    <w:rsid w:val="00E851A7"/>
    <w:rsid w:val="00E854DC"/>
    <w:rsid w:val="00E85AB7"/>
    <w:rsid w:val="00E85D7E"/>
    <w:rsid w:val="00E86024"/>
    <w:rsid w:val="00E86195"/>
    <w:rsid w:val="00E86304"/>
    <w:rsid w:val="00E86CB5"/>
    <w:rsid w:val="00E87355"/>
    <w:rsid w:val="00E87418"/>
    <w:rsid w:val="00E87524"/>
    <w:rsid w:val="00E87A84"/>
    <w:rsid w:val="00E87B5E"/>
    <w:rsid w:val="00E87D65"/>
    <w:rsid w:val="00E87F60"/>
    <w:rsid w:val="00E9002A"/>
    <w:rsid w:val="00E90A2B"/>
    <w:rsid w:val="00E90F18"/>
    <w:rsid w:val="00E90FB8"/>
    <w:rsid w:val="00E91586"/>
    <w:rsid w:val="00E917D8"/>
    <w:rsid w:val="00E91ABE"/>
    <w:rsid w:val="00E92552"/>
    <w:rsid w:val="00E92C53"/>
    <w:rsid w:val="00E92CAB"/>
    <w:rsid w:val="00E92FB2"/>
    <w:rsid w:val="00E93140"/>
    <w:rsid w:val="00E931AB"/>
    <w:rsid w:val="00E932D9"/>
    <w:rsid w:val="00E93863"/>
    <w:rsid w:val="00E93C43"/>
    <w:rsid w:val="00E93DD5"/>
    <w:rsid w:val="00E93F03"/>
    <w:rsid w:val="00E93FF7"/>
    <w:rsid w:val="00E94016"/>
    <w:rsid w:val="00E94468"/>
    <w:rsid w:val="00E9471C"/>
    <w:rsid w:val="00E94789"/>
    <w:rsid w:val="00E95160"/>
    <w:rsid w:val="00E95703"/>
    <w:rsid w:val="00E959E5"/>
    <w:rsid w:val="00E95A64"/>
    <w:rsid w:val="00E96632"/>
    <w:rsid w:val="00E96714"/>
    <w:rsid w:val="00E96C3B"/>
    <w:rsid w:val="00E96D63"/>
    <w:rsid w:val="00E96F4E"/>
    <w:rsid w:val="00E9704B"/>
    <w:rsid w:val="00E970D5"/>
    <w:rsid w:val="00E972F7"/>
    <w:rsid w:val="00E97396"/>
    <w:rsid w:val="00E97E9D"/>
    <w:rsid w:val="00E97F06"/>
    <w:rsid w:val="00EA00ED"/>
    <w:rsid w:val="00EA0632"/>
    <w:rsid w:val="00EA06CF"/>
    <w:rsid w:val="00EA0DD7"/>
    <w:rsid w:val="00EA18E7"/>
    <w:rsid w:val="00EA1B9C"/>
    <w:rsid w:val="00EA1DAA"/>
    <w:rsid w:val="00EA21D7"/>
    <w:rsid w:val="00EA2213"/>
    <w:rsid w:val="00EA22D4"/>
    <w:rsid w:val="00EA2BB3"/>
    <w:rsid w:val="00EA323B"/>
    <w:rsid w:val="00EA334D"/>
    <w:rsid w:val="00EA35DE"/>
    <w:rsid w:val="00EA3C0C"/>
    <w:rsid w:val="00EA3C52"/>
    <w:rsid w:val="00EA3CE8"/>
    <w:rsid w:val="00EA3D82"/>
    <w:rsid w:val="00EA3DE8"/>
    <w:rsid w:val="00EA3F82"/>
    <w:rsid w:val="00EA43AF"/>
    <w:rsid w:val="00EA463D"/>
    <w:rsid w:val="00EA49B6"/>
    <w:rsid w:val="00EA4A3D"/>
    <w:rsid w:val="00EA4E02"/>
    <w:rsid w:val="00EA51B0"/>
    <w:rsid w:val="00EA5291"/>
    <w:rsid w:val="00EA5A04"/>
    <w:rsid w:val="00EA60FF"/>
    <w:rsid w:val="00EA6757"/>
    <w:rsid w:val="00EA6C25"/>
    <w:rsid w:val="00EA6D60"/>
    <w:rsid w:val="00EA6FF9"/>
    <w:rsid w:val="00EA7132"/>
    <w:rsid w:val="00EA7648"/>
    <w:rsid w:val="00EA7A96"/>
    <w:rsid w:val="00EA7B8D"/>
    <w:rsid w:val="00EA7C2E"/>
    <w:rsid w:val="00EA7C9E"/>
    <w:rsid w:val="00EA7FD8"/>
    <w:rsid w:val="00EB00D5"/>
    <w:rsid w:val="00EB00E8"/>
    <w:rsid w:val="00EB02C0"/>
    <w:rsid w:val="00EB09FA"/>
    <w:rsid w:val="00EB0CD4"/>
    <w:rsid w:val="00EB0FC6"/>
    <w:rsid w:val="00EB108D"/>
    <w:rsid w:val="00EB17F7"/>
    <w:rsid w:val="00EB1891"/>
    <w:rsid w:val="00EB1FA6"/>
    <w:rsid w:val="00EB1FC4"/>
    <w:rsid w:val="00EB2138"/>
    <w:rsid w:val="00EB2869"/>
    <w:rsid w:val="00EB29BE"/>
    <w:rsid w:val="00EB2E97"/>
    <w:rsid w:val="00EB30FF"/>
    <w:rsid w:val="00EB31B0"/>
    <w:rsid w:val="00EB3443"/>
    <w:rsid w:val="00EB3579"/>
    <w:rsid w:val="00EB36F1"/>
    <w:rsid w:val="00EB3958"/>
    <w:rsid w:val="00EB39D0"/>
    <w:rsid w:val="00EB3C05"/>
    <w:rsid w:val="00EB3EDB"/>
    <w:rsid w:val="00EB3FC5"/>
    <w:rsid w:val="00EB42E8"/>
    <w:rsid w:val="00EB433A"/>
    <w:rsid w:val="00EB4592"/>
    <w:rsid w:val="00EB4D48"/>
    <w:rsid w:val="00EB4EFD"/>
    <w:rsid w:val="00EB5234"/>
    <w:rsid w:val="00EB5351"/>
    <w:rsid w:val="00EB5379"/>
    <w:rsid w:val="00EB552E"/>
    <w:rsid w:val="00EB5658"/>
    <w:rsid w:val="00EB5723"/>
    <w:rsid w:val="00EB5DC1"/>
    <w:rsid w:val="00EB6017"/>
    <w:rsid w:val="00EB6380"/>
    <w:rsid w:val="00EB63A4"/>
    <w:rsid w:val="00EB650A"/>
    <w:rsid w:val="00EB6617"/>
    <w:rsid w:val="00EB6A57"/>
    <w:rsid w:val="00EB6FCD"/>
    <w:rsid w:val="00EC01A0"/>
    <w:rsid w:val="00EC0244"/>
    <w:rsid w:val="00EC061B"/>
    <w:rsid w:val="00EC10D1"/>
    <w:rsid w:val="00EC1149"/>
    <w:rsid w:val="00EC12AB"/>
    <w:rsid w:val="00EC141B"/>
    <w:rsid w:val="00EC1AD1"/>
    <w:rsid w:val="00EC1B28"/>
    <w:rsid w:val="00EC201F"/>
    <w:rsid w:val="00EC2491"/>
    <w:rsid w:val="00EC27FA"/>
    <w:rsid w:val="00EC2848"/>
    <w:rsid w:val="00EC2BCD"/>
    <w:rsid w:val="00EC2C4A"/>
    <w:rsid w:val="00EC324F"/>
    <w:rsid w:val="00EC3491"/>
    <w:rsid w:val="00EC34A9"/>
    <w:rsid w:val="00EC370D"/>
    <w:rsid w:val="00EC372B"/>
    <w:rsid w:val="00EC3BA3"/>
    <w:rsid w:val="00EC404D"/>
    <w:rsid w:val="00EC425D"/>
    <w:rsid w:val="00EC4309"/>
    <w:rsid w:val="00EC469B"/>
    <w:rsid w:val="00EC46C6"/>
    <w:rsid w:val="00EC5036"/>
    <w:rsid w:val="00EC51F7"/>
    <w:rsid w:val="00EC5398"/>
    <w:rsid w:val="00EC5587"/>
    <w:rsid w:val="00EC58BE"/>
    <w:rsid w:val="00EC59FB"/>
    <w:rsid w:val="00EC5A4C"/>
    <w:rsid w:val="00EC5AAF"/>
    <w:rsid w:val="00EC5EDE"/>
    <w:rsid w:val="00EC6563"/>
    <w:rsid w:val="00EC6DCB"/>
    <w:rsid w:val="00EC6DEF"/>
    <w:rsid w:val="00EC6E90"/>
    <w:rsid w:val="00EC6FAE"/>
    <w:rsid w:val="00EC70A5"/>
    <w:rsid w:val="00EC7792"/>
    <w:rsid w:val="00EC7822"/>
    <w:rsid w:val="00ED003F"/>
    <w:rsid w:val="00ED01FC"/>
    <w:rsid w:val="00ED0847"/>
    <w:rsid w:val="00ED09E8"/>
    <w:rsid w:val="00ED0F7F"/>
    <w:rsid w:val="00ED1249"/>
    <w:rsid w:val="00ED14F6"/>
    <w:rsid w:val="00ED1586"/>
    <w:rsid w:val="00ED16A5"/>
    <w:rsid w:val="00ED17BB"/>
    <w:rsid w:val="00ED1A22"/>
    <w:rsid w:val="00ED1A70"/>
    <w:rsid w:val="00ED1B92"/>
    <w:rsid w:val="00ED1C5D"/>
    <w:rsid w:val="00ED1D0A"/>
    <w:rsid w:val="00ED1EFD"/>
    <w:rsid w:val="00ED1FD6"/>
    <w:rsid w:val="00ED2238"/>
    <w:rsid w:val="00ED224E"/>
    <w:rsid w:val="00ED2358"/>
    <w:rsid w:val="00ED26D2"/>
    <w:rsid w:val="00ED29E8"/>
    <w:rsid w:val="00ED2A24"/>
    <w:rsid w:val="00ED2F2A"/>
    <w:rsid w:val="00ED353C"/>
    <w:rsid w:val="00ED35A6"/>
    <w:rsid w:val="00ED35BD"/>
    <w:rsid w:val="00ED3A75"/>
    <w:rsid w:val="00ED3B10"/>
    <w:rsid w:val="00ED3C26"/>
    <w:rsid w:val="00ED3C68"/>
    <w:rsid w:val="00ED3E81"/>
    <w:rsid w:val="00ED3F28"/>
    <w:rsid w:val="00ED40D8"/>
    <w:rsid w:val="00ED4213"/>
    <w:rsid w:val="00ED44C2"/>
    <w:rsid w:val="00ED46BB"/>
    <w:rsid w:val="00ED4942"/>
    <w:rsid w:val="00ED4A3F"/>
    <w:rsid w:val="00ED4FC2"/>
    <w:rsid w:val="00ED529B"/>
    <w:rsid w:val="00ED561B"/>
    <w:rsid w:val="00ED59A9"/>
    <w:rsid w:val="00ED5D4D"/>
    <w:rsid w:val="00ED5F32"/>
    <w:rsid w:val="00ED5F86"/>
    <w:rsid w:val="00ED61CD"/>
    <w:rsid w:val="00ED61E8"/>
    <w:rsid w:val="00ED6DAF"/>
    <w:rsid w:val="00ED70BA"/>
    <w:rsid w:val="00ED743F"/>
    <w:rsid w:val="00ED74D2"/>
    <w:rsid w:val="00ED75FE"/>
    <w:rsid w:val="00ED77B2"/>
    <w:rsid w:val="00ED77ED"/>
    <w:rsid w:val="00ED7800"/>
    <w:rsid w:val="00ED7CF8"/>
    <w:rsid w:val="00ED7F4D"/>
    <w:rsid w:val="00ED7FC7"/>
    <w:rsid w:val="00EE03C6"/>
    <w:rsid w:val="00EE09BB"/>
    <w:rsid w:val="00EE11A3"/>
    <w:rsid w:val="00EE11DD"/>
    <w:rsid w:val="00EE1410"/>
    <w:rsid w:val="00EE1FED"/>
    <w:rsid w:val="00EE2235"/>
    <w:rsid w:val="00EE2400"/>
    <w:rsid w:val="00EE2783"/>
    <w:rsid w:val="00EE2B83"/>
    <w:rsid w:val="00EE2C80"/>
    <w:rsid w:val="00EE2D2E"/>
    <w:rsid w:val="00EE2EFF"/>
    <w:rsid w:val="00EE3142"/>
    <w:rsid w:val="00EE316A"/>
    <w:rsid w:val="00EE3ABB"/>
    <w:rsid w:val="00EE3DCC"/>
    <w:rsid w:val="00EE43BE"/>
    <w:rsid w:val="00EE4732"/>
    <w:rsid w:val="00EE4B8D"/>
    <w:rsid w:val="00EE5008"/>
    <w:rsid w:val="00EE542E"/>
    <w:rsid w:val="00EE55CD"/>
    <w:rsid w:val="00EE5D28"/>
    <w:rsid w:val="00EE5F62"/>
    <w:rsid w:val="00EE66AE"/>
    <w:rsid w:val="00EE6868"/>
    <w:rsid w:val="00EE6CA8"/>
    <w:rsid w:val="00EF0033"/>
    <w:rsid w:val="00EF00D2"/>
    <w:rsid w:val="00EF00DE"/>
    <w:rsid w:val="00EF01CD"/>
    <w:rsid w:val="00EF0384"/>
    <w:rsid w:val="00EF041A"/>
    <w:rsid w:val="00EF05F0"/>
    <w:rsid w:val="00EF06FB"/>
    <w:rsid w:val="00EF0C2A"/>
    <w:rsid w:val="00EF0D80"/>
    <w:rsid w:val="00EF10A1"/>
    <w:rsid w:val="00EF10D8"/>
    <w:rsid w:val="00EF11B3"/>
    <w:rsid w:val="00EF12D2"/>
    <w:rsid w:val="00EF134A"/>
    <w:rsid w:val="00EF23F8"/>
    <w:rsid w:val="00EF2CEB"/>
    <w:rsid w:val="00EF2CFC"/>
    <w:rsid w:val="00EF2FA0"/>
    <w:rsid w:val="00EF3231"/>
    <w:rsid w:val="00EF326E"/>
    <w:rsid w:val="00EF37E9"/>
    <w:rsid w:val="00EF3C2C"/>
    <w:rsid w:val="00EF3CAA"/>
    <w:rsid w:val="00EF4013"/>
    <w:rsid w:val="00EF444F"/>
    <w:rsid w:val="00EF4656"/>
    <w:rsid w:val="00EF46C5"/>
    <w:rsid w:val="00EF4778"/>
    <w:rsid w:val="00EF48AA"/>
    <w:rsid w:val="00EF4B60"/>
    <w:rsid w:val="00EF56EF"/>
    <w:rsid w:val="00EF57D1"/>
    <w:rsid w:val="00EF597C"/>
    <w:rsid w:val="00EF656E"/>
    <w:rsid w:val="00EF6749"/>
    <w:rsid w:val="00EF68B9"/>
    <w:rsid w:val="00EF6A40"/>
    <w:rsid w:val="00EF6BDD"/>
    <w:rsid w:val="00EF7135"/>
    <w:rsid w:val="00EF73FC"/>
    <w:rsid w:val="00F0031E"/>
    <w:rsid w:val="00F0039E"/>
    <w:rsid w:val="00F005A3"/>
    <w:rsid w:val="00F006C1"/>
    <w:rsid w:val="00F00852"/>
    <w:rsid w:val="00F008AF"/>
    <w:rsid w:val="00F00944"/>
    <w:rsid w:val="00F009BD"/>
    <w:rsid w:val="00F00D1A"/>
    <w:rsid w:val="00F00D63"/>
    <w:rsid w:val="00F010F0"/>
    <w:rsid w:val="00F011A8"/>
    <w:rsid w:val="00F014C9"/>
    <w:rsid w:val="00F01959"/>
    <w:rsid w:val="00F01A9D"/>
    <w:rsid w:val="00F02053"/>
    <w:rsid w:val="00F0233E"/>
    <w:rsid w:val="00F02464"/>
    <w:rsid w:val="00F02629"/>
    <w:rsid w:val="00F02F16"/>
    <w:rsid w:val="00F02FB3"/>
    <w:rsid w:val="00F037E2"/>
    <w:rsid w:val="00F03D3F"/>
    <w:rsid w:val="00F03DAA"/>
    <w:rsid w:val="00F043A1"/>
    <w:rsid w:val="00F043F2"/>
    <w:rsid w:val="00F04AD7"/>
    <w:rsid w:val="00F04DCC"/>
    <w:rsid w:val="00F0504F"/>
    <w:rsid w:val="00F05471"/>
    <w:rsid w:val="00F056B7"/>
    <w:rsid w:val="00F05771"/>
    <w:rsid w:val="00F05AE0"/>
    <w:rsid w:val="00F05B4A"/>
    <w:rsid w:val="00F05BA4"/>
    <w:rsid w:val="00F0606C"/>
    <w:rsid w:val="00F067E2"/>
    <w:rsid w:val="00F06918"/>
    <w:rsid w:val="00F06953"/>
    <w:rsid w:val="00F06B67"/>
    <w:rsid w:val="00F06DFB"/>
    <w:rsid w:val="00F072C9"/>
    <w:rsid w:val="00F072FB"/>
    <w:rsid w:val="00F07660"/>
    <w:rsid w:val="00F07758"/>
    <w:rsid w:val="00F07B9F"/>
    <w:rsid w:val="00F07CF9"/>
    <w:rsid w:val="00F07E05"/>
    <w:rsid w:val="00F07F4D"/>
    <w:rsid w:val="00F07FA9"/>
    <w:rsid w:val="00F100EA"/>
    <w:rsid w:val="00F105F1"/>
    <w:rsid w:val="00F11175"/>
    <w:rsid w:val="00F112F6"/>
    <w:rsid w:val="00F113A4"/>
    <w:rsid w:val="00F114BC"/>
    <w:rsid w:val="00F11874"/>
    <w:rsid w:val="00F11C21"/>
    <w:rsid w:val="00F12064"/>
    <w:rsid w:val="00F1225D"/>
    <w:rsid w:val="00F122DD"/>
    <w:rsid w:val="00F1239F"/>
    <w:rsid w:val="00F12555"/>
    <w:rsid w:val="00F13189"/>
    <w:rsid w:val="00F138FC"/>
    <w:rsid w:val="00F14106"/>
    <w:rsid w:val="00F142BB"/>
    <w:rsid w:val="00F14524"/>
    <w:rsid w:val="00F14605"/>
    <w:rsid w:val="00F146AE"/>
    <w:rsid w:val="00F147EF"/>
    <w:rsid w:val="00F1495C"/>
    <w:rsid w:val="00F14B3C"/>
    <w:rsid w:val="00F14B88"/>
    <w:rsid w:val="00F14EAD"/>
    <w:rsid w:val="00F1528D"/>
    <w:rsid w:val="00F153C3"/>
    <w:rsid w:val="00F15C2D"/>
    <w:rsid w:val="00F15C94"/>
    <w:rsid w:val="00F15CC5"/>
    <w:rsid w:val="00F15FAA"/>
    <w:rsid w:val="00F16041"/>
    <w:rsid w:val="00F163C4"/>
    <w:rsid w:val="00F163C7"/>
    <w:rsid w:val="00F1660A"/>
    <w:rsid w:val="00F167F9"/>
    <w:rsid w:val="00F16EED"/>
    <w:rsid w:val="00F16F28"/>
    <w:rsid w:val="00F173FB"/>
    <w:rsid w:val="00F17634"/>
    <w:rsid w:val="00F17688"/>
    <w:rsid w:val="00F17C57"/>
    <w:rsid w:val="00F17CF0"/>
    <w:rsid w:val="00F17D04"/>
    <w:rsid w:val="00F17EB4"/>
    <w:rsid w:val="00F2044A"/>
    <w:rsid w:val="00F2063C"/>
    <w:rsid w:val="00F2081E"/>
    <w:rsid w:val="00F20AC3"/>
    <w:rsid w:val="00F20E5A"/>
    <w:rsid w:val="00F2129E"/>
    <w:rsid w:val="00F212DE"/>
    <w:rsid w:val="00F21CA4"/>
    <w:rsid w:val="00F21CD1"/>
    <w:rsid w:val="00F21D56"/>
    <w:rsid w:val="00F21F46"/>
    <w:rsid w:val="00F2248A"/>
    <w:rsid w:val="00F22906"/>
    <w:rsid w:val="00F22C7C"/>
    <w:rsid w:val="00F22FC1"/>
    <w:rsid w:val="00F23BC9"/>
    <w:rsid w:val="00F23E3E"/>
    <w:rsid w:val="00F23EE9"/>
    <w:rsid w:val="00F23FAC"/>
    <w:rsid w:val="00F24043"/>
    <w:rsid w:val="00F243C0"/>
    <w:rsid w:val="00F244B5"/>
    <w:rsid w:val="00F24D98"/>
    <w:rsid w:val="00F251F7"/>
    <w:rsid w:val="00F259CD"/>
    <w:rsid w:val="00F25AD7"/>
    <w:rsid w:val="00F25AE2"/>
    <w:rsid w:val="00F25D1E"/>
    <w:rsid w:val="00F26245"/>
    <w:rsid w:val="00F26737"/>
    <w:rsid w:val="00F26AD5"/>
    <w:rsid w:val="00F27B8A"/>
    <w:rsid w:val="00F27C7E"/>
    <w:rsid w:val="00F3025A"/>
    <w:rsid w:val="00F3047F"/>
    <w:rsid w:val="00F304DC"/>
    <w:rsid w:val="00F305FB"/>
    <w:rsid w:val="00F3074D"/>
    <w:rsid w:val="00F30B96"/>
    <w:rsid w:val="00F30C9B"/>
    <w:rsid w:val="00F30D6F"/>
    <w:rsid w:val="00F30F06"/>
    <w:rsid w:val="00F3156D"/>
    <w:rsid w:val="00F3177C"/>
    <w:rsid w:val="00F31827"/>
    <w:rsid w:val="00F318C0"/>
    <w:rsid w:val="00F31B1A"/>
    <w:rsid w:val="00F31F4E"/>
    <w:rsid w:val="00F3220A"/>
    <w:rsid w:val="00F336F8"/>
    <w:rsid w:val="00F3385D"/>
    <w:rsid w:val="00F339F0"/>
    <w:rsid w:val="00F33A71"/>
    <w:rsid w:val="00F3445F"/>
    <w:rsid w:val="00F34BAD"/>
    <w:rsid w:val="00F34BCA"/>
    <w:rsid w:val="00F3547B"/>
    <w:rsid w:val="00F35A9E"/>
    <w:rsid w:val="00F35C0B"/>
    <w:rsid w:val="00F3626F"/>
    <w:rsid w:val="00F36A75"/>
    <w:rsid w:val="00F36C71"/>
    <w:rsid w:val="00F37032"/>
    <w:rsid w:val="00F37764"/>
    <w:rsid w:val="00F3778E"/>
    <w:rsid w:val="00F40103"/>
    <w:rsid w:val="00F40C8B"/>
    <w:rsid w:val="00F40E42"/>
    <w:rsid w:val="00F40F65"/>
    <w:rsid w:val="00F41110"/>
    <w:rsid w:val="00F4116F"/>
    <w:rsid w:val="00F41754"/>
    <w:rsid w:val="00F41C97"/>
    <w:rsid w:val="00F420AC"/>
    <w:rsid w:val="00F42773"/>
    <w:rsid w:val="00F42809"/>
    <w:rsid w:val="00F42855"/>
    <w:rsid w:val="00F42B8E"/>
    <w:rsid w:val="00F42BD9"/>
    <w:rsid w:val="00F43110"/>
    <w:rsid w:val="00F4313E"/>
    <w:rsid w:val="00F43144"/>
    <w:rsid w:val="00F432CC"/>
    <w:rsid w:val="00F43D35"/>
    <w:rsid w:val="00F43D90"/>
    <w:rsid w:val="00F43D9C"/>
    <w:rsid w:val="00F43E73"/>
    <w:rsid w:val="00F43FCC"/>
    <w:rsid w:val="00F44910"/>
    <w:rsid w:val="00F44FBF"/>
    <w:rsid w:val="00F451F8"/>
    <w:rsid w:val="00F4542B"/>
    <w:rsid w:val="00F45576"/>
    <w:rsid w:val="00F455A9"/>
    <w:rsid w:val="00F4577D"/>
    <w:rsid w:val="00F45D21"/>
    <w:rsid w:val="00F45F83"/>
    <w:rsid w:val="00F461F7"/>
    <w:rsid w:val="00F478E7"/>
    <w:rsid w:val="00F47BCC"/>
    <w:rsid w:val="00F47D48"/>
    <w:rsid w:val="00F47F70"/>
    <w:rsid w:val="00F50391"/>
    <w:rsid w:val="00F5064E"/>
    <w:rsid w:val="00F50A8A"/>
    <w:rsid w:val="00F50D28"/>
    <w:rsid w:val="00F51C57"/>
    <w:rsid w:val="00F51E04"/>
    <w:rsid w:val="00F52452"/>
    <w:rsid w:val="00F524F6"/>
    <w:rsid w:val="00F528D4"/>
    <w:rsid w:val="00F52A18"/>
    <w:rsid w:val="00F52F20"/>
    <w:rsid w:val="00F52F95"/>
    <w:rsid w:val="00F535A6"/>
    <w:rsid w:val="00F536ED"/>
    <w:rsid w:val="00F53ACE"/>
    <w:rsid w:val="00F54182"/>
    <w:rsid w:val="00F54785"/>
    <w:rsid w:val="00F54992"/>
    <w:rsid w:val="00F54AD2"/>
    <w:rsid w:val="00F54D56"/>
    <w:rsid w:val="00F55276"/>
    <w:rsid w:val="00F553CA"/>
    <w:rsid w:val="00F553E4"/>
    <w:rsid w:val="00F5568B"/>
    <w:rsid w:val="00F55AAF"/>
    <w:rsid w:val="00F561AD"/>
    <w:rsid w:val="00F56259"/>
    <w:rsid w:val="00F566AD"/>
    <w:rsid w:val="00F568F0"/>
    <w:rsid w:val="00F56BD7"/>
    <w:rsid w:val="00F575C2"/>
    <w:rsid w:val="00F57671"/>
    <w:rsid w:val="00F5777E"/>
    <w:rsid w:val="00F57A41"/>
    <w:rsid w:val="00F57A81"/>
    <w:rsid w:val="00F57CF7"/>
    <w:rsid w:val="00F60872"/>
    <w:rsid w:val="00F608C8"/>
    <w:rsid w:val="00F60EE3"/>
    <w:rsid w:val="00F61496"/>
    <w:rsid w:val="00F615FF"/>
    <w:rsid w:val="00F61965"/>
    <w:rsid w:val="00F61973"/>
    <w:rsid w:val="00F61983"/>
    <w:rsid w:val="00F61EB4"/>
    <w:rsid w:val="00F61EE8"/>
    <w:rsid w:val="00F61F0A"/>
    <w:rsid w:val="00F61F73"/>
    <w:rsid w:val="00F621ED"/>
    <w:rsid w:val="00F6242D"/>
    <w:rsid w:val="00F6254A"/>
    <w:rsid w:val="00F626FE"/>
    <w:rsid w:val="00F628DD"/>
    <w:rsid w:val="00F62C9D"/>
    <w:rsid w:val="00F62E93"/>
    <w:rsid w:val="00F62EBA"/>
    <w:rsid w:val="00F62F21"/>
    <w:rsid w:val="00F63472"/>
    <w:rsid w:val="00F635BA"/>
    <w:rsid w:val="00F636B3"/>
    <w:rsid w:val="00F638BF"/>
    <w:rsid w:val="00F64168"/>
    <w:rsid w:val="00F64339"/>
    <w:rsid w:val="00F64516"/>
    <w:rsid w:val="00F646C9"/>
    <w:rsid w:val="00F64F2D"/>
    <w:rsid w:val="00F650FC"/>
    <w:rsid w:val="00F65136"/>
    <w:rsid w:val="00F652F5"/>
    <w:rsid w:val="00F65481"/>
    <w:rsid w:val="00F65B4C"/>
    <w:rsid w:val="00F65C79"/>
    <w:rsid w:val="00F65CE2"/>
    <w:rsid w:val="00F65E5C"/>
    <w:rsid w:val="00F65F3C"/>
    <w:rsid w:val="00F6608A"/>
    <w:rsid w:val="00F667F0"/>
    <w:rsid w:val="00F66D01"/>
    <w:rsid w:val="00F66F27"/>
    <w:rsid w:val="00F67585"/>
    <w:rsid w:val="00F675CC"/>
    <w:rsid w:val="00F67AD1"/>
    <w:rsid w:val="00F67F40"/>
    <w:rsid w:val="00F70082"/>
    <w:rsid w:val="00F70195"/>
    <w:rsid w:val="00F70386"/>
    <w:rsid w:val="00F7047A"/>
    <w:rsid w:val="00F70548"/>
    <w:rsid w:val="00F705FA"/>
    <w:rsid w:val="00F706D4"/>
    <w:rsid w:val="00F708DA"/>
    <w:rsid w:val="00F70AD4"/>
    <w:rsid w:val="00F70AF6"/>
    <w:rsid w:val="00F70F26"/>
    <w:rsid w:val="00F7163B"/>
    <w:rsid w:val="00F7194C"/>
    <w:rsid w:val="00F7197F"/>
    <w:rsid w:val="00F71D72"/>
    <w:rsid w:val="00F720C8"/>
    <w:rsid w:val="00F721FB"/>
    <w:rsid w:val="00F72404"/>
    <w:rsid w:val="00F72720"/>
    <w:rsid w:val="00F72BDD"/>
    <w:rsid w:val="00F72E1A"/>
    <w:rsid w:val="00F72F27"/>
    <w:rsid w:val="00F72F30"/>
    <w:rsid w:val="00F72F38"/>
    <w:rsid w:val="00F7310F"/>
    <w:rsid w:val="00F7348C"/>
    <w:rsid w:val="00F73579"/>
    <w:rsid w:val="00F73A7E"/>
    <w:rsid w:val="00F74035"/>
    <w:rsid w:val="00F74568"/>
    <w:rsid w:val="00F74843"/>
    <w:rsid w:val="00F74889"/>
    <w:rsid w:val="00F74991"/>
    <w:rsid w:val="00F74BE2"/>
    <w:rsid w:val="00F7540B"/>
    <w:rsid w:val="00F75519"/>
    <w:rsid w:val="00F755BE"/>
    <w:rsid w:val="00F7581A"/>
    <w:rsid w:val="00F75BA2"/>
    <w:rsid w:val="00F75EE9"/>
    <w:rsid w:val="00F76487"/>
    <w:rsid w:val="00F765DF"/>
    <w:rsid w:val="00F767B7"/>
    <w:rsid w:val="00F768E6"/>
    <w:rsid w:val="00F76918"/>
    <w:rsid w:val="00F76E48"/>
    <w:rsid w:val="00F76E5A"/>
    <w:rsid w:val="00F770F0"/>
    <w:rsid w:val="00F772CA"/>
    <w:rsid w:val="00F80191"/>
    <w:rsid w:val="00F807A2"/>
    <w:rsid w:val="00F808EF"/>
    <w:rsid w:val="00F80C77"/>
    <w:rsid w:val="00F8102C"/>
    <w:rsid w:val="00F811F5"/>
    <w:rsid w:val="00F8121E"/>
    <w:rsid w:val="00F81253"/>
    <w:rsid w:val="00F8179A"/>
    <w:rsid w:val="00F8190F"/>
    <w:rsid w:val="00F81A45"/>
    <w:rsid w:val="00F81A91"/>
    <w:rsid w:val="00F81B75"/>
    <w:rsid w:val="00F81BE0"/>
    <w:rsid w:val="00F81F50"/>
    <w:rsid w:val="00F820C9"/>
    <w:rsid w:val="00F823A0"/>
    <w:rsid w:val="00F823E4"/>
    <w:rsid w:val="00F82AFD"/>
    <w:rsid w:val="00F82D44"/>
    <w:rsid w:val="00F83077"/>
    <w:rsid w:val="00F831E4"/>
    <w:rsid w:val="00F8339F"/>
    <w:rsid w:val="00F8351E"/>
    <w:rsid w:val="00F83A71"/>
    <w:rsid w:val="00F8402A"/>
    <w:rsid w:val="00F8487D"/>
    <w:rsid w:val="00F84889"/>
    <w:rsid w:val="00F8490C"/>
    <w:rsid w:val="00F84A33"/>
    <w:rsid w:val="00F84B18"/>
    <w:rsid w:val="00F84B9A"/>
    <w:rsid w:val="00F85062"/>
    <w:rsid w:val="00F8564B"/>
    <w:rsid w:val="00F859AD"/>
    <w:rsid w:val="00F8660B"/>
    <w:rsid w:val="00F866D8"/>
    <w:rsid w:val="00F86C2D"/>
    <w:rsid w:val="00F86F74"/>
    <w:rsid w:val="00F87159"/>
    <w:rsid w:val="00F87865"/>
    <w:rsid w:val="00F87870"/>
    <w:rsid w:val="00F87B07"/>
    <w:rsid w:val="00F9020A"/>
    <w:rsid w:val="00F90AD8"/>
    <w:rsid w:val="00F90DC6"/>
    <w:rsid w:val="00F90E03"/>
    <w:rsid w:val="00F9104F"/>
    <w:rsid w:val="00F91106"/>
    <w:rsid w:val="00F914EB"/>
    <w:rsid w:val="00F9173C"/>
    <w:rsid w:val="00F91915"/>
    <w:rsid w:val="00F91B0E"/>
    <w:rsid w:val="00F91D7B"/>
    <w:rsid w:val="00F91F3D"/>
    <w:rsid w:val="00F921EC"/>
    <w:rsid w:val="00F92244"/>
    <w:rsid w:val="00F924BA"/>
    <w:rsid w:val="00F92685"/>
    <w:rsid w:val="00F92772"/>
    <w:rsid w:val="00F92902"/>
    <w:rsid w:val="00F92961"/>
    <w:rsid w:val="00F93014"/>
    <w:rsid w:val="00F93282"/>
    <w:rsid w:val="00F93504"/>
    <w:rsid w:val="00F93528"/>
    <w:rsid w:val="00F93866"/>
    <w:rsid w:val="00F93BC4"/>
    <w:rsid w:val="00F94226"/>
    <w:rsid w:val="00F942BA"/>
    <w:rsid w:val="00F94623"/>
    <w:rsid w:val="00F94D33"/>
    <w:rsid w:val="00F950FB"/>
    <w:rsid w:val="00F951D9"/>
    <w:rsid w:val="00F95232"/>
    <w:rsid w:val="00F95BC8"/>
    <w:rsid w:val="00F95D49"/>
    <w:rsid w:val="00F9604E"/>
    <w:rsid w:val="00F9627B"/>
    <w:rsid w:val="00F965F1"/>
    <w:rsid w:val="00F96895"/>
    <w:rsid w:val="00F968B9"/>
    <w:rsid w:val="00F96A19"/>
    <w:rsid w:val="00F96B1E"/>
    <w:rsid w:val="00F96B81"/>
    <w:rsid w:val="00F97331"/>
    <w:rsid w:val="00F979A1"/>
    <w:rsid w:val="00FA063D"/>
    <w:rsid w:val="00FA06F1"/>
    <w:rsid w:val="00FA06F8"/>
    <w:rsid w:val="00FA07CA"/>
    <w:rsid w:val="00FA0969"/>
    <w:rsid w:val="00FA09C9"/>
    <w:rsid w:val="00FA0E99"/>
    <w:rsid w:val="00FA0F38"/>
    <w:rsid w:val="00FA10F0"/>
    <w:rsid w:val="00FA116A"/>
    <w:rsid w:val="00FA1170"/>
    <w:rsid w:val="00FA14AA"/>
    <w:rsid w:val="00FA14D7"/>
    <w:rsid w:val="00FA2135"/>
    <w:rsid w:val="00FA2623"/>
    <w:rsid w:val="00FA2806"/>
    <w:rsid w:val="00FA2819"/>
    <w:rsid w:val="00FA2984"/>
    <w:rsid w:val="00FA2C38"/>
    <w:rsid w:val="00FA3408"/>
    <w:rsid w:val="00FA39DA"/>
    <w:rsid w:val="00FA4103"/>
    <w:rsid w:val="00FA426A"/>
    <w:rsid w:val="00FA43D7"/>
    <w:rsid w:val="00FA4623"/>
    <w:rsid w:val="00FA464A"/>
    <w:rsid w:val="00FA4A48"/>
    <w:rsid w:val="00FA5A35"/>
    <w:rsid w:val="00FA5B39"/>
    <w:rsid w:val="00FA5DF6"/>
    <w:rsid w:val="00FA5ED7"/>
    <w:rsid w:val="00FA5F8B"/>
    <w:rsid w:val="00FA614D"/>
    <w:rsid w:val="00FA61FE"/>
    <w:rsid w:val="00FA6474"/>
    <w:rsid w:val="00FA6509"/>
    <w:rsid w:val="00FA653D"/>
    <w:rsid w:val="00FA6664"/>
    <w:rsid w:val="00FA6903"/>
    <w:rsid w:val="00FA6BF4"/>
    <w:rsid w:val="00FA6F0F"/>
    <w:rsid w:val="00FA7142"/>
    <w:rsid w:val="00FA722F"/>
    <w:rsid w:val="00FA7502"/>
    <w:rsid w:val="00FA75AF"/>
    <w:rsid w:val="00FA75C0"/>
    <w:rsid w:val="00FA7710"/>
    <w:rsid w:val="00FA7CD6"/>
    <w:rsid w:val="00FA7F21"/>
    <w:rsid w:val="00FB0236"/>
    <w:rsid w:val="00FB0429"/>
    <w:rsid w:val="00FB0487"/>
    <w:rsid w:val="00FB0B82"/>
    <w:rsid w:val="00FB0C1C"/>
    <w:rsid w:val="00FB100F"/>
    <w:rsid w:val="00FB129B"/>
    <w:rsid w:val="00FB1917"/>
    <w:rsid w:val="00FB1A7B"/>
    <w:rsid w:val="00FB2A8E"/>
    <w:rsid w:val="00FB2AB7"/>
    <w:rsid w:val="00FB3230"/>
    <w:rsid w:val="00FB3236"/>
    <w:rsid w:val="00FB3416"/>
    <w:rsid w:val="00FB346C"/>
    <w:rsid w:val="00FB361C"/>
    <w:rsid w:val="00FB3767"/>
    <w:rsid w:val="00FB3A9E"/>
    <w:rsid w:val="00FB3BCA"/>
    <w:rsid w:val="00FB3ECA"/>
    <w:rsid w:val="00FB44C3"/>
    <w:rsid w:val="00FB4A88"/>
    <w:rsid w:val="00FB4D27"/>
    <w:rsid w:val="00FB5706"/>
    <w:rsid w:val="00FB5B09"/>
    <w:rsid w:val="00FB5C82"/>
    <w:rsid w:val="00FB5E64"/>
    <w:rsid w:val="00FB6076"/>
    <w:rsid w:val="00FB636F"/>
    <w:rsid w:val="00FB6394"/>
    <w:rsid w:val="00FB6546"/>
    <w:rsid w:val="00FB66E8"/>
    <w:rsid w:val="00FB6876"/>
    <w:rsid w:val="00FB6C0D"/>
    <w:rsid w:val="00FB6D77"/>
    <w:rsid w:val="00FB7173"/>
    <w:rsid w:val="00FB720E"/>
    <w:rsid w:val="00FB72B5"/>
    <w:rsid w:val="00FB790A"/>
    <w:rsid w:val="00FB7AC2"/>
    <w:rsid w:val="00FB7CB5"/>
    <w:rsid w:val="00FB7EF8"/>
    <w:rsid w:val="00FB7F34"/>
    <w:rsid w:val="00FC028C"/>
    <w:rsid w:val="00FC047D"/>
    <w:rsid w:val="00FC058E"/>
    <w:rsid w:val="00FC15DF"/>
    <w:rsid w:val="00FC1775"/>
    <w:rsid w:val="00FC1972"/>
    <w:rsid w:val="00FC1E21"/>
    <w:rsid w:val="00FC1EC6"/>
    <w:rsid w:val="00FC2381"/>
    <w:rsid w:val="00FC2B17"/>
    <w:rsid w:val="00FC2DBB"/>
    <w:rsid w:val="00FC30DC"/>
    <w:rsid w:val="00FC32F9"/>
    <w:rsid w:val="00FC3450"/>
    <w:rsid w:val="00FC37BA"/>
    <w:rsid w:val="00FC3829"/>
    <w:rsid w:val="00FC38A4"/>
    <w:rsid w:val="00FC3D67"/>
    <w:rsid w:val="00FC3DF2"/>
    <w:rsid w:val="00FC3EA1"/>
    <w:rsid w:val="00FC3EAE"/>
    <w:rsid w:val="00FC4192"/>
    <w:rsid w:val="00FC4255"/>
    <w:rsid w:val="00FC49FE"/>
    <w:rsid w:val="00FC4FB8"/>
    <w:rsid w:val="00FC5450"/>
    <w:rsid w:val="00FC57D1"/>
    <w:rsid w:val="00FC583D"/>
    <w:rsid w:val="00FC5AA4"/>
    <w:rsid w:val="00FC5D1A"/>
    <w:rsid w:val="00FC7011"/>
    <w:rsid w:val="00FC7324"/>
    <w:rsid w:val="00FC7467"/>
    <w:rsid w:val="00FC7831"/>
    <w:rsid w:val="00FC78E5"/>
    <w:rsid w:val="00FC7D27"/>
    <w:rsid w:val="00FC7E1B"/>
    <w:rsid w:val="00FC7FA6"/>
    <w:rsid w:val="00FD012C"/>
    <w:rsid w:val="00FD0226"/>
    <w:rsid w:val="00FD0570"/>
    <w:rsid w:val="00FD072E"/>
    <w:rsid w:val="00FD0C56"/>
    <w:rsid w:val="00FD0CF8"/>
    <w:rsid w:val="00FD0F53"/>
    <w:rsid w:val="00FD16C6"/>
    <w:rsid w:val="00FD2540"/>
    <w:rsid w:val="00FD2D20"/>
    <w:rsid w:val="00FD2F2C"/>
    <w:rsid w:val="00FD2FB3"/>
    <w:rsid w:val="00FD302F"/>
    <w:rsid w:val="00FD36FE"/>
    <w:rsid w:val="00FD39B4"/>
    <w:rsid w:val="00FD3CAE"/>
    <w:rsid w:val="00FD3F05"/>
    <w:rsid w:val="00FD4272"/>
    <w:rsid w:val="00FD43BA"/>
    <w:rsid w:val="00FD5020"/>
    <w:rsid w:val="00FD5172"/>
    <w:rsid w:val="00FD5184"/>
    <w:rsid w:val="00FD521C"/>
    <w:rsid w:val="00FD5293"/>
    <w:rsid w:val="00FD52C4"/>
    <w:rsid w:val="00FD582A"/>
    <w:rsid w:val="00FD5A9E"/>
    <w:rsid w:val="00FD5E13"/>
    <w:rsid w:val="00FD6307"/>
    <w:rsid w:val="00FD64ED"/>
    <w:rsid w:val="00FD6828"/>
    <w:rsid w:val="00FD6978"/>
    <w:rsid w:val="00FD6A3B"/>
    <w:rsid w:val="00FD72EF"/>
    <w:rsid w:val="00FD731B"/>
    <w:rsid w:val="00FD7383"/>
    <w:rsid w:val="00FD7391"/>
    <w:rsid w:val="00FD74B6"/>
    <w:rsid w:val="00FD76D0"/>
    <w:rsid w:val="00FD7F5F"/>
    <w:rsid w:val="00FE01E0"/>
    <w:rsid w:val="00FE0FC5"/>
    <w:rsid w:val="00FE108F"/>
    <w:rsid w:val="00FE13C8"/>
    <w:rsid w:val="00FE14AC"/>
    <w:rsid w:val="00FE1772"/>
    <w:rsid w:val="00FE2066"/>
    <w:rsid w:val="00FE2486"/>
    <w:rsid w:val="00FE28EA"/>
    <w:rsid w:val="00FE2CEF"/>
    <w:rsid w:val="00FE2D5B"/>
    <w:rsid w:val="00FE2F05"/>
    <w:rsid w:val="00FE3043"/>
    <w:rsid w:val="00FE3145"/>
    <w:rsid w:val="00FE31FD"/>
    <w:rsid w:val="00FE33E4"/>
    <w:rsid w:val="00FE3863"/>
    <w:rsid w:val="00FE386F"/>
    <w:rsid w:val="00FE40A9"/>
    <w:rsid w:val="00FE40FA"/>
    <w:rsid w:val="00FE47DB"/>
    <w:rsid w:val="00FE56FB"/>
    <w:rsid w:val="00FE57C1"/>
    <w:rsid w:val="00FE5A84"/>
    <w:rsid w:val="00FE6126"/>
    <w:rsid w:val="00FE618A"/>
    <w:rsid w:val="00FE683D"/>
    <w:rsid w:val="00FE6ED8"/>
    <w:rsid w:val="00FE7323"/>
    <w:rsid w:val="00FE7A33"/>
    <w:rsid w:val="00FE7C03"/>
    <w:rsid w:val="00FF0047"/>
    <w:rsid w:val="00FF01F7"/>
    <w:rsid w:val="00FF02C8"/>
    <w:rsid w:val="00FF06E7"/>
    <w:rsid w:val="00FF0BF7"/>
    <w:rsid w:val="00FF0C31"/>
    <w:rsid w:val="00FF0CFB"/>
    <w:rsid w:val="00FF12C4"/>
    <w:rsid w:val="00FF17BB"/>
    <w:rsid w:val="00FF19D9"/>
    <w:rsid w:val="00FF1B7B"/>
    <w:rsid w:val="00FF1B9A"/>
    <w:rsid w:val="00FF1CFB"/>
    <w:rsid w:val="00FF1FDA"/>
    <w:rsid w:val="00FF27A3"/>
    <w:rsid w:val="00FF2884"/>
    <w:rsid w:val="00FF28BF"/>
    <w:rsid w:val="00FF2B3C"/>
    <w:rsid w:val="00FF3494"/>
    <w:rsid w:val="00FF363C"/>
    <w:rsid w:val="00FF3C1B"/>
    <w:rsid w:val="00FF3E67"/>
    <w:rsid w:val="00FF3FFC"/>
    <w:rsid w:val="00FF41A5"/>
    <w:rsid w:val="00FF42AE"/>
    <w:rsid w:val="00FF43C8"/>
    <w:rsid w:val="00FF5150"/>
    <w:rsid w:val="00FF5374"/>
    <w:rsid w:val="00FF5B56"/>
    <w:rsid w:val="00FF5CD4"/>
    <w:rsid w:val="00FF644C"/>
    <w:rsid w:val="00FF645C"/>
    <w:rsid w:val="00FF6D92"/>
    <w:rsid w:val="00FF73CA"/>
    <w:rsid w:val="00FF7A25"/>
    <w:rsid w:val="00FF7BDF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A0BBA"/>
  <w15:chartTrackingRefBased/>
  <w15:docId w15:val="{BF5F9D60-D6EA-47AB-A31E-5B177065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8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55A9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55A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55A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D55A9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semiHidden/>
    <w:locked/>
    <w:rsid w:val="00D119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D119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D1192B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D119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D119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D1192B"/>
    <w:rPr>
      <w:rFonts w:ascii="Cambria" w:hAnsi="Cambria" w:cs="Angsana New"/>
    </w:rPr>
  </w:style>
  <w:style w:type="character" w:customStyle="1" w:styleId="BodyTextChar">
    <w:name w:val="Body Text Char"/>
    <w:aliases w:val="bt Char,body text Char,Body Char"/>
    <w:locked/>
    <w:rsid w:val="003057D6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9D55A9"/>
    <w:pPr>
      <w:spacing w:after="120"/>
    </w:pPr>
    <w:rPr>
      <w:sz w:val="22"/>
      <w:szCs w:val="22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D1192B"/>
    <w:rPr>
      <w:rFonts w:ascii="Arial" w:hAnsi="Arial" w:cs="Times New Roman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9D55A9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aliases w:val=" Char Char, Char14 Char"/>
    <w:link w:val="Header"/>
    <w:uiPriority w:val="99"/>
    <w:locked/>
    <w:rsid w:val="00D1192B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D55A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55A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9D55A9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aliases w:val=" Char13 Char"/>
    <w:link w:val="Footer"/>
    <w:uiPriority w:val="99"/>
    <w:locked/>
    <w:rsid w:val="00D1192B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D55A9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D55A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9D55A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D55A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D55A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55A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55A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55A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55A9"/>
    <w:pPr>
      <w:ind w:left="284"/>
    </w:pPr>
  </w:style>
  <w:style w:type="paragraph" w:customStyle="1" w:styleId="AAFrameAddress">
    <w:name w:val="AA Frame Address"/>
    <w:basedOn w:val="Heading1"/>
    <w:uiPriority w:val="99"/>
    <w:rsid w:val="009D55A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55A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55A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9D55A9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55A9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55A9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55A9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55A9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55A9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55A9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55A9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55A9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55A9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D55A9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55A9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55A9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55A9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55A9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55A9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55A9"/>
    <w:pPr>
      <w:ind w:left="567" w:hanging="567"/>
    </w:pPr>
  </w:style>
  <w:style w:type="paragraph" w:styleId="ListBullet5">
    <w:name w:val="List Bullet 5"/>
    <w:basedOn w:val="Normal"/>
    <w:uiPriority w:val="99"/>
    <w:rsid w:val="009D55A9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55A9"/>
    <w:pPr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D1192B"/>
    <w:rPr>
      <w:rFonts w:ascii="Arial" w:hAnsi="Arial" w:cs="Times New Roman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D55A9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55A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D55A9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55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55A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55A9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55A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55A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55A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55A9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9D55A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55A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55A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55A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55A9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locked/>
    <w:rsid w:val="00D1192B"/>
    <w:rPr>
      <w:rFonts w:ascii="Arial" w:hAnsi="Arial" w:cs="Times New Roman"/>
      <w:sz w:val="22"/>
      <w:szCs w:val="22"/>
    </w:rPr>
  </w:style>
  <w:style w:type="paragraph" w:customStyle="1" w:styleId="a1">
    <w:name w:val="??"/>
    <w:basedOn w:val="Normal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semiHidden/>
    <w:locked/>
    <w:rsid w:val="00D1192B"/>
    <w:rPr>
      <w:rFonts w:ascii="Arial" w:hAnsi="Arial" w:cs="Times New Roman"/>
      <w:sz w:val="20"/>
      <w:szCs w:val="20"/>
    </w:rPr>
  </w:style>
  <w:style w:type="character" w:styleId="PageNumber">
    <w:name w:val="page number"/>
    <w:uiPriority w:val="99"/>
    <w:rsid w:val="009D55A9"/>
    <w:rPr>
      <w:rFonts w:cs="Times New Roman"/>
    </w:rPr>
  </w:style>
  <w:style w:type="paragraph" w:customStyle="1" w:styleId="ASSETS">
    <w:name w:val="ASSETS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D1192B"/>
    <w:rPr>
      <w:rFonts w:cs="Times New Roman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D80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D8013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sz w:val="22"/>
      <w:szCs w:val="22"/>
    </w:rPr>
  </w:style>
  <w:style w:type="character" w:customStyle="1" w:styleId="SignatureChar">
    <w:name w:val="Signature Char"/>
    <w:link w:val="Signature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1192B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D1192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3057D6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D1192B"/>
    <w:rPr>
      <w:rFonts w:cs="Times New Roman"/>
      <w:sz w:val="2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76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TitleChar">
    <w:name w:val="Title Char"/>
    <w:link w:val="Title"/>
    <w:uiPriority w:val="99"/>
    <w:locked/>
    <w:rsid w:val="00D1192B"/>
    <w:rPr>
      <w:rFonts w:ascii="Cambria" w:hAnsi="Cambria" w:cs="Angsana New"/>
      <w:b/>
      <w:bCs/>
      <w:kern w:val="28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76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D1192B"/>
    <w:rPr>
      <w:rFonts w:ascii="Arial" w:hAnsi="Arial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D1127"/>
    <w:pPr>
      <w:ind w:left="720"/>
    </w:pPr>
    <w:rPr>
      <w:szCs w:val="22"/>
    </w:rPr>
  </w:style>
  <w:style w:type="paragraph" w:customStyle="1" w:styleId="Default">
    <w:name w:val="Default"/>
    <w:rsid w:val="009D6D2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14E9"/>
    <w:rPr>
      <w:i/>
      <w:iCs/>
      <w:color w:val="808080"/>
    </w:rPr>
  </w:style>
  <w:style w:type="paragraph" w:styleId="NormalWeb">
    <w:name w:val="Normal (Web)"/>
    <w:basedOn w:val="Normal"/>
    <w:uiPriority w:val="99"/>
    <w:unhideWhenUsed/>
    <w:locked/>
    <w:rsid w:val="002957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8249CD"/>
    <w:rPr>
      <w:i/>
      <w:iCs/>
    </w:rPr>
  </w:style>
  <w:style w:type="character" w:styleId="CommentReference">
    <w:name w:val="annotation reference"/>
    <w:uiPriority w:val="99"/>
    <w:semiHidden/>
    <w:unhideWhenUsed/>
    <w:locked/>
    <w:rsid w:val="00E57A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E57A3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57A3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E57A3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7A3D"/>
    <w:rPr>
      <w:rFonts w:ascii="Arial" w:hAnsi="Arial"/>
      <w:b/>
      <w:bCs/>
      <w:szCs w:val="25"/>
    </w:rPr>
  </w:style>
  <w:style w:type="paragraph" w:styleId="Subtitle">
    <w:name w:val="Subtitle"/>
    <w:basedOn w:val="Normal"/>
    <w:next w:val="Normal"/>
    <w:link w:val="SubtitleChar"/>
    <w:qFormat/>
    <w:rsid w:val="009E1CA0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9E1CA0"/>
    <w:rPr>
      <w:rFonts w:ascii="Calibri Light" w:eastAsia="Times New Roman" w:hAnsi="Calibri Light" w:cs="Angsana New"/>
      <w:sz w:val="24"/>
      <w:szCs w:val="30"/>
    </w:rPr>
  </w:style>
  <w:style w:type="character" w:styleId="FootnoteReference">
    <w:name w:val="footnote reference"/>
    <w:uiPriority w:val="99"/>
    <w:semiHidden/>
    <w:unhideWhenUsed/>
    <w:locked/>
    <w:rsid w:val="00313C4F"/>
    <w:rPr>
      <w:vertAlign w:val="superscript"/>
    </w:rPr>
  </w:style>
  <w:style w:type="paragraph" w:styleId="NoSpacing">
    <w:name w:val="No Spacing"/>
    <w:uiPriority w:val="1"/>
    <w:qFormat/>
    <w:rsid w:val="00300B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06A98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locked/>
    <w:rsid w:val="00E92C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92C53"/>
    <w:rPr>
      <w:rFonts w:ascii="Consolas" w:hAnsi="Consolas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3587">
          <w:marLeft w:val="302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8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9496">
          <w:marLeft w:val="302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01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7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3570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3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84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7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6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8.xml"/><Relationship Id="rId26" Type="http://schemas.openxmlformats.org/officeDocument/2006/relationships/header" Target="header14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5" Type="http://schemas.openxmlformats.org/officeDocument/2006/relationships/header" Target="header13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9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footer" Target="footer5.xml"/><Relationship Id="rId28" Type="http://schemas.openxmlformats.org/officeDocument/2006/relationships/header" Target="header15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Relationship Id="rId22" Type="http://schemas.openxmlformats.org/officeDocument/2006/relationships/header" Target="header11.xml"/><Relationship Id="rId27" Type="http://schemas.openxmlformats.org/officeDocument/2006/relationships/footer" Target="foot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28985-777F-443E-9CFE-0AD194B5C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</TotalTime>
  <Pages>81</Pages>
  <Words>16254</Words>
  <Characters>92650</Characters>
  <Application>Microsoft Office Word</Application>
  <DocSecurity>0</DocSecurity>
  <Lines>772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Sorrasak, Chantana</cp:lastModifiedBy>
  <cp:revision>5</cp:revision>
  <cp:lastPrinted>2020-11-13T07:55:00Z</cp:lastPrinted>
  <dcterms:created xsi:type="dcterms:W3CDTF">2020-11-18T04:51:00Z</dcterms:created>
  <dcterms:modified xsi:type="dcterms:W3CDTF">2020-11-18T06:42:00Z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