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37F55" w14:textId="77777777" w:rsidR="003B14EA" w:rsidRPr="00705E59" w:rsidRDefault="00AC505C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705E59">
        <w:rPr>
          <w:rFonts w:ascii="Angsana New" w:hAnsi="Angsana New"/>
          <w:sz w:val="28"/>
          <w:szCs w:val="28"/>
        </w:rPr>
        <w:tab/>
      </w:r>
      <w:r w:rsidRPr="00705E59">
        <w:rPr>
          <w:rFonts w:ascii="Angsana New" w:hAnsi="Angsana New"/>
          <w:sz w:val="28"/>
          <w:szCs w:val="28"/>
        </w:rPr>
        <w:tab/>
      </w:r>
    </w:p>
    <w:p w14:paraId="7138A3D6" w14:textId="77777777" w:rsidR="002B2EC9" w:rsidRPr="00705E59" w:rsidRDefault="002B2EC9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4F23F48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C726E6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D02E0BA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0274221B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C4D13D1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73FE00A2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26B312C" w14:textId="77777777" w:rsidR="006533AB" w:rsidRPr="00705E59" w:rsidRDefault="006533AB" w:rsidP="007B0A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54A5B99" w14:textId="77777777" w:rsidR="003B14EA" w:rsidRPr="00705E59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A8C4BC" w14:textId="77777777" w:rsidR="006E44B2" w:rsidRPr="00705E59" w:rsidRDefault="006E44B2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5905D6D" w14:textId="77777777" w:rsidR="003B14EA" w:rsidRPr="008860F2" w:rsidRDefault="003B14EA" w:rsidP="007B0A4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8860F2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8860F2" w:rsidRDefault="00EE4483" w:rsidP="00EE448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1A7DBDB" w14:textId="265F1F1F" w:rsidR="001041C2" w:rsidRPr="001620D1" w:rsidRDefault="001041C2" w:rsidP="00C578F4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1620D1">
        <w:rPr>
          <w:rFonts w:ascii="Angsana New" w:hAnsi="Angsana New" w:hint="cs"/>
          <w:sz w:val="32"/>
          <w:szCs w:val="32"/>
          <w:cs/>
          <w:lang w:val="th-TH"/>
        </w:rPr>
        <w:t>งบการเงิน</w:t>
      </w:r>
      <w:r w:rsidR="00C578F4" w:rsidRPr="001620D1">
        <w:rPr>
          <w:rFonts w:ascii="Angsana New" w:hAnsi="Angsana New" w:hint="cs"/>
          <w:sz w:val="32"/>
          <w:szCs w:val="32"/>
          <w:cs/>
          <w:lang w:val="th-TH"/>
        </w:rPr>
        <w:t>สำหรับปีสิ้นสุดวันที่</w:t>
      </w:r>
      <w:r w:rsidR="0037186B" w:rsidRPr="001620D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A1C7D" w:rsidRPr="00BB2FA0">
        <w:rPr>
          <w:rFonts w:ascii="Angsana New" w:hAnsi="Angsana New"/>
          <w:sz w:val="32"/>
          <w:szCs w:val="32"/>
        </w:rPr>
        <w:t xml:space="preserve">30 </w:t>
      </w:r>
      <w:r w:rsidR="006A1C7D" w:rsidRPr="00BB2FA0">
        <w:rPr>
          <w:rFonts w:ascii="Angsana New" w:hAnsi="Angsana New"/>
          <w:sz w:val="32"/>
          <w:szCs w:val="32"/>
          <w:cs/>
        </w:rPr>
        <w:t>กันยายน</w:t>
      </w:r>
      <w:r w:rsidR="006A1C7D" w:rsidRPr="00BB2FA0">
        <w:rPr>
          <w:rFonts w:ascii="Angsana New" w:hAnsi="Angsana New"/>
          <w:sz w:val="32"/>
          <w:szCs w:val="32"/>
        </w:rPr>
        <w:t xml:space="preserve"> 2563</w:t>
      </w:r>
    </w:p>
    <w:p w14:paraId="7FAA45C8" w14:textId="77777777" w:rsidR="00EE4483" w:rsidRPr="008860F2" w:rsidRDefault="00EE4483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8860F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2441912" w14:textId="77777777" w:rsidR="00EE4483" w:rsidRPr="008860F2" w:rsidRDefault="00EE4483" w:rsidP="00EE4483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8860F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982947D" w14:textId="77777777" w:rsidR="00584F28" w:rsidRPr="008860F2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</w:pPr>
    </w:p>
    <w:p w14:paraId="31876E28" w14:textId="77777777" w:rsidR="00533FA7" w:rsidRPr="008860F2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8860F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8860F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8860F2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8860F2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8860F2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8860F2" w:rsidRDefault="00584F28" w:rsidP="00F571AC">
      <w:pPr>
        <w:rPr>
          <w:sz w:val="28"/>
          <w:szCs w:val="28"/>
          <w:lang w:val="en-GB"/>
        </w:rPr>
        <w:sectPr w:rsidR="00584F28" w:rsidRPr="008860F2" w:rsidSect="00584F28">
          <w:footerReference w:type="default" r:id="rId8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Pr="008860F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1BF65759" w14:textId="77777777" w:rsidR="00B4089C" w:rsidRPr="008860F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481A16F" w14:textId="4A900943" w:rsidR="00B4089C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2C01D58" w14:textId="77777777" w:rsidR="00647C4B" w:rsidRPr="008860F2" w:rsidRDefault="00647C4B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C1B10B2" w14:textId="77777777" w:rsidR="006E44B2" w:rsidRPr="008860F2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55C2953" w14:textId="77777777" w:rsidR="006E44B2" w:rsidRPr="008860F2" w:rsidRDefault="006E44B2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  <w:lang w:bidi="th-TH"/>
        </w:rPr>
      </w:pPr>
    </w:p>
    <w:p w14:paraId="3BAA1285" w14:textId="77777777" w:rsidR="00B4089C" w:rsidRPr="008860F2" w:rsidRDefault="00B4089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8860F2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6954918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7777777" w:rsidR="00B4089C" w:rsidRPr="008860F2" w:rsidRDefault="00B4089C" w:rsidP="00B4089C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8860F2">
        <w:rPr>
          <w:rFonts w:ascii="Angsana New" w:hAnsi="Angsana New"/>
          <w:b/>
          <w:bCs/>
          <w:sz w:val="32"/>
          <w:szCs w:val="32"/>
          <w:cs/>
        </w:rPr>
        <w:t>เสนอ</w:t>
      </w:r>
      <w:r w:rsidRPr="008860F2">
        <w:rPr>
          <w:rFonts w:ascii="Angsana New" w:hAnsi="Angsana New"/>
          <w:b/>
          <w:bCs/>
          <w:sz w:val="32"/>
          <w:szCs w:val="32"/>
        </w:rPr>
        <w:t xml:space="preserve"> </w:t>
      </w:r>
      <w:r w:rsidRPr="008860F2">
        <w:rPr>
          <w:rFonts w:ascii="Angsana New" w:hAnsi="Angsana New"/>
          <w:b/>
          <w:bCs/>
          <w:sz w:val="32"/>
          <w:szCs w:val="32"/>
          <w:cs/>
        </w:rPr>
        <w:t xml:space="preserve">ผู้ถือหุ้นบริษัท ยูนิเวนเจอร์ จำกัด </w:t>
      </w:r>
      <w:r w:rsidRPr="008860F2">
        <w:rPr>
          <w:rFonts w:ascii="Angsana New" w:hAnsi="Angsana New"/>
          <w:b/>
          <w:bCs/>
          <w:sz w:val="32"/>
          <w:szCs w:val="32"/>
        </w:rPr>
        <w:t>(</w:t>
      </w:r>
      <w:r w:rsidRPr="008860F2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860F2">
        <w:rPr>
          <w:rFonts w:ascii="Angsana New" w:hAnsi="Angsana New"/>
          <w:b/>
          <w:bCs/>
          <w:sz w:val="32"/>
          <w:szCs w:val="32"/>
        </w:rPr>
        <w:t>)</w:t>
      </w:r>
    </w:p>
    <w:p w14:paraId="33498983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272D2DD9" w14:textId="77777777" w:rsidR="00E44935" w:rsidRPr="008860F2" w:rsidRDefault="00E44935" w:rsidP="00E449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0B44ADB6" w14:textId="77777777" w:rsidR="00E44935" w:rsidRPr="008860F2" w:rsidRDefault="00E44935" w:rsidP="00E4493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4C8C45B" w14:textId="77777777" w:rsidR="00E44935" w:rsidRPr="008860F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</w:pPr>
      <w:r w:rsidRPr="008860F2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pacing w:val="-2"/>
          <w:sz w:val="30"/>
          <w:szCs w:val="30"/>
          <w:cs/>
        </w:rPr>
        <w:t>ยูนิเวนเจอร์</w:t>
      </w:r>
      <w:r w:rsidRPr="008860F2">
        <w:rPr>
          <w:rFonts w:ascii="Angsana New" w:hAnsi="Angsana New"/>
          <w:spacing w:val="-2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(กลุ่มบริษัท) และของเฉพาะบริษัท </w:t>
      </w:r>
      <w:r w:rsidRPr="008860F2">
        <w:rPr>
          <w:rFonts w:ascii="Angsana New" w:hAnsi="Angsana New"/>
          <w:spacing w:val="-2"/>
          <w:sz w:val="30"/>
          <w:szCs w:val="30"/>
          <w:cs/>
        </w:rPr>
        <w:t>ยูนิเวนเจอร์</w:t>
      </w:r>
      <w:r w:rsidRPr="008860F2">
        <w:rPr>
          <w:rFonts w:ascii="Angsana New" w:hAnsi="Angsana New"/>
          <w:spacing w:val="-2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จำกัด (มหาชน)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(บริษัท)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ณ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 xml:space="preserve">วันที่ </w:t>
      </w:r>
      <w:r w:rsidRPr="008860F2">
        <w:rPr>
          <w:rFonts w:ascii="Angsana New" w:hAnsi="Angsana New"/>
          <w:sz w:val="30"/>
          <w:szCs w:val="30"/>
        </w:rPr>
        <w:t xml:space="preserve">30 </w:t>
      </w:r>
      <w:r w:rsidRPr="008860F2">
        <w:rPr>
          <w:rFonts w:ascii="Angsana New" w:hAnsi="Angsana New"/>
          <w:sz w:val="30"/>
          <w:szCs w:val="30"/>
          <w:cs/>
        </w:rPr>
        <w:t>กันยายน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="00113B28" w:rsidRPr="008860F2">
        <w:rPr>
          <w:rFonts w:ascii="Angsana New" w:hAnsi="Angsana New"/>
          <w:sz w:val="30"/>
          <w:szCs w:val="30"/>
        </w:rPr>
        <w:t>2563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AE582B" w:rsidRPr="008860F2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8860F2">
        <w:rPr>
          <w:rFonts w:ascii="Angsana New" w:hAnsi="Angsana New"/>
          <w:sz w:val="30"/>
          <w:szCs w:val="30"/>
          <w:cs/>
        </w:rPr>
        <w:t xml:space="preserve"> รวมถึงหมายเหตุซึ่งประกอบด้วยสรุปนโยบายการบัญชีที่สำคัญและเรื่องอื่นๆ </w:t>
      </w:r>
    </w:p>
    <w:p w14:paraId="0521BB77" w14:textId="77777777" w:rsidR="00E44935" w:rsidRPr="008860F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A2186FD" w14:textId="77777777" w:rsidR="00E44935" w:rsidRPr="008860F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ข้าพเจ้าเห็นว่า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 xml:space="preserve">วันที่ </w:t>
      </w:r>
      <w:r w:rsidRPr="008860F2">
        <w:rPr>
          <w:rFonts w:ascii="Angsana New" w:hAnsi="Angsana New"/>
          <w:sz w:val="30"/>
          <w:szCs w:val="30"/>
        </w:rPr>
        <w:t xml:space="preserve">30 </w:t>
      </w:r>
      <w:r w:rsidRPr="008860F2">
        <w:rPr>
          <w:rFonts w:ascii="Angsana New" w:hAnsi="Angsana New"/>
          <w:sz w:val="30"/>
          <w:szCs w:val="30"/>
          <w:cs/>
        </w:rPr>
        <w:t>กันยายน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="00113B28" w:rsidRPr="008860F2">
        <w:rPr>
          <w:rFonts w:ascii="Angsana New" w:hAnsi="Angsana New"/>
          <w:sz w:val="30"/>
          <w:szCs w:val="30"/>
        </w:rPr>
        <w:t>2563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344920A" w14:textId="77777777" w:rsidR="00B4089C" w:rsidRPr="008860F2" w:rsidRDefault="00B4089C" w:rsidP="00B4089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38CD6" w14:textId="77777777" w:rsidR="00E44935" w:rsidRPr="008860F2" w:rsidRDefault="00E44935" w:rsidP="00E44935">
      <w:pPr>
        <w:rPr>
          <w:rFonts w:ascii="Angsana New" w:eastAsia="Calibri" w:hAnsi="Angsana New"/>
          <w:i/>
          <w:iCs/>
          <w:sz w:val="30"/>
          <w:szCs w:val="30"/>
        </w:rPr>
      </w:pPr>
      <w:r w:rsidRPr="008860F2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55EA351" w14:textId="77777777" w:rsidR="00E44935" w:rsidRPr="008860F2" w:rsidRDefault="00E44935" w:rsidP="00E4493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AAC2F65" w14:textId="77777777" w:rsidR="00E44935" w:rsidRPr="008860F2" w:rsidRDefault="00E44935" w:rsidP="00E44935">
      <w:pPr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B2F87" w:rsidRPr="008860F2">
        <w:rPr>
          <w:rFonts w:ascii="Angsana New" w:eastAsia="Calibri" w:hAnsi="Angsana New"/>
          <w:sz w:val="30"/>
          <w:szCs w:val="30"/>
          <w:cs/>
        </w:rPr>
        <w:t>วรรค</w:t>
      </w:r>
      <w:r w:rsidRPr="0007185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</w:t>
      </w:r>
      <w:r w:rsidRPr="008860F2">
        <w:rPr>
          <w:rFonts w:ascii="Angsana New" w:eastAsia="Calibri" w:hAnsi="Angsana New"/>
          <w:spacing w:val="-8"/>
          <w:sz w:val="30"/>
          <w:szCs w:val="30"/>
          <w:cs/>
        </w:rPr>
        <w:t>ความเป็นอิสระจากกลุ่มบริษัทและบริษัทตามข้อกำหนดจรรยาบรรณของผู้ประกอบวิชา</w:t>
      </w:r>
      <w:r w:rsidR="00BB2F87" w:rsidRPr="008860F2">
        <w:rPr>
          <w:rFonts w:ascii="Angsana New" w:eastAsia="Calibri" w:hAnsi="Angsana New"/>
          <w:spacing w:val="-8"/>
          <w:sz w:val="30"/>
          <w:szCs w:val="30"/>
          <w:cs/>
        </w:rPr>
        <w:t>ชีพบัญชีที่กำหนดโดย</w:t>
      </w:r>
      <w:r w:rsidR="000F4DFC" w:rsidRPr="008860F2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="00BB2F87" w:rsidRPr="008860F2">
        <w:rPr>
          <w:rFonts w:ascii="Angsana New" w:eastAsia="Calibri" w:hAnsi="Angsana New"/>
          <w:spacing w:val="-8"/>
          <w:sz w:val="30"/>
          <w:szCs w:val="30"/>
          <w:cs/>
        </w:rPr>
        <w:t>สภาวิชาชีพ</w:t>
      </w:r>
      <w:r w:rsidRPr="008860F2">
        <w:rPr>
          <w:rFonts w:ascii="Angsana New" w:eastAsia="Calibri" w:hAnsi="Angsana New"/>
          <w:sz w:val="30"/>
          <w:szCs w:val="30"/>
          <w:cs/>
        </w:rPr>
        <w:t>บัญชี</w:t>
      </w:r>
      <w:r w:rsidRPr="008860F2">
        <w:rPr>
          <w:rFonts w:ascii="Angsana New" w:eastAsia="Calibri" w:hAnsi="Angsana New"/>
          <w:sz w:val="30"/>
          <w:szCs w:val="30"/>
        </w:rPr>
        <w:t xml:space="preserve"> </w:t>
      </w:r>
      <w:r w:rsidRPr="008860F2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="00E55CEB" w:rsidRPr="008860F2">
        <w:rPr>
          <w:rFonts w:ascii="Angsana New" w:eastAsia="Calibri" w:hAnsi="Angsana New"/>
          <w:sz w:val="30"/>
          <w:szCs w:val="30"/>
          <w:cs/>
        </w:rPr>
        <w:t>ๆ ซึ่ง</w:t>
      </w:r>
      <w:r w:rsidRPr="008860F2">
        <w:rPr>
          <w:rFonts w:ascii="Angsana New" w:eastAsia="Calibri" w:hAnsi="Angsana New"/>
          <w:sz w:val="30"/>
          <w:szCs w:val="30"/>
          <w:cs/>
        </w:rPr>
        <w:t>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A30EC7" w14:textId="77777777" w:rsidR="00CA06D0" w:rsidRPr="008860F2" w:rsidRDefault="00CA06D0" w:rsidP="00B4089C">
      <w:pPr>
        <w:rPr>
          <w:rFonts w:ascii="Angsana New" w:hAnsi="Angsana New"/>
          <w:i/>
          <w:iCs/>
          <w:sz w:val="30"/>
          <w:szCs w:val="30"/>
        </w:rPr>
      </w:pPr>
    </w:p>
    <w:p w14:paraId="5C7AE75F" w14:textId="77777777" w:rsidR="00CA06D0" w:rsidRPr="008860F2" w:rsidRDefault="00CA06D0" w:rsidP="00B4089C">
      <w:pPr>
        <w:rPr>
          <w:rFonts w:ascii="Angsana New" w:hAnsi="Angsana New"/>
          <w:i/>
          <w:iCs/>
          <w:sz w:val="30"/>
          <w:szCs w:val="30"/>
        </w:rPr>
      </w:pPr>
    </w:p>
    <w:p w14:paraId="720B03BF" w14:textId="77777777" w:rsidR="00584F28" w:rsidRPr="008860F2" w:rsidRDefault="00584F28" w:rsidP="00B4089C">
      <w:pPr>
        <w:rPr>
          <w:rFonts w:ascii="Angsana New" w:hAnsi="Angsana New"/>
          <w:i/>
          <w:iCs/>
          <w:sz w:val="30"/>
          <w:szCs w:val="30"/>
        </w:rPr>
        <w:sectPr w:rsidR="00584F28" w:rsidRPr="008860F2" w:rsidSect="00584F28">
          <w:headerReference w:type="default" r:id="rId9"/>
          <w:footerReference w:type="default" r:id="rId10"/>
          <w:footnotePr>
            <w:numRestart w:val="eachPage"/>
          </w:footnotePr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B9BA73B" w14:textId="77777777" w:rsidR="00CA06D0" w:rsidRPr="008860F2" w:rsidRDefault="00CA06D0" w:rsidP="00B4089C">
      <w:pPr>
        <w:rPr>
          <w:rFonts w:ascii="Angsana New" w:hAnsi="Angsana New"/>
          <w:i/>
          <w:iCs/>
          <w:sz w:val="30"/>
          <w:szCs w:val="30"/>
        </w:rPr>
      </w:pPr>
    </w:p>
    <w:p w14:paraId="0D6B4B31" w14:textId="77777777" w:rsidR="00B4089C" w:rsidRPr="008860F2" w:rsidRDefault="00B4089C" w:rsidP="00B4089C">
      <w:pPr>
        <w:rPr>
          <w:rFonts w:ascii="Angsana New" w:hAnsi="Angsana New"/>
          <w:i/>
          <w:iCs/>
          <w:sz w:val="30"/>
          <w:szCs w:val="30"/>
        </w:rPr>
      </w:pPr>
      <w:r w:rsidRPr="008860F2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68305896" w14:textId="77777777" w:rsidR="00B4089C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</w:p>
    <w:p w14:paraId="21C35EC4" w14:textId="77777777" w:rsidR="00B4089C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F174ABC" w14:textId="77777777" w:rsidR="00B4089C" w:rsidRPr="008860F2" w:rsidRDefault="00B4089C" w:rsidP="00B4089C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203"/>
        <w:gridCol w:w="4950"/>
        <w:gridCol w:w="270"/>
      </w:tblGrid>
      <w:tr w:rsidR="00B4089C" w:rsidRPr="00FE1EB2" w14:paraId="24043325" w14:textId="77777777" w:rsidTr="00C02476">
        <w:trPr>
          <w:gridAfter w:val="1"/>
          <w:wAfter w:w="270" w:type="dxa"/>
        </w:trPr>
        <w:tc>
          <w:tcPr>
            <w:tcW w:w="9828" w:type="dxa"/>
            <w:gridSpan w:val="3"/>
            <w:shd w:val="clear" w:color="auto" w:fill="auto"/>
          </w:tcPr>
          <w:p w14:paraId="1B9AFDB8" w14:textId="1E94BEA7" w:rsidR="00B4089C" w:rsidRPr="00FE1EB2" w:rsidRDefault="00B4089C" w:rsidP="00046693">
            <w:pPr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มูลค่าของ</w:t>
            </w:r>
            <w:r w:rsidR="00FE1EB2" w:rsidRPr="00FE1EB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FE1EB2" w:rsidRPr="00FE1EB2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B4089C" w:rsidRPr="00FE1EB2" w14:paraId="144256AF" w14:textId="77777777" w:rsidTr="00C02476">
        <w:trPr>
          <w:gridAfter w:val="1"/>
          <w:wAfter w:w="270" w:type="dxa"/>
          <w:trHeight w:val="469"/>
        </w:trPr>
        <w:tc>
          <w:tcPr>
            <w:tcW w:w="9828" w:type="dxa"/>
            <w:gridSpan w:val="3"/>
            <w:shd w:val="clear" w:color="auto" w:fill="auto"/>
          </w:tcPr>
          <w:p w14:paraId="502AC7DD" w14:textId="5C711036" w:rsidR="00B4089C" w:rsidRPr="00FE1EB2" w:rsidRDefault="00B4089C" w:rsidP="00085191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E0345B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="00085191" w:rsidRPr="00FE1E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55539" w:rsidRPr="00FE1EB2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085191" w:rsidRPr="00FE1EB2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085191" w:rsidRPr="00FE1EB2">
              <w:rPr>
                <w:rFonts w:ascii="Angsana New" w:hAnsi="Angsana New"/>
                <w:sz w:val="30"/>
                <w:szCs w:val="30"/>
              </w:rPr>
              <w:t>1</w:t>
            </w:r>
            <w:r w:rsidR="00455539" w:rsidRPr="00FE1EB2">
              <w:rPr>
                <w:rFonts w:ascii="Angsana New" w:hAnsi="Angsana New"/>
                <w:sz w:val="30"/>
                <w:szCs w:val="30"/>
              </w:rPr>
              <w:t>1</w:t>
            </w:r>
            <w:r w:rsidR="00085191" w:rsidRPr="00FE1EB2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B4089C" w:rsidRPr="00FE1EB2" w14:paraId="30175026" w14:textId="77777777" w:rsidTr="00C02476">
        <w:trPr>
          <w:gridAfter w:val="1"/>
          <w:wAfter w:w="270" w:type="dxa"/>
        </w:trPr>
        <w:tc>
          <w:tcPr>
            <w:tcW w:w="4675" w:type="dxa"/>
            <w:shd w:val="clear" w:color="auto" w:fill="auto"/>
          </w:tcPr>
          <w:p w14:paraId="5004328B" w14:textId="77777777" w:rsidR="00B4089C" w:rsidRPr="00FE1EB2" w:rsidRDefault="00B4089C" w:rsidP="00046693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1E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gridSpan w:val="2"/>
            <w:shd w:val="clear" w:color="auto" w:fill="auto"/>
          </w:tcPr>
          <w:p w14:paraId="4C13D676" w14:textId="77777777" w:rsidR="00B4089C" w:rsidRPr="00FE1EB2" w:rsidRDefault="00B4089C" w:rsidP="00046693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1E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4089C" w:rsidRPr="00FE1EB2" w14:paraId="7DE68399" w14:textId="77777777" w:rsidTr="00C02476">
        <w:trPr>
          <w:gridAfter w:val="1"/>
          <w:wAfter w:w="270" w:type="dxa"/>
          <w:trHeight w:val="70"/>
        </w:trPr>
        <w:tc>
          <w:tcPr>
            <w:tcW w:w="4675" w:type="dxa"/>
            <w:shd w:val="clear" w:color="auto" w:fill="auto"/>
          </w:tcPr>
          <w:p w14:paraId="096A8F22" w14:textId="2DBD7351" w:rsidR="00B4089C" w:rsidRPr="00FE1EB2" w:rsidRDefault="00FE1EB2" w:rsidP="000466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Pr="00FE1EB2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>ของกลุ่มบริษัท ส่วนใหญ่ประกอบไปด้วย อสังหาริมทรัพย์</w:t>
            </w:r>
            <w:r w:rsidR="005A69A2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>พัฒนา</w:t>
            </w:r>
            <w:r w:rsidR="002458F9">
              <w:rPr>
                <w:rFonts w:ascii="Angsana New" w:hAnsi="Angsana New" w:hint="cs"/>
                <w:sz w:val="30"/>
                <w:szCs w:val="30"/>
                <w:cs/>
              </w:rPr>
              <w:t>แล้ว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="002458F9" w:rsidRPr="00FE1EB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="002458F9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2458F9" w:rsidRPr="00FE1EB2">
              <w:rPr>
                <w:rFonts w:ascii="Angsana New" w:hAnsi="Angsana New"/>
                <w:sz w:val="30"/>
                <w:szCs w:val="30"/>
                <w:cs/>
              </w:rPr>
              <w:t>พัฒนา</w:t>
            </w:r>
            <w:r w:rsidR="002458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>ซึ่งแสดงมูลค่าในราคาทุนหรือ</w:t>
            </w:r>
            <w:r w:rsidR="00D4716C" w:rsidRPr="00FE1EB2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มูลค่าสุทธิที่จะได้รับ</w:t>
            </w:r>
            <w:r w:rsidR="00D471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 xml:space="preserve">แล้วแต่อย่างไรจะต่ำกว่า </w:t>
            </w:r>
          </w:p>
          <w:p w14:paraId="5801D036" w14:textId="77777777" w:rsidR="00B4089C" w:rsidRPr="002458F9" w:rsidRDefault="00B4089C" w:rsidP="00046693">
            <w:pPr>
              <w:rPr>
                <w:rFonts w:ascii="Angsana New" w:hAnsi="Angsana New"/>
                <w:sz w:val="20"/>
                <w:szCs w:val="20"/>
              </w:rPr>
            </w:pPr>
          </w:p>
          <w:p w14:paraId="589D7EAF" w14:textId="316D31C3" w:rsidR="00B4089C" w:rsidRPr="00FE1EB2" w:rsidRDefault="00B4089C" w:rsidP="000466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</w:t>
            </w:r>
            <w:r w:rsidR="00FE1EB2" w:rsidRPr="00FE1EB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FE1EB2" w:rsidRPr="00FE1EB2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t xml:space="preserve"> ณ ทุกวันสิ้นรอบระยะเวลาที่รายงาน ซึ่งขึ้นอยู่กับการประมาณการราคาขายและต้นทุนการก่อสร้างที่จะเกิดขึ้นในอนาคตของกลุ่มบริษัท</w:t>
            </w:r>
          </w:p>
          <w:p w14:paraId="2D11DBF6" w14:textId="77777777" w:rsidR="00B4089C" w:rsidRPr="002458F9" w:rsidRDefault="00B4089C" w:rsidP="0004669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213044C9" w14:textId="32D02A36" w:rsidR="00B4089C" w:rsidRPr="00FE1EB2" w:rsidRDefault="00B4089C" w:rsidP="00046693">
            <w:pPr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</w:t>
            </w:r>
            <w:r w:rsidR="00FE1EB2" w:rsidRPr="00FE1EB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FE1EB2" w:rsidRPr="00FE1EB2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t xml:space="preserve"> การประมาณการราคาที่คาดว่าจะขายได้ในอนาคตขึ้นอยู่กับเงื่อนไขสภาพการตลาด</w:t>
            </w:r>
          </w:p>
          <w:p w14:paraId="53CB9362" w14:textId="77777777" w:rsidR="00B4089C" w:rsidRPr="00FE1EB2" w:rsidRDefault="00B4089C" w:rsidP="00046693">
            <w:pPr>
              <w:rPr>
                <w:rFonts w:ascii="Angsana New" w:hAnsi="Angsana New"/>
                <w:sz w:val="24"/>
                <w:szCs w:val="24"/>
              </w:rPr>
            </w:pPr>
          </w:p>
          <w:p w14:paraId="750C2E05" w14:textId="44E690F0" w:rsidR="00FE1EB2" w:rsidRDefault="00D4716C" w:rsidP="002458F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ประมาณการต้นทุนค่าก่อสร้างที่คาดว่าจะเกิดขึ้นขึ้นอยู่กับหลายตัวแปร รวมถึงสภาพการตลาดที่เกี่ยวข้องกับวัสดุก่อสร้าง ต้นทุนการจ้างผู้รับเหมา 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</w:t>
            </w:r>
          </w:p>
          <w:p w14:paraId="43E1F191" w14:textId="1A24137C" w:rsidR="00EA3CB5" w:rsidRPr="00FE1EB2" w:rsidRDefault="00EA3CB5" w:rsidP="002458F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3" w:type="dxa"/>
            <w:gridSpan w:val="2"/>
            <w:shd w:val="clear" w:color="auto" w:fill="auto"/>
          </w:tcPr>
          <w:p w14:paraId="4DFD0EC8" w14:textId="77777777" w:rsidR="00B4089C" w:rsidRPr="00FE1EB2" w:rsidRDefault="00B4089C" w:rsidP="00046693">
            <w:pPr>
              <w:spacing w:after="200" w:line="276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002CF6F6" w14:textId="00CCB03C" w:rsidR="00B4089C" w:rsidRDefault="00B4089C" w:rsidP="002C0C9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</w:t>
            </w:r>
            <w:r w:rsidR="00D4716C" w:rsidRPr="00FE1EB2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มูลค่าสุทธิที่จะได้รับ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t>ของอสังหาริมทรัพย์พัฒนา</w:t>
            </w:r>
            <w:r w:rsidR="004D21A9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t xml:space="preserve"> และทดสอบการควบคุมของกลุ่มบริษัทโดยการตรวจสอบการอนุมัติการกำหนดราคาขายและประมาณการต้นทุน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47919E93" w14:textId="77777777" w:rsidR="002A3050" w:rsidRPr="00FE1EB2" w:rsidRDefault="002A3050" w:rsidP="002A3050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ind w:left="340"/>
              <w:contextualSpacing/>
              <w:rPr>
                <w:rFonts w:ascii="Angsana New" w:hAnsi="Angsana New"/>
                <w:sz w:val="30"/>
                <w:szCs w:val="30"/>
              </w:rPr>
            </w:pPr>
          </w:p>
          <w:p w14:paraId="580AE8D9" w14:textId="4BFA5470" w:rsidR="00B4089C" w:rsidRDefault="00B4089C" w:rsidP="002C0C9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24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การประเมินความเหมาะสมของการประมาณการราคาขายของกลุ่มบริษัท โดยวิธีการเปรียบเทียบประมาณการราคาขายกับราคาที่ขายได้จริง</w:t>
            </w:r>
            <w:r w:rsidRPr="00FE1EB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D8635D9" w14:textId="77777777" w:rsidR="002A3050" w:rsidRPr="00FE1EB2" w:rsidRDefault="002A3050" w:rsidP="002A3050">
            <w:pPr>
              <w:pStyle w:val="ListParagraph"/>
              <w:autoSpaceDE w:val="0"/>
              <w:autoSpaceDN w:val="0"/>
              <w:adjustRightInd w:val="0"/>
              <w:spacing w:after="240" w:line="240" w:lineRule="auto"/>
              <w:ind w:left="340"/>
              <w:contextualSpacing/>
              <w:rPr>
                <w:rFonts w:ascii="Angsana New" w:hAnsi="Angsana New"/>
                <w:sz w:val="30"/>
                <w:szCs w:val="30"/>
              </w:rPr>
            </w:pPr>
          </w:p>
          <w:p w14:paraId="3593B07D" w14:textId="77777777" w:rsidR="00B4089C" w:rsidRPr="00FE1EB2" w:rsidRDefault="00B4089C" w:rsidP="002C0C9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24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การประเมินความสมเหตุสมผลของการประมาณการงบประมาณในอนาคตของต้นทุนค่าก่อสร้างของโครงการ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โดยเฉพาะอย่างยิ่งในโครงการที่มีกำไรต่ำและโครงการที่มีการเคลื่อนไหวช้า</w:t>
            </w:r>
          </w:p>
        </w:tc>
      </w:tr>
      <w:tr w:rsidR="00B4089C" w:rsidRPr="008860F2" w14:paraId="10E65288" w14:textId="77777777" w:rsidTr="00C02476">
        <w:tc>
          <w:tcPr>
            <w:tcW w:w="10098" w:type="dxa"/>
            <w:gridSpan w:val="4"/>
            <w:shd w:val="clear" w:color="auto" w:fill="auto"/>
          </w:tcPr>
          <w:p w14:paraId="0F537CC5" w14:textId="777FE659" w:rsidR="00B4089C" w:rsidRPr="00FE1EB2" w:rsidRDefault="00CA06D0" w:rsidP="00CA06D0">
            <w:pPr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sz w:val="30"/>
                <w:szCs w:val="30"/>
              </w:rPr>
              <w:lastRenderedPageBreak/>
              <w:br w:type="page"/>
            </w:r>
            <w:r w:rsidRPr="00FE1EB2">
              <w:rPr>
                <w:sz w:val="30"/>
                <w:szCs w:val="30"/>
              </w:rPr>
              <w:br w:type="page"/>
            </w:r>
            <w:r w:rsidRPr="00FE1EB2">
              <w:rPr>
                <w:sz w:val="30"/>
                <w:szCs w:val="30"/>
              </w:rPr>
              <w:br w:type="page"/>
            </w:r>
            <w:r w:rsidR="00B4089C" w:rsidRPr="00FE1EB2">
              <w:rPr>
                <w:rFonts w:ascii="Angsana New" w:hAnsi="Angsana New"/>
                <w:sz w:val="30"/>
                <w:szCs w:val="30"/>
                <w:cs/>
              </w:rPr>
              <w:t>มูลค่าของ</w:t>
            </w:r>
            <w:r w:rsidR="00FE1EB2" w:rsidRPr="00FE1EB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FE1EB2" w:rsidRPr="00FE1EB2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B4089C" w:rsidRPr="008860F2" w14:paraId="5F5155D4" w14:textId="77777777" w:rsidTr="00C02476">
        <w:trPr>
          <w:trHeight w:val="469"/>
        </w:trPr>
        <w:tc>
          <w:tcPr>
            <w:tcW w:w="10098" w:type="dxa"/>
            <w:gridSpan w:val="4"/>
            <w:shd w:val="clear" w:color="auto" w:fill="auto"/>
          </w:tcPr>
          <w:p w14:paraId="6EF8F163" w14:textId="0B9F70F9" w:rsidR="00B4089C" w:rsidRPr="00FE1EB2" w:rsidRDefault="00B4089C" w:rsidP="00046693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E0345B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="00455539" w:rsidRPr="00FE1EB2"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="00085191" w:rsidRPr="00FE1E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5191" w:rsidRPr="00FE1EB2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085191" w:rsidRPr="00FE1EB2">
              <w:rPr>
                <w:rFonts w:ascii="Angsana New" w:hAnsi="Angsana New"/>
                <w:sz w:val="30"/>
                <w:szCs w:val="30"/>
              </w:rPr>
              <w:t>1</w:t>
            </w:r>
            <w:r w:rsidR="00455539" w:rsidRPr="00FE1EB2">
              <w:rPr>
                <w:rFonts w:ascii="Angsana New" w:hAnsi="Angsana New"/>
                <w:sz w:val="30"/>
                <w:szCs w:val="30"/>
              </w:rPr>
              <w:t>1</w:t>
            </w:r>
            <w:r w:rsidR="00085191" w:rsidRPr="00FE1EB2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B4089C" w:rsidRPr="008860F2" w14:paraId="2BE5693D" w14:textId="77777777" w:rsidTr="00C02476">
        <w:tc>
          <w:tcPr>
            <w:tcW w:w="4878" w:type="dxa"/>
            <w:gridSpan w:val="2"/>
            <w:shd w:val="clear" w:color="auto" w:fill="auto"/>
          </w:tcPr>
          <w:p w14:paraId="4E569163" w14:textId="77777777" w:rsidR="00B4089C" w:rsidRPr="00FE1EB2" w:rsidRDefault="00B4089C" w:rsidP="00046693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1E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220" w:type="dxa"/>
            <w:gridSpan w:val="2"/>
            <w:shd w:val="clear" w:color="auto" w:fill="auto"/>
          </w:tcPr>
          <w:p w14:paraId="6A1467F7" w14:textId="77777777" w:rsidR="00B4089C" w:rsidRPr="00FE1EB2" w:rsidRDefault="00B4089C" w:rsidP="00046693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1E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4089C" w:rsidRPr="008860F2" w14:paraId="18A84EDC" w14:textId="77777777" w:rsidTr="00C02476">
        <w:trPr>
          <w:trHeight w:val="260"/>
        </w:trPr>
        <w:tc>
          <w:tcPr>
            <w:tcW w:w="4878" w:type="dxa"/>
            <w:gridSpan w:val="2"/>
            <w:shd w:val="clear" w:color="auto" w:fill="auto"/>
          </w:tcPr>
          <w:p w14:paraId="1B032254" w14:textId="32F025DD" w:rsidR="00B4089C" w:rsidRPr="00FE1EB2" w:rsidRDefault="00B4089C" w:rsidP="0004669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เนื่องจาก</w:t>
            </w:r>
            <w:r w:rsidR="00FE1EB2" w:rsidRPr="00FE1EB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FE1EB2" w:rsidRPr="00FE1EB2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t>มียอดคงเหลือที่มีนัยสำคัญในงบการเงินรวมและมีการใช้ดุลยพินิจ</w:t>
            </w:r>
            <w:r w:rsidR="00B64F9B" w:rsidRPr="00FE1EB2">
              <w:rPr>
                <w:rFonts w:ascii="Angsana New" w:hAnsi="Angsana New" w:hint="cs"/>
                <w:sz w:val="30"/>
                <w:szCs w:val="30"/>
                <w:cs/>
              </w:rPr>
              <w:t>โดยผู้บริหาร</w:t>
            </w:r>
            <w:r w:rsidRPr="00FE1EB2">
              <w:rPr>
                <w:rFonts w:ascii="Angsana New" w:hAnsi="Angsana New"/>
                <w:sz w:val="30"/>
                <w:szCs w:val="30"/>
                <w:cs/>
              </w:rPr>
              <w:t>ในเรื่องของการประมาณการดังกล่าว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220" w:type="dxa"/>
            <w:gridSpan w:val="2"/>
            <w:shd w:val="clear" w:color="auto" w:fill="auto"/>
          </w:tcPr>
          <w:p w14:paraId="6248A9D6" w14:textId="77777777" w:rsidR="00B4089C" w:rsidRPr="00FE1EB2" w:rsidRDefault="00B4089C" w:rsidP="002C0C9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24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E1EB2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0BE618C7" w14:textId="77777777" w:rsidR="00B4089C" w:rsidRPr="008860F2" w:rsidRDefault="00B4089C" w:rsidP="00B4089C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5514F61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6B5F01D8" w14:textId="77777777" w:rsidR="00B4089C" w:rsidRPr="008860F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30"/>
          <w:szCs w:val="30"/>
        </w:rPr>
      </w:pPr>
    </w:p>
    <w:p w14:paraId="36D6B1DB" w14:textId="77777777" w:rsidR="00B4089C" w:rsidRPr="008860F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860F2">
        <w:rPr>
          <w:rFonts w:ascii="Angsana New" w:eastAsia="Calibri" w:hAnsi="Angsana New"/>
          <w:sz w:val="30"/>
          <w:szCs w:val="30"/>
        </w:rPr>
        <w:t xml:space="preserve"> </w:t>
      </w:r>
      <w:r w:rsidRPr="008860F2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860F2">
        <w:rPr>
          <w:rFonts w:ascii="Angsana New" w:eastAsia="Calibri" w:hAnsi="Angsana New"/>
          <w:sz w:val="30"/>
          <w:szCs w:val="30"/>
        </w:rPr>
        <w:t xml:space="preserve"> </w:t>
      </w:r>
      <w:r w:rsidRPr="008860F2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8860F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8860F2">
        <w:rPr>
          <w:rFonts w:ascii="Angsana New" w:eastAsia="Calibri" w:hAnsi="Angsana New"/>
          <w:sz w:val="30"/>
          <w:szCs w:val="30"/>
        </w:rPr>
        <w:t xml:space="preserve"> </w:t>
      </w:r>
    </w:p>
    <w:p w14:paraId="6571F819" w14:textId="77777777" w:rsidR="009C1A2D" w:rsidRPr="008860F2" w:rsidRDefault="009C1A2D" w:rsidP="00B4089C">
      <w:pPr>
        <w:autoSpaceDE w:val="0"/>
        <w:autoSpaceDN w:val="0"/>
        <w:adjustRightInd w:val="0"/>
        <w:rPr>
          <w:rFonts w:ascii="Angsana New" w:eastAsia="Calibri" w:hAnsi="Angsana New"/>
          <w:sz w:val="30"/>
          <w:szCs w:val="30"/>
        </w:rPr>
      </w:pPr>
    </w:p>
    <w:p w14:paraId="6047B33E" w14:textId="77777777" w:rsidR="00B4089C" w:rsidRPr="008860F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8860F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8860F2">
        <w:rPr>
          <w:rFonts w:ascii="Angsana New" w:eastAsia="Calibri" w:hAnsi="Angsana New"/>
          <w:sz w:val="30"/>
          <w:szCs w:val="30"/>
        </w:rPr>
        <w:t xml:space="preserve"> </w:t>
      </w:r>
    </w:p>
    <w:p w14:paraId="39B43B66" w14:textId="77777777" w:rsidR="00B4089C" w:rsidRPr="008860F2" w:rsidRDefault="00B4089C" w:rsidP="00B4089C">
      <w:pPr>
        <w:autoSpaceDE w:val="0"/>
        <w:autoSpaceDN w:val="0"/>
        <w:adjustRightInd w:val="0"/>
        <w:rPr>
          <w:rFonts w:ascii="Angsana New" w:eastAsia="Calibri" w:hAnsi="Angsana New"/>
          <w:sz w:val="30"/>
          <w:szCs w:val="30"/>
        </w:rPr>
      </w:pPr>
    </w:p>
    <w:p w14:paraId="525784C8" w14:textId="77777777" w:rsidR="00927170" w:rsidRPr="008860F2" w:rsidRDefault="00337327" w:rsidP="00B4089C">
      <w:pPr>
        <w:autoSpaceDE w:val="0"/>
        <w:autoSpaceDN w:val="0"/>
        <w:adjustRightInd w:val="0"/>
        <w:rPr>
          <w:rFonts w:ascii="Angsana New" w:eastAsia="Calibri" w:hAnsi="Angsana New"/>
          <w:sz w:val="30"/>
          <w:szCs w:val="30"/>
          <w:cs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2E470B" w:rsidRPr="008860F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="002E470B" w:rsidRPr="008860F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028DC680" w14:textId="77777777" w:rsidR="00B4089C" w:rsidRPr="008860F2" w:rsidRDefault="00B4089C" w:rsidP="00B4089C">
      <w:pPr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1404C7D0" w14:textId="77777777" w:rsidR="00B4089C" w:rsidRPr="008860F2" w:rsidRDefault="00B4089C" w:rsidP="00B4089C">
      <w:pPr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8860F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6722998" w14:textId="77777777" w:rsidR="00B4089C" w:rsidRPr="008860F2" w:rsidRDefault="00B4089C" w:rsidP="00B4089C">
      <w:pPr>
        <w:rPr>
          <w:rFonts w:ascii="Angsana New" w:eastAsia="Calibri" w:hAnsi="Angsana New"/>
          <w:i/>
          <w:iCs/>
          <w:sz w:val="30"/>
          <w:szCs w:val="30"/>
        </w:rPr>
      </w:pPr>
    </w:p>
    <w:p w14:paraId="34B26B16" w14:textId="77777777" w:rsidR="00D7229F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C2EDAE" w14:textId="77777777" w:rsidR="00D7229F" w:rsidRPr="008860F2" w:rsidRDefault="00D7229F" w:rsidP="00B4089C">
      <w:pPr>
        <w:rPr>
          <w:rFonts w:ascii="Angsana New" w:eastAsia="Calibri" w:hAnsi="Angsana New"/>
          <w:sz w:val="30"/>
          <w:szCs w:val="30"/>
        </w:rPr>
      </w:pPr>
    </w:p>
    <w:p w14:paraId="4024F903" w14:textId="77777777" w:rsidR="00B4089C" w:rsidRPr="008860F2" w:rsidRDefault="001A5FEC" w:rsidP="00B4089C">
      <w:pPr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br w:type="page"/>
      </w:r>
      <w:r w:rsidR="00B4089C" w:rsidRPr="008860F2">
        <w:rPr>
          <w:rFonts w:ascii="Angsana New" w:eastAsia="Calibri" w:hAnsi="Angsana New"/>
          <w:sz w:val="30"/>
          <w:szCs w:val="30"/>
          <w:cs/>
        </w:rPr>
        <w:lastRenderedPageBreak/>
        <w:t>ในการจัดทำงบการ</w:t>
      </w:r>
      <w:r w:rsidR="00147A84" w:rsidRPr="008860F2">
        <w:rPr>
          <w:rFonts w:ascii="Angsana New" w:eastAsia="Calibri" w:hAnsi="Angsana New"/>
          <w:sz w:val="30"/>
          <w:szCs w:val="30"/>
          <w:cs/>
        </w:rPr>
        <w:t>เงินรวมและงบการเงินเฉพาะกิจการ</w:t>
      </w:r>
      <w:r w:rsidR="0063778F" w:rsidRPr="008860F2">
        <w:rPr>
          <w:rFonts w:ascii="Angsana New" w:eastAsia="Calibri" w:hAnsi="Angsana New"/>
          <w:sz w:val="30"/>
          <w:szCs w:val="30"/>
        </w:rPr>
        <w:t xml:space="preserve"> </w:t>
      </w:r>
      <w:r w:rsidR="00B4089C" w:rsidRPr="008860F2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571C8E5" w14:textId="77777777" w:rsidR="00B4089C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</w:p>
    <w:p w14:paraId="5934ED1B" w14:textId="77777777" w:rsidR="00B4089C" w:rsidRPr="008860F2" w:rsidRDefault="00B4089C" w:rsidP="00B4089C">
      <w:pPr>
        <w:rPr>
          <w:rFonts w:ascii="Angsana New" w:hAnsi="Angsana New"/>
          <w:sz w:val="30"/>
          <w:szCs w:val="30"/>
          <w:cs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860F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5E78FE92" w14:textId="77777777" w:rsidR="00B4089C" w:rsidRPr="008860F2" w:rsidRDefault="00B4089C" w:rsidP="00B4089C">
      <w:pPr>
        <w:rPr>
          <w:rFonts w:ascii="Angsana New" w:hAnsi="Angsana New"/>
          <w:i/>
          <w:iCs/>
          <w:sz w:val="30"/>
          <w:szCs w:val="30"/>
        </w:rPr>
      </w:pPr>
    </w:p>
    <w:p w14:paraId="62CB181B" w14:textId="77777777" w:rsidR="00B4089C" w:rsidRPr="008860F2" w:rsidRDefault="00B4089C" w:rsidP="00B4089C">
      <w:pPr>
        <w:rPr>
          <w:rFonts w:ascii="Angsana New" w:hAnsi="Angsana New"/>
          <w:i/>
          <w:iCs/>
          <w:sz w:val="30"/>
          <w:szCs w:val="30"/>
        </w:rPr>
      </w:pPr>
      <w:r w:rsidRPr="008860F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468A152" w14:textId="77777777" w:rsidR="00B4089C" w:rsidRPr="008860F2" w:rsidRDefault="00B4089C" w:rsidP="00B4089C">
      <w:pPr>
        <w:rPr>
          <w:rFonts w:ascii="Angsana New" w:hAnsi="Angsana New"/>
          <w:i/>
          <w:iCs/>
          <w:sz w:val="30"/>
          <w:szCs w:val="30"/>
        </w:rPr>
      </w:pPr>
    </w:p>
    <w:p w14:paraId="5D0194A3" w14:textId="77777777" w:rsidR="00B4089C" w:rsidRPr="008860F2" w:rsidRDefault="00B4089C" w:rsidP="00B4089C">
      <w:pPr>
        <w:rPr>
          <w:rFonts w:ascii="Angsana New" w:hAnsi="Angsana New"/>
          <w:sz w:val="30"/>
          <w:szCs w:val="30"/>
          <w:cs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860F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860F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0B026DB" w14:textId="77777777" w:rsidR="00B4089C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</w:p>
    <w:p w14:paraId="20CF59C8" w14:textId="77777777" w:rsidR="00B4089C" w:rsidRPr="008860F2" w:rsidRDefault="00B4089C" w:rsidP="00B4089C">
      <w:pPr>
        <w:rPr>
          <w:rFonts w:ascii="Angsana New" w:eastAsia="Calibri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DB4064D" w14:textId="77777777" w:rsidR="00B4089C" w:rsidRPr="008860F2" w:rsidRDefault="00B4089C" w:rsidP="005B6E63">
      <w:pPr>
        <w:numPr>
          <w:ilvl w:val="0"/>
          <w:numId w:val="8"/>
        </w:numPr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860F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8860F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860F2">
        <w:rPr>
          <w:rFonts w:ascii="Angsana New" w:hAnsi="Angsana New"/>
          <w:sz w:val="30"/>
          <w:szCs w:val="30"/>
          <w:cs/>
        </w:rPr>
        <w:t>ายใน</w:t>
      </w:r>
    </w:p>
    <w:p w14:paraId="0E629E1A" w14:textId="77777777" w:rsidR="00D7229F" w:rsidRPr="008860F2" w:rsidRDefault="001A5FEC" w:rsidP="005B6E63">
      <w:pPr>
        <w:numPr>
          <w:ilvl w:val="0"/>
          <w:numId w:val="8"/>
        </w:numPr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br w:type="page"/>
      </w:r>
      <w:r w:rsidR="00B4089C" w:rsidRPr="008860F2">
        <w:rPr>
          <w:rFonts w:ascii="Angsana New" w:eastAsia="Calibri" w:hAnsi="Angsana New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="00B4089C" w:rsidRPr="008860F2">
        <w:rPr>
          <w:rFonts w:ascii="Angsana New" w:hAnsi="Angsana New"/>
          <w:sz w:val="30"/>
          <w:szCs w:val="30"/>
          <w:cs/>
        </w:rPr>
        <w:t>บริษัท</w:t>
      </w:r>
    </w:p>
    <w:p w14:paraId="78581506" w14:textId="77777777" w:rsidR="00B4089C" w:rsidRPr="008860F2" w:rsidRDefault="00B4089C" w:rsidP="005B6E63">
      <w:pPr>
        <w:numPr>
          <w:ilvl w:val="0"/>
          <w:numId w:val="8"/>
        </w:numPr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860F2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62B6F41" w14:textId="0308CD3A" w:rsidR="00BB2F87" w:rsidRPr="008860F2" w:rsidRDefault="00BB2F87" w:rsidP="005B6E63">
      <w:pPr>
        <w:numPr>
          <w:ilvl w:val="0"/>
          <w:numId w:val="8"/>
        </w:numPr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0D0E42" w:rsidRPr="000D0E4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B32A81" w:rsidRPr="008860F2">
        <w:rPr>
          <w:rFonts w:ascii="Angsana New" w:hAnsi="Angsana New"/>
          <w:sz w:val="30"/>
          <w:szCs w:val="30"/>
          <w:cs/>
        </w:rPr>
        <w:t>ที่เกี่ยวข้อง</w:t>
      </w:r>
      <w:r w:rsidRPr="008860F2">
        <w:rPr>
          <w:rFonts w:ascii="Angsana New" w:hAnsi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B57F5FE" w14:textId="77777777" w:rsidR="00E44935" w:rsidRPr="008860F2" w:rsidRDefault="00AD0219" w:rsidP="005B6E63">
      <w:pPr>
        <w:numPr>
          <w:ilvl w:val="0"/>
          <w:numId w:val="8"/>
        </w:numPr>
        <w:tabs>
          <w:tab w:val="left" w:pos="360"/>
        </w:tabs>
        <w:spacing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</w:rPr>
        <w:t xml:space="preserve">    </w:t>
      </w:r>
      <w:r w:rsidR="00B4089C" w:rsidRPr="008860F2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C0773" w:rsidRPr="008860F2">
        <w:rPr>
          <w:rFonts w:ascii="Angsana New" w:hAnsi="Angsana New"/>
          <w:sz w:val="30"/>
          <w:szCs w:val="30"/>
          <w:cs/>
        </w:rPr>
        <w:t>หรือไม่</w:t>
      </w:r>
    </w:p>
    <w:p w14:paraId="6884E1E5" w14:textId="77777777" w:rsidR="00B4089C" w:rsidRPr="008860F2" w:rsidRDefault="00B4089C" w:rsidP="005B6E63">
      <w:pPr>
        <w:numPr>
          <w:ilvl w:val="0"/>
          <w:numId w:val="8"/>
        </w:numPr>
        <w:spacing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8860F2">
        <w:rPr>
          <w:rFonts w:ascii="Angsana New" w:hAnsi="Angsana New"/>
          <w:sz w:val="30"/>
          <w:szCs w:val="30"/>
        </w:rPr>
        <w:t xml:space="preserve"> </w:t>
      </w:r>
      <w:r w:rsidRPr="008860F2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860F2">
        <w:rPr>
          <w:rFonts w:ascii="Angsana New" w:hAnsi="Angsana New"/>
          <w:sz w:val="30"/>
          <w:szCs w:val="30"/>
        </w:rPr>
        <w:t xml:space="preserve"> </w:t>
      </w:r>
    </w:p>
    <w:p w14:paraId="4CDAF91D" w14:textId="77777777" w:rsidR="005325AD" w:rsidRPr="008860F2" w:rsidRDefault="005325AD" w:rsidP="005325AD">
      <w:pPr>
        <w:pStyle w:val="ListParagraph"/>
        <w:autoSpaceDE w:val="0"/>
        <w:autoSpaceDN w:val="0"/>
        <w:adjustRightInd w:val="0"/>
        <w:spacing w:line="276" w:lineRule="auto"/>
        <w:ind w:left="0"/>
        <w:contextualSpacing/>
        <w:rPr>
          <w:rFonts w:ascii="Angsana New" w:hAnsi="Angsana New"/>
          <w:sz w:val="30"/>
          <w:szCs w:val="30"/>
        </w:rPr>
      </w:pPr>
    </w:p>
    <w:p w14:paraId="0793AF18" w14:textId="77777777" w:rsidR="00E44935" w:rsidRPr="008860F2" w:rsidRDefault="00E44935" w:rsidP="00E44935">
      <w:pPr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EB7F38" w:rsidRPr="008860F2">
        <w:rPr>
          <w:rFonts w:ascii="Angsana New" w:eastAsia="Calibri" w:hAnsi="Angsana New"/>
          <w:sz w:val="30"/>
          <w:szCs w:val="30"/>
        </w:rPr>
        <w:t xml:space="preserve"> </w:t>
      </w:r>
      <w:r w:rsidRPr="008860F2">
        <w:rPr>
          <w:rFonts w:ascii="Angsana New" w:eastAsia="Calibri" w:hAnsi="Angsana New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8860F2">
        <w:rPr>
          <w:rFonts w:ascii="Angsana New" w:hAnsi="Angsana New"/>
          <w:sz w:val="30"/>
          <w:szCs w:val="30"/>
          <w:cs/>
        </w:rPr>
        <w:t>งข้าพเจ้า</w:t>
      </w:r>
    </w:p>
    <w:p w14:paraId="47B0F23A" w14:textId="77777777" w:rsidR="005325AD" w:rsidRPr="008860F2" w:rsidRDefault="005325AD" w:rsidP="00B4089C">
      <w:pPr>
        <w:rPr>
          <w:rFonts w:ascii="Angsana New" w:eastAsia="Calibri" w:hAnsi="Angsana New"/>
          <w:sz w:val="30"/>
          <w:szCs w:val="30"/>
        </w:rPr>
      </w:pPr>
    </w:p>
    <w:p w14:paraId="6A4971FC" w14:textId="77777777" w:rsidR="00D7229F" w:rsidRPr="008860F2" w:rsidRDefault="00B4089C" w:rsidP="00B37EF9">
      <w:pPr>
        <w:rPr>
          <w:rFonts w:ascii="Angsana New" w:hAnsi="Angsana New"/>
          <w:sz w:val="30"/>
          <w:szCs w:val="30"/>
        </w:rPr>
      </w:pPr>
      <w:r w:rsidRPr="008860F2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860F2">
        <w:rPr>
          <w:rFonts w:ascii="Angsana New" w:hAnsi="Angsana New"/>
          <w:sz w:val="30"/>
          <w:szCs w:val="30"/>
          <w:cs/>
        </w:rPr>
        <w:t>อิสระ</w:t>
      </w:r>
    </w:p>
    <w:p w14:paraId="1EA6C55D" w14:textId="77777777" w:rsidR="00D7229F" w:rsidRPr="008860F2" w:rsidRDefault="00D7229F" w:rsidP="00B37EF9">
      <w:pPr>
        <w:rPr>
          <w:rFonts w:ascii="Angsana New" w:hAnsi="Angsana New"/>
          <w:sz w:val="30"/>
          <w:szCs w:val="30"/>
        </w:rPr>
      </w:pPr>
    </w:p>
    <w:p w14:paraId="7EEE3B13" w14:textId="77777777" w:rsidR="006E44B2" w:rsidRPr="008860F2" w:rsidRDefault="001A5FEC" w:rsidP="00B37EF9">
      <w:pPr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br w:type="page"/>
      </w:r>
      <w:r w:rsidR="00E44935" w:rsidRPr="008860F2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</w:t>
      </w:r>
      <w:r w:rsidR="00DD4329" w:rsidRPr="008860F2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="00E44935" w:rsidRPr="008860F2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</w:t>
      </w:r>
      <w:r w:rsidR="00DD4329" w:rsidRPr="008860F2"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="00E44935" w:rsidRPr="008860F2">
        <w:rPr>
          <w:rFonts w:ascii="Angsana New" w:hAnsi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5D543F" w14:textId="77777777" w:rsidR="005325AD" w:rsidRPr="008860F2" w:rsidRDefault="005325AD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B75B09A" w14:textId="77777777" w:rsidR="00DD4329" w:rsidRPr="008860F2" w:rsidRDefault="00DD4329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D04FB3B" w14:textId="77777777" w:rsidR="00DD4329" w:rsidRPr="008860F2" w:rsidRDefault="00DD4329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326E6DE" w14:textId="77777777" w:rsidR="00DD4329" w:rsidRPr="008860F2" w:rsidRDefault="00DD4329" w:rsidP="00B4089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673A3B9" w14:textId="77777777" w:rsidR="000475C5" w:rsidRPr="008860F2" w:rsidRDefault="000475C5" w:rsidP="000475C5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8860F2">
        <w:rPr>
          <w:rFonts w:ascii="Angsana New" w:hAnsi="Angsana New"/>
          <w:sz w:val="30"/>
          <w:szCs w:val="30"/>
          <w:cs/>
          <w:lang w:val="th-TH"/>
        </w:rPr>
        <w:t>(นิตยา เชษฐโชติรส)</w:t>
      </w:r>
    </w:p>
    <w:p w14:paraId="6D5CB836" w14:textId="77777777" w:rsidR="000475C5" w:rsidRPr="008860F2" w:rsidRDefault="000475C5" w:rsidP="000475C5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8860F2">
        <w:rPr>
          <w:rFonts w:ascii="Angsana New" w:hAnsi="Angsana New" w:cs="Angsana New"/>
          <w:cs/>
        </w:rPr>
        <w:t>ผู้สอบบัญชีรับอนุญาต</w:t>
      </w:r>
    </w:p>
    <w:p w14:paraId="1913DED0" w14:textId="77777777" w:rsidR="000475C5" w:rsidRPr="008860F2" w:rsidRDefault="000475C5" w:rsidP="000475C5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8860F2">
        <w:rPr>
          <w:rFonts w:ascii="Angsana New" w:hAnsi="Angsana New" w:cs="Angsana New"/>
          <w:cs/>
        </w:rPr>
        <w:t xml:space="preserve">เลขทะเบียน </w:t>
      </w:r>
      <w:r w:rsidRPr="008860F2">
        <w:rPr>
          <w:rFonts w:ascii="Angsana New" w:hAnsi="Angsana New" w:cs="Angsana New"/>
          <w:lang w:val="en-US"/>
        </w:rPr>
        <w:t>4439</w:t>
      </w:r>
    </w:p>
    <w:p w14:paraId="2A579A52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</w:p>
    <w:p w14:paraId="7DC7FD93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8860F2" w:rsidRDefault="00B4089C" w:rsidP="00B4089C">
      <w:pPr>
        <w:spacing w:line="240" w:lineRule="auto"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B99E75" w14:textId="77777777" w:rsidR="007F7BFD" w:rsidRPr="008860F2" w:rsidRDefault="005A0194" w:rsidP="00D7229F">
      <w:pPr>
        <w:spacing w:line="240" w:lineRule="auto"/>
        <w:rPr>
          <w:rFonts w:ascii="Angsana New" w:hAnsi="Angsana New"/>
          <w:sz w:val="30"/>
          <w:szCs w:val="30"/>
        </w:rPr>
      </w:pPr>
      <w:r w:rsidRPr="008860F2">
        <w:rPr>
          <w:rFonts w:ascii="Angsana New" w:hAnsi="Angsana New"/>
          <w:sz w:val="30"/>
          <w:szCs w:val="30"/>
        </w:rPr>
        <w:t xml:space="preserve">27 </w:t>
      </w:r>
      <w:r w:rsidRPr="008860F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13B28" w:rsidRPr="008860F2">
        <w:rPr>
          <w:rFonts w:ascii="Angsana New" w:hAnsi="Angsana New"/>
          <w:sz w:val="30"/>
          <w:szCs w:val="30"/>
        </w:rPr>
        <w:t>2563</w:t>
      </w:r>
    </w:p>
    <w:p w14:paraId="5CA2B196" w14:textId="0FC04525" w:rsidR="00D50BFC" w:rsidRPr="00705E59" w:rsidRDefault="00D50BFC" w:rsidP="00753994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sectPr w:rsidR="00D50BFC" w:rsidRPr="00705E59" w:rsidSect="00584F28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ED903" w14:textId="77777777" w:rsidR="006938D0" w:rsidRDefault="006938D0">
      <w:r>
        <w:separator/>
      </w:r>
    </w:p>
  </w:endnote>
  <w:endnote w:type="continuationSeparator" w:id="0">
    <w:p w14:paraId="103C454B" w14:textId="77777777" w:rsidR="006938D0" w:rsidRDefault="00693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9DD5A" w14:textId="77777777" w:rsidR="006938D0" w:rsidRPr="0060150B" w:rsidRDefault="006938D0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EB459" w14:textId="77777777" w:rsidR="006938D0" w:rsidRPr="00584F28" w:rsidRDefault="006938D0" w:rsidP="00584F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339855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7D48041" w14:textId="03CDDD8F" w:rsidR="00647C4B" w:rsidRPr="00647C4B" w:rsidRDefault="00647C4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7C4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7C4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7C4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7C4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7C4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D252C9" w14:textId="77777777" w:rsidR="006938D0" w:rsidRDefault="006938D0">
      <w:r>
        <w:separator/>
      </w:r>
    </w:p>
  </w:footnote>
  <w:footnote w:type="continuationSeparator" w:id="0">
    <w:p w14:paraId="5A24F5B7" w14:textId="77777777" w:rsidR="006938D0" w:rsidRDefault="00693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BC982" w14:textId="77777777" w:rsidR="006938D0" w:rsidRPr="00B02C13" w:rsidRDefault="006938D0" w:rsidP="00CA68C1">
    <w:pPr>
      <w:spacing w:line="240" w:lineRule="auto"/>
      <w:rPr>
        <w:rFonts w:ascii="Angsana New" w:hAnsi="Angsana New"/>
        <w:b/>
        <w:bCs/>
        <w:sz w:val="32"/>
        <w:szCs w:val="32"/>
        <w:cs/>
      </w:rPr>
    </w:pPr>
  </w:p>
  <w:p w14:paraId="705E2D7B" w14:textId="77777777" w:rsidR="006938D0" w:rsidRPr="00B02C13" w:rsidRDefault="006938D0" w:rsidP="00CA68C1">
    <w:pPr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74483" w14:textId="53111F82" w:rsidR="006938D0" w:rsidRDefault="006938D0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F29FEF" w14:textId="77777777" w:rsidR="00647C4B" w:rsidRPr="00DC1873" w:rsidRDefault="00647C4B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7E2A0F"/>
    <w:multiLevelType w:val="hybridMultilevel"/>
    <w:tmpl w:val="80C21378"/>
    <w:lvl w:ilvl="0" w:tplc="5BC2BE3A">
      <w:start w:val="1"/>
      <w:numFmt w:val="decimal"/>
      <w:lvlText w:val="(%1)"/>
      <w:lvlJc w:val="left"/>
      <w:pPr>
        <w:ind w:left="10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19D35A6E"/>
    <w:multiLevelType w:val="hybridMultilevel"/>
    <w:tmpl w:val="C8DE6494"/>
    <w:lvl w:ilvl="0" w:tplc="5A70FC3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FD43829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013441"/>
    <w:multiLevelType w:val="hybridMultilevel"/>
    <w:tmpl w:val="DE9A78AA"/>
    <w:lvl w:ilvl="0" w:tplc="775692DE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9BB025DA"/>
    <w:lvl w:ilvl="0" w:tplc="89A055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6090602"/>
    <w:multiLevelType w:val="hybridMultilevel"/>
    <w:tmpl w:val="594E9468"/>
    <w:lvl w:ilvl="0" w:tplc="D800294A">
      <w:start w:val="1"/>
      <w:numFmt w:val="thaiLetters"/>
      <w:lvlText w:val="(%1)"/>
      <w:lvlJc w:val="left"/>
      <w:pPr>
        <w:ind w:left="1386" w:hanging="360"/>
      </w:pPr>
      <w:rPr>
        <w:rFonts w:hint="default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2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54F4E"/>
    <w:multiLevelType w:val="hybridMultilevel"/>
    <w:tmpl w:val="0F220C84"/>
    <w:lvl w:ilvl="0" w:tplc="81D4367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5693EEC"/>
    <w:multiLevelType w:val="multilevel"/>
    <w:tmpl w:val="BBE85654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6"/>
  </w:num>
  <w:num w:numId="2">
    <w:abstractNumId w:val="15"/>
  </w:num>
  <w:num w:numId="3">
    <w:abstractNumId w:val="29"/>
  </w:num>
  <w:num w:numId="4">
    <w:abstractNumId w:val="18"/>
  </w:num>
  <w:num w:numId="5">
    <w:abstractNumId w:val="17"/>
  </w:num>
  <w:num w:numId="6">
    <w:abstractNumId w:val="24"/>
  </w:num>
  <w:num w:numId="7">
    <w:abstractNumId w:val="20"/>
  </w:num>
  <w:num w:numId="8">
    <w:abstractNumId w:val="2"/>
  </w:num>
  <w:num w:numId="9">
    <w:abstractNumId w:val="21"/>
  </w:num>
  <w:num w:numId="10">
    <w:abstractNumId w:val="7"/>
  </w:num>
  <w:num w:numId="11">
    <w:abstractNumId w:val="0"/>
  </w:num>
  <w:num w:numId="12">
    <w:abstractNumId w:val="25"/>
  </w:num>
  <w:num w:numId="13">
    <w:abstractNumId w:val="14"/>
  </w:num>
  <w:num w:numId="14">
    <w:abstractNumId w:val="22"/>
  </w:num>
  <w:num w:numId="15">
    <w:abstractNumId w:val="23"/>
  </w:num>
  <w:num w:numId="16">
    <w:abstractNumId w:val="3"/>
  </w:num>
  <w:num w:numId="17">
    <w:abstractNumId w:val="12"/>
  </w:num>
  <w:num w:numId="18">
    <w:abstractNumId w:val="1"/>
  </w:num>
  <w:num w:numId="19">
    <w:abstractNumId w:val="4"/>
  </w:num>
  <w:num w:numId="20">
    <w:abstractNumId w:val="5"/>
  </w:num>
  <w:num w:numId="21">
    <w:abstractNumId w:val="28"/>
  </w:num>
  <w:num w:numId="2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</w:num>
  <w:num w:numId="24">
    <w:abstractNumId w:val="8"/>
  </w:num>
  <w:num w:numId="25">
    <w:abstractNumId w:val="26"/>
  </w:num>
  <w:num w:numId="26">
    <w:abstractNumId w:val="16"/>
  </w:num>
  <w:num w:numId="27">
    <w:abstractNumId w:val="16"/>
  </w:num>
  <w:num w:numId="28">
    <w:abstractNumId w:val="9"/>
  </w:num>
  <w:num w:numId="29">
    <w:abstractNumId w:val="27"/>
  </w:num>
  <w:num w:numId="30">
    <w:abstractNumId w:val="10"/>
  </w:num>
  <w:num w:numId="31">
    <w:abstractNumId w:val="16"/>
  </w:num>
  <w:num w:numId="32">
    <w:abstractNumId w:val="16"/>
  </w:num>
  <w:num w:numId="33">
    <w:abstractNumId w:val="16"/>
  </w:num>
  <w:num w:numId="34">
    <w:abstractNumId w:val="6"/>
  </w:num>
  <w:num w:numId="35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5A0"/>
    <w:rsid w:val="00000776"/>
    <w:rsid w:val="000009E1"/>
    <w:rsid w:val="000009EC"/>
    <w:rsid w:val="00000ABF"/>
    <w:rsid w:val="00000CE0"/>
    <w:rsid w:val="0000139A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DE7"/>
    <w:rsid w:val="00003E73"/>
    <w:rsid w:val="00004051"/>
    <w:rsid w:val="000040B1"/>
    <w:rsid w:val="00004160"/>
    <w:rsid w:val="00004318"/>
    <w:rsid w:val="0000436C"/>
    <w:rsid w:val="0000462B"/>
    <w:rsid w:val="0000462C"/>
    <w:rsid w:val="00004957"/>
    <w:rsid w:val="00004997"/>
    <w:rsid w:val="00004B84"/>
    <w:rsid w:val="00004F27"/>
    <w:rsid w:val="00005257"/>
    <w:rsid w:val="000053A2"/>
    <w:rsid w:val="000057A7"/>
    <w:rsid w:val="0000584E"/>
    <w:rsid w:val="00005ACB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B57"/>
    <w:rsid w:val="00007B7A"/>
    <w:rsid w:val="00007CAC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F5"/>
    <w:rsid w:val="0001233E"/>
    <w:rsid w:val="000123EF"/>
    <w:rsid w:val="00012983"/>
    <w:rsid w:val="00012E03"/>
    <w:rsid w:val="00013199"/>
    <w:rsid w:val="000131A0"/>
    <w:rsid w:val="0001325A"/>
    <w:rsid w:val="000133A0"/>
    <w:rsid w:val="00013958"/>
    <w:rsid w:val="00013FF0"/>
    <w:rsid w:val="000147AD"/>
    <w:rsid w:val="000148E3"/>
    <w:rsid w:val="00015089"/>
    <w:rsid w:val="0001516F"/>
    <w:rsid w:val="0001520A"/>
    <w:rsid w:val="00015683"/>
    <w:rsid w:val="00015BF1"/>
    <w:rsid w:val="00015C52"/>
    <w:rsid w:val="00015E8E"/>
    <w:rsid w:val="000162D2"/>
    <w:rsid w:val="00016341"/>
    <w:rsid w:val="000165D0"/>
    <w:rsid w:val="000166FF"/>
    <w:rsid w:val="000169BD"/>
    <w:rsid w:val="0001701B"/>
    <w:rsid w:val="00017040"/>
    <w:rsid w:val="000170A3"/>
    <w:rsid w:val="000173E8"/>
    <w:rsid w:val="00017884"/>
    <w:rsid w:val="00017F6D"/>
    <w:rsid w:val="000200CC"/>
    <w:rsid w:val="000203B1"/>
    <w:rsid w:val="0002055E"/>
    <w:rsid w:val="00020586"/>
    <w:rsid w:val="00020655"/>
    <w:rsid w:val="00020788"/>
    <w:rsid w:val="00020C28"/>
    <w:rsid w:val="00020E22"/>
    <w:rsid w:val="00020EDB"/>
    <w:rsid w:val="00020F2E"/>
    <w:rsid w:val="00020F7F"/>
    <w:rsid w:val="00021384"/>
    <w:rsid w:val="000213C9"/>
    <w:rsid w:val="00021825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DAD"/>
    <w:rsid w:val="00023152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720"/>
    <w:rsid w:val="000257C6"/>
    <w:rsid w:val="00026132"/>
    <w:rsid w:val="000262CB"/>
    <w:rsid w:val="00026668"/>
    <w:rsid w:val="0002669B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FA7"/>
    <w:rsid w:val="00032105"/>
    <w:rsid w:val="00032219"/>
    <w:rsid w:val="00032614"/>
    <w:rsid w:val="0003267C"/>
    <w:rsid w:val="00032CCC"/>
    <w:rsid w:val="00032E5C"/>
    <w:rsid w:val="00032E72"/>
    <w:rsid w:val="00033049"/>
    <w:rsid w:val="00033155"/>
    <w:rsid w:val="00033434"/>
    <w:rsid w:val="00033455"/>
    <w:rsid w:val="0003350F"/>
    <w:rsid w:val="000335D3"/>
    <w:rsid w:val="00033C0A"/>
    <w:rsid w:val="00033D09"/>
    <w:rsid w:val="00033EBF"/>
    <w:rsid w:val="00033EFB"/>
    <w:rsid w:val="00033FCE"/>
    <w:rsid w:val="000342AE"/>
    <w:rsid w:val="00034508"/>
    <w:rsid w:val="00034947"/>
    <w:rsid w:val="00034E19"/>
    <w:rsid w:val="000350B4"/>
    <w:rsid w:val="000350BB"/>
    <w:rsid w:val="000352CC"/>
    <w:rsid w:val="00035A15"/>
    <w:rsid w:val="000366EF"/>
    <w:rsid w:val="00036746"/>
    <w:rsid w:val="00036CFE"/>
    <w:rsid w:val="00036D25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C2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E31"/>
    <w:rsid w:val="00041E7C"/>
    <w:rsid w:val="00042244"/>
    <w:rsid w:val="00042F74"/>
    <w:rsid w:val="000431F7"/>
    <w:rsid w:val="000434F1"/>
    <w:rsid w:val="000435FD"/>
    <w:rsid w:val="000436D1"/>
    <w:rsid w:val="00043789"/>
    <w:rsid w:val="00043A1F"/>
    <w:rsid w:val="00043A89"/>
    <w:rsid w:val="00043AFB"/>
    <w:rsid w:val="00043D62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528"/>
    <w:rsid w:val="00050CAA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3007"/>
    <w:rsid w:val="00053023"/>
    <w:rsid w:val="00053030"/>
    <w:rsid w:val="000535B3"/>
    <w:rsid w:val="00053CD3"/>
    <w:rsid w:val="00053D03"/>
    <w:rsid w:val="00054189"/>
    <w:rsid w:val="000542BA"/>
    <w:rsid w:val="00054433"/>
    <w:rsid w:val="00054F14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57A"/>
    <w:rsid w:val="00057920"/>
    <w:rsid w:val="000579F8"/>
    <w:rsid w:val="00057BE7"/>
    <w:rsid w:val="00057D02"/>
    <w:rsid w:val="000601EB"/>
    <w:rsid w:val="00060225"/>
    <w:rsid w:val="0006073C"/>
    <w:rsid w:val="00060D49"/>
    <w:rsid w:val="00060E27"/>
    <w:rsid w:val="00060FC0"/>
    <w:rsid w:val="00060FC7"/>
    <w:rsid w:val="000616FD"/>
    <w:rsid w:val="00061919"/>
    <w:rsid w:val="00061FBC"/>
    <w:rsid w:val="000620FB"/>
    <w:rsid w:val="0006210D"/>
    <w:rsid w:val="00062139"/>
    <w:rsid w:val="0006221A"/>
    <w:rsid w:val="0006276B"/>
    <w:rsid w:val="000629D8"/>
    <w:rsid w:val="00062B3D"/>
    <w:rsid w:val="00062EDB"/>
    <w:rsid w:val="0006366B"/>
    <w:rsid w:val="00063825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766"/>
    <w:rsid w:val="000659B7"/>
    <w:rsid w:val="00065CF4"/>
    <w:rsid w:val="00065DAB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7AD"/>
    <w:rsid w:val="00070A9D"/>
    <w:rsid w:val="00070E0E"/>
    <w:rsid w:val="00071005"/>
    <w:rsid w:val="000712B4"/>
    <w:rsid w:val="0007185A"/>
    <w:rsid w:val="000718DD"/>
    <w:rsid w:val="00071C3C"/>
    <w:rsid w:val="00071DE4"/>
    <w:rsid w:val="00071E0D"/>
    <w:rsid w:val="00071E7A"/>
    <w:rsid w:val="00071E82"/>
    <w:rsid w:val="00072657"/>
    <w:rsid w:val="000726FD"/>
    <w:rsid w:val="00072A15"/>
    <w:rsid w:val="00073110"/>
    <w:rsid w:val="0007319D"/>
    <w:rsid w:val="0007349E"/>
    <w:rsid w:val="00073929"/>
    <w:rsid w:val="000739C6"/>
    <w:rsid w:val="00073AFB"/>
    <w:rsid w:val="00073BCB"/>
    <w:rsid w:val="00073EDA"/>
    <w:rsid w:val="000740CA"/>
    <w:rsid w:val="0007417C"/>
    <w:rsid w:val="000741CC"/>
    <w:rsid w:val="000742D2"/>
    <w:rsid w:val="000746EE"/>
    <w:rsid w:val="0007477E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DDC"/>
    <w:rsid w:val="000760AE"/>
    <w:rsid w:val="00076235"/>
    <w:rsid w:val="00076242"/>
    <w:rsid w:val="00076302"/>
    <w:rsid w:val="000766DC"/>
    <w:rsid w:val="000767D3"/>
    <w:rsid w:val="00076B6A"/>
    <w:rsid w:val="00076C8C"/>
    <w:rsid w:val="00076CD8"/>
    <w:rsid w:val="00076CDA"/>
    <w:rsid w:val="00076F6A"/>
    <w:rsid w:val="000775A3"/>
    <w:rsid w:val="0007764D"/>
    <w:rsid w:val="000776E0"/>
    <w:rsid w:val="00077A1C"/>
    <w:rsid w:val="00077A2E"/>
    <w:rsid w:val="00077B28"/>
    <w:rsid w:val="00077EAB"/>
    <w:rsid w:val="00077FCF"/>
    <w:rsid w:val="00077FE2"/>
    <w:rsid w:val="00080338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BBA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630"/>
    <w:rsid w:val="00084639"/>
    <w:rsid w:val="0008485C"/>
    <w:rsid w:val="00084B57"/>
    <w:rsid w:val="00084BA0"/>
    <w:rsid w:val="00084BFC"/>
    <w:rsid w:val="00085191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4E1"/>
    <w:rsid w:val="0008695A"/>
    <w:rsid w:val="00086B43"/>
    <w:rsid w:val="00087304"/>
    <w:rsid w:val="000873A1"/>
    <w:rsid w:val="000874DC"/>
    <w:rsid w:val="00087566"/>
    <w:rsid w:val="00087780"/>
    <w:rsid w:val="00087A25"/>
    <w:rsid w:val="00087ABB"/>
    <w:rsid w:val="00090040"/>
    <w:rsid w:val="00090192"/>
    <w:rsid w:val="000903A0"/>
    <w:rsid w:val="000904E4"/>
    <w:rsid w:val="00090503"/>
    <w:rsid w:val="00090860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224"/>
    <w:rsid w:val="0009247D"/>
    <w:rsid w:val="000925DB"/>
    <w:rsid w:val="0009287C"/>
    <w:rsid w:val="00092AD1"/>
    <w:rsid w:val="00092EB1"/>
    <w:rsid w:val="00092FF0"/>
    <w:rsid w:val="00093050"/>
    <w:rsid w:val="00093238"/>
    <w:rsid w:val="000935D8"/>
    <w:rsid w:val="000935EE"/>
    <w:rsid w:val="0009389B"/>
    <w:rsid w:val="000938B8"/>
    <w:rsid w:val="00093E7B"/>
    <w:rsid w:val="00094198"/>
    <w:rsid w:val="00094289"/>
    <w:rsid w:val="0009432E"/>
    <w:rsid w:val="000947E4"/>
    <w:rsid w:val="0009496E"/>
    <w:rsid w:val="00094B73"/>
    <w:rsid w:val="00094DC4"/>
    <w:rsid w:val="00094F2D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5F0"/>
    <w:rsid w:val="00096B00"/>
    <w:rsid w:val="000976D3"/>
    <w:rsid w:val="000979B4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B02"/>
    <w:rsid w:val="000A3CA5"/>
    <w:rsid w:val="000A3DD8"/>
    <w:rsid w:val="000A4023"/>
    <w:rsid w:val="000A47EC"/>
    <w:rsid w:val="000A48F7"/>
    <w:rsid w:val="000A4B36"/>
    <w:rsid w:val="000A4B6A"/>
    <w:rsid w:val="000A4B90"/>
    <w:rsid w:val="000A4D6F"/>
    <w:rsid w:val="000A4FE3"/>
    <w:rsid w:val="000A50D0"/>
    <w:rsid w:val="000A50E0"/>
    <w:rsid w:val="000A52E2"/>
    <w:rsid w:val="000A538B"/>
    <w:rsid w:val="000A5495"/>
    <w:rsid w:val="000A573A"/>
    <w:rsid w:val="000A5D0F"/>
    <w:rsid w:val="000A5D75"/>
    <w:rsid w:val="000A6B1B"/>
    <w:rsid w:val="000A6E08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2F"/>
    <w:rsid w:val="000A7EC4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764"/>
    <w:rsid w:val="000B17A4"/>
    <w:rsid w:val="000B17B9"/>
    <w:rsid w:val="000B18F9"/>
    <w:rsid w:val="000B1C79"/>
    <w:rsid w:val="000B2136"/>
    <w:rsid w:val="000B22D4"/>
    <w:rsid w:val="000B24A6"/>
    <w:rsid w:val="000B24F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CC2"/>
    <w:rsid w:val="000B3DA7"/>
    <w:rsid w:val="000B3DD1"/>
    <w:rsid w:val="000B4181"/>
    <w:rsid w:val="000B4289"/>
    <w:rsid w:val="000B44B7"/>
    <w:rsid w:val="000B4567"/>
    <w:rsid w:val="000B49CE"/>
    <w:rsid w:val="000B4C3E"/>
    <w:rsid w:val="000B4EAE"/>
    <w:rsid w:val="000B52F1"/>
    <w:rsid w:val="000B539E"/>
    <w:rsid w:val="000B5584"/>
    <w:rsid w:val="000B58DF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D3"/>
    <w:rsid w:val="000B770F"/>
    <w:rsid w:val="000B773F"/>
    <w:rsid w:val="000B7878"/>
    <w:rsid w:val="000B7932"/>
    <w:rsid w:val="000B7A7B"/>
    <w:rsid w:val="000B7A82"/>
    <w:rsid w:val="000B7F25"/>
    <w:rsid w:val="000C0055"/>
    <w:rsid w:val="000C00BB"/>
    <w:rsid w:val="000C01AA"/>
    <w:rsid w:val="000C01F1"/>
    <w:rsid w:val="000C0419"/>
    <w:rsid w:val="000C045F"/>
    <w:rsid w:val="000C05A5"/>
    <w:rsid w:val="000C069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55A"/>
    <w:rsid w:val="000C2663"/>
    <w:rsid w:val="000C2766"/>
    <w:rsid w:val="000C2815"/>
    <w:rsid w:val="000C29BB"/>
    <w:rsid w:val="000C29C3"/>
    <w:rsid w:val="000C2BCB"/>
    <w:rsid w:val="000C2D84"/>
    <w:rsid w:val="000C2FFF"/>
    <w:rsid w:val="000C33B6"/>
    <w:rsid w:val="000C33ED"/>
    <w:rsid w:val="000C3AF9"/>
    <w:rsid w:val="000C45B9"/>
    <w:rsid w:val="000C471D"/>
    <w:rsid w:val="000C47C4"/>
    <w:rsid w:val="000C47FB"/>
    <w:rsid w:val="000C4A55"/>
    <w:rsid w:val="000C4AF2"/>
    <w:rsid w:val="000C4DF0"/>
    <w:rsid w:val="000C4F1D"/>
    <w:rsid w:val="000C5061"/>
    <w:rsid w:val="000C5095"/>
    <w:rsid w:val="000C534C"/>
    <w:rsid w:val="000C53B8"/>
    <w:rsid w:val="000C5878"/>
    <w:rsid w:val="000C5E55"/>
    <w:rsid w:val="000C5F1E"/>
    <w:rsid w:val="000C609B"/>
    <w:rsid w:val="000C6121"/>
    <w:rsid w:val="000C6148"/>
    <w:rsid w:val="000C61E9"/>
    <w:rsid w:val="000C63C6"/>
    <w:rsid w:val="000C640B"/>
    <w:rsid w:val="000C6916"/>
    <w:rsid w:val="000C692F"/>
    <w:rsid w:val="000C6AE3"/>
    <w:rsid w:val="000C6B3B"/>
    <w:rsid w:val="000C6B85"/>
    <w:rsid w:val="000C6E49"/>
    <w:rsid w:val="000C6F2C"/>
    <w:rsid w:val="000C712F"/>
    <w:rsid w:val="000C716E"/>
    <w:rsid w:val="000C7585"/>
    <w:rsid w:val="000C75FF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E6"/>
    <w:rsid w:val="000D13E2"/>
    <w:rsid w:val="000D1EEA"/>
    <w:rsid w:val="000D20F7"/>
    <w:rsid w:val="000D220C"/>
    <w:rsid w:val="000D24E0"/>
    <w:rsid w:val="000D2502"/>
    <w:rsid w:val="000D2715"/>
    <w:rsid w:val="000D27CD"/>
    <w:rsid w:val="000D2983"/>
    <w:rsid w:val="000D29E0"/>
    <w:rsid w:val="000D2C15"/>
    <w:rsid w:val="000D2E7B"/>
    <w:rsid w:val="000D2EEA"/>
    <w:rsid w:val="000D3012"/>
    <w:rsid w:val="000D31F7"/>
    <w:rsid w:val="000D35E5"/>
    <w:rsid w:val="000D3C23"/>
    <w:rsid w:val="000D3FE9"/>
    <w:rsid w:val="000D4195"/>
    <w:rsid w:val="000D46F2"/>
    <w:rsid w:val="000D4773"/>
    <w:rsid w:val="000D4864"/>
    <w:rsid w:val="000D4AED"/>
    <w:rsid w:val="000D4CEA"/>
    <w:rsid w:val="000D4DB6"/>
    <w:rsid w:val="000D4EAB"/>
    <w:rsid w:val="000D54FD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B9C"/>
    <w:rsid w:val="000D7C3D"/>
    <w:rsid w:val="000D7E17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545"/>
    <w:rsid w:val="000E1633"/>
    <w:rsid w:val="000E1C85"/>
    <w:rsid w:val="000E1D8C"/>
    <w:rsid w:val="000E1E38"/>
    <w:rsid w:val="000E1F05"/>
    <w:rsid w:val="000E20C2"/>
    <w:rsid w:val="000E21AE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996"/>
    <w:rsid w:val="000E39A9"/>
    <w:rsid w:val="000E3B80"/>
    <w:rsid w:val="000E3E2A"/>
    <w:rsid w:val="000E4673"/>
    <w:rsid w:val="000E49CB"/>
    <w:rsid w:val="000E4CA7"/>
    <w:rsid w:val="000E4D5B"/>
    <w:rsid w:val="000E504E"/>
    <w:rsid w:val="000E5130"/>
    <w:rsid w:val="000E515D"/>
    <w:rsid w:val="000E536D"/>
    <w:rsid w:val="000E5931"/>
    <w:rsid w:val="000E5BCC"/>
    <w:rsid w:val="000E5C56"/>
    <w:rsid w:val="000E5EA3"/>
    <w:rsid w:val="000E5FED"/>
    <w:rsid w:val="000E6013"/>
    <w:rsid w:val="000E60BA"/>
    <w:rsid w:val="000E616C"/>
    <w:rsid w:val="000E61D3"/>
    <w:rsid w:val="000E6EA1"/>
    <w:rsid w:val="000E7617"/>
    <w:rsid w:val="000E776C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321"/>
    <w:rsid w:val="000F044E"/>
    <w:rsid w:val="000F04DA"/>
    <w:rsid w:val="000F06D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24AC"/>
    <w:rsid w:val="000F2646"/>
    <w:rsid w:val="000F2792"/>
    <w:rsid w:val="000F2A28"/>
    <w:rsid w:val="000F2E95"/>
    <w:rsid w:val="000F2F87"/>
    <w:rsid w:val="000F301F"/>
    <w:rsid w:val="000F3043"/>
    <w:rsid w:val="000F314A"/>
    <w:rsid w:val="000F33FD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CA7"/>
    <w:rsid w:val="00101E1D"/>
    <w:rsid w:val="00101E30"/>
    <w:rsid w:val="00102013"/>
    <w:rsid w:val="001020A1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6A7"/>
    <w:rsid w:val="001048E5"/>
    <w:rsid w:val="00104C69"/>
    <w:rsid w:val="00104D27"/>
    <w:rsid w:val="001054C5"/>
    <w:rsid w:val="0010569E"/>
    <w:rsid w:val="00105A2F"/>
    <w:rsid w:val="00105B1C"/>
    <w:rsid w:val="00105B4F"/>
    <w:rsid w:val="001062D8"/>
    <w:rsid w:val="00106582"/>
    <w:rsid w:val="00106588"/>
    <w:rsid w:val="001066B4"/>
    <w:rsid w:val="00106713"/>
    <w:rsid w:val="001068C4"/>
    <w:rsid w:val="001068D1"/>
    <w:rsid w:val="001068F7"/>
    <w:rsid w:val="00106B42"/>
    <w:rsid w:val="00106BB9"/>
    <w:rsid w:val="00106CDD"/>
    <w:rsid w:val="00107740"/>
    <w:rsid w:val="0010782C"/>
    <w:rsid w:val="00107CC0"/>
    <w:rsid w:val="00107DE3"/>
    <w:rsid w:val="00107EB1"/>
    <w:rsid w:val="00110067"/>
    <w:rsid w:val="001100A3"/>
    <w:rsid w:val="001100CA"/>
    <w:rsid w:val="001100DA"/>
    <w:rsid w:val="001103C3"/>
    <w:rsid w:val="001109E9"/>
    <w:rsid w:val="00110AE8"/>
    <w:rsid w:val="00110FD6"/>
    <w:rsid w:val="001111A0"/>
    <w:rsid w:val="001113A1"/>
    <w:rsid w:val="00111477"/>
    <w:rsid w:val="0011197C"/>
    <w:rsid w:val="00111DAA"/>
    <w:rsid w:val="00111E0F"/>
    <w:rsid w:val="0011290F"/>
    <w:rsid w:val="00112BEA"/>
    <w:rsid w:val="00112D27"/>
    <w:rsid w:val="00112FF0"/>
    <w:rsid w:val="00113642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C2"/>
    <w:rsid w:val="00116F43"/>
    <w:rsid w:val="0011707F"/>
    <w:rsid w:val="00117355"/>
    <w:rsid w:val="001173A1"/>
    <w:rsid w:val="00117477"/>
    <w:rsid w:val="0011769C"/>
    <w:rsid w:val="001177B8"/>
    <w:rsid w:val="00117BD2"/>
    <w:rsid w:val="00117CE1"/>
    <w:rsid w:val="00117D6F"/>
    <w:rsid w:val="00117E2F"/>
    <w:rsid w:val="0012001F"/>
    <w:rsid w:val="001202E8"/>
    <w:rsid w:val="0012047C"/>
    <w:rsid w:val="00120737"/>
    <w:rsid w:val="00120924"/>
    <w:rsid w:val="0012096E"/>
    <w:rsid w:val="00120C25"/>
    <w:rsid w:val="00120C4E"/>
    <w:rsid w:val="00120C72"/>
    <w:rsid w:val="001210B1"/>
    <w:rsid w:val="0012111A"/>
    <w:rsid w:val="00121327"/>
    <w:rsid w:val="00121557"/>
    <w:rsid w:val="001218B7"/>
    <w:rsid w:val="00121944"/>
    <w:rsid w:val="00121AD0"/>
    <w:rsid w:val="00121B60"/>
    <w:rsid w:val="00121E01"/>
    <w:rsid w:val="00121F4B"/>
    <w:rsid w:val="00121F58"/>
    <w:rsid w:val="00122211"/>
    <w:rsid w:val="001229FC"/>
    <w:rsid w:val="00122B19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42A7"/>
    <w:rsid w:val="001245A1"/>
    <w:rsid w:val="00124934"/>
    <w:rsid w:val="00124B29"/>
    <w:rsid w:val="00124C15"/>
    <w:rsid w:val="00124CFC"/>
    <w:rsid w:val="00125088"/>
    <w:rsid w:val="00125139"/>
    <w:rsid w:val="00125150"/>
    <w:rsid w:val="00125308"/>
    <w:rsid w:val="001256D5"/>
    <w:rsid w:val="00125713"/>
    <w:rsid w:val="00125A34"/>
    <w:rsid w:val="00125DBF"/>
    <w:rsid w:val="00125F09"/>
    <w:rsid w:val="0012611C"/>
    <w:rsid w:val="0012657F"/>
    <w:rsid w:val="001266D3"/>
    <w:rsid w:val="00126DD5"/>
    <w:rsid w:val="00126F8E"/>
    <w:rsid w:val="00127181"/>
    <w:rsid w:val="00127553"/>
    <w:rsid w:val="0012756D"/>
    <w:rsid w:val="001278B9"/>
    <w:rsid w:val="00127A11"/>
    <w:rsid w:val="00127A37"/>
    <w:rsid w:val="00127C49"/>
    <w:rsid w:val="00130051"/>
    <w:rsid w:val="001300B6"/>
    <w:rsid w:val="001303F9"/>
    <w:rsid w:val="00130637"/>
    <w:rsid w:val="001311D3"/>
    <w:rsid w:val="00131330"/>
    <w:rsid w:val="001313A2"/>
    <w:rsid w:val="00131567"/>
    <w:rsid w:val="001317C3"/>
    <w:rsid w:val="00131892"/>
    <w:rsid w:val="00131B4E"/>
    <w:rsid w:val="00131C60"/>
    <w:rsid w:val="00131CAF"/>
    <w:rsid w:val="00131DCE"/>
    <w:rsid w:val="001324F9"/>
    <w:rsid w:val="00132506"/>
    <w:rsid w:val="00132517"/>
    <w:rsid w:val="001325A6"/>
    <w:rsid w:val="00132C52"/>
    <w:rsid w:val="00132C6F"/>
    <w:rsid w:val="00132C9B"/>
    <w:rsid w:val="00132F57"/>
    <w:rsid w:val="0013306E"/>
    <w:rsid w:val="00133411"/>
    <w:rsid w:val="001334F7"/>
    <w:rsid w:val="00133509"/>
    <w:rsid w:val="00133A5B"/>
    <w:rsid w:val="00133DAC"/>
    <w:rsid w:val="00133DFA"/>
    <w:rsid w:val="00134139"/>
    <w:rsid w:val="0013459C"/>
    <w:rsid w:val="00134677"/>
    <w:rsid w:val="00134801"/>
    <w:rsid w:val="00134CA0"/>
    <w:rsid w:val="00135587"/>
    <w:rsid w:val="00135B64"/>
    <w:rsid w:val="00135B65"/>
    <w:rsid w:val="00135C67"/>
    <w:rsid w:val="00136161"/>
    <w:rsid w:val="00136299"/>
    <w:rsid w:val="0013656C"/>
    <w:rsid w:val="00136996"/>
    <w:rsid w:val="00136D1D"/>
    <w:rsid w:val="00136ED2"/>
    <w:rsid w:val="001370E3"/>
    <w:rsid w:val="0013717D"/>
    <w:rsid w:val="001374CE"/>
    <w:rsid w:val="0013750E"/>
    <w:rsid w:val="00137742"/>
    <w:rsid w:val="001377A8"/>
    <w:rsid w:val="00137BC4"/>
    <w:rsid w:val="00137E0A"/>
    <w:rsid w:val="00140903"/>
    <w:rsid w:val="00140DC5"/>
    <w:rsid w:val="001410E6"/>
    <w:rsid w:val="0014184E"/>
    <w:rsid w:val="001418B5"/>
    <w:rsid w:val="001419D4"/>
    <w:rsid w:val="00141C5C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54E"/>
    <w:rsid w:val="001456CF"/>
    <w:rsid w:val="00145EBF"/>
    <w:rsid w:val="00145F8E"/>
    <w:rsid w:val="0014673E"/>
    <w:rsid w:val="001467D5"/>
    <w:rsid w:val="00146930"/>
    <w:rsid w:val="001473A5"/>
    <w:rsid w:val="0014754B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711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4DA"/>
    <w:rsid w:val="001544E6"/>
    <w:rsid w:val="0015451C"/>
    <w:rsid w:val="001547E8"/>
    <w:rsid w:val="00154B0C"/>
    <w:rsid w:val="00154B93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BDB"/>
    <w:rsid w:val="00156CCF"/>
    <w:rsid w:val="00156DA0"/>
    <w:rsid w:val="00156F1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91"/>
    <w:rsid w:val="00160951"/>
    <w:rsid w:val="00160BA7"/>
    <w:rsid w:val="00160FD3"/>
    <w:rsid w:val="00161140"/>
    <w:rsid w:val="001611BD"/>
    <w:rsid w:val="00161341"/>
    <w:rsid w:val="00161712"/>
    <w:rsid w:val="001617BE"/>
    <w:rsid w:val="001617F2"/>
    <w:rsid w:val="0016192E"/>
    <w:rsid w:val="00161B4C"/>
    <w:rsid w:val="001620D1"/>
    <w:rsid w:val="001626B8"/>
    <w:rsid w:val="00162B4C"/>
    <w:rsid w:val="00162B69"/>
    <w:rsid w:val="00162E95"/>
    <w:rsid w:val="001630C1"/>
    <w:rsid w:val="001630FF"/>
    <w:rsid w:val="0016317C"/>
    <w:rsid w:val="00163203"/>
    <w:rsid w:val="00163268"/>
    <w:rsid w:val="00163C9D"/>
    <w:rsid w:val="00163CC3"/>
    <w:rsid w:val="00163D1D"/>
    <w:rsid w:val="00163D68"/>
    <w:rsid w:val="00163DD4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388"/>
    <w:rsid w:val="00170A6C"/>
    <w:rsid w:val="00170C3E"/>
    <w:rsid w:val="00170D0C"/>
    <w:rsid w:val="00170DC2"/>
    <w:rsid w:val="00170EB5"/>
    <w:rsid w:val="0017148C"/>
    <w:rsid w:val="001715BF"/>
    <w:rsid w:val="0017188D"/>
    <w:rsid w:val="00171890"/>
    <w:rsid w:val="00171906"/>
    <w:rsid w:val="00171CD3"/>
    <w:rsid w:val="001722B4"/>
    <w:rsid w:val="00172499"/>
    <w:rsid w:val="00172511"/>
    <w:rsid w:val="00172788"/>
    <w:rsid w:val="0017283A"/>
    <w:rsid w:val="00172963"/>
    <w:rsid w:val="00172EAF"/>
    <w:rsid w:val="0017327B"/>
    <w:rsid w:val="001733C8"/>
    <w:rsid w:val="00173807"/>
    <w:rsid w:val="00173A4F"/>
    <w:rsid w:val="00173C42"/>
    <w:rsid w:val="00173C63"/>
    <w:rsid w:val="00173E79"/>
    <w:rsid w:val="00173E81"/>
    <w:rsid w:val="00173FBC"/>
    <w:rsid w:val="0017416A"/>
    <w:rsid w:val="0017416D"/>
    <w:rsid w:val="0017433A"/>
    <w:rsid w:val="00174433"/>
    <w:rsid w:val="0017473C"/>
    <w:rsid w:val="001747C3"/>
    <w:rsid w:val="00174CF7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F5A"/>
    <w:rsid w:val="001763A5"/>
    <w:rsid w:val="0017651E"/>
    <w:rsid w:val="00176708"/>
    <w:rsid w:val="00176900"/>
    <w:rsid w:val="00176A24"/>
    <w:rsid w:val="00176D4F"/>
    <w:rsid w:val="00176D8C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E3B"/>
    <w:rsid w:val="0018429F"/>
    <w:rsid w:val="001843D4"/>
    <w:rsid w:val="00184761"/>
    <w:rsid w:val="0018490E"/>
    <w:rsid w:val="00184C5F"/>
    <w:rsid w:val="00184CBE"/>
    <w:rsid w:val="00184DA3"/>
    <w:rsid w:val="00184DC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E51"/>
    <w:rsid w:val="00190FC9"/>
    <w:rsid w:val="00191083"/>
    <w:rsid w:val="00191151"/>
    <w:rsid w:val="00191191"/>
    <w:rsid w:val="001915E5"/>
    <w:rsid w:val="0019171E"/>
    <w:rsid w:val="00191725"/>
    <w:rsid w:val="00191823"/>
    <w:rsid w:val="00191B7A"/>
    <w:rsid w:val="00191D84"/>
    <w:rsid w:val="00191DB7"/>
    <w:rsid w:val="0019259B"/>
    <w:rsid w:val="0019287B"/>
    <w:rsid w:val="00192AA3"/>
    <w:rsid w:val="00192E30"/>
    <w:rsid w:val="00192E67"/>
    <w:rsid w:val="00193474"/>
    <w:rsid w:val="001936AF"/>
    <w:rsid w:val="00193862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AC1"/>
    <w:rsid w:val="001A5FEC"/>
    <w:rsid w:val="001A6341"/>
    <w:rsid w:val="001A65C7"/>
    <w:rsid w:val="001A68DE"/>
    <w:rsid w:val="001A68F5"/>
    <w:rsid w:val="001A69E0"/>
    <w:rsid w:val="001A6A49"/>
    <w:rsid w:val="001A6B33"/>
    <w:rsid w:val="001A6D8D"/>
    <w:rsid w:val="001A6F04"/>
    <w:rsid w:val="001A741C"/>
    <w:rsid w:val="001A7503"/>
    <w:rsid w:val="001A7636"/>
    <w:rsid w:val="001A77F2"/>
    <w:rsid w:val="001A7A7D"/>
    <w:rsid w:val="001A7C24"/>
    <w:rsid w:val="001A7D31"/>
    <w:rsid w:val="001A7E12"/>
    <w:rsid w:val="001A7F4D"/>
    <w:rsid w:val="001B038D"/>
    <w:rsid w:val="001B05C2"/>
    <w:rsid w:val="001B0669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27A1"/>
    <w:rsid w:val="001B2937"/>
    <w:rsid w:val="001B2AC0"/>
    <w:rsid w:val="001B2EAD"/>
    <w:rsid w:val="001B30B0"/>
    <w:rsid w:val="001B3175"/>
    <w:rsid w:val="001B3273"/>
    <w:rsid w:val="001B33FC"/>
    <w:rsid w:val="001B35CF"/>
    <w:rsid w:val="001B365B"/>
    <w:rsid w:val="001B37B0"/>
    <w:rsid w:val="001B39FA"/>
    <w:rsid w:val="001B3AA4"/>
    <w:rsid w:val="001B3B2E"/>
    <w:rsid w:val="001B3C30"/>
    <w:rsid w:val="001B3D38"/>
    <w:rsid w:val="001B405A"/>
    <w:rsid w:val="001B40D5"/>
    <w:rsid w:val="001B41CB"/>
    <w:rsid w:val="001B43A8"/>
    <w:rsid w:val="001B4422"/>
    <w:rsid w:val="001B449F"/>
    <w:rsid w:val="001B464E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5A9"/>
    <w:rsid w:val="001B65B5"/>
    <w:rsid w:val="001B65FF"/>
    <w:rsid w:val="001B662B"/>
    <w:rsid w:val="001B673A"/>
    <w:rsid w:val="001B6809"/>
    <w:rsid w:val="001B6A82"/>
    <w:rsid w:val="001B6DE4"/>
    <w:rsid w:val="001B7266"/>
    <w:rsid w:val="001B7324"/>
    <w:rsid w:val="001B7613"/>
    <w:rsid w:val="001B780D"/>
    <w:rsid w:val="001B794E"/>
    <w:rsid w:val="001B7A49"/>
    <w:rsid w:val="001B7BB0"/>
    <w:rsid w:val="001B7F10"/>
    <w:rsid w:val="001C0078"/>
    <w:rsid w:val="001C00AC"/>
    <w:rsid w:val="001C0537"/>
    <w:rsid w:val="001C069E"/>
    <w:rsid w:val="001C08E5"/>
    <w:rsid w:val="001C093F"/>
    <w:rsid w:val="001C096A"/>
    <w:rsid w:val="001C0A98"/>
    <w:rsid w:val="001C0B02"/>
    <w:rsid w:val="001C0DF2"/>
    <w:rsid w:val="001C0F9B"/>
    <w:rsid w:val="001C16E9"/>
    <w:rsid w:val="001C1747"/>
    <w:rsid w:val="001C1938"/>
    <w:rsid w:val="001C2CCB"/>
    <w:rsid w:val="001C2EDB"/>
    <w:rsid w:val="001C2EEC"/>
    <w:rsid w:val="001C2EFB"/>
    <w:rsid w:val="001C397B"/>
    <w:rsid w:val="001C3BD4"/>
    <w:rsid w:val="001C3CC8"/>
    <w:rsid w:val="001C3D17"/>
    <w:rsid w:val="001C41DB"/>
    <w:rsid w:val="001C44E4"/>
    <w:rsid w:val="001C464E"/>
    <w:rsid w:val="001C482D"/>
    <w:rsid w:val="001C4981"/>
    <w:rsid w:val="001C4CAA"/>
    <w:rsid w:val="001C4E5E"/>
    <w:rsid w:val="001C515B"/>
    <w:rsid w:val="001C5583"/>
    <w:rsid w:val="001C581E"/>
    <w:rsid w:val="001C5AC5"/>
    <w:rsid w:val="001C5B6C"/>
    <w:rsid w:val="001C5CAA"/>
    <w:rsid w:val="001C68B6"/>
    <w:rsid w:val="001C6913"/>
    <w:rsid w:val="001C69BC"/>
    <w:rsid w:val="001C6B2D"/>
    <w:rsid w:val="001C6C81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EB6"/>
    <w:rsid w:val="001D0F4F"/>
    <w:rsid w:val="001D129F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BFC"/>
    <w:rsid w:val="001D540A"/>
    <w:rsid w:val="001D54C1"/>
    <w:rsid w:val="001D5603"/>
    <w:rsid w:val="001D5908"/>
    <w:rsid w:val="001D5932"/>
    <w:rsid w:val="001D5951"/>
    <w:rsid w:val="001D5D35"/>
    <w:rsid w:val="001D5D99"/>
    <w:rsid w:val="001D6694"/>
    <w:rsid w:val="001D6BCD"/>
    <w:rsid w:val="001D6CF4"/>
    <w:rsid w:val="001D6D09"/>
    <w:rsid w:val="001D713F"/>
    <w:rsid w:val="001D7367"/>
    <w:rsid w:val="001D7401"/>
    <w:rsid w:val="001D7613"/>
    <w:rsid w:val="001D769E"/>
    <w:rsid w:val="001D76B4"/>
    <w:rsid w:val="001D7AFC"/>
    <w:rsid w:val="001D7B7D"/>
    <w:rsid w:val="001D7E46"/>
    <w:rsid w:val="001D7E62"/>
    <w:rsid w:val="001D7FA0"/>
    <w:rsid w:val="001E02CA"/>
    <w:rsid w:val="001E0360"/>
    <w:rsid w:val="001E0436"/>
    <w:rsid w:val="001E0670"/>
    <w:rsid w:val="001E0B81"/>
    <w:rsid w:val="001E0CE4"/>
    <w:rsid w:val="001E0F12"/>
    <w:rsid w:val="001E12C2"/>
    <w:rsid w:val="001E152F"/>
    <w:rsid w:val="001E189A"/>
    <w:rsid w:val="001E1A98"/>
    <w:rsid w:val="001E1B3B"/>
    <w:rsid w:val="001E1BB7"/>
    <w:rsid w:val="001E1E19"/>
    <w:rsid w:val="001E1E33"/>
    <w:rsid w:val="001E202D"/>
    <w:rsid w:val="001E2215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329F"/>
    <w:rsid w:val="001E35FE"/>
    <w:rsid w:val="001E366B"/>
    <w:rsid w:val="001E375C"/>
    <w:rsid w:val="001E3E30"/>
    <w:rsid w:val="001E4253"/>
    <w:rsid w:val="001E5258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293"/>
    <w:rsid w:val="001E639B"/>
    <w:rsid w:val="001E6546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31"/>
    <w:rsid w:val="001F0BD4"/>
    <w:rsid w:val="001F0D44"/>
    <w:rsid w:val="001F0D5A"/>
    <w:rsid w:val="001F1040"/>
    <w:rsid w:val="001F10B2"/>
    <w:rsid w:val="001F134A"/>
    <w:rsid w:val="001F1403"/>
    <w:rsid w:val="001F14E3"/>
    <w:rsid w:val="001F1BD6"/>
    <w:rsid w:val="001F1C25"/>
    <w:rsid w:val="001F1C27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D69"/>
    <w:rsid w:val="001F2D86"/>
    <w:rsid w:val="001F33B1"/>
    <w:rsid w:val="001F38A5"/>
    <w:rsid w:val="001F392A"/>
    <w:rsid w:val="001F3D6E"/>
    <w:rsid w:val="001F424C"/>
    <w:rsid w:val="001F4352"/>
    <w:rsid w:val="001F4781"/>
    <w:rsid w:val="001F4AC6"/>
    <w:rsid w:val="001F5508"/>
    <w:rsid w:val="001F550F"/>
    <w:rsid w:val="001F568E"/>
    <w:rsid w:val="001F5833"/>
    <w:rsid w:val="001F5BFA"/>
    <w:rsid w:val="001F5C3D"/>
    <w:rsid w:val="001F64F7"/>
    <w:rsid w:val="001F6649"/>
    <w:rsid w:val="001F682F"/>
    <w:rsid w:val="001F7136"/>
    <w:rsid w:val="001F7149"/>
    <w:rsid w:val="001F72AE"/>
    <w:rsid w:val="001F7697"/>
    <w:rsid w:val="001F7FD4"/>
    <w:rsid w:val="0020064F"/>
    <w:rsid w:val="00200963"/>
    <w:rsid w:val="00200E07"/>
    <w:rsid w:val="00200E24"/>
    <w:rsid w:val="00200FE4"/>
    <w:rsid w:val="0020105D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7E8"/>
    <w:rsid w:val="00202921"/>
    <w:rsid w:val="00202A27"/>
    <w:rsid w:val="00202F70"/>
    <w:rsid w:val="002035A8"/>
    <w:rsid w:val="002036EA"/>
    <w:rsid w:val="0020393E"/>
    <w:rsid w:val="00203B9F"/>
    <w:rsid w:val="00204D7A"/>
    <w:rsid w:val="00204DAE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BD7"/>
    <w:rsid w:val="00206DBA"/>
    <w:rsid w:val="00206E1F"/>
    <w:rsid w:val="00206EFC"/>
    <w:rsid w:val="00206F14"/>
    <w:rsid w:val="002071B2"/>
    <w:rsid w:val="0020743F"/>
    <w:rsid w:val="00207A7C"/>
    <w:rsid w:val="00207AA9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2D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F23"/>
    <w:rsid w:val="0021304B"/>
    <w:rsid w:val="00213094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504A"/>
    <w:rsid w:val="00215113"/>
    <w:rsid w:val="0021512E"/>
    <w:rsid w:val="0021537E"/>
    <w:rsid w:val="00215409"/>
    <w:rsid w:val="00215513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BBD"/>
    <w:rsid w:val="00216E3B"/>
    <w:rsid w:val="00216FBE"/>
    <w:rsid w:val="002170F8"/>
    <w:rsid w:val="00217439"/>
    <w:rsid w:val="002175D2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90C"/>
    <w:rsid w:val="00220AC5"/>
    <w:rsid w:val="00220DB5"/>
    <w:rsid w:val="00220DC3"/>
    <w:rsid w:val="00220E4C"/>
    <w:rsid w:val="00220F44"/>
    <w:rsid w:val="00220F51"/>
    <w:rsid w:val="002211A0"/>
    <w:rsid w:val="00221318"/>
    <w:rsid w:val="002213CB"/>
    <w:rsid w:val="002217B8"/>
    <w:rsid w:val="00221AE4"/>
    <w:rsid w:val="00221B13"/>
    <w:rsid w:val="00221EB8"/>
    <w:rsid w:val="00221EE6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6D6"/>
    <w:rsid w:val="00223AEC"/>
    <w:rsid w:val="00223C26"/>
    <w:rsid w:val="00224108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6C9"/>
    <w:rsid w:val="00225AC4"/>
    <w:rsid w:val="00225AE9"/>
    <w:rsid w:val="00225CA7"/>
    <w:rsid w:val="00226281"/>
    <w:rsid w:val="00226A14"/>
    <w:rsid w:val="00226A55"/>
    <w:rsid w:val="00226EF7"/>
    <w:rsid w:val="00226F9F"/>
    <w:rsid w:val="002276C4"/>
    <w:rsid w:val="0022774A"/>
    <w:rsid w:val="00227D7E"/>
    <w:rsid w:val="00227F0B"/>
    <w:rsid w:val="00230193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9C2"/>
    <w:rsid w:val="00231AE8"/>
    <w:rsid w:val="00231AEC"/>
    <w:rsid w:val="00231C47"/>
    <w:rsid w:val="00231C68"/>
    <w:rsid w:val="00232200"/>
    <w:rsid w:val="00232594"/>
    <w:rsid w:val="00232D1A"/>
    <w:rsid w:val="00232D71"/>
    <w:rsid w:val="00232D76"/>
    <w:rsid w:val="00232DD9"/>
    <w:rsid w:val="00232F01"/>
    <w:rsid w:val="002334FE"/>
    <w:rsid w:val="00233586"/>
    <w:rsid w:val="002338AE"/>
    <w:rsid w:val="002338EB"/>
    <w:rsid w:val="00233993"/>
    <w:rsid w:val="00233DDA"/>
    <w:rsid w:val="0023426E"/>
    <w:rsid w:val="00234316"/>
    <w:rsid w:val="002347E6"/>
    <w:rsid w:val="00234A60"/>
    <w:rsid w:val="00234AFB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3E"/>
    <w:rsid w:val="0023618C"/>
    <w:rsid w:val="00236258"/>
    <w:rsid w:val="00236340"/>
    <w:rsid w:val="00236486"/>
    <w:rsid w:val="00236BE7"/>
    <w:rsid w:val="00236F0E"/>
    <w:rsid w:val="00236FAF"/>
    <w:rsid w:val="00237248"/>
    <w:rsid w:val="0023766D"/>
    <w:rsid w:val="002376FA"/>
    <w:rsid w:val="00237AC9"/>
    <w:rsid w:val="00237C00"/>
    <w:rsid w:val="00240669"/>
    <w:rsid w:val="002407D0"/>
    <w:rsid w:val="00240A31"/>
    <w:rsid w:val="00240DA8"/>
    <w:rsid w:val="00240DFB"/>
    <w:rsid w:val="00240EA8"/>
    <w:rsid w:val="00240F88"/>
    <w:rsid w:val="002410B8"/>
    <w:rsid w:val="002412E7"/>
    <w:rsid w:val="002413A3"/>
    <w:rsid w:val="002414D9"/>
    <w:rsid w:val="0024151D"/>
    <w:rsid w:val="002416D6"/>
    <w:rsid w:val="002418C4"/>
    <w:rsid w:val="0024195F"/>
    <w:rsid w:val="00241D2E"/>
    <w:rsid w:val="00241F1B"/>
    <w:rsid w:val="00241F72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8F9"/>
    <w:rsid w:val="00245F17"/>
    <w:rsid w:val="00246047"/>
    <w:rsid w:val="002462E9"/>
    <w:rsid w:val="0024644E"/>
    <w:rsid w:val="0024645D"/>
    <w:rsid w:val="002464D1"/>
    <w:rsid w:val="00246505"/>
    <w:rsid w:val="0024671D"/>
    <w:rsid w:val="0024681A"/>
    <w:rsid w:val="00246E01"/>
    <w:rsid w:val="002471A6"/>
    <w:rsid w:val="00247517"/>
    <w:rsid w:val="00247542"/>
    <w:rsid w:val="00247E0E"/>
    <w:rsid w:val="00250056"/>
    <w:rsid w:val="002500B8"/>
    <w:rsid w:val="00250423"/>
    <w:rsid w:val="002505FD"/>
    <w:rsid w:val="00250631"/>
    <w:rsid w:val="0025063C"/>
    <w:rsid w:val="002509CE"/>
    <w:rsid w:val="00250AC1"/>
    <w:rsid w:val="002514D9"/>
    <w:rsid w:val="00251558"/>
    <w:rsid w:val="0025164D"/>
    <w:rsid w:val="0025192D"/>
    <w:rsid w:val="00251A47"/>
    <w:rsid w:val="00251DCA"/>
    <w:rsid w:val="00251DF1"/>
    <w:rsid w:val="0025205A"/>
    <w:rsid w:val="00252106"/>
    <w:rsid w:val="0025218D"/>
    <w:rsid w:val="00252647"/>
    <w:rsid w:val="002526FD"/>
    <w:rsid w:val="002528E0"/>
    <w:rsid w:val="00252925"/>
    <w:rsid w:val="00252BE3"/>
    <w:rsid w:val="00252BEB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3D0"/>
    <w:rsid w:val="00254680"/>
    <w:rsid w:val="00254E86"/>
    <w:rsid w:val="00254F04"/>
    <w:rsid w:val="00254F67"/>
    <w:rsid w:val="00254F83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627"/>
    <w:rsid w:val="0025664C"/>
    <w:rsid w:val="00256B3F"/>
    <w:rsid w:val="002573B3"/>
    <w:rsid w:val="002573C2"/>
    <w:rsid w:val="0025750C"/>
    <w:rsid w:val="0025752B"/>
    <w:rsid w:val="002576A1"/>
    <w:rsid w:val="0025788E"/>
    <w:rsid w:val="00257D72"/>
    <w:rsid w:val="00257FD4"/>
    <w:rsid w:val="00260104"/>
    <w:rsid w:val="002601ED"/>
    <w:rsid w:val="00260560"/>
    <w:rsid w:val="002607D0"/>
    <w:rsid w:val="00260944"/>
    <w:rsid w:val="00260B39"/>
    <w:rsid w:val="00260DDC"/>
    <w:rsid w:val="00260FE0"/>
    <w:rsid w:val="002611D6"/>
    <w:rsid w:val="00261322"/>
    <w:rsid w:val="00261830"/>
    <w:rsid w:val="00261B80"/>
    <w:rsid w:val="00261D9B"/>
    <w:rsid w:val="00261F28"/>
    <w:rsid w:val="002620CB"/>
    <w:rsid w:val="0026222B"/>
    <w:rsid w:val="00262AE2"/>
    <w:rsid w:val="002630C1"/>
    <w:rsid w:val="00263417"/>
    <w:rsid w:val="002636E3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68E"/>
    <w:rsid w:val="00265D6A"/>
    <w:rsid w:val="002662D6"/>
    <w:rsid w:val="00266595"/>
    <w:rsid w:val="00266681"/>
    <w:rsid w:val="002666D0"/>
    <w:rsid w:val="00266801"/>
    <w:rsid w:val="00266E2A"/>
    <w:rsid w:val="00266FEA"/>
    <w:rsid w:val="00266FF6"/>
    <w:rsid w:val="002670A6"/>
    <w:rsid w:val="002670E0"/>
    <w:rsid w:val="00267139"/>
    <w:rsid w:val="002677F3"/>
    <w:rsid w:val="00267886"/>
    <w:rsid w:val="00267CA2"/>
    <w:rsid w:val="00267E6E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F02"/>
    <w:rsid w:val="00272549"/>
    <w:rsid w:val="00272BF1"/>
    <w:rsid w:val="00272CFE"/>
    <w:rsid w:val="00272D23"/>
    <w:rsid w:val="00272FF8"/>
    <w:rsid w:val="00273070"/>
    <w:rsid w:val="002730C4"/>
    <w:rsid w:val="0027358C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9C4"/>
    <w:rsid w:val="00274A5A"/>
    <w:rsid w:val="00274E47"/>
    <w:rsid w:val="00274F6C"/>
    <w:rsid w:val="00274F89"/>
    <w:rsid w:val="00274FD1"/>
    <w:rsid w:val="002750A5"/>
    <w:rsid w:val="0027519E"/>
    <w:rsid w:val="00275579"/>
    <w:rsid w:val="0027576C"/>
    <w:rsid w:val="00275B40"/>
    <w:rsid w:val="00275CB8"/>
    <w:rsid w:val="00275E94"/>
    <w:rsid w:val="00275EE0"/>
    <w:rsid w:val="00276171"/>
    <w:rsid w:val="002763BF"/>
    <w:rsid w:val="002766A5"/>
    <w:rsid w:val="00276C0A"/>
    <w:rsid w:val="00276ED8"/>
    <w:rsid w:val="00276F2B"/>
    <w:rsid w:val="00276F9E"/>
    <w:rsid w:val="002773FE"/>
    <w:rsid w:val="00277529"/>
    <w:rsid w:val="00277634"/>
    <w:rsid w:val="002776E6"/>
    <w:rsid w:val="0027795D"/>
    <w:rsid w:val="002779E4"/>
    <w:rsid w:val="00277D29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C38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40DB"/>
    <w:rsid w:val="00284380"/>
    <w:rsid w:val="0028439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92F"/>
    <w:rsid w:val="00285C25"/>
    <w:rsid w:val="00285D51"/>
    <w:rsid w:val="0028601A"/>
    <w:rsid w:val="00286180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713C"/>
    <w:rsid w:val="00287543"/>
    <w:rsid w:val="002879DF"/>
    <w:rsid w:val="00287A16"/>
    <w:rsid w:val="00287AF6"/>
    <w:rsid w:val="00287F3A"/>
    <w:rsid w:val="002903DD"/>
    <w:rsid w:val="00290531"/>
    <w:rsid w:val="0029054D"/>
    <w:rsid w:val="002908D9"/>
    <w:rsid w:val="002908F7"/>
    <w:rsid w:val="00290A72"/>
    <w:rsid w:val="00290A8F"/>
    <w:rsid w:val="00290DDB"/>
    <w:rsid w:val="00290E5C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4E8"/>
    <w:rsid w:val="00294520"/>
    <w:rsid w:val="00294675"/>
    <w:rsid w:val="002946FB"/>
    <w:rsid w:val="00294879"/>
    <w:rsid w:val="0029489F"/>
    <w:rsid w:val="00294959"/>
    <w:rsid w:val="00294998"/>
    <w:rsid w:val="002949E2"/>
    <w:rsid w:val="00294C8E"/>
    <w:rsid w:val="00294EB0"/>
    <w:rsid w:val="00294FA7"/>
    <w:rsid w:val="00295123"/>
    <w:rsid w:val="00295256"/>
    <w:rsid w:val="00295300"/>
    <w:rsid w:val="00295313"/>
    <w:rsid w:val="002953FB"/>
    <w:rsid w:val="00295659"/>
    <w:rsid w:val="002958AE"/>
    <w:rsid w:val="002958D7"/>
    <w:rsid w:val="00295A13"/>
    <w:rsid w:val="00295BAB"/>
    <w:rsid w:val="00295BE5"/>
    <w:rsid w:val="00295C54"/>
    <w:rsid w:val="002964F4"/>
    <w:rsid w:val="0029672F"/>
    <w:rsid w:val="002967FD"/>
    <w:rsid w:val="002968AC"/>
    <w:rsid w:val="00296B45"/>
    <w:rsid w:val="00296DEF"/>
    <w:rsid w:val="0029712D"/>
    <w:rsid w:val="0029746D"/>
    <w:rsid w:val="0029757F"/>
    <w:rsid w:val="002975B1"/>
    <w:rsid w:val="00297913"/>
    <w:rsid w:val="002979C1"/>
    <w:rsid w:val="002A0193"/>
    <w:rsid w:val="002A0748"/>
    <w:rsid w:val="002A0AEF"/>
    <w:rsid w:val="002A0DDA"/>
    <w:rsid w:val="002A0F55"/>
    <w:rsid w:val="002A153E"/>
    <w:rsid w:val="002A158A"/>
    <w:rsid w:val="002A19FB"/>
    <w:rsid w:val="002A1BB6"/>
    <w:rsid w:val="002A1D27"/>
    <w:rsid w:val="002A1D66"/>
    <w:rsid w:val="002A29B6"/>
    <w:rsid w:val="002A2A11"/>
    <w:rsid w:val="002A2EA3"/>
    <w:rsid w:val="002A2F3E"/>
    <w:rsid w:val="002A3050"/>
    <w:rsid w:val="002A3079"/>
    <w:rsid w:val="002A30BE"/>
    <w:rsid w:val="002A30DA"/>
    <w:rsid w:val="002A351B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CDA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867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EC9"/>
    <w:rsid w:val="002B34C7"/>
    <w:rsid w:val="002B3695"/>
    <w:rsid w:val="002B3781"/>
    <w:rsid w:val="002B3835"/>
    <w:rsid w:val="002B3BAA"/>
    <w:rsid w:val="002B3E0E"/>
    <w:rsid w:val="002B410B"/>
    <w:rsid w:val="002B42BF"/>
    <w:rsid w:val="002B4659"/>
    <w:rsid w:val="002B4834"/>
    <w:rsid w:val="002B48DF"/>
    <w:rsid w:val="002B4A57"/>
    <w:rsid w:val="002B551D"/>
    <w:rsid w:val="002B5729"/>
    <w:rsid w:val="002B580B"/>
    <w:rsid w:val="002B5967"/>
    <w:rsid w:val="002B5CA4"/>
    <w:rsid w:val="002B5E6D"/>
    <w:rsid w:val="002B6141"/>
    <w:rsid w:val="002B6374"/>
    <w:rsid w:val="002B6464"/>
    <w:rsid w:val="002B674C"/>
    <w:rsid w:val="002B69B2"/>
    <w:rsid w:val="002B6B0D"/>
    <w:rsid w:val="002B6FCE"/>
    <w:rsid w:val="002B7169"/>
    <w:rsid w:val="002B7545"/>
    <w:rsid w:val="002B75AB"/>
    <w:rsid w:val="002B793F"/>
    <w:rsid w:val="002B7D76"/>
    <w:rsid w:val="002B7F7C"/>
    <w:rsid w:val="002C017B"/>
    <w:rsid w:val="002C023A"/>
    <w:rsid w:val="002C02E1"/>
    <w:rsid w:val="002C034C"/>
    <w:rsid w:val="002C03B7"/>
    <w:rsid w:val="002C0826"/>
    <w:rsid w:val="002C089A"/>
    <w:rsid w:val="002C0B03"/>
    <w:rsid w:val="002C0C67"/>
    <w:rsid w:val="002C0C99"/>
    <w:rsid w:val="002C0D55"/>
    <w:rsid w:val="002C0EAB"/>
    <w:rsid w:val="002C104D"/>
    <w:rsid w:val="002C117C"/>
    <w:rsid w:val="002C1DCB"/>
    <w:rsid w:val="002C1EA7"/>
    <w:rsid w:val="002C1F58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270"/>
    <w:rsid w:val="002C335B"/>
    <w:rsid w:val="002C3472"/>
    <w:rsid w:val="002C3511"/>
    <w:rsid w:val="002C359B"/>
    <w:rsid w:val="002C37B5"/>
    <w:rsid w:val="002C3AF2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460"/>
    <w:rsid w:val="002C5968"/>
    <w:rsid w:val="002C5BFB"/>
    <w:rsid w:val="002C5C6E"/>
    <w:rsid w:val="002C5C7A"/>
    <w:rsid w:val="002C6326"/>
    <w:rsid w:val="002C6574"/>
    <w:rsid w:val="002C65C5"/>
    <w:rsid w:val="002C65D9"/>
    <w:rsid w:val="002C66C3"/>
    <w:rsid w:val="002C6714"/>
    <w:rsid w:val="002C6827"/>
    <w:rsid w:val="002C6A38"/>
    <w:rsid w:val="002C7131"/>
    <w:rsid w:val="002C75C7"/>
    <w:rsid w:val="002C7ABE"/>
    <w:rsid w:val="002C7B0C"/>
    <w:rsid w:val="002C7BB3"/>
    <w:rsid w:val="002D0045"/>
    <w:rsid w:val="002D0068"/>
    <w:rsid w:val="002D010E"/>
    <w:rsid w:val="002D0418"/>
    <w:rsid w:val="002D04CB"/>
    <w:rsid w:val="002D056D"/>
    <w:rsid w:val="002D07E9"/>
    <w:rsid w:val="002D096C"/>
    <w:rsid w:val="002D0987"/>
    <w:rsid w:val="002D09F2"/>
    <w:rsid w:val="002D0CD5"/>
    <w:rsid w:val="002D0D25"/>
    <w:rsid w:val="002D1404"/>
    <w:rsid w:val="002D145D"/>
    <w:rsid w:val="002D1586"/>
    <w:rsid w:val="002D164C"/>
    <w:rsid w:val="002D16F2"/>
    <w:rsid w:val="002D173D"/>
    <w:rsid w:val="002D1B69"/>
    <w:rsid w:val="002D1C7C"/>
    <w:rsid w:val="002D1E94"/>
    <w:rsid w:val="002D205A"/>
    <w:rsid w:val="002D207B"/>
    <w:rsid w:val="002D23BC"/>
    <w:rsid w:val="002D269E"/>
    <w:rsid w:val="002D2BC4"/>
    <w:rsid w:val="002D2E5B"/>
    <w:rsid w:val="002D2F8D"/>
    <w:rsid w:val="002D30C6"/>
    <w:rsid w:val="002D30F6"/>
    <w:rsid w:val="002D3109"/>
    <w:rsid w:val="002D327B"/>
    <w:rsid w:val="002D341E"/>
    <w:rsid w:val="002D34AF"/>
    <w:rsid w:val="002D3704"/>
    <w:rsid w:val="002D388D"/>
    <w:rsid w:val="002D3B1A"/>
    <w:rsid w:val="002D3F0D"/>
    <w:rsid w:val="002D3FAC"/>
    <w:rsid w:val="002D422B"/>
    <w:rsid w:val="002D43FA"/>
    <w:rsid w:val="002D4656"/>
    <w:rsid w:val="002D4B11"/>
    <w:rsid w:val="002D5152"/>
    <w:rsid w:val="002D52B3"/>
    <w:rsid w:val="002D5488"/>
    <w:rsid w:val="002D55CB"/>
    <w:rsid w:val="002D588D"/>
    <w:rsid w:val="002D5AB4"/>
    <w:rsid w:val="002D5C5D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53F"/>
    <w:rsid w:val="002E0687"/>
    <w:rsid w:val="002E0B60"/>
    <w:rsid w:val="002E0EFB"/>
    <w:rsid w:val="002E1039"/>
    <w:rsid w:val="002E11B9"/>
    <w:rsid w:val="002E123D"/>
    <w:rsid w:val="002E16A1"/>
    <w:rsid w:val="002E18BB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648"/>
    <w:rsid w:val="002E3680"/>
    <w:rsid w:val="002E36BD"/>
    <w:rsid w:val="002E3AEB"/>
    <w:rsid w:val="002E3C9A"/>
    <w:rsid w:val="002E3FF2"/>
    <w:rsid w:val="002E41ED"/>
    <w:rsid w:val="002E43DF"/>
    <w:rsid w:val="002E445F"/>
    <w:rsid w:val="002E4694"/>
    <w:rsid w:val="002E470B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61"/>
    <w:rsid w:val="002E578B"/>
    <w:rsid w:val="002E5826"/>
    <w:rsid w:val="002E59C5"/>
    <w:rsid w:val="002E5BA1"/>
    <w:rsid w:val="002E5BF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91B"/>
    <w:rsid w:val="002E6A2B"/>
    <w:rsid w:val="002E6AA8"/>
    <w:rsid w:val="002E6CD8"/>
    <w:rsid w:val="002E6E07"/>
    <w:rsid w:val="002E70AC"/>
    <w:rsid w:val="002E7450"/>
    <w:rsid w:val="002F004E"/>
    <w:rsid w:val="002F0669"/>
    <w:rsid w:val="002F0A1F"/>
    <w:rsid w:val="002F0B9F"/>
    <w:rsid w:val="002F0DAB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2129"/>
    <w:rsid w:val="002F21FB"/>
    <w:rsid w:val="002F23A9"/>
    <w:rsid w:val="002F272C"/>
    <w:rsid w:val="002F2AD0"/>
    <w:rsid w:val="002F2E2C"/>
    <w:rsid w:val="002F32EE"/>
    <w:rsid w:val="002F3398"/>
    <w:rsid w:val="002F3CA8"/>
    <w:rsid w:val="002F3CC7"/>
    <w:rsid w:val="002F3DF0"/>
    <w:rsid w:val="002F41FD"/>
    <w:rsid w:val="002F43F3"/>
    <w:rsid w:val="002F4688"/>
    <w:rsid w:val="002F49C8"/>
    <w:rsid w:val="002F4A9B"/>
    <w:rsid w:val="002F4DCB"/>
    <w:rsid w:val="002F4E28"/>
    <w:rsid w:val="002F53BB"/>
    <w:rsid w:val="002F5436"/>
    <w:rsid w:val="002F545B"/>
    <w:rsid w:val="002F5626"/>
    <w:rsid w:val="002F5C8B"/>
    <w:rsid w:val="002F6148"/>
    <w:rsid w:val="002F6535"/>
    <w:rsid w:val="002F686A"/>
    <w:rsid w:val="002F6CF2"/>
    <w:rsid w:val="002F6E5F"/>
    <w:rsid w:val="002F6F0F"/>
    <w:rsid w:val="002F7266"/>
    <w:rsid w:val="002F76AD"/>
    <w:rsid w:val="002F78FE"/>
    <w:rsid w:val="002F7AC8"/>
    <w:rsid w:val="002F7EC6"/>
    <w:rsid w:val="00300427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2198"/>
    <w:rsid w:val="003021AC"/>
    <w:rsid w:val="00302233"/>
    <w:rsid w:val="00302816"/>
    <w:rsid w:val="00302A31"/>
    <w:rsid w:val="00302D4A"/>
    <w:rsid w:val="00302FD8"/>
    <w:rsid w:val="00303D2C"/>
    <w:rsid w:val="00303D9F"/>
    <w:rsid w:val="00303E5A"/>
    <w:rsid w:val="003045DB"/>
    <w:rsid w:val="00304887"/>
    <w:rsid w:val="0030490B"/>
    <w:rsid w:val="00304B72"/>
    <w:rsid w:val="00304C33"/>
    <w:rsid w:val="00304CBB"/>
    <w:rsid w:val="00304D2A"/>
    <w:rsid w:val="00304F0D"/>
    <w:rsid w:val="003058C1"/>
    <w:rsid w:val="003058C8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E3B"/>
    <w:rsid w:val="003071CA"/>
    <w:rsid w:val="00307CEF"/>
    <w:rsid w:val="00307F4A"/>
    <w:rsid w:val="00310004"/>
    <w:rsid w:val="0031004C"/>
    <w:rsid w:val="00310368"/>
    <w:rsid w:val="0031082F"/>
    <w:rsid w:val="0031098F"/>
    <w:rsid w:val="003109C1"/>
    <w:rsid w:val="00310B5E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21A"/>
    <w:rsid w:val="00312448"/>
    <w:rsid w:val="00312705"/>
    <w:rsid w:val="0031285A"/>
    <w:rsid w:val="003128A1"/>
    <w:rsid w:val="00312C07"/>
    <w:rsid w:val="00312F0E"/>
    <w:rsid w:val="00313335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A47"/>
    <w:rsid w:val="00315A88"/>
    <w:rsid w:val="00315B88"/>
    <w:rsid w:val="00315C3E"/>
    <w:rsid w:val="00315EC0"/>
    <w:rsid w:val="00316271"/>
    <w:rsid w:val="00316720"/>
    <w:rsid w:val="0031686F"/>
    <w:rsid w:val="00317154"/>
    <w:rsid w:val="00317304"/>
    <w:rsid w:val="003177CF"/>
    <w:rsid w:val="00317B0E"/>
    <w:rsid w:val="00317BF2"/>
    <w:rsid w:val="00317CE4"/>
    <w:rsid w:val="00317D00"/>
    <w:rsid w:val="00317ED0"/>
    <w:rsid w:val="003201E8"/>
    <w:rsid w:val="00320235"/>
    <w:rsid w:val="00320609"/>
    <w:rsid w:val="00320786"/>
    <w:rsid w:val="00320883"/>
    <w:rsid w:val="00320980"/>
    <w:rsid w:val="00320A90"/>
    <w:rsid w:val="00320C21"/>
    <w:rsid w:val="00321170"/>
    <w:rsid w:val="003211D3"/>
    <w:rsid w:val="0032138B"/>
    <w:rsid w:val="0032161D"/>
    <w:rsid w:val="00321678"/>
    <w:rsid w:val="003216C4"/>
    <w:rsid w:val="0032198F"/>
    <w:rsid w:val="003219CA"/>
    <w:rsid w:val="00321F27"/>
    <w:rsid w:val="00321F89"/>
    <w:rsid w:val="00321FCB"/>
    <w:rsid w:val="00322029"/>
    <w:rsid w:val="003224C8"/>
    <w:rsid w:val="003225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63"/>
    <w:rsid w:val="00325409"/>
    <w:rsid w:val="00325436"/>
    <w:rsid w:val="00325790"/>
    <w:rsid w:val="00325877"/>
    <w:rsid w:val="00325C89"/>
    <w:rsid w:val="00325E2B"/>
    <w:rsid w:val="00326150"/>
    <w:rsid w:val="0032630A"/>
    <w:rsid w:val="0032649E"/>
    <w:rsid w:val="00326968"/>
    <w:rsid w:val="00326E79"/>
    <w:rsid w:val="0032706A"/>
    <w:rsid w:val="003275AD"/>
    <w:rsid w:val="00327998"/>
    <w:rsid w:val="00327A24"/>
    <w:rsid w:val="003304C3"/>
    <w:rsid w:val="003305DC"/>
    <w:rsid w:val="0033080E"/>
    <w:rsid w:val="00331012"/>
    <w:rsid w:val="003311B0"/>
    <w:rsid w:val="00331ECC"/>
    <w:rsid w:val="00331FAF"/>
    <w:rsid w:val="003324B5"/>
    <w:rsid w:val="003324D3"/>
    <w:rsid w:val="00332B6C"/>
    <w:rsid w:val="00332D37"/>
    <w:rsid w:val="00332DFD"/>
    <w:rsid w:val="00332E69"/>
    <w:rsid w:val="00333329"/>
    <w:rsid w:val="003336D7"/>
    <w:rsid w:val="003337F5"/>
    <w:rsid w:val="00333BD3"/>
    <w:rsid w:val="00333D78"/>
    <w:rsid w:val="00333FA2"/>
    <w:rsid w:val="00334360"/>
    <w:rsid w:val="003346A5"/>
    <w:rsid w:val="003346C9"/>
    <w:rsid w:val="0033540D"/>
    <w:rsid w:val="003354B0"/>
    <w:rsid w:val="0033595E"/>
    <w:rsid w:val="00335F0F"/>
    <w:rsid w:val="00335F4D"/>
    <w:rsid w:val="00335FD2"/>
    <w:rsid w:val="00336386"/>
    <w:rsid w:val="003365AD"/>
    <w:rsid w:val="0033666D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35A"/>
    <w:rsid w:val="00340488"/>
    <w:rsid w:val="003405BA"/>
    <w:rsid w:val="0034067C"/>
    <w:rsid w:val="003406D2"/>
    <w:rsid w:val="003408A0"/>
    <w:rsid w:val="00340903"/>
    <w:rsid w:val="00340A77"/>
    <w:rsid w:val="00340B3D"/>
    <w:rsid w:val="00340BDC"/>
    <w:rsid w:val="00340F3A"/>
    <w:rsid w:val="0034145B"/>
    <w:rsid w:val="003414A8"/>
    <w:rsid w:val="00341949"/>
    <w:rsid w:val="00341954"/>
    <w:rsid w:val="003419B6"/>
    <w:rsid w:val="0034200B"/>
    <w:rsid w:val="0034248D"/>
    <w:rsid w:val="003426CD"/>
    <w:rsid w:val="00342745"/>
    <w:rsid w:val="00342F8E"/>
    <w:rsid w:val="003430DD"/>
    <w:rsid w:val="003431FA"/>
    <w:rsid w:val="0034345F"/>
    <w:rsid w:val="00343755"/>
    <w:rsid w:val="00343CF4"/>
    <w:rsid w:val="00343ED9"/>
    <w:rsid w:val="00343F37"/>
    <w:rsid w:val="0034428D"/>
    <w:rsid w:val="00344396"/>
    <w:rsid w:val="003444FC"/>
    <w:rsid w:val="00344573"/>
    <w:rsid w:val="0034461F"/>
    <w:rsid w:val="00344793"/>
    <w:rsid w:val="003447BF"/>
    <w:rsid w:val="00344888"/>
    <w:rsid w:val="00344BAE"/>
    <w:rsid w:val="00344C27"/>
    <w:rsid w:val="0034585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7042"/>
    <w:rsid w:val="00347044"/>
    <w:rsid w:val="0034705E"/>
    <w:rsid w:val="00347082"/>
    <w:rsid w:val="003471CF"/>
    <w:rsid w:val="003472D1"/>
    <w:rsid w:val="00347797"/>
    <w:rsid w:val="003478EA"/>
    <w:rsid w:val="003479E2"/>
    <w:rsid w:val="003500F9"/>
    <w:rsid w:val="003501A3"/>
    <w:rsid w:val="003501C6"/>
    <w:rsid w:val="00350350"/>
    <w:rsid w:val="00350436"/>
    <w:rsid w:val="00350617"/>
    <w:rsid w:val="00350683"/>
    <w:rsid w:val="00350981"/>
    <w:rsid w:val="00350EBE"/>
    <w:rsid w:val="0035132E"/>
    <w:rsid w:val="003515EA"/>
    <w:rsid w:val="003516F5"/>
    <w:rsid w:val="00351783"/>
    <w:rsid w:val="00351862"/>
    <w:rsid w:val="00351A1D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AAF"/>
    <w:rsid w:val="00352B52"/>
    <w:rsid w:val="00353120"/>
    <w:rsid w:val="00353236"/>
    <w:rsid w:val="003533FD"/>
    <w:rsid w:val="00353421"/>
    <w:rsid w:val="0035364F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8CE"/>
    <w:rsid w:val="00354983"/>
    <w:rsid w:val="00354A25"/>
    <w:rsid w:val="00354B85"/>
    <w:rsid w:val="003550F6"/>
    <w:rsid w:val="003550F7"/>
    <w:rsid w:val="00355194"/>
    <w:rsid w:val="0035561F"/>
    <w:rsid w:val="00355B3C"/>
    <w:rsid w:val="00355CA8"/>
    <w:rsid w:val="00355E5D"/>
    <w:rsid w:val="00356139"/>
    <w:rsid w:val="00356249"/>
    <w:rsid w:val="0035655C"/>
    <w:rsid w:val="00356691"/>
    <w:rsid w:val="00356B84"/>
    <w:rsid w:val="00356D3D"/>
    <w:rsid w:val="00356FC7"/>
    <w:rsid w:val="003572C3"/>
    <w:rsid w:val="00357797"/>
    <w:rsid w:val="0036004C"/>
    <w:rsid w:val="00360481"/>
    <w:rsid w:val="00360526"/>
    <w:rsid w:val="00360727"/>
    <w:rsid w:val="00360B1E"/>
    <w:rsid w:val="003610E5"/>
    <w:rsid w:val="00361475"/>
    <w:rsid w:val="00361555"/>
    <w:rsid w:val="00361797"/>
    <w:rsid w:val="00362640"/>
    <w:rsid w:val="00362B64"/>
    <w:rsid w:val="00362CC4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F40"/>
    <w:rsid w:val="00365342"/>
    <w:rsid w:val="00365475"/>
    <w:rsid w:val="00365938"/>
    <w:rsid w:val="0036593F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546"/>
    <w:rsid w:val="003679C8"/>
    <w:rsid w:val="00367ABE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E8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819"/>
    <w:rsid w:val="00375B13"/>
    <w:rsid w:val="00375E76"/>
    <w:rsid w:val="00375E94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469"/>
    <w:rsid w:val="00380742"/>
    <w:rsid w:val="00380B6B"/>
    <w:rsid w:val="00380C3F"/>
    <w:rsid w:val="00380F19"/>
    <w:rsid w:val="00381147"/>
    <w:rsid w:val="00381661"/>
    <w:rsid w:val="00381A94"/>
    <w:rsid w:val="00381BB5"/>
    <w:rsid w:val="00381E9F"/>
    <w:rsid w:val="00382295"/>
    <w:rsid w:val="0038245B"/>
    <w:rsid w:val="00382490"/>
    <w:rsid w:val="00382584"/>
    <w:rsid w:val="00382D1E"/>
    <w:rsid w:val="00382D22"/>
    <w:rsid w:val="00383333"/>
    <w:rsid w:val="003834A6"/>
    <w:rsid w:val="0038390B"/>
    <w:rsid w:val="00383B88"/>
    <w:rsid w:val="0038429B"/>
    <w:rsid w:val="00384389"/>
    <w:rsid w:val="00384664"/>
    <w:rsid w:val="0038473B"/>
    <w:rsid w:val="003847F6"/>
    <w:rsid w:val="00384DEB"/>
    <w:rsid w:val="00385070"/>
    <w:rsid w:val="003850EA"/>
    <w:rsid w:val="00385438"/>
    <w:rsid w:val="0038562C"/>
    <w:rsid w:val="00385CFC"/>
    <w:rsid w:val="00385D5C"/>
    <w:rsid w:val="00385E3D"/>
    <w:rsid w:val="003862DF"/>
    <w:rsid w:val="0038635E"/>
    <w:rsid w:val="00386997"/>
    <w:rsid w:val="00386B2D"/>
    <w:rsid w:val="00386C16"/>
    <w:rsid w:val="00386C22"/>
    <w:rsid w:val="00386C81"/>
    <w:rsid w:val="00386EE3"/>
    <w:rsid w:val="0038706E"/>
    <w:rsid w:val="00387416"/>
    <w:rsid w:val="0038743D"/>
    <w:rsid w:val="003875FC"/>
    <w:rsid w:val="00387776"/>
    <w:rsid w:val="00390105"/>
    <w:rsid w:val="0039016E"/>
    <w:rsid w:val="003905D0"/>
    <w:rsid w:val="0039082A"/>
    <w:rsid w:val="00390A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69DE"/>
    <w:rsid w:val="00396B45"/>
    <w:rsid w:val="00396DDB"/>
    <w:rsid w:val="00396E48"/>
    <w:rsid w:val="00396F0B"/>
    <w:rsid w:val="0039703B"/>
    <w:rsid w:val="00397190"/>
    <w:rsid w:val="00397CAF"/>
    <w:rsid w:val="003A0041"/>
    <w:rsid w:val="003A012E"/>
    <w:rsid w:val="003A01C4"/>
    <w:rsid w:val="003A03EE"/>
    <w:rsid w:val="003A098B"/>
    <w:rsid w:val="003A0EFE"/>
    <w:rsid w:val="003A1157"/>
    <w:rsid w:val="003A1559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41C7"/>
    <w:rsid w:val="003A43C8"/>
    <w:rsid w:val="003A445D"/>
    <w:rsid w:val="003A44BB"/>
    <w:rsid w:val="003A4578"/>
    <w:rsid w:val="003A45D5"/>
    <w:rsid w:val="003A4876"/>
    <w:rsid w:val="003A4C58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7B"/>
    <w:rsid w:val="003A6DAB"/>
    <w:rsid w:val="003A6E34"/>
    <w:rsid w:val="003A70F2"/>
    <w:rsid w:val="003A7576"/>
    <w:rsid w:val="003A7775"/>
    <w:rsid w:val="003A7A36"/>
    <w:rsid w:val="003A7A81"/>
    <w:rsid w:val="003A7C2F"/>
    <w:rsid w:val="003B06A2"/>
    <w:rsid w:val="003B08CB"/>
    <w:rsid w:val="003B09BE"/>
    <w:rsid w:val="003B0BE2"/>
    <w:rsid w:val="003B0C7D"/>
    <w:rsid w:val="003B0CA7"/>
    <w:rsid w:val="003B0E99"/>
    <w:rsid w:val="003B12A2"/>
    <w:rsid w:val="003B13B5"/>
    <w:rsid w:val="003B14EA"/>
    <w:rsid w:val="003B15C6"/>
    <w:rsid w:val="003B1954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4116"/>
    <w:rsid w:val="003B4292"/>
    <w:rsid w:val="003B46E0"/>
    <w:rsid w:val="003B48E8"/>
    <w:rsid w:val="003B4A12"/>
    <w:rsid w:val="003B4D0D"/>
    <w:rsid w:val="003B4EE1"/>
    <w:rsid w:val="003B4F0B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FFB"/>
    <w:rsid w:val="003B62FC"/>
    <w:rsid w:val="003B6356"/>
    <w:rsid w:val="003B67C5"/>
    <w:rsid w:val="003B6BBA"/>
    <w:rsid w:val="003B6C8F"/>
    <w:rsid w:val="003B6EC0"/>
    <w:rsid w:val="003B6FB5"/>
    <w:rsid w:val="003B7078"/>
    <w:rsid w:val="003B7448"/>
    <w:rsid w:val="003B7559"/>
    <w:rsid w:val="003B78FE"/>
    <w:rsid w:val="003B79CF"/>
    <w:rsid w:val="003B7C6E"/>
    <w:rsid w:val="003B7D39"/>
    <w:rsid w:val="003B7E9C"/>
    <w:rsid w:val="003B7F25"/>
    <w:rsid w:val="003C0060"/>
    <w:rsid w:val="003C006F"/>
    <w:rsid w:val="003C0243"/>
    <w:rsid w:val="003C0768"/>
    <w:rsid w:val="003C0D59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D46"/>
    <w:rsid w:val="003C5E63"/>
    <w:rsid w:val="003C6691"/>
    <w:rsid w:val="003C66FE"/>
    <w:rsid w:val="003C6D96"/>
    <w:rsid w:val="003C6EE6"/>
    <w:rsid w:val="003C72B7"/>
    <w:rsid w:val="003C743D"/>
    <w:rsid w:val="003C763B"/>
    <w:rsid w:val="003C768C"/>
    <w:rsid w:val="003C76A9"/>
    <w:rsid w:val="003C79AE"/>
    <w:rsid w:val="003C7A3A"/>
    <w:rsid w:val="003C7AA7"/>
    <w:rsid w:val="003D0192"/>
    <w:rsid w:val="003D0597"/>
    <w:rsid w:val="003D08E1"/>
    <w:rsid w:val="003D0CB5"/>
    <w:rsid w:val="003D0D20"/>
    <w:rsid w:val="003D0D89"/>
    <w:rsid w:val="003D0F4A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F5"/>
    <w:rsid w:val="003D2975"/>
    <w:rsid w:val="003D2B23"/>
    <w:rsid w:val="003D2B25"/>
    <w:rsid w:val="003D302F"/>
    <w:rsid w:val="003D31C6"/>
    <w:rsid w:val="003D355B"/>
    <w:rsid w:val="003D371F"/>
    <w:rsid w:val="003D3A88"/>
    <w:rsid w:val="003D3E62"/>
    <w:rsid w:val="003D3F36"/>
    <w:rsid w:val="003D40A2"/>
    <w:rsid w:val="003D4432"/>
    <w:rsid w:val="003D4712"/>
    <w:rsid w:val="003D4728"/>
    <w:rsid w:val="003D47F9"/>
    <w:rsid w:val="003D48B9"/>
    <w:rsid w:val="003D49F1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DB"/>
    <w:rsid w:val="003D6008"/>
    <w:rsid w:val="003D602A"/>
    <w:rsid w:val="003D674E"/>
    <w:rsid w:val="003D675A"/>
    <w:rsid w:val="003D6770"/>
    <w:rsid w:val="003D6957"/>
    <w:rsid w:val="003D6BA4"/>
    <w:rsid w:val="003D6FB4"/>
    <w:rsid w:val="003D7358"/>
    <w:rsid w:val="003D768B"/>
    <w:rsid w:val="003D78A0"/>
    <w:rsid w:val="003D79EE"/>
    <w:rsid w:val="003D7B24"/>
    <w:rsid w:val="003D7B57"/>
    <w:rsid w:val="003D7BD2"/>
    <w:rsid w:val="003D7D35"/>
    <w:rsid w:val="003D7D3F"/>
    <w:rsid w:val="003D7E5D"/>
    <w:rsid w:val="003D7E65"/>
    <w:rsid w:val="003E01B5"/>
    <w:rsid w:val="003E0520"/>
    <w:rsid w:val="003E05A2"/>
    <w:rsid w:val="003E0658"/>
    <w:rsid w:val="003E0BBD"/>
    <w:rsid w:val="003E0E7A"/>
    <w:rsid w:val="003E0F76"/>
    <w:rsid w:val="003E10C5"/>
    <w:rsid w:val="003E1371"/>
    <w:rsid w:val="003E14DF"/>
    <w:rsid w:val="003E1508"/>
    <w:rsid w:val="003E18A8"/>
    <w:rsid w:val="003E1A5E"/>
    <w:rsid w:val="003E1B51"/>
    <w:rsid w:val="003E1E29"/>
    <w:rsid w:val="003E1ECF"/>
    <w:rsid w:val="003E20BF"/>
    <w:rsid w:val="003E20DC"/>
    <w:rsid w:val="003E25C8"/>
    <w:rsid w:val="003E26BC"/>
    <w:rsid w:val="003E298E"/>
    <w:rsid w:val="003E2BEB"/>
    <w:rsid w:val="003E2C4B"/>
    <w:rsid w:val="003E2DA6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AF"/>
    <w:rsid w:val="003E4C90"/>
    <w:rsid w:val="003E5199"/>
    <w:rsid w:val="003E5214"/>
    <w:rsid w:val="003E5B7B"/>
    <w:rsid w:val="003E5CA8"/>
    <w:rsid w:val="003E5CF6"/>
    <w:rsid w:val="003E5D0E"/>
    <w:rsid w:val="003E5D3A"/>
    <w:rsid w:val="003E610E"/>
    <w:rsid w:val="003E6170"/>
    <w:rsid w:val="003E61B4"/>
    <w:rsid w:val="003E61E6"/>
    <w:rsid w:val="003E643B"/>
    <w:rsid w:val="003E6767"/>
    <w:rsid w:val="003E68AE"/>
    <w:rsid w:val="003E69D4"/>
    <w:rsid w:val="003E6B47"/>
    <w:rsid w:val="003E6BAF"/>
    <w:rsid w:val="003E6DA8"/>
    <w:rsid w:val="003E6E68"/>
    <w:rsid w:val="003E70AD"/>
    <w:rsid w:val="003E71E5"/>
    <w:rsid w:val="003E749E"/>
    <w:rsid w:val="003E75D6"/>
    <w:rsid w:val="003E7DE7"/>
    <w:rsid w:val="003F02D5"/>
    <w:rsid w:val="003F06E0"/>
    <w:rsid w:val="003F0A0A"/>
    <w:rsid w:val="003F1067"/>
    <w:rsid w:val="003F11B9"/>
    <w:rsid w:val="003F1221"/>
    <w:rsid w:val="003F12BA"/>
    <w:rsid w:val="003F14A7"/>
    <w:rsid w:val="003F15F1"/>
    <w:rsid w:val="003F1D71"/>
    <w:rsid w:val="003F2371"/>
    <w:rsid w:val="003F2691"/>
    <w:rsid w:val="003F2924"/>
    <w:rsid w:val="003F299C"/>
    <w:rsid w:val="003F2A5C"/>
    <w:rsid w:val="003F2DC4"/>
    <w:rsid w:val="003F2E99"/>
    <w:rsid w:val="003F30DE"/>
    <w:rsid w:val="003F3242"/>
    <w:rsid w:val="003F325F"/>
    <w:rsid w:val="003F32C7"/>
    <w:rsid w:val="003F3B72"/>
    <w:rsid w:val="003F3DD0"/>
    <w:rsid w:val="003F405F"/>
    <w:rsid w:val="003F40BC"/>
    <w:rsid w:val="003F4146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8B5"/>
    <w:rsid w:val="003F59DD"/>
    <w:rsid w:val="003F5B04"/>
    <w:rsid w:val="003F691B"/>
    <w:rsid w:val="003F69AA"/>
    <w:rsid w:val="003F6A43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7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777"/>
    <w:rsid w:val="00401C27"/>
    <w:rsid w:val="00401D17"/>
    <w:rsid w:val="00401F2A"/>
    <w:rsid w:val="004021A8"/>
    <w:rsid w:val="004022E6"/>
    <w:rsid w:val="0040243F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60"/>
    <w:rsid w:val="004038D9"/>
    <w:rsid w:val="00403993"/>
    <w:rsid w:val="00403DE8"/>
    <w:rsid w:val="00404053"/>
    <w:rsid w:val="0040442D"/>
    <w:rsid w:val="00404CB2"/>
    <w:rsid w:val="00404E44"/>
    <w:rsid w:val="00405038"/>
    <w:rsid w:val="004051EB"/>
    <w:rsid w:val="004058C5"/>
    <w:rsid w:val="0040596D"/>
    <w:rsid w:val="00405B93"/>
    <w:rsid w:val="00405BDF"/>
    <w:rsid w:val="00405F1D"/>
    <w:rsid w:val="00405FB0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B3E"/>
    <w:rsid w:val="00407DC1"/>
    <w:rsid w:val="00407F12"/>
    <w:rsid w:val="00410217"/>
    <w:rsid w:val="0041099B"/>
    <w:rsid w:val="00410B94"/>
    <w:rsid w:val="00410CB3"/>
    <w:rsid w:val="00410E26"/>
    <w:rsid w:val="004111CD"/>
    <w:rsid w:val="004113C0"/>
    <w:rsid w:val="004113D6"/>
    <w:rsid w:val="004119F3"/>
    <w:rsid w:val="00411E9A"/>
    <w:rsid w:val="00411EB9"/>
    <w:rsid w:val="004120AA"/>
    <w:rsid w:val="004121F7"/>
    <w:rsid w:val="004122B0"/>
    <w:rsid w:val="004123AD"/>
    <w:rsid w:val="004123BA"/>
    <w:rsid w:val="004123DE"/>
    <w:rsid w:val="00412401"/>
    <w:rsid w:val="00412A96"/>
    <w:rsid w:val="00412AFC"/>
    <w:rsid w:val="00412C62"/>
    <w:rsid w:val="004133EC"/>
    <w:rsid w:val="0041349C"/>
    <w:rsid w:val="004139E4"/>
    <w:rsid w:val="00413B6A"/>
    <w:rsid w:val="00413CFD"/>
    <w:rsid w:val="00413F4F"/>
    <w:rsid w:val="00413F93"/>
    <w:rsid w:val="00414022"/>
    <w:rsid w:val="004141DD"/>
    <w:rsid w:val="004144A9"/>
    <w:rsid w:val="004147C6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7708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87D"/>
    <w:rsid w:val="00421B5C"/>
    <w:rsid w:val="00421C7A"/>
    <w:rsid w:val="00421D58"/>
    <w:rsid w:val="00422481"/>
    <w:rsid w:val="004224E7"/>
    <w:rsid w:val="0042279B"/>
    <w:rsid w:val="00422BEB"/>
    <w:rsid w:val="00422CB0"/>
    <w:rsid w:val="00423074"/>
    <w:rsid w:val="004231C4"/>
    <w:rsid w:val="0042395A"/>
    <w:rsid w:val="00423A8A"/>
    <w:rsid w:val="00423BF0"/>
    <w:rsid w:val="00423F4D"/>
    <w:rsid w:val="00423FEF"/>
    <w:rsid w:val="00424403"/>
    <w:rsid w:val="00424470"/>
    <w:rsid w:val="00424634"/>
    <w:rsid w:val="00424B96"/>
    <w:rsid w:val="004257F6"/>
    <w:rsid w:val="00425CA9"/>
    <w:rsid w:val="00425E0E"/>
    <w:rsid w:val="00426027"/>
    <w:rsid w:val="0042614A"/>
    <w:rsid w:val="004261A6"/>
    <w:rsid w:val="00426308"/>
    <w:rsid w:val="00426454"/>
    <w:rsid w:val="00426548"/>
    <w:rsid w:val="00426A19"/>
    <w:rsid w:val="0042718E"/>
    <w:rsid w:val="00427235"/>
    <w:rsid w:val="004273F7"/>
    <w:rsid w:val="004275FC"/>
    <w:rsid w:val="00427922"/>
    <w:rsid w:val="00427F7E"/>
    <w:rsid w:val="00427FED"/>
    <w:rsid w:val="00430000"/>
    <w:rsid w:val="004301DE"/>
    <w:rsid w:val="0043022E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B99"/>
    <w:rsid w:val="00434D50"/>
    <w:rsid w:val="00435121"/>
    <w:rsid w:val="00435317"/>
    <w:rsid w:val="004356E4"/>
    <w:rsid w:val="00435A9C"/>
    <w:rsid w:val="00435AEA"/>
    <w:rsid w:val="00435CB3"/>
    <w:rsid w:val="00435E13"/>
    <w:rsid w:val="00435E6F"/>
    <w:rsid w:val="00435EE3"/>
    <w:rsid w:val="00436163"/>
    <w:rsid w:val="00436221"/>
    <w:rsid w:val="00436AEB"/>
    <w:rsid w:val="00436C05"/>
    <w:rsid w:val="00436CA7"/>
    <w:rsid w:val="00436D4E"/>
    <w:rsid w:val="00436DF7"/>
    <w:rsid w:val="0043708B"/>
    <w:rsid w:val="0043728C"/>
    <w:rsid w:val="004372FB"/>
    <w:rsid w:val="0043740F"/>
    <w:rsid w:val="0043749A"/>
    <w:rsid w:val="00437540"/>
    <w:rsid w:val="004377EA"/>
    <w:rsid w:val="004379DB"/>
    <w:rsid w:val="00437C12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F00"/>
    <w:rsid w:val="00443FF9"/>
    <w:rsid w:val="0044447A"/>
    <w:rsid w:val="004444DD"/>
    <w:rsid w:val="004445A6"/>
    <w:rsid w:val="00444650"/>
    <w:rsid w:val="0044478C"/>
    <w:rsid w:val="004449E0"/>
    <w:rsid w:val="00445741"/>
    <w:rsid w:val="0044575A"/>
    <w:rsid w:val="00445833"/>
    <w:rsid w:val="00445CA1"/>
    <w:rsid w:val="0044628D"/>
    <w:rsid w:val="004465FD"/>
    <w:rsid w:val="0044682F"/>
    <w:rsid w:val="00446903"/>
    <w:rsid w:val="0044690C"/>
    <w:rsid w:val="00446D5A"/>
    <w:rsid w:val="00447144"/>
    <w:rsid w:val="00447544"/>
    <w:rsid w:val="00447960"/>
    <w:rsid w:val="00447BAE"/>
    <w:rsid w:val="00450122"/>
    <w:rsid w:val="00450311"/>
    <w:rsid w:val="004503BF"/>
    <w:rsid w:val="00450421"/>
    <w:rsid w:val="00450458"/>
    <w:rsid w:val="00450597"/>
    <w:rsid w:val="004506B4"/>
    <w:rsid w:val="00450B24"/>
    <w:rsid w:val="00450DE2"/>
    <w:rsid w:val="00451124"/>
    <w:rsid w:val="0045133B"/>
    <w:rsid w:val="00451476"/>
    <w:rsid w:val="004518D8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E0B"/>
    <w:rsid w:val="00453E79"/>
    <w:rsid w:val="00453F87"/>
    <w:rsid w:val="0045409D"/>
    <w:rsid w:val="004549B5"/>
    <w:rsid w:val="00454D13"/>
    <w:rsid w:val="00454ED9"/>
    <w:rsid w:val="004550BD"/>
    <w:rsid w:val="00455539"/>
    <w:rsid w:val="004559FA"/>
    <w:rsid w:val="00455DF7"/>
    <w:rsid w:val="004563FD"/>
    <w:rsid w:val="00456405"/>
    <w:rsid w:val="00456543"/>
    <w:rsid w:val="0045661C"/>
    <w:rsid w:val="0045691D"/>
    <w:rsid w:val="004569B9"/>
    <w:rsid w:val="00456B54"/>
    <w:rsid w:val="00456BE0"/>
    <w:rsid w:val="00456CFD"/>
    <w:rsid w:val="00456EE4"/>
    <w:rsid w:val="00457094"/>
    <w:rsid w:val="0045747C"/>
    <w:rsid w:val="004576A4"/>
    <w:rsid w:val="0045790D"/>
    <w:rsid w:val="004579D8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8AC"/>
    <w:rsid w:val="00462BD3"/>
    <w:rsid w:val="00462BE6"/>
    <w:rsid w:val="00462D6B"/>
    <w:rsid w:val="00462E50"/>
    <w:rsid w:val="004631D5"/>
    <w:rsid w:val="0046325A"/>
    <w:rsid w:val="00463E19"/>
    <w:rsid w:val="004640D0"/>
    <w:rsid w:val="0046461C"/>
    <w:rsid w:val="0046470F"/>
    <w:rsid w:val="00464A45"/>
    <w:rsid w:val="00464DFF"/>
    <w:rsid w:val="00464FE4"/>
    <w:rsid w:val="00465258"/>
    <w:rsid w:val="004653A5"/>
    <w:rsid w:val="004653B5"/>
    <w:rsid w:val="0046547A"/>
    <w:rsid w:val="00465554"/>
    <w:rsid w:val="004655B7"/>
    <w:rsid w:val="004655E1"/>
    <w:rsid w:val="00465611"/>
    <w:rsid w:val="004659FE"/>
    <w:rsid w:val="00465CD8"/>
    <w:rsid w:val="00465ED2"/>
    <w:rsid w:val="0046621C"/>
    <w:rsid w:val="004663E2"/>
    <w:rsid w:val="00466628"/>
    <w:rsid w:val="004667D5"/>
    <w:rsid w:val="00466933"/>
    <w:rsid w:val="00466937"/>
    <w:rsid w:val="00466BC0"/>
    <w:rsid w:val="00467024"/>
    <w:rsid w:val="004670FE"/>
    <w:rsid w:val="0046736F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557"/>
    <w:rsid w:val="00471801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31D"/>
    <w:rsid w:val="00474493"/>
    <w:rsid w:val="004745E7"/>
    <w:rsid w:val="004746B0"/>
    <w:rsid w:val="004747AC"/>
    <w:rsid w:val="00474D2A"/>
    <w:rsid w:val="00474EC0"/>
    <w:rsid w:val="00475098"/>
    <w:rsid w:val="00475122"/>
    <w:rsid w:val="00475158"/>
    <w:rsid w:val="00475743"/>
    <w:rsid w:val="0047588D"/>
    <w:rsid w:val="00475963"/>
    <w:rsid w:val="00475D91"/>
    <w:rsid w:val="004760BC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77FB1"/>
    <w:rsid w:val="00480007"/>
    <w:rsid w:val="00480185"/>
    <w:rsid w:val="004804EB"/>
    <w:rsid w:val="00480711"/>
    <w:rsid w:val="00480712"/>
    <w:rsid w:val="00480862"/>
    <w:rsid w:val="00480BBE"/>
    <w:rsid w:val="00480BEA"/>
    <w:rsid w:val="004814DC"/>
    <w:rsid w:val="004814F9"/>
    <w:rsid w:val="00481813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71B"/>
    <w:rsid w:val="004847A9"/>
    <w:rsid w:val="0048481B"/>
    <w:rsid w:val="0048495E"/>
    <w:rsid w:val="00484E52"/>
    <w:rsid w:val="00484E68"/>
    <w:rsid w:val="00484E98"/>
    <w:rsid w:val="00485443"/>
    <w:rsid w:val="004854D1"/>
    <w:rsid w:val="0048550E"/>
    <w:rsid w:val="0048550F"/>
    <w:rsid w:val="00485566"/>
    <w:rsid w:val="004856AC"/>
    <w:rsid w:val="00485AA2"/>
    <w:rsid w:val="00485DE3"/>
    <w:rsid w:val="004867DB"/>
    <w:rsid w:val="00486909"/>
    <w:rsid w:val="0048691E"/>
    <w:rsid w:val="00486A0E"/>
    <w:rsid w:val="00486DA2"/>
    <w:rsid w:val="0048708F"/>
    <w:rsid w:val="004872A8"/>
    <w:rsid w:val="00487561"/>
    <w:rsid w:val="00487A3D"/>
    <w:rsid w:val="00487DD5"/>
    <w:rsid w:val="004901BF"/>
    <w:rsid w:val="00490435"/>
    <w:rsid w:val="00490515"/>
    <w:rsid w:val="0049099E"/>
    <w:rsid w:val="00490D94"/>
    <w:rsid w:val="00491636"/>
    <w:rsid w:val="00491755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7B"/>
    <w:rsid w:val="0049532C"/>
    <w:rsid w:val="004954B7"/>
    <w:rsid w:val="004955FA"/>
    <w:rsid w:val="00495BF4"/>
    <w:rsid w:val="00495EE5"/>
    <w:rsid w:val="00495FF1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517"/>
    <w:rsid w:val="004976A9"/>
    <w:rsid w:val="004977F1"/>
    <w:rsid w:val="00497851"/>
    <w:rsid w:val="00497923"/>
    <w:rsid w:val="00497A18"/>
    <w:rsid w:val="00497B2C"/>
    <w:rsid w:val="00497E62"/>
    <w:rsid w:val="00497F29"/>
    <w:rsid w:val="004A0353"/>
    <w:rsid w:val="004A03B5"/>
    <w:rsid w:val="004A0888"/>
    <w:rsid w:val="004A0FA8"/>
    <w:rsid w:val="004A1129"/>
    <w:rsid w:val="004A1178"/>
    <w:rsid w:val="004A11FC"/>
    <w:rsid w:val="004A12AA"/>
    <w:rsid w:val="004A13B3"/>
    <w:rsid w:val="004A195A"/>
    <w:rsid w:val="004A1A06"/>
    <w:rsid w:val="004A1EC4"/>
    <w:rsid w:val="004A2103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D3"/>
    <w:rsid w:val="004A39A7"/>
    <w:rsid w:val="004A3AC2"/>
    <w:rsid w:val="004A3C2D"/>
    <w:rsid w:val="004A4074"/>
    <w:rsid w:val="004A40CF"/>
    <w:rsid w:val="004A4530"/>
    <w:rsid w:val="004A4A04"/>
    <w:rsid w:val="004A4CF8"/>
    <w:rsid w:val="004A5426"/>
    <w:rsid w:val="004A5537"/>
    <w:rsid w:val="004A553B"/>
    <w:rsid w:val="004A5676"/>
    <w:rsid w:val="004A5C54"/>
    <w:rsid w:val="004A62CD"/>
    <w:rsid w:val="004A69C9"/>
    <w:rsid w:val="004A6A7D"/>
    <w:rsid w:val="004A6B7F"/>
    <w:rsid w:val="004A6C0C"/>
    <w:rsid w:val="004A6EB3"/>
    <w:rsid w:val="004A6F62"/>
    <w:rsid w:val="004A72D0"/>
    <w:rsid w:val="004A736D"/>
    <w:rsid w:val="004A7386"/>
    <w:rsid w:val="004A74EB"/>
    <w:rsid w:val="004A7598"/>
    <w:rsid w:val="004A79A3"/>
    <w:rsid w:val="004A7A43"/>
    <w:rsid w:val="004A7B1B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5B6"/>
    <w:rsid w:val="004B25EE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B8D"/>
    <w:rsid w:val="004B5B98"/>
    <w:rsid w:val="004B5BFC"/>
    <w:rsid w:val="004B5DAA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87D"/>
    <w:rsid w:val="004B78B7"/>
    <w:rsid w:val="004B7AAC"/>
    <w:rsid w:val="004B7EF8"/>
    <w:rsid w:val="004B7F8D"/>
    <w:rsid w:val="004C0143"/>
    <w:rsid w:val="004C0778"/>
    <w:rsid w:val="004C07AF"/>
    <w:rsid w:val="004C0957"/>
    <w:rsid w:val="004C0984"/>
    <w:rsid w:val="004C0C74"/>
    <w:rsid w:val="004C0D03"/>
    <w:rsid w:val="004C1036"/>
    <w:rsid w:val="004C12DE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C3D"/>
    <w:rsid w:val="004C2CA6"/>
    <w:rsid w:val="004C2E22"/>
    <w:rsid w:val="004C2E23"/>
    <w:rsid w:val="004C31AC"/>
    <w:rsid w:val="004C331E"/>
    <w:rsid w:val="004C3385"/>
    <w:rsid w:val="004C3844"/>
    <w:rsid w:val="004C3C66"/>
    <w:rsid w:val="004C3C83"/>
    <w:rsid w:val="004C3CA4"/>
    <w:rsid w:val="004C3D21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BF0"/>
    <w:rsid w:val="004C4E91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C0"/>
    <w:rsid w:val="004D3FA8"/>
    <w:rsid w:val="004D483A"/>
    <w:rsid w:val="004D4BD9"/>
    <w:rsid w:val="004D4C46"/>
    <w:rsid w:val="004D4C85"/>
    <w:rsid w:val="004D4D32"/>
    <w:rsid w:val="004D4DA6"/>
    <w:rsid w:val="004D4E98"/>
    <w:rsid w:val="004D506A"/>
    <w:rsid w:val="004D57F9"/>
    <w:rsid w:val="004D5D03"/>
    <w:rsid w:val="004D5ED4"/>
    <w:rsid w:val="004D5FEA"/>
    <w:rsid w:val="004D60D3"/>
    <w:rsid w:val="004D60ED"/>
    <w:rsid w:val="004D63CB"/>
    <w:rsid w:val="004D642D"/>
    <w:rsid w:val="004D6737"/>
    <w:rsid w:val="004D67C8"/>
    <w:rsid w:val="004D6834"/>
    <w:rsid w:val="004D68F7"/>
    <w:rsid w:val="004D6910"/>
    <w:rsid w:val="004D6A4E"/>
    <w:rsid w:val="004D6BB4"/>
    <w:rsid w:val="004D6EDB"/>
    <w:rsid w:val="004D6F2A"/>
    <w:rsid w:val="004D6FCD"/>
    <w:rsid w:val="004D717E"/>
    <w:rsid w:val="004D72C8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482"/>
    <w:rsid w:val="004E04F7"/>
    <w:rsid w:val="004E055D"/>
    <w:rsid w:val="004E0683"/>
    <w:rsid w:val="004E06C4"/>
    <w:rsid w:val="004E06F3"/>
    <w:rsid w:val="004E0C88"/>
    <w:rsid w:val="004E0F0F"/>
    <w:rsid w:val="004E1067"/>
    <w:rsid w:val="004E10DF"/>
    <w:rsid w:val="004E1130"/>
    <w:rsid w:val="004E1151"/>
    <w:rsid w:val="004E1700"/>
    <w:rsid w:val="004E1859"/>
    <w:rsid w:val="004E1975"/>
    <w:rsid w:val="004E1BC4"/>
    <w:rsid w:val="004E1C4C"/>
    <w:rsid w:val="004E1C5E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79D"/>
    <w:rsid w:val="004E38C0"/>
    <w:rsid w:val="004E390B"/>
    <w:rsid w:val="004E3A1B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4CE0"/>
    <w:rsid w:val="004E4EAA"/>
    <w:rsid w:val="004E4EE8"/>
    <w:rsid w:val="004E5294"/>
    <w:rsid w:val="004E586B"/>
    <w:rsid w:val="004E594D"/>
    <w:rsid w:val="004E5978"/>
    <w:rsid w:val="004E5A57"/>
    <w:rsid w:val="004E5A5A"/>
    <w:rsid w:val="004E5BD5"/>
    <w:rsid w:val="004E5CA2"/>
    <w:rsid w:val="004E5E55"/>
    <w:rsid w:val="004E6067"/>
    <w:rsid w:val="004E6093"/>
    <w:rsid w:val="004E60CD"/>
    <w:rsid w:val="004E63DB"/>
    <w:rsid w:val="004E657F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37A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5DB"/>
    <w:rsid w:val="004F07AC"/>
    <w:rsid w:val="004F0811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4531"/>
    <w:rsid w:val="004F467F"/>
    <w:rsid w:val="004F4809"/>
    <w:rsid w:val="004F484D"/>
    <w:rsid w:val="004F492A"/>
    <w:rsid w:val="004F49B1"/>
    <w:rsid w:val="004F4F0C"/>
    <w:rsid w:val="004F4F5D"/>
    <w:rsid w:val="004F508E"/>
    <w:rsid w:val="004F5213"/>
    <w:rsid w:val="004F54C1"/>
    <w:rsid w:val="004F5702"/>
    <w:rsid w:val="004F5D07"/>
    <w:rsid w:val="004F5DE8"/>
    <w:rsid w:val="004F60C7"/>
    <w:rsid w:val="004F62CA"/>
    <w:rsid w:val="004F6357"/>
    <w:rsid w:val="004F68C1"/>
    <w:rsid w:val="004F6ACA"/>
    <w:rsid w:val="004F712D"/>
    <w:rsid w:val="004F7391"/>
    <w:rsid w:val="004F74BA"/>
    <w:rsid w:val="004F7AF6"/>
    <w:rsid w:val="004F7B9B"/>
    <w:rsid w:val="004F7BF1"/>
    <w:rsid w:val="004F7C81"/>
    <w:rsid w:val="004F7F5A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1060"/>
    <w:rsid w:val="00501145"/>
    <w:rsid w:val="0050132F"/>
    <w:rsid w:val="00501511"/>
    <w:rsid w:val="005017B0"/>
    <w:rsid w:val="00501928"/>
    <w:rsid w:val="00501DAF"/>
    <w:rsid w:val="00501F35"/>
    <w:rsid w:val="00502323"/>
    <w:rsid w:val="005028D3"/>
    <w:rsid w:val="005029D3"/>
    <w:rsid w:val="00502AE8"/>
    <w:rsid w:val="00502CF7"/>
    <w:rsid w:val="00502FE3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FA8"/>
    <w:rsid w:val="00511148"/>
    <w:rsid w:val="00511278"/>
    <w:rsid w:val="005118AB"/>
    <w:rsid w:val="00511B60"/>
    <w:rsid w:val="00511D67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507D"/>
    <w:rsid w:val="005151A7"/>
    <w:rsid w:val="005152FE"/>
    <w:rsid w:val="00515970"/>
    <w:rsid w:val="00515B1B"/>
    <w:rsid w:val="00515F65"/>
    <w:rsid w:val="00515F7D"/>
    <w:rsid w:val="005163EB"/>
    <w:rsid w:val="00516550"/>
    <w:rsid w:val="00516A90"/>
    <w:rsid w:val="00516AB1"/>
    <w:rsid w:val="00516D73"/>
    <w:rsid w:val="00516F79"/>
    <w:rsid w:val="005171DC"/>
    <w:rsid w:val="0051736E"/>
    <w:rsid w:val="00517567"/>
    <w:rsid w:val="00517F6E"/>
    <w:rsid w:val="00520002"/>
    <w:rsid w:val="005200AE"/>
    <w:rsid w:val="0052031C"/>
    <w:rsid w:val="00520752"/>
    <w:rsid w:val="00520CDB"/>
    <w:rsid w:val="00520DD0"/>
    <w:rsid w:val="00520EC1"/>
    <w:rsid w:val="005215B9"/>
    <w:rsid w:val="0052165F"/>
    <w:rsid w:val="00521933"/>
    <w:rsid w:val="00521B73"/>
    <w:rsid w:val="00522066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FC1"/>
    <w:rsid w:val="005230BD"/>
    <w:rsid w:val="00523302"/>
    <w:rsid w:val="005233B5"/>
    <w:rsid w:val="005235E0"/>
    <w:rsid w:val="00523643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4FB"/>
    <w:rsid w:val="0052462A"/>
    <w:rsid w:val="0052487B"/>
    <w:rsid w:val="00524A04"/>
    <w:rsid w:val="00524CC5"/>
    <w:rsid w:val="00524D6A"/>
    <w:rsid w:val="00524E16"/>
    <w:rsid w:val="0052510F"/>
    <w:rsid w:val="0052598B"/>
    <w:rsid w:val="00525AC9"/>
    <w:rsid w:val="00525C5F"/>
    <w:rsid w:val="00525D3D"/>
    <w:rsid w:val="00525E00"/>
    <w:rsid w:val="00525EA8"/>
    <w:rsid w:val="0052601E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D9A"/>
    <w:rsid w:val="00533FA7"/>
    <w:rsid w:val="00534058"/>
    <w:rsid w:val="005341EE"/>
    <w:rsid w:val="005345A3"/>
    <w:rsid w:val="00534798"/>
    <w:rsid w:val="005348E9"/>
    <w:rsid w:val="00534903"/>
    <w:rsid w:val="00534922"/>
    <w:rsid w:val="0053492E"/>
    <w:rsid w:val="00534B31"/>
    <w:rsid w:val="00534C6C"/>
    <w:rsid w:val="00534EB7"/>
    <w:rsid w:val="00534FED"/>
    <w:rsid w:val="0053510C"/>
    <w:rsid w:val="00535174"/>
    <w:rsid w:val="005351FD"/>
    <w:rsid w:val="00535738"/>
    <w:rsid w:val="00535AC4"/>
    <w:rsid w:val="00535C98"/>
    <w:rsid w:val="00535D01"/>
    <w:rsid w:val="00535E1A"/>
    <w:rsid w:val="005362E3"/>
    <w:rsid w:val="005363CD"/>
    <w:rsid w:val="00536F21"/>
    <w:rsid w:val="00536FAE"/>
    <w:rsid w:val="00537101"/>
    <w:rsid w:val="005371EF"/>
    <w:rsid w:val="00537454"/>
    <w:rsid w:val="005375F1"/>
    <w:rsid w:val="00537690"/>
    <w:rsid w:val="00537AFD"/>
    <w:rsid w:val="00537ED2"/>
    <w:rsid w:val="00537F97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4043"/>
    <w:rsid w:val="0054433C"/>
    <w:rsid w:val="005443B2"/>
    <w:rsid w:val="00544B6A"/>
    <w:rsid w:val="00544C68"/>
    <w:rsid w:val="00544C83"/>
    <w:rsid w:val="00544CD6"/>
    <w:rsid w:val="00544DBF"/>
    <w:rsid w:val="00544DD2"/>
    <w:rsid w:val="00544E9A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BCD"/>
    <w:rsid w:val="005500C4"/>
    <w:rsid w:val="00550317"/>
    <w:rsid w:val="0055087B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8DF"/>
    <w:rsid w:val="00552C6E"/>
    <w:rsid w:val="00552F90"/>
    <w:rsid w:val="0055308F"/>
    <w:rsid w:val="00553247"/>
    <w:rsid w:val="0055327F"/>
    <w:rsid w:val="00553570"/>
    <w:rsid w:val="00553590"/>
    <w:rsid w:val="00553A26"/>
    <w:rsid w:val="00553B66"/>
    <w:rsid w:val="00553E2F"/>
    <w:rsid w:val="0055400D"/>
    <w:rsid w:val="0055425D"/>
    <w:rsid w:val="005542AE"/>
    <w:rsid w:val="00554455"/>
    <w:rsid w:val="00554628"/>
    <w:rsid w:val="005549C0"/>
    <w:rsid w:val="00554A28"/>
    <w:rsid w:val="00555111"/>
    <w:rsid w:val="00555454"/>
    <w:rsid w:val="0055560B"/>
    <w:rsid w:val="00555674"/>
    <w:rsid w:val="0055568B"/>
    <w:rsid w:val="00555C15"/>
    <w:rsid w:val="00555D5B"/>
    <w:rsid w:val="00555EE1"/>
    <w:rsid w:val="005562FD"/>
    <w:rsid w:val="00556345"/>
    <w:rsid w:val="0055656A"/>
    <w:rsid w:val="005566EA"/>
    <w:rsid w:val="00556857"/>
    <w:rsid w:val="00556A5A"/>
    <w:rsid w:val="00557056"/>
    <w:rsid w:val="005570DA"/>
    <w:rsid w:val="0055766A"/>
    <w:rsid w:val="00557D19"/>
    <w:rsid w:val="00557D57"/>
    <w:rsid w:val="00557DFE"/>
    <w:rsid w:val="00557E08"/>
    <w:rsid w:val="00557FCA"/>
    <w:rsid w:val="005604EE"/>
    <w:rsid w:val="00560874"/>
    <w:rsid w:val="005608D8"/>
    <w:rsid w:val="00560B47"/>
    <w:rsid w:val="00560E76"/>
    <w:rsid w:val="005613A5"/>
    <w:rsid w:val="005617ED"/>
    <w:rsid w:val="005618A2"/>
    <w:rsid w:val="005618F5"/>
    <w:rsid w:val="005619A6"/>
    <w:rsid w:val="005619E2"/>
    <w:rsid w:val="00561ACF"/>
    <w:rsid w:val="00562097"/>
    <w:rsid w:val="0056211B"/>
    <w:rsid w:val="00562166"/>
    <w:rsid w:val="0056219D"/>
    <w:rsid w:val="005622C4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80"/>
    <w:rsid w:val="005640E1"/>
    <w:rsid w:val="005641C6"/>
    <w:rsid w:val="0056431F"/>
    <w:rsid w:val="00564617"/>
    <w:rsid w:val="0056488A"/>
    <w:rsid w:val="00564C8E"/>
    <w:rsid w:val="00565469"/>
    <w:rsid w:val="005654C0"/>
    <w:rsid w:val="0056571E"/>
    <w:rsid w:val="00565961"/>
    <w:rsid w:val="005659BD"/>
    <w:rsid w:val="00565A00"/>
    <w:rsid w:val="00565CD9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C9"/>
    <w:rsid w:val="005674A8"/>
    <w:rsid w:val="0056757D"/>
    <w:rsid w:val="0056759A"/>
    <w:rsid w:val="0056773D"/>
    <w:rsid w:val="00567998"/>
    <w:rsid w:val="00567D06"/>
    <w:rsid w:val="005700EA"/>
    <w:rsid w:val="005703CC"/>
    <w:rsid w:val="00570617"/>
    <w:rsid w:val="005707DD"/>
    <w:rsid w:val="00570A4F"/>
    <w:rsid w:val="00570AD2"/>
    <w:rsid w:val="00570CFC"/>
    <w:rsid w:val="00570DA4"/>
    <w:rsid w:val="00571315"/>
    <w:rsid w:val="005714F9"/>
    <w:rsid w:val="005716D5"/>
    <w:rsid w:val="00571710"/>
    <w:rsid w:val="00571791"/>
    <w:rsid w:val="005718E9"/>
    <w:rsid w:val="00571A4D"/>
    <w:rsid w:val="00571C98"/>
    <w:rsid w:val="0057213F"/>
    <w:rsid w:val="00572803"/>
    <w:rsid w:val="00572816"/>
    <w:rsid w:val="00572CE5"/>
    <w:rsid w:val="00572EC4"/>
    <w:rsid w:val="00573152"/>
    <w:rsid w:val="00573398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5000"/>
    <w:rsid w:val="00575241"/>
    <w:rsid w:val="00575494"/>
    <w:rsid w:val="005754C2"/>
    <w:rsid w:val="005754FE"/>
    <w:rsid w:val="0057563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FC"/>
    <w:rsid w:val="00576E77"/>
    <w:rsid w:val="00576F6B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94"/>
    <w:rsid w:val="00577E7D"/>
    <w:rsid w:val="0058001F"/>
    <w:rsid w:val="00580419"/>
    <w:rsid w:val="00580756"/>
    <w:rsid w:val="005808F8"/>
    <w:rsid w:val="00580956"/>
    <w:rsid w:val="00580CC3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20C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55"/>
    <w:rsid w:val="00585679"/>
    <w:rsid w:val="005857AC"/>
    <w:rsid w:val="0058581D"/>
    <w:rsid w:val="00586088"/>
    <w:rsid w:val="005860A5"/>
    <w:rsid w:val="00586110"/>
    <w:rsid w:val="005863E2"/>
    <w:rsid w:val="0058694E"/>
    <w:rsid w:val="00586F66"/>
    <w:rsid w:val="00586FB7"/>
    <w:rsid w:val="00586FE2"/>
    <w:rsid w:val="0058730E"/>
    <w:rsid w:val="0058741D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61E"/>
    <w:rsid w:val="005926A7"/>
    <w:rsid w:val="00592715"/>
    <w:rsid w:val="005927E9"/>
    <w:rsid w:val="00592DEB"/>
    <w:rsid w:val="00592F92"/>
    <w:rsid w:val="00593002"/>
    <w:rsid w:val="005930CA"/>
    <w:rsid w:val="005933D2"/>
    <w:rsid w:val="0059346C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770"/>
    <w:rsid w:val="00594AF7"/>
    <w:rsid w:val="00594B3C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21A"/>
    <w:rsid w:val="005964A7"/>
    <w:rsid w:val="00596934"/>
    <w:rsid w:val="00596A21"/>
    <w:rsid w:val="00596A53"/>
    <w:rsid w:val="005974E2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6D1"/>
    <w:rsid w:val="005A2C18"/>
    <w:rsid w:val="005A2FB2"/>
    <w:rsid w:val="005A3015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F44"/>
    <w:rsid w:val="005A516B"/>
    <w:rsid w:val="005A53AA"/>
    <w:rsid w:val="005A5437"/>
    <w:rsid w:val="005A54F2"/>
    <w:rsid w:val="005A5568"/>
    <w:rsid w:val="005A55F8"/>
    <w:rsid w:val="005A59C1"/>
    <w:rsid w:val="005A5BEE"/>
    <w:rsid w:val="005A615C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7A"/>
    <w:rsid w:val="005B0049"/>
    <w:rsid w:val="005B0061"/>
    <w:rsid w:val="005B0067"/>
    <w:rsid w:val="005B0202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B16"/>
    <w:rsid w:val="005B2B20"/>
    <w:rsid w:val="005B2E0D"/>
    <w:rsid w:val="005B2E66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68E"/>
    <w:rsid w:val="005B557D"/>
    <w:rsid w:val="005B55BD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B7"/>
    <w:rsid w:val="005B72A0"/>
    <w:rsid w:val="005B73B8"/>
    <w:rsid w:val="005B755C"/>
    <w:rsid w:val="005B7762"/>
    <w:rsid w:val="005B781E"/>
    <w:rsid w:val="005B790F"/>
    <w:rsid w:val="005B7B9C"/>
    <w:rsid w:val="005B7BBA"/>
    <w:rsid w:val="005B7CE5"/>
    <w:rsid w:val="005B7F08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82D"/>
    <w:rsid w:val="005C1E2D"/>
    <w:rsid w:val="005C22C1"/>
    <w:rsid w:val="005C22ED"/>
    <w:rsid w:val="005C2385"/>
    <w:rsid w:val="005C23CF"/>
    <w:rsid w:val="005C24F7"/>
    <w:rsid w:val="005C29F9"/>
    <w:rsid w:val="005C2D2F"/>
    <w:rsid w:val="005C2D5A"/>
    <w:rsid w:val="005C3011"/>
    <w:rsid w:val="005C30A6"/>
    <w:rsid w:val="005C3476"/>
    <w:rsid w:val="005C3481"/>
    <w:rsid w:val="005C35CC"/>
    <w:rsid w:val="005C3AC2"/>
    <w:rsid w:val="005C3ED0"/>
    <w:rsid w:val="005C405E"/>
    <w:rsid w:val="005C4186"/>
    <w:rsid w:val="005C418F"/>
    <w:rsid w:val="005C4256"/>
    <w:rsid w:val="005C43EB"/>
    <w:rsid w:val="005C4590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D4"/>
    <w:rsid w:val="005C7ABE"/>
    <w:rsid w:val="005C7DCA"/>
    <w:rsid w:val="005D033F"/>
    <w:rsid w:val="005D0725"/>
    <w:rsid w:val="005D07B2"/>
    <w:rsid w:val="005D09E7"/>
    <w:rsid w:val="005D0B8F"/>
    <w:rsid w:val="005D0DF8"/>
    <w:rsid w:val="005D1409"/>
    <w:rsid w:val="005D1430"/>
    <w:rsid w:val="005D17C5"/>
    <w:rsid w:val="005D1A10"/>
    <w:rsid w:val="005D1DA0"/>
    <w:rsid w:val="005D1FFF"/>
    <w:rsid w:val="005D227F"/>
    <w:rsid w:val="005D22E5"/>
    <w:rsid w:val="005D2480"/>
    <w:rsid w:val="005D24E4"/>
    <w:rsid w:val="005D27D7"/>
    <w:rsid w:val="005D28A3"/>
    <w:rsid w:val="005D2AA9"/>
    <w:rsid w:val="005D2B4A"/>
    <w:rsid w:val="005D2CE2"/>
    <w:rsid w:val="005D344E"/>
    <w:rsid w:val="005D35D9"/>
    <w:rsid w:val="005D3AE8"/>
    <w:rsid w:val="005D3B60"/>
    <w:rsid w:val="005D40E7"/>
    <w:rsid w:val="005D427E"/>
    <w:rsid w:val="005D42C3"/>
    <w:rsid w:val="005D4411"/>
    <w:rsid w:val="005D4459"/>
    <w:rsid w:val="005D44D4"/>
    <w:rsid w:val="005D4510"/>
    <w:rsid w:val="005D493B"/>
    <w:rsid w:val="005D5384"/>
    <w:rsid w:val="005D5561"/>
    <w:rsid w:val="005D5A5E"/>
    <w:rsid w:val="005D5B94"/>
    <w:rsid w:val="005D5C6B"/>
    <w:rsid w:val="005D5DA1"/>
    <w:rsid w:val="005D5FD6"/>
    <w:rsid w:val="005D61A2"/>
    <w:rsid w:val="005D64A3"/>
    <w:rsid w:val="005D66A8"/>
    <w:rsid w:val="005D6918"/>
    <w:rsid w:val="005D6BF5"/>
    <w:rsid w:val="005D72D8"/>
    <w:rsid w:val="005D7313"/>
    <w:rsid w:val="005D79A6"/>
    <w:rsid w:val="005D7AF5"/>
    <w:rsid w:val="005D7CC7"/>
    <w:rsid w:val="005E0703"/>
    <w:rsid w:val="005E079A"/>
    <w:rsid w:val="005E0916"/>
    <w:rsid w:val="005E0B3F"/>
    <w:rsid w:val="005E0B98"/>
    <w:rsid w:val="005E0BE4"/>
    <w:rsid w:val="005E0EDC"/>
    <w:rsid w:val="005E0F48"/>
    <w:rsid w:val="005E104A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43F"/>
    <w:rsid w:val="005E2692"/>
    <w:rsid w:val="005E27D5"/>
    <w:rsid w:val="005E2C5D"/>
    <w:rsid w:val="005E3047"/>
    <w:rsid w:val="005E324E"/>
    <w:rsid w:val="005E3281"/>
    <w:rsid w:val="005E3607"/>
    <w:rsid w:val="005E3ACD"/>
    <w:rsid w:val="005E3B33"/>
    <w:rsid w:val="005E3B75"/>
    <w:rsid w:val="005E3D36"/>
    <w:rsid w:val="005E3D47"/>
    <w:rsid w:val="005E3F48"/>
    <w:rsid w:val="005E3F88"/>
    <w:rsid w:val="005E3FE4"/>
    <w:rsid w:val="005E451B"/>
    <w:rsid w:val="005E4A90"/>
    <w:rsid w:val="005E4B39"/>
    <w:rsid w:val="005E4C59"/>
    <w:rsid w:val="005E4FB9"/>
    <w:rsid w:val="005E4FEB"/>
    <w:rsid w:val="005E5274"/>
    <w:rsid w:val="005E536B"/>
    <w:rsid w:val="005E5C03"/>
    <w:rsid w:val="005E5D85"/>
    <w:rsid w:val="005E608B"/>
    <w:rsid w:val="005E6092"/>
    <w:rsid w:val="005E60B7"/>
    <w:rsid w:val="005E6466"/>
    <w:rsid w:val="005E64EF"/>
    <w:rsid w:val="005E66CF"/>
    <w:rsid w:val="005E6B64"/>
    <w:rsid w:val="005E6DCF"/>
    <w:rsid w:val="005E6E4D"/>
    <w:rsid w:val="005E70DA"/>
    <w:rsid w:val="005E719B"/>
    <w:rsid w:val="005E7263"/>
    <w:rsid w:val="005E7410"/>
    <w:rsid w:val="005E7706"/>
    <w:rsid w:val="005E7882"/>
    <w:rsid w:val="005E798E"/>
    <w:rsid w:val="005E79A2"/>
    <w:rsid w:val="005E7A1D"/>
    <w:rsid w:val="005E7B2C"/>
    <w:rsid w:val="005F00BE"/>
    <w:rsid w:val="005F014D"/>
    <w:rsid w:val="005F03FB"/>
    <w:rsid w:val="005F0B3B"/>
    <w:rsid w:val="005F0B79"/>
    <w:rsid w:val="005F0C13"/>
    <w:rsid w:val="005F1433"/>
    <w:rsid w:val="005F152A"/>
    <w:rsid w:val="005F153F"/>
    <w:rsid w:val="005F17FF"/>
    <w:rsid w:val="005F189B"/>
    <w:rsid w:val="005F18CC"/>
    <w:rsid w:val="005F1AFB"/>
    <w:rsid w:val="005F1D60"/>
    <w:rsid w:val="005F1F1E"/>
    <w:rsid w:val="005F2A91"/>
    <w:rsid w:val="005F2B7A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66"/>
    <w:rsid w:val="005F695F"/>
    <w:rsid w:val="005F6A34"/>
    <w:rsid w:val="005F6A8B"/>
    <w:rsid w:val="005F6FAB"/>
    <w:rsid w:val="005F6FF9"/>
    <w:rsid w:val="005F702A"/>
    <w:rsid w:val="005F71E5"/>
    <w:rsid w:val="005F74BD"/>
    <w:rsid w:val="005F77C5"/>
    <w:rsid w:val="005F7B9B"/>
    <w:rsid w:val="005F7B9F"/>
    <w:rsid w:val="006000B1"/>
    <w:rsid w:val="0060013C"/>
    <w:rsid w:val="006003CD"/>
    <w:rsid w:val="006009C1"/>
    <w:rsid w:val="00600CB2"/>
    <w:rsid w:val="00600D30"/>
    <w:rsid w:val="00600DEE"/>
    <w:rsid w:val="00600FAA"/>
    <w:rsid w:val="00601184"/>
    <w:rsid w:val="00601516"/>
    <w:rsid w:val="00601602"/>
    <w:rsid w:val="00601952"/>
    <w:rsid w:val="006019E5"/>
    <w:rsid w:val="00601A21"/>
    <w:rsid w:val="00601A5A"/>
    <w:rsid w:val="00601E65"/>
    <w:rsid w:val="00601E73"/>
    <w:rsid w:val="006020D1"/>
    <w:rsid w:val="006026CF"/>
    <w:rsid w:val="00602737"/>
    <w:rsid w:val="00602990"/>
    <w:rsid w:val="00602AFE"/>
    <w:rsid w:val="00602D28"/>
    <w:rsid w:val="006034DD"/>
    <w:rsid w:val="00603727"/>
    <w:rsid w:val="00603A00"/>
    <w:rsid w:val="00603AC6"/>
    <w:rsid w:val="006040AC"/>
    <w:rsid w:val="006042D0"/>
    <w:rsid w:val="006045C4"/>
    <w:rsid w:val="00604627"/>
    <w:rsid w:val="00604CED"/>
    <w:rsid w:val="00604D13"/>
    <w:rsid w:val="00604DAE"/>
    <w:rsid w:val="00604F3A"/>
    <w:rsid w:val="00604F98"/>
    <w:rsid w:val="00605102"/>
    <w:rsid w:val="0060546D"/>
    <w:rsid w:val="0060548F"/>
    <w:rsid w:val="00605764"/>
    <w:rsid w:val="006057AF"/>
    <w:rsid w:val="00605C8C"/>
    <w:rsid w:val="00605CFB"/>
    <w:rsid w:val="00605F29"/>
    <w:rsid w:val="006061A2"/>
    <w:rsid w:val="006066D8"/>
    <w:rsid w:val="006067C6"/>
    <w:rsid w:val="006067F7"/>
    <w:rsid w:val="0060686B"/>
    <w:rsid w:val="00606B26"/>
    <w:rsid w:val="00606D5E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100F0"/>
    <w:rsid w:val="0061054A"/>
    <w:rsid w:val="00610657"/>
    <w:rsid w:val="00610728"/>
    <w:rsid w:val="006107B9"/>
    <w:rsid w:val="00610B0B"/>
    <w:rsid w:val="00610B42"/>
    <w:rsid w:val="00610DAE"/>
    <w:rsid w:val="00610DE3"/>
    <w:rsid w:val="00611244"/>
    <w:rsid w:val="006115C9"/>
    <w:rsid w:val="0061186A"/>
    <w:rsid w:val="00611A5B"/>
    <w:rsid w:val="00611BE7"/>
    <w:rsid w:val="00611CDA"/>
    <w:rsid w:val="00611EF3"/>
    <w:rsid w:val="00611F77"/>
    <w:rsid w:val="00612159"/>
    <w:rsid w:val="006124BB"/>
    <w:rsid w:val="00612605"/>
    <w:rsid w:val="00612D6A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885"/>
    <w:rsid w:val="00615537"/>
    <w:rsid w:val="00615549"/>
    <w:rsid w:val="00615566"/>
    <w:rsid w:val="00615680"/>
    <w:rsid w:val="00615804"/>
    <w:rsid w:val="0061594D"/>
    <w:rsid w:val="006159A7"/>
    <w:rsid w:val="00615A72"/>
    <w:rsid w:val="00615C43"/>
    <w:rsid w:val="00615DDB"/>
    <w:rsid w:val="006160C4"/>
    <w:rsid w:val="00616326"/>
    <w:rsid w:val="00616688"/>
    <w:rsid w:val="006167C6"/>
    <w:rsid w:val="00616F5F"/>
    <w:rsid w:val="00616FB0"/>
    <w:rsid w:val="00617324"/>
    <w:rsid w:val="006174B2"/>
    <w:rsid w:val="006176F1"/>
    <w:rsid w:val="006177DB"/>
    <w:rsid w:val="00617B1F"/>
    <w:rsid w:val="00617B35"/>
    <w:rsid w:val="00617E1C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5CD"/>
    <w:rsid w:val="00622784"/>
    <w:rsid w:val="00622818"/>
    <w:rsid w:val="00622986"/>
    <w:rsid w:val="00622AB5"/>
    <w:rsid w:val="00622CBC"/>
    <w:rsid w:val="00622DAA"/>
    <w:rsid w:val="00622F65"/>
    <w:rsid w:val="00623558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ABB"/>
    <w:rsid w:val="00624B98"/>
    <w:rsid w:val="00624DE0"/>
    <w:rsid w:val="00625230"/>
    <w:rsid w:val="006252F0"/>
    <w:rsid w:val="00625398"/>
    <w:rsid w:val="006255E8"/>
    <w:rsid w:val="00625668"/>
    <w:rsid w:val="006257B0"/>
    <w:rsid w:val="006257B7"/>
    <w:rsid w:val="006258EB"/>
    <w:rsid w:val="00625A64"/>
    <w:rsid w:val="00625AB7"/>
    <w:rsid w:val="00625CE3"/>
    <w:rsid w:val="00625E6F"/>
    <w:rsid w:val="00625EA5"/>
    <w:rsid w:val="00626416"/>
    <w:rsid w:val="00626596"/>
    <w:rsid w:val="006265F6"/>
    <w:rsid w:val="00626642"/>
    <w:rsid w:val="0062688D"/>
    <w:rsid w:val="00626C6E"/>
    <w:rsid w:val="00626D94"/>
    <w:rsid w:val="006279E2"/>
    <w:rsid w:val="00627A77"/>
    <w:rsid w:val="00627E26"/>
    <w:rsid w:val="00627E2C"/>
    <w:rsid w:val="00627F38"/>
    <w:rsid w:val="006304F5"/>
    <w:rsid w:val="006306C9"/>
    <w:rsid w:val="00630715"/>
    <w:rsid w:val="00630B11"/>
    <w:rsid w:val="006311B5"/>
    <w:rsid w:val="0063129D"/>
    <w:rsid w:val="006318FA"/>
    <w:rsid w:val="00631908"/>
    <w:rsid w:val="00631C94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6EF"/>
    <w:rsid w:val="006347E0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D8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100B"/>
    <w:rsid w:val="0064106A"/>
    <w:rsid w:val="0064116C"/>
    <w:rsid w:val="00641B82"/>
    <w:rsid w:val="00641F48"/>
    <w:rsid w:val="00642AF4"/>
    <w:rsid w:val="00642B48"/>
    <w:rsid w:val="00642C2F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91D"/>
    <w:rsid w:val="00644A04"/>
    <w:rsid w:val="00644E04"/>
    <w:rsid w:val="00644E0D"/>
    <w:rsid w:val="00644FA2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C4B"/>
    <w:rsid w:val="00647F4C"/>
    <w:rsid w:val="00650131"/>
    <w:rsid w:val="00650390"/>
    <w:rsid w:val="00650525"/>
    <w:rsid w:val="0065078A"/>
    <w:rsid w:val="00650873"/>
    <w:rsid w:val="006514F5"/>
    <w:rsid w:val="0065156A"/>
    <w:rsid w:val="006517F7"/>
    <w:rsid w:val="00651E4F"/>
    <w:rsid w:val="0065205B"/>
    <w:rsid w:val="00652066"/>
    <w:rsid w:val="00652160"/>
    <w:rsid w:val="00652329"/>
    <w:rsid w:val="00652727"/>
    <w:rsid w:val="00652854"/>
    <w:rsid w:val="0065293E"/>
    <w:rsid w:val="00652998"/>
    <w:rsid w:val="00652AE1"/>
    <w:rsid w:val="00653285"/>
    <w:rsid w:val="0065339D"/>
    <w:rsid w:val="006533AB"/>
    <w:rsid w:val="00653548"/>
    <w:rsid w:val="006538D7"/>
    <w:rsid w:val="00653C4E"/>
    <w:rsid w:val="00653FEC"/>
    <w:rsid w:val="00654100"/>
    <w:rsid w:val="006544A3"/>
    <w:rsid w:val="006544EC"/>
    <w:rsid w:val="006545E3"/>
    <w:rsid w:val="00654896"/>
    <w:rsid w:val="00654A8B"/>
    <w:rsid w:val="00654F23"/>
    <w:rsid w:val="006553E0"/>
    <w:rsid w:val="006555C6"/>
    <w:rsid w:val="00655790"/>
    <w:rsid w:val="00655E38"/>
    <w:rsid w:val="006562D4"/>
    <w:rsid w:val="00656348"/>
    <w:rsid w:val="00656872"/>
    <w:rsid w:val="006568D7"/>
    <w:rsid w:val="00657115"/>
    <w:rsid w:val="00657572"/>
    <w:rsid w:val="006577EE"/>
    <w:rsid w:val="00657A7C"/>
    <w:rsid w:val="00657C2F"/>
    <w:rsid w:val="00657D43"/>
    <w:rsid w:val="00657F55"/>
    <w:rsid w:val="006602D5"/>
    <w:rsid w:val="006607D1"/>
    <w:rsid w:val="006607E3"/>
    <w:rsid w:val="006608E2"/>
    <w:rsid w:val="006609A2"/>
    <w:rsid w:val="00660A48"/>
    <w:rsid w:val="00660ACF"/>
    <w:rsid w:val="00660BA0"/>
    <w:rsid w:val="00660BB7"/>
    <w:rsid w:val="00660DB9"/>
    <w:rsid w:val="00660E00"/>
    <w:rsid w:val="00661334"/>
    <w:rsid w:val="006613A8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8B3"/>
    <w:rsid w:val="006629ED"/>
    <w:rsid w:val="00662B27"/>
    <w:rsid w:val="00662BB5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92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419"/>
    <w:rsid w:val="006664A8"/>
    <w:rsid w:val="00666734"/>
    <w:rsid w:val="006667AE"/>
    <w:rsid w:val="00666846"/>
    <w:rsid w:val="006669D3"/>
    <w:rsid w:val="00666B2C"/>
    <w:rsid w:val="00667144"/>
    <w:rsid w:val="006672B3"/>
    <w:rsid w:val="006673C6"/>
    <w:rsid w:val="006679EA"/>
    <w:rsid w:val="00667AA5"/>
    <w:rsid w:val="00667C52"/>
    <w:rsid w:val="00667F8D"/>
    <w:rsid w:val="00667FEB"/>
    <w:rsid w:val="00670032"/>
    <w:rsid w:val="0067004B"/>
    <w:rsid w:val="006705B8"/>
    <w:rsid w:val="00670690"/>
    <w:rsid w:val="00670EDF"/>
    <w:rsid w:val="00671030"/>
    <w:rsid w:val="00671177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8B7"/>
    <w:rsid w:val="00672972"/>
    <w:rsid w:val="0067302C"/>
    <w:rsid w:val="006732BA"/>
    <w:rsid w:val="00673359"/>
    <w:rsid w:val="006733E3"/>
    <w:rsid w:val="00673404"/>
    <w:rsid w:val="00673548"/>
    <w:rsid w:val="006737C8"/>
    <w:rsid w:val="006738FD"/>
    <w:rsid w:val="006740D6"/>
    <w:rsid w:val="00674369"/>
    <w:rsid w:val="006743DE"/>
    <w:rsid w:val="006744E1"/>
    <w:rsid w:val="006747B5"/>
    <w:rsid w:val="006747E7"/>
    <w:rsid w:val="006748F5"/>
    <w:rsid w:val="00674C57"/>
    <w:rsid w:val="00674CA8"/>
    <w:rsid w:val="00675539"/>
    <w:rsid w:val="006755E3"/>
    <w:rsid w:val="00676270"/>
    <w:rsid w:val="00676C1E"/>
    <w:rsid w:val="0067707B"/>
    <w:rsid w:val="006772AF"/>
    <w:rsid w:val="0067778F"/>
    <w:rsid w:val="006777F5"/>
    <w:rsid w:val="0067796F"/>
    <w:rsid w:val="00677C9B"/>
    <w:rsid w:val="00677D11"/>
    <w:rsid w:val="00677FF2"/>
    <w:rsid w:val="00680B90"/>
    <w:rsid w:val="00680FF3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C91"/>
    <w:rsid w:val="00682E14"/>
    <w:rsid w:val="00683023"/>
    <w:rsid w:val="00683276"/>
    <w:rsid w:val="006832EB"/>
    <w:rsid w:val="00683D1B"/>
    <w:rsid w:val="00684661"/>
    <w:rsid w:val="00684B7A"/>
    <w:rsid w:val="00684E5B"/>
    <w:rsid w:val="00684E9F"/>
    <w:rsid w:val="0068505B"/>
    <w:rsid w:val="006852FE"/>
    <w:rsid w:val="0068531A"/>
    <w:rsid w:val="006853EE"/>
    <w:rsid w:val="00685444"/>
    <w:rsid w:val="006854AE"/>
    <w:rsid w:val="006854F6"/>
    <w:rsid w:val="0068558B"/>
    <w:rsid w:val="0068566E"/>
    <w:rsid w:val="006862D1"/>
    <w:rsid w:val="006864AE"/>
    <w:rsid w:val="006865F8"/>
    <w:rsid w:val="00686661"/>
    <w:rsid w:val="0068672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A88"/>
    <w:rsid w:val="00687D80"/>
    <w:rsid w:val="00687DBA"/>
    <w:rsid w:val="0069007E"/>
    <w:rsid w:val="00690256"/>
    <w:rsid w:val="006905A4"/>
    <w:rsid w:val="00690671"/>
    <w:rsid w:val="006907E3"/>
    <w:rsid w:val="0069096E"/>
    <w:rsid w:val="00690986"/>
    <w:rsid w:val="00690A44"/>
    <w:rsid w:val="00690B7D"/>
    <w:rsid w:val="00690CAB"/>
    <w:rsid w:val="00690DA8"/>
    <w:rsid w:val="006914A3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2BD"/>
    <w:rsid w:val="00694374"/>
    <w:rsid w:val="006944F6"/>
    <w:rsid w:val="00694F1A"/>
    <w:rsid w:val="00695108"/>
    <w:rsid w:val="006954EC"/>
    <w:rsid w:val="0069564E"/>
    <w:rsid w:val="00695764"/>
    <w:rsid w:val="00695C30"/>
    <w:rsid w:val="00695C51"/>
    <w:rsid w:val="00695DDB"/>
    <w:rsid w:val="00695E82"/>
    <w:rsid w:val="00695F50"/>
    <w:rsid w:val="00696047"/>
    <w:rsid w:val="00696183"/>
    <w:rsid w:val="006966AD"/>
    <w:rsid w:val="00696952"/>
    <w:rsid w:val="00696BE0"/>
    <w:rsid w:val="00696E0B"/>
    <w:rsid w:val="00696F52"/>
    <w:rsid w:val="0069713C"/>
    <w:rsid w:val="0069718C"/>
    <w:rsid w:val="006972BB"/>
    <w:rsid w:val="00697B49"/>
    <w:rsid w:val="006A000D"/>
    <w:rsid w:val="006A0094"/>
    <w:rsid w:val="006A02A6"/>
    <w:rsid w:val="006A03C3"/>
    <w:rsid w:val="006A0988"/>
    <w:rsid w:val="006A0E32"/>
    <w:rsid w:val="006A1308"/>
    <w:rsid w:val="006A1510"/>
    <w:rsid w:val="006A152B"/>
    <w:rsid w:val="006A16BA"/>
    <w:rsid w:val="006A1761"/>
    <w:rsid w:val="006A1B37"/>
    <w:rsid w:val="006A1C7D"/>
    <w:rsid w:val="006A1CDF"/>
    <w:rsid w:val="006A1D22"/>
    <w:rsid w:val="006A1D4C"/>
    <w:rsid w:val="006A1EBB"/>
    <w:rsid w:val="006A1FD9"/>
    <w:rsid w:val="006A22CD"/>
    <w:rsid w:val="006A2543"/>
    <w:rsid w:val="006A2695"/>
    <w:rsid w:val="006A2A2A"/>
    <w:rsid w:val="006A2CF7"/>
    <w:rsid w:val="006A30AD"/>
    <w:rsid w:val="006A35B9"/>
    <w:rsid w:val="006A3921"/>
    <w:rsid w:val="006A3BCA"/>
    <w:rsid w:val="006A4213"/>
    <w:rsid w:val="006A4284"/>
    <w:rsid w:val="006A4AC0"/>
    <w:rsid w:val="006A4C38"/>
    <w:rsid w:val="006A4C9C"/>
    <w:rsid w:val="006A4D4C"/>
    <w:rsid w:val="006A554D"/>
    <w:rsid w:val="006A57C8"/>
    <w:rsid w:val="006A5809"/>
    <w:rsid w:val="006A5815"/>
    <w:rsid w:val="006A5A8D"/>
    <w:rsid w:val="006A5B9A"/>
    <w:rsid w:val="006A60B9"/>
    <w:rsid w:val="006A6284"/>
    <w:rsid w:val="006A6820"/>
    <w:rsid w:val="006A6A4F"/>
    <w:rsid w:val="006A6BD6"/>
    <w:rsid w:val="006A6C5D"/>
    <w:rsid w:val="006A708F"/>
    <w:rsid w:val="006A74D8"/>
    <w:rsid w:val="006A759A"/>
    <w:rsid w:val="006A79A4"/>
    <w:rsid w:val="006A7BE5"/>
    <w:rsid w:val="006A7E0B"/>
    <w:rsid w:val="006B0212"/>
    <w:rsid w:val="006B124E"/>
    <w:rsid w:val="006B1257"/>
    <w:rsid w:val="006B1274"/>
    <w:rsid w:val="006B1505"/>
    <w:rsid w:val="006B15D2"/>
    <w:rsid w:val="006B1697"/>
    <w:rsid w:val="006B1757"/>
    <w:rsid w:val="006B1E99"/>
    <w:rsid w:val="006B1FC2"/>
    <w:rsid w:val="006B2685"/>
    <w:rsid w:val="006B278B"/>
    <w:rsid w:val="006B2931"/>
    <w:rsid w:val="006B2A56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4F"/>
    <w:rsid w:val="006B55C9"/>
    <w:rsid w:val="006B5832"/>
    <w:rsid w:val="006B5DC4"/>
    <w:rsid w:val="006B5DD6"/>
    <w:rsid w:val="006B6008"/>
    <w:rsid w:val="006B621F"/>
    <w:rsid w:val="006B6334"/>
    <w:rsid w:val="006B634A"/>
    <w:rsid w:val="006B6438"/>
    <w:rsid w:val="006B6CFA"/>
    <w:rsid w:val="006B7539"/>
    <w:rsid w:val="006B7757"/>
    <w:rsid w:val="006B77F5"/>
    <w:rsid w:val="006B7D69"/>
    <w:rsid w:val="006B7E6F"/>
    <w:rsid w:val="006B7F67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D18"/>
    <w:rsid w:val="006C0EDD"/>
    <w:rsid w:val="006C0FFC"/>
    <w:rsid w:val="006C1302"/>
    <w:rsid w:val="006C17C1"/>
    <w:rsid w:val="006C19BE"/>
    <w:rsid w:val="006C1C84"/>
    <w:rsid w:val="006C1D22"/>
    <w:rsid w:val="006C1F4A"/>
    <w:rsid w:val="006C22B6"/>
    <w:rsid w:val="006C22E2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3E1"/>
    <w:rsid w:val="006C55DF"/>
    <w:rsid w:val="006C57F3"/>
    <w:rsid w:val="006C5A17"/>
    <w:rsid w:val="006C5E96"/>
    <w:rsid w:val="006C5EAD"/>
    <w:rsid w:val="006C665B"/>
    <w:rsid w:val="006C6AF4"/>
    <w:rsid w:val="006C6B07"/>
    <w:rsid w:val="006C6D89"/>
    <w:rsid w:val="006C6FA7"/>
    <w:rsid w:val="006C70BF"/>
    <w:rsid w:val="006C72B6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BB5"/>
    <w:rsid w:val="006D0C4B"/>
    <w:rsid w:val="006D0CB1"/>
    <w:rsid w:val="006D0E6D"/>
    <w:rsid w:val="006D15DF"/>
    <w:rsid w:val="006D16CA"/>
    <w:rsid w:val="006D18AD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126"/>
    <w:rsid w:val="006D44AE"/>
    <w:rsid w:val="006D492E"/>
    <w:rsid w:val="006D4A24"/>
    <w:rsid w:val="006D4A54"/>
    <w:rsid w:val="006D4AF8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959"/>
    <w:rsid w:val="006E1A3C"/>
    <w:rsid w:val="006E1B17"/>
    <w:rsid w:val="006E1D6F"/>
    <w:rsid w:val="006E1E0D"/>
    <w:rsid w:val="006E1E6D"/>
    <w:rsid w:val="006E204D"/>
    <w:rsid w:val="006E2988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BF1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160"/>
    <w:rsid w:val="006E61A9"/>
    <w:rsid w:val="006E61F1"/>
    <w:rsid w:val="006E62BB"/>
    <w:rsid w:val="006E6640"/>
    <w:rsid w:val="006E669D"/>
    <w:rsid w:val="006E7005"/>
    <w:rsid w:val="006E74F1"/>
    <w:rsid w:val="006E780D"/>
    <w:rsid w:val="006E79CC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C"/>
    <w:rsid w:val="006F1205"/>
    <w:rsid w:val="006F14CA"/>
    <w:rsid w:val="006F1591"/>
    <w:rsid w:val="006F16A8"/>
    <w:rsid w:val="006F16E6"/>
    <w:rsid w:val="006F1A10"/>
    <w:rsid w:val="006F1A98"/>
    <w:rsid w:val="006F1C70"/>
    <w:rsid w:val="006F1D04"/>
    <w:rsid w:val="006F1E07"/>
    <w:rsid w:val="006F1E1D"/>
    <w:rsid w:val="006F207B"/>
    <w:rsid w:val="006F24BD"/>
    <w:rsid w:val="006F26D3"/>
    <w:rsid w:val="006F274A"/>
    <w:rsid w:val="006F290E"/>
    <w:rsid w:val="006F2A99"/>
    <w:rsid w:val="006F2AD9"/>
    <w:rsid w:val="006F2C08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F59"/>
    <w:rsid w:val="006F61AB"/>
    <w:rsid w:val="006F6410"/>
    <w:rsid w:val="006F6435"/>
    <w:rsid w:val="006F66B2"/>
    <w:rsid w:val="006F6885"/>
    <w:rsid w:val="006F6969"/>
    <w:rsid w:val="006F6D12"/>
    <w:rsid w:val="006F6D30"/>
    <w:rsid w:val="006F6DCE"/>
    <w:rsid w:val="006F6FB5"/>
    <w:rsid w:val="006F7185"/>
    <w:rsid w:val="006F718B"/>
    <w:rsid w:val="006F7451"/>
    <w:rsid w:val="006F749A"/>
    <w:rsid w:val="006F794E"/>
    <w:rsid w:val="006F7EC5"/>
    <w:rsid w:val="00700561"/>
    <w:rsid w:val="00700AFC"/>
    <w:rsid w:val="00700DF3"/>
    <w:rsid w:val="00700E3A"/>
    <w:rsid w:val="00700EC0"/>
    <w:rsid w:val="00701023"/>
    <w:rsid w:val="0070142E"/>
    <w:rsid w:val="00701528"/>
    <w:rsid w:val="007020B9"/>
    <w:rsid w:val="00702279"/>
    <w:rsid w:val="00702383"/>
    <w:rsid w:val="0070265F"/>
    <w:rsid w:val="00702A6F"/>
    <w:rsid w:val="00702A8E"/>
    <w:rsid w:val="00702A9F"/>
    <w:rsid w:val="00702E70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5DD"/>
    <w:rsid w:val="00704695"/>
    <w:rsid w:val="00704786"/>
    <w:rsid w:val="007049E8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B81"/>
    <w:rsid w:val="00705CC1"/>
    <w:rsid w:val="00705D94"/>
    <w:rsid w:val="00705E59"/>
    <w:rsid w:val="00706239"/>
    <w:rsid w:val="00706272"/>
    <w:rsid w:val="007063AF"/>
    <w:rsid w:val="0070648C"/>
    <w:rsid w:val="00706738"/>
    <w:rsid w:val="007069A1"/>
    <w:rsid w:val="00706E07"/>
    <w:rsid w:val="00706EBE"/>
    <w:rsid w:val="007071D2"/>
    <w:rsid w:val="00707251"/>
    <w:rsid w:val="0070756D"/>
    <w:rsid w:val="007076F2"/>
    <w:rsid w:val="007077B5"/>
    <w:rsid w:val="007078AF"/>
    <w:rsid w:val="00707D79"/>
    <w:rsid w:val="00707E0E"/>
    <w:rsid w:val="0071003F"/>
    <w:rsid w:val="0071006A"/>
    <w:rsid w:val="0071014B"/>
    <w:rsid w:val="0071026B"/>
    <w:rsid w:val="007102B8"/>
    <w:rsid w:val="00710549"/>
    <w:rsid w:val="00710676"/>
    <w:rsid w:val="00710A43"/>
    <w:rsid w:val="00710AA6"/>
    <w:rsid w:val="00710CA1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244E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42B9"/>
    <w:rsid w:val="00714470"/>
    <w:rsid w:val="00714637"/>
    <w:rsid w:val="00714871"/>
    <w:rsid w:val="00714ED0"/>
    <w:rsid w:val="0071519E"/>
    <w:rsid w:val="00715234"/>
    <w:rsid w:val="0071547E"/>
    <w:rsid w:val="00715A22"/>
    <w:rsid w:val="00715C33"/>
    <w:rsid w:val="00715D75"/>
    <w:rsid w:val="00715E21"/>
    <w:rsid w:val="00715F13"/>
    <w:rsid w:val="00715F2C"/>
    <w:rsid w:val="00715FB6"/>
    <w:rsid w:val="00715FED"/>
    <w:rsid w:val="0071617B"/>
    <w:rsid w:val="00716188"/>
    <w:rsid w:val="00716195"/>
    <w:rsid w:val="007163DF"/>
    <w:rsid w:val="007168CC"/>
    <w:rsid w:val="00716926"/>
    <w:rsid w:val="0071694A"/>
    <w:rsid w:val="007169CF"/>
    <w:rsid w:val="00716A75"/>
    <w:rsid w:val="00716FAA"/>
    <w:rsid w:val="00717124"/>
    <w:rsid w:val="00717275"/>
    <w:rsid w:val="00717424"/>
    <w:rsid w:val="00717781"/>
    <w:rsid w:val="00717C17"/>
    <w:rsid w:val="00717CC8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6CE"/>
    <w:rsid w:val="00720A0E"/>
    <w:rsid w:val="00720C66"/>
    <w:rsid w:val="00720F6A"/>
    <w:rsid w:val="00721005"/>
    <w:rsid w:val="007211D5"/>
    <w:rsid w:val="00721448"/>
    <w:rsid w:val="007214C4"/>
    <w:rsid w:val="00721674"/>
    <w:rsid w:val="00721842"/>
    <w:rsid w:val="00721CE8"/>
    <w:rsid w:val="00721FB7"/>
    <w:rsid w:val="0072201C"/>
    <w:rsid w:val="00722122"/>
    <w:rsid w:val="007225C9"/>
    <w:rsid w:val="0072260F"/>
    <w:rsid w:val="0072296F"/>
    <w:rsid w:val="00722C5C"/>
    <w:rsid w:val="00722C88"/>
    <w:rsid w:val="00722D45"/>
    <w:rsid w:val="00723618"/>
    <w:rsid w:val="007239CC"/>
    <w:rsid w:val="00723A7E"/>
    <w:rsid w:val="00723F39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98C"/>
    <w:rsid w:val="00725F61"/>
    <w:rsid w:val="00726129"/>
    <w:rsid w:val="00726253"/>
    <w:rsid w:val="0072657E"/>
    <w:rsid w:val="007268A2"/>
    <w:rsid w:val="00726C89"/>
    <w:rsid w:val="00726DFE"/>
    <w:rsid w:val="007272DF"/>
    <w:rsid w:val="00727872"/>
    <w:rsid w:val="007278B1"/>
    <w:rsid w:val="007278DF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10EB"/>
    <w:rsid w:val="007319D5"/>
    <w:rsid w:val="00732268"/>
    <w:rsid w:val="00732285"/>
    <w:rsid w:val="007322C4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1C6"/>
    <w:rsid w:val="00734358"/>
    <w:rsid w:val="00734369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715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1130"/>
    <w:rsid w:val="00741263"/>
    <w:rsid w:val="0074136C"/>
    <w:rsid w:val="00741486"/>
    <w:rsid w:val="00741668"/>
    <w:rsid w:val="0074172A"/>
    <w:rsid w:val="0074197A"/>
    <w:rsid w:val="00741D73"/>
    <w:rsid w:val="00741D79"/>
    <w:rsid w:val="00741F46"/>
    <w:rsid w:val="00741FD3"/>
    <w:rsid w:val="00742108"/>
    <w:rsid w:val="00742A12"/>
    <w:rsid w:val="00742B9E"/>
    <w:rsid w:val="00742C2C"/>
    <w:rsid w:val="00743012"/>
    <w:rsid w:val="00743155"/>
    <w:rsid w:val="007431CD"/>
    <w:rsid w:val="00743295"/>
    <w:rsid w:val="00743382"/>
    <w:rsid w:val="00743459"/>
    <w:rsid w:val="00743C0D"/>
    <w:rsid w:val="007441FC"/>
    <w:rsid w:val="00744678"/>
    <w:rsid w:val="00744AB3"/>
    <w:rsid w:val="00744DF7"/>
    <w:rsid w:val="00744F2E"/>
    <w:rsid w:val="00745097"/>
    <w:rsid w:val="007450A1"/>
    <w:rsid w:val="0074520A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7354"/>
    <w:rsid w:val="007474EF"/>
    <w:rsid w:val="00747712"/>
    <w:rsid w:val="0074779B"/>
    <w:rsid w:val="00747A49"/>
    <w:rsid w:val="00747C40"/>
    <w:rsid w:val="007501BE"/>
    <w:rsid w:val="007502A7"/>
    <w:rsid w:val="007502E7"/>
    <w:rsid w:val="00750414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AA"/>
    <w:rsid w:val="0075395C"/>
    <w:rsid w:val="00753994"/>
    <w:rsid w:val="00753C07"/>
    <w:rsid w:val="007547FD"/>
    <w:rsid w:val="007548F7"/>
    <w:rsid w:val="00754CC1"/>
    <w:rsid w:val="00755408"/>
    <w:rsid w:val="007555A4"/>
    <w:rsid w:val="0075584B"/>
    <w:rsid w:val="0075591F"/>
    <w:rsid w:val="00755D2A"/>
    <w:rsid w:val="00755DD9"/>
    <w:rsid w:val="007561AE"/>
    <w:rsid w:val="007561CF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99D"/>
    <w:rsid w:val="00757BDB"/>
    <w:rsid w:val="00757CD5"/>
    <w:rsid w:val="007600AE"/>
    <w:rsid w:val="007601A2"/>
    <w:rsid w:val="00760578"/>
    <w:rsid w:val="00760C66"/>
    <w:rsid w:val="00761123"/>
    <w:rsid w:val="00761A35"/>
    <w:rsid w:val="00761D91"/>
    <w:rsid w:val="00761EF0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B13"/>
    <w:rsid w:val="00765B42"/>
    <w:rsid w:val="00765E6E"/>
    <w:rsid w:val="0076622B"/>
    <w:rsid w:val="00766558"/>
    <w:rsid w:val="00766589"/>
    <w:rsid w:val="00766759"/>
    <w:rsid w:val="00766812"/>
    <w:rsid w:val="00766B7E"/>
    <w:rsid w:val="00766CA7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B3"/>
    <w:rsid w:val="0077071E"/>
    <w:rsid w:val="00770A57"/>
    <w:rsid w:val="00770C35"/>
    <w:rsid w:val="00770E7C"/>
    <w:rsid w:val="00770F10"/>
    <w:rsid w:val="00771874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2E1"/>
    <w:rsid w:val="00773839"/>
    <w:rsid w:val="00773B8D"/>
    <w:rsid w:val="00773E08"/>
    <w:rsid w:val="00774015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A3"/>
    <w:rsid w:val="0077521A"/>
    <w:rsid w:val="00775343"/>
    <w:rsid w:val="007755FD"/>
    <w:rsid w:val="00775D69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2C3"/>
    <w:rsid w:val="007772F8"/>
    <w:rsid w:val="00777366"/>
    <w:rsid w:val="007775F0"/>
    <w:rsid w:val="0077765E"/>
    <w:rsid w:val="007776B2"/>
    <w:rsid w:val="0077772B"/>
    <w:rsid w:val="007778B4"/>
    <w:rsid w:val="00777938"/>
    <w:rsid w:val="00777B9E"/>
    <w:rsid w:val="00777C3C"/>
    <w:rsid w:val="00777E48"/>
    <w:rsid w:val="0078024B"/>
    <w:rsid w:val="007803EF"/>
    <w:rsid w:val="0078040E"/>
    <w:rsid w:val="00780CDF"/>
    <w:rsid w:val="0078100C"/>
    <w:rsid w:val="00781503"/>
    <w:rsid w:val="00781705"/>
    <w:rsid w:val="007818EE"/>
    <w:rsid w:val="00781B6F"/>
    <w:rsid w:val="00781C36"/>
    <w:rsid w:val="0078201A"/>
    <w:rsid w:val="00782267"/>
    <w:rsid w:val="0078232A"/>
    <w:rsid w:val="007823CB"/>
    <w:rsid w:val="0078271B"/>
    <w:rsid w:val="0078284C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83E"/>
    <w:rsid w:val="007849F8"/>
    <w:rsid w:val="00784CDD"/>
    <w:rsid w:val="00784DBD"/>
    <w:rsid w:val="00784FF6"/>
    <w:rsid w:val="00785126"/>
    <w:rsid w:val="0078516D"/>
    <w:rsid w:val="007851B8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819"/>
    <w:rsid w:val="0078798C"/>
    <w:rsid w:val="00787B03"/>
    <w:rsid w:val="00787BA4"/>
    <w:rsid w:val="00787C6A"/>
    <w:rsid w:val="00787D5B"/>
    <w:rsid w:val="00787E23"/>
    <w:rsid w:val="00787EA2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2E"/>
    <w:rsid w:val="00793A45"/>
    <w:rsid w:val="00793BAA"/>
    <w:rsid w:val="00793F2C"/>
    <w:rsid w:val="0079413D"/>
    <w:rsid w:val="00794587"/>
    <w:rsid w:val="00794784"/>
    <w:rsid w:val="00794841"/>
    <w:rsid w:val="007948BC"/>
    <w:rsid w:val="00794B1E"/>
    <w:rsid w:val="00794D18"/>
    <w:rsid w:val="00794F41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418"/>
    <w:rsid w:val="007974F3"/>
    <w:rsid w:val="0079765B"/>
    <w:rsid w:val="007978B9"/>
    <w:rsid w:val="00797B3E"/>
    <w:rsid w:val="00797B4B"/>
    <w:rsid w:val="00797DC3"/>
    <w:rsid w:val="00797F2B"/>
    <w:rsid w:val="007A00B0"/>
    <w:rsid w:val="007A0359"/>
    <w:rsid w:val="007A03BA"/>
    <w:rsid w:val="007A08E1"/>
    <w:rsid w:val="007A12A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302F"/>
    <w:rsid w:val="007A31BB"/>
    <w:rsid w:val="007A332F"/>
    <w:rsid w:val="007A363C"/>
    <w:rsid w:val="007A37C1"/>
    <w:rsid w:val="007A3832"/>
    <w:rsid w:val="007A3A04"/>
    <w:rsid w:val="007A3A8E"/>
    <w:rsid w:val="007A3BA2"/>
    <w:rsid w:val="007A3FDE"/>
    <w:rsid w:val="007A40DB"/>
    <w:rsid w:val="007A488A"/>
    <w:rsid w:val="007A48F2"/>
    <w:rsid w:val="007A4935"/>
    <w:rsid w:val="007A49B4"/>
    <w:rsid w:val="007A50FA"/>
    <w:rsid w:val="007A547A"/>
    <w:rsid w:val="007A569E"/>
    <w:rsid w:val="007A5816"/>
    <w:rsid w:val="007A582E"/>
    <w:rsid w:val="007A59BC"/>
    <w:rsid w:val="007A5D63"/>
    <w:rsid w:val="007A5DB6"/>
    <w:rsid w:val="007A6062"/>
    <w:rsid w:val="007A6457"/>
    <w:rsid w:val="007A64EA"/>
    <w:rsid w:val="007A6814"/>
    <w:rsid w:val="007A6970"/>
    <w:rsid w:val="007A6C7C"/>
    <w:rsid w:val="007A6F78"/>
    <w:rsid w:val="007A6F86"/>
    <w:rsid w:val="007A70DF"/>
    <w:rsid w:val="007A7980"/>
    <w:rsid w:val="007A7A5F"/>
    <w:rsid w:val="007A7E8E"/>
    <w:rsid w:val="007B0175"/>
    <w:rsid w:val="007B0A41"/>
    <w:rsid w:val="007B0A4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B0C"/>
    <w:rsid w:val="007B6BD9"/>
    <w:rsid w:val="007B6F95"/>
    <w:rsid w:val="007B7114"/>
    <w:rsid w:val="007B7377"/>
    <w:rsid w:val="007B74D9"/>
    <w:rsid w:val="007B751C"/>
    <w:rsid w:val="007B76D3"/>
    <w:rsid w:val="007B7AF2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966"/>
    <w:rsid w:val="007C2A69"/>
    <w:rsid w:val="007C2AB9"/>
    <w:rsid w:val="007C2B5C"/>
    <w:rsid w:val="007C3177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B96"/>
    <w:rsid w:val="007C4CA2"/>
    <w:rsid w:val="007C4DD5"/>
    <w:rsid w:val="007C4E87"/>
    <w:rsid w:val="007C5B0E"/>
    <w:rsid w:val="007C5BD3"/>
    <w:rsid w:val="007C60A0"/>
    <w:rsid w:val="007C614F"/>
    <w:rsid w:val="007C6295"/>
    <w:rsid w:val="007C6322"/>
    <w:rsid w:val="007C6496"/>
    <w:rsid w:val="007C654B"/>
    <w:rsid w:val="007C6758"/>
    <w:rsid w:val="007C6BE2"/>
    <w:rsid w:val="007C6CC2"/>
    <w:rsid w:val="007C7249"/>
    <w:rsid w:val="007C7512"/>
    <w:rsid w:val="007C78C7"/>
    <w:rsid w:val="007C7C12"/>
    <w:rsid w:val="007C7E62"/>
    <w:rsid w:val="007C7F99"/>
    <w:rsid w:val="007D007E"/>
    <w:rsid w:val="007D0352"/>
    <w:rsid w:val="007D077C"/>
    <w:rsid w:val="007D07D6"/>
    <w:rsid w:val="007D07F0"/>
    <w:rsid w:val="007D080A"/>
    <w:rsid w:val="007D084E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A62"/>
    <w:rsid w:val="007D2AC9"/>
    <w:rsid w:val="007D2DCC"/>
    <w:rsid w:val="007D2FF2"/>
    <w:rsid w:val="007D340F"/>
    <w:rsid w:val="007D3983"/>
    <w:rsid w:val="007D3AD2"/>
    <w:rsid w:val="007D3C2B"/>
    <w:rsid w:val="007D3E9F"/>
    <w:rsid w:val="007D40B6"/>
    <w:rsid w:val="007D4155"/>
    <w:rsid w:val="007D42C4"/>
    <w:rsid w:val="007D4359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D4"/>
    <w:rsid w:val="007D6441"/>
    <w:rsid w:val="007D662B"/>
    <w:rsid w:val="007D6775"/>
    <w:rsid w:val="007D6D7E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A17"/>
    <w:rsid w:val="007D7AA6"/>
    <w:rsid w:val="007D7BAE"/>
    <w:rsid w:val="007D7E26"/>
    <w:rsid w:val="007D7EEE"/>
    <w:rsid w:val="007E02E9"/>
    <w:rsid w:val="007E0436"/>
    <w:rsid w:val="007E079D"/>
    <w:rsid w:val="007E09DF"/>
    <w:rsid w:val="007E0A2B"/>
    <w:rsid w:val="007E0B47"/>
    <w:rsid w:val="007E0D16"/>
    <w:rsid w:val="007E10E7"/>
    <w:rsid w:val="007E15A1"/>
    <w:rsid w:val="007E16C6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A7"/>
    <w:rsid w:val="007E472C"/>
    <w:rsid w:val="007E47B9"/>
    <w:rsid w:val="007E480F"/>
    <w:rsid w:val="007E4A23"/>
    <w:rsid w:val="007E4BF4"/>
    <w:rsid w:val="007E4D36"/>
    <w:rsid w:val="007E558E"/>
    <w:rsid w:val="007E55F4"/>
    <w:rsid w:val="007E5A13"/>
    <w:rsid w:val="007E5B37"/>
    <w:rsid w:val="007E6002"/>
    <w:rsid w:val="007E6054"/>
    <w:rsid w:val="007E63AD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2EF"/>
    <w:rsid w:val="007E73A7"/>
    <w:rsid w:val="007E7559"/>
    <w:rsid w:val="007E7A7C"/>
    <w:rsid w:val="007E7DEE"/>
    <w:rsid w:val="007E7F2D"/>
    <w:rsid w:val="007F00BA"/>
    <w:rsid w:val="007F0111"/>
    <w:rsid w:val="007F03D3"/>
    <w:rsid w:val="007F046C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BD8"/>
    <w:rsid w:val="007F246D"/>
    <w:rsid w:val="007F24DA"/>
    <w:rsid w:val="007F27D4"/>
    <w:rsid w:val="007F296C"/>
    <w:rsid w:val="007F2A7A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825"/>
    <w:rsid w:val="007F4931"/>
    <w:rsid w:val="007F4998"/>
    <w:rsid w:val="007F4D5D"/>
    <w:rsid w:val="007F5198"/>
    <w:rsid w:val="007F550A"/>
    <w:rsid w:val="007F55B4"/>
    <w:rsid w:val="007F5A21"/>
    <w:rsid w:val="007F5B0B"/>
    <w:rsid w:val="007F5E1C"/>
    <w:rsid w:val="007F5E28"/>
    <w:rsid w:val="007F5E6B"/>
    <w:rsid w:val="007F6068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BC"/>
    <w:rsid w:val="007F71A9"/>
    <w:rsid w:val="007F78B1"/>
    <w:rsid w:val="007F7BFD"/>
    <w:rsid w:val="007F7CC6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4F"/>
    <w:rsid w:val="0080143D"/>
    <w:rsid w:val="00801979"/>
    <w:rsid w:val="0080231E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3EC"/>
    <w:rsid w:val="0080454C"/>
    <w:rsid w:val="008045DE"/>
    <w:rsid w:val="00804B81"/>
    <w:rsid w:val="00804D5E"/>
    <w:rsid w:val="0080516A"/>
    <w:rsid w:val="00805229"/>
    <w:rsid w:val="008052A3"/>
    <w:rsid w:val="008054B0"/>
    <w:rsid w:val="0080550C"/>
    <w:rsid w:val="008055C3"/>
    <w:rsid w:val="00805B73"/>
    <w:rsid w:val="00805C4D"/>
    <w:rsid w:val="00805F70"/>
    <w:rsid w:val="00806067"/>
    <w:rsid w:val="0080640F"/>
    <w:rsid w:val="008066D6"/>
    <w:rsid w:val="00806766"/>
    <w:rsid w:val="0080685E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99"/>
    <w:rsid w:val="008112E1"/>
    <w:rsid w:val="00811359"/>
    <w:rsid w:val="008115F6"/>
    <w:rsid w:val="00811849"/>
    <w:rsid w:val="00811A82"/>
    <w:rsid w:val="00811B85"/>
    <w:rsid w:val="00811D11"/>
    <w:rsid w:val="00811FCB"/>
    <w:rsid w:val="008121C2"/>
    <w:rsid w:val="008124A9"/>
    <w:rsid w:val="008124DB"/>
    <w:rsid w:val="008125C0"/>
    <w:rsid w:val="008126D3"/>
    <w:rsid w:val="00812A98"/>
    <w:rsid w:val="00812BF5"/>
    <w:rsid w:val="00812D80"/>
    <w:rsid w:val="00813079"/>
    <w:rsid w:val="008134A6"/>
    <w:rsid w:val="00813823"/>
    <w:rsid w:val="00813A17"/>
    <w:rsid w:val="00813BD8"/>
    <w:rsid w:val="00813D3C"/>
    <w:rsid w:val="008142DB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BE1"/>
    <w:rsid w:val="00815C79"/>
    <w:rsid w:val="00815C8C"/>
    <w:rsid w:val="008167C8"/>
    <w:rsid w:val="00816809"/>
    <w:rsid w:val="0081694D"/>
    <w:rsid w:val="008169BE"/>
    <w:rsid w:val="00816E13"/>
    <w:rsid w:val="008171B7"/>
    <w:rsid w:val="008173D6"/>
    <w:rsid w:val="008174C5"/>
    <w:rsid w:val="00817507"/>
    <w:rsid w:val="00817B83"/>
    <w:rsid w:val="00817D6D"/>
    <w:rsid w:val="00817D97"/>
    <w:rsid w:val="00817E72"/>
    <w:rsid w:val="00817F98"/>
    <w:rsid w:val="00820140"/>
    <w:rsid w:val="008204FF"/>
    <w:rsid w:val="00820553"/>
    <w:rsid w:val="0082059D"/>
    <w:rsid w:val="008208FA"/>
    <w:rsid w:val="0082099E"/>
    <w:rsid w:val="00820A65"/>
    <w:rsid w:val="00820A9B"/>
    <w:rsid w:val="00820ABA"/>
    <w:rsid w:val="00820EBD"/>
    <w:rsid w:val="0082143C"/>
    <w:rsid w:val="0082159C"/>
    <w:rsid w:val="008215AF"/>
    <w:rsid w:val="008215D7"/>
    <w:rsid w:val="00821634"/>
    <w:rsid w:val="00821638"/>
    <w:rsid w:val="00821655"/>
    <w:rsid w:val="00821B0D"/>
    <w:rsid w:val="00821D6C"/>
    <w:rsid w:val="00822023"/>
    <w:rsid w:val="008221A4"/>
    <w:rsid w:val="008225B5"/>
    <w:rsid w:val="00822621"/>
    <w:rsid w:val="00822A55"/>
    <w:rsid w:val="00822C80"/>
    <w:rsid w:val="00822F2A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52"/>
    <w:rsid w:val="0082696A"/>
    <w:rsid w:val="0082699C"/>
    <w:rsid w:val="008269A7"/>
    <w:rsid w:val="00826A97"/>
    <w:rsid w:val="00826BC6"/>
    <w:rsid w:val="00826F73"/>
    <w:rsid w:val="00826FB1"/>
    <w:rsid w:val="008270A9"/>
    <w:rsid w:val="008270B5"/>
    <w:rsid w:val="00827250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84"/>
    <w:rsid w:val="00830E92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215C"/>
    <w:rsid w:val="0083232C"/>
    <w:rsid w:val="0083250B"/>
    <w:rsid w:val="00832674"/>
    <w:rsid w:val="00832688"/>
    <w:rsid w:val="00832985"/>
    <w:rsid w:val="008329E6"/>
    <w:rsid w:val="00832A1C"/>
    <w:rsid w:val="00832D65"/>
    <w:rsid w:val="00832E48"/>
    <w:rsid w:val="008333C7"/>
    <w:rsid w:val="00833660"/>
    <w:rsid w:val="00833702"/>
    <w:rsid w:val="00833796"/>
    <w:rsid w:val="00833ABF"/>
    <w:rsid w:val="00833E3F"/>
    <w:rsid w:val="008345F6"/>
    <w:rsid w:val="008347B5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F75"/>
    <w:rsid w:val="008362A9"/>
    <w:rsid w:val="0083698F"/>
    <w:rsid w:val="00836EA5"/>
    <w:rsid w:val="00836EDB"/>
    <w:rsid w:val="00836F30"/>
    <w:rsid w:val="00836F7B"/>
    <w:rsid w:val="0083709D"/>
    <w:rsid w:val="00837165"/>
    <w:rsid w:val="008371A1"/>
    <w:rsid w:val="0083774E"/>
    <w:rsid w:val="008378DB"/>
    <w:rsid w:val="00837A96"/>
    <w:rsid w:val="00837E71"/>
    <w:rsid w:val="00837EF9"/>
    <w:rsid w:val="00837F1A"/>
    <w:rsid w:val="00840013"/>
    <w:rsid w:val="0084013B"/>
    <w:rsid w:val="0084054A"/>
    <w:rsid w:val="00840B12"/>
    <w:rsid w:val="00840C7F"/>
    <w:rsid w:val="00840E33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A64"/>
    <w:rsid w:val="00843A8C"/>
    <w:rsid w:val="00843C22"/>
    <w:rsid w:val="00844345"/>
    <w:rsid w:val="008444CD"/>
    <w:rsid w:val="00844626"/>
    <w:rsid w:val="008449CF"/>
    <w:rsid w:val="00844F03"/>
    <w:rsid w:val="00845439"/>
    <w:rsid w:val="00845549"/>
    <w:rsid w:val="00845762"/>
    <w:rsid w:val="00845E20"/>
    <w:rsid w:val="00845E30"/>
    <w:rsid w:val="00845E9B"/>
    <w:rsid w:val="00845EBD"/>
    <w:rsid w:val="00845F87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26A9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9EC"/>
    <w:rsid w:val="00853DAA"/>
    <w:rsid w:val="00853E93"/>
    <w:rsid w:val="00853FA4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B09"/>
    <w:rsid w:val="00855E79"/>
    <w:rsid w:val="00855F38"/>
    <w:rsid w:val="00856022"/>
    <w:rsid w:val="00856164"/>
    <w:rsid w:val="0085643B"/>
    <w:rsid w:val="008564E5"/>
    <w:rsid w:val="0085663D"/>
    <w:rsid w:val="00856CE8"/>
    <w:rsid w:val="00856DAC"/>
    <w:rsid w:val="00856EF0"/>
    <w:rsid w:val="0085721B"/>
    <w:rsid w:val="008572E9"/>
    <w:rsid w:val="008574D6"/>
    <w:rsid w:val="008578E1"/>
    <w:rsid w:val="00857971"/>
    <w:rsid w:val="00857B0D"/>
    <w:rsid w:val="00857CCD"/>
    <w:rsid w:val="00857D80"/>
    <w:rsid w:val="008601AD"/>
    <w:rsid w:val="008601B8"/>
    <w:rsid w:val="00860393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26F"/>
    <w:rsid w:val="00861320"/>
    <w:rsid w:val="00861848"/>
    <w:rsid w:val="00861B48"/>
    <w:rsid w:val="00861E55"/>
    <w:rsid w:val="00861E8D"/>
    <w:rsid w:val="008620A9"/>
    <w:rsid w:val="00862106"/>
    <w:rsid w:val="00862213"/>
    <w:rsid w:val="0086273E"/>
    <w:rsid w:val="008629F7"/>
    <w:rsid w:val="00862A41"/>
    <w:rsid w:val="00862A8A"/>
    <w:rsid w:val="00862BA3"/>
    <w:rsid w:val="00862F8A"/>
    <w:rsid w:val="00863030"/>
    <w:rsid w:val="008632DA"/>
    <w:rsid w:val="00863457"/>
    <w:rsid w:val="00863516"/>
    <w:rsid w:val="008635F2"/>
    <w:rsid w:val="00863641"/>
    <w:rsid w:val="008637A5"/>
    <w:rsid w:val="00863D6D"/>
    <w:rsid w:val="00863E0F"/>
    <w:rsid w:val="00863E96"/>
    <w:rsid w:val="00863EE8"/>
    <w:rsid w:val="0086462F"/>
    <w:rsid w:val="00864695"/>
    <w:rsid w:val="00864892"/>
    <w:rsid w:val="008648E7"/>
    <w:rsid w:val="00864AF5"/>
    <w:rsid w:val="00864BBC"/>
    <w:rsid w:val="00865131"/>
    <w:rsid w:val="00865252"/>
    <w:rsid w:val="00865354"/>
    <w:rsid w:val="008659BC"/>
    <w:rsid w:val="00865C3F"/>
    <w:rsid w:val="0086608A"/>
    <w:rsid w:val="0086636C"/>
    <w:rsid w:val="008666D0"/>
    <w:rsid w:val="00866720"/>
    <w:rsid w:val="008668C5"/>
    <w:rsid w:val="008669EC"/>
    <w:rsid w:val="00866EA0"/>
    <w:rsid w:val="0086706F"/>
    <w:rsid w:val="008670D2"/>
    <w:rsid w:val="0086739F"/>
    <w:rsid w:val="008673E0"/>
    <w:rsid w:val="008673E1"/>
    <w:rsid w:val="00867903"/>
    <w:rsid w:val="00867AB2"/>
    <w:rsid w:val="00867B3E"/>
    <w:rsid w:val="00867FA3"/>
    <w:rsid w:val="008703A9"/>
    <w:rsid w:val="008703CD"/>
    <w:rsid w:val="008706E9"/>
    <w:rsid w:val="008707C2"/>
    <w:rsid w:val="008709AE"/>
    <w:rsid w:val="0087101E"/>
    <w:rsid w:val="008710AE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2C"/>
    <w:rsid w:val="008737CB"/>
    <w:rsid w:val="00873C80"/>
    <w:rsid w:val="00873D1C"/>
    <w:rsid w:val="00873EBC"/>
    <w:rsid w:val="008740EF"/>
    <w:rsid w:val="00874113"/>
    <w:rsid w:val="00874594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C0A"/>
    <w:rsid w:val="00876256"/>
    <w:rsid w:val="00876543"/>
    <w:rsid w:val="008766D3"/>
    <w:rsid w:val="00876890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A12"/>
    <w:rsid w:val="00877D25"/>
    <w:rsid w:val="008806C2"/>
    <w:rsid w:val="008806EC"/>
    <w:rsid w:val="00880C67"/>
    <w:rsid w:val="00880D98"/>
    <w:rsid w:val="00880FE7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A6C"/>
    <w:rsid w:val="00882C37"/>
    <w:rsid w:val="0088301A"/>
    <w:rsid w:val="008832A6"/>
    <w:rsid w:val="008832E2"/>
    <w:rsid w:val="00883486"/>
    <w:rsid w:val="008838FE"/>
    <w:rsid w:val="00883AF5"/>
    <w:rsid w:val="00883C34"/>
    <w:rsid w:val="0088443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48"/>
    <w:rsid w:val="008855C2"/>
    <w:rsid w:val="0088574A"/>
    <w:rsid w:val="0088578C"/>
    <w:rsid w:val="00885DB7"/>
    <w:rsid w:val="00885E2D"/>
    <w:rsid w:val="00885E42"/>
    <w:rsid w:val="00885E55"/>
    <w:rsid w:val="00885E58"/>
    <w:rsid w:val="008860F2"/>
    <w:rsid w:val="008862A9"/>
    <w:rsid w:val="008862ED"/>
    <w:rsid w:val="008864DB"/>
    <w:rsid w:val="008866A7"/>
    <w:rsid w:val="00886F2E"/>
    <w:rsid w:val="00886F5D"/>
    <w:rsid w:val="008870E9"/>
    <w:rsid w:val="008872BA"/>
    <w:rsid w:val="0088755F"/>
    <w:rsid w:val="008875A6"/>
    <w:rsid w:val="00887BED"/>
    <w:rsid w:val="00887FEC"/>
    <w:rsid w:val="00887FF9"/>
    <w:rsid w:val="008902C8"/>
    <w:rsid w:val="0089035F"/>
    <w:rsid w:val="008906F3"/>
    <w:rsid w:val="00890743"/>
    <w:rsid w:val="00890898"/>
    <w:rsid w:val="00890AA6"/>
    <w:rsid w:val="0089101D"/>
    <w:rsid w:val="00891206"/>
    <w:rsid w:val="00891359"/>
    <w:rsid w:val="00891425"/>
    <w:rsid w:val="00891467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DC4"/>
    <w:rsid w:val="00892EBB"/>
    <w:rsid w:val="00893044"/>
    <w:rsid w:val="008930F4"/>
    <w:rsid w:val="008934E2"/>
    <w:rsid w:val="008934F4"/>
    <w:rsid w:val="0089356E"/>
    <w:rsid w:val="00893F1F"/>
    <w:rsid w:val="00893FAC"/>
    <w:rsid w:val="0089411C"/>
    <w:rsid w:val="0089420F"/>
    <w:rsid w:val="00894516"/>
    <w:rsid w:val="00894822"/>
    <w:rsid w:val="00894A1B"/>
    <w:rsid w:val="00894D48"/>
    <w:rsid w:val="00894E61"/>
    <w:rsid w:val="00895102"/>
    <w:rsid w:val="008952DA"/>
    <w:rsid w:val="00895624"/>
    <w:rsid w:val="00895713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465"/>
    <w:rsid w:val="00896590"/>
    <w:rsid w:val="00896837"/>
    <w:rsid w:val="00896A99"/>
    <w:rsid w:val="00896B72"/>
    <w:rsid w:val="00896DE7"/>
    <w:rsid w:val="00896E93"/>
    <w:rsid w:val="00896ED9"/>
    <w:rsid w:val="008971AD"/>
    <w:rsid w:val="00897459"/>
    <w:rsid w:val="00897532"/>
    <w:rsid w:val="00897949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EE"/>
    <w:rsid w:val="008A2126"/>
    <w:rsid w:val="008A21BC"/>
    <w:rsid w:val="008A238C"/>
    <w:rsid w:val="008A23E2"/>
    <w:rsid w:val="008A27D0"/>
    <w:rsid w:val="008A27EC"/>
    <w:rsid w:val="008A28B9"/>
    <w:rsid w:val="008A290F"/>
    <w:rsid w:val="008A2A1B"/>
    <w:rsid w:val="008A2AC9"/>
    <w:rsid w:val="008A2BC7"/>
    <w:rsid w:val="008A2D3E"/>
    <w:rsid w:val="008A2DFD"/>
    <w:rsid w:val="008A2E44"/>
    <w:rsid w:val="008A2E49"/>
    <w:rsid w:val="008A3014"/>
    <w:rsid w:val="008A3424"/>
    <w:rsid w:val="008A3CDA"/>
    <w:rsid w:val="008A3E1F"/>
    <w:rsid w:val="008A3F84"/>
    <w:rsid w:val="008A4261"/>
    <w:rsid w:val="008A4363"/>
    <w:rsid w:val="008A43EA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54E"/>
    <w:rsid w:val="008B05B9"/>
    <w:rsid w:val="008B08D2"/>
    <w:rsid w:val="008B0A7B"/>
    <w:rsid w:val="008B0B9C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DCD"/>
    <w:rsid w:val="008B20A8"/>
    <w:rsid w:val="008B2197"/>
    <w:rsid w:val="008B232D"/>
    <w:rsid w:val="008B2335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A33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A47"/>
    <w:rsid w:val="008B5BEF"/>
    <w:rsid w:val="008B5C21"/>
    <w:rsid w:val="008B5C65"/>
    <w:rsid w:val="008B5C81"/>
    <w:rsid w:val="008B5CD6"/>
    <w:rsid w:val="008B5CE7"/>
    <w:rsid w:val="008B5D82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16D"/>
    <w:rsid w:val="008C41BE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9A6"/>
    <w:rsid w:val="008C6BC6"/>
    <w:rsid w:val="008C6DE1"/>
    <w:rsid w:val="008C6E5F"/>
    <w:rsid w:val="008C78D9"/>
    <w:rsid w:val="008C7A79"/>
    <w:rsid w:val="008D0072"/>
    <w:rsid w:val="008D008D"/>
    <w:rsid w:val="008D019B"/>
    <w:rsid w:val="008D0518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C2"/>
    <w:rsid w:val="008D2552"/>
    <w:rsid w:val="008D26A2"/>
    <w:rsid w:val="008D2DBA"/>
    <w:rsid w:val="008D2E81"/>
    <w:rsid w:val="008D3037"/>
    <w:rsid w:val="008D3149"/>
    <w:rsid w:val="008D315B"/>
    <w:rsid w:val="008D320B"/>
    <w:rsid w:val="008D33D3"/>
    <w:rsid w:val="008D3606"/>
    <w:rsid w:val="008D3706"/>
    <w:rsid w:val="008D38A0"/>
    <w:rsid w:val="008D39B7"/>
    <w:rsid w:val="008D3E13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311"/>
    <w:rsid w:val="008D551C"/>
    <w:rsid w:val="008D57FB"/>
    <w:rsid w:val="008D5959"/>
    <w:rsid w:val="008D598E"/>
    <w:rsid w:val="008D5AD8"/>
    <w:rsid w:val="008D5BBC"/>
    <w:rsid w:val="008D6058"/>
    <w:rsid w:val="008D60B0"/>
    <w:rsid w:val="008D62BE"/>
    <w:rsid w:val="008D6364"/>
    <w:rsid w:val="008D63E8"/>
    <w:rsid w:val="008D6759"/>
    <w:rsid w:val="008D6889"/>
    <w:rsid w:val="008D6904"/>
    <w:rsid w:val="008D6B9A"/>
    <w:rsid w:val="008D7924"/>
    <w:rsid w:val="008D7935"/>
    <w:rsid w:val="008D7994"/>
    <w:rsid w:val="008D7AB8"/>
    <w:rsid w:val="008E01CC"/>
    <w:rsid w:val="008E038B"/>
    <w:rsid w:val="008E03BD"/>
    <w:rsid w:val="008E03D6"/>
    <w:rsid w:val="008E0402"/>
    <w:rsid w:val="008E09B0"/>
    <w:rsid w:val="008E0A14"/>
    <w:rsid w:val="008E0E32"/>
    <w:rsid w:val="008E1345"/>
    <w:rsid w:val="008E15EE"/>
    <w:rsid w:val="008E1E2D"/>
    <w:rsid w:val="008E1E6C"/>
    <w:rsid w:val="008E1F60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691"/>
    <w:rsid w:val="008E484A"/>
    <w:rsid w:val="008E4894"/>
    <w:rsid w:val="008E4C90"/>
    <w:rsid w:val="008E4CBC"/>
    <w:rsid w:val="008E4FE6"/>
    <w:rsid w:val="008E52D1"/>
    <w:rsid w:val="008E57ED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2C9"/>
    <w:rsid w:val="008E734C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B96"/>
    <w:rsid w:val="008F1EB6"/>
    <w:rsid w:val="008F2062"/>
    <w:rsid w:val="008F219B"/>
    <w:rsid w:val="008F21DC"/>
    <w:rsid w:val="008F2378"/>
    <w:rsid w:val="008F2387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F48"/>
    <w:rsid w:val="008F402D"/>
    <w:rsid w:val="008F411A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9F8"/>
    <w:rsid w:val="008F5BD6"/>
    <w:rsid w:val="008F5CA8"/>
    <w:rsid w:val="008F5D72"/>
    <w:rsid w:val="008F60C2"/>
    <w:rsid w:val="008F65E1"/>
    <w:rsid w:val="008F6713"/>
    <w:rsid w:val="008F672B"/>
    <w:rsid w:val="008F6CA7"/>
    <w:rsid w:val="008F7180"/>
    <w:rsid w:val="008F7324"/>
    <w:rsid w:val="008F7523"/>
    <w:rsid w:val="008F7700"/>
    <w:rsid w:val="008F78B7"/>
    <w:rsid w:val="008F7CD7"/>
    <w:rsid w:val="0090039A"/>
    <w:rsid w:val="00900450"/>
    <w:rsid w:val="009007E6"/>
    <w:rsid w:val="00900928"/>
    <w:rsid w:val="009009EF"/>
    <w:rsid w:val="00900BDB"/>
    <w:rsid w:val="00900DF6"/>
    <w:rsid w:val="00900E0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9B0"/>
    <w:rsid w:val="00904A1D"/>
    <w:rsid w:val="00904ADA"/>
    <w:rsid w:val="00904BE6"/>
    <w:rsid w:val="00905403"/>
    <w:rsid w:val="0090556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F14"/>
    <w:rsid w:val="009071E0"/>
    <w:rsid w:val="009073AC"/>
    <w:rsid w:val="009074F0"/>
    <w:rsid w:val="0090770C"/>
    <w:rsid w:val="00907787"/>
    <w:rsid w:val="0090795F"/>
    <w:rsid w:val="009079E5"/>
    <w:rsid w:val="00907A9C"/>
    <w:rsid w:val="00907B0C"/>
    <w:rsid w:val="009100F8"/>
    <w:rsid w:val="00910125"/>
    <w:rsid w:val="009101A8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BAD"/>
    <w:rsid w:val="00913D81"/>
    <w:rsid w:val="00913E7F"/>
    <w:rsid w:val="00914264"/>
    <w:rsid w:val="0091483A"/>
    <w:rsid w:val="00914AAD"/>
    <w:rsid w:val="00914EB7"/>
    <w:rsid w:val="00914F78"/>
    <w:rsid w:val="009151D6"/>
    <w:rsid w:val="009152CB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A9"/>
    <w:rsid w:val="009173BF"/>
    <w:rsid w:val="00917866"/>
    <w:rsid w:val="00917EBB"/>
    <w:rsid w:val="009209D1"/>
    <w:rsid w:val="009210F3"/>
    <w:rsid w:val="009212B0"/>
    <w:rsid w:val="00921352"/>
    <w:rsid w:val="009215A5"/>
    <w:rsid w:val="00921A17"/>
    <w:rsid w:val="00921FBB"/>
    <w:rsid w:val="0092217C"/>
    <w:rsid w:val="00922769"/>
    <w:rsid w:val="00922CD1"/>
    <w:rsid w:val="00922EB0"/>
    <w:rsid w:val="00922F6D"/>
    <w:rsid w:val="009232CE"/>
    <w:rsid w:val="009233A4"/>
    <w:rsid w:val="00923414"/>
    <w:rsid w:val="0092359B"/>
    <w:rsid w:val="00923C52"/>
    <w:rsid w:val="00923DAC"/>
    <w:rsid w:val="00924365"/>
    <w:rsid w:val="00924524"/>
    <w:rsid w:val="00924C84"/>
    <w:rsid w:val="00924CCF"/>
    <w:rsid w:val="00924E01"/>
    <w:rsid w:val="0092519B"/>
    <w:rsid w:val="009256B4"/>
    <w:rsid w:val="00925AFC"/>
    <w:rsid w:val="00925AFE"/>
    <w:rsid w:val="00925F26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3005E"/>
    <w:rsid w:val="00930138"/>
    <w:rsid w:val="00930177"/>
    <w:rsid w:val="0093050F"/>
    <w:rsid w:val="009305A1"/>
    <w:rsid w:val="00930C02"/>
    <w:rsid w:val="00931018"/>
    <w:rsid w:val="009310E9"/>
    <w:rsid w:val="00931104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B9"/>
    <w:rsid w:val="00933275"/>
    <w:rsid w:val="009335CF"/>
    <w:rsid w:val="0093406C"/>
    <w:rsid w:val="0093430B"/>
    <w:rsid w:val="0093447E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7DE"/>
    <w:rsid w:val="00936808"/>
    <w:rsid w:val="00936AE5"/>
    <w:rsid w:val="00936BDB"/>
    <w:rsid w:val="00936C6A"/>
    <w:rsid w:val="00936CA8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8DE"/>
    <w:rsid w:val="0094297F"/>
    <w:rsid w:val="009429DC"/>
    <w:rsid w:val="00942D0B"/>
    <w:rsid w:val="00942E28"/>
    <w:rsid w:val="009431C1"/>
    <w:rsid w:val="009434C2"/>
    <w:rsid w:val="0094359C"/>
    <w:rsid w:val="00943608"/>
    <w:rsid w:val="0094395E"/>
    <w:rsid w:val="009439E1"/>
    <w:rsid w:val="00944040"/>
    <w:rsid w:val="0094426C"/>
    <w:rsid w:val="0094440B"/>
    <w:rsid w:val="00944477"/>
    <w:rsid w:val="009444BA"/>
    <w:rsid w:val="00944685"/>
    <w:rsid w:val="00944A9B"/>
    <w:rsid w:val="00944A9F"/>
    <w:rsid w:val="00944C0A"/>
    <w:rsid w:val="00944D01"/>
    <w:rsid w:val="00944D7C"/>
    <w:rsid w:val="00944E1C"/>
    <w:rsid w:val="00944E27"/>
    <w:rsid w:val="00944F76"/>
    <w:rsid w:val="0094550E"/>
    <w:rsid w:val="00945BA2"/>
    <w:rsid w:val="00945C99"/>
    <w:rsid w:val="00945FE2"/>
    <w:rsid w:val="009464B5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93A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D31"/>
    <w:rsid w:val="00953F4E"/>
    <w:rsid w:val="0095403A"/>
    <w:rsid w:val="009548C5"/>
    <w:rsid w:val="00954F5D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E6"/>
    <w:rsid w:val="0095787C"/>
    <w:rsid w:val="009578DA"/>
    <w:rsid w:val="00957983"/>
    <w:rsid w:val="00957AF5"/>
    <w:rsid w:val="00957D11"/>
    <w:rsid w:val="00957E7A"/>
    <w:rsid w:val="00960585"/>
    <w:rsid w:val="00960695"/>
    <w:rsid w:val="00960B19"/>
    <w:rsid w:val="0096117C"/>
    <w:rsid w:val="00961473"/>
    <w:rsid w:val="00961782"/>
    <w:rsid w:val="009617C8"/>
    <w:rsid w:val="0096185E"/>
    <w:rsid w:val="00961B83"/>
    <w:rsid w:val="00961BDA"/>
    <w:rsid w:val="00961F65"/>
    <w:rsid w:val="00962126"/>
    <w:rsid w:val="00962358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65E"/>
    <w:rsid w:val="00963838"/>
    <w:rsid w:val="00963874"/>
    <w:rsid w:val="009642B4"/>
    <w:rsid w:val="00964512"/>
    <w:rsid w:val="009648EE"/>
    <w:rsid w:val="00964930"/>
    <w:rsid w:val="009649D7"/>
    <w:rsid w:val="00964F25"/>
    <w:rsid w:val="009650F5"/>
    <w:rsid w:val="00965519"/>
    <w:rsid w:val="0096565F"/>
    <w:rsid w:val="00965777"/>
    <w:rsid w:val="00965782"/>
    <w:rsid w:val="00965BE2"/>
    <w:rsid w:val="00965CE7"/>
    <w:rsid w:val="00965F19"/>
    <w:rsid w:val="009662CC"/>
    <w:rsid w:val="009662F0"/>
    <w:rsid w:val="009663C3"/>
    <w:rsid w:val="0096647B"/>
    <w:rsid w:val="00966714"/>
    <w:rsid w:val="009667F1"/>
    <w:rsid w:val="009668D3"/>
    <w:rsid w:val="00966ACB"/>
    <w:rsid w:val="00966B40"/>
    <w:rsid w:val="00966D20"/>
    <w:rsid w:val="009670FB"/>
    <w:rsid w:val="0096731D"/>
    <w:rsid w:val="00967323"/>
    <w:rsid w:val="00967476"/>
    <w:rsid w:val="00967CB3"/>
    <w:rsid w:val="00970170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6F"/>
    <w:rsid w:val="009711D8"/>
    <w:rsid w:val="00971B82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895"/>
    <w:rsid w:val="009738F7"/>
    <w:rsid w:val="00973910"/>
    <w:rsid w:val="0097396F"/>
    <w:rsid w:val="00973A32"/>
    <w:rsid w:val="00973C72"/>
    <w:rsid w:val="00973ECF"/>
    <w:rsid w:val="00973F32"/>
    <w:rsid w:val="0097414E"/>
    <w:rsid w:val="00974A99"/>
    <w:rsid w:val="00974B78"/>
    <w:rsid w:val="00974F1E"/>
    <w:rsid w:val="00975475"/>
    <w:rsid w:val="0097572A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66"/>
    <w:rsid w:val="00977C5B"/>
    <w:rsid w:val="00977C78"/>
    <w:rsid w:val="00977C97"/>
    <w:rsid w:val="0098027B"/>
    <w:rsid w:val="00980939"/>
    <w:rsid w:val="00980C9F"/>
    <w:rsid w:val="00981119"/>
    <w:rsid w:val="00981312"/>
    <w:rsid w:val="00981B9E"/>
    <w:rsid w:val="00981C59"/>
    <w:rsid w:val="00981D60"/>
    <w:rsid w:val="00981E80"/>
    <w:rsid w:val="009821C5"/>
    <w:rsid w:val="00982385"/>
    <w:rsid w:val="0098247F"/>
    <w:rsid w:val="009825DA"/>
    <w:rsid w:val="009827C0"/>
    <w:rsid w:val="0098298C"/>
    <w:rsid w:val="00982997"/>
    <w:rsid w:val="00982A1C"/>
    <w:rsid w:val="00983295"/>
    <w:rsid w:val="00983301"/>
    <w:rsid w:val="00983464"/>
    <w:rsid w:val="0098363A"/>
    <w:rsid w:val="00983865"/>
    <w:rsid w:val="00983ACE"/>
    <w:rsid w:val="00983BE9"/>
    <w:rsid w:val="00983D73"/>
    <w:rsid w:val="00984281"/>
    <w:rsid w:val="009842D4"/>
    <w:rsid w:val="00984385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C5C"/>
    <w:rsid w:val="00990FCD"/>
    <w:rsid w:val="00991273"/>
    <w:rsid w:val="009913EB"/>
    <w:rsid w:val="0099147F"/>
    <w:rsid w:val="009918CC"/>
    <w:rsid w:val="00991CF8"/>
    <w:rsid w:val="00991E7B"/>
    <w:rsid w:val="00992002"/>
    <w:rsid w:val="009920A2"/>
    <w:rsid w:val="0099272D"/>
    <w:rsid w:val="009928A5"/>
    <w:rsid w:val="009929AC"/>
    <w:rsid w:val="00992B77"/>
    <w:rsid w:val="00993A4B"/>
    <w:rsid w:val="00993CB4"/>
    <w:rsid w:val="0099461E"/>
    <w:rsid w:val="00994816"/>
    <w:rsid w:val="00995411"/>
    <w:rsid w:val="00995488"/>
    <w:rsid w:val="00995954"/>
    <w:rsid w:val="009959B4"/>
    <w:rsid w:val="00995E31"/>
    <w:rsid w:val="00996403"/>
    <w:rsid w:val="0099654F"/>
    <w:rsid w:val="00996561"/>
    <w:rsid w:val="0099674B"/>
    <w:rsid w:val="00996887"/>
    <w:rsid w:val="00996924"/>
    <w:rsid w:val="00996B31"/>
    <w:rsid w:val="00996F6D"/>
    <w:rsid w:val="00997299"/>
    <w:rsid w:val="009973D7"/>
    <w:rsid w:val="0099757D"/>
    <w:rsid w:val="0099777F"/>
    <w:rsid w:val="00997A7B"/>
    <w:rsid w:val="00997E0C"/>
    <w:rsid w:val="009A021B"/>
    <w:rsid w:val="009A023A"/>
    <w:rsid w:val="009A0590"/>
    <w:rsid w:val="009A06A1"/>
    <w:rsid w:val="009A0731"/>
    <w:rsid w:val="009A0ADC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146"/>
    <w:rsid w:val="009A33CE"/>
    <w:rsid w:val="009A3406"/>
    <w:rsid w:val="009A3452"/>
    <w:rsid w:val="009A3792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CBD"/>
    <w:rsid w:val="009A4D72"/>
    <w:rsid w:val="009A533D"/>
    <w:rsid w:val="009A56E9"/>
    <w:rsid w:val="009A57EA"/>
    <w:rsid w:val="009A5838"/>
    <w:rsid w:val="009A594B"/>
    <w:rsid w:val="009A5F50"/>
    <w:rsid w:val="009A6199"/>
    <w:rsid w:val="009A6828"/>
    <w:rsid w:val="009A698B"/>
    <w:rsid w:val="009A6C02"/>
    <w:rsid w:val="009A70AB"/>
    <w:rsid w:val="009A71CC"/>
    <w:rsid w:val="009A722B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F54"/>
    <w:rsid w:val="009B13CF"/>
    <w:rsid w:val="009B196F"/>
    <w:rsid w:val="009B1FCD"/>
    <w:rsid w:val="009B202A"/>
    <w:rsid w:val="009B2156"/>
    <w:rsid w:val="009B2280"/>
    <w:rsid w:val="009B230D"/>
    <w:rsid w:val="009B2897"/>
    <w:rsid w:val="009B2A02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C5"/>
    <w:rsid w:val="009B498A"/>
    <w:rsid w:val="009B4A14"/>
    <w:rsid w:val="009B4FE7"/>
    <w:rsid w:val="009B50AA"/>
    <w:rsid w:val="009B534A"/>
    <w:rsid w:val="009B55CD"/>
    <w:rsid w:val="009B5646"/>
    <w:rsid w:val="009B5E73"/>
    <w:rsid w:val="009B6156"/>
    <w:rsid w:val="009B64E8"/>
    <w:rsid w:val="009B6557"/>
    <w:rsid w:val="009B6BD6"/>
    <w:rsid w:val="009B6C76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773"/>
    <w:rsid w:val="009C0ABE"/>
    <w:rsid w:val="009C0C30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8CE"/>
    <w:rsid w:val="009C28FD"/>
    <w:rsid w:val="009C2A5B"/>
    <w:rsid w:val="009C2D32"/>
    <w:rsid w:val="009C3042"/>
    <w:rsid w:val="009C31DB"/>
    <w:rsid w:val="009C329C"/>
    <w:rsid w:val="009C3668"/>
    <w:rsid w:val="009C3859"/>
    <w:rsid w:val="009C3980"/>
    <w:rsid w:val="009C39A6"/>
    <w:rsid w:val="009C39E7"/>
    <w:rsid w:val="009C3A8F"/>
    <w:rsid w:val="009C3EB9"/>
    <w:rsid w:val="009C4426"/>
    <w:rsid w:val="009C450F"/>
    <w:rsid w:val="009C47BF"/>
    <w:rsid w:val="009C49CF"/>
    <w:rsid w:val="009C4FAE"/>
    <w:rsid w:val="009C4FFE"/>
    <w:rsid w:val="009C51DF"/>
    <w:rsid w:val="009C54CE"/>
    <w:rsid w:val="009C5511"/>
    <w:rsid w:val="009C5987"/>
    <w:rsid w:val="009C5AC4"/>
    <w:rsid w:val="009C5CA2"/>
    <w:rsid w:val="009C5CDF"/>
    <w:rsid w:val="009C5D8A"/>
    <w:rsid w:val="009C5DFD"/>
    <w:rsid w:val="009C61F0"/>
    <w:rsid w:val="009C6364"/>
    <w:rsid w:val="009C63AB"/>
    <w:rsid w:val="009C6855"/>
    <w:rsid w:val="009C7093"/>
    <w:rsid w:val="009C70B5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32C"/>
    <w:rsid w:val="009D15D7"/>
    <w:rsid w:val="009D16A3"/>
    <w:rsid w:val="009D16A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900"/>
    <w:rsid w:val="009D2993"/>
    <w:rsid w:val="009D2A4D"/>
    <w:rsid w:val="009D2CA7"/>
    <w:rsid w:val="009D2D73"/>
    <w:rsid w:val="009D32F9"/>
    <w:rsid w:val="009D38B8"/>
    <w:rsid w:val="009D3979"/>
    <w:rsid w:val="009D3A5A"/>
    <w:rsid w:val="009D3E31"/>
    <w:rsid w:val="009D4063"/>
    <w:rsid w:val="009D4268"/>
    <w:rsid w:val="009D43C8"/>
    <w:rsid w:val="009D45B5"/>
    <w:rsid w:val="009D46CC"/>
    <w:rsid w:val="009D48E9"/>
    <w:rsid w:val="009D513C"/>
    <w:rsid w:val="009D5389"/>
    <w:rsid w:val="009D54AA"/>
    <w:rsid w:val="009D54B9"/>
    <w:rsid w:val="009D56B9"/>
    <w:rsid w:val="009D5854"/>
    <w:rsid w:val="009D58E9"/>
    <w:rsid w:val="009D5B4C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D90"/>
    <w:rsid w:val="009E12F3"/>
    <w:rsid w:val="009E142B"/>
    <w:rsid w:val="009E156C"/>
    <w:rsid w:val="009E19E6"/>
    <w:rsid w:val="009E1C5A"/>
    <w:rsid w:val="009E1D52"/>
    <w:rsid w:val="009E1F2D"/>
    <w:rsid w:val="009E2026"/>
    <w:rsid w:val="009E203A"/>
    <w:rsid w:val="009E23C3"/>
    <w:rsid w:val="009E2CC1"/>
    <w:rsid w:val="009E2DCD"/>
    <w:rsid w:val="009E2EC1"/>
    <w:rsid w:val="009E328B"/>
    <w:rsid w:val="009E37A6"/>
    <w:rsid w:val="009E399E"/>
    <w:rsid w:val="009E3D3C"/>
    <w:rsid w:val="009E41E9"/>
    <w:rsid w:val="009E43C5"/>
    <w:rsid w:val="009E4434"/>
    <w:rsid w:val="009E448C"/>
    <w:rsid w:val="009E4496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6B4"/>
    <w:rsid w:val="009E66FB"/>
    <w:rsid w:val="009E6A99"/>
    <w:rsid w:val="009E6C18"/>
    <w:rsid w:val="009E6C41"/>
    <w:rsid w:val="009E6EA8"/>
    <w:rsid w:val="009E7189"/>
    <w:rsid w:val="009E7312"/>
    <w:rsid w:val="009E73B2"/>
    <w:rsid w:val="009E77BE"/>
    <w:rsid w:val="009F0078"/>
    <w:rsid w:val="009F00FD"/>
    <w:rsid w:val="009F0355"/>
    <w:rsid w:val="009F05F3"/>
    <w:rsid w:val="009F0781"/>
    <w:rsid w:val="009F088E"/>
    <w:rsid w:val="009F097F"/>
    <w:rsid w:val="009F0B19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F29"/>
    <w:rsid w:val="009F1F36"/>
    <w:rsid w:val="009F202A"/>
    <w:rsid w:val="009F2384"/>
    <w:rsid w:val="009F27EF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CDD"/>
    <w:rsid w:val="009F3D36"/>
    <w:rsid w:val="009F3F8D"/>
    <w:rsid w:val="009F44AE"/>
    <w:rsid w:val="009F46A7"/>
    <w:rsid w:val="009F46F8"/>
    <w:rsid w:val="009F4AB0"/>
    <w:rsid w:val="009F4AD3"/>
    <w:rsid w:val="009F4B7B"/>
    <w:rsid w:val="009F4C6C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F42"/>
    <w:rsid w:val="009F6FF6"/>
    <w:rsid w:val="009F7142"/>
    <w:rsid w:val="009F74E5"/>
    <w:rsid w:val="009F75A1"/>
    <w:rsid w:val="009F7807"/>
    <w:rsid w:val="009F786F"/>
    <w:rsid w:val="009F79C7"/>
    <w:rsid w:val="009F7CBB"/>
    <w:rsid w:val="009F7E41"/>
    <w:rsid w:val="009F7F3F"/>
    <w:rsid w:val="009F7FFB"/>
    <w:rsid w:val="00A00005"/>
    <w:rsid w:val="00A0062C"/>
    <w:rsid w:val="00A006E5"/>
    <w:rsid w:val="00A009C5"/>
    <w:rsid w:val="00A010F9"/>
    <w:rsid w:val="00A01145"/>
    <w:rsid w:val="00A015E2"/>
    <w:rsid w:val="00A01A3C"/>
    <w:rsid w:val="00A01EDB"/>
    <w:rsid w:val="00A01F3D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541C"/>
    <w:rsid w:val="00A056D4"/>
    <w:rsid w:val="00A059B2"/>
    <w:rsid w:val="00A05C3B"/>
    <w:rsid w:val="00A05C4A"/>
    <w:rsid w:val="00A05E24"/>
    <w:rsid w:val="00A0631C"/>
    <w:rsid w:val="00A06624"/>
    <w:rsid w:val="00A06A0E"/>
    <w:rsid w:val="00A06B58"/>
    <w:rsid w:val="00A06B68"/>
    <w:rsid w:val="00A06DD1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FF7"/>
    <w:rsid w:val="00A111D9"/>
    <w:rsid w:val="00A113AB"/>
    <w:rsid w:val="00A11898"/>
    <w:rsid w:val="00A11D60"/>
    <w:rsid w:val="00A11EAD"/>
    <w:rsid w:val="00A11EDA"/>
    <w:rsid w:val="00A11F7B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510D"/>
    <w:rsid w:val="00A15120"/>
    <w:rsid w:val="00A152A9"/>
    <w:rsid w:val="00A155B8"/>
    <w:rsid w:val="00A15721"/>
    <w:rsid w:val="00A15C8B"/>
    <w:rsid w:val="00A15F5F"/>
    <w:rsid w:val="00A15FD4"/>
    <w:rsid w:val="00A16064"/>
    <w:rsid w:val="00A160D7"/>
    <w:rsid w:val="00A16161"/>
    <w:rsid w:val="00A16172"/>
    <w:rsid w:val="00A1670A"/>
    <w:rsid w:val="00A16777"/>
    <w:rsid w:val="00A16BF0"/>
    <w:rsid w:val="00A16D35"/>
    <w:rsid w:val="00A16DBB"/>
    <w:rsid w:val="00A16ED3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30C"/>
    <w:rsid w:val="00A2038D"/>
    <w:rsid w:val="00A2079C"/>
    <w:rsid w:val="00A20A65"/>
    <w:rsid w:val="00A20BAD"/>
    <w:rsid w:val="00A20E48"/>
    <w:rsid w:val="00A21378"/>
    <w:rsid w:val="00A21439"/>
    <w:rsid w:val="00A21531"/>
    <w:rsid w:val="00A21551"/>
    <w:rsid w:val="00A2167B"/>
    <w:rsid w:val="00A217BE"/>
    <w:rsid w:val="00A21D4E"/>
    <w:rsid w:val="00A220A5"/>
    <w:rsid w:val="00A22430"/>
    <w:rsid w:val="00A2278D"/>
    <w:rsid w:val="00A229A9"/>
    <w:rsid w:val="00A229AA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EBF"/>
    <w:rsid w:val="00A25F1A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304C2"/>
    <w:rsid w:val="00A3087F"/>
    <w:rsid w:val="00A3088B"/>
    <w:rsid w:val="00A308B0"/>
    <w:rsid w:val="00A3099A"/>
    <w:rsid w:val="00A30A05"/>
    <w:rsid w:val="00A30A8A"/>
    <w:rsid w:val="00A30BE0"/>
    <w:rsid w:val="00A30FE0"/>
    <w:rsid w:val="00A31032"/>
    <w:rsid w:val="00A3117A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51B"/>
    <w:rsid w:val="00A325C3"/>
    <w:rsid w:val="00A32685"/>
    <w:rsid w:val="00A32928"/>
    <w:rsid w:val="00A32CD1"/>
    <w:rsid w:val="00A32E78"/>
    <w:rsid w:val="00A32F9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5068"/>
    <w:rsid w:val="00A35103"/>
    <w:rsid w:val="00A35349"/>
    <w:rsid w:val="00A35604"/>
    <w:rsid w:val="00A3577C"/>
    <w:rsid w:val="00A358D9"/>
    <w:rsid w:val="00A35A4B"/>
    <w:rsid w:val="00A35EA2"/>
    <w:rsid w:val="00A36040"/>
    <w:rsid w:val="00A36145"/>
    <w:rsid w:val="00A36368"/>
    <w:rsid w:val="00A36408"/>
    <w:rsid w:val="00A36B3A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37F9A"/>
    <w:rsid w:val="00A40B67"/>
    <w:rsid w:val="00A40D0D"/>
    <w:rsid w:val="00A40F19"/>
    <w:rsid w:val="00A410D4"/>
    <w:rsid w:val="00A411C7"/>
    <w:rsid w:val="00A41737"/>
    <w:rsid w:val="00A41D35"/>
    <w:rsid w:val="00A41D84"/>
    <w:rsid w:val="00A41E23"/>
    <w:rsid w:val="00A42169"/>
    <w:rsid w:val="00A4223B"/>
    <w:rsid w:val="00A4230F"/>
    <w:rsid w:val="00A42838"/>
    <w:rsid w:val="00A42C24"/>
    <w:rsid w:val="00A42C4A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2F4"/>
    <w:rsid w:val="00A453B1"/>
    <w:rsid w:val="00A4568A"/>
    <w:rsid w:val="00A45772"/>
    <w:rsid w:val="00A457B2"/>
    <w:rsid w:val="00A459BF"/>
    <w:rsid w:val="00A461DE"/>
    <w:rsid w:val="00A46319"/>
    <w:rsid w:val="00A4634F"/>
    <w:rsid w:val="00A463F6"/>
    <w:rsid w:val="00A466CD"/>
    <w:rsid w:val="00A467B0"/>
    <w:rsid w:val="00A46876"/>
    <w:rsid w:val="00A46E16"/>
    <w:rsid w:val="00A471BD"/>
    <w:rsid w:val="00A472CB"/>
    <w:rsid w:val="00A47481"/>
    <w:rsid w:val="00A474F4"/>
    <w:rsid w:val="00A4750F"/>
    <w:rsid w:val="00A4773E"/>
    <w:rsid w:val="00A4783A"/>
    <w:rsid w:val="00A47B3C"/>
    <w:rsid w:val="00A47F9A"/>
    <w:rsid w:val="00A50276"/>
    <w:rsid w:val="00A504EB"/>
    <w:rsid w:val="00A506C6"/>
    <w:rsid w:val="00A50733"/>
    <w:rsid w:val="00A50766"/>
    <w:rsid w:val="00A50832"/>
    <w:rsid w:val="00A50992"/>
    <w:rsid w:val="00A50D09"/>
    <w:rsid w:val="00A5139C"/>
    <w:rsid w:val="00A51E16"/>
    <w:rsid w:val="00A51E94"/>
    <w:rsid w:val="00A51F2B"/>
    <w:rsid w:val="00A5201D"/>
    <w:rsid w:val="00A5202B"/>
    <w:rsid w:val="00A52197"/>
    <w:rsid w:val="00A521AE"/>
    <w:rsid w:val="00A5243C"/>
    <w:rsid w:val="00A52527"/>
    <w:rsid w:val="00A525A2"/>
    <w:rsid w:val="00A52669"/>
    <w:rsid w:val="00A527AC"/>
    <w:rsid w:val="00A528C8"/>
    <w:rsid w:val="00A52AB3"/>
    <w:rsid w:val="00A52C29"/>
    <w:rsid w:val="00A52CCD"/>
    <w:rsid w:val="00A52E73"/>
    <w:rsid w:val="00A52F1C"/>
    <w:rsid w:val="00A5333F"/>
    <w:rsid w:val="00A53475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F0"/>
    <w:rsid w:val="00A548E8"/>
    <w:rsid w:val="00A54AFE"/>
    <w:rsid w:val="00A54B47"/>
    <w:rsid w:val="00A55154"/>
    <w:rsid w:val="00A556A0"/>
    <w:rsid w:val="00A5570B"/>
    <w:rsid w:val="00A558B2"/>
    <w:rsid w:val="00A55A52"/>
    <w:rsid w:val="00A55BE7"/>
    <w:rsid w:val="00A55CAC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1223"/>
    <w:rsid w:val="00A613A9"/>
    <w:rsid w:val="00A61437"/>
    <w:rsid w:val="00A615F7"/>
    <w:rsid w:val="00A61C92"/>
    <w:rsid w:val="00A61CD1"/>
    <w:rsid w:val="00A61D47"/>
    <w:rsid w:val="00A61EC4"/>
    <w:rsid w:val="00A62049"/>
    <w:rsid w:val="00A621FF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D1"/>
    <w:rsid w:val="00A65991"/>
    <w:rsid w:val="00A65A84"/>
    <w:rsid w:val="00A65DCD"/>
    <w:rsid w:val="00A66152"/>
    <w:rsid w:val="00A661F0"/>
    <w:rsid w:val="00A6646D"/>
    <w:rsid w:val="00A6654B"/>
    <w:rsid w:val="00A666FC"/>
    <w:rsid w:val="00A666FE"/>
    <w:rsid w:val="00A668D3"/>
    <w:rsid w:val="00A66BB8"/>
    <w:rsid w:val="00A66C2E"/>
    <w:rsid w:val="00A671DC"/>
    <w:rsid w:val="00A67460"/>
    <w:rsid w:val="00A67783"/>
    <w:rsid w:val="00A67801"/>
    <w:rsid w:val="00A6799D"/>
    <w:rsid w:val="00A679AE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13B7"/>
    <w:rsid w:val="00A7140D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F17"/>
    <w:rsid w:val="00A7403F"/>
    <w:rsid w:val="00A741CC"/>
    <w:rsid w:val="00A741E1"/>
    <w:rsid w:val="00A74461"/>
    <w:rsid w:val="00A7485E"/>
    <w:rsid w:val="00A74936"/>
    <w:rsid w:val="00A74A24"/>
    <w:rsid w:val="00A74BC5"/>
    <w:rsid w:val="00A75111"/>
    <w:rsid w:val="00A75509"/>
    <w:rsid w:val="00A75647"/>
    <w:rsid w:val="00A75DE6"/>
    <w:rsid w:val="00A762AC"/>
    <w:rsid w:val="00A7630B"/>
    <w:rsid w:val="00A76D41"/>
    <w:rsid w:val="00A76D84"/>
    <w:rsid w:val="00A76DC3"/>
    <w:rsid w:val="00A7712C"/>
    <w:rsid w:val="00A77149"/>
    <w:rsid w:val="00A77409"/>
    <w:rsid w:val="00A77548"/>
    <w:rsid w:val="00A775F1"/>
    <w:rsid w:val="00A7761C"/>
    <w:rsid w:val="00A776DE"/>
    <w:rsid w:val="00A7782B"/>
    <w:rsid w:val="00A77A10"/>
    <w:rsid w:val="00A77E10"/>
    <w:rsid w:val="00A80394"/>
    <w:rsid w:val="00A80490"/>
    <w:rsid w:val="00A80509"/>
    <w:rsid w:val="00A80639"/>
    <w:rsid w:val="00A806CB"/>
    <w:rsid w:val="00A80DD3"/>
    <w:rsid w:val="00A81353"/>
    <w:rsid w:val="00A817EB"/>
    <w:rsid w:val="00A818BD"/>
    <w:rsid w:val="00A81995"/>
    <w:rsid w:val="00A81B73"/>
    <w:rsid w:val="00A821C8"/>
    <w:rsid w:val="00A82299"/>
    <w:rsid w:val="00A82393"/>
    <w:rsid w:val="00A82458"/>
    <w:rsid w:val="00A8252B"/>
    <w:rsid w:val="00A827C5"/>
    <w:rsid w:val="00A82D14"/>
    <w:rsid w:val="00A82E45"/>
    <w:rsid w:val="00A8305C"/>
    <w:rsid w:val="00A8348E"/>
    <w:rsid w:val="00A835D4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8"/>
    <w:rsid w:val="00A852DD"/>
    <w:rsid w:val="00A8530D"/>
    <w:rsid w:val="00A853A4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86"/>
    <w:rsid w:val="00A92852"/>
    <w:rsid w:val="00A92A5F"/>
    <w:rsid w:val="00A92EA7"/>
    <w:rsid w:val="00A92FC2"/>
    <w:rsid w:val="00A931AA"/>
    <w:rsid w:val="00A93713"/>
    <w:rsid w:val="00A938C1"/>
    <w:rsid w:val="00A93B63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BA"/>
    <w:rsid w:val="00A955D8"/>
    <w:rsid w:val="00A957A6"/>
    <w:rsid w:val="00A9690C"/>
    <w:rsid w:val="00A96BBF"/>
    <w:rsid w:val="00A96C48"/>
    <w:rsid w:val="00A96F14"/>
    <w:rsid w:val="00A9715C"/>
    <w:rsid w:val="00A975B8"/>
    <w:rsid w:val="00A977E0"/>
    <w:rsid w:val="00A97911"/>
    <w:rsid w:val="00A97CAC"/>
    <w:rsid w:val="00AA0068"/>
    <w:rsid w:val="00AA0081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752"/>
    <w:rsid w:val="00AA28BA"/>
    <w:rsid w:val="00AA2A16"/>
    <w:rsid w:val="00AA2A98"/>
    <w:rsid w:val="00AA2FEA"/>
    <w:rsid w:val="00AA3023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CBB"/>
    <w:rsid w:val="00AA3DD7"/>
    <w:rsid w:val="00AA438B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2A2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5DA"/>
    <w:rsid w:val="00AB3603"/>
    <w:rsid w:val="00AB384F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818"/>
    <w:rsid w:val="00AB483D"/>
    <w:rsid w:val="00AB4C81"/>
    <w:rsid w:val="00AB4CB3"/>
    <w:rsid w:val="00AB4D28"/>
    <w:rsid w:val="00AB4ECF"/>
    <w:rsid w:val="00AB4EEF"/>
    <w:rsid w:val="00AB4F56"/>
    <w:rsid w:val="00AB51B9"/>
    <w:rsid w:val="00AB56AC"/>
    <w:rsid w:val="00AB574A"/>
    <w:rsid w:val="00AB5844"/>
    <w:rsid w:val="00AB5860"/>
    <w:rsid w:val="00AB58FA"/>
    <w:rsid w:val="00AB5A11"/>
    <w:rsid w:val="00AB5A3B"/>
    <w:rsid w:val="00AB5B42"/>
    <w:rsid w:val="00AB62C8"/>
    <w:rsid w:val="00AB6404"/>
    <w:rsid w:val="00AB654C"/>
    <w:rsid w:val="00AB6927"/>
    <w:rsid w:val="00AB6A8A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C5"/>
    <w:rsid w:val="00AC1551"/>
    <w:rsid w:val="00AC175E"/>
    <w:rsid w:val="00AC1B05"/>
    <w:rsid w:val="00AC2041"/>
    <w:rsid w:val="00AC22C8"/>
    <w:rsid w:val="00AC2803"/>
    <w:rsid w:val="00AC2A86"/>
    <w:rsid w:val="00AC2E88"/>
    <w:rsid w:val="00AC324A"/>
    <w:rsid w:val="00AC356B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CCE"/>
    <w:rsid w:val="00AC63B6"/>
    <w:rsid w:val="00AC6443"/>
    <w:rsid w:val="00AC6510"/>
    <w:rsid w:val="00AC6D94"/>
    <w:rsid w:val="00AC6DD5"/>
    <w:rsid w:val="00AC6ED8"/>
    <w:rsid w:val="00AC6EE4"/>
    <w:rsid w:val="00AC70E6"/>
    <w:rsid w:val="00AC74EA"/>
    <w:rsid w:val="00AC77AA"/>
    <w:rsid w:val="00AC77FB"/>
    <w:rsid w:val="00AC7A5C"/>
    <w:rsid w:val="00AD0219"/>
    <w:rsid w:val="00AD074C"/>
    <w:rsid w:val="00AD07BC"/>
    <w:rsid w:val="00AD0C61"/>
    <w:rsid w:val="00AD0CE7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E6F"/>
    <w:rsid w:val="00AD1E7C"/>
    <w:rsid w:val="00AD1F07"/>
    <w:rsid w:val="00AD203C"/>
    <w:rsid w:val="00AD299A"/>
    <w:rsid w:val="00AD2D0A"/>
    <w:rsid w:val="00AD2D43"/>
    <w:rsid w:val="00AD2E7D"/>
    <w:rsid w:val="00AD3173"/>
    <w:rsid w:val="00AD390A"/>
    <w:rsid w:val="00AD3AA3"/>
    <w:rsid w:val="00AD3FD3"/>
    <w:rsid w:val="00AD445D"/>
    <w:rsid w:val="00AD45F0"/>
    <w:rsid w:val="00AD490C"/>
    <w:rsid w:val="00AD4A0C"/>
    <w:rsid w:val="00AD4AEB"/>
    <w:rsid w:val="00AD4C24"/>
    <w:rsid w:val="00AD4D26"/>
    <w:rsid w:val="00AD4DCD"/>
    <w:rsid w:val="00AD4ED4"/>
    <w:rsid w:val="00AD52CB"/>
    <w:rsid w:val="00AD53A0"/>
    <w:rsid w:val="00AD53B2"/>
    <w:rsid w:val="00AD553D"/>
    <w:rsid w:val="00AD573E"/>
    <w:rsid w:val="00AD5798"/>
    <w:rsid w:val="00AD59D5"/>
    <w:rsid w:val="00AD5D95"/>
    <w:rsid w:val="00AD5DBB"/>
    <w:rsid w:val="00AD5F7D"/>
    <w:rsid w:val="00AD603F"/>
    <w:rsid w:val="00AD606C"/>
    <w:rsid w:val="00AD62F9"/>
    <w:rsid w:val="00AD667B"/>
    <w:rsid w:val="00AD66B2"/>
    <w:rsid w:val="00AD6887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F02"/>
    <w:rsid w:val="00AE100F"/>
    <w:rsid w:val="00AE11C6"/>
    <w:rsid w:val="00AE125A"/>
    <w:rsid w:val="00AE14BC"/>
    <w:rsid w:val="00AE16E8"/>
    <w:rsid w:val="00AE16EF"/>
    <w:rsid w:val="00AE1B1F"/>
    <w:rsid w:val="00AE1F8D"/>
    <w:rsid w:val="00AE2256"/>
    <w:rsid w:val="00AE2795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A62"/>
    <w:rsid w:val="00AE5A65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C7"/>
    <w:rsid w:val="00AF18E0"/>
    <w:rsid w:val="00AF1CAF"/>
    <w:rsid w:val="00AF1D53"/>
    <w:rsid w:val="00AF1D64"/>
    <w:rsid w:val="00AF1E97"/>
    <w:rsid w:val="00AF249E"/>
    <w:rsid w:val="00AF256D"/>
    <w:rsid w:val="00AF25D7"/>
    <w:rsid w:val="00AF2767"/>
    <w:rsid w:val="00AF2A31"/>
    <w:rsid w:val="00AF2B71"/>
    <w:rsid w:val="00AF2E8C"/>
    <w:rsid w:val="00AF301F"/>
    <w:rsid w:val="00AF3113"/>
    <w:rsid w:val="00AF3193"/>
    <w:rsid w:val="00AF3259"/>
    <w:rsid w:val="00AF367B"/>
    <w:rsid w:val="00AF3805"/>
    <w:rsid w:val="00AF3AB3"/>
    <w:rsid w:val="00AF3C3C"/>
    <w:rsid w:val="00AF3C88"/>
    <w:rsid w:val="00AF3CA6"/>
    <w:rsid w:val="00AF3CF6"/>
    <w:rsid w:val="00AF3D0F"/>
    <w:rsid w:val="00AF4182"/>
    <w:rsid w:val="00AF4371"/>
    <w:rsid w:val="00AF49ED"/>
    <w:rsid w:val="00AF504D"/>
    <w:rsid w:val="00AF52D7"/>
    <w:rsid w:val="00AF543F"/>
    <w:rsid w:val="00AF565D"/>
    <w:rsid w:val="00AF56AF"/>
    <w:rsid w:val="00AF5808"/>
    <w:rsid w:val="00AF60CA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1014"/>
    <w:rsid w:val="00B0152D"/>
    <w:rsid w:val="00B017BD"/>
    <w:rsid w:val="00B01801"/>
    <w:rsid w:val="00B01D89"/>
    <w:rsid w:val="00B02195"/>
    <w:rsid w:val="00B0220A"/>
    <w:rsid w:val="00B0247C"/>
    <w:rsid w:val="00B02650"/>
    <w:rsid w:val="00B02C13"/>
    <w:rsid w:val="00B02F04"/>
    <w:rsid w:val="00B02FCC"/>
    <w:rsid w:val="00B0303E"/>
    <w:rsid w:val="00B0332C"/>
    <w:rsid w:val="00B0340B"/>
    <w:rsid w:val="00B036AE"/>
    <w:rsid w:val="00B036CE"/>
    <w:rsid w:val="00B037B8"/>
    <w:rsid w:val="00B03819"/>
    <w:rsid w:val="00B039B9"/>
    <w:rsid w:val="00B03A8E"/>
    <w:rsid w:val="00B03AD9"/>
    <w:rsid w:val="00B040D1"/>
    <w:rsid w:val="00B0441E"/>
    <w:rsid w:val="00B04429"/>
    <w:rsid w:val="00B0491A"/>
    <w:rsid w:val="00B0494F"/>
    <w:rsid w:val="00B04C0B"/>
    <w:rsid w:val="00B04EBD"/>
    <w:rsid w:val="00B04F9C"/>
    <w:rsid w:val="00B05325"/>
    <w:rsid w:val="00B053C7"/>
    <w:rsid w:val="00B05418"/>
    <w:rsid w:val="00B0581E"/>
    <w:rsid w:val="00B05922"/>
    <w:rsid w:val="00B05D9D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80B"/>
    <w:rsid w:val="00B069EF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5B2"/>
    <w:rsid w:val="00B10A26"/>
    <w:rsid w:val="00B10D51"/>
    <w:rsid w:val="00B10E25"/>
    <w:rsid w:val="00B10EB7"/>
    <w:rsid w:val="00B10F33"/>
    <w:rsid w:val="00B10F4D"/>
    <w:rsid w:val="00B10FC4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583"/>
    <w:rsid w:val="00B129AA"/>
    <w:rsid w:val="00B12C4D"/>
    <w:rsid w:val="00B12EAD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BE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B2"/>
    <w:rsid w:val="00B20575"/>
    <w:rsid w:val="00B20706"/>
    <w:rsid w:val="00B2077B"/>
    <w:rsid w:val="00B20781"/>
    <w:rsid w:val="00B20AF9"/>
    <w:rsid w:val="00B20F35"/>
    <w:rsid w:val="00B21013"/>
    <w:rsid w:val="00B21118"/>
    <w:rsid w:val="00B211BF"/>
    <w:rsid w:val="00B2143C"/>
    <w:rsid w:val="00B21810"/>
    <w:rsid w:val="00B21D31"/>
    <w:rsid w:val="00B21EF4"/>
    <w:rsid w:val="00B221C6"/>
    <w:rsid w:val="00B22434"/>
    <w:rsid w:val="00B22518"/>
    <w:rsid w:val="00B225AA"/>
    <w:rsid w:val="00B2282A"/>
    <w:rsid w:val="00B22A5D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C4"/>
    <w:rsid w:val="00B27564"/>
    <w:rsid w:val="00B27848"/>
    <w:rsid w:val="00B279AF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1502"/>
    <w:rsid w:val="00B31552"/>
    <w:rsid w:val="00B31617"/>
    <w:rsid w:val="00B3177E"/>
    <w:rsid w:val="00B317D8"/>
    <w:rsid w:val="00B31C2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4151"/>
    <w:rsid w:val="00B343AD"/>
    <w:rsid w:val="00B344D4"/>
    <w:rsid w:val="00B346F1"/>
    <w:rsid w:val="00B349BE"/>
    <w:rsid w:val="00B349EB"/>
    <w:rsid w:val="00B34AE5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7073"/>
    <w:rsid w:val="00B370C1"/>
    <w:rsid w:val="00B370CA"/>
    <w:rsid w:val="00B37550"/>
    <w:rsid w:val="00B37674"/>
    <w:rsid w:val="00B3769C"/>
    <w:rsid w:val="00B376AF"/>
    <w:rsid w:val="00B377A6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21F6"/>
    <w:rsid w:val="00B422F7"/>
    <w:rsid w:val="00B424A0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B1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719"/>
    <w:rsid w:val="00B45AE8"/>
    <w:rsid w:val="00B45B35"/>
    <w:rsid w:val="00B45B52"/>
    <w:rsid w:val="00B45B59"/>
    <w:rsid w:val="00B45C42"/>
    <w:rsid w:val="00B45D4F"/>
    <w:rsid w:val="00B45E08"/>
    <w:rsid w:val="00B45E47"/>
    <w:rsid w:val="00B467BE"/>
    <w:rsid w:val="00B46891"/>
    <w:rsid w:val="00B46920"/>
    <w:rsid w:val="00B474A8"/>
    <w:rsid w:val="00B47586"/>
    <w:rsid w:val="00B47743"/>
    <w:rsid w:val="00B47C62"/>
    <w:rsid w:val="00B47D4D"/>
    <w:rsid w:val="00B47F2E"/>
    <w:rsid w:val="00B47FD4"/>
    <w:rsid w:val="00B500B7"/>
    <w:rsid w:val="00B50240"/>
    <w:rsid w:val="00B502BD"/>
    <w:rsid w:val="00B50306"/>
    <w:rsid w:val="00B50467"/>
    <w:rsid w:val="00B504C2"/>
    <w:rsid w:val="00B507FE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C90"/>
    <w:rsid w:val="00B51DF1"/>
    <w:rsid w:val="00B51EE1"/>
    <w:rsid w:val="00B52374"/>
    <w:rsid w:val="00B5254C"/>
    <w:rsid w:val="00B527EB"/>
    <w:rsid w:val="00B52A09"/>
    <w:rsid w:val="00B52AB9"/>
    <w:rsid w:val="00B52E79"/>
    <w:rsid w:val="00B52F74"/>
    <w:rsid w:val="00B531A3"/>
    <w:rsid w:val="00B531AC"/>
    <w:rsid w:val="00B53311"/>
    <w:rsid w:val="00B5361A"/>
    <w:rsid w:val="00B53762"/>
    <w:rsid w:val="00B5379B"/>
    <w:rsid w:val="00B537F2"/>
    <w:rsid w:val="00B53D69"/>
    <w:rsid w:val="00B53F6D"/>
    <w:rsid w:val="00B54264"/>
    <w:rsid w:val="00B54285"/>
    <w:rsid w:val="00B543C5"/>
    <w:rsid w:val="00B5467D"/>
    <w:rsid w:val="00B54B43"/>
    <w:rsid w:val="00B55018"/>
    <w:rsid w:val="00B5515C"/>
    <w:rsid w:val="00B5518C"/>
    <w:rsid w:val="00B5519A"/>
    <w:rsid w:val="00B556D7"/>
    <w:rsid w:val="00B55846"/>
    <w:rsid w:val="00B558AA"/>
    <w:rsid w:val="00B55AF5"/>
    <w:rsid w:val="00B55BAA"/>
    <w:rsid w:val="00B55F2F"/>
    <w:rsid w:val="00B55F65"/>
    <w:rsid w:val="00B56579"/>
    <w:rsid w:val="00B565B5"/>
    <w:rsid w:val="00B56A52"/>
    <w:rsid w:val="00B56AB6"/>
    <w:rsid w:val="00B56BDD"/>
    <w:rsid w:val="00B56F3D"/>
    <w:rsid w:val="00B57056"/>
    <w:rsid w:val="00B5710A"/>
    <w:rsid w:val="00B57276"/>
    <w:rsid w:val="00B574B5"/>
    <w:rsid w:val="00B57F3D"/>
    <w:rsid w:val="00B57F72"/>
    <w:rsid w:val="00B607DF"/>
    <w:rsid w:val="00B6090D"/>
    <w:rsid w:val="00B610E1"/>
    <w:rsid w:val="00B61425"/>
    <w:rsid w:val="00B614FA"/>
    <w:rsid w:val="00B61710"/>
    <w:rsid w:val="00B61756"/>
    <w:rsid w:val="00B61844"/>
    <w:rsid w:val="00B6193F"/>
    <w:rsid w:val="00B61BFC"/>
    <w:rsid w:val="00B61EAF"/>
    <w:rsid w:val="00B6253B"/>
    <w:rsid w:val="00B62B40"/>
    <w:rsid w:val="00B62B62"/>
    <w:rsid w:val="00B62D1D"/>
    <w:rsid w:val="00B62F5D"/>
    <w:rsid w:val="00B62FF2"/>
    <w:rsid w:val="00B6306C"/>
    <w:rsid w:val="00B6310C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F8D"/>
    <w:rsid w:val="00B64F95"/>
    <w:rsid w:val="00B64F9B"/>
    <w:rsid w:val="00B651EA"/>
    <w:rsid w:val="00B656EB"/>
    <w:rsid w:val="00B6585D"/>
    <w:rsid w:val="00B65ABA"/>
    <w:rsid w:val="00B65DDA"/>
    <w:rsid w:val="00B65F6A"/>
    <w:rsid w:val="00B65FAC"/>
    <w:rsid w:val="00B664AC"/>
    <w:rsid w:val="00B664EF"/>
    <w:rsid w:val="00B66867"/>
    <w:rsid w:val="00B66A9E"/>
    <w:rsid w:val="00B66CA2"/>
    <w:rsid w:val="00B670E4"/>
    <w:rsid w:val="00B67126"/>
    <w:rsid w:val="00B6748C"/>
    <w:rsid w:val="00B674E5"/>
    <w:rsid w:val="00B67674"/>
    <w:rsid w:val="00B6784F"/>
    <w:rsid w:val="00B700C4"/>
    <w:rsid w:val="00B7022D"/>
    <w:rsid w:val="00B7025B"/>
    <w:rsid w:val="00B70436"/>
    <w:rsid w:val="00B70A0A"/>
    <w:rsid w:val="00B70A1C"/>
    <w:rsid w:val="00B70ADE"/>
    <w:rsid w:val="00B70EB2"/>
    <w:rsid w:val="00B70EBF"/>
    <w:rsid w:val="00B70FC6"/>
    <w:rsid w:val="00B70FE2"/>
    <w:rsid w:val="00B7137B"/>
    <w:rsid w:val="00B71AEE"/>
    <w:rsid w:val="00B71BF4"/>
    <w:rsid w:val="00B71DD9"/>
    <w:rsid w:val="00B72076"/>
    <w:rsid w:val="00B72364"/>
    <w:rsid w:val="00B723E1"/>
    <w:rsid w:val="00B7256E"/>
    <w:rsid w:val="00B7294B"/>
    <w:rsid w:val="00B72BF0"/>
    <w:rsid w:val="00B72FE6"/>
    <w:rsid w:val="00B7302E"/>
    <w:rsid w:val="00B7327D"/>
    <w:rsid w:val="00B73553"/>
    <w:rsid w:val="00B736B7"/>
    <w:rsid w:val="00B73787"/>
    <w:rsid w:val="00B738C1"/>
    <w:rsid w:val="00B73908"/>
    <w:rsid w:val="00B73AEB"/>
    <w:rsid w:val="00B73DD2"/>
    <w:rsid w:val="00B73FF6"/>
    <w:rsid w:val="00B74021"/>
    <w:rsid w:val="00B7453A"/>
    <w:rsid w:val="00B74589"/>
    <w:rsid w:val="00B74747"/>
    <w:rsid w:val="00B74C20"/>
    <w:rsid w:val="00B74D6E"/>
    <w:rsid w:val="00B74DC8"/>
    <w:rsid w:val="00B75676"/>
    <w:rsid w:val="00B75A56"/>
    <w:rsid w:val="00B75B47"/>
    <w:rsid w:val="00B75B92"/>
    <w:rsid w:val="00B75CF1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FD2"/>
    <w:rsid w:val="00B7723E"/>
    <w:rsid w:val="00B773C1"/>
    <w:rsid w:val="00B77757"/>
    <w:rsid w:val="00B777EE"/>
    <w:rsid w:val="00B77A1A"/>
    <w:rsid w:val="00B77B28"/>
    <w:rsid w:val="00B77C18"/>
    <w:rsid w:val="00B77F27"/>
    <w:rsid w:val="00B804BD"/>
    <w:rsid w:val="00B80745"/>
    <w:rsid w:val="00B80783"/>
    <w:rsid w:val="00B808C1"/>
    <w:rsid w:val="00B80B4E"/>
    <w:rsid w:val="00B80F99"/>
    <w:rsid w:val="00B80FD8"/>
    <w:rsid w:val="00B81436"/>
    <w:rsid w:val="00B8147E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5C4"/>
    <w:rsid w:val="00B83688"/>
    <w:rsid w:val="00B8369C"/>
    <w:rsid w:val="00B83B56"/>
    <w:rsid w:val="00B83D8D"/>
    <w:rsid w:val="00B84188"/>
    <w:rsid w:val="00B84702"/>
    <w:rsid w:val="00B84D07"/>
    <w:rsid w:val="00B850E2"/>
    <w:rsid w:val="00B851CB"/>
    <w:rsid w:val="00B8529B"/>
    <w:rsid w:val="00B85540"/>
    <w:rsid w:val="00B855A4"/>
    <w:rsid w:val="00B856DF"/>
    <w:rsid w:val="00B85B71"/>
    <w:rsid w:val="00B85EE0"/>
    <w:rsid w:val="00B85F9F"/>
    <w:rsid w:val="00B86081"/>
    <w:rsid w:val="00B861A7"/>
    <w:rsid w:val="00B862DC"/>
    <w:rsid w:val="00B86531"/>
    <w:rsid w:val="00B86974"/>
    <w:rsid w:val="00B86B03"/>
    <w:rsid w:val="00B86BF2"/>
    <w:rsid w:val="00B86C7C"/>
    <w:rsid w:val="00B8713A"/>
    <w:rsid w:val="00B871CD"/>
    <w:rsid w:val="00B872C3"/>
    <w:rsid w:val="00B87330"/>
    <w:rsid w:val="00B874D9"/>
    <w:rsid w:val="00B877CF"/>
    <w:rsid w:val="00B878CD"/>
    <w:rsid w:val="00B879D8"/>
    <w:rsid w:val="00B87D5A"/>
    <w:rsid w:val="00B87DD9"/>
    <w:rsid w:val="00B87E2B"/>
    <w:rsid w:val="00B90313"/>
    <w:rsid w:val="00B906AB"/>
    <w:rsid w:val="00B908AA"/>
    <w:rsid w:val="00B90955"/>
    <w:rsid w:val="00B90DE1"/>
    <w:rsid w:val="00B90FB7"/>
    <w:rsid w:val="00B9111E"/>
    <w:rsid w:val="00B912AB"/>
    <w:rsid w:val="00B917C5"/>
    <w:rsid w:val="00B917F6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F6B"/>
    <w:rsid w:val="00B940B7"/>
    <w:rsid w:val="00B940F1"/>
    <w:rsid w:val="00B9432E"/>
    <w:rsid w:val="00B9435F"/>
    <w:rsid w:val="00B945AE"/>
    <w:rsid w:val="00B945CA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BC"/>
    <w:rsid w:val="00B9734A"/>
    <w:rsid w:val="00B977DF"/>
    <w:rsid w:val="00B97AEE"/>
    <w:rsid w:val="00B97F7D"/>
    <w:rsid w:val="00BA0311"/>
    <w:rsid w:val="00BA0317"/>
    <w:rsid w:val="00BA0D26"/>
    <w:rsid w:val="00BA0DFA"/>
    <w:rsid w:val="00BA0E13"/>
    <w:rsid w:val="00BA0E66"/>
    <w:rsid w:val="00BA0FD3"/>
    <w:rsid w:val="00BA1158"/>
    <w:rsid w:val="00BA123C"/>
    <w:rsid w:val="00BA12DA"/>
    <w:rsid w:val="00BA15A8"/>
    <w:rsid w:val="00BA1662"/>
    <w:rsid w:val="00BA17B4"/>
    <w:rsid w:val="00BA1ADD"/>
    <w:rsid w:val="00BA1C73"/>
    <w:rsid w:val="00BA1FF2"/>
    <w:rsid w:val="00BA2298"/>
    <w:rsid w:val="00BA25F9"/>
    <w:rsid w:val="00BA262C"/>
    <w:rsid w:val="00BA3533"/>
    <w:rsid w:val="00BA3661"/>
    <w:rsid w:val="00BA3694"/>
    <w:rsid w:val="00BA39DA"/>
    <w:rsid w:val="00BA3A7D"/>
    <w:rsid w:val="00BA3B7A"/>
    <w:rsid w:val="00BA3F04"/>
    <w:rsid w:val="00BA402B"/>
    <w:rsid w:val="00BA4325"/>
    <w:rsid w:val="00BA4F5C"/>
    <w:rsid w:val="00BA5273"/>
    <w:rsid w:val="00BA5466"/>
    <w:rsid w:val="00BA5528"/>
    <w:rsid w:val="00BA588E"/>
    <w:rsid w:val="00BA5B64"/>
    <w:rsid w:val="00BA5BD2"/>
    <w:rsid w:val="00BA5CF3"/>
    <w:rsid w:val="00BA6A48"/>
    <w:rsid w:val="00BA6F55"/>
    <w:rsid w:val="00BA70A1"/>
    <w:rsid w:val="00BA70BB"/>
    <w:rsid w:val="00BA7121"/>
    <w:rsid w:val="00BA77D4"/>
    <w:rsid w:val="00BA7908"/>
    <w:rsid w:val="00BA7B40"/>
    <w:rsid w:val="00BA7C0F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550"/>
    <w:rsid w:val="00BB4601"/>
    <w:rsid w:val="00BB47C9"/>
    <w:rsid w:val="00BB49BA"/>
    <w:rsid w:val="00BB4AD6"/>
    <w:rsid w:val="00BB4C05"/>
    <w:rsid w:val="00BB4D8B"/>
    <w:rsid w:val="00BB5375"/>
    <w:rsid w:val="00BB55E8"/>
    <w:rsid w:val="00BB56E1"/>
    <w:rsid w:val="00BB5B47"/>
    <w:rsid w:val="00BB5C14"/>
    <w:rsid w:val="00BB5DC4"/>
    <w:rsid w:val="00BB5E05"/>
    <w:rsid w:val="00BB60F3"/>
    <w:rsid w:val="00BB61EB"/>
    <w:rsid w:val="00BB6303"/>
    <w:rsid w:val="00BB658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95"/>
    <w:rsid w:val="00BB79AD"/>
    <w:rsid w:val="00BB7AD7"/>
    <w:rsid w:val="00BB7FC5"/>
    <w:rsid w:val="00BC01EF"/>
    <w:rsid w:val="00BC07D8"/>
    <w:rsid w:val="00BC0975"/>
    <w:rsid w:val="00BC0B17"/>
    <w:rsid w:val="00BC0B6A"/>
    <w:rsid w:val="00BC10E3"/>
    <w:rsid w:val="00BC13DF"/>
    <w:rsid w:val="00BC1490"/>
    <w:rsid w:val="00BC1564"/>
    <w:rsid w:val="00BC160C"/>
    <w:rsid w:val="00BC1734"/>
    <w:rsid w:val="00BC1821"/>
    <w:rsid w:val="00BC1837"/>
    <w:rsid w:val="00BC1ADF"/>
    <w:rsid w:val="00BC1CB4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830"/>
    <w:rsid w:val="00BC48A6"/>
    <w:rsid w:val="00BC4BFB"/>
    <w:rsid w:val="00BC4DA5"/>
    <w:rsid w:val="00BC53B0"/>
    <w:rsid w:val="00BC544E"/>
    <w:rsid w:val="00BC56A8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8A6"/>
    <w:rsid w:val="00BC7B09"/>
    <w:rsid w:val="00BC7C25"/>
    <w:rsid w:val="00BC7DAD"/>
    <w:rsid w:val="00BD017E"/>
    <w:rsid w:val="00BD021F"/>
    <w:rsid w:val="00BD023D"/>
    <w:rsid w:val="00BD02D3"/>
    <w:rsid w:val="00BD0624"/>
    <w:rsid w:val="00BD06B0"/>
    <w:rsid w:val="00BD08EE"/>
    <w:rsid w:val="00BD08F9"/>
    <w:rsid w:val="00BD0E8A"/>
    <w:rsid w:val="00BD11A5"/>
    <w:rsid w:val="00BD11F7"/>
    <w:rsid w:val="00BD1397"/>
    <w:rsid w:val="00BD144B"/>
    <w:rsid w:val="00BD14C7"/>
    <w:rsid w:val="00BD15E9"/>
    <w:rsid w:val="00BD16A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3166"/>
    <w:rsid w:val="00BD3320"/>
    <w:rsid w:val="00BD34FF"/>
    <w:rsid w:val="00BD3542"/>
    <w:rsid w:val="00BD35C8"/>
    <w:rsid w:val="00BD35DA"/>
    <w:rsid w:val="00BD36AA"/>
    <w:rsid w:val="00BD371A"/>
    <w:rsid w:val="00BD3B1B"/>
    <w:rsid w:val="00BD3D0B"/>
    <w:rsid w:val="00BD4A13"/>
    <w:rsid w:val="00BD4EDF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398"/>
    <w:rsid w:val="00BD7460"/>
    <w:rsid w:val="00BD785A"/>
    <w:rsid w:val="00BD7BBA"/>
    <w:rsid w:val="00BD7E7F"/>
    <w:rsid w:val="00BE00D9"/>
    <w:rsid w:val="00BE0197"/>
    <w:rsid w:val="00BE05EB"/>
    <w:rsid w:val="00BE096E"/>
    <w:rsid w:val="00BE1401"/>
    <w:rsid w:val="00BE149A"/>
    <w:rsid w:val="00BE16E9"/>
    <w:rsid w:val="00BE1CB7"/>
    <w:rsid w:val="00BE1FC9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AB8"/>
    <w:rsid w:val="00BE4EB2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E9C"/>
    <w:rsid w:val="00BE6EE7"/>
    <w:rsid w:val="00BE6F8D"/>
    <w:rsid w:val="00BE7A75"/>
    <w:rsid w:val="00BE7C03"/>
    <w:rsid w:val="00BE7D6D"/>
    <w:rsid w:val="00BF0334"/>
    <w:rsid w:val="00BF0CC3"/>
    <w:rsid w:val="00BF0D9E"/>
    <w:rsid w:val="00BF0FF2"/>
    <w:rsid w:val="00BF101F"/>
    <w:rsid w:val="00BF11FC"/>
    <w:rsid w:val="00BF1672"/>
    <w:rsid w:val="00BF17E0"/>
    <w:rsid w:val="00BF1C00"/>
    <w:rsid w:val="00BF1DA5"/>
    <w:rsid w:val="00BF1F72"/>
    <w:rsid w:val="00BF2289"/>
    <w:rsid w:val="00BF23D8"/>
    <w:rsid w:val="00BF27AD"/>
    <w:rsid w:val="00BF287D"/>
    <w:rsid w:val="00BF2B10"/>
    <w:rsid w:val="00BF2E0A"/>
    <w:rsid w:val="00BF31EB"/>
    <w:rsid w:val="00BF32A7"/>
    <w:rsid w:val="00BF35BC"/>
    <w:rsid w:val="00BF38FE"/>
    <w:rsid w:val="00BF3A4D"/>
    <w:rsid w:val="00BF3AE7"/>
    <w:rsid w:val="00BF3D49"/>
    <w:rsid w:val="00BF3E5F"/>
    <w:rsid w:val="00BF441D"/>
    <w:rsid w:val="00BF4BF8"/>
    <w:rsid w:val="00BF4C32"/>
    <w:rsid w:val="00BF4C33"/>
    <w:rsid w:val="00BF502E"/>
    <w:rsid w:val="00BF5111"/>
    <w:rsid w:val="00BF53CA"/>
    <w:rsid w:val="00BF551A"/>
    <w:rsid w:val="00BF5776"/>
    <w:rsid w:val="00BF58EE"/>
    <w:rsid w:val="00BF5A89"/>
    <w:rsid w:val="00BF5AB4"/>
    <w:rsid w:val="00BF5B34"/>
    <w:rsid w:val="00BF5C1F"/>
    <w:rsid w:val="00BF5DA9"/>
    <w:rsid w:val="00BF5F4A"/>
    <w:rsid w:val="00BF615A"/>
    <w:rsid w:val="00BF642C"/>
    <w:rsid w:val="00BF6E05"/>
    <w:rsid w:val="00BF734E"/>
    <w:rsid w:val="00BF73AA"/>
    <w:rsid w:val="00BF73E6"/>
    <w:rsid w:val="00BF791A"/>
    <w:rsid w:val="00BF7B65"/>
    <w:rsid w:val="00BF7D8D"/>
    <w:rsid w:val="00BF7EEF"/>
    <w:rsid w:val="00C000F0"/>
    <w:rsid w:val="00C00699"/>
    <w:rsid w:val="00C009DC"/>
    <w:rsid w:val="00C00ECC"/>
    <w:rsid w:val="00C00ED2"/>
    <w:rsid w:val="00C0141C"/>
    <w:rsid w:val="00C01720"/>
    <w:rsid w:val="00C01889"/>
    <w:rsid w:val="00C01985"/>
    <w:rsid w:val="00C01B44"/>
    <w:rsid w:val="00C01E43"/>
    <w:rsid w:val="00C01FFB"/>
    <w:rsid w:val="00C021AB"/>
    <w:rsid w:val="00C02204"/>
    <w:rsid w:val="00C02476"/>
    <w:rsid w:val="00C024D4"/>
    <w:rsid w:val="00C025C9"/>
    <w:rsid w:val="00C02623"/>
    <w:rsid w:val="00C027F5"/>
    <w:rsid w:val="00C02881"/>
    <w:rsid w:val="00C02BA3"/>
    <w:rsid w:val="00C02DF8"/>
    <w:rsid w:val="00C02E25"/>
    <w:rsid w:val="00C02FAD"/>
    <w:rsid w:val="00C02FF0"/>
    <w:rsid w:val="00C03042"/>
    <w:rsid w:val="00C03608"/>
    <w:rsid w:val="00C03B41"/>
    <w:rsid w:val="00C03CF1"/>
    <w:rsid w:val="00C03D6F"/>
    <w:rsid w:val="00C0412B"/>
    <w:rsid w:val="00C043A3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24D"/>
    <w:rsid w:val="00C072C9"/>
    <w:rsid w:val="00C079EC"/>
    <w:rsid w:val="00C07E23"/>
    <w:rsid w:val="00C10154"/>
    <w:rsid w:val="00C104F9"/>
    <w:rsid w:val="00C10514"/>
    <w:rsid w:val="00C105C0"/>
    <w:rsid w:val="00C10774"/>
    <w:rsid w:val="00C107E1"/>
    <w:rsid w:val="00C10944"/>
    <w:rsid w:val="00C10B84"/>
    <w:rsid w:val="00C10E2E"/>
    <w:rsid w:val="00C10F55"/>
    <w:rsid w:val="00C112F1"/>
    <w:rsid w:val="00C115B5"/>
    <w:rsid w:val="00C11790"/>
    <w:rsid w:val="00C11A24"/>
    <w:rsid w:val="00C11E7C"/>
    <w:rsid w:val="00C12309"/>
    <w:rsid w:val="00C123EB"/>
    <w:rsid w:val="00C1243F"/>
    <w:rsid w:val="00C124B6"/>
    <w:rsid w:val="00C12810"/>
    <w:rsid w:val="00C128EA"/>
    <w:rsid w:val="00C129B7"/>
    <w:rsid w:val="00C12D20"/>
    <w:rsid w:val="00C12E72"/>
    <w:rsid w:val="00C1337C"/>
    <w:rsid w:val="00C138D0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9E"/>
    <w:rsid w:val="00C16447"/>
    <w:rsid w:val="00C16F78"/>
    <w:rsid w:val="00C17080"/>
    <w:rsid w:val="00C170A5"/>
    <w:rsid w:val="00C17FFB"/>
    <w:rsid w:val="00C2032E"/>
    <w:rsid w:val="00C204D0"/>
    <w:rsid w:val="00C205EC"/>
    <w:rsid w:val="00C206B4"/>
    <w:rsid w:val="00C2108A"/>
    <w:rsid w:val="00C210C9"/>
    <w:rsid w:val="00C2123C"/>
    <w:rsid w:val="00C21314"/>
    <w:rsid w:val="00C21506"/>
    <w:rsid w:val="00C21531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E92"/>
    <w:rsid w:val="00C23145"/>
    <w:rsid w:val="00C232F0"/>
    <w:rsid w:val="00C2372E"/>
    <w:rsid w:val="00C237B9"/>
    <w:rsid w:val="00C237C2"/>
    <w:rsid w:val="00C23A17"/>
    <w:rsid w:val="00C23B3F"/>
    <w:rsid w:val="00C241AC"/>
    <w:rsid w:val="00C24209"/>
    <w:rsid w:val="00C24242"/>
    <w:rsid w:val="00C2450B"/>
    <w:rsid w:val="00C24787"/>
    <w:rsid w:val="00C24A18"/>
    <w:rsid w:val="00C24B62"/>
    <w:rsid w:val="00C24ECE"/>
    <w:rsid w:val="00C24ED8"/>
    <w:rsid w:val="00C2508F"/>
    <w:rsid w:val="00C2527E"/>
    <w:rsid w:val="00C258A7"/>
    <w:rsid w:val="00C259D8"/>
    <w:rsid w:val="00C25CC0"/>
    <w:rsid w:val="00C25DAD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237A"/>
    <w:rsid w:val="00C32414"/>
    <w:rsid w:val="00C32455"/>
    <w:rsid w:val="00C3246B"/>
    <w:rsid w:val="00C32635"/>
    <w:rsid w:val="00C32AA6"/>
    <w:rsid w:val="00C32C3F"/>
    <w:rsid w:val="00C32CB9"/>
    <w:rsid w:val="00C33016"/>
    <w:rsid w:val="00C33487"/>
    <w:rsid w:val="00C33517"/>
    <w:rsid w:val="00C33544"/>
    <w:rsid w:val="00C33799"/>
    <w:rsid w:val="00C33B3A"/>
    <w:rsid w:val="00C3440E"/>
    <w:rsid w:val="00C3441C"/>
    <w:rsid w:val="00C34496"/>
    <w:rsid w:val="00C345EF"/>
    <w:rsid w:val="00C346DF"/>
    <w:rsid w:val="00C3482B"/>
    <w:rsid w:val="00C3485E"/>
    <w:rsid w:val="00C34B28"/>
    <w:rsid w:val="00C34D2F"/>
    <w:rsid w:val="00C34D68"/>
    <w:rsid w:val="00C34EF5"/>
    <w:rsid w:val="00C34FB8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6010"/>
    <w:rsid w:val="00C3615D"/>
    <w:rsid w:val="00C363B4"/>
    <w:rsid w:val="00C36449"/>
    <w:rsid w:val="00C36609"/>
    <w:rsid w:val="00C36642"/>
    <w:rsid w:val="00C36660"/>
    <w:rsid w:val="00C36888"/>
    <w:rsid w:val="00C37098"/>
    <w:rsid w:val="00C3730B"/>
    <w:rsid w:val="00C373EB"/>
    <w:rsid w:val="00C37404"/>
    <w:rsid w:val="00C37806"/>
    <w:rsid w:val="00C3780D"/>
    <w:rsid w:val="00C37B88"/>
    <w:rsid w:val="00C37F8D"/>
    <w:rsid w:val="00C40165"/>
    <w:rsid w:val="00C4018F"/>
    <w:rsid w:val="00C40213"/>
    <w:rsid w:val="00C40A81"/>
    <w:rsid w:val="00C40E55"/>
    <w:rsid w:val="00C40E61"/>
    <w:rsid w:val="00C40FA4"/>
    <w:rsid w:val="00C41279"/>
    <w:rsid w:val="00C41579"/>
    <w:rsid w:val="00C4184A"/>
    <w:rsid w:val="00C41B7C"/>
    <w:rsid w:val="00C41C5C"/>
    <w:rsid w:val="00C41D1B"/>
    <w:rsid w:val="00C41E9D"/>
    <w:rsid w:val="00C41F0B"/>
    <w:rsid w:val="00C41F49"/>
    <w:rsid w:val="00C42081"/>
    <w:rsid w:val="00C42756"/>
    <w:rsid w:val="00C4289E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9DA"/>
    <w:rsid w:val="00C44AE1"/>
    <w:rsid w:val="00C44FD0"/>
    <w:rsid w:val="00C450C0"/>
    <w:rsid w:val="00C451E7"/>
    <w:rsid w:val="00C454BC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502BD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06B"/>
    <w:rsid w:val="00C522F8"/>
    <w:rsid w:val="00C524E2"/>
    <w:rsid w:val="00C52954"/>
    <w:rsid w:val="00C52C60"/>
    <w:rsid w:val="00C52D3B"/>
    <w:rsid w:val="00C53133"/>
    <w:rsid w:val="00C5324C"/>
    <w:rsid w:val="00C535AD"/>
    <w:rsid w:val="00C536DF"/>
    <w:rsid w:val="00C5389A"/>
    <w:rsid w:val="00C53AB2"/>
    <w:rsid w:val="00C53AB9"/>
    <w:rsid w:val="00C53D76"/>
    <w:rsid w:val="00C53F14"/>
    <w:rsid w:val="00C540C0"/>
    <w:rsid w:val="00C54217"/>
    <w:rsid w:val="00C54312"/>
    <w:rsid w:val="00C5440A"/>
    <w:rsid w:val="00C54954"/>
    <w:rsid w:val="00C54B32"/>
    <w:rsid w:val="00C5533C"/>
    <w:rsid w:val="00C553CE"/>
    <w:rsid w:val="00C55DB6"/>
    <w:rsid w:val="00C56010"/>
    <w:rsid w:val="00C5632E"/>
    <w:rsid w:val="00C56618"/>
    <w:rsid w:val="00C567C0"/>
    <w:rsid w:val="00C56A5D"/>
    <w:rsid w:val="00C56AB1"/>
    <w:rsid w:val="00C56BC8"/>
    <w:rsid w:val="00C57010"/>
    <w:rsid w:val="00C574E1"/>
    <w:rsid w:val="00C57619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FFE"/>
    <w:rsid w:val="00C61476"/>
    <w:rsid w:val="00C61D1D"/>
    <w:rsid w:val="00C61E6D"/>
    <w:rsid w:val="00C61FFB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A72"/>
    <w:rsid w:val="00C64AB8"/>
    <w:rsid w:val="00C64D4B"/>
    <w:rsid w:val="00C64E22"/>
    <w:rsid w:val="00C64F45"/>
    <w:rsid w:val="00C65011"/>
    <w:rsid w:val="00C655C6"/>
    <w:rsid w:val="00C65A84"/>
    <w:rsid w:val="00C65BB0"/>
    <w:rsid w:val="00C65D10"/>
    <w:rsid w:val="00C65E1E"/>
    <w:rsid w:val="00C65EDF"/>
    <w:rsid w:val="00C65FF6"/>
    <w:rsid w:val="00C663D1"/>
    <w:rsid w:val="00C663F2"/>
    <w:rsid w:val="00C664BA"/>
    <w:rsid w:val="00C665AD"/>
    <w:rsid w:val="00C66673"/>
    <w:rsid w:val="00C6685E"/>
    <w:rsid w:val="00C66906"/>
    <w:rsid w:val="00C66A90"/>
    <w:rsid w:val="00C66EFF"/>
    <w:rsid w:val="00C66F0D"/>
    <w:rsid w:val="00C67081"/>
    <w:rsid w:val="00C670BE"/>
    <w:rsid w:val="00C67111"/>
    <w:rsid w:val="00C6712A"/>
    <w:rsid w:val="00C675E9"/>
    <w:rsid w:val="00C6763F"/>
    <w:rsid w:val="00C67D0B"/>
    <w:rsid w:val="00C67FE9"/>
    <w:rsid w:val="00C70126"/>
    <w:rsid w:val="00C70349"/>
    <w:rsid w:val="00C70474"/>
    <w:rsid w:val="00C7095C"/>
    <w:rsid w:val="00C70DD1"/>
    <w:rsid w:val="00C70E2E"/>
    <w:rsid w:val="00C711F4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417"/>
    <w:rsid w:val="00C73467"/>
    <w:rsid w:val="00C734BD"/>
    <w:rsid w:val="00C734C2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DE"/>
    <w:rsid w:val="00C7452C"/>
    <w:rsid w:val="00C7492D"/>
    <w:rsid w:val="00C74A4B"/>
    <w:rsid w:val="00C75062"/>
    <w:rsid w:val="00C750DE"/>
    <w:rsid w:val="00C750F3"/>
    <w:rsid w:val="00C755D4"/>
    <w:rsid w:val="00C7586F"/>
    <w:rsid w:val="00C7617C"/>
    <w:rsid w:val="00C761F1"/>
    <w:rsid w:val="00C76214"/>
    <w:rsid w:val="00C76279"/>
    <w:rsid w:val="00C7644E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8003B"/>
    <w:rsid w:val="00C802B3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EA"/>
    <w:rsid w:val="00C80D5C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7A5"/>
    <w:rsid w:val="00C829EE"/>
    <w:rsid w:val="00C82AB6"/>
    <w:rsid w:val="00C82B7C"/>
    <w:rsid w:val="00C82CFD"/>
    <w:rsid w:val="00C82F74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580"/>
    <w:rsid w:val="00C857B3"/>
    <w:rsid w:val="00C859D4"/>
    <w:rsid w:val="00C85A2E"/>
    <w:rsid w:val="00C85C8D"/>
    <w:rsid w:val="00C85DA1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712"/>
    <w:rsid w:val="00C948CF"/>
    <w:rsid w:val="00C95479"/>
    <w:rsid w:val="00C9565B"/>
    <w:rsid w:val="00C95D0F"/>
    <w:rsid w:val="00C968C9"/>
    <w:rsid w:val="00C96C8E"/>
    <w:rsid w:val="00C96C9C"/>
    <w:rsid w:val="00C96E0F"/>
    <w:rsid w:val="00C96F25"/>
    <w:rsid w:val="00C97116"/>
    <w:rsid w:val="00C9775D"/>
    <w:rsid w:val="00C97956"/>
    <w:rsid w:val="00C97A41"/>
    <w:rsid w:val="00C97B99"/>
    <w:rsid w:val="00C97C92"/>
    <w:rsid w:val="00CA00ED"/>
    <w:rsid w:val="00CA02AB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E40"/>
    <w:rsid w:val="00CA14C9"/>
    <w:rsid w:val="00CA1519"/>
    <w:rsid w:val="00CA17C5"/>
    <w:rsid w:val="00CA1D5B"/>
    <w:rsid w:val="00CA1E6E"/>
    <w:rsid w:val="00CA205E"/>
    <w:rsid w:val="00CA21E3"/>
    <w:rsid w:val="00CA2289"/>
    <w:rsid w:val="00CA2425"/>
    <w:rsid w:val="00CA2622"/>
    <w:rsid w:val="00CA2670"/>
    <w:rsid w:val="00CA29A3"/>
    <w:rsid w:val="00CA2B94"/>
    <w:rsid w:val="00CA2C78"/>
    <w:rsid w:val="00CA2FB0"/>
    <w:rsid w:val="00CA31AB"/>
    <w:rsid w:val="00CA34BB"/>
    <w:rsid w:val="00CA3ACF"/>
    <w:rsid w:val="00CA3ADD"/>
    <w:rsid w:val="00CA3D36"/>
    <w:rsid w:val="00CA3D61"/>
    <w:rsid w:val="00CA3E3E"/>
    <w:rsid w:val="00CA41CA"/>
    <w:rsid w:val="00CA46BD"/>
    <w:rsid w:val="00CA4901"/>
    <w:rsid w:val="00CA4C07"/>
    <w:rsid w:val="00CA4C6A"/>
    <w:rsid w:val="00CA5129"/>
    <w:rsid w:val="00CA518E"/>
    <w:rsid w:val="00CA5397"/>
    <w:rsid w:val="00CA5549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1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FF5"/>
    <w:rsid w:val="00CB301A"/>
    <w:rsid w:val="00CB362F"/>
    <w:rsid w:val="00CB3A15"/>
    <w:rsid w:val="00CB3B39"/>
    <w:rsid w:val="00CB3B72"/>
    <w:rsid w:val="00CB3C9F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DA5"/>
    <w:rsid w:val="00CB61D9"/>
    <w:rsid w:val="00CB62A1"/>
    <w:rsid w:val="00CB6325"/>
    <w:rsid w:val="00CB637E"/>
    <w:rsid w:val="00CB6520"/>
    <w:rsid w:val="00CB6CD2"/>
    <w:rsid w:val="00CB6D78"/>
    <w:rsid w:val="00CB714A"/>
    <w:rsid w:val="00CB726A"/>
    <w:rsid w:val="00CB75D1"/>
    <w:rsid w:val="00CB7BAD"/>
    <w:rsid w:val="00CB7F8F"/>
    <w:rsid w:val="00CC0153"/>
    <w:rsid w:val="00CC0598"/>
    <w:rsid w:val="00CC0B6B"/>
    <w:rsid w:val="00CC0F23"/>
    <w:rsid w:val="00CC1068"/>
    <w:rsid w:val="00CC130B"/>
    <w:rsid w:val="00CC137B"/>
    <w:rsid w:val="00CC1550"/>
    <w:rsid w:val="00CC178C"/>
    <w:rsid w:val="00CC19A9"/>
    <w:rsid w:val="00CC1ACD"/>
    <w:rsid w:val="00CC1B2F"/>
    <w:rsid w:val="00CC1C9B"/>
    <w:rsid w:val="00CC220F"/>
    <w:rsid w:val="00CC2274"/>
    <w:rsid w:val="00CC2459"/>
    <w:rsid w:val="00CC24FC"/>
    <w:rsid w:val="00CC2558"/>
    <w:rsid w:val="00CC25B7"/>
    <w:rsid w:val="00CC27BE"/>
    <w:rsid w:val="00CC2B5F"/>
    <w:rsid w:val="00CC2B9A"/>
    <w:rsid w:val="00CC2DB4"/>
    <w:rsid w:val="00CC2DE2"/>
    <w:rsid w:val="00CC3060"/>
    <w:rsid w:val="00CC3074"/>
    <w:rsid w:val="00CC30D5"/>
    <w:rsid w:val="00CC3764"/>
    <w:rsid w:val="00CC37DC"/>
    <w:rsid w:val="00CC37E3"/>
    <w:rsid w:val="00CC3B17"/>
    <w:rsid w:val="00CC3E6D"/>
    <w:rsid w:val="00CC416D"/>
    <w:rsid w:val="00CC4209"/>
    <w:rsid w:val="00CC4401"/>
    <w:rsid w:val="00CC4427"/>
    <w:rsid w:val="00CC4790"/>
    <w:rsid w:val="00CC4A35"/>
    <w:rsid w:val="00CC52C0"/>
    <w:rsid w:val="00CC53E6"/>
    <w:rsid w:val="00CC55E9"/>
    <w:rsid w:val="00CC5789"/>
    <w:rsid w:val="00CC592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E6E"/>
    <w:rsid w:val="00CC6FEE"/>
    <w:rsid w:val="00CC72EE"/>
    <w:rsid w:val="00CC7391"/>
    <w:rsid w:val="00CC7406"/>
    <w:rsid w:val="00CC7A19"/>
    <w:rsid w:val="00CC7A66"/>
    <w:rsid w:val="00CC7AD1"/>
    <w:rsid w:val="00CC7B60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726"/>
    <w:rsid w:val="00CD3F51"/>
    <w:rsid w:val="00CD445D"/>
    <w:rsid w:val="00CD44D1"/>
    <w:rsid w:val="00CD44DD"/>
    <w:rsid w:val="00CD455C"/>
    <w:rsid w:val="00CD4961"/>
    <w:rsid w:val="00CD4995"/>
    <w:rsid w:val="00CD4E31"/>
    <w:rsid w:val="00CD4EC1"/>
    <w:rsid w:val="00CD4F41"/>
    <w:rsid w:val="00CD51A2"/>
    <w:rsid w:val="00CD528B"/>
    <w:rsid w:val="00CD5558"/>
    <w:rsid w:val="00CD568D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D24"/>
    <w:rsid w:val="00CD7DA1"/>
    <w:rsid w:val="00CE02C0"/>
    <w:rsid w:val="00CE040D"/>
    <w:rsid w:val="00CE0658"/>
    <w:rsid w:val="00CE0975"/>
    <w:rsid w:val="00CE09DC"/>
    <w:rsid w:val="00CE0E25"/>
    <w:rsid w:val="00CE1091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93E"/>
    <w:rsid w:val="00CE2CBC"/>
    <w:rsid w:val="00CE39CB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DE"/>
    <w:rsid w:val="00CE57FF"/>
    <w:rsid w:val="00CE5C80"/>
    <w:rsid w:val="00CE5DEB"/>
    <w:rsid w:val="00CE60B4"/>
    <w:rsid w:val="00CE6186"/>
    <w:rsid w:val="00CE66B3"/>
    <w:rsid w:val="00CE699F"/>
    <w:rsid w:val="00CE6CFF"/>
    <w:rsid w:val="00CE6D68"/>
    <w:rsid w:val="00CE6DF8"/>
    <w:rsid w:val="00CE6FBA"/>
    <w:rsid w:val="00CE783A"/>
    <w:rsid w:val="00CE7877"/>
    <w:rsid w:val="00CE7922"/>
    <w:rsid w:val="00CE7A2F"/>
    <w:rsid w:val="00CE7EE4"/>
    <w:rsid w:val="00CF00D5"/>
    <w:rsid w:val="00CF075D"/>
    <w:rsid w:val="00CF0A04"/>
    <w:rsid w:val="00CF0AED"/>
    <w:rsid w:val="00CF123E"/>
    <w:rsid w:val="00CF127B"/>
    <w:rsid w:val="00CF13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ECB"/>
    <w:rsid w:val="00CF4077"/>
    <w:rsid w:val="00CF4648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70EE"/>
    <w:rsid w:val="00CF7350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8AD"/>
    <w:rsid w:val="00D0298E"/>
    <w:rsid w:val="00D02FF3"/>
    <w:rsid w:val="00D032F9"/>
    <w:rsid w:val="00D035BB"/>
    <w:rsid w:val="00D0388C"/>
    <w:rsid w:val="00D039F5"/>
    <w:rsid w:val="00D03C2C"/>
    <w:rsid w:val="00D03C3D"/>
    <w:rsid w:val="00D03CFF"/>
    <w:rsid w:val="00D03E96"/>
    <w:rsid w:val="00D04684"/>
    <w:rsid w:val="00D04A81"/>
    <w:rsid w:val="00D05A23"/>
    <w:rsid w:val="00D05D4F"/>
    <w:rsid w:val="00D05D62"/>
    <w:rsid w:val="00D061F5"/>
    <w:rsid w:val="00D0634D"/>
    <w:rsid w:val="00D0685B"/>
    <w:rsid w:val="00D06A64"/>
    <w:rsid w:val="00D06B06"/>
    <w:rsid w:val="00D072CE"/>
    <w:rsid w:val="00D074A5"/>
    <w:rsid w:val="00D0761F"/>
    <w:rsid w:val="00D07970"/>
    <w:rsid w:val="00D07D5D"/>
    <w:rsid w:val="00D101DE"/>
    <w:rsid w:val="00D101E4"/>
    <w:rsid w:val="00D10CFD"/>
    <w:rsid w:val="00D110DA"/>
    <w:rsid w:val="00D1111B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F4"/>
    <w:rsid w:val="00D12345"/>
    <w:rsid w:val="00D12392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146"/>
    <w:rsid w:val="00D1428F"/>
    <w:rsid w:val="00D143A6"/>
    <w:rsid w:val="00D1487D"/>
    <w:rsid w:val="00D14F43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E4E"/>
    <w:rsid w:val="00D212D1"/>
    <w:rsid w:val="00D21402"/>
    <w:rsid w:val="00D21415"/>
    <w:rsid w:val="00D2146C"/>
    <w:rsid w:val="00D214C3"/>
    <w:rsid w:val="00D218DF"/>
    <w:rsid w:val="00D21E68"/>
    <w:rsid w:val="00D22139"/>
    <w:rsid w:val="00D22437"/>
    <w:rsid w:val="00D2244F"/>
    <w:rsid w:val="00D227B5"/>
    <w:rsid w:val="00D22884"/>
    <w:rsid w:val="00D22B19"/>
    <w:rsid w:val="00D22F03"/>
    <w:rsid w:val="00D23156"/>
    <w:rsid w:val="00D231ED"/>
    <w:rsid w:val="00D23583"/>
    <w:rsid w:val="00D237C0"/>
    <w:rsid w:val="00D238DA"/>
    <w:rsid w:val="00D23A13"/>
    <w:rsid w:val="00D23BE0"/>
    <w:rsid w:val="00D2400C"/>
    <w:rsid w:val="00D2444D"/>
    <w:rsid w:val="00D24937"/>
    <w:rsid w:val="00D24ACA"/>
    <w:rsid w:val="00D24AE9"/>
    <w:rsid w:val="00D24C0A"/>
    <w:rsid w:val="00D24CFC"/>
    <w:rsid w:val="00D24D40"/>
    <w:rsid w:val="00D2528D"/>
    <w:rsid w:val="00D253F6"/>
    <w:rsid w:val="00D254DC"/>
    <w:rsid w:val="00D254E9"/>
    <w:rsid w:val="00D2562D"/>
    <w:rsid w:val="00D25743"/>
    <w:rsid w:val="00D25C2F"/>
    <w:rsid w:val="00D25F83"/>
    <w:rsid w:val="00D25FCA"/>
    <w:rsid w:val="00D262A5"/>
    <w:rsid w:val="00D26479"/>
    <w:rsid w:val="00D26725"/>
    <w:rsid w:val="00D269EB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B92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936"/>
    <w:rsid w:val="00D33EE1"/>
    <w:rsid w:val="00D33FDF"/>
    <w:rsid w:val="00D34114"/>
    <w:rsid w:val="00D342EC"/>
    <w:rsid w:val="00D34308"/>
    <w:rsid w:val="00D3456C"/>
    <w:rsid w:val="00D346EB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381"/>
    <w:rsid w:val="00D368DE"/>
    <w:rsid w:val="00D36C0C"/>
    <w:rsid w:val="00D36E54"/>
    <w:rsid w:val="00D37112"/>
    <w:rsid w:val="00D37193"/>
    <w:rsid w:val="00D3736C"/>
    <w:rsid w:val="00D3759C"/>
    <w:rsid w:val="00D37847"/>
    <w:rsid w:val="00D37AD6"/>
    <w:rsid w:val="00D37D3A"/>
    <w:rsid w:val="00D37F30"/>
    <w:rsid w:val="00D40096"/>
    <w:rsid w:val="00D40135"/>
    <w:rsid w:val="00D401CC"/>
    <w:rsid w:val="00D403C0"/>
    <w:rsid w:val="00D40448"/>
    <w:rsid w:val="00D405CB"/>
    <w:rsid w:val="00D406B2"/>
    <w:rsid w:val="00D40A3D"/>
    <w:rsid w:val="00D40EE3"/>
    <w:rsid w:val="00D40FCD"/>
    <w:rsid w:val="00D4113A"/>
    <w:rsid w:val="00D4114A"/>
    <w:rsid w:val="00D4131F"/>
    <w:rsid w:val="00D4132F"/>
    <w:rsid w:val="00D41449"/>
    <w:rsid w:val="00D41643"/>
    <w:rsid w:val="00D417FC"/>
    <w:rsid w:val="00D41C46"/>
    <w:rsid w:val="00D41E7C"/>
    <w:rsid w:val="00D41EC5"/>
    <w:rsid w:val="00D41FDB"/>
    <w:rsid w:val="00D4200A"/>
    <w:rsid w:val="00D42245"/>
    <w:rsid w:val="00D4265B"/>
    <w:rsid w:val="00D42896"/>
    <w:rsid w:val="00D42C4E"/>
    <w:rsid w:val="00D42F1D"/>
    <w:rsid w:val="00D43053"/>
    <w:rsid w:val="00D43307"/>
    <w:rsid w:val="00D43473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13A"/>
    <w:rsid w:val="00D45577"/>
    <w:rsid w:val="00D458DE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966"/>
    <w:rsid w:val="00D50BFC"/>
    <w:rsid w:val="00D50C86"/>
    <w:rsid w:val="00D50CAE"/>
    <w:rsid w:val="00D51362"/>
    <w:rsid w:val="00D51377"/>
    <w:rsid w:val="00D515CA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38"/>
    <w:rsid w:val="00D52E83"/>
    <w:rsid w:val="00D53031"/>
    <w:rsid w:val="00D53052"/>
    <w:rsid w:val="00D533C8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50A2"/>
    <w:rsid w:val="00D550A3"/>
    <w:rsid w:val="00D5522F"/>
    <w:rsid w:val="00D554B8"/>
    <w:rsid w:val="00D55D56"/>
    <w:rsid w:val="00D560C0"/>
    <w:rsid w:val="00D56270"/>
    <w:rsid w:val="00D56545"/>
    <w:rsid w:val="00D5655A"/>
    <w:rsid w:val="00D56767"/>
    <w:rsid w:val="00D56BB7"/>
    <w:rsid w:val="00D57523"/>
    <w:rsid w:val="00D57733"/>
    <w:rsid w:val="00D5797B"/>
    <w:rsid w:val="00D57B9D"/>
    <w:rsid w:val="00D57DAD"/>
    <w:rsid w:val="00D57ECF"/>
    <w:rsid w:val="00D600A3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D1B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29E"/>
    <w:rsid w:val="00D675E6"/>
    <w:rsid w:val="00D676F4"/>
    <w:rsid w:val="00D67883"/>
    <w:rsid w:val="00D67924"/>
    <w:rsid w:val="00D6797A"/>
    <w:rsid w:val="00D702C3"/>
    <w:rsid w:val="00D70494"/>
    <w:rsid w:val="00D70552"/>
    <w:rsid w:val="00D70789"/>
    <w:rsid w:val="00D70C8A"/>
    <w:rsid w:val="00D70F50"/>
    <w:rsid w:val="00D7126C"/>
    <w:rsid w:val="00D715F1"/>
    <w:rsid w:val="00D716BB"/>
    <w:rsid w:val="00D71884"/>
    <w:rsid w:val="00D71AD5"/>
    <w:rsid w:val="00D71B3B"/>
    <w:rsid w:val="00D71C18"/>
    <w:rsid w:val="00D7206B"/>
    <w:rsid w:val="00D72179"/>
    <w:rsid w:val="00D72258"/>
    <w:rsid w:val="00D7229F"/>
    <w:rsid w:val="00D727A1"/>
    <w:rsid w:val="00D72B37"/>
    <w:rsid w:val="00D72C8A"/>
    <w:rsid w:val="00D72D9B"/>
    <w:rsid w:val="00D72FB3"/>
    <w:rsid w:val="00D72FF1"/>
    <w:rsid w:val="00D73006"/>
    <w:rsid w:val="00D7342F"/>
    <w:rsid w:val="00D736A5"/>
    <w:rsid w:val="00D736B1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EB0"/>
    <w:rsid w:val="00D74F9C"/>
    <w:rsid w:val="00D750A6"/>
    <w:rsid w:val="00D7512C"/>
    <w:rsid w:val="00D751CA"/>
    <w:rsid w:val="00D751F5"/>
    <w:rsid w:val="00D75217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D5B"/>
    <w:rsid w:val="00D773F6"/>
    <w:rsid w:val="00D774F8"/>
    <w:rsid w:val="00D7755E"/>
    <w:rsid w:val="00D77F23"/>
    <w:rsid w:val="00D77FA7"/>
    <w:rsid w:val="00D801E6"/>
    <w:rsid w:val="00D80AD4"/>
    <w:rsid w:val="00D80C31"/>
    <w:rsid w:val="00D80D23"/>
    <w:rsid w:val="00D80F29"/>
    <w:rsid w:val="00D815D3"/>
    <w:rsid w:val="00D81E55"/>
    <w:rsid w:val="00D821D6"/>
    <w:rsid w:val="00D825B4"/>
    <w:rsid w:val="00D826AF"/>
    <w:rsid w:val="00D8288C"/>
    <w:rsid w:val="00D82A72"/>
    <w:rsid w:val="00D82C91"/>
    <w:rsid w:val="00D82D3C"/>
    <w:rsid w:val="00D82D5C"/>
    <w:rsid w:val="00D82D89"/>
    <w:rsid w:val="00D82F90"/>
    <w:rsid w:val="00D83061"/>
    <w:rsid w:val="00D837CC"/>
    <w:rsid w:val="00D8394C"/>
    <w:rsid w:val="00D83DA7"/>
    <w:rsid w:val="00D83FF5"/>
    <w:rsid w:val="00D84202"/>
    <w:rsid w:val="00D84287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4B"/>
    <w:rsid w:val="00D85D4C"/>
    <w:rsid w:val="00D8612F"/>
    <w:rsid w:val="00D865A0"/>
    <w:rsid w:val="00D868D1"/>
    <w:rsid w:val="00D869AF"/>
    <w:rsid w:val="00D86E4B"/>
    <w:rsid w:val="00D86F17"/>
    <w:rsid w:val="00D870C8"/>
    <w:rsid w:val="00D871BD"/>
    <w:rsid w:val="00D879D4"/>
    <w:rsid w:val="00D87B7E"/>
    <w:rsid w:val="00D87CC5"/>
    <w:rsid w:val="00D87CF9"/>
    <w:rsid w:val="00D87DA9"/>
    <w:rsid w:val="00D87E0E"/>
    <w:rsid w:val="00D87EDE"/>
    <w:rsid w:val="00D87F41"/>
    <w:rsid w:val="00D87F78"/>
    <w:rsid w:val="00D90091"/>
    <w:rsid w:val="00D901C9"/>
    <w:rsid w:val="00D90548"/>
    <w:rsid w:val="00D909FA"/>
    <w:rsid w:val="00D90C5A"/>
    <w:rsid w:val="00D90CC7"/>
    <w:rsid w:val="00D91096"/>
    <w:rsid w:val="00D91318"/>
    <w:rsid w:val="00D914F1"/>
    <w:rsid w:val="00D916BF"/>
    <w:rsid w:val="00D9189E"/>
    <w:rsid w:val="00D919A8"/>
    <w:rsid w:val="00D91BA5"/>
    <w:rsid w:val="00D91CE6"/>
    <w:rsid w:val="00D91E45"/>
    <w:rsid w:val="00D92191"/>
    <w:rsid w:val="00D922C2"/>
    <w:rsid w:val="00D924B6"/>
    <w:rsid w:val="00D92502"/>
    <w:rsid w:val="00D92551"/>
    <w:rsid w:val="00D9304C"/>
    <w:rsid w:val="00D931F8"/>
    <w:rsid w:val="00D93296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50B3"/>
    <w:rsid w:val="00D950E1"/>
    <w:rsid w:val="00D950EB"/>
    <w:rsid w:val="00D952EC"/>
    <w:rsid w:val="00D9541A"/>
    <w:rsid w:val="00D955F2"/>
    <w:rsid w:val="00D9584B"/>
    <w:rsid w:val="00D958C8"/>
    <w:rsid w:val="00D95B8A"/>
    <w:rsid w:val="00D96051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701E"/>
    <w:rsid w:val="00D974F5"/>
    <w:rsid w:val="00D977B0"/>
    <w:rsid w:val="00D9798F"/>
    <w:rsid w:val="00D97B45"/>
    <w:rsid w:val="00DA04FF"/>
    <w:rsid w:val="00DA0741"/>
    <w:rsid w:val="00DA08EC"/>
    <w:rsid w:val="00DA0AA3"/>
    <w:rsid w:val="00DA0B3D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DA"/>
    <w:rsid w:val="00DA5494"/>
    <w:rsid w:val="00DA551A"/>
    <w:rsid w:val="00DA5C6F"/>
    <w:rsid w:val="00DA60D0"/>
    <w:rsid w:val="00DA6430"/>
    <w:rsid w:val="00DA64B4"/>
    <w:rsid w:val="00DA663A"/>
    <w:rsid w:val="00DA6BE2"/>
    <w:rsid w:val="00DA6C3D"/>
    <w:rsid w:val="00DA6F27"/>
    <w:rsid w:val="00DA7311"/>
    <w:rsid w:val="00DA7341"/>
    <w:rsid w:val="00DA7397"/>
    <w:rsid w:val="00DA76B0"/>
    <w:rsid w:val="00DA7A13"/>
    <w:rsid w:val="00DA7BEB"/>
    <w:rsid w:val="00DA7E78"/>
    <w:rsid w:val="00DB0029"/>
    <w:rsid w:val="00DB008F"/>
    <w:rsid w:val="00DB0120"/>
    <w:rsid w:val="00DB014A"/>
    <w:rsid w:val="00DB0262"/>
    <w:rsid w:val="00DB0864"/>
    <w:rsid w:val="00DB09EB"/>
    <w:rsid w:val="00DB0E0A"/>
    <w:rsid w:val="00DB0E6D"/>
    <w:rsid w:val="00DB0FB2"/>
    <w:rsid w:val="00DB12F7"/>
    <w:rsid w:val="00DB14D3"/>
    <w:rsid w:val="00DB15D2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C73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91A"/>
    <w:rsid w:val="00DB5A09"/>
    <w:rsid w:val="00DB5B45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110B"/>
    <w:rsid w:val="00DC14D1"/>
    <w:rsid w:val="00DC15B0"/>
    <w:rsid w:val="00DC15F5"/>
    <w:rsid w:val="00DC17DB"/>
    <w:rsid w:val="00DC1873"/>
    <w:rsid w:val="00DC1A1A"/>
    <w:rsid w:val="00DC1CEA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601"/>
    <w:rsid w:val="00DC5651"/>
    <w:rsid w:val="00DC5674"/>
    <w:rsid w:val="00DC58CB"/>
    <w:rsid w:val="00DC5B87"/>
    <w:rsid w:val="00DC5C55"/>
    <w:rsid w:val="00DC5ECD"/>
    <w:rsid w:val="00DC608F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3B1"/>
    <w:rsid w:val="00DD05B0"/>
    <w:rsid w:val="00DD05C7"/>
    <w:rsid w:val="00DD06D0"/>
    <w:rsid w:val="00DD0B58"/>
    <w:rsid w:val="00DD0FE1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35AC"/>
    <w:rsid w:val="00DD36FE"/>
    <w:rsid w:val="00DD3BA2"/>
    <w:rsid w:val="00DD3D15"/>
    <w:rsid w:val="00DD3FFA"/>
    <w:rsid w:val="00DD406C"/>
    <w:rsid w:val="00DD4329"/>
    <w:rsid w:val="00DD4B32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479"/>
    <w:rsid w:val="00DD6875"/>
    <w:rsid w:val="00DD6E24"/>
    <w:rsid w:val="00DD711D"/>
    <w:rsid w:val="00DD73C0"/>
    <w:rsid w:val="00DD75EC"/>
    <w:rsid w:val="00DD7670"/>
    <w:rsid w:val="00DD770C"/>
    <w:rsid w:val="00DD79E6"/>
    <w:rsid w:val="00DD7F1D"/>
    <w:rsid w:val="00DE0042"/>
    <w:rsid w:val="00DE02C5"/>
    <w:rsid w:val="00DE043E"/>
    <w:rsid w:val="00DE057B"/>
    <w:rsid w:val="00DE07F4"/>
    <w:rsid w:val="00DE0C69"/>
    <w:rsid w:val="00DE0D5E"/>
    <w:rsid w:val="00DE0E30"/>
    <w:rsid w:val="00DE0F80"/>
    <w:rsid w:val="00DE17F5"/>
    <w:rsid w:val="00DE1975"/>
    <w:rsid w:val="00DE1AE2"/>
    <w:rsid w:val="00DE1C4C"/>
    <w:rsid w:val="00DE1DDC"/>
    <w:rsid w:val="00DE1E10"/>
    <w:rsid w:val="00DE1F32"/>
    <w:rsid w:val="00DE2139"/>
    <w:rsid w:val="00DE2249"/>
    <w:rsid w:val="00DE25B2"/>
    <w:rsid w:val="00DE276B"/>
    <w:rsid w:val="00DE295F"/>
    <w:rsid w:val="00DE2997"/>
    <w:rsid w:val="00DE2BB0"/>
    <w:rsid w:val="00DE2CE5"/>
    <w:rsid w:val="00DE2F89"/>
    <w:rsid w:val="00DE3172"/>
    <w:rsid w:val="00DE37DF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F5E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CC1"/>
    <w:rsid w:val="00DF0EC6"/>
    <w:rsid w:val="00DF126A"/>
    <w:rsid w:val="00DF15DC"/>
    <w:rsid w:val="00DF168E"/>
    <w:rsid w:val="00DF16E8"/>
    <w:rsid w:val="00DF19F3"/>
    <w:rsid w:val="00DF1A6C"/>
    <w:rsid w:val="00DF1AAD"/>
    <w:rsid w:val="00DF1AF4"/>
    <w:rsid w:val="00DF21A9"/>
    <w:rsid w:val="00DF234D"/>
    <w:rsid w:val="00DF24D6"/>
    <w:rsid w:val="00DF25B3"/>
    <w:rsid w:val="00DF26D7"/>
    <w:rsid w:val="00DF2783"/>
    <w:rsid w:val="00DF2E55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512F"/>
    <w:rsid w:val="00DF517F"/>
    <w:rsid w:val="00DF51B4"/>
    <w:rsid w:val="00DF5202"/>
    <w:rsid w:val="00DF5233"/>
    <w:rsid w:val="00DF5572"/>
    <w:rsid w:val="00DF5BAC"/>
    <w:rsid w:val="00DF61D5"/>
    <w:rsid w:val="00DF6238"/>
    <w:rsid w:val="00DF625C"/>
    <w:rsid w:val="00DF6303"/>
    <w:rsid w:val="00DF64B4"/>
    <w:rsid w:val="00DF650C"/>
    <w:rsid w:val="00DF65E5"/>
    <w:rsid w:val="00DF67FE"/>
    <w:rsid w:val="00DF6A1D"/>
    <w:rsid w:val="00DF6B4F"/>
    <w:rsid w:val="00DF6C3B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806"/>
    <w:rsid w:val="00E00E76"/>
    <w:rsid w:val="00E00EE0"/>
    <w:rsid w:val="00E00FB5"/>
    <w:rsid w:val="00E0101E"/>
    <w:rsid w:val="00E01661"/>
    <w:rsid w:val="00E016F4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5006"/>
    <w:rsid w:val="00E0530F"/>
    <w:rsid w:val="00E05320"/>
    <w:rsid w:val="00E053B4"/>
    <w:rsid w:val="00E0551B"/>
    <w:rsid w:val="00E05C83"/>
    <w:rsid w:val="00E05CBC"/>
    <w:rsid w:val="00E05DC1"/>
    <w:rsid w:val="00E061C3"/>
    <w:rsid w:val="00E0663F"/>
    <w:rsid w:val="00E0667E"/>
    <w:rsid w:val="00E066AC"/>
    <w:rsid w:val="00E06815"/>
    <w:rsid w:val="00E06D54"/>
    <w:rsid w:val="00E0704E"/>
    <w:rsid w:val="00E070A6"/>
    <w:rsid w:val="00E07203"/>
    <w:rsid w:val="00E07453"/>
    <w:rsid w:val="00E07792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F2A"/>
    <w:rsid w:val="00E11100"/>
    <w:rsid w:val="00E112C7"/>
    <w:rsid w:val="00E114FC"/>
    <w:rsid w:val="00E11542"/>
    <w:rsid w:val="00E126B8"/>
    <w:rsid w:val="00E12C73"/>
    <w:rsid w:val="00E13228"/>
    <w:rsid w:val="00E132BF"/>
    <w:rsid w:val="00E133C6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6F5"/>
    <w:rsid w:val="00E1694B"/>
    <w:rsid w:val="00E16BFC"/>
    <w:rsid w:val="00E16C72"/>
    <w:rsid w:val="00E16C9E"/>
    <w:rsid w:val="00E16F66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3A2"/>
    <w:rsid w:val="00E20971"/>
    <w:rsid w:val="00E20A9B"/>
    <w:rsid w:val="00E20D34"/>
    <w:rsid w:val="00E20E5A"/>
    <w:rsid w:val="00E20F73"/>
    <w:rsid w:val="00E21446"/>
    <w:rsid w:val="00E215B2"/>
    <w:rsid w:val="00E21985"/>
    <w:rsid w:val="00E21BD7"/>
    <w:rsid w:val="00E21BFC"/>
    <w:rsid w:val="00E21CBA"/>
    <w:rsid w:val="00E220C6"/>
    <w:rsid w:val="00E2232D"/>
    <w:rsid w:val="00E223DD"/>
    <w:rsid w:val="00E2255D"/>
    <w:rsid w:val="00E22CE3"/>
    <w:rsid w:val="00E22D25"/>
    <w:rsid w:val="00E2319F"/>
    <w:rsid w:val="00E23237"/>
    <w:rsid w:val="00E232B1"/>
    <w:rsid w:val="00E23FE8"/>
    <w:rsid w:val="00E242E3"/>
    <w:rsid w:val="00E24300"/>
    <w:rsid w:val="00E244B0"/>
    <w:rsid w:val="00E2454A"/>
    <w:rsid w:val="00E248AA"/>
    <w:rsid w:val="00E24F46"/>
    <w:rsid w:val="00E24FE6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A45"/>
    <w:rsid w:val="00E30C85"/>
    <w:rsid w:val="00E312DA"/>
    <w:rsid w:val="00E314CC"/>
    <w:rsid w:val="00E314DA"/>
    <w:rsid w:val="00E31AB2"/>
    <w:rsid w:val="00E31B27"/>
    <w:rsid w:val="00E31F36"/>
    <w:rsid w:val="00E31FA7"/>
    <w:rsid w:val="00E3259C"/>
    <w:rsid w:val="00E327A6"/>
    <w:rsid w:val="00E32B19"/>
    <w:rsid w:val="00E32C00"/>
    <w:rsid w:val="00E32EAC"/>
    <w:rsid w:val="00E32F5A"/>
    <w:rsid w:val="00E32FA0"/>
    <w:rsid w:val="00E32FEB"/>
    <w:rsid w:val="00E32FF4"/>
    <w:rsid w:val="00E33422"/>
    <w:rsid w:val="00E3371D"/>
    <w:rsid w:val="00E33CB1"/>
    <w:rsid w:val="00E33E26"/>
    <w:rsid w:val="00E3404E"/>
    <w:rsid w:val="00E341DA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1B7"/>
    <w:rsid w:val="00E402B1"/>
    <w:rsid w:val="00E404D0"/>
    <w:rsid w:val="00E4065E"/>
    <w:rsid w:val="00E41080"/>
    <w:rsid w:val="00E410D6"/>
    <w:rsid w:val="00E41282"/>
    <w:rsid w:val="00E418AE"/>
    <w:rsid w:val="00E419CF"/>
    <w:rsid w:val="00E41DD3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63"/>
    <w:rsid w:val="00E4399E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C13"/>
    <w:rsid w:val="00E44C55"/>
    <w:rsid w:val="00E44F2B"/>
    <w:rsid w:val="00E4509A"/>
    <w:rsid w:val="00E451CB"/>
    <w:rsid w:val="00E45253"/>
    <w:rsid w:val="00E4527E"/>
    <w:rsid w:val="00E45796"/>
    <w:rsid w:val="00E45A97"/>
    <w:rsid w:val="00E45C2C"/>
    <w:rsid w:val="00E45D4F"/>
    <w:rsid w:val="00E464C2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500DE"/>
    <w:rsid w:val="00E500E6"/>
    <w:rsid w:val="00E502A6"/>
    <w:rsid w:val="00E5074A"/>
    <w:rsid w:val="00E507C8"/>
    <w:rsid w:val="00E50848"/>
    <w:rsid w:val="00E50A2A"/>
    <w:rsid w:val="00E50D1B"/>
    <w:rsid w:val="00E512C3"/>
    <w:rsid w:val="00E512CE"/>
    <w:rsid w:val="00E51424"/>
    <w:rsid w:val="00E51565"/>
    <w:rsid w:val="00E518FC"/>
    <w:rsid w:val="00E5202B"/>
    <w:rsid w:val="00E52079"/>
    <w:rsid w:val="00E524F6"/>
    <w:rsid w:val="00E525F9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C8"/>
    <w:rsid w:val="00E54C18"/>
    <w:rsid w:val="00E55000"/>
    <w:rsid w:val="00E550EE"/>
    <w:rsid w:val="00E554CC"/>
    <w:rsid w:val="00E555B9"/>
    <w:rsid w:val="00E55978"/>
    <w:rsid w:val="00E55AE9"/>
    <w:rsid w:val="00E55B81"/>
    <w:rsid w:val="00E55CEB"/>
    <w:rsid w:val="00E560B8"/>
    <w:rsid w:val="00E5628E"/>
    <w:rsid w:val="00E56427"/>
    <w:rsid w:val="00E56AB6"/>
    <w:rsid w:val="00E56B7A"/>
    <w:rsid w:val="00E57081"/>
    <w:rsid w:val="00E570D5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ABC"/>
    <w:rsid w:val="00E64CCE"/>
    <w:rsid w:val="00E64D30"/>
    <w:rsid w:val="00E64EDE"/>
    <w:rsid w:val="00E65156"/>
    <w:rsid w:val="00E6561D"/>
    <w:rsid w:val="00E65817"/>
    <w:rsid w:val="00E65818"/>
    <w:rsid w:val="00E6583B"/>
    <w:rsid w:val="00E65BFC"/>
    <w:rsid w:val="00E65E05"/>
    <w:rsid w:val="00E66130"/>
    <w:rsid w:val="00E663D0"/>
    <w:rsid w:val="00E66EAC"/>
    <w:rsid w:val="00E67026"/>
    <w:rsid w:val="00E67206"/>
    <w:rsid w:val="00E6746B"/>
    <w:rsid w:val="00E675F5"/>
    <w:rsid w:val="00E67A76"/>
    <w:rsid w:val="00E67BEE"/>
    <w:rsid w:val="00E67BEF"/>
    <w:rsid w:val="00E67D63"/>
    <w:rsid w:val="00E67EA7"/>
    <w:rsid w:val="00E70253"/>
    <w:rsid w:val="00E70664"/>
    <w:rsid w:val="00E70792"/>
    <w:rsid w:val="00E7092A"/>
    <w:rsid w:val="00E709C4"/>
    <w:rsid w:val="00E70F99"/>
    <w:rsid w:val="00E71798"/>
    <w:rsid w:val="00E717D2"/>
    <w:rsid w:val="00E7186D"/>
    <w:rsid w:val="00E71BA9"/>
    <w:rsid w:val="00E71D77"/>
    <w:rsid w:val="00E720FD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B9D"/>
    <w:rsid w:val="00E73C6C"/>
    <w:rsid w:val="00E73C8E"/>
    <w:rsid w:val="00E73D3D"/>
    <w:rsid w:val="00E73D66"/>
    <w:rsid w:val="00E73EBE"/>
    <w:rsid w:val="00E74014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69F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D7"/>
    <w:rsid w:val="00E77AFA"/>
    <w:rsid w:val="00E80045"/>
    <w:rsid w:val="00E804C8"/>
    <w:rsid w:val="00E80AF0"/>
    <w:rsid w:val="00E80C0A"/>
    <w:rsid w:val="00E80C3B"/>
    <w:rsid w:val="00E80D31"/>
    <w:rsid w:val="00E80DF5"/>
    <w:rsid w:val="00E8111D"/>
    <w:rsid w:val="00E811A2"/>
    <w:rsid w:val="00E811B7"/>
    <w:rsid w:val="00E812AA"/>
    <w:rsid w:val="00E812C9"/>
    <w:rsid w:val="00E81476"/>
    <w:rsid w:val="00E8152E"/>
    <w:rsid w:val="00E815E4"/>
    <w:rsid w:val="00E816DC"/>
    <w:rsid w:val="00E81EE5"/>
    <w:rsid w:val="00E81F4A"/>
    <w:rsid w:val="00E82282"/>
    <w:rsid w:val="00E822DE"/>
    <w:rsid w:val="00E824B6"/>
    <w:rsid w:val="00E825D6"/>
    <w:rsid w:val="00E82783"/>
    <w:rsid w:val="00E8291E"/>
    <w:rsid w:val="00E82C74"/>
    <w:rsid w:val="00E82DDD"/>
    <w:rsid w:val="00E82F61"/>
    <w:rsid w:val="00E83480"/>
    <w:rsid w:val="00E836D4"/>
    <w:rsid w:val="00E83802"/>
    <w:rsid w:val="00E83A38"/>
    <w:rsid w:val="00E83B1F"/>
    <w:rsid w:val="00E83E5E"/>
    <w:rsid w:val="00E83EEC"/>
    <w:rsid w:val="00E83FC8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855"/>
    <w:rsid w:val="00E860D3"/>
    <w:rsid w:val="00E86109"/>
    <w:rsid w:val="00E8632D"/>
    <w:rsid w:val="00E86369"/>
    <w:rsid w:val="00E8652A"/>
    <w:rsid w:val="00E86620"/>
    <w:rsid w:val="00E86757"/>
    <w:rsid w:val="00E868B3"/>
    <w:rsid w:val="00E869E9"/>
    <w:rsid w:val="00E86D6B"/>
    <w:rsid w:val="00E86DBD"/>
    <w:rsid w:val="00E8700A"/>
    <w:rsid w:val="00E8718F"/>
    <w:rsid w:val="00E87356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240"/>
    <w:rsid w:val="00E9237E"/>
    <w:rsid w:val="00E92678"/>
    <w:rsid w:val="00E927B8"/>
    <w:rsid w:val="00E92830"/>
    <w:rsid w:val="00E92941"/>
    <w:rsid w:val="00E93301"/>
    <w:rsid w:val="00E933B4"/>
    <w:rsid w:val="00E934BD"/>
    <w:rsid w:val="00E9353F"/>
    <w:rsid w:val="00E93B84"/>
    <w:rsid w:val="00E945E5"/>
    <w:rsid w:val="00E946A8"/>
    <w:rsid w:val="00E94874"/>
    <w:rsid w:val="00E94D40"/>
    <w:rsid w:val="00E94D69"/>
    <w:rsid w:val="00E95097"/>
    <w:rsid w:val="00E952EC"/>
    <w:rsid w:val="00E95358"/>
    <w:rsid w:val="00E953E9"/>
    <w:rsid w:val="00E95965"/>
    <w:rsid w:val="00E9599D"/>
    <w:rsid w:val="00E959CB"/>
    <w:rsid w:val="00E95F49"/>
    <w:rsid w:val="00E9602C"/>
    <w:rsid w:val="00E96255"/>
    <w:rsid w:val="00E96C94"/>
    <w:rsid w:val="00E971D7"/>
    <w:rsid w:val="00E97BCF"/>
    <w:rsid w:val="00E97C55"/>
    <w:rsid w:val="00E97CCB"/>
    <w:rsid w:val="00E97E70"/>
    <w:rsid w:val="00E97F6D"/>
    <w:rsid w:val="00EA0034"/>
    <w:rsid w:val="00EA025C"/>
    <w:rsid w:val="00EA0419"/>
    <w:rsid w:val="00EA0C4C"/>
    <w:rsid w:val="00EA0C68"/>
    <w:rsid w:val="00EA1194"/>
    <w:rsid w:val="00EA1996"/>
    <w:rsid w:val="00EA1CF5"/>
    <w:rsid w:val="00EA1CFF"/>
    <w:rsid w:val="00EA1FBB"/>
    <w:rsid w:val="00EA2011"/>
    <w:rsid w:val="00EA206C"/>
    <w:rsid w:val="00EA24AF"/>
    <w:rsid w:val="00EA2F39"/>
    <w:rsid w:val="00EA3147"/>
    <w:rsid w:val="00EA32BD"/>
    <w:rsid w:val="00EA330B"/>
    <w:rsid w:val="00EA3423"/>
    <w:rsid w:val="00EA3443"/>
    <w:rsid w:val="00EA356E"/>
    <w:rsid w:val="00EA3672"/>
    <w:rsid w:val="00EA3CB5"/>
    <w:rsid w:val="00EA3D78"/>
    <w:rsid w:val="00EA411D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92E"/>
    <w:rsid w:val="00EA60B1"/>
    <w:rsid w:val="00EA69FB"/>
    <w:rsid w:val="00EA6B59"/>
    <w:rsid w:val="00EA6C6E"/>
    <w:rsid w:val="00EA7021"/>
    <w:rsid w:val="00EA7397"/>
    <w:rsid w:val="00EA74FA"/>
    <w:rsid w:val="00EA75BF"/>
    <w:rsid w:val="00EA76BA"/>
    <w:rsid w:val="00EA789E"/>
    <w:rsid w:val="00EA797C"/>
    <w:rsid w:val="00EA7D20"/>
    <w:rsid w:val="00EA7D6A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329"/>
    <w:rsid w:val="00EB38A0"/>
    <w:rsid w:val="00EB3989"/>
    <w:rsid w:val="00EB3A8A"/>
    <w:rsid w:val="00EB4011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304"/>
    <w:rsid w:val="00EB642E"/>
    <w:rsid w:val="00EB647D"/>
    <w:rsid w:val="00EB66B8"/>
    <w:rsid w:val="00EB683E"/>
    <w:rsid w:val="00EB68EA"/>
    <w:rsid w:val="00EB6AD8"/>
    <w:rsid w:val="00EB6F63"/>
    <w:rsid w:val="00EB7052"/>
    <w:rsid w:val="00EB70C6"/>
    <w:rsid w:val="00EB7512"/>
    <w:rsid w:val="00EB7804"/>
    <w:rsid w:val="00EB7968"/>
    <w:rsid w:val="00EB7A5C"/>
    <w:rsid w:val="00EB7ABC"/>
    <w:rsid w:val="00EB7B0A"/>
    <w:rsid w:val="00EB7BFE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3235"/>
    <w:rsid w:val="00EC3A4E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63"/>
    <w:rsid w:val="00EC52A1"/>
    <w:rsid w:val="00EC53B0"/>
    <w:rsid w:val="00EC5C17"/>
    <w:rsid w:val="00EC5C87"/>
    <w:rsid w:val="00EC615A"/>
    <w:rsid w:val="00EC64F4"/>
    <w:rsid w:val="00EC69D6"/>
    <w:rsid w:val="00EC6F87"/>
    <w:rsid w:val="00EC722A"/>
    <w:rsid w:val="00EC73B7"/>
    <w:rsid w:val="00EC770F"/>
    <w:rsid w:val="00EC795A"/>
    <w:rsid w:val="00EC7976"/>
    <w:rsid w:val="00EC7C12"/>
    <w:rsid w:val="00EC7CD2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BF8"/>
    <w:rsid w:val="00ED3D0E"/>
    <w:rsid w:val="00ED4170"/>
    <w:rsid w:val="00ED438F"/>
    <w:rsid w:val="00ED4497"/>
    <w:rsid w:val="00ED4782"/>
    <w:rsid w:val="00ED4797"/>
    <w:rsid w:val="00ED47B5"/>
    <w:rsid w:val="00ED4823"/>
    <w:rsid w:val="00ED4A18"/>
    <w:rsid w:val="00ED4AA3"/>
    <w:rsid w:val="00ED53B9"/>
    <w:rsid w:val="00ED561F"/>
    <w:rsid w:val="00ED58EA"/>
    <w:rsid w:val="00ED5C3F"/>
    <w:rsid w:val="00ED5D66"/>
    <w:rsid w:val="00ED5E00"/>
    <w:rsid w:val="00ED62E9"/>
    <w:rsid w:val="00ED63A5"/>
    <w:rsid w:val="00ED6896"/>
    <w:rsid w:val="00ED6BB9"/>
    <w:rsid w:val="00ED6C07"/>
    <w:rsid w:val="00ED6C9B"/>
    <w:rsid w:val="00ED71FB"/>
    <w:rsid w:val="00ED73FD"/>
    <w:rsid w:val="00ED7543"/>
    <w:rsid w:val="00ED75B5"/>
    <w:rsid w:val="00ED77C9"/>
    <w:rsid w:val="00ED7A05"/>
    <w:rsid w:val="00ED7C6F"/>
    <w:rsid w:val="00ED7D01"/>
    <w:rsid w:val="00ED7ED6"/>
    <w:rsid w:val="00EE0286"/>
    <w:rsid w:val="00EE02A7"/>
    <w:rsid w:val="00EE049B"/>
    <w:rsid w:val="00EE08F7"/>
    <w:rsid w:val="00EE09EB"/>
    <w:rsid w:val="00EE0DBE"/>
    <w:rsid w:val="00EE0EC7"/>
    <w:rsid w:val="00EE1058"/>
    <w:rsid w:val="00EE19AF"/>
    <w:rsid w:val="00EE1AD4"/>
    <w:rsid w:val="00EE1C2E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F3"/>
    <w:rsid w:val="00EE3EEB"/>
    <w:rsid w:val="00EE3FD6"/>
    <w:rsid w:val="00EE435B"/>
    <w:rsid w:val="00EE43D0"/>
    <w:rsid w:val="00EE4483"/>
    <w:rsid w:val="00EE49D7"/>
    <w:rsid w:val="00EE4A02"/>
    <w:rsid w:val="00EE4DB6"/>
    <w:rsid w:val="00EE552F"/>
    <w:rsid w:val="00EE5582"/>
    <w:rsid w:val="00EE5729"/>
    <w:rsid w:val="00EE58E0"/>
    <w:rsid w:val="00EE5DF8"/>
    <w:rsid w:val="00EE5E38"/>
    <w:rsid w:val="00EE6149"/>
    <w:rsid w:val="00EE623C"/>
    <w:rsid w:val="00EE641A"/>
    <w:rsid w:val="00EE6C03"/>
    <w:rsid w:val="00EE6CAA"/>
    <w:rsid w:val="00EE718F"/>
    <w:rsid w:val="00EE735D"/>
    <w:rsid w:val="00EE742B"/>
    <w:rsid w:val="00EE784E"/>
    <w:rsid w:val="00EF016A"/>
    <w:rsid w:val="00EF0652"/>
    <w:rsid w:val="00EF0704"/>
    <w:rsid w:val="00EF0807"/>
    <w:rsid w:val="00EF0DC8"/>
    <w:rsid w:val="00EF0F37"/>
    <w:rsid w:val="00EF0F76"/>
    <w:rsid w:val="00EF1723"/>
    <w:rsid w:val="00EF1923"/>
    <w:rsid w:val="00EF1AF6"/>
    <w:rsid w:val="00EF1BD9"/>
    <w:rsid w:val="00EF2443"/>
    <w:rsid w:val="00EF29DA"/>
    <w:rsid w:val="00EF2A06"/>
    <w:rsid w:val="00EF3109"/>
    <w:rsid w:val="00EF32CB"/>
    <w:rsid w:val="00EF371B"/>
    <w:rsid w:val="00EF38E0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50D5"/>
    <w:rsid w:val="00EF51B8"/>
    <w:rsid w:val="00EF572D"/>
    <w:rsid w:val="00EF577F"/>
    <w:rsid w:val="00EF57CC"/>
    <w:rsid w:val="00EF58AA"/>
    <w:rsid w:val="00EF5AED"/>
    <w:rsid w:val="00EF5DED"/>
    <w:rsid w:val="00EF5EA6"/>
    <w:rsid w:val="00EF5F2B"/>
    <w:rsid w:val="00EF6292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C00"/>
    <w:rsid w:val="00F00C67"/>
    <w:rsid w:val="00F00D7B"/>
    <w:rsid w:val="00F00DDA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15C"/>
    <w:rsid w:val="00F03162"/>
    <w:rsid w:val="00F031A4"/>
    <w:rsid w:val="00F03296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733"/>
    <w:rsid w:val="00F05DF0"/>
    <w:rsid w:val="00F05ECD"/>
    <w:rsid w:val="00F05F99"/>
    <w:rsid w:val="00F060CB"/>
    <w:rsid w:val="00F06183"/>
    <w:rsid w:val="00F061A9"/>
    <w:rsid w:val="00F06279"/>
    <w:rsid w:val="00F067AB"/>
    <w:rsid w:val="00F067C7"/>
    <w:rsid w:val="00F069AC"/>
    <w:rsid w:val="00F06CFF"/>
    <w:rsid w:val="00F06D44"/>
    <w:rsid w:val="00F06DAB"/>
    <w:rsid w:val="00F06F66"/>
    <w:rsid w:val="00F071E8"/>
    <w:rsid w:val="00F074DB"/>
    <w:rsid w:val="00F0772C"/>
    <w:rsid w:val="00F078F0"/>
    <w:rsid w:val="00F07D0E"/>
    <w:rsid w:val="00F07F05"/>
    <w:rsid w:val="00F07FA1"/>
    <w:rsid w:val="00F07FEF"/>
    <w:rsid w:val="00F109A8"/>
    <w:rsid w:val="00F10A4F"/>
    <w:rsid w:val="00F10BB1"/>
    <w:rsid w:val="00F10D04"/>
    <w:rsid w:val="00F10E85"/>
    <w:rsid w:val="00F10E9C"/>
    <w:rsid w:val="00F111F6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A44"/>
    <w:rsid w:val="00F16B48"/>
    <w:rsid w:val="00F16BC6"/>
    <w:rsid w:val="00F16CCE"/>
    <w:rsid w:val="00F175B2"/>
    <w:rsid w:val="00F17757"/>
    <w:rsid w:val="00F177B7"/>
    <w:rsid w:val="00F17A3F"/>
    <w:rsid w:val="00F17A45"/>
    <w:rsid w:val="00F17D0A"/>
    <w:rsid w:val="00F17F8B"/>
    <w:rsid w:val="00F200FB"/>
    <w:rsid w:val="00F202AA"/>
    <w:rsid w:val="00F206A4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E8"/>
    <w:rsid w:val="00F26946"/>
    <w:rsid w:val="00F2694F"/>
    <w:rsid w:val="00F26977"/>
    <w:rsid w:val="00F269F7"/>
    <w:rsid w:val="00F26AC5"/>
    <w:rsid w:val="00F26EC0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BA"/>
    <w:rsid w:val="00F32CA3"/>
    <w:rsid w:val="00F32E25"/>
    <w:rsid w:val="00F32F11"/>
    <w:rsid w:val="00F332FB"/>
    <w:rsid w:val="00F337EC"/>
    <w:rsid w:val="00F3380C"/>
    <w:rsid w:val="00F339C1"/>
    <w:rsid w:val="00F33A0E"/>
    <w:rsid w:val="00F33A5D"/>
    <w:rsid w:val="00F33AA7"/>
    <w:rsid w:val="00F33BA4"/>
    <w:rsid w:val="00F34472"/>
    <w:rsid w:val="00F34531"/>
    <w:rsid w:val="00F346A7"/>
    <w:rsid w:val="00F34928"/>
    <w:rsid w:val="00F34BB7"/>
    <w:rsid w:val="00F3509E"/>
    <w:rsid w:val="00F356D8"/>
    <w:rsid w:val="00F357C3"/>
    <w:rsid w:val="00F358BE"/>
    <w:rsid w:val="00F35BEB"/>
    <w:rsid w:val="00F35ED6"/>
    <w:rsid w:val="00F35FA4"/>
    <w:rsid w:val="00F36068"/>
    <w:rsid w:val="00F36467"/>
    <w:rsid w:val="00F364F4"/>
    <w:rsid w:val="00F36684"/>
    <w:rsid w:val="00F367EF"/>
    <w:rsid w:val="00F3681C"/>
    <w:rsid w:val="00F36A26"/>
    <w:rsid w:val="00F36A8D"/>
    <w:rsid w:val="00F36B77"/>
    <w:rsid w:val="00F3725D"/>
    <w:rsid w:val="00F37458"/>
    <w:rsid w:val="00F3759A"/>
    <w:rsid w:val="00F377B4"/>
    <w:rsid w:val="00F4008B"/>
    <w:rsid w:val="00F408B1"/>
    <w:rsid w:val="00F408E4"/>
    <w:rsid w:val="00F40A8F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AF"/>
    <w:rsid w:val="00F4242D"/>
    <w:rsid w:val="00F42692"/>
    <w:rsid w:val="00F4282C"/>
    <w:rsid w:val="00F4294C"/>
    <w:rsid w:val="00F42FDD"/>
    <w:rsid w:val="00F4330F"/>
    <w:rsid w:val="00F4355A"/>
    <w:rsid w:val="00F436E5"/>
    <w:rsid w:val="00F438B9"/>
    <w:rsid w:val="00F43D7D"/>
    <w:rsid w:val="00F43DF1"/>
    <w:rsid w:val="00F43EC7"/>
    <w:rsid w:val="00F43ECB"/>
    <w:rsid w:val="00F4400C"/>
    <w:rsid w:val="00F44316"/>
    <w:rsid w:val="00F4433F"/>
    <w:rsid w:val="00F44B86"/>
    <w:rsid w:val="00F44DB6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B2"/>
    <w:rsid w:val="00F46AE7"/>
    <w:rsid w:val="00F46AFF"/>
    <w:rsid w:val="00F47077"/>
    <w:rsid w:val="00F47276"/>
    <w:rsid w:val="00F47278"/>
    <w:rsid w:val="00F472D4"/>
    <w:rsid w:val="00F47458"/>
    <w:rsid w:val="00F47696"/>
    <w:rsid w:val="00F47801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61A"/>
    <w:rsid w:val="00F529DC"/>
    <w:rsid w:val="00F52CA1"/>
    <w:rsid w:val="00F5314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E9"/>
    <w:rsid w:val="00F54785"/>
    <w:rsid w:val="00F54878"/>
    <w:rsid w:val="00F552C6"/>
    <w:rsid w:val="00F55395"/>
    <w:rsid w:val="00F55407"/>
    <w:rsid w:val="00F55EF3"/>
    <w:rsid w:val="00F55FF4"/>
    <w:rsid w:val="00F5605F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D4E"/>
    <w:rsid w:val="00F57EFF"/>
    <w:rsid w:val="00F6004F"/>
    <w:rsid w:val="00F60306"/>
    <w:rsid w:val="00F605DB"/>
    <w:rsid w:val="00F60638"/>
    <w:rsid w:val="00F6087D"/>
    <w:rsid w:val="00F608C5"/>
    <w:rsid w:val="00F60D47"/>
    <w:rsid w:val="00F60E39"/>
    <w:rsid w:val="00F6121F"/>
    <w:rsid w:val="00F61267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30DE"/>
    <w:rsid w:val="00F63919"/>
    <w:rsid w:val="00F63D90"/>
    <w:rsid w:val="00F63DCC"/>
    <w:rsid w:val="00F64401"/>
    <w:rsid w:val="00F64B65"/>
    <w:rsid w:val="00F64C0C"/>
    <w:rsid w:val="00F64C21"/>
    <w:rsid w:val="00F64D16"/>
    <w:rsid w:val="00F64D7D"/>
    <w:rsid w:val="00F64DA9"/>
    <w:rsid w:val="00F64F05"/>
    <w:rsid w:val="00F6501B"/>
    <w:rsid w:val="00F6507E"/>
    <w:rsid w:val="00F650F8"/>
    <w:rsid w:val="00F6510E"/>
    <w:rsid w:val="00F656C9"/>
    <w:rsid w:val="00F65743"/>
    <w:rsid w:val="00F65A24"/>
    <w:rsid w:val="00F65B08"/>
    <w:rsid w:val="00F65BF7"/>
    <w:rsid w:val="00F65F91"/>
    <w:rsid w:val="00F6606A"/>
    <w:rsid w:val="00F661CA"/>
    <w:rsid w:val="00F6644C"/>
    <w:rsid w:val="00F6667E"/>
    <w:rsid w:val="00F66761"/>
    <w:rsid w:val="00F66C62"/>
    <w:rsid w:val="00F66D00"/>
    <w:rsid w:val="00F66FBD"/>
    <w:rsid w:val="00F6720F"/>
    <w:rsid w:val="00F674EE"/>
    <w:rsid w:val="00F675F5"/>
    <w:rsid w:val="00F677D0"/>
    <w:rsid w:val="00F678F1"/>
    <w:rsid w:val="00F67BFB"/>
    <w:rsid w:val="00F67E7A"/>
    <w:rsid w:val="00F70094"/>
    <w:rsid w:val="00F700BB"/>
    <w:rsid w:val="00F70178"/>
    <w:rsid w:val="00F701C2"/>
    <w:rsid w:val="00F70520"/>
    <w:rsid w:val="00F70542"/>
    <w:rsid w:val="00F709D5"/>
    <w:rsid w:val="00F70B7C"/>
    <w:rsid w:val="00F70D8C"/>
    <w:rsid w:val="00F715C3"/>
    <w:rsid w:val="00F717C2"/>
    <w:rsid w:val="00F71833"/>
    <w:rsid w:val="00F71889"/>
    <w:rsid w:val="00F71908"/>
    <w:rsid w:val="00F719D4"/>
    <w:rsid w:val="00F71B07"/>
    <w:rsid w:val="00F71C97"/>
    <w:rsid w:val="00F71EF5"/>
    <w:rsid w:val="00F724A0"/>
    <w:rsid w:val="00F72638"/>
    <w:rsid w:val="00F728CD"/>
    <w:rsid w:val="00F72BEF"/>
    <w:rsid w:val="00F7308A"/>
    <w:rsid w:val="00F733C4"/>
    <w:rsid w:val="00F73464"/>
    <w:rsid w:val="00F73651"/>
    <w:rsid w:val="00F73718"/>
    <w:rsid w:val="00F74265"/>
    <w:rsid w:val="00F742BC"/>
    <w:rsid w:val="00F74315"/>
    <w:rsid w:val="00F743B6"/>
    <w:rsid w:val="00F746B4"/>
    <w:rsid w:val="00F748F6"/>
    <w:rsid w:val="00F74BA8"/>
    <w:rsid w:val="00F74E33"/>
    <w:rsid w:val="00F7514E"/>
    <w:rsid w:val="00F7567F"/>
    <w:rsid w:val="00F7589A"/>
    <w:rsid w:val="00F75E82"/>
    <w:rsid w:val="00F76B81"/>
    <w:rsid w:val="00F7768F"/>
    <w:rsid w:val="00F777B9"/>
    <w:rsid w:val="00F777C6"/>
    <w:rsid w:val="00F778A7"/>
    <w:rsid w:val="00F77A3E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82A"/>
    <w:rsid w:val="00F829DE"/>
    <w:rsid w:val="00F82EAF"/>
    <w:rsid w:val="00F83045"/>
    <w:rsid w:val="00F840C9"/>
    <w:rsid w:val="00F84495"/>
    <w:rsid w:val="00F844DB"/>
    <w:rsid w:val="00F84758"/>
    <w:rsid w:val="00F847DE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64"/>
    <w:rsid w:val="00F85EE7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D"/>
    <w:rsid w:val="00F87409"/>
    <w:rsid w:val="00F87422"/>
    <w:rsid w:val="00F87722"/>
    <w:rsid w:val="00F90224"/>
    <w:rsid w:val="00F906FC"/>
    <w:rsid w:val="00F90D6F"/>
    <w:rsid w:val="00F90D72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407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A03A6"/>
    <w:rsid w:val="00FA04EB"/>
    <w:rsid w:val="00FA0540"/>
    <w:rsid w:val="00FA06F8"/>
    <w:rsid w:val="00FA0957"/>
    <w:rsid w:val="00FA1102"/>
    <w:rsid w:val="00FA1201"/>
    <w:rsid w:val="00FA146F"/>
    <w:rsid w:val="00FA1541"/>
    <w:rsid w:val="00FA162D"/>
    <w:rsid w:val="00FA1A05"/>
    <w:rsid w:val="00FA1CC6"/>
    <w:rsid w:val="00FA1EED"/>
    <w:rsid w:val="00FA1F11"/>
    <w:rsid w:val="00FA1F3D"/>
    <w:rsid w:val="00FA23BF"/>
    <w:rsid w:val="00FA24B2"/>
    <w:rsid w:val="00FA2B67"/>
    <w:rsid w:val="00FA2F51"/>
    <w:rsid w:val="00FA303B"/>
    <w:rsid w:val="00FA33B2"/>
    <w:rsid w:val="00FA3535"/>
    <w:rsid w:val="00FA3AA5"/>
    <w:rsid w:val="00FA3E43"/>
    <w:rsid w:val="00FA43AC"/>
    <w:rsid w:val="00FA47D8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792"/>
    <w:rsid w:val="00FA6808"/>
    <w:rsid w:val="00FA68C4"/>
    <w:rsid w:val="00FA6985"/>
    <w:rsid w:val="00FA69DA"/>
    <w:rsid w:val="00FA6A40"/>
    <w:rsid w:val="00FA6E6E"/>
    <w:rsid w:val="00FA7134"/>
    <w:rsid w:val="00FA7747"/>
    <w:rsid w:val="00FA7BB2"/>
    <w:rsid w:val="00FA7E80"/>
    <w:rsid w:val="00FB0138"/>
    <w:rsid w:val="00FB06CD"/>
    <w:rsid w:val="00FB06D4"/>
    <w:rsid w:val="00FB0960"/>
    <w:rsid w:val="00FB0CA2"/>
    <w:rsid w:val="00FB11F3"/>
    <w:rsid w:val="00FB1250"/>
    <w:rsid w:val="00FB126F"/>
    <w:rsid w:val="00FB12E5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962"/>
    <w:rsid w:val="00FB30B4"/>
    <w:rsid w:val="00FB30C3"/>
    <w:rsid w:val="00FB3343"/>
    <w:rsid w:val="00FB3388"/>
    <w:rsid w:val="00FB3435"/>
    <w:rsid w:val="00FB348B"/>
    <w:rsid w:val="00FB35F5"/>
    <w:rsid w:val="00FB3743"/>
    <w:rsid w:val="00FB3968"/>
    <w:rsid w:val="00FB3A7F"/>
    <w:rsid w:val="00FB3D1D"/>
    <w:rsid w:val="00FB3DE2"/>
    <w:rsid w:val="00FB3F88"/>
    <w:rsid w:val="00FB4403"/>
    <w:rsid w:val="00FB4487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6D4"/>
    <w:rsid w:val="00FB6811"/>
    <w:rsid w:val="00FB683B"/>
    <w:rsid w:val="00FB6B9D"/>
    <w:rsid w:val="00FB7161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1308"/>
    <w:rsid w:val="00FC1367"/>
    <w:rsid w:val="00FC138F"/>
    <w:rsid w:val="00FC1765"/>
    <w:rsid w:val="00FC1AEC"/>
    <w:rsid w:val="00FC1B75"/>
    <w:rsid w:val="00FC1C57"/>
    <w:rsid w:val="00FC1F11"/>
    <w:rsid w:val="00FC20D6"/>
    <w:rsid w:val="00FC2705"/>
    <w:rsid w:val="00FC2862"/>
    <w:rsid w:val="00FC298E"/>
    <w:rsid w:val="00FC2BFC"/>
    <w:rsid w:val="00FC311A"/>
    <w:rsid w:val="00FC32E0"/>
    <w:rsid w:val="00FC358B"/>
    <w:rsid w:val="00FC379E"/>
    <w:rsid w:val="00FC384C"/>
    <w:rsid w:val="00FC3AD7"/>
    <w:rsid w:val="00FC3BA5"/>
    <w:rsid w:val="00FC3C27"/>
    <w:rsid w:val="00FC3CA0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943"/>
    <w:rsid w:val="00FC4A90"/>
    <w:rsid w:val="00FC4AFB"/>
    <w:rsid w:val="00FC4D04"/>
    <w:rsid w:val="00FC4FD7"/>
    <w:rsid w:val="00FC526F"/>
    <w:rsid w:val="00FC532E"/>
    <w:rsid w:val="00FC541A"/>
    <w:rsid w:val="00FC58DD"/>
    <w:rsid w:val="00FC595E"/>
    <w:rsid w:val="00FC598E"/>
    <w:rsid w:val="00FC599D"/>
    <w:rsid w:val="00FC5E59"/>
    <w:rsid w:val="00FC60D8"/>
    <w:rsid w:val="00FC626E"/>
    <w:rsid w:val="00FC63DA"/>
    <w:rsid w:val="00FC661D"/>
    <w:rsid w:val="00FC680C"/>
    <w:rsid w:val="00FC69D5"/>
    <w:rsid w:val="00FC6E13"/>
    <w:rsid w:val="00FC6EAD"/>
    <w:rsid w:val="00FC717D"/>
    <w:rsid w:val="00FC71CE"/>
    <w:rsid w:val="00FC71DE"/>
    <w:rsid w:val="00FC7241"/>
    <w:rsid w:val="00FC735E"/>
    <w:rsid w:val="00FC7362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344"/>
    <w:rsid w:val="00FD241A"/>
    <w:rsid w:val="00FD24E5"/>
    <w:rsid w:val="00FD2868"/>
    <w:rsid w:val="00FD28DB"/>
    <w:rsid w:val="00FD2AD7"/>
    <w:rsid w:val="00FD3057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AC4"/>
    <w:rsid w:val="00FD6ECB"/>
    <w:rsid w:val="00FD6EFA"/>
    <w:rsid w:val="00FD7027"/>
    <w:rsid w:val="00FD7248"/>
    <w:rsid w:val="00FD73E1"/>
    <w:rsid w:val="00FD742F"/>
    <w:rsid w:val="00FD74BA"/>
    <w:rsid w:val="00FD76E8"/>
    <w:rsid w:val="00FD7706"/>
    <w:rsid w:val="00FD7984"/>
    <w:rsid w:val="00FD79EE"/>
    <w:rsid w:val="00FD7B43"/>
    <w:rsid w:val="00FD7C4E"/>
    <w:rsid w:val="00FD7C82"/>
    <w:rsid w:val="00FD7DA0"/>
    <w:rsid w:val="00FD7EE3"/>
    <w:rsid w:val="00FE0187"/>
    <w:rsid w:val="00FE02A2"/>
    <w:rsid w:val="00FE0816"/>
    <w:rsid w:val="00FE0A75"/>
    <w:rsid w:val="00FE0B5E"/>
    <w:rsid w:val="00FE0EAA"/>
    <w:rsid w:val="00FE1483"/>
    <w:rsid w:val="00FE156E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32A"/>
    <w:rsid w:val="00FE24A4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D3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858"/>
    <w:rsid w:val="00FE4A20"/>
    <w:rsid w:val="00FE4A5E"/>
    <w:rsid w:val="00FE5003"/>
    <w:rsid w:val="00FE5032"/>
    <w:rsid w:val="00FE52AA"/>
    <w:rsid w:val="00FE53C6"/>
    <w:rsid w:val="00FE557B"/>
    <w:rsid w:val="00FE5735"/>
    <w:rsid w:val="00FE5BD1"/>
    <w:rsid w:val="00FE5CCA"/>
    <w:rsid w:val="00FE60E7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98B"/>
    <w:rsid w:val="00FE7CA4"/>
    <w:rsid w:val="00FE7DBA"/>
    <w:rsid w:val="00FE7DC1"/>
    <w:rsid w:val="00FE7F65"/>
    <w:rsid w:val="00FE7FAA"/>
    <w:rsid w:val="00FF030F"/>
    <w:rsid w:val="00FF032A"/>
    <w:rsid w:val="00FF079C"/>
    <w:rsid w:val="00FF0812"/>
    <w:rsid w:val="00FF085A"/>
    <w:rsid w:val="00FF0ACE"/>
    <w:rsid w:val="00FF0BEC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466"/>
    <w:rsid w:val="00FF2518"/>
    <w:rsid w:val="00FF2752"/>
    <w:rsid w:val="00FF29D8"/>
    <w:rsid w:val="00FF2BE0"/>
    <w:rsid w:val="00FF2CFF"/>
    <w:rsid w:val="00FF33C3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EF"/>
    <w:rsid w:val="00FF6D03"/>
    <w:rsid w:val="00FF6E4B"/>
    <w:rsid w:val="00FF6EC1"/>
    <w:rsid w:val="00FF715E"/>
    <w:rsid w:val="00FF7499"/>
    <w:rsid w:val="00FF7677"/>
    <w:rsid w:val="00FF76B5"/>
    <w:rsid w:val="00FF7866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C9CF2-1DF2-46DE-A761-F5BCC847E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7</Pages>
  <Words>2162</Words>
  <Characters>8483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2020-11-25T02:43:00Z</cp:lastPrinted>
  <dcterms:created xsi:type="dcterms:W3CDTF">2020-11-30T00:18:00Z</dcterms:created>
  <dcterms:modified xsi:type="dcterms:W3CDTF">2020-11-30T00:18:00Z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