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4A0" w:firstRow="1" w:lastRow="0" w:firstColumn="1" w:lastColumn="0" w:noHBand="0" w:noVBand="1"/>
      </w:tblPr>
      <w:tblGrid>
        <w:gridCol w:w="1098"/>
        <w:gridCol w:w="7470"/>
      </w:tblGrid>
      <w:tr w:rsidR="003B6C8F" w:rsidRPr="008860F2" w14:paraId="33E5E8B9" w14:textId="77777777" w:rsidTr="00B346F1">
        <w:trPr>
          <w:tblHeader/>
        </w:trPr>
        <w:tc>
          <w:tcPr>
            <w:tcW w:w="1098" w:type="dxa"/>
            <w:shd w:val="clear" w:color="auto" w:fill="auto"/>
          </w:tcPr>
          <w:p w14:paraId="7D410C2E" w14:textId="77777777" w:rsidR="003B6C8F" w:rsidRPr="008860F2" w:rsidRDefault="00CE17CD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860F2">
              <w:rPr>
                <w:rFonts w:cs="Angsana New"/>
                <w:b w:val="0"/>
                <w:sz w:val="28"/>
                <w:szCs w:val="28"/>
                <w:lang w:val="en-US" w:bidi="th-TH"/>
              </w:rPr>
              <w:br w:type="page"/>
            </w:r>
            <w:r w:rsidR="003B6C8F" w:rsidRPr="008860F2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7470" w:type="dxa"/>
            <w:shd w:val="clear" w:color="auto" w:fill="auto"/>
          </w:tcPr>
          <w:p w14:paraId="437D2AF6" w14:textId="77777777" w:rsidR="003B6C8F" w:rsidRPr="008860F2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สารบัญ</w:t>
            </w:r>
          </w:p>
        </w:tc>
      </w:tr>
      <w:tr w:rsidR="00301C45" w:rsidRPr="008860F2" w14:paraId="11769508" w14:textId="77777777" w:rsidTr="00B346F1">
        <w:trPr>
          <w:tblHeader/>
        </w:trPr>
        <w:tc>
          <w:tcPr>
            <w:tcW w:w="1098" w:type="dxa"/>
            <w:shd w:val="clear" w:color="auto" w:fill="auto"/>
          </w:tcPr>
          <w:p w14:paraId="161DD461" w14:textId="77777777" w:rsidR="00301C45" w:rsidRPr="008860F2" w:rsidRDefault="00301C45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169588B" w14:textId="77777777" w:rsidR="00301C45" w:rsidRPr="008860F2" w:rsidRDefault="00301C45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1B7F10" w:rsidRPr="008860F2" w14:paraId="06774C72" w14:textId="77777777" w:rsidTr="00B346F1">
        <w:tc>
          <w:tcPr>
            <w:tcW w:w="1098" w:type="dxa"/>
            <w:shd w:val="clear" w:color="auto" w:fill="auto"/>
          </w:tcPr>
          <w:p w14:paraId="0D4000CB" w14:textId="77777777" w:rsidR="001B7F10" w:rsidRPr="008860F2" w:rsidRDefault="001B7F10" w:rsidP="002C0C99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B6B17A7" w14:textId="77777777" w:rsidR="001B7F10" w:rsidRPr="008860F2" w:rsidRDefault="001B7F10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ข้อมูลทั่วไป</w:t>
            </w:r>
          </w:p>
        </w:tc>
      </w:tr>
      <w:tr w:rsidR="001B7F10" w:rsidRPr="008860F2" w14:paraId="18CA2CDC" w14:textId="77777777" w:rsidTr="00B346F1">
        <w:tc>
          <w:tcPr>
            <w:tcW w:w="1098" w:type="dxa"/>
            <w:shd w:val="clear" w:color="auto" w:fill="auto"/>
          </w:tcPr>
          <w:p w14:paraId="29BC5EBF" w14:textId="77777777" w:rsidR="001B7F10" w:rsidRPr="008860F2" w:rsidRDefault="001B7F10" w:rsidP="002C0C99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3A8B9B1B" w14:textId="77777777" w:rsidR="001B7F10" w:rsidRPr="008860F2" w:rsidRDefault="001B7F10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เกณฑ์การจัดทำงบการเงิน</w:t>
            </w:r>
          </w:p>
        </w:tc>
      </w:tr>
      <w:tr w:rsidR="00705E59" w:rsidRPr="008860F2" w14:paraId="21135DC2" w14:textId="77777777" w:rsidTr="00B346F1">
        <w:tc>
          <w:tcPr>
            <w:tcW w:w="1098" w:type="dxa"/>
            <w:shd w:val="clear" w:color="auto" w:fill="auto"/>
          </w:tcPr>
          <w:p w14:paraId="1F27A36E" w14:textId="77777777" w:rsidR="00705E59" w:rsidRPr="008860F2" w:rsidRDefault="00705E59" w:rsidP="002C0C99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EB56C95" w14:textId="77777777" w:rsidR="00705E59" w:rsidRPr="008860F2" w:rsidRDefault="00705E59" w:rsidP="00705E5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1B7F10" w:rsidRPr="008860F2" w14:paraId="0428FC8C" w14:textId="77777777" w:rsidTr="00B346F1">
        <w:tc>
          <w:tcPr>
            <w:tcW w:w="1098" w:type="dxa"/>
            <w:shd w:val="clear" w:color="auto" w:fill="auto"/>
          </w:tcPr>
          <w:p w14:paraId="7F0095D8" w14:textId="77777777" w:rsidR="001B7F10" w:rsidRPr="008860F2" w:rsidRDefault="001B7F10" w:rsidP="002C0C99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4816C6A" w14:textId="77777777" w:rsidR="001B7F10" w:rsidRPr="008860F2" w:rsidRDefault="001B7F10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นโยบายการบัญชีที่สำคัญ</w:t>
            </w:r>
          </w:p>
        </w:tc>
      </w:tr>
      <w:tr w:rsidR="00705E59" w:rsidRPr="008860F2" w14:paraId="030C28B3" w14:textId="77777777" w:rsidTr="00B346F1">
        <w:tc>
          <w:tcPr>
            <w:tcW w:w="1098" w:type="dxa"/>
            <w:shd w:val="clear" w:color="auto" w:fill="auto"/>
          </w:tcPr>
          <w:p w14:paraId="336D38C3" w14:textId="77777777" w:rsidR="00705E59" w:rsidRPr="008860F2" w:rsidRDefault="00705E59" w:rsidP="002C0C99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02769A2" w14:textId="476A8930" w:rsidR="00705E59" w:rsidRPr="008860F2" w:rsidRDefault="00705E59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ผลกระทบจากการแพร่ระบาดของโรคติดเชื้อโคโรนา</w:t>
            </w:r>
            <w:r w:rsidRPr="008860F2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8860F2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2019 (C</w:t>
            </w:r>
            <w:r w:rsidR="00E4509A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OVID</w:t>
            </w:r>
            <w:r w:rsidRPr="008860F2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-19)</w:t>
            </w:r>
          </w:p>
        </w:tc>
      </w:tr>
      <w:tr w:rsidR="001B7F10" w:rsidRPr="008860F2" w14:paraId="3E8A15C7" w14:textId="77777777" w:rsidTr="00B346F1">
        <w:tc>
          <w:tcPr>
            <w:tcW w:w="1098" w:type="dxa"/>
            <w:shd w:val="clear" w:color="auto" w:fill="auto"/>
          </w:tcPr>
          <w:p w14:paraId="0481FB07" w14:textId="77777777" w:rsidR="001B7F10" w:rsidRPr="008860F2" w:rsidRDefault="001B7F10" w:rsidP="002C0C99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987EC8A" w14:textId="77777777" w:rsidR="001B7F10" w:rsidRPr="008860F2" w:rsidRDefault="001B7F10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1B7F10" w:rsidRPr="008860F2" w14:paraId="14ED8287" w14:textId="77777777" w:rsidTr="00B346F1">
        <w:tc>
          <w:tcPr>
            <w:tcW w:w="1098" w:type="dxa"/>
            <w:shd w:val="clear" w:color="auto" w:fill="auto"/>
          </w:tcPr>
          <w:p w14:paraId="527258DC" w14:textId="77777777" w:rsidR="001B7F10" w:rsidRPr="008860F2" w:rsidRDefault="001B7F10" w:rsidP="002C0C99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7C7BEC0" w14:textId="77777777" w:rsidR="001B7F10" w:rsidRPr="008860F2" w:rsidRDefault="001B7F10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1B7F10" w:rsidRPr="008860F2" w14:paraId="7021D0BA" w14:textId="77777777" w:rsidTr="00B346F1">
        <w:tc>
          <w:tcPr>
            <w:tcW w:w="1098" w:type="dxa"/>
            <w:shd w:val="clear" w:color="auto" w:fill="auto"/>
          </w:tcPr>
          <w:p w14:paraId="76B5200C" w14:textId="77777777" w:rsidR="001B7F10" w:rsidRPr="008860F2" w:rsidRDefault="001B7F10" w:rsidP="002C0C99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D9B769B" w14:textId="77777777" w:rsidR="001B7F10" w:rsidRPr="008860F2" w:rsidRDefault="001B7F10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เงินลงทุนอื่น</w:t>
            </w:r>
          </w:p>
        </w:tc>
      </w:tr>
      <w:tr w:rsidR="001B7F10" w:rsidRPr="008860F2" w14:paraId="2A62EBE9" w14:textId="77777777" w:rsidTr="00B346F1">
        <w:tc>
          <w:tcPr>
            <w:tcW w:w="1098" w:type="dxa"/>
            <w:shd w:val="clear" w:color="auto" w:fill="auto"/>
          </w:tcPr>
          <w:p w14:paraId="5C516728" w14:textId="77777777" w:rsidR="001B7F10" w:rsidRPr="008860F2" w:rsidRDefault="001B7F10" w:rsidP="002C0C99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39EF3F7A" w14:textId="77777777" w:rsidR="001B7F10" w:rsidRPr="008860F2" w:rsidRDefault="001B7F10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</w:tr>
      <w:tr w:rsidR="001B7F10" w:rsidRPr="008860F2" w14:paraId="5B79C911" w14:textId="77777777" w:rsidTr="00B346F1">
        <w:tc>
          <w:tcPr>
            <w:tcW w:w="1098" w:type="dxa"/>
            <w:shd w:val="clear" w:color="auto" w:fill="auto"/>
          </w:tcPr>
          <w:p w14:paraId="30011327" w14:textId="77777777" w:rsidR="001B7F10" w:rsidRPr="008860F2" w:rsidRDefault="001B7F10" w:rsidP="002C0C99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344879EA" w14:textId="77777777" w:rsidR="001B7F10" w:rsidRPr="008860F2" w:rsidRDefault="001B7F10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สินค้าคงเหลือ</w:t>
            </w:r>
          </w:p>
        </w:tc>
      </w:tr>
      <w:tr w:rsidR="001B7F10" w:rsidRPr="008860F2" w14:paraId="17ABE533" w14:textId="77777777" w:rsidTr="00B346F1">
        <w:tc>
          <w:tcPr>
            <w:tcW w:w="1098" w:type="dxa"/>
            <w:shd w:val="clear" w:color="auto" w:fill="auto"/>
          </w:tcPr>
          <w:p w14:paraId="6A2380D1" w14:textId="77777777" w:rsidR="001B7F10" w:rsidRPr="008860F2" w:rsidRDefault="001B7F10" w:rsidP="002C0C99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F11C47D" w14:textId="3299DC98" w:rsidR="001B7F10" w:rsidRPr="008860F2" w:rsidRDefault="00FE1EB2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E1EB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FE1EB2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</w:tr>
      <w:tr w:rsidR="001B7F10" w:rsidRPr="008860F2" w14:paraId="2FB3057C" w14:textId="77777777" w:rsidTr="00B346F1">
        <w:tc>
          <w:tcPr>
            <w:tcW w:w="1098" w:type="dxa"/>
            <w:shd w:val="clear" w:color="auto" w:fill="auto"/>
          </w:tcPr>
          <w:p w14:paraId="38849DAF" w14:textId="77777777" w:rsidR="001B7F10" w:rsidRPr="008860F2" w:rsidRDefault="001B7F10" w:rsidP="002C0C99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2A21957" w14:textId="02A0A2E9" w:rsidR="001B7F10" w:rsidRPr="008860F2" w:rsidRDefault="001B7F10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เงินลงทุนในบริษัทร่วม</w:t>
            </w:r>
          </w:p>
        </w:tc>
      </w:tr>
      <w:tr w:rsidR="001B7F10" w:rsidRPr="008860F2" w14:paraId="7299A91C" w14:textId="77777777" w:rsidTr="00B346F1">
        <w:tc>
          <w:tcPr>
            <w:tcW w:w="1098" w:type="dxa"/>
            <w:shd w:val="clear" w:color="auto" w:fill="auto"/>
          </w:tcPr>
          <w:p w14:paraId="01E62896" w14:textId="77777777" w:rsidR="001B7F10" w:rsidRPr="008860F2" w:rsidRDefault="001B7F10" w:rsidP="002C0C99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5AFC15B" w14:textId="77777777" w:rsidR="001B7F10" w:rsidRPr="008860F2" w:rsidRDefault="001B7F10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</w:p>
        </w:tc>
      </w:tr>
      <w:tr w:rsidR="001B7F10" w:rsidRPr="008860F2" w14:paraId="7E38CC72" w14:textId="77777777" w:rsidTr="00B346F1">
        <w:tc>
          <w:tcPr>
            <w:tcW w:w="1098" w:type="dxa"/>
            <w:shd w:val="clear" w:color="auto" w:fill="auto"/>
          </w:tcPr>
          <w:p w14:paraId="0BF97B0E" w14:textId="77777777" w:rsidR="001B7F10" w:rsidRPr="008860F2" w:rsidRDefault="001B7F10" w:rsidP="002C0C99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CF28081" w14:textId="77777777" w:rsidR="001B7F10" w:rsidRPr="008860F2" w:rsidRDefault="001B7F10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ส่วนได้เสียที่ไม่มีอำนาจควบคุม</w:t>
            </w:r>
          </w:p>
        </w:tc>
      </w:tr>
      <w:tr w:rsidR="001B7F10" w:rsidRPr="008860F2" w14:paraId="217C857D" w14:textId="77777777" w:rsidTr="00B346F1">
        <w:tc>
          <w:tcPr>
            <w:tcW w:w="1098" w:type="dxa"/>
            <w:shd w:val="clear" w:color="auto" w:fill="auto"/>
          </w:tcPr>
          <w:p w14:paraId="64082DB8" w14:textId="77777777" w:rsidR="001B7F10" w:rsidRPr="008860F2" w:rsidRDefault="001B7F10" w:rsidP="002C0C99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28CED2DF" w14:textId="77777777" w:rsidR="001B7F10" w:rsidRPr="008860F2" w:rsidRDefault="001B7F10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1B7F10" w:rsidRPr="008860F2" w14:paraId="26A12C84" w14:textId="77777777" w:rsidTr="00B346F1">
        <w:tc>
          <w:tcPr>
            <w:tcW w:w="1098" w:type="dxa"/>
            <w:shd w:val="clear" w:color="auto" w:fill="auto"/>
          </w:tcPr>
          <w:p w14:paraId="4119C308" w14:textId="77777777" w:rsidR="001B7F10" w:rsidRPr="008860F2" w:rsidRDefault="001B7F10" w:rsidP="002C0C99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45BF3B5" w14:textId="77777777" w:rsidR="001B7F10" w:rsidRPr="008860F2" w:rsidRDefault="001B7F10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</w:tr>
      <w:tr w:rsidR="001B7F10" w:rsidRPr="008860F2" w14:paraId="7B2E4839" w14:textId="77777777" w:rsidTr="00B346F1">
        <w:tc>
          <w:tcPr>
            <w:tcW w:w="1098" w:type="dxa"/>
            <w:shd w:val="clear" w:color="auto" w:fill="auto"/>
          </w:tcPr>
          <w:p w14:paraId="10357B8E" w14:textId="77777777" w:rsidR="001B7F10" w:rsidRPr="008860F2" w:rsidRDefault="001B7F10" w:rsidP="002C0C99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ED1A184" w14:textId="77777777" w:rsidR="001B7F10" w:rsidRPr="008860F2" w:rsidRDefault="001B7F10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สิทธิการเช่า</w:t>
            </w:r>
          </w:p>
        </w:tc>
      </w:tr>
      <w:tr w:rsidR="001B7F10" w:rsidRPr="008860F2" w14:paraId="4B4F8D91" w14:textId="77777777" w:rsidTr="00B346F1">
        <w:tc>
          <w:tcPr>
            <w:tcW w:w="1098" w:type="dxa"/>
            <w:shd w:val="clear" w:color="auto" w:fill="auto"/>
          </w:tcPr>
          <w:p w14:paraId="3995BBE7" w14:textId="77777777" w:rsidR="001B7F10" w:rsidRPr="008860F2" w:rsidRDefault="001B7F10" w:rsidP="002C0C99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05656DF" w14:textId="77777777" w:rsidR="001B7F10" w:rsidRPr="008860F2" w:rsidRDefault="001B7F10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สินทรัพย์ไม่มีตัวตน</w:t>
            </w:r>
          </w:p>
        </w:tc>
      </w:tr>
      <w:tr w:rsidR="00705E59" w:rsidRPr="008860F2" w14:paraId="5643E6DA" w14:textId="77777777" w:rsidTr="00B346F1">
        <w:tc>
          <w:tcPr>
            <w:tcW w:w="1098" w:type="dxa"/>
            <w:shd w:val="clear" w:color="auto" w:fill="auto"/>
          </w:tcPr>
          <w:p w14:paraId="45F6C460" w14:textId="77777777" w:rsidR="00705E59" w:rsidRPr="008860F2" w:rsidRDefault="00705E59" w:rsidP="002C0C99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26D86268" w14:textId="77777777" w:rsidR="00705E59" w:rsidRPr="008860F2" w:rsidRDefault="00705E59" w:rsidP="00705E59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705E59" w:rsidRPr="008860F2" w14:paraId="14C145A0" w14:textId="77777777" w:rsidTr="00B346F1">
        <w:tc>
          <w:tcPr>
            <w:tcW w:w="1098" w:type="dxa"/>
            <w:shd w:val="clear" w:color="auto" w:fill="auto"/>
          </w:tcPr>
          <w:p w14:paraId="05FC2672" w14:textId="77777777" w:rsidR="00705E59" w:rsidRPr="008860F2" w:rsidRDefault="00705E59" w:rsidP="002C0C99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355B9072" w14:textId="77777777" w:rsidR="00705E59" w:rsidRPr="008860F2" w:rsidRDefault="00705E59" w:rsidP="00705E59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หุ้นกู้</w:t>
            </w:r>
          </w:p>
        </w:tc>
      </w:tr>
      <w:tr w:rsidR="00705E59" w:rsidRPr="008860F2" w14:paraId="7E47E11A" w14:textId="77777777" w:rsidTr="00B346F1">
        <w:tc>
          <w:tcPr>
            <w:tcW w:w="1098" w:type="dxa"/>
            <w:shd w:val="clear" w:color="auto" w:fill="auto"/>
          </w:tcPr>
          <w:p w14:paraId="5598C74B" w14:textId="77777777" w:rsidR="00705E59" w:rsidRPr="008860F2" w:rsidRDefault="00705E59" w:rsidP="002C0C99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1225C9D" w14:textId="77777777" w:rsidR="00705E59" w:rsidRPr="008860F2" w:rsidRDefault="00705E59" w:rsidP="00705E59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รายได้สิทธิการเช่ารอตัดบัญชี</w:t>
            </w:r>
          </w:p>
        </w:tc>
      </w:tr>
      <w:tr w:rsidR="00705E59" w:rsidRPr="008860F2" w14:paraId="178EB3D4" w14:textId="77777777" w:rsidTr="00B346F1">
        <w:tc>
          <w:tcPr>
            <w:tcW w:w="1098" w:type="dxa"/>
            <w:shd w:val="clear" w:color="auto" w:fill="auto"/>
          </w:tcPr>
          <w:p w14:paraId="2603D734" w14:textId="77777777" w:rsidR="00705E59" w:rsidRPr="008860F2" w:rsidRDefault="00705E59" w:rsidP="002C0C99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C63B11E" w14:textId="77777777" w:rsidR="00705E59" w:rsidRPr="008860F2" w:rsidRDefault="00705E59" w:rsidP="00705E59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B64AA5" w:rsidRPr="008860F2" w14:paraId="0E8A704E" w14:textId="77777777" w:rsidTr="00B346F1">
        <w:tc>
          <w:tcPr>
            <w:tcW w:w="1098" w:type="dxa"/>
            <w:shd w:val="clear" w:color="auto" w:fill="auto"/>
          </w:tcPr>
          <w:p w14:paraId="58957D18" w14:textId="77777777" w:rsidR="00B64AA5" w:rsidRPr="008860F2" w:rsidRDefault="00B64AA5" w:rsidP="00B64AA5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9ECDA95" w14:textId="4E5B6624" w:rsidR="00B64AA5" w:rsidRPr="008860F2" w:rsidRDefault="00B64AA5" w:rsidP="00B64AA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ทุนเรือนหุ้น</w:t>
            </w:r>
          </w:p>
        </w:tc>
      </w:tr>
      <w:tr w:rsidR="00B64AA5" w:rsidRPr="008860F2" w14:paraId="3085918A" w14:textId="77777777" w:rsidTr="00B346F1">
        <w:tc>
          <w:tcPr>
            <w:tcW w:w="1098" w:type="dxa"/>
            <w:shd w:val="clear" w:color="auto" w:fill="auto"/>
          </w:tcPr>
          <w:p w14:paraId="700322A5" w14:textId="77777777" w:rsidR="00B64AA5" w:rsidRPr="008860F2" w:rsidRDefault="00B64AA5" w:rsidP="00B64AA5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3550AA1" w14:textId="236A4919" w:rsidR="00B64AA5" w:rsidRPr="008860F2" w:rsidRDefault="00B64AA5" w:rsidP="00B64AA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สำรองตามกฎหมาย</w:t>
            </w:r>
          </w:p>
        </w:tc>
      </w:tr>
      <w:tr w:rsidR="00B64AA5" w:rsidRPr="008860F2" w14:paraId="1939CC0C" w14:textId="77777777" w:rsidTr="00B346F1">
        <w:tc>
          <w:tcPr>
            <w:tcW w:w="1098" w:type="dxa"/>
            <w:shd w:val="clear" w:color="auto" w:fill="auto"/>
          </w:tcPr>
          <w:p w14:paraId="0F2D26D0" w14:textId="77777777" w:rsidR="00B64AA5" w:rsidRPr="008860F2" w:rsidRDefault="00B64AA5" w:rsidP="00B64AA5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236BE92" w14:textId="136A2296" w:rsidR="00B64AA5" w:rsidRPr="008860F2" w:rsidRDefault="00B64AA5" w:rsidP="00B64AA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ส่วนงานดำเนินงาน</w:t>
            </w:r>
            <w:r w:rsidR="00160FD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และการจำแนกรายได้</w:t>
            </w:r>
          </w:p>
        </w:tc>
      </w:tr>
      <w:tr w:rsidR="00B64AA5" w:rsidRPr="008860F2" w14:paraId="63DB7634" w14:textId="77777777" w:rsidTr="00B346F1">
        <w:tc>
          <w:tcPr>
            <w:tcW w:w="1098" w:type="dxa"/>
            <w:shd w:val="clear" w:color="auto" w:fill="auto"/>
          </w:tcPr>
          <w:p w14:paraId="59559624" w14:textId="77777777" w:rsidR="00B64AA5" w:rsidRPr="008860F2" w:rsidRDefault="00B64AA5" w:rsidP="00B64AA5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36DBC3E" w14:textId="216257F7" w:rsidR="00B64AA5" w:rsidRPr="008860F2" w:rsidRDefault="00B64AA5" w:rsidP="00B64AA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141B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ต้นทุนในการจัดจำหน่าย</w:t>
            </w:r>
          </w:p>
        </w:tc>
      </w:tr>
      <w:tr w:rsidR="00B64AA5" w:rsidRPr="008860F2" w14:paraId="322D1F40" w14:textId="77777777" w:rsidTr="00B346F1">
        <w:tc>
          <w:tcPr>
            <w:tcW w:w="1098" w:type="dxa"/>
            <w:shd w:val="clear" w:color="auto" w:fill="auto"/>
          </w:tcPr>
          <w:p w14:paraId="1E002B74" w14:textId="77777777" w:rsidR="00B64AA5" w:rsidRPr="008860F2" w:rsidRDefault="00B64AA5" w:rsidP="00B64AA5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78FC960" w14:textId="54D559D9" w:rsidR="00B64AA5" w:rsidRPr="008860F2" w:rsidRDefault="00B64AA5" w:rsidP="00B64AA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141B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</w:tr>
      <w:tr w:rsidR="00B64AA5" w:rsidRPr="008860F2" w14:paraId="7D1B5EE6" w14:textId="77777777" w:rsidTr="00B346F1">
        <w:tc>
          <w:tcPr>
            <w:tcW w:w="1098" w:type="dxa"/>
            <w:shd w:val="clear" w:color="auto" w:fill="auto"/>
          </w:tcPr>
          <w:p w14:paraId="081496A5" w14:textId="77777777" w:rsidR="00B64AA5" w:rsidRPr="008860F2" w:rsidRDefault="00B64AA5" w:rsidP="00B64AA5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8E3FADB" w14:textId="17E4BFBD" w:rsidR="00B64AA5" w:rsidRPr="008860F2" w:rsidRDefault="00B64AA5" w:rsidP="00B64AA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ค่าใช้จ่ายผลประโยชน์ของพนักงาน</w:t>
            </w:r>
          </w:p>
        </w:tc>
      </w:tr>
      <w:tr w:rsidR="00B64AA5" w:rsidRPr="008860F2" w14:paraId="3326854F" w14:textId="77777777" w:rsidTr="00B346F1">
        <w:tc>
          <w:tcPr>
            <w:tcW w:w="1098" w:type="dxa"/>
            <w:shd w:val="clear" w:color="auto" w:fill="auto"/>
          </w:tcPr>
          <w:p w14:paraId="7552A75E" w14:textId="77777777" w:rsidR="00B64AA5" w:rsidRPr="008860F2" w:rsidRDefault="00B64AA5" w:rsidP="00B64AA5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EEBB25D" w14:textId="3D9C6A56" w:rsidR="00B64AA5" w:rsidRPr="008860F2" w:rsidRDefault="00B64AA5" w:rsidP="00B64AA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ค่าใช้จ่ายตามลักษณะ</w:t>
            </w:r>
          </w:p>
        </w:tc>
      </w:tr>
      <w:tr w:rsidR="00B64AA5" w:rsidRPr="008860F2" w14:paraId="25C2D778" w14:textId="77777777" w:rsidTr="00B346F1">
        <w:tc>
          <w:tcPr>
            <w:tcW w:w="1098" w:type="dxa"/>
            <w:shd w:val="clear" w:color="auto" w:fill="auto"/>
          </w:tcPr>
          <w:p w14:paraId="67D4F459" w14:textId="77777777" w:rsidR="00B64AA5" w:rsidRPr="008860F2" w:rsidRDefault="00B64AA5" w:rsidP="00B64AA5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FAEF390" w14:textId="34A83352" w:rsidR="00B64AA5" w:rsidRPr="008860F2" w:rsidRDefault="00B64AA5" w:rsidP="00B64AA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ต้นทุนทางการเงิน</w:t>
            </w:r>
          </w:p>
        </w:tc>
      </w:tr>
      <w:tr w:rsidR="00B64AA5" w:rsidRPr="008860F2" w14:paraId="498AC99D" w14:textId="77777777" w:rsidTr="00B346F1">
        <w:tc>
          <w:tcPr>
            <w:tcW w:w="1098" w:type="dxa"/>
            <w:shd w:val="clear" w:color="auto" w:fill="auto"/>
          </w:tcPr>
          <w:p w14:paraId="68193145" w14:textId="77777777" w:rsidR="00B64AA5" w:rsidRPr="008860F2" w:rsidRDefault="00B64AA5" w:rsidP="00B64AA5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29840A45" w14:textId="33C58E9B" w:rsidR="00B64AA5" w:rsidRPr="008860F2" w:rsidRDefault="00B64AA5" w:rsidP="00B64AA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B64AA5" w:rsidRPr="008860F2" w14:paraId="2874241F" w14:textId="77777777" w:rsidTr="00B346F1">
        <w:tc>
          <w:tcPr>
            <w:tcW w:w="1098" w:type="dxa"/>
            <w:shd w:val="clear" w:color="auto" w:fill="auto"/>
          </w:tcPr>
          <w:p w14:paraId="3ED0EFAF" w14:textId="77777777" w:rsidR="00B64AA5" w:rsidRPr="008860F2" w:rsidRDefault="00B64AA5" w:rsidP="00B64AA5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087E549" w14:textId="59686B43" w:rsidR="00B64AA5" w:rsidRPr="009F0D61" w:rsidRDefault="00B64AA5" w:rsidP="00B64AA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กำไรต่อหุ้น</w:t>
            </w:r>
            <w:r w:rsidR="009F0D61" w:rsidRPr="009F0D6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ขั้นพื้นฐาน</w:t>
            </w:r>
          </w:p>
        </w:tc>
      </w:tr>
      <w:tr w:rsidR="00B64AA5" w:rsidRPr="008860F2" w14:paraId="2A15DC98" w14:textId="77777777" w:rsidTr="00B346F1">
        <w:tc>
          <w:tcPr>
            <w:tcW w:w="1098" w:type="dxa"/>
            <w:shd w:val="clear" w:color="auto" w:fill="auto"/>
          </w:tcPr>
          <w:p w14:paraId="0A9A83D2" w14:textId="77777777" w:rsidR="00B64AA5" w:rsidRPr="008860F2" w:rsidRDefault="00B64AA5" w:rsidP="00B64AA5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4BFB87F" w14:textId="7E53AC5F" w:rsidR="00B64AA5" w:rsidRPr="008860F2" w:rsidRDefault="00B64AA5" w:rsidP="00B64AA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</w:t>
            </w:r>
          </w:p>
        </w:tc>
      </w:tr>
      <w:tr w:rsidR="00B64AA5" w:rsidRPr="008860F2" w14:paraId="16ABEB2A" w14:textId="77777777" w:rsidTr="00B346F1">
        <w:tc>
          <w:tcPr>
            <w:tcW w:w="1098" w:type="dxa"/>
            <w:shd w:val="clear" w:color="auto" w:fill="auto"/>
          </w:tcPr>
          <w:p w14:paraId="23BC81BF" w14:textId="77777777" w:rsidR="00B64AA5" w:rsidRPr="008860F2" w:rsidRDefault="00B64AA5" w:rsidP="00B64AA5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1CA3DA7" w14:textId="6B08A6F4" w:rsidR="00B64AA5" w:rsidRPr="008860F2" w:rsidRDefault="00B64AA5" w:rsidP="00B64AA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</w:tr>
      <w:tr w:rsidR="00B64AA5" w:rsidRPr="008860F2" w14:paraId="65621904" w14:textId="77777777" w:rsidTr="00B346F1">
        <w:tc>
          <w:tcPr>
            <w:tcW w:w="1098" w:type="dxa"/>
            <w:shd w:val="clear" w:color="auto" w:fill="auto"/>
          </w:tcPr>
          <w:p w14:paraId="5C696646" w14:textId="77777777" w:rsidR="00B64AA5" w:rsidRPr="008860F2" w:rsidRDefault="00B64AA5" w:rsidP="00B64AA5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285783A" w14:textId="45F9D4F4" w:rsidR="00B64AA5" w:rsidRPr="008860F2" w:rsidRDefault="00B64AA5" w:rsidP="00B64AA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B64AA5" w:rsidRPr="008860F2" w14:paraId="7B0F9775" w14:textId="77777777" w:rsidTr="00B346F1">
        <w:tc>
          <w:tcPr>
            <w:tcW w:w="1098" w:type="dxa"/>
            <w:shd w:val="clear" w:color="auto" w:fill="auto"/>
          </w:tcPr>
          <w:p w14:paraId="7F66A762" w14:textId="77777777" w:rsidR="00B64AA5" w:rsidRPr="008860F2" w:rsidRDefault="00B64AA5" w:rsidP="00B64AA5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20306140" w14:textId="1C6B674A" w:rsidR="00B64AA5" w:rsidRPr="008860F2" w:rsidRDefault="00B64AA5" w:rsidP="00B64AA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  <w:tr w:rsidR="00B64AA5" w:rsidRPr="008860F2" w14:paraId="2A6BFCD1" w14:textId="77777777" w:rsidTr="00B346F1">
        <w:tc>
          <w:tcPr>
            <w:tcW w:w="1098" w:type="dxa"/>
            <w:shd w:val="clear" w:color="auto" w:fill="auto"/>
          </w:tcPr>
          <w:p w14:paraId="20326116" w14:textId="77777777" w:rsidR="00B64AA5" w:rsidRPr="008860F2" w:rsidRDefault="00B64AA5" w:rsidP="00B64AA5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7C34CF4" w14:textId="5F6642C5" w:rsidR="00B64AA5" w:rsidRPr="008860F2" w:rsidRDefault="00B64AA5" w:rsidP="00B64AA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</w:tc>
      </w:tr>
      <w:tr w:rsidR="00B64AA5" w:rsidRPr="008860F2" w14:paraId="014609DA" w14:textId="77777777" w:rsidTr="00B346F1">
        <w:tc>
          <w:tcPr>
            <w:tcW w:w="1098" w:type="dxa"/>
            <w:shd w:val="clear" w:color="auto" w:fill="auto"/>
          </w:tcPr>
          <w:p w14:paraId="0BCE9F0B" w14:textId="77777777" w:rsidR="00B64AA5" w:rsidRPr="008860F2" w:rsidRDefault="00B64AA5" w:rsidP="00B64AA5">
            <w:pPr>
              <w:pStyle w:val="IndexHeading"/>
              <w:numPr>
                <w:ilvl w:val="0"/>
                <w:numId w:val="16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0B8168E" w14:textId="711C64F1" w:rsidR="00B64AA5" w:rsidRPr="008860F2" w:rsidRDefault="00B64AA5" w:rsidP="00B64AA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การจัดประเภทรายการใหม่</w:t>
            </w:r>
          </w:p>
        </w:tc>
      </w:tr>
    </w:tbl>
    <w:p w14:paraId="4A24135F" w14:textId="77777777" w:rsidR="003B6C8F" w:rsidRPr="008860F2" w:rsidRDefault="003B6C8F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507F110" w14:textId="77777777" w:rsidR="003B14EA" w:rsidRPr="008860F2" w:rsidRDefault="003B14EA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7CB7CC93" w14:textId="77777777" w:rsidR="003B14EA" w:rsidRPr="008860F2" w:rsidRDefault="003B14EA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32301478" w14:textId="77777777" w:rsidR="003B14EA" w:rsidRPr="008860F2" w:rsidRDefault="003B14EA" w:rsidP="0068558B">
      <w:pPr>
        <w:pStyle w:val="index"/>
        <w:tabs>
          <w:tab w:val="clear" w:pos="1134"/>
        </w:tabs>
        <w:spacing w:after="0" w:line="240" w:lineRule="auto"/>
        <w:ind w:left="547" w:firstLine="0"/>
        <w:outlineLvl w:val="0"/>
        <w:rPr>
          <w:rFonts w:ascii="Angsana New" w:hAnsi="Angsana New" w:cs="Angsana New"/>
          <w:sz w:val="28"/>
          <w:szCs w:val="28"/>
        </w:rPr>
      </w:pPr>
      <w:r w:rsidRPr="008860F2">
        <w:rPr>
          <w:rFonts w:ascii="Angsana New" w:hAnsi="Angsana New" w:cs="Angsana New"/>
          <w:sz w:val="28"/>
          <w:szCs w:val="28"/>
        </w:rPr>
        <w:br w:type="page"/>
      </w:r>
      <w:r w:rsidRPr="008860F2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798E1D2D" w14:textId="77777777" w:rsidR="009F1F29" w:rsidRPr="00644E04" w:rsidRDefault="009F1F29" w:rsidP="006C665B">
      <w:pPr>
        <w:pStyle w:val="NoSpacing"/>
        <w:rPr>
          <w:rFonts w:ascii="Angsana New" w:hAnsi="Angsana New"/>
          <w:sz w:val="22"/>
        </w:rPr>
      </w:pPr>
    </w:p>
    <w:p w14:paraId="5C024287" w14:textId="77777777" w:rsidR="00A93C94" w:rsidRPr="008860F2" w:rsidRDefault="003B14EA" w:rsidP="00A93C94">
      <w:pPr>
        <w:spacing w:line="240" w:lineRule="auto"/>
        <w:ind w:left="547"/>
        <w:rPr>
          <w:rFonts w:ascii="Angsana New" w:hAnsi="Angsana New"/>
          <w:sz w:val="28"/>
          <w:szCs w:val="28"/>
          <w:cs/>
        </w:rPr>
      </w:pPr>
      <w:r w:rsidRPr="008860F2">
        <w:rPr>
          <w:rFonts w:ascii="Angsana New" w:hAnsi="Angsana New"/>
          <w:sz w:val="28"/>
          <w:szCs w:val="28"/>
          <w:cs/>
        </w:rPr>
        <w:t>งบการเงินนี้ได้รับอนุมัติให้ออกงบ</w:t>
      </w:r>
      <w:r w:rsidR="008225B5" w:rsidRPr="008860F2">
        <w:rPr>
          <w:rFonts w:ascii="Angsana New" w:hAnsi="Angsana New"/>
          <w:sz w:val="28"/>
          <w:szCs w:val="28"/>
          <w:cs/>
        </w:rPr>
        <w:t>การเงินจากคณะกรรมการเมื่อวันที่</w:t>
      </w:r>
      <w:r w:rsidR="00363EB2" w:rsidRPr="008860F2">
        <w:rPr>
          <w:rFonts w:ascii="Angsana New" w:hAnsi="Angsana New"/>
          <w:sz w:val="28"/>
          <w:szCs w:val="28"/>
        </w:rPr>
        <w:t xml:space="preserve"> </w:t>
      </w:r>
      <w:r w:rsidR="00557D57" w:rsidRPr="008860F2">
        <w:rPr>
          <w:rFonts w:ascii="Angsana New" w:hAnsi="Angsana New"/>
          <w:sz w:val="28"/>
          <w:szCs w:val="28"/>
        </w:rPr>
        <w:t xml:space="preserve">27 </w:t>
      </w:r>
      <w:r w:rsidR="00557D57" w:rsidRPr="008860F2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113B28" w:rsidRPr="008860F2">
        <w:rPr>
          <w:rFonts w:ascii="Angsana New" w:hAnsi="Angsana New"/>
          <w:sz w:val="28"/>
          <w:szCs w:val="28"/>
        </w:rPr>
        <w:t>2563</w:t>
      </w:r>
    </w:p>
    <w:p w14:paraId="5DBF268F" w14:textId="77777777" w:rsidR="00A14CAB" w:rsidRPr="00644E04" w:rsidRDefault="00A14CAB" w:rsidP="006C665B">
      <w:pPr>
        <w:pStyle w:val="NoSpacing"/>
        <w:rPr>
          <w:rFonts w:ascii="Angsana New" w:hAnsi="Angsana New"/>
          <w:sz w:val="22"/>
        </w:rPr>
      </w:pPr>
    </w:p>
    <w:p w14:paraId="09371CE9" w14:textId="77777777" w:rsidR="003B14EA" w:rsidRPr="008860F2" w:rsidRDefault="003B14EA" w:rsidP="002C0C99">
      <w:pPr>
        <w:numPr>
          <w:ilvl w:val="0"/>
          <w:numId w:val="14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</w:rPr>
      </w:pPr>
      <w:r w:rsidRPr="008860F2">
        <w:rPr>
          <w:rFonts w:ascii="Angsana New" w:hAnsi="Angsana New"/>
          <w:b/>
          <w:bCs/>
          <w:sz w:val="28"/>
          <w:szCs w:val="28"/>
          <w:cs/>
          <w:lang w:val="th-TH"/>
        </w:rPr>
        <w:t>ข้อมูลทั่วไป</w:t>
      </w:r>
    </w:p>
    <w:p w14:paraId="225CCBC5" w14:textId="77777777" w:rsidR="004539E5" w:rsidRPr="00644E04" w:rsidRDefault="004539E5" w:rsidP="006C665B">
      <w:pPr>
        <w:pStyle w:val="NoSpacing"/>
        <w:rPr>
          <w:rFonts w:ascii="Angsana New" w:hAnsi="Angsana New"/>
          <w:sz w:val="22"/>
        </w:rPr>
      </w:pPr>
    </w:p>
    <w:p w14:paraId="5D021616" w14:textId="76A28E60" w:rsidR="003B14EA" w:rsidRPr="008860F2" w:rsidRDefault="003B14EA" w:rsidP="004F492A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บริษัท ยูนิเวนเจอร์ จำกัด (มหาชน) </w:t>
      </w:r>
      <w:r w:rsidRPr="008860F2">
        <w:rPr>
          <w:rFonts w:ascii="Angsana New" w:hAnsi="Angsana New"/>
          <w:sz w:val="28"/>
          <w:szCs w:val="28"/>
        </w:rPr>
        <w:t>“</w:t>
      </w:r>
      <w:r w:rsidRPr="008860F2">
        <w:rPr>
          <w:rFonts w:ascii="Angsana New" w:hAnsi="Angsana New"/>
          <w:sz w:val="28"/>
          <w:szCs w:val="28"/>
          <w:cs/>
        </w:rPr>
        <w:t>บริษัท</w:t>
      </w:r>
      <w:r w:rsidRPr="008860F2">
        <w:rPr>
          <w:rFonts w:ascii="Angsana New" w:hAnsi="Angsana New"/>
          <w:sz w:val="28"/>
          <w:szCs w:val="28"/>
        </w:rPr>
        <w:t>”</w:t>
      </w:r>
      <w:r w:rsidRPr="008860F2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 </w:t>
      </w:r>
      <w:r w:rsidR="004F492A" w:rsidRPr="008860F2">
        <w:rPr>
          <w:rFonts w:ascii="Angsana New" w:hAnsi="Angsana New" w:hint="cs"/>
          <w:sz w:val="28"/>
          <w:szCs w:val="28"/>
          <w:cs/>
        </w:rPr>
        <w:t>และ</w:t>
      </w:r>
      <w:r w:rsidR="004F492A" w:rsidRPr="008860F2">
        <w:rPr>
          <w:rFonts w:ascii="Angsana New" w:hAnsi="Angsana New"/>
          <w:sz w:val="28"/>
          <w:szCs w:val="28"/>
          <w:cs/>
        </w:rPr>
        <w:t xml:space="preserve">จดทะเบียนกับตลาดหลักทรัพย์แห่งประเทศไทยเมื่อเดือนธันวาคม </w:t>
      </w:r>
      <w:r w:rsidR="004F492A" w:rsidRPr="008860F2">
        <w:rPr>
          <w:rFonts w:ascii="Angsana New" w:hAnsi="Angsana New"/>
          <w:sz w:val="28"/>
          <w:szCs w:val="28"/>
        </w:rPr>
        <w:t xml:space="preserve">2531 </w:t>
      </w:r>
      <w:r w:rsidR="004F492A" w:rsidRPr="008860F2">
        <w:rPr>
          <w:rFonts w:ascii="Angsana New" w:hAnsi="Angsana New" w:hint="cs"/>
          <w:sz w:val="28"/>
          <w:szCs w:val="28"/>
          <w:cs/>
        </w:rPr>
        <w:t>โดย</w:t>
      </w:r>
      <w:r w:rsidRPr="008860F2">
        <w:rPr>
          <w:rFonts w:ascii="Angsana New" w:hAnsi="Angsana New"/>
          <w:sz w:val="28"/>
          <w:szCs w:val="28"/>
          <w:cs/>
        </w:rPr>
        <w:t>มีที่อยู่จดทะเบียน</w:t>
      </w:r>
      <w:r w:rsidR="00125713">
        <w:rPr>
          <w:rFonts w:ascii="Angsana New" w:hAnsi="Angsana New" w:hint="cs"/>
          <w:sz w:val="28"/>
          <w:szCs w:val="28"/>
          <w:cs/>
        </w:rPr>
        <w:t>ของบริษัท</w:t>
      </w:r>
      <w:r w:rsidRPr="008860F2">
        <w:rPr>
          <w:rFonts w:ascii="Angsana New" w:hAnsi="Angsana New"/>
          <w:sz w:val="28"/>
          <w:szCs w:val="28"/>
          <w:cs/>
        </w:rPr>
        <w:t>ตั้งอยู่</w:t>
      </w:r>
      <w:r w:rsidR="000F33FD" w:rsidRPr="008860F2">
        <w:rPr>
          <w:rFonts w:ascii="Angsana New" w:hAnsi="Angsana New"/>
          <w:sz w:val="28"/>
          <w:szCs w:val="28"/>
          <w:cs/>
        </w:rPr>
        <w:t>เลขที่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  <w:r w:rsidR="0037186B" w:rsidRPr="008860F2">
        <w:rPr>
          <w:rFonts w:ascii="Angsana New" w:hAnsi="Angsana New"/>
          <w:sz w:val="28"/>
          <w:szCs w:val="28"/>
        </w:rPr>
        <w:t>57</w:t>
      </w:r>
      <w:r w:rsidRPr="008860F2">
        <w:rPr>
          <w:rFonts w:ascii="Angsana New" w:hAnsi="Angsana New"/>
          <w:sz w:val="28"/>
          <w:szCs w:val="28"/>
          <w:cs/>
        </w:rPr>
        <w:t xml:space="preserve"> ปาร์คเวนเชอร์ อีโคเพล็กซ์</w:t>
      </w:r>
      <w:r w:rsidR="00AE2795" w:rsidRPr="008860F2">
        <w:rPr>
          <w:rFonts w:ascii="Angsana New" w:hAnsi="Angsana New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 xml:space="preserve">ชั้น </w:t>
      </w:r>
      <w:r w:rsidR="0037186B" w:rsidRPr="008860F2">
        <w:rPr>
          <w:rFonts w:ascii="Angsana New" w:hAnsi="Angsana New"/>
          <w:sz w:val="28"/>
          <w:szCs w:val="28"/>
        </w:rPr>
        <w:t>22</w:t>
      </w:r>
      <w:r w:rsidRPr="008860F2">
        <w:rPr>
          <w:rFonts w:ascii="Angsana New" w:hAnsi="Angsana New"/>
          <w:sz w:val="28"/>
          <w:szCs w:val="28"/>
          <w:cs/>
        </w:rPr>
        <w:t xml:space="preserve"> ถนนวิทยุ แขวงลุมพินี เขตปทุมวัน กรุงเทพมหานคร</w:t>
      </w:r>
    </w:p>
    <w:p w14:paraId="34163BCF" w14:textId="77777777" w:rsidR="004539E5" w:rsidRPr="00644E04" w:rsidRDefault="004539E5" w:rsidP="006C665B">
      <w:pPr>
        <w:pStyle w:val="NoSpacing"/>
        <w:rPr>
          <w:rFonts w:ascii="Angsana New" w:hAnsi="Angsana New"/>
          <w:sz w:val="22"/>
        </w:rPr>
      </w:pPr>
    </w:p>
    <w:p w14:paraId="54014AAA" w14:textId="77777777" w:rsidR="003B14EA" w:rsidRPr="008860F2" w:rsidRDefault="003B14EA" w:rsidP="008E344F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28"/>
          <w:szCs w:val="28"/>
          <w:lang w:bidi="th-TH"/>
        </w:rPr>
      </w:pPr>
      <w:r w:rsidRPr="008860F2">
        <w:rPr>
          <w:rFonts w:ascii="Angsana New" w:hAnsi="Angsana New" w:cs="Angsana New"/>
          <w:sz w:val="28"/>
          <w:szCs w:val="28"/>
          <w:cs/>
          <w:lang w:bidi="th-TH"/>
        </w:rPr>
        <w:t xml:space="preserve">บริษัทใหญ่ในระหว่างปีได้แก่ บริษัท </w:t>
      </w:r>
      <w:r w:rsidRPr="008860F2">
        <w:rPr>
          <w:rFonts w:ascii="Angsana New" w:hAnsi="Angsana New" w:cs="Angsana New"/>
          <w:sz w:val="28"/>
          <w:szCs w:val="28"/>
          <w:cs/>
          <w:lang w:val="en-US" w:bidi="th-TH"/>
        </w:rPr>
        <w:t>อเดลฟอส</w:t>
      </w:r>
      <w:r w:rsidRPr="008860F2">
        <w:rPr>
          <w:rFonts w:ascii="Angsana New" w:hAnsi="Angsana New" w:cs="Angsana New"/>
          <w:sz w:val="28"/>
          <w:szCs w:val="28"/>
          <w:cs/>
          <w:lang w:bidi="th-TH"/>
        </w:rPr>
        <w:t xml:space="preserve"> จำกัด</w:t>
      </w:r>
      <w:r w:rsidRPr="008860F2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8860F2">
        <w:rPr>
          <w:rFonts w:ascii="Angsana New" w:hAnsi="Angsana New" w:cs="Angsana New"/>
          <w:sz w:val="28"/>
          <w:szCs w:val="28"/>
          <w:cs/>
          <w:lang w:bidi="th-TH"/>
        </w:rPr>
        <w:t xml:space="preserve">ซึ่งเป็นนิติบุคคลที่จัดตั้งขึ้นในประเทศไทย </w:t>
      </w:r>
    </w:p>
    <w:p w14:paraId="509A4D20" w14:textId="77777777" w:rsidR="004539E5" w:rsidRPr="00644E04" w:rsidRDefault="004539E5" w:rsidP="006C665B">
      <w:pPr>
        <w:pStyle w:val="NoSpacing"/>
        <w:rPr>
          <w:rFonts w:ascii="Angsana New" w:hAnsi="Angsana New"/>
          <w:sz w:val="22"/>
        </w:rPr>
      </w:pPr>
    </w:p>
    <w:p w14:paraId="4A8D97A5" w14:textId="5F07B576" w:rsidR="00AE2795" w:rsidRPr="008860F2" w:rsidRDefault="009F5524" w:rsidP="00DB09EB">
      <w:pPr>
        <w:spacing w:line="240" w:lineRule="auto"/>
        <w:ind w:left="540"/>
        <w:rPr>
          <w:rFonts w:ascii="Angsana New" w:hAnsi="Angsana New"/>
          <w:sz w:val="28"/>
          <w:szCs w:val="28"/>
          <w:rtl/>
          <w:cs/>
        </w:rPr>
      </w:pPr>
      <w:r w:rsidRPr="008860F2">
        <w:rPr>
          <w:rFonts w:ascii="Angsana New" w:hAnsi="Angsana New"/>
          <w:sz w:val="28"/>
          <w:szCs w:val="28"/>
          <w:cs/>
        </w:rPr>
        <w:t>บริษัทดำเนินธุรกิจหลักเกี่ยวกับการลงทุน และกลุ่มบริษัทดำเนินธุรกิจหลักเกี่ยวกับการพัฒนาอสังหาริมทรัพย์</w:t>
      </w:r>
      <w:r w:rsidRPr="008860F2">
        <w:rPr>
          <w:rFonts w:ascii="Angsana New" w:hAnsi="Angsana New" w:hint="cs"/>
          <w:sz w:val="28"/>
          <w:szCs w:val="28"/>
          <w:cs/>
        </w:rPr>
        <w:t>และบริการที่เกี่ยวข้องกับธุรกิจอสังหาริมทรัพย์</w:t>
      </w:r>
      <w:r w:rsidRPr="008860F2">
        <w:rPr>
          <w:rFonts w:ascii="Angsana New" w:hAnsi="Angsana New"/>
          <w:sz w:val="28"/>
          <w:szCs w:val="28"/>
          <w:cs/>
        </w:rPr>
        <w:t xml:space="preserve"> ธุรกิจให้เช่าและบริการอาคารเพื่อการพาณิชย์ กิจการโรงแรม และธุรกิจผลิตและขายสังกะสีอ๊อกไซด์ และเคมีภัณฑ์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="00125713">
        <w:rPr>
          <w:rFonts w:ascii="Angsana New" w:hAnsi="Angsana New" w:hint="cs"/>
          <w:sz w:val="28"/>
          <w:szCs w:val="28"/>
          <w:cs/>
        </w:rPr>
        <w:t>โดย</w:t>
      </w:r>
      <w:r w:rsidR="00AE2795" w:rsidRPr="008860F2">
        <w:rPr>
          <w:rFonts w:ascii="Angsana New" w:hAnsi="Angsana New"/>
          <w:sz w:val="28"/>
          <w:szCs w:val="28"/>
          <w:cs/>
        </w:rPr>
        <w:t>รายละเอียดของบริษัท</w:t>
      </w:r>
      <w:r w:rsidR="007C363D">
        <w:rPr>
          <w:rFonts w:ascii="Angsana New" w:hAnsi="Angsana New" w:hint="cs"/>
          <w:sz w:val="28"/>
          <w:szCs w:val="28"/>
          <w:cs/>
        </w:rPr>
        <w:t>ร่วม</w:t>
      </w:r>
      <w:r w:rsidR="00F12A92">
        <w:rPr>
          <w:rFonts w:ascii="Angsana New" w:hAnsi="Angsana New" w:hint="cs"/>
          <w:sz w:val="28"/>
          <w:szCs w:val="28"/>
          <w:cs/>
        </w:rPr>
        <w:t>และ</w:t>
      </w:r>
      <w:r w:rsidR="0013656C" w:rsidRPr="008860F2">
        <w:rPr>
          <w:rFonts w:ascii="Angsana New" w:hAnsi="Angsana New"/>
          <w:sz w:val="28"/>
          <w:szCs w:val="28"/>
          <w:cs/>
        </w:rPr>
        <w:t>บริษัท</w:t>
      </w:r>
      <w:r w:rsidR="007C363D">
        <w:rPr>
          <w:rFonts w:ascii="Angsana New" w:hAnsi="Angsana New" w:hint="cs"/>
          <w:sz w:val="28"/>
          <w:szCs w:val="28"/>
          <w:cs/>
        </w:rPr>
        <w:t>ย่อย</w:t>
      </w:r>
      <w:r w:rsidR="00FB4487" w:rsidRPr="008860F2">
        <w:rPr>
          <w:rFonts w:ascii="Angsana New" w:hAnsi="Angsana New"/>
          <w:sz w:val="28"/>
          <w:szCs w:val="28"/>
        </w:rPr>
        <w:t xml:space="preserve"> </w:t>
      </w:r>
      <w:r w:rsidR="00DB09EB" w:rsidRPr="008860F2">
        <w:rPr>
          <w:rFonts w:ascii="Angsana New" w:hAnsi="Angsana New"/>
          <w:sz w:val="28"/>
          <w:szCs w:val="28"/>
          <w:cs/>
        </w:rPr>
        <w:t xml:space="preserve">ณ </w:t>
      </w:r>
      <w:r w:rsidR="00874594" w:rsidRPr="008860F2">
        <w:rPr>
          <w:rFonts w:ascii="Angsana New" w:hAnsi="Angsana New"/>
          <w:sz w:val="28"/>
          <w:szCs w:val="28"/>
          <w:cs/>
        </w:rPr>
        <w:t>วันที</w:t>
      </w:r>
      <w:r w:rsidR="004B6A52" w:rsidRPr="008860F2">
        <w:rPr>
          <w:rFonts w:ascii="Angsana New" w:hAnsi="Angsana New"/>
          <w:sz w:val="28"/>
          <w:szCs w:val="28"/>
          <w:cs/>
        </w:rPr>
        <w:t>่</w:t>
      </w:r>
      <w:r w:rsidR="0013656C" w:rsidRPr="008860F2">
        <w:rPr>
          <w:rFonts w:ascii="Angsana New" w:hAnsi="Angsana New"/>
          <w:sz w:val="28"/>
          <w:szCs w:val="28"/>
          <w:cs/>
        </w:rPr>
        <w:t xml:space="preserve"> </w:t>
      </w:r>
      <w:r w:rsidR="0037186B" w:rsidRPr="008860F2">
        <w:rPr>
          <w:rFonts w:ascii="Angsana New" w:hAnsi="Angsana New"/>
          <w:sz w:val="28"/>
          <w:szCs w:val="28"/>
        </w:rPr>
        <w:t>3</w:t>
      </w:r>
      <w:r w:rsidR="00325436" w:rsidRPr="008860F2">
        <w:rPr>
          <w:rFonts w:ascii="Angsana New" w:hAnsi="Angsana New"/>
          <w:sz w:val="28"/>
          <w:szCs w:val="28"/>
        </w:rPr>
        <w:t>0</w:t>
      </w:r>
      <w:r w:rsidR="00D17150" w:rsidRPr="008860F2">
        <w:rPr>
          <w:rFonts w:ascii="Angsana New" w:hAnsi="Angsana New"/>
          <w:sz w:val="28"/>
          <w:szCs w:val="28"/>
        </w:rPr>
        <w:t xml:space="preserve"> </w:t>
      </w:r>
      <w:r w:rsidR="00325436" w:rsidRPr="008860F2">
        <w:rPr>
          <w:rFonts w:ascii="Angsana New" w:hAnsi="Angsana New"/>
          <w:sz w:val="28"/>
          <w:szCs w:val="28"/>
          <w:cs/>
        </w:rPr>
        <w:t>กันยายน</w:t>
      </w:r>
      <w:r w:rsidR="00AE2795" w:rsidRPr="008860F2">
        <w:rPr>
          <w:rFonts w:ascii="Angsana New" w:hAnsi="Angsana New"/>
          <w:sz w:val="28"/>
          <w:szCs w:val="28"/>
          <w:cs/>
        </w:rPr>
        <w:t xml:space="preserve"> </w:t>
      </w:r>
      <w:r w:rsidR="006057AF">
        <w:rPr>
          <w:rFonts w:ascii="Angsana New" w:hAnsi="Angsana New"/>
          <w:sz w:val="28"/>
          <w:szCs w:val="28"/>
        </w:rPr>
        <w:t>2563</w:t>
      </w:r>
      <w:r w:rsidR="000D4773" w:rsidRPr="008860F2">
        <w:rPr>
          <w:rFonts w:ascii="Angsana New" w:hAnsi="Angsana New"/>
          <w:sz w:val="28"/>
          <w:szCs w:val="28"/>
        </w:rPr>
        <w:t xml:space="preserve"> </w:t>
      </w:r>
      <w:r w:rsidR="00AE2795" w:rsidRPr="008860F2">
        <w:rPr>
          <w:rFonts w:ascii="Angsana New" w:hAnsi="Angsana New"/>
          <w:sz w:val="28"/>
          <w:szCs w:val="28"/>
          <w:cs/>
        </w:rPr>
        <w:t xml:space="preserve">และ </w:t>
      </w:r>
      <w:r w:rsidR="006057AF">
        <w:rPr>
          <w:rFonts w:ascii="Angsana New" w:hAnsi="Angsana New"/>
          <w:sz w:val="28"/>
          <w:szCs w:val="28"/>
        </w:rPr>
        <w:t>2562</w:t>
      </w:r>
      <w:r w:rsidR="00F6644C" w:rsidRPr="008860F2">
        <w:rPr>
          <w:rFonts w:ascii="Angsana New" w:hAnsi="Angsana New"/>
          <w:b/>
          <w:bCs/>
          <w:sz w:val="28"/>
          <w:szCs w:val="28"/>
        </w:rPr>
        <w:t xml:space="preserve"> </w:t>
      </w:r>
      <w:r w:rsidR="00AE2795" w:rsidRPr="008860F2">
        <w:rPr>
          <w:rFonts w:ascii="Angsana New" w:hAnsi="Angsana New"/>
          <w:sz w:val="28"/>
          <w:szCs w:val="28"/>
          <w:cs/>
        </w:rPr>
        <w:t xml:space="preserve">ได้เปิดเผยไว้ในหมายเหตุข้อ </w:t>
      </w:r>
      <w:r w:rsidR="0037186B" w:rsidRPr="008860F2">
        <w:rPr>
          <w:rFonts w:ascii="Angsana New" w:hAnsi="Angsana New"/>
          <w:sz w:val="28"/>
          <w:szCs w:val="28"/>
        </w:rPr>
        <w:t>1</w:t>
      </w:r>
      <w:r w:rsidR="002C1DCB" w:rsidRPr="008860F2">
        <w:rPr>
          <w:rFonts w:ascii="Angsana New" w:hAnsi="Angsana New"/>
          <w:sz w:val="28"/>
          <w:szCs w:val="28"/>
        </w:rPr>
        <w:t>2</w:t>
      </w:r>
      <w:r w:rsidR="00DF168E" w:rsidRPr="008860F2">
        <w:rPr>
          <w:rFonts w:ascii="Angsana New" w:hAnsi="Angsana New"/>
          <w:sz w:val="28"/>
          <w:szCs w:val="28"/>
        </w:rPr>
        <w:t xml:space="preserve"> </w:t>
      </w:r>
      <w:r w:rsidR="00DF168E" w:rsidRPr="008860F2">
        <w:rPr>
          <w:rFonts w:ascii="Angsana New" w:hAnsi="Angsana New"/>
          <w:sz w:val="28"/>
          <w:szCs w:val="28"/>
          <w:cs/>
        </w:rPr>
        <w:t xml:space="preserve">และ </w:t>
      </w:r>
      <w:r w:rsidR="00113B28" w:rsidRPr="008860F2">
        <w:rPr>
          <w:rFonts w:ascii="Angsana New" w:hAnsi="Angsana New"/>
          <w:sz w:val="28"/>
          <w:szCs w:val="28"/>
        </w:rPr>
        <w:t>13</w:t>
      </w:r>
    </w:p>
    <w:p w14:paraId="34FF78AC" w14:textId="77777777" w:rsidR="004539E5" w:rsidRPr="00644E04" w:rsidRDefault="004539E5" w:rsidP="006C665B">
      <w:pPr>
        <w:pStyle w:val="NoSpacing"/>
        <w:rPr>
          <w:rFonts w:ascii="Angsana New" w:hAnsi="Angsana New"/>
          <w:sz w:val="22"/>
        </w:rPr>
      </w:pPr>
    </w:p>
    <w:p w14:paraId="47C52F42" w14:textId="77777777" w:rsidR="003B14EA" w:rsidRPr="008860F2" w:rsidRDefault="003B14EA" w:rsidP="002C0C99">
      <w:pPr>
        <w:numPr>
          <w:ilvl w:val="0"/>
          <w:numId w:val="14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8860F2">
        <w:rPr>
          <w:rFonts w:ascii="Angsana New" w:hAnsi="Angsana New"/>
          <w:b/>
          <w:bCs/>
          <w:sz w:val="28"/>
          <w:szCs w:val="28"/>
          <w:cs/>
          <w:lang w:val="th-TH"/>
        </w:rPr>
        <w:t>เกณฑ์การจัดทำงบการเงิน</w:t>
      </w:r>
    </w:p>
    <w:p w14:paraId="72B2C978" w14:textId="77777777" w:rsidR="004539E5" w:rsidRPr="00644E04" w:rsidRDefault="004539E5" w:rsidP="006C665B">
      <w:pPr>
        <w:pStyle w:val="NoSpacing"/>
        <w:rPr>
          <w:rFonts w:ascii="Angsana New" w:hAnsi="Angsana New"/>
          <w:sz w:val="22"/>
        </w:rPr>
      </w:pPr>
    </w:p>
    <w:p w14:paraId="4FE80045" w14:textId="77777777" w:rsidR="003B14EA" w:rsidRPr="008860F2" w:rsidRDefault="003B14EA" w:rsidP="002C0C99">
      <w:pPr>
        <w:pStyle w:val="ListParagraph"/>
        <w:numPr>
          <w:ilvl w:val="0"/>
          <w:numId w:val="15"/>
        </w:numPr>
        <w:spacing w:line="240" w:lineRule="auto"/>
        <w:ind w:left="540" w:hanging="63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8860F2">
        <w:rPr>
          <w:rFonts w:asciiTheme="majorBidi" w:hAnsiTheme="majorBidi" w:cstheme="majorBidi"/>
          <w:i/>
          <w:iCs/>
          <w:sz w:val="28"/>
          <w:szCs w:val="28"/>
          <w:cs/>
        </w:rPr>
        <w:t>เกณฑ์การถือปฏิบัติ</w:t>
      </w:r>
    </w:p>
    <w:p w14:paraId="125F44B1" w14:textId="77777777" w:rsidR="004539E5" w:rsidRPr="00644E04" w:rsidRDefault="004539E5" w:rsidP="006C665B">
      <w:pPr>
        <w:pStyle w:val="NoSpacing"/>
        <w:rPr>
          <w:rFonts w:ascii="Angsana New" w:hAnsi="Angsana New"/>
          <w:sz w:val="22"/>
        </w:rPr>
      </w:pPr>
    </w:p>
    <w:p w14:paraId="6BDAE3CF" w14:textId="77777777" w:rsidR="001C4CAA" w:rsidRPr="008860F2" w:rsidRDefault="001C4CAA" w:rsidP="00BE6EE7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 w:hint="cs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47626E2A" w14:textId="77777777" w:rsidR="001C4CAA" w:rsidRPr="00644E04" w:rsidRDefault="001C4CAA" w:rsidP="00BE6EE7">
      <w:pPr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262925BD" w14:textId="3486DC51" w:rsidR="001C4CAA" w:rsidRDefault="001C4CAA" w:rsidP="00BE6EE7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8860F2">
        <w:rPr>
          <w:rFonts w:ascii="Angsana New" w:hAnsi="Angsana New" w:hint="cs"/>
          <w:sz w:val="28"/>
          <w:szCs w:val="28"/>
          <w:rtl/>
          <w:cs/>
        </w:rPr>
        <w:t xml:space="preserve">1 </w:t>
      </w:r>
      <w:r w:rsidRPr="008860F2">
        <w:rPr>
          <w:rFonts w:ascii="Angsana New" w:hAnsi="Angsana New" w:hint="cs"/>
          <w:sz w:val="28"/>
          <w:szCs w:val="28"/>
        </w:rPr>
        <w:t xml:space="preserve"> </w:t>
      </w:r>
      <w:r w:rsidRPr="008860F2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8860F2">
        <w:rPr>
          <w:rFonts w:ascii="Angsana New" w:hAnsi="Angsana New" w:hint="cs"/>
          <w:sz w:val="28"/>
          <w:szCs w:val="28"/>
        </w:rPr>
        <w:t>2562</w:t>
      </w:r>
      <w:r w:rsidRPr="008860F2">
        <w:rPr>
          <w:rFonts w:ascii="Angsana New" w:hAnsi="Angsana New" w:hint="cs"/>
          <w:sz w:val="28"/>
          <w:szCs w:val="28"/>
          <w:cs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Pr="008860F2">
        <w:rPr>
          <w:rFonts w:ascii="Angsana New" w:hAnsi="Angsana New" w:hint="cs"/>
          <w:sz w:val="28"/>
          <w:szCs w:val="28"/>
        </w:rPr>
        <w:t xml:space="preserve"> </w:t>
      </w:r>
      <w:r w:rsidRPr="008860F2">
        <w:rPr>
          <w:rFonts w:ascii="Angsana New" w:hAnsi="Angsana New" w:hint="cs"/>
          <w:sz w:val="28"/>
          <w:szCs w:val="28"/>
          <w:cs/>
        </w:rPr>
        <w:t xml:space="preserve">ซึ่งไม่มีผลกระทบอย่างมีสาระสำคัญต่องบการเงินของกลุ่มบริษัท เว้นแต่การถือปฏิบัติตามมาตรฐานการรายงานทางการเงิน ฉบับที่ </w:t>
      </w:r>
      <w:r w:rsidRPr="008860F2">
        <w:rPr>
          <w:rFonts w:ascii="Angsana New" w:hAnsi="Angsana New" w:hint="cs"/>
          <w:sz w:val="28"/>
          <w:szCs w:val="28"/>
        </w:rPr>
        <w:t xml:space="preserve">15 </w:t>
      </w:r>
      <w:r w:rsidRPr="008860F2">
        <w:rPr>
          <w:rFonts w:ascii="Angsana New" w:hAnsi="Angsana New" w:hint="cs"/>
          <w:sz w:val="28"/>
          <w:szCs w:val="28"/>
          <w:cs/>
        </w:rPr>
        <w:t xml:space="preserve">เรื่อง รายได้จากสัญญาที่ทำกับลูกค้า </w:t>
      </w:r>
      <w:r w:rsidRPr="008860F2">
        <w:rPr>
          <w:rFonts w:ascii="Angsana New" w:hAnsi="Angsana New" w:hint="cs"/>
          <w:sz w:val="28"/>
          <w:szCs w:val="28"/>
        </w:rPr>
        <w:t xml:space="preserve">(“TFRS 15”) </w:t>
      </w:r>
      <w:r w:rsidRPr="008860F2">
        <w:rPr>
          <w:rFonts w:ascii="Angsana New" w:hAnsi="Angsana New" w:hint="cs"/>
          <w:sz w:val="28"/>
          <w:szCs w:val="28"/>
          <w:cs/>
        </w:rPr>
        <w:t xml:space="preserve">เป็นครั้งแรกแทนมาตรฐานการบัญชี ฉบับที่ </w:t>
      </w:r>
      <w:r w:rsidRPr="008860F2">
        <w:rPr>
          <w:rFonts w:ascii="Angsana New" w:hAnsi="Angsana New" w:hint="cs"/>
          <w:sz w:val="28"/>
          <w:szCs w:val="28"/>
        </w:rPr>
        <w:t>18</w:t>
      </w:r>
      <w:r w:rsidRPr="008860F2">
        <w:rPr>
          <w:rFonts w:ascii="Angsana New" w:hAnsi="Angsana New" w:hint="cs"/>
          <w:sz w:val="28"/>
          <w:szCs w:val="28"/>
          <w:cs/>
        </w:rPr>
        <w:t xml:space="preserve"> เรื่อง รายได้ </w:t>
      </w:r>
      <w:r w:rsidRPr="008860F2">
        <w:rPr>
          <w:rFonts w:ascii="Angsana New" w:hAnsi="Angsana New" w:hint="cs"/>
          <w:sz w:val="28"/>
          <w:szCs w:val="28"/>
        </w:rPr>
        <w:t xml:space="preserve">(“TAS 18”) </w:t>
      </w:r>
      <w:r w:rsidRPr="008860F2">
        <w:rPr>
          <w:rFonts w:ascii="Angsana New" w:hAnsi="Angsana New" w:hint="cs"/>
          <w:sz w:val="28"/>
          <w:szCs w:val="28"/>
          <w:cs/>
        </w:rPr>
        <w:t xml:space="preserve">มาตรฐานการบัญชี ฉบับที่ </w:t>
      </w:r>
      <w:r w:rsidRPr="008860F2">
        <w:rPr>
          <w:rFonts w:ascii="Angsana New" w:hAnsi="Angsana New" w:hint="cs"/>
          <w:sz w:val="28"/>
          <w:szCs w:val="28"/>
        </w:rPr>
        <w:t xml:space="preserve">11 </w:t>
      </w:r>
      <w:r w:rsidRPr="008860F2">
        <w:rPr>
          <w:rFonts w:ascii="Angsana New" w:hAnsi="Angsana New" w:hint="cs"/>
          <w:sz w:val="28"/>
          <w:szCs w:val="28"/>
          <w:cs/>
        </w:rPr>
        <w:t xml:space="preserve">เรื่อง สัญญาก่อสร้าง </w:t>
      </w:r>
      <w:r w:rsidRPr="008860F2">
        <w:rPr>
          <w:rFonts w:ascii="Angsana New" w:hAnsi="Angsana New" w:hint="cs"/>
          <w:sz w:val="28"/>
          <w:szCs w:val="28"/>
        </w:rPr>
        <w:t xml:space="preserve">(“TAS 11”) </w:t>
      </w:r>
      <w:r w:rsidRPr="008860F2">
        <w:rPr>
          <w:rFonts w:ascii="Angsana New" w:hAnsi="Angsana New" w:hint="cs"/>
          <w:sz w:val="28"/>
          <w:szCs w:val="28"/>
          <w:cs/>
        </w:rPr>
        <w:t xml:space="preserve">และการตีความมาตรฐานการรายงานทางการเงินที่เกี่ยวข้อง ผลกระทบจากการเปลี่ยนแปลงที่มีสาระสำคัญต่องบการเงินได้เปิดเผยไว้ในหมายเหตุข้อ </w:t>
      </w:r>
      <w:r w:rsidRPr="008860F2">
        <w:rPr>
          <w:rFonts w:ascii="Angsana New" w:hAnsi="Angsana New" w:hint="cs"/>
          <w:sz w:val="28"/>
          <w:szCs w:val="28"/>
        </w:rPr>
        <w:t>3</w:t>
      </w:r>
    </w:p>
    <w:p w14:paraId="34BEF122" w14:textId="1C3579CC" w:rsidR="00E860D3" w:rsidRDefault="00E860D3" w:rsidP="00BE6EE7">
      <w:pPr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0D4735DA" w14:textId="34F00E09" w:rsidR="0098635B" w:rsidRPr="0098635B" w:rsidRDefault="0098635B" w:rsidP="0098635B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98635B">
        <w:rPr>
          <w:rFonts w:ascii="Angsana New" w:hAnsi="Angsana New"/>
          <w:sz w:val="28"/>
          <w:szCs w:val="28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98635B">
        <w:rPr>
          <w:rFonts w:ascii="Angsana New" w:hAnsi="Angsana New"/>
          <w:sz w:val="28"/>
          <w:szCs w:val="28"/>
        </w:rPr>
        <w:t xml:space="preserve"> </w:t>
      </w:r>
      <w:r w:rsidRPr="0098635B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Pr="0098635B">
        <w:rPr>
          <w:rFonts w:ascii="Angsana New" w:hAnsi="Angsana New"/>
          <w:sz w:val="28"/>
          <w:szCs w:val="28"/>
        </w:rPr>
        <w:t>37</w:t>
      </w:r>
    </w:p>
    <w:p w14:paraId="13998D65" w14:textId="45297315" w:rsidR="004539E5" w:rsidRPr="0098635B" w:rsidRDefault="004539E5" w:rsidP="00A90823">
      <w:pPr>
        <w:pStyle w:val="block"/>
        <w:spacing w:after="0" w:line="240" w:lineRule="atLeast"/>
        <w:ind w:left="720"/>
        <w:rPr>
          <w:rFonts w:asciiTheme="majorBidi" w:hAnsiTheme="majorBidi" w:cstheme="majorBidi"/>
          <w:szCs w:val="22"/>
          <w:lang w:val="en-US" w:bidi="th-TH"/>
        </w:rPr>
      </w:pPr>
    </w:p>
    <w:p w14:paraId="04D204FB" w14:textId="77777777" w:rsidR="003B14EA" w:rsidRPr="008860F2" w:rsidRDefault="003B14EA" w:rsidP="002C0C99">
      <w:pPr>
        <w:pStyle w:val="ListParagraph"/>
        <w:numPr>
          <w:ilvl w:val="0"/>
          <w:numId w:val="15"/>
        </w:numPr>
        <w:spacing w:line="240" w:lineRule="auto"/>
        <w:ind w:left="540" w:hanging="63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8860F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สกุลเงินที่</w:t>
      </w:r>
      <w:r w:rsidR="00D124AC" w:rsidRPr="008860F2">
        <w:rPr>
          <w:rFonts w:asciiTheme="majorBidi" w:hAnsiTheme="majorBidi" w:cstheme="majorBidi"/>
          <w:i/>
          <w:iCs/>
          <w:sz w:val="28"/>
          <w:szCs w:val="28"/>
          <w:cs/>
        </w:rPr>
        <w:t>ใช้ในการดำเนินงานและ</w:t>
      </w:r>
      <w:r w:rsidRPr="008860F2">
        <w:rPr>
          <w:rFonts w:asciiTheme="majorBidi" w:hAnsiTheme="majorBidi" w:cstheme="majorBidi"/>
          <w:i/>
          <w:iCs/>
          <w:sz w:val="28"/>
          <w:szCs w:val="28"/>
          <w:cs/>
        </w:rPr>
        <w:t>นำเสนองบการเงิน</w:t>
      </w:r>
    </w:p>
    <w:p w14:paraId="0815C7E3" w14:textId="77777777" w:rsidR="004539E5" w:rsidRPr="00644E04" w:rsidRDefault="004539E5" w:rsidP="004539E5">
      <w:pPr>
        <w:pStyle w:val="NoSpacing"/>
        <w:rPr>
          <w:rFonts w:ascii="Angsana New" w:hAnsi="Angsana New"/>
          <w:sz w:val="22"/>
        </w:rPr>
      </w:pPr>
    </w:p>
    <w:p w14:paraId="46A1F381" w14:textId="77777777" w:rsidR="00020F2E" w:rsidRPr="008860F2" w:rsidRDefault="00020F2E" w:rsidP="00BE6EE7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งบการเงินนี้</w:t>
      </w:r>
      <w:r w:rsidRPr="008860F2">
        <w:rPr>
          <w:rFonts w:ascii="Angsana New" w:hAnsi="Angsana New" w:hint="cs"/>
          <w:sz w:val="28"/>
          <w:szCs w:val="28"/>
          <w:cs/>
        </w:rPr>
        <w:t>นำเสนอ</w:t>
      </w:r>
      <w:r w:rsidRPr="008860F2">
        <w:rPr>
          <w:rFonts w:ascii="Angsana New" w:hAnsi="Angsana New"/>
          <w:sz w:val="28"/>
          <w:szCs w:val="28"/>
          <w:cs/>
        </w:rPr>
        <w:t xml:space="preserve">เป็นเงินบาทซึ่งเป็นสกุลเงินที่ใช้ในการดำเนินงานของบริษัท </w:t>
      </w:r>
    </w:p>
    <w:p w14:paraId="4E0783DD" w14:textId="77777777" w:rsidR="004539E5" w:rsidRPr="008860F2" w:rsidRDefault="004539E5" w:rsidP="004539E5">
      <w:pPr>
        <w:pStyle w:val="NoSpacing"/>
        <w:rPr>
          <w:rFonts w:ascii="Angsana New" w:hAnsi="Angsana New"/>
          <w:sz w:val="28"/>
          <w:szCs w:val="28"/>
        </w:rPr>
      </w:pPr>
    </w:p>
    <w:p w14:paraId="115A93A0" w14:textId="77A444BF" w:rsidR="003B14EA" w:rsidRPr="008860F2" w:rsidRDefault="00AB4534" w:rsidP="002C0C99">
      <w:pPr>
        <w:pStyle w:val="ListParagraph"/>
        <w:numPr>
          <w:ilvl w:val="0"/>
          <w:numId w:val="15"/>
        </w:numPr>
        <w:spacing w:line="240" w:lineRule="auto"/>
        <w:ind w:left="540" w:hanging="630"/>
        <w:jc w:val="both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8860F2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="003B14EA" w:rsidRPr="008860F2">
        <w:rPr>
          <w:rFonts w:asciiTheme="majorBidi" w:hAnsiTheme="majorBidi" w:cstheme="majorBidi"/>
          <w:i/>
          <w:iCs/>
          <w:sz w:val="28"/>
          <w:szCs w:val="28"/>
          <w:cs/>
        </w:rPr>
        <w:t>ใช้วิจารณญาณ</w:t>
      </w:r>
      <w:r w:rsidRPr="008860F2">
        <w:rPr>
          <w:rFonts w:asciiTheme="majorBidi" w:hAnsiTheme="majorBidi" w:cstheme="majorBidi"/>
          <w:i/>
          <w:iCs/>
          <w:sz w:val="28"/>
          <w:szCs w:val="28"/>
          <w:cs/>
        </w:rPr>
        <w:t>และการประมาณการ</w:t>
      </w:r>
      <w:r w:rsidR="001A69E0">
        <w:rPr>
          <w:rFonts w:asciiTheme="majorBidi" w:hAnsiTheme="majorBidi" w:cstheme="majorBidi"/>
          <w:i/>
          <w:iCs/>
          <w:sz w:val="28"/>
          <w:szCs w:val="28"/>
          <w:cs/>
        </w:rPr>
        <w:tab/>
      </w:r>
    </w:p>
    <w:p w14:paraId="5ADE0889" w14:textId="77777777" w:rsidR="004539E5" w:rsidRPr="008860F2" w:rsidRDefault="004539E5" w:rsidP="004539E5">
      <w:pPr>
        <w:pStyle w:val="NoSpacing"/>
        <w:rPr>
          <w:rFonts w:ascii="Angsana New" w:hAnsi="Angsana New"/>
          <w:sz w:val="28"/>
          <w:szCs w:val="28"/>
        </w:rPr>
      </w:pPr>
    </w:p>
    <w:p w14:paraId="12FA5E71" w14:textId="12C4603B" w:rsidR="00143FBE" w:rsidRPr="008860F2" w:rsidRDefault="00143FBE" w:rsidP="00BE6EE7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ผู้บริหารได้มีการใช้วิจารณญาณ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การประมาณการและข้อสมมติหลายประการ ซึ่งมีผลกระทบต่อการ</w:t>
      </w:r>
      <w:r w:rsidR="00704C9C" w:rsidRPr="008860F2">
        <w:rPr>
          <w:rFonts w:ascii="Angsana New" w:hAnsi="Angsana New" w:hint="cs"/>
          <w:sz w:val="28"/>
          <w:szCs w:val="28"/>
          <w:cs/>
        </w:rPr>
        <w:t>ปฏิบัติตาม</w:t>
      </w:r>
      <w:r w:rsidRPr="008860F2">
        <w:rPr>
          <w:rFonts w:ascii="Angsana New" w:hAnsi="Angsana New"/>
          <w:sz w:val="28"/>
          <w:szCs w:val="28"/>
          <w:cs/>
        </w:rPr>
        <w:t>นโยบายการบัญชีของกลุ่มบริษัท</w:t>
      </w:r>
      <w:r w:rsidR="00DA36D3"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ท</w:t>
      </w:r>
      <w:r w:rsidR="00BD14C7" w:rsidRPr="008860F2">
        <w:rPr>
          <w:rFonts w:ascii="Angsana New" w:hAnsi="Angsana New" w:hint="cs"/>
          <w:sz w:val="28"/>
          <w:szCs w:val="28"/>
          <w:cs/>
        </w:rPr>
        <w:t>ั้งนี้</w:t>
      </w:r>
      <w:r w:rsidR="00B964AD">
        <w:rPr>
          <w:rFonts w:ascii="Angsana New" w:hAnsi="Angsana New" w:hint="cs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A05D365" w14:textId="77777777" w:rsidR="00BD11F7" w:rsidRPr="008860F2" w:rsidRDefault="00BD11F7" w:rsidP="004539E5">
      <w:pPr>
        <w:pStyle w:val="NoSpacing"/>
        <w:rPr>
          <w:rFonts w:ascii="Angsana New" w:hAnsi="Angsana New"/>
          <w:sz w:val="28"/>
          <w:szCs w:val="28"/>
        </w:rPr>
      </w:pPr>
    </w:p>
    <w:p w14:paraId="3C8B81F7" w14:textId="77777777" w:rsidR="00CF132C" w:rsidRPr="008860F2" w:rsidRDefault="00CF132C" w:rsidP="002C0C99">
      <w:pPr>
        <w:pStyle w:val="ListParagraph"/>
        <w:numPr>
          <w:ilvl w:val="0"/>
          <w:numId w:val="12"/>
        </w:numPr>
        <w:spacing w:line="240" w:lineRule="auto"/>
        <w:ind w:left="1080" w:hanging="540"/>
        <w:contextualSpacing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การใช้วิจารณญาณ</w:t>
      </w:r>
    </w:p>
    <w:p w14:paraId="4F05A404" w14:textId="77777777" w:rsidR="00CF132C" w:rsidRPr="008860F2" w:rsidRDefault="00CF132C" w:rsidP="004539E5">
      <w:pPr>
        <w:pStyle w:val="NoSpacing"/>
        <w:rPr>
          <w:rFonts w:ascii="Angsana New" w:hAnsi="Angsana New"/>
          <w:sz w:val="28"/>
          <w:szCs w:val="28"/>
        </w:rPr>
      </w:pPr>
    </w:p>
    <w:p w14:paraId="26720BA4" w14:textId="77777777" w:rsidR="00FE156E" w:rsidRPr="008860F2" w:rsidRDefault="00363C86" w:rsidP="00363C86">
      <w:pPr>
        <w:pStyle w:val="ListParagraph"/>
        <w:spacing w:line="240" w:lineRule="auto"/>
        <w:ind w:left="1080"/>
        <w:contextualSpacing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ประกอบด้วยหมายเหตุข้อต่อไปนี้</w:t>
      </w:r>
    </w:p>
    <w:p w14:paraId="0035526C" w14:textId="77777777" w:rsidR="00363C86" w:rsidRPr="008860F2" w:rsidRDefault="00363C86" w:rsidP="00363C86">
      <w:pPr>
        <w:pStyle w:val="ListParagraph"/>
        <w:spacing w:line="240" w:lineRule="auto"/>
        <w:ind w:left="1080"/>
        <w:contextualSpacing/>
        <w:rPr>
          <w:rFonts w:ascii="Angsana New" w:hAnsi="Angsana New"/>
          <w:sz w:val="28"/>
          <w:szCs w:val="28"/>
        </w:rPr>
      </w:pPr>
    </w:p>
    <w:tbl>
      <w:tblPr>
        <w:tblW w:w="8622" w:type="dxa"/>
        <w:tblInd w:w="990" w:type="dxa"/>
        <w:tblLook w:val="00A0" w:firstRow="1" w:lastRow="0" w:firstColumn="1" w:lastColumn="0" w:noHBand="0" w:noVBand="0"/>
      </w:tblPr>
      <w:tblGrid>
        <w:gridCol w:w="1782"/>
        <w:gridCol w:w="6840"/>
      </w:tblGrid>
      <w:tr w:rsidR="00363C86" w:rsidRPr="008860F2" w14:paraId="228DE78C" w14:textId="77777777" w:rsidTr="00972C4E">
        <w:tc>
          <w:tcPr>
            <w:tcW w:w="1782" w:type="dxa"/>
          </w:tcPr>
          <w:p w14:paraId="02F2E33B" w14:textId="3162E1DD" w:rsidR="00363C86" w:rsidRPr="008860F2" w:rsidRDefault="005775D3" w:rsidP="00972C4E">
            <w:pPr>
              <w:spacing w:line="240" w:lineRule="auto"/>
              <w:ind w:hanging="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="00972C4E">
              <w:rPr>
                <w:rFonts w:ascii="Angsana New" w:hAnsi="Angsana New" w:hint="cs"/>
                <w:sz w:val="28"/>
                <w:szCs w:val="28"/>
                <w:cs/>
              </w:rPr>
              <w:t>ข้อ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63C86" w:rsidRPr="008860F2">
              <w:rPr>
                <w:rFonts w:ascii="Angsana New" w:hAnsi="Angsana New"/>
                <w:sz w:val="28"/>
                <w:szCs w:val="28"/>
              </w:rPr>
              <w:t>1</w:t>
            </w:r>
            <w:r w:rsidR="0080053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6840" w:type="dxa"/>
          </w:tcPr>
          <w:p w14:paraId="3B03F9AB" w14:textId="09667769" w:rsidR="00363C86" w:rsidRPr="008860F2" w:rsidRDefault="00363C86" w:rsidP="00F12A92">
            <w:pPr>
              <w:ind w:left="144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  <w:tr w:rsidR="00363C86" w:rsidRPr="008860F2" w14:paraId="5A530EC3" w14:textId="77777777" w:rsidTr="00972C4E">
        <w:tc>
          <w:tcPr>
            <w:tcW w:w="1782" w:type="dxa"/>
          </w:tcPr>
          <w:p w14:paraId="38F8A8D9" w14:textId="58A10B56" w:rsidR="00363C86" w:rsidRPr="008860F2" w:rsidRDefault="005775D3" w:rsidP="00972C4E">
            <w:pPr>
              <w:spacing w:line="240" w:lineRule="auto"/>
              <w:ind w:hanging="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="00972C4E">
              <w:rPr>
                <w:rFonts w:ascii="Angsana New" w:hAnsi="Angsana New" w:hint="cs"/>
                <w:sz w:val="28"/>
                <w:szCs w:val="28"/>
                <w:cs/>
              </w:rPr>
              <w:t>ข้อ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63C86" w:rsidRPr="008860F2">
              <w:rPr>
                <w:rFonts w:ascii="Angsana New" w:hAnsi="Angsana New"/>
                <w:sz w:val="28"/>
                <w:szCs w:val="28"/>
              </w:rPr>
              <w:t>1</w:t>
            </w:r>
            <w:r w:rsidR="00704C9C" w:rsidRPr="008860F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840" w:type="dxa"/>
          </w:tcPr>
          <w:p w14:paraId="36724F25" w14:textId="77777777" w:rsidR="00363C86" w:rsidRPr="008860F2" w:rsidRDefault="00363C86" w:rsidP="00F12A92">
            <w:pPr>
              <w:ind w:left="144" w:hanging="14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การจัดทำงบการเงินรวม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ซึ่งกลุ่มบริษัทมีอำนาจควบคุมโดยพฤตินัย (</w:t>
            </w:r>
            <w:r w:rsidRPr="008860F2">
              <w:rPr>
                <w:rFonts w:ascii="Angsana New" w:hAnsi="Angsana New"/>
                <w:sz w:val="28"/>
                <w:szCs w:val="28"/>
              </w:rPr>
              <w:t>De facto control)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ในกิจการที่กลุ่มบริษัทลงทุน </w:t>
            </w:r>
          </w:p>
        </w:tc>
      </w:tr>
    </w:tbl>
    <w:p w14:paraId="24A2E323" w14:textId="77777777" w:rsidR="005E7A1D" w:rsidRPr="006648F7" w:rsidRDefault="005E7A1D" w:rsidP="005E7A1D">
      <w:pPr>
        <w:spacing w:line="240" w:lineRule="auto"/>
        <w:contextualSpacing/>
        <w:rPr>
          <w:rFonts w:ascii="Angsana New" w:hAnsi="Angsana New"/>
          <w:sz w:val="22"/>
          <w:szCs w:val="22"/>
        </w:rPr>
      </w:pPr>
    </w:p>
    <w:p w14:paraId="6055FE69" w14:textId="354EA1D3" w:rsidR="00FE156E" w:rsidRPr="008860F2" w:rsidRDefault="00FE156E" w:rsidP="002C0C99">
      <w:pPr>
        <w:pStyle w:val="ListParagraph"/>
        <w:numPr>
          <w:ilvl w:val="0"/>
          <w:numId w:val="12"/>
        </w:numPr>
        <w:spacing w:line="240" w:lineRule="auto"/>
        <w:ind w:left="1080" w:hanging="540"/>
        <w:contextualSpacing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ข้อสมมติและความไม่แน่นอนของการประมาณการ</w:t>
      </w:r>
    </w:p>
    <w:p w14:paraId="5E0DFD8D" w14:textId="77777777" w:rsidR="00FE156E" w:rsidRPr="006648F7" w:rsidRDefault="00FE156E" w:rsidP="004539E5">
      <w:pPr>
        <w:pStyle w:val="NoSpacing"/>
        <w:rPr>
          <w:rFonts w:ascii="Angsana New" w:hAnsi="Angsana New"/>
          <w:sz w:val="22"/>
          <w:cs/>
        </w:rPr>
      </w:pPr>
    </w:p>
    <w:p w14:paraId="59C4EA48" w14:textId="3D16C579" w:rsidR="009D03F5" w:rsidRDefault="007725A9" w:rsidP="00F27306">
      <w:pPr>
        <w:pStyle w:val="ListParagraph"/>
        <w:spacing w:line="240" w:lineRule="auto"/>
        <w:ind w:left="1080"/>
        <w:contextualSpacing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ข้อมูลเกี่ยวกับข้อสมมติและความไม่แน่นอนของการประมาณการ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860F2">
        <w:rPr>
          <w:rFonts w:ascii="Angsana New" w:hAnsi="Angsana New"/>
          <w:sz w:val="28"/>
          <w:szCs w:val="28"/>
        </w:rPr>
        <w:t xml:space="preserve">30 </w:t>
      </w:r>
      <w:r w:rsidRPr="008860F2">
        <w:rPr>
          <w:rFonts w:ascii="Angsana New" w:hAnsi="Angsana New" w:hint="cs"/>
          <w:sz w:val="28"/>
          <w:szCs w:val="28"/>
          <w:cs/>
        </w:rPr>
        <w:t>กันยายน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</w:rPr>
        <w:t xml:space="preserve">2563 </w:t>
      </w:r>
      <w:r w:rsidRPr="008860F2">
        <w:rPr>
          <w:rFonts w:ascii="Angsana New" w:hAnsi="Angsana New"/>
          <w:sz w:val="28"/>
          <w:szCs w:val="28"/>
          <w:cs/>
        </w:rPr>
        <w:t>ซึ่งมีความเสี่ยงอย่างมีนัยสำคัญที่</w:t>
      </w:r>
      <w:r w:rsidRPr="008860F2">
        <w:rPr>
          <w:rFonts w:ascii="Angsana New" w:hAnsi="Angsana New" w:hint="cs"/>
          <w:sz w:val="28"/>
          <w:szCs w:val="28"/>
          <w:cs/>
        </w:rPr>
        <w:t>อาจ</w:t>
      </w:r>
      <w:r w:rsidRPr="008860F2">
        <w:rPr>
          <w:rFonts w:ascii="Angsana New" w:hAnsi="Angsana New"/>
          <w:sz w:val="28"/>
          <w:szCs w:val="28"/>
          <w:cs/>
        </w:rPr>
        <w:t>ส่งผลให้ต้องมีการปรับปรุงมูลค่าตามบัญชีของสินทรัพย์และหนี้สิน</w:t>
      </w:r>
      <w:r w:rsidRPr="008860F2">
        <w:rPr>
          <w:rFonts w:ascii="Angsana New" w:hAnsi="Angsana New" w:hint="cs"/>
          <w:sz w:val="28"/>
          <w:szCs w:val="28"/>
          <w:cs/>
        </w:rPr>
        <w:t>อย่างมีสาระสำคัญ</w:t>
      </w:r>
      <w:r w:rsidRPr="008860F2">
        <w:rPr>
          <w:rFonts w:ascii="Angsana New" w:hAnsi="Angsana New"/>
          <w:sz w:val="28"/>
          <w:szCs w:val="28"/>
          <w:cs/>
        </w:rPr>
        <w:t>ในปีบัญชีถัดไป</w:t>
      </w:r>
      <w:r w:rsidRPr="008860F2">
        <w:rPr>
          <w:rFonts w:ascii="Angsana New" w:hAnsi="Angsana New"/>
          <w:sz w:val="28"/>
          <w:szCs w:val="28"/>
          <w:rtl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ได้เปิดเผยในหมายเหตุข้อต่อไปนี้</w:t>
      </w:r>
    </w:p>
    <w:p w14:paraId="2DA27A2C" w14:textId="3705EEC2" w:rsidR="005E7A1D" w:rsidRPr="006648F7" w:rsidRDefault="005E7A1D">
      <w:pPr>
        <w:spacing w:line="240" w:lineRule="auto"/>
        <w:jc w:val="left"/>
        <w:rPr>
          <w:rFonts w:ascii="Angsana New" w:hAnsi="Angsana New"/>
          <w:sz w:val="22"/>
          <w:szCs w:val="22"/>
          <w:cs/>
        </w:rPr>
      </w:pPr>
    </w:p>
    <w:tbl>
      <w:tblPr>
        <w:tblW w:w="8622" w:type="dxa"/>
        <w:tblInd w:w="990" w:type="dxa"/>
        <w:tblLook w:val="00A0" w:firstRow="1" w:lastRow="0" w:firstColumn="1" w:lastColumn="0" w:noHBand="0" w:noVBand="0"/>
      </w:tblPr>
      <w:tblGrid>
        <w:gridCol w:w="1782"/>
        <w:gridCol w:w="6840"/>
      </w:tblGrid>
      <w:tr w:rsidR="00AF6C83" w:rsidRPr="008860F2" w14:paraId="66857F27" w14:textId="77777777" w:rsidTr="00972C4E">
        <w:trPr>
          <w:trHeight w:val="434"/>
        </w:trPr>
        <w:tc>
          <w:tcPr>
            <w:tcW w:w="1782" w:type="dxa"/>
          </w:tcPr>
          <w:p w14:paraId="775C8A18" w14:textId="3D0F976A" w:rsidR="00AF6C83" w:rsidRDefault="005775D3" w:rsidP="00972C4E">
            <w:pPr>
              <w:spacing w:line="240" w:lineRule="auto"/>
              <w:ind w:firstLine="1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="00972C4E">
              <w:rPr>
                <w:rFonts w:ascii="Angsana New" w:hAnsi="Angsana New" w:hint="cs"/>
                <w:sz w:val="28"/>
                <w:szCs w:val="28"/>
                <w:cs/>
              </w:rPr>
              <w:t>ข้อ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F6C83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6840" w:type="dxa"/>
          </w:tcPr>
          <w:p w14:paraId="342ABC45" w14:textId="133180E2" w:rsidR="00AF6C83" w:rsidRPr="000B3224" w:rsidRDefault="00AF6C83" w:rsidP="00142A48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224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0B3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ประมาณการต้นทุนทั้งหมดที่จะใช้ในการพัฒนาอสังหาริมทรัพย์</w:t>
            </w:r>
            <w:r w:rsidR="00037DC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พัฒนา</w:t>
            </w:r>
            <w:r w:rsidRPr="000B32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เพื่อขาย</w:t>
            </w:r>
          </w:p>
        </w:tc>
      </w:tr>
      <w:tr w:rsidR="00142A48" w:rsidRPr="008860F2" w14:paraId="78642062" w14:textId="77777777" w:rsidTr="00972C4E">
        <w:trPr>
          <w:trHeight w:val="434"/>
        </w:trPr>
        <w:tc>
          <w:tcPr>
            <w:tcW w:w="1782" w:type="dxa"/>
          </w:tcPr>
          <w:p w14:paraId="3F8AE152" w14:textId="1A30854B" w:rsidR="00142A48" w:rsidRPr="008860F2" w:rsidRDefault="005775D3" w:rsidP="00972C4E">
            <w:pPr>
              <w:spacing w:line="240" w:lineRule="auto"/>
              <w:ind w:firstLine="1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="00972C4E">
              <w:rPr>
                <w:rFonts w:ascii="Angsana New" w:hAnsi="Angsana New" w:hint="cs"/>
                <w:sz w:val="28"/>
                <w:szCs w:val="28"/>
                <w:cs/>
              </w:rPr>
              <w:t>ข้อ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2A48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6840" w:type="dxa"/>
          </w:tcPr>
          <w:p w14:paraId="4DF2D863" w14:textId="505A965C" w:rsidR="00142A48" w:rsidRPr="000B3224" w:rsidRDefault="00BD023D" w:rsidP="00142A48">
            <w:pPr>
              <w:spacing w:line="240" w:lineRule="auto"/>
              <w:ind w:left="342" w:hanging="342"/>
              <w:rPr>
                <w:spacing w:val="-2"/>
                <w:sz w:val="28"/>
                <w:szCs w:val="28"/>
                <w:cs/>
              </w:rPr>
            </w:pPr>
            <w:r w:rsidRPr="000B322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การประมาณการค่าเผื่อขาดทุนจากการลดมูลค่าของอสังหาริมทรัพย์พัฒนาเพื่อขาย</w:t>
            </w:r>
          </w:p>
        </w:tc>
      </w:tr>
      <w:tr w:rsidR="007725A9" w:rsidRPr="008860F2" w14:paraId="35D3C0A5" w14:textId="77777777" w:rsidTr="00972C4E">
        <w:trPr>
          <w:trHeight w:val="812"/>
        </w:trPr>
        <w:tc>
          <w:tcPr>
            <w:tcW w:w="1782" w:type="dxa"/>
          </w:tcPr>
          <w:p w14:paraId="44146D86" w14:textId="5276422C" w:rsidR="007725A9" w:rsidRPr="008860F2" w:rsidRDefault="005775D3" w:rsidP="00972C4E">
            <w:pPr>
              <w:spacing w:line="240" w:lineRule="auto"/>
              <w:ind w:firstLine="1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="00972C4E">
              <w:rPr>
                <w:rFonts w:ascii="Angsana New" w:hAnsi="Angsana New" w:hint="cs"/>
                <w:sz w:val="28"/>
                <w:szCs w:val="28"/>
                <w:cs/>
              </w:rPr>
              <w:t>ข้อ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725A9" w:rsidRPr="008860F2">
              <w:rPr>
                <w:rFonts w:ascii="Angsana New" w:hAnsi="Angsana New"/>
                <w:sz w:val="28"/>
                <w:szCs w:val="28"/>
              </w:rPr>
              <w:t>2</w:t>
            </w:r>
            <w:r w:rsidR="004A11FC" w:rsidRPr="008860F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6840" w:type="dxa"/>
          </w:tcPr>
          <w:p w14:paraId="5EBA8D83" w14:textId="77777777" w:rsidR="007725A9" w:rsidRPr="000B3224" w:rsidRDefault="007725A9" w:rsidP="007725A9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0B3224">
              <w:rPr>
                <w:rFonts w:ascii="Angsana New" w:hAnsi="Angsana New"/>
                <w:sz w:val="28"/>
                <w:szCs w:val="28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7725A9" w:rsidRPr="008860F2" w14:paraId="3375602A" w14:textId="77777777" w:rsidTr="00972C4E">
        <w:trPr>
          <w:trHeight w:val="812"/>
        </w:trPr>
        <w:tc>
          <w:tcPr>
            <w:tcW w:w="1782" w:type="dxa"/>
          </w:tcPr>
          <w:p w14:paraId="0CEBFFA7" w14:textId="1DD5671B" w:rsidR="007725A9" w:rsidRPr="008860F2" w:rsidRDefault="005775D3" w:rsidP="00972C4E">
            <w:pPr>
              <w:spacing w:line="240" w:lineRule="auto"/>
              <w:ind w:firstLine="1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="00972C4E">
              <w:rPr>
                <w:rFonts w:ascii="Angsana New" w:hAnsi="Angsana New" w:hint="cs"/>
                <w:sz w:val="28"/>
                <w:szCs w:val="28"/>
                <w:cs/>
              </w:rPr>
              <w:t>ข้อ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F593A" w:rsidRPr="008860F2">
              <w:rPr>
                <w:rFonts w:ascii="Angsana New" w:hAnsi="Angsana New"/>
                <w:sz w:val="28"/>
                <w:szCs w:val="28"/>
              </w:rPr>
              <w:t>3</w:t>
            </w:r>
            <w:r w:rsidR="008606A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6840" w:type="dxa"/>
          </w:tcPr>
          <w:p w14:paraId="54BB6097" w14:textId="77777777" w:rsidR="007725A9" w:rsidRPr="008860F2" w:rsidRDefault="007725A9" w:rsidP="007725A9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</w:tbl>
    <w:p w14:paraId="7D915A34" w14:textId="77777777" w:rsidR="00F84495" w:rsidRDefault="00F84495" w:rsidP="00F84495">
      <w:pPr>
        <w:tabs>
          <w:tab w:val="left" w:pos="508"/>
          <w:tab w:val="left" w:pos="540"/>
        </w:tabs>
        <w:spacing w:line="240" w:lineRule="auto"/>
        <w:ind w:left="900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11B9D145" w14:textId="77777777" w:rsidR="00F84495" w:rsidRDefault="00F84495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  <w:lang w:val="th-TH"/>
        </w:rPr>
      </w:pPr>
      <w:r>
        <w:rPr>
          <w:rFonts w:ascii="Angsana New" w:hAnsi="Angsana New"/>
          <w:b/>
          <w:bCs/>
          <w:sz w:val="28"/>
          <w:szCs w:val="28"/>
          <w:cs/>
          <w:lang w:val="th-TH"/>
        </w:rPr>
        <w:br w:type="page"/>
      </w:r>
    </w:p>
    <w:p w14:paraId="0FCBEFE2" w14:textId="4C3E6BC9" w:rsidR="007725A9" w:rsidRPr="008860F2" w:rsidRDefault="007725A9" w:rsidP="002C0C99">
      <w:pPr>
        <w:numPr>
          <w:ilvl w:val="0"/>
          <w:numId w:val="14"/>
        </w:numPr>
        <w:tabs>
          <w:tab w:val="left" w:pos="508"/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8860F2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การเปลี่ยนแปลงนโยบายการบัญชี</w:t>
      </w:r>
      <w:r w:rsidRPr="008860F2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14:paraId="1DBE6208" w14:textId="77777777" w:rsidR="007725A9" w:rsidRPr="00F07D0E" w:rsidRDefault="007725A9" w:rsidP="007725A9">
      <w:pPr>
        <w:tabs>
          <w:tab w:val="left" w:pos="508"/>
          <w:tab w:val="left" w:pos="540"/>
        </w:tabs>
        <w:spacing w:line="240" w:lineRule="auto"/>
        <w:ind w:left="900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2BC397D6" w14:textId="28C0A5BE" w:rsidR="007725A9" w:rsidRPr="008860F2" w:rsidRDefault="007725A9" w:rsidP="007725A9">
      <w:pPr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ตั้งแต่วันที่ </w:t>
      </w:r>
      <w:r w:rsidRPr="008860F2">
        <w:rPr>
          <w:rFonts w:ascii="Angsana New" w:hAnsi="Angsana New"/>
          <w:sz w:val="28"/>
          <w:szCs w:val="28"/>
        </w:rPr>
        <w:t xml:space="preserve">1 </w:t>
      </w:r>
      <w:r w:rsidRPr="008860F2">
        <w:rPr>
          <w:rFonts w:ascii="Angsana New" w:hAnsi="Angsana New" w:hint="cs"/>
          <w:sz w:val="28"/>
          <w:szCs w:val="28"/>
          <w:cs/>
        </w:rPr>
        <w:t>ตุลาคม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</w:rPr>
        <w:t xml:space="preserve">2562 </w:t>
      </w:r>
      <w:r w:rsidRPr="008860F2">
        <w:rPr>
          <w:rFonts w:ascii="Angsana New" w:hAnsi="Angsana New"/>
          <w:sz w:val="28"/>
          <w:szCs w:val="28"/>
          <w:cs/>
        </w:rPr>
        <w:t>กลุ่มบริษัทถือปฏิบัติตาม</w:t>
      </w:r>
      <w:r w:rsidRPr="008860F2">
        <w:rPr>
          <w:rFonts w:ascii="Angsana New" w:hAnsi="Angsana New"/>
          <w:sz w:val="28"/>
          <w:szCs w:val="28"/>
        </w:rPr>
        <w:t xml:space="preserve"> TFRS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</w:rPr>
        <w:t xml:space="preserve">15 </w:t>
      </w:r>
      <w:r w:rsidRPr="008860F2">
        <w:rPr>
          <w:rFonts w:ascii="Angsana New" w:hAnsi="Angsana New"/>
          <w:sz w:val="28"/>
          <w:szCs w:val="28"/>
          <w:cs/>
        </w:rPr>
        <w:t xml:space="preserve">โดยใช้วิธีรับรู้ผลกระทบสะสมของการเริ่มใช้มาตรฐานฉบับนี้เป็นครั้งแรกเฉพาะกับสัญญาที่ยังไม่เสร็จสมบูรณ์ก่อนวันที่ </w:t>
      </w:r>
      <w:r w:rsidRPr="008860F2">
        <w:rPr>
          <w:rFonts w:ascii="Angsana New" w:hAnsi="Angsana New"/>
          <w:sz w:val="28"/>
          <w:szCs w:val="28"/>
        </w:rPr>
        <w:t xml:space="preserve">1 </w:t>
      </w:r>
      <w:r w:rsidRPr="008860F2">
        <w:rPr>
          <w:rFonts w:ascii="Angsana New" w:hAnsi="Angsana New" w:hint="cs"/>
          <w:sz w:val="28"/>
          <w:szCs w:val="28"/>
          <w:cs/>
        </w:rPr>
        <w:t>ตุลาคม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</w:rPr>
        <w:t xml:space="preserve">2562 </w:t>
      </w:r>
      <w:r w:rsidRPr="008860F2">
        <w:rPr>
          <w:rFonts w:ascii="Angsana New" w:hAnsi="Angsana New"/>
          <w:sz w:val="28"/>
          <w:szCs w:val="28"/>
          <w:cs/>
        </w:rPr>
        <w:t>โดยปรับปรุงกับกำไรสะสม</w:t>
      </w:r>
      <w:r w:rsidRPr="008860F2">
        <w:rPr>
          <w:rFonts w:ascii="Angsana New" w:hAnsi="Angsana New" w:hint="cs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860F2">
        <w:rPr>
          <w:rFonts w:ascii="Angsana New" w:hAnsi="Angsana New"/>
          <w:sz w:val="28"/>
          <w:szCs w:val="28"/>
        </w:rPr>
        <w:t xml:space="preserve">1 </w:t>
      </w:r>
      <w:r w:rsidRPr="008860F2">
        <w:rPr>
          <w:rFonts w:ascii="Angsana New" w:hAnsi="Angsana New" w:hint="cs"/>
          <w:sz w:val="28"/>
          <w:szCs w:val="28"/>
          <w:cs/>
        </w:rPr>
        <w:t>ตุลาคม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</w:rPr>
        <w:t>2562</w:t>
      </w:r>
      <w:r w:rsidRPr="008860F2">
        <w:rPr>
          <w:rFonts w:ascii="Angsana New" w:hAnsi="Angsana New"/>
          <w:sz w:val="28"/>
          <w:szCs w:val="28"/>
          <w:cs/>
        </w:rPr>
        <w:t xml:space="preserve"> ดังนั้น กลุ่มบริษัทจึงไม่ปรับปรุงข้อมูลที่นำเสนอในปี</w:t>
      </w:r>
      <w:r w:rsidRPr="008860F2">
        <w:rPr>
          <w:rFonts w:ascii="Angsana New" w:hAnsi="Angsana New"/>
          <w:sz w:val="28"/>
          <w:szCs w:val="28"/>
        </w:rPr>
        <w:t xml:space="preserve"> 2562 </w:t>
      </w:r>
      <w:r w:rsidRPr="008860F2">
        <w:rPr>
          <w:rFonts w:ascii="Angsana New" w:hAnsi="Angsana New"/>
          <w:sz w:val="28"/>
          <w:szCs w:val="28"/>
          <w:cs/>
        </w:rPr>
        <w:t xml:space="preserve">ซึ่งได้เคยรายงานไว้ตาม </w:t>
      </w:r>
      <w:r w:rsidRPr="008860F2">
        <w:rPr>
          <w:rFonts w:ascii="Angsana New" w:hAnsi="Angsana New"/>
          <w:sz w:val="28"/>
          <w:szCs w:val="28"/>
        </w:rPr>
        <w:t xml:space="preserve">TAS 18 </w:t>
      </w:r>
      <w:r w:rsidRPr="008860F2">
        <w:rPr>
          <w:rFonts w:ascii="Angsana New" w:hAnsi="Angsana New"/>
          <w:sz w:val="28"/>
          <w:szCs w:val="28"/>
          <w:cs/>
        </w:rPr>
        <w:t xml:space="preserve">และการตีความมาตรฐานการรายงานทางการเงินที่เกี่ยวข้อง ทั้งนี้ ข้อกำหนดในการเปิดเผยข้อมูลของ </w:t>
      </w:r>
      <w:r w:rsidRPr="008860F2">
        <w:rPr>
          <w:rFonts w:ascii="Angsana New" w:hAnsi="Angsana New"/>
          <w:sz w:val="28"/>
          <w:szCs w:val="28"/>
        </w:rPr>
        <w:t>TFRS 15</w:t>
      </w:r>
      <w:r w:rsidRPr="008860F2">
        <w:rPr>
          <w:rFonts w:ascii="Angsana New" w:hAnsi="Angsana New"/>
          <w:sz w:val="28"/>
          <w:szCs w:val="28"/>
          <w:cs/>
        </w:rPr>
        <w:t xml:space="preserve"> จะไม่ถูกนำมาใช้กับข้อมูลเปรียบเทียบ</w:t>
      </w:r>
      <w:r w:rsidRPr="008860F2">
        <w:rPr>
          <w:rFonts w:ascii="Angsana New" w:hAnsi="Angsana New"/>
          <w:sz w:val="28"/>
          <w:szCs w:val="28"/>
        </w:rPr>
        <w:t xml:space="preserve"> </w:t>
      </w:r>
    </w:p>
    <w:p w14:paraId="09A4B8CC" w14:textId="77777777" w:rsidR="007725A9" w:rsidRPr="00F07D0E" w:rsidRDefault="007725A9" w:rsidP="007725A9">
      <w:pPr>
        <w:ind w:left="540"/>
        <w:rPr>
          <w:rFonts w:ascii="Angsana New" w:hAnsi="Angsana New"/>
          <w:sz w:val="28"/>
          <w:szCs w:val="28"/>
          <w:cs/>
        </w:rPr>
      </w:pPr>
    </w:p>
    <w:p w14:paraId="4A0FE304" w14:textId="253ABD02" w:rsidR="004A11FC" w:rsidRPr="008860F2" w:rsidRDefault="004A11FC" w:rsidP="00854682">
      <w:pPr>
        <w:ind w:left="540" w:right="-45"/>
        <w:rPr>
          <w:rFonts w:ascii="Angsana New" w:hAnsi="Angsana New"/>
          <w:sz w:val="28"/>
          <w:szCs w:val="28"/>
        </w:rPr>
      </w:pPr>
      <w:r w:rsidRPr="00840013">
        <w:rPr>
          <w:rFonts w:asciiTheme="majorBidi" w:hAnsiTheme="majorBidi" w:cstheme="majorBidi"/>
          <w:sz w:val="28"/>
          <w:szCs w:val="28"/>
          <w:cs/>
        </w:rPr>
        <w:t>ตาม</w:t>
      </w:r>
      <w:r w:rsidRPr="00840013">
        <w:rPr>
          <w:rFonts w:asciiTheme="majorBidi" w:hAnsiTheme="majorBidi" w:cstheme="majorBidi"/>
          <w:sz w:val="28"/>
          <w:szCs w:val="28"/>
        </w:rPr>
        <w:t xml:space="preserve"> TFRS 15</w:t>
      </w:r>
      <w:r w:rsidRPr="00840013">
        <w:rPr>
          <w:rFonts w:asciiTheme="majorBidi" w:hAnsiTheme="majorBidi" w:cstheme="majorBidi"/>
          <w:sz w:val="28"/>
          <w:szCs w:val="28"/>
          <w:cs/>
        </w:rPr>
        <w:t xml:space="preserve"> กลุ่มบริษัทรับรู้รายได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</w:t>
      </w:r>
      <w:r w:rsidR="00E7291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40013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840013">
        <w:rPr>
          <w:rFonts w:asciiTheme="majorBidi" w:hAnsiTheme="majorBidi" w:cstheme="majorBidi"/>
          <w:sz w:val="28"/>
          <w:szCs w:val="28"/>
          <w:cs/>
        </w:rPr>
        <w:t xml:space="preserve">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 โดยมีการใช้วิจารณญาณในการพิจารณาจังหวะเวลาในการส่งมอบการควบคุม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840013">
        <w:rPr>
          <w:rFonts w:asciiTheme="majorBidi" w:hAnsiTheme="majorBidi" w:cstheme="majorBidi"/>
          <w:sz w:val="28"/>
          <w:szCs w:val="28"/>
        </w:rPr>
        <w:t xml:space="preserve">TAS 18 </w:t>
      </w:r>
      <w:r w:rsidRPr="00840013">
        <w:rPr>
          <w:rFonts w:asciiTheme="majorBidi" w:hAnsiTheme="majorBidi" w:cstheme="majorBidi"/>
          <w:sz w:val="28"/>
          <w:szCs w:val="28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</w:p>
    <w:p w14:paraId="2E6D3647" w14:textId="37BA62C6" w:rsidR="005E7A1D" w:rsidRPr="00F07D0E" w:rsidRDefault="005E7A1D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</w:p>
    <w:p w14:paraId="0B7EDF34" w14:textId="77777777" w:rsidR="007725A9" w:rsidRPr="008860F2" w:rsidRDefault="007725A9" w:rsidP="007725A9">
      <w:pPr>
        <w:ind w:left="540"/>
        <w:rPr>
          <w:rFonts w:asciiTheme="majorBidi" w:hAnsiTheme="majorBidi" w:cstheme="majorBidi"/>
          <w:sz w:val="28"/>
          <w:szCs w:val="28"/>
        </w:rPr>
      </w:pPr>
      <w:r w:rsidRPr="008860F2">
        <w:rPr>
          <w:rFonts w:asciiTheme="majorBidi" w:hAnsiTheme="majorBidi" w:cstheme="majorBidi"/>
          <w:sz w:val="28"/>
          <w:szCs w:val="28"/>
          <w:cs/>
        </w:rPr>
        <w:t>ค่านายหน้าจ่าย</w:t>
      </w:r>
    </w:p>
    <w:p w14:paraId="1D459573" w14:textId="77777777" w:rsidR="007725A9" w:rsidRPr="00F07D0E" w:rsidRDefault="007725A9" w:rsidP="007725A9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218853D" w14:textId="3C1FDF35" w:rsidR="00BF38FE" w:rsidRPr="008860F2" w:rsidRDefault="00BF38FE" w:rsidP="00BF38FE">
      <w:pPr>
        <w:autoSpaceDE w:val="0"/>
        <w:autoSpaceDN w:val="0"/>
        <w:adjustRightInd w:val="0"/>
        <w:spacing w:line="191" w:lineRule="atLeast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 w:hint="cs"/>
          <w:sz w:val="28"/>
          <w:szCs w:val="28"/>
          <w:cs/>
        </w:rPr>
        <w:t xml:space="preserve">ตาม </w:t>
      </w:r>
      <w:r w:rsidRPr="008860F2">
        <w:rPr>
          <w:rFonts w:ascii="Angsana New" w:hAnsi="Angsana New" w:hint="cs"/>
          <w:sz w:val="28"/>
          <w:szCs w:val="28"/>
        </w:rPr>
        <w:t>TAS 18</w:t>
      </w:r>
      <w:r w:rsidRPr="008860F2">
        <w:rPr>
          <w:rFonts w:ascii="Angsana New" w:hAnsi="Angsana New" w:hint="cs"/>
          <w:sz w:val="28"/>
          <w:szCs w:val="28"/>
          <w:cs/>
        </w:rPr>
        <w:t xml:space="preserve"> กลุ่มบริษัทรับรู้ค่านายหน้าจ่ายเป็นต้นทุนในการจัดจำหน่ายเมื่อเกิดขึ้น ตาม </w:t>
      </w:r>
      <w:r w:rsidRPr="008860F2">
        <w:rPr>
          <w:rFonts w:ascii="Angsana New" w:hAnsi="Angsana New" w:hint="cs"/>
          <w:sz w:val="28"/>
          <w:szCs w:val="28"/>
        </w:rPr>
        <w:t>TFRS</w:t>
      </w:r>
      <w:r w:rsidRPr="008860F2">
        <w:rPr>
          <w:rFonts w:ascii="Angsana New" w:hAnsi="Angsana New" w:hint="cs"/>
          <w:sz w:val="28"/>
          <w:szCs w:val="28"/>
          <w:cs/>
        </w:rPr>
        <w:t xml:space="preserve"> </w:t>
      </w:r>
      <w:r w:rsidRPr="008860F2">
        <w:rPr>
          <w:rFonts w:ascii="Angsana New" w:hAnsi="Angsana New" w:hint="cs"/>
          <w:sz w:val="28"/>
          <w:szCs w:val="28"/>
        </w:rPr>
        <w:t xml:space="preserve">15 </w:t>
      </w:r>
      <w:r w:rsidRPr="008860F2">
        <w:rPr>
          <w:rFonts w:ascii="Angsana New" w:hAnsi="Angsana New" w:hint="cs"/>
          <w:sz w:val="28"/>
          <w:szCs w:val="28"/>
          <w:cs/>
        </w:rPr>
        <w:t>กลุ่มบริษัทรับรู้ค่านายหน้าดังกล่าวเป็นต้นทุนในการได้มาซึ่งสัญญา</w:t>
      </w:r>
      <w:r w:rsidR="00A3374B">
        <w:rPr>
          <w:rFonts w:ascii="Angsana New" w:hAnsi="Angsana New" w:hint="cs"/>
          <w:sz w:val="28"/>
          <w:szCs w:val="28"/>
          <w:cs/>
        </w:rPr>
        <w:t>ที่ทำกับลูกค้า</w:t>
      </w:r>
      <w:r w:rsidRPr="008860F2">
        <w:rPr>
          <w:rFonts w:ascii="Angsana New" w:hAnsi="Angsana New" w:hint="cs"/>
          <w:sz w:val="28"/>
          <w:szCs w:val="28"/>
          <w:cs/>
        </w:rPr>
        <w:t xml:space="preserve"> (</w:t>
      </w:r>
      <w:r w:rsidR="00A3374B">
        <w:rPr>
          <w:rFonts w:asciiTheme="majorBidi" w:hAnsiTheme="majorBidi" w:cstheme="majorBidi" w:hint="cs"/>
          <w:sz w:val="28"/>
          <w:szCs w:val="28"/>
          <w:cs/>
        </w:rPr>
        <w:t>สินทรัพย์ต้นทุนของสัญญา</w:t>
      </w:r>
      <w:r w:rsidRPr="008860F2">
        <w:rPr>
          <w:rFonts w:ascii="Angsana New" w:hAnsi="Angsana New" w:hint="cs"/>
          <w:sz w:val="28"/>
          <w:szCs w:val="28"/>
          <w:cs/>
        </w:rPr>
        <w:t xml:space="preserve">) หากคาดว่าจะได้รับคืนต้นทุนดังกล่าว </w:t>
      </w:r>
      <w:r w:rsidR="00B27B52" w:rsidRPr="008860F2">
        <w:rPr>
          <w:rFonts w:ascii="Angsana New" w:hAnsi="Angsana New" w:hint="cs"/>
          <w:sz w:val="28"/>
          <w:szCs w:val="28"/>
          <w:cs/>
        </w:rPr>
        <w:t>ต้นทุนในการได้มาซึ่งสัญญา</w:t>
      </w:r>
      <w:r w:rsidR="00B27B52">
        <w:rPr>
          <w:rFonts w:ascii="Angsana New" w:hAnsi="Angsana New" w:hint="cs"/>
          <w:sz w:val="28"/>
          <w:szCs w:val="28"/>
          <w:cs/>
        </w:rPr>
        <w:t>ที่ทำกับลูกค้าบันทึกเป็นค่าใช้จ่ายในกำไรหรือขาดทุนโดยสอดคล้องกับการรับรู้รายได้ของสัญญาที่เกี่ยวข้อง</w:t>
      </w:r>
      <w:r w:rsidRPr="008860F2">
        <w:rPr>
          <w:rFonts w:ascii="Angsana New" w:hAnsi="Angsana New" w:hint="cs"/>
          <w:sz w:val="28"/>
          <w:szCs w:val="28"/>
          <w:cs/>
        </w:rPr>
        <w:t>ดังกล่าวจะรับรู้เป็นค่าใช้จ่ายเมื่อเกิดขึ้นหากคาดว่าระยะเวลาในการตัดจำหน่ายเท่ากับ</w:t>
      </w:r>
      <w:r w:rsidR="003F3DD0">
        <w:rPr>
          <w:rFonts w:ascii="Angsana New" w:hAnsi="Angsana New" w:hint="cs"/>
          <w:sz w:val="28"/>
          <w:szCs w:val="28"/>
          <w:cs/>
        </w:rPr>
        <w:t>หรือน้อยกว่า</w:t>
      </w:r>
      <w:r w:rsidRPr="008860F2">
        <w:rPr>
          <w:rFonts w:ascii="Angsana New" w:hAnsi="Angsana New" w:hint="cs"/>
          <w:sz w:val="28"/>
          <w:szCs w:val="28"/>
          <w:cs/>
        </w:rPr>
        <w:t>หนึ่งปี</w:t>
      </w:r>
      <w:r w:rsidRPr="008860F2">
        <w:rPr>
          <w:rFonts w:ascii="Angsana New" w:hAnsi="Angsana New" w:hint="cs"/>
          <w:sz w:val="28"/>
          <w:szCs w:val="28"/>
        </w:rPr>
        <w:t xml:space="preserve"> </w:t>
      </w:r>
      <w:r w:rsidRPr="008860F2">
        <w:rPr>
          <w:rFonts w:ascii="Angsana New" w:hAnsi="Angsana New" w:hint="cs"/>
          <w:sz w:val="28"/>
          <w:szCs w:val="28"/>
          <w:cs/>
        </w:rPr>
        <w:t>การเปลี่ยนแปลงดังกล่าวส่งผลให้</w:t>
      </w:r>
      <w:r w:rsidRPr="008860F2">
        <w:rPr>
          <w:rFonts w:ascii="Angsana New" w:hAnsi="Angsana New"/>
          <w:sz w:val="28"/>
          <w:szCs w:val="28"/>
          <w:cs/>
        </w:rPr>
        <w:t>ต้นทุนในการจัดจำหน่าย</w:t>
      </w:r>
      <w:r w:rsidRPr="008860F2">
        <w:rPr>
          <w:rFonts w:ascii="Angsana New" w:hAnsi="Angsana New" w:hint="cs"/>
          <w:sz w:val="28"/>
          <w:szCs w:val="28"/>
          <w:cs/>
        </w:rPr>
        <w:t>ลดลง และรับรู้</w:t>
      </w:r>
      <w:r w:rsidR="00AB0DC1">
        <w:rPr>
          <w:rFonts w:asciiTheme="majorBidi" w:hAnsiTheme="majorBidi" w:cstheme="majorBidi" w:hint="cs"/>
          <w:sz w:val="28"/>
          <w:szCs w:val="28"/>
          <w:cs/>
        </w:rPr>
        <w:t>ต้นทุนในการได้มาซึ่งสัญญาที่ทำกับลูกค้า</w:t>
      </w:r>
      <w:r w:rsidRPr="008860F2">
        <w:rPr>
          <w:rFonts w:ascii="Angsana New" w:hAnsi="Angsana New" w:hint="cs"/>
          <w:sz w:val="28"/>
          <w:szCs w:val="28"/>
          <w:cs/>
        </w:rPr>
        <w:t xml:space="preserve"> และสินทรัพย์ภาษีเงินได้รอการตัดบัญชีลดลง</w:t>
      </w:r>
    </w:p>
    <w:p w14:paraId="6EC26060" w14:textId="77777777" w:rsidR="007725A9" w:rsidRPr="001C2CCB" w:rsidRDefault="007725A9" w:rsidP="007725A9">
      <w:pPr>
        <w:tabs>
          <w:tab w:val="left" w:pos="508"/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  <w:lang w:val="th-TH"/>
        </w:rPr>
      </w:pPr>
    </w:p>
    <w:p w14:paraId="1CE56652" w14:textId="77777777" w:rsidR="00F07D0E" w:rsidRDefault="00F07D0E">
      <w:pPr>
        <w:spacing w:line="240" w:lineRule="auto"/>
        <w:jc w:val="lef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1F828C7" w14:textId="597948A9" w:rsidR="00125139" w:rsidRPr="008860F2" w:rsidRDefault="00125139" w:rsidP="00BF38FE">
      <w:pPr>
        <w:ind w:left="54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8860F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ตารางต่อไปนี้แสดงผลกระทบของการถือปฏิบัติตาม </w:t>
      </w:r>
      <w:r w:rsidRPr="008860F2">
        <w:rPr>
          <w:rFonts w:asciiTheme="majorBidi" w:hAnsiTheme="majorBidi" w:cstheme="majorBidi"/>
          <w:sz w:val="28"/>
          <w:szCs w:val="28"/>
        </w:rPr>
        <w:t xml:space="preserve">TFRS 15 </w:t>
      </w:r>
      <w:r w:rsidRPr="008860F2">
        <w:rPr>
          <w:rFonts w:asciiTheme="majorBidi" w:hAnsiTheme="majorBidi" w:cstheme="majorBidi"/>
          <w:sz w:val="28"/>
          <w:szCs w:val="28"/>
          <w:cs/>
        </w:rPr>
        <w:t xml:space="preserve">ต่องบการเงิน </w:t>
      </w:r>
    </w:p>
    <w:p w14:paraId="18413555" w14:textId="77777777" w:rsidR="00125139" w:rsidRPr="008860F2" w:rsidRDefault="00125139" w:rsidP="00125139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78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11"/>
        <w:gridCol w:w="283"/>
        <w:gridCol w:w="1276"/>
        <w:gridCol w:w="284"/>
        <w:gridCol w:w="1417"/>
      </w:tblGrid>
      <w:tr w:rsidR="00BF38FE" w:rsidRPr="008860F2" w14:paraId="0C17B961" w14:textId="77777777" w:rsidTr="00840013">
        <w:trPr>
          <w:tblHeader/>
        </w:trPr>
        <w:tc>
          <w:tcPr>
            <w:tcW w:w="4050" w:type="dxa"/>
            <w:shd w:val="clear" w:color="auto" w:fill="auto"/>
          </w:tcPr>
          <w:p w14:paraId="7151B687" w14:textId="77777777" w:rsidR="00BF38FE" w:rsidRPr="008860F2" w:rsidRDefault="00BF38FE" w:rsidP="0084001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60" w:type="dxa"/>
          </w:tcPr>
          <w:p w14:paraId="66D452E0" w14:textId="77777777" w:rsidR="00BF38FE" w:rsidRPr="008860F2" w:rsidRDefault="00BF38FE" w:rsidP="00840013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471" w:type="dxa"/>
            <w:gridSpan w:val="5"/>
          </w:tcPr>
          <w:p w14:paraId="7A7C42B3" w14:textId="77777777" w:rsidR="00BF38FE" w:rsidRPr="008860F2" w:rsidRDefault="00BF38FE" w:rsidP="00840013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BF38FE" w:rsidRPr="008860F2" w14:paraId="14145941" w14:textId="77777777" w:rsidTr="00840013">
        <w:trPr>
          <w:tblHeader/>
        </w:trPr>
        <w:tc>
          <w:tcPr>
            <w:tcW w:w="4050" w:type="dxa"/>
            <w:shd w:val="clear" w:color="auto" w:fill="auto"/>
          </w:tcPr>
          <w:p w14:paraId="052F6488" w14:textId="77777777" w:rsidR="00BF38FE" w:rsidRPr="008860F2" w:rsidRDefault="00BF38FE" w:rsidP="0084001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left="-110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none"/>
              </w:rPr>
            </w:pPr>
          </w:p>
          <w:p w14:paraId="063061EB" w14:textId="42B02E99" w:rsidR="00BF38FE" w:rsidRPr="008860F2" w:rsidRDefault="00347797" w:rsidP="0084001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left="2"/>
              <w:rPr>
                <w:b w:val="0"/>
                <w:bCs w:val="0"/>
                <w:i/>
                <w:iCs/>
                <w:sz w:val="28"/>
                <w:szCs w:val="28"/>
              </w:rPr>
            </w:pPr>
            <w:r>
              <w:rPr>
                <w:rFonts w:ascii="ZWAdobeF" w:hAnsi="ZWAdobeF" w:cs="ZWAdobeF"/>
                <w:b w:val="0"/>
                <w:iCs/>
                <w:sz w:val="2"/>
                <w:szCs w:val="2"/>
                <w:u w:val="none"/>
              </w:rPr>
              <w:t>0B</w:t>
            </w:r>
            <w:r w:rsidR="00BF38FE" w:rsidRPr="008860F2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none"/>
                <w:cs/>
              </w:rPr>
              <w:t>งบแสดงฐานะการเงิน</w:t>
            </w:r>
            <w:r w:rsidR="00BF38FE" w:rsidRPr="008860F2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none"/>
              </w:rPr>
              <w:t xml:space="preserve"> </w:t>
            </w:r>
            <w:r w:rsidR="00BF38FE" w:rsidRPr="008860F2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u w:val="none"/>
                <w:cs/>
              </w:rPr>
              <w:t xml:space="preserve">ณ วันที่ </w:t>
            </w:r>
            <w:r w:rsidR="00BF38FE" w:rsidRPr="008860F2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none"/>
              </w:rPr>
              <w:t xml:space="preserve">1 </w:t>
            </w:r>
            <w:r w:rsidR="00BF38FE" w:rsidRPr="008860F2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u w:val="none"/>
                <w:cs/>
              </w:rPr>
              <w:t xml:space="preserve">ตุลาคม </w:t>
            </w:r>
            <w:r w:rsidR="00BF38FE" w:rsidRPr="008860F2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none"/>
              </w:rPr>
              <w:t>2562</w:t>
            </w:r>
          </w:p>
        </w:tc>
        <w:tc>
          <w:tcPr>
            <w:tcW w:w="1260" w:type="dxa"/>
          </w:tcPr>
          <w:p w14:paraId="092923CE" w14:textId="77777777" w:rsidR="00BF38FE" w:rsidRPr="008860F2" w:rsidRDefault="00BF38FE" w:rsidP="00840013">
            <w:pPr>
              <w:spacing w:line="240" w:lineRule="auto"/>
              <w:ind w:left="-86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  <w:p w14:paraId="0A4F487E" w14:textId="77777777" w:rsidR="00BF38FE" w:rsidRPr="008860F2" w:rsidRDefault="00BF38FE" w:rsidP="00840013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1E9CB529" w14:textId="77777777" w:rsidR="00BF38FE" w:rsidRPr="008860F2" w:rsidRDefault="00BF38FE" w:rsidP="00840013">
            <w:pPr>
              <w:spacing w:line="240" w:lineRule="auto"/>
              <w:ind w:left="-86" w:right="-8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ตามที่เสนอรายงานไว้แล้ว</w:t>
            </w:r>
          </w:p>
        </w:tc>
        <w:tc>
          <w:tcPr>
            <w:tcW w:w="283" w:type="dxa"/>
          </w:tcPr>
          <w:p w14:paraId="7CDE9FE3" w14:textId="77777777" w:rsidR="00BF38FE" w:rsidRPr="008860F2" w:rsidRDefault="00BF38FE" w:rsidP="00840013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3A8B7F0" w14:textId="77777777" w:rsidR="00BF38FE" w:rsidRPr="008860F2" w:rsidRDefault="00BF38FE" w:rsidP="00840013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84" w:type="dxa"/>
            <w:shd w:val="clear" w:color="auto" w:fill="auto"/>
          </w:tcPr>
          <w:p w14:paraId="7AA51806" w14:textId="77777777" w:rsidR="00BF38FE" w:rsidRPr="008860F2" w:rsidRDefault="00BF38FE" w:rsidP="0084001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2A9793F8" w14:textId="77777777" w:rsidR="00BF38FE" w:rsidRPr="008860F2" w:rsidRDefault="00BF38FE" w:rsidP="00840013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ภายหลังการปรับปรุง</w:t>
            </w:r>
          </w:p>
        </w:tc>
      </w:tr>
      <w:tr w:rsidR="00BF38FE" w:rsidRPr="008860F2" w14:paraId="5D2219AE" w14:textId="77777777" w:rsidTr="00840013">
        <w:trPr>
          <w:tblHeader/>
        </w:trPr>
        <w:tc>
          <w:tcPr>
            <w:tcW w:w="4050" w:type="dxa"/>
            <w:shd w:val="clear" w:color="auto" w:fill="auto"/>
          </w:tcPr>
          <w:p w14:paraId="6BB0C304" w14:textId="77777777" w:rsidR="00BF38FE" w:rsidRPr="008860F2" w:rsidRDefault="00BF38FE" w:rsidP="0084001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left="-110"/>
              <w:rPr>
                <w:rFonts w:ascii="Angsana New" w:hAnsi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60" w:type="dxa"/>
          </w:tcPr>
          <w:p w14:paraId="77365754" w14:textId="77777777" w:rsidR="00BF38FE" w:rsidRPr="008860F2" w:rsidRDefault="00BF38FE" w:rsidP="0084001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4471" w:type="dxa"/>
            <w:gridSpan w:val="5"/>
          </w:tcPr>
          <w:p w14:paraId="7AC11A7D" w14:textId="6204648A" w:rsidR="00BF38FE" w:rsidRPr="008860F2" w:rsidRDefault="00347797" w:rsidP="0084001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="Angsana New" w:hAnsi="Angsana New" w:cs="Cordia New"/>
                <w:b w:val="0"/>
                <w:bCs w:val="0"/>
                <w:i/>
                <w:iCs/>
                <w:color w:val="000000"/>
                <w:sz w:val="28"/>
                <w:szCs w:val="28"/>
                <w:u w:val="none"/>
              </w:rPr>
            </w:pPr>
            <w:r>
              <w:rPr>
                <w:rFonts w:ascii="ZWAdobeF" w:hAnsi="ZWAdobeF" w:cs="ZWAdobeF"/>
                <w:b w:val="0"/>
                <w:bCs w:val="0"/>
                <w:iCs/>
                <w:sz w:val="2"/>
                <w:szCs w:val="2"/>
                <w:u w:val="none"/>
              </w:rPr>
              <w:t>1B</w:t>
            </w:r>
            <w:r w:rsidR="00BF38FE" w:rsidRPr="008860F2"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28"/>
                <w:szCs w:val="28"/>
                <w:u w:val="none"/>
                <w:cs/>
              </w:rPr>
              <w:t>(ล้านบาท)</w:t>
            </w:r>
          </w:p>
        </w:tc>
      </w:tr>
      <w:tr w:rsidR="00BF38FE" w:rsidRPr="008860F2" w14:paraId="735897D2" w14:textId="77777777" w:rsidTr="00840013">
        <w:tc>
          <w:tcPr>
            <w:tcW w:w="5310" w:type="dxa"/>
            <w:gridSpan w:val="2"/>
            <w:shd w:val="clear" w:color="auto" w:fill="auto"/>
          </w:tcPr>
          <w:p w14:paraId="00401430" w14:textId="77777777" w:rsidR="00BF38FE" w:rsidRPr="008860F2" w:rsidRDefault="00BF38FE" w:rsidP="00840013">
            <w:pPr>
              <w:pStyle w:val="acctfourfigures"/>
              <w:tabs>
                <w:tab w:val="clear" w:pos="765"/>
              </w:tabs>
              <w:spacing w:line="240" w:lineRule="auto"/>
              <w:ind w:left="2" w:right="-108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211" w:type="dxa"/>
          </w:tcPr>
          <w:p w14:paraId="35531F19" w14:textId="77777777" w:rsidR="00BF38FE" w:rsidRPr="008860F2" w:rsidRDefault="00BF38FE" w:rsidP="0084001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50DCDB9F" w14:textId="77777777" w:rsidR="00BF38FE" w:rsidRPr="008860F2" w:rsidRDefault="00BF38FE" w:rsidP="0084001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3E24D4F" w14:textId="77777777" w:rsidR="00BF38FE" w:rsidRPr="00AA4999" w:rsidRDefault="00BF38FE" w:rsidP="00AA49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14.09</w:t>
            </w:r>
          </w:p>
        </w:tc>
        <w:tc>
          <w:tcPr>
            <w:tcW w:w="284" w:type="dxa"/>
            <w:shd w:val="clear" w:color="auto" w:fill="auto"/>
          </w:tcPr>
          <w:p w14:paraId="5BBCB4C7" w14:textId="77777777" w:rsidR="00BF38FE" w:rsidRPr="008860F2" w:rsidRDefault="00BF38FE" w:rsidP="008400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1701167" w14:textId="77777777" w:rsidR="00BF38FE" w:rsidRPr="008860F2" w:rsidRDefault="00BF38FE" w:rsidP="0084001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14.09</w:t>
            </w:r>
          </w:p>
        </w:tc>
      </w:tr>
      <w:tr w:rsidR="00BF38FE" w:rsidRPr="008860F2" w14:paraId="2369B6A4" w14:textId="77777777" w:rsidTr="00840013">
        <w:trPr>
          <w:trHeight w:val="80"/>
        </w:trPr>
        <w:tc>
          <w:tcPr>
            <w:tcW w:w="4050" w:type="dxa"/>
            <w:shd w:val="clear" w:color="auto" w:fill="auto"/>
          </w:tcPr>
          <w:p w14:paraId="28C559C9" w14:textId="77777777" w:rsidR="00BF38FE" w:rsidRPr="008860F2" w:rsidRDefault="00BF38FE" w:rsidP="00840013">
            <w:pPr>
              <w:ind w:left="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36124FA8" w14:textId="77777777" w:rsidR="00BF38FE" w:rsidRPr="008860F2" w:rsidRDefault="00BF38FE" w:rsidP="00840013">
            <w:pPr>
              <w:pStyle w:val="acctfourfigures"/>
              <w:tabs>
                <w:tab w:val="clear" w:pos="765"/>
              </w:tabs>
              <w:spacing w:line="240" w:lineRule="auto"/>
              <w:ind w:left="2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11" w:type="dxa"/>
          </w:tcPr>
          <w:p w14:paraId="7786BF7D" w14:textId="77777777" w:rsidR="00BF38FE" w:rsidRPr="008860F2" w:rsidRDefault="00BF38FE" w:rsidP="0084001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61.46</w:t>
            </w:r>
          </w:p>
        </w:tc>
        <w:tc>
          <w:tcPr>
            <w:tcW w:w="283" w:type="dxa"/>
          </w:tcPr>
          <w:p w14:paraId="076D07FD" w14:textId="77777777" w:rsidR="00BF38FE" w:rsidRPr="008860F2" w:rsidRDefault="00BF38FE" w:rsidP="0084001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CD825D6" w14:textId="77777777" w:rsidR="00BF38FE" w:rsidRPr="008860F2" w:rsidRDefault="00BF38FE" w:rsidP="008400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(2.82)</w:t>
            </w:r>
          </w:p>
        </w:tc>
        <w:tc>
          <w:tcPr>
            <w:tcW w:w="284" w:type="dxa"/>
            <w:shd w:val="clear" w:color="auto" w:fill="auto"/>
          </w:tcPr>
          <w:p w14:paraId="0B30740A" w14:textId="77777777" w:rsidR="00BF38FE" w:rsidRPr="008860F2" w:rsidRDefault="00BF38FE" w:rsidP="008400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CE04952" w14:textId="77777777" w:rsidR="00BF38FE" w:rsidRPr="008860F2" w:rsidRDefault="00BF38FE" w:rsidP="0084001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58.64</w:t>
            </w:r>
          </w:p>
        </w:tc>
      </w:tr>
      <w:tr w:rsidR="00BF38FE" w:rsidRPr="008860F2" w14:paraId="449A85DF" w14:textId="77777777" w:rsidTr="00840013">
        <w:trPr>
          <w:trHeight w:val="80"/>
        </w:trPr>
        <w:tc>
          <w:tcPr>
            <w:tcW w:w="4050" w:type="dxa"/>
            <w:shd w:val="clear" w:color="auto" w:fill="auto"/>
          </w:tcPr>
          <w:p w14:paraId="299081FA" w14:textId="77777777" w:rsidR="00BF38FE" w:rsidRPr="008860F2" w:rsidRDefault="00BF38FE" w:rsidP="00840013">
            <w:pPr>
              <w:ind w:left="2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กำไรสะสมที่ยังไม่ได้จัดสรร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27D729D7" w14:textId="77777777" w:rsidR="00BF38FE" w:rsidRPr="008860F2" w:rsidRDefault="00BF38FE" w:rsidP="00840013">
            <w:pPr>
              <w:pStyle w:val="acctfourfigures"/>
              <w:tabs>
                <w:tab w:val="clear" w:pos="765"/>
              </w:tabs>
              <w:spacing w:line="240" w:lineRule="auto"/>
              <w:ind w:left="2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1" w:type="dxa"/>
          </w:tcPr>
          <w:p w14:paraId="046CE4AA" w14:textId="77777777" w:rsidR="00BF38FE" w:rsidRPr="008860F2" w:rsidRDefault="00BF38FE" w:rsidP="0084001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(3,835.77)</w:t>
            </w:r>
          </w:p>
        </w:tc>
        <w:tc>
          <w:tcPr>
            <w:tcW w:w="283" w:type="dxa"/>
          </w:tcPr>
          <w:p w14:paraId="608D1324" w14:textId="77777777" w:rsidR="00BF38FE" w:rsidRPr="008860F2" w:rsidRDefault="00BF38FE" w:rsidP="0084001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F242D90" w14:textId="77777777" w:rsidR="00BF38FE" w:rsidRPr="008860F2" w:rsidRDefault="00BF38FE" w:rsidP="008400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(11.27)</w:t>
            </w:r>
          </w:p>
        </w:tc>
        <w:tc>
          <w:tcPr>
            <w:tcW w:w="284" w:type="dxa"/>
            <w:shd w:val="clear" w:color="auto" w:fill="auto"/>
          </w:tcPr>
          <w:p w14:paraId="49F4ACDA" w14:textId="77777777" w:rsidR="00BF38FE" w:rsidRPr="008860F2" w:rsidRDefault="00BF38FE" w:rsidP="008400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4A98023C" w14:textId="77777777" w:rsidR="00BF38FE" w:rsidRPr="008860F2" w:rsidRDefault="00BF38FE" w:rsidP="0084001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(3,847.04)</w:t>
            </w:r>
          </w:p>
        </w:tc>
      </w:tr>
      <w:tr w:rsidR="00BF38FE" w:rsidRPr="008860F2" w14:paraId="6BD3F5AD" w14:textId="77777777" w:rsidTr="00840013">
        <w:trPr>
          <w:trHeight w:val="50"/>
        </w:trPr>
        <w:tc>
          <w:tcPr>
            <w:tcW w:w="4050" w:type="dxa"/>
            <w:shd w:val="clear" w:color="auto" w:fill="auto"/>
          </w:tcPr>
          <w:p w14:paraId="770EA030" w14:textId="77777777" w:rsidR="00BF38FE" w:rsidRPr="008860F2" w:rsidRDefault="00BF38FE" w:rsidP="00840013">
            <w:pPr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7244C06" w14:textId="77777777" w:rsidR="00BF38FE" w:rsidRPr="008860F2" w:rsidRDefault="00BF38FE" w:rsidP="0084001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1" w:type="dxa"/>
          </w:tcPr>
          <w:p w14:paraId="16853BF4" w14:textId="77777777" w:rsidR="00BF38FE" w:rsidRPr="008860F2" w:rsidRDefault="00BF38FE" w:rsidP="0084001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059B4D8" w14:textId="77777777" w:rsidR="00BF38FE" w:rsidRPr="008860F2" w:rsidRDefault="00BF38FE" w:rsidP="0084001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7B7498" w14:textId="77777777" w:rsidR="00BF38FE" w:rsidRPr="008860F2" w:rsidRDefault="00BF38FE" w:rsidP="00840013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734D8EB" w14:textId="77777777" w:rsidR="00BF38FE" w:rsidRPr="008860F2" w:rsidRDefault="00BF38FE" w:rsidP="008400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1725FDA" w14:textId="77777777" w:rsidR="00BF38FE" w:rsidRPr="008860F2" w:rsidRDefault="00BF38FE" w:rsidP="0084001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1C53C26" w14:textId="4D0E404E" w:rsidR="00125139" w:rsidRPr="00FB2620" w:rsidRDefault="00125139" w:rsidP="00FB2620">
      <w:pPr>
        <w:rPr>
          <w:rFonts w:ascii="Angsana New" w:hAnsi="Angsana New"/>
          <w:b/>
          <w:bCs/>
          <w:lang w:val="th-TH"/>
        </w:rPr>
      </w:pPr>
    </w:p>
    <w:tbl>
      <w:tblPr>
        <w:tblW w:w="978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1337"/>
        <w:gridCol w:w="1134"/>
        <w:gridCol w:w="283"/>
        <w:gridCol w:w="1276"/>
        <w:gridCol w:w="284"/>
        <w:gridCol w:w="1417"/>
      </w:tblGrid>
      <w:tr w:rsidR="00BF38FE" w:rsidRPr="008860F2" w14:paraId="60CA81EB" w14:textId="77777777" w:rsidTr="00EF1923">
        <w:trPr>
          <w:tblHeader/>
        </w:trPr>
        <w:tc>
          <w:tcPr>
            <w:tcW w:w="4050" w:type="dxa"/>
            <w:shd w:val="clear" w:color="auto" w:fill="auto"/>
          </w:tcPr>
          <w:p w14:paraId="4AC3284E" w14:textId="77777777" w:rsidR="00BF38FE" w:rsidRPr="008860F2" w:rsidRDefault="00BF38FE" w:rsidP="0084001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37" w:type="dxa"/>
          </w:tcPr>
          <w:p w14:paraId="3BEE0AD5" w14:textId="77777777" w:rsidR="00BF38FE" w:rsidRPr="008860F2" w:rsidRDefault="00BF38FE" w:rsidP="00840013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5"/>
          </w:tcPr>
          <w:p w14:paraId="362266B2" w14:textId="77777777" w:rsidR="00BF38FE" w:rsidRPr="008860F2" w:rsidRDefault="00BF38FE" w:rsidP="00840013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BF38FE" w:rsidRPr="008860F2" w14:paraId="338323CF" w14:textId="77777777" w:rsidTr="00EF1923">
        <w:trPr>
          <w:tblHeader/>
        </w:trPr>
        <w:tc>
          <w:tcPr>
            <w:tcW w:w="4050" w:type="dxa"/>
            <w:shd w:val="clear" w:color="auto" w:fill="auto"/>
          </w:tcPr>
          <w:p w14:paraId="53E70A9B" w14:textId="77777777" w:rsidR="00BF38FE" w:rsidRPr="008860F2" w:rsidRDefault="00BF38FE" w:rsidP="0084001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left="2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none"/>
              </w:rPr>
            </w:pPr>
          </w:p>
          <w:p w14:paraId="618ECE46" w14:textId="77777777" w:rsidR="00BF38FE" w:rsidRPr="008860F2" w:rsidRDefault="00BF38FE" w:rsidP="0084001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left="2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none"/>
              </w:rPr>
            </w:pPr>
          </w:p>
          <w:p w14:paraId="3E8C37D6" w14:textId="7BA2E752" w:rsidR="00BF38FE" w:rsidRPr="008860F2" w:rsidRDefault="00347797" w:rsidP="0084001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left="2"/>
              <w:rPr>
                <w:b w:val="0"/>
                <w:bCs w:val="0"/>
                <w:i/>
                <w:iCs/>
                <w:sz w:val="28"/>
                <w:szCs w:val="28"/>
              </w:rPr>
            </w:pPr>
            <w:r>
              <w:rPr>
                <w:rFonts w:ascii="ZWAdobeF" w:hAnsi="ZWAdobeF" w:cs="ZWAdobeF"/>
                <w:b w:val="0"/>
                <w:iCs/>
                <w:sz w:val="2"/>
                <w:szCs w:val="2"/>
                <w:u w:val="none"/>
              </w:rPr>
              <w:t>2B</w:t>
            </w:r>
            <w:r w:rsidR="00BF38FE" w:rsidRPr="008860F2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none"/>
                <w:cs/>
              </w:rPr>
              <w:t>งบแสดงฐานะการเงิน</w:t>
            </w:r>
            <w:r w:rsidR="00BF38FE" w:rsidRPr="008860F2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none"/>
              </w:rPr>
              <w:t xml:space="preserve"> </w:t>
            </w:r>
            <w:r w:rsidR="00BF38FE" w:rsidRPr="008860F2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u w:val="none"/>
                <w:cs/>
              </w:rPr>
              <w:t xml:space="preserve">ณ วันที่ </w:t>
            </w:r>
            <w:r w:rsidR="00BF38FE" w:rsidRPr="008860F2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none"/>
              </w:rPr>
              <w:t xml:space="preserve">30 </w:t>
            </w:r>
            <w:r w:rsidR="00BF38FE" w:rsidRPr="008860F2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u w:val="none"/>
                <w:cs/>
              </w:rPr>
              <w:t xml:space="preserve">กันยายน </w:t>
            </w:r>
            <w:r w:rsidR="00BF38FE" w:rsidRPr="008860F2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none"/>
              </w:rPr>
              <w:t>2563</w:t>
            </w:r>
          </w:p>
        </w:tc>
        <w:tc>
          <w:tcPr>
            <w:tcW w:w="1337" w:type="dxa"/>
          </w:tcPr>
          <w:p w14:paraId="2446CF81" w14:textId="77777777" w:rsidR="00BF38FE" w:rsidRPr="008860F2" w:rsidRDefault="00BF38FE" w:rsidP="00840013">
            <w:pPr>
              <w:spacing w:line="240" w:lineRule="auto"/>
              <w:ind w:left="-86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  <w:p w14:paraId="4B935BA2" w14:textId="77777777" w:rsidR="00BF38FE" w:rsidRPr="008860F2" w:rsidRDefault="00BF38FE" w:rsidP="00840013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F2F3289" w14:textId="77777777" w:rsidR="00BF38FE" w:rsidRPr="008860F2" w:rsidRDefault="00BF38FE" w:rsidP="00840013">
            <w:pPr>
              <w:spacing w:line="240" w:lineRule="auto"/>
              <w:ind w:left="-86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0B2A610" w14:textId="77777777" w:rsidR="00BF38FE" w:rsidRPr="008860F2" w:rsidRDefault="00BF38FE" w:rsidP="00840013">
            <w:pPr>
              <w:spacing w:line="240" w:lineRule="auto"/>
              <w:ind w:left="-86" w:right="-8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ที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รายงาน</w:t>
            </w:r>
          </w:p>
        </w:tc>
        <w:tc>
          <w:tcPr>
            <w:tcW w:w="283" w:type="dxa"/>
          </w:tcPr>
          <w:p w14:paraId="609963B1" w14:textId="77777777" w:rsidR="00BF38FE" w:rsidRPr="008860F2" w:rsidRDefault="00BF38FE" w:rsidP="00840013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79259C3" w14:textId="77777777" w:rsidR="00BF38FE" w:rsidRPr="008860F2" w:rsidRDefault="00BF38FE" w:rsidP="00840013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48A78B0" w14:textId="77777777" w:rsidR="00BF38FE" w:rsidRPr="008860F2" w:rsidRDefault="00BF38FE" w:rsidP="00840013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84" w:type="dxa"/>
            <w:shd w:val="clear" w:color="auto" w:fill="auto"/>
          </w:tcPr>
          <w:p w14:paraId="0F44D2AE" w14:textId="77777777" w:rsidR="00BF38FE" w:rsidRPr="008860F2" w:rsidRDefault="00BF38FE" w:rsidP="0084001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5E530F69" w14:textId="77777777" w:rsidR="00BF38FE" w:rsidRPr="008860F2" w:rsidRDefault="00BF38FE" w:rsidP="00840013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จำนวนเงินหากไม่ได้ถือปฏิบัติตาม </w:t>
            </w:r>
            <w:r w:rsidRPr="008860F2">
              <w:rPr>
                <w:rFonts w:ascii="Angsana New" w:hAnsi="Angsana New"/>
                <w:color w:val="000000"/>
                <w:sz w:val="28"/>
                <w:szCs w:val="28"/>
              </w:rPr>
              <w:t>TFRS 15</w:t>
            </w:r>
          </w:p>
        </w:tc>
      </w:tr>
      <w:tr w:rsidR="00BF38FE" w:rsidRPr="008860F2" w14:paraId="69593688" w14:textId="77777777" w:rsidTr="00EF1923">
        <w:trPr>
          <w:tblHeader/>
        </w:trPr>
        <w:tc>
          <w:tcPr>
            <w:tcW w:w="4050" w:type="dxa"/>
            <w:shd w:val="clear" w:color="auto" w:fill="auto"/>
          </w:tcPr>
          <w:p w14:paraId="49018EEB" w14:textId="77777777" w:rsidR="00BF38FE" w:rsidRPr="008860F2" w:rsidRDefault="00BF38FE" w:rsidP="0084001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left="2"/>
              <w:rPr>
                <w:rFonts w:ascii="Angsana New" w:hAnsi="Angsana New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37" w:type="dxa"/>
          </w:tcPr>
          <w:p w14:paraId="5BD4BB97" w14:textId="77777777" w:rsidR="00BF38FE" w:rsidRPr="008860F2" w:rsidRDefault="00BF38FE" w:rsidP="0084001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4394" w:type="dxa"/>
            <w:gridSpan w:val="5"/>
          </w:tcPr>
          <w:p w14:paraId="0B2D711E" w14:textId="5EB5747B" w:rsidR="00BF38FE" w:rsidRPr="008860F2" w:rsidRDefault="00347797" w:rsidP="0084001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="Angsana New" w:hAnsi="Angsana New" w:cs="Cordia New"/>
                <w:b w:val="0"/>
                <w:bCs w:val="0"/>
                <w:i/>
                <w:iCs/>
                <w:color w:val="000000"/>
                <w:sz w:val="28"/>
                <w:szCs w:val="28"/>
                <w:u w:val="none"/>
              </w:rPr>
            </w:pPr>
            <w:r>
              <w:rPr>
                <w:rFonts w:ascii="ZWAdobeF" w:hAnsi="ZWAdobeF" w:cs="ZWAdobeF"/>
                <w:b w:val="0"/>
                <w:bCs w:val="0"/>
                <w:iCs/>
                <w:sz w:val="2"/>
                <w:szCs w:val="2"/>
                <w:u w:val="none"/>
              </w:rPr>
              <w:t>3B</w:t>
            </w:r>
            <w:r w:rsidR="00BF38FE" w:rsidRPr="008860F2"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28"/>
                <w:szCs w:val="28"/>
                <w:u w:val="none"/>
                <w:cs/>
              </w:rPr>
              <w:t>(ล้านบาท)</w:t>
            </w:r>
          </w:p>
        </w:tc>
      </w:tr>
      <w:tr w:rsidR="00BF38FE" w:rsidRPr="008860F2" w14:paraId="7F974B5A" w14:textId="77777777" w:rsidTr="00EF1923">
        <w:trPr>
          <w:tblHeader/>
        </w:trPr>
        <w:tc>
          <w:tcPr>
            <w:tcW w:w="5387" w:type="dxa"/>
            <w:gridSpan w:val="2"/>
            <w:shd w:val="clear" w:color="auto" w:fill="auto"/>
          </w:tcPr>
          <w:p w14:paraId="1E8DE6CF" w14:textId="77777777" w:rsidR="00BF38FE" w:rsidRPr="008860F2" w:rsidRDefault="00BF38FE" w:rsidP="00840013">
            <w:pPr>
              <w:pStyle w:val="acctfourfigures"/>
              <w:tabs>
                <w:tab w:val="clear" w:pos="765"/>
              </w:tabs>
              <w:spacing w:line="240" w:lineRule="auto"/>
              <w:ind w:left="2" w:right="-108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134" w:type="dxa"/>
          </w:tcPr>
          <w:p w14:paraId="44DC6027" w14:textId="4F28B634" w:rsidR="00BF38FE" w:rsidRPr="00CE463F" w:rsidRDefault="00CE463F" w:rsidP="0084001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73.75</w:t>
            </w:r>
          </w:p>
        </w:tc>
        <w:tc>
          <w:tcPr>
            <w:tcW w:w="283" w:type="dxa"/>
          </w:tcPr>
          <w:p w14:paraId="5561808C" w14:textId="77777777" w:rsidR="00BF38FE" w:rsidRPr="008860F2" w:rsidRDefault="00BF38FE" w:rsidP="0084001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88D6689" w14:textId="3BD66D58" w:rsidR="00BF38FE" w:rsidRPr="008860F2" w:rsidRDefault="00896590" w:rsidP="00840013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3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(73.75)</w:t>
            </w:r>
          </w:p>
        </w:tc>
        <w:tc>
          <w:tcPr>
            <w:tcW w:w="284" w:type="dxa"/>
            <w:shd w:val="clear" w:color="auto" w:fill="auto"/>
          </w:tcPr>
          <w:p w14:paraId="03A349EC" w14:textId="77777777" w:rsidR="00BF38FE" w:rsidRPr="008860F2" w:rsidRDefault="00BF38FE" w:rsidP="008400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A57A665" w14:textId="2C2D9B51" w:rsidR="00BF38FE" w:rsidRPr="008860F2" w:rsidRDefault="00896590" w:rsidP="0084001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F38FE" w:rsidRPr="008860F2" w14:paraId="3EBA542A" w14:textId="77777777" w:rsidTr="00EF1923">
        <w:trPr>
          <w:trHeight w:val="80"/>
          <w:tblHeader/>
        </w:trPr>
        <w:tc>
          <w:tcPr>
            <w:tcW w:w="4050" w:type="dxa"/>
            <w:shd w:val="clear" w:color="auto" w:fill="auto"/>
          </w:tcPr>
          <w:p w14:paraId="6A32B3A7" w14:textId="77777777" w:rsidR="00BF38FE" w:rsidRPr="008860F2" w:rsidRDefault="00BF38FE" w:rsidP="00840013">
            <w:pPr>
              <w:ind w:left="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37" w:type="dxa"/>
          </w:tcPr>
          <w:p w14:paraId="36230687" w14:textId="77777777" w:rsidR="00BF38FE" w:rsidRPr="008860F2" w:rsidRDefault="00BF38FE" w:rsidP="0084001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78BE425B" w14:textId="454ABB55" w:rsidR="00BF38FE" w:rsidRPr="008860F2" w:rsidRDefault="00CE463F" w:rsidP="0084001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79</w:t>
            </w:r>
            <w:r w:rsidR="00F12A46">
              <w:rPr>
                <w:rFonts w:ascii="Angsana New" w:hAnsi="Angsana New"/>
                <w:sz w:val="28"/>
                <w:szCs w:val="28"/>
                <w:lang w:val="en-US" w:bidi="th-TH"/>
              </w:rPr>
              <w:t>.4</w:t>
            </w:r>
            <w:r w:rsidR="002D2BC4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83" w:type="dxa"/>
          </w:tcPr>
          <w:p w14:paraId="36048AAE" w14:textId="77777777" w:rsidR="00BF38FE" w:rsidRPr="008860F2" w:rsidRDefault="00BF38FE" w:rsidP="0084001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7490528" w14:textId="2531F9E4" w:rsidR="00BF38FE" w:rsidRPr="008860F2" w:rsidRDefault="00896590" w:rsidP="00840013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14.75</w:t>
            </w:r>
          </w:p>
        </w:tc>
        <w:tc>
          <w:tcPr>
            <w:tcW w:w="284" w:type="dxa"/>
            <w:shd w:val="clear" w:color="auto" w:fill="auto"/>
          </w:tcPr>
          <w:p w14:paraId="7757C876" w14:textId="77777777" w:rsidR="00BF38FE" w:rsidRPr="008860F2" w:rsidRDefault="00BF38FE" w:rsidP="008400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DB25D83" w14:textId="71173CE4" w:rsidR="00BF38FE" w:rsidRPr="008860F2" w:rsidRDefault="00896590" w:rsidP="00840013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94.</w:t>
            </w:r>
            <w:r w:rsidR="00F12A4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</w:t>
            </w:r>
            <w:r w:rsidR="002D2BC4">
              <w:rPr>
                <w:rFonts w:ascii="Angsana New" w:hAnsi="Angsana New"/>
                <w:sz w:val="28"/>
                <w:szCs w:val="28"/>
                <w:lang w:bidi="th-TH"/>
              </w:rPr>
              <w:t>8</w:t>
            </w:r>
          </w:p>
        </w:tc>
      </w:tr>
      <w:tr w:rsidR="00BF38FE" w:rsidRPr="008860F2" w14:paraId="6E6ECC12" w14:textId="77777777" w:rsidTr="00EF1923">
        <w:trPr>
          <w:trHeight w:val="80"/>
          <w:tblHeader/>
        </w:trPr>
        <w:tc>
          <w:tcPr>
            <w:tcW w:w="4050" w:type="dxa"/>
            <w:shd w:val="clear" w:color="auto" w:fill="auto"/>
          </w:tcPr>
          <w:p w14:paraId="0D3BA68D" w14:textId="77777777" w:rsidR="00BF38FE" w:rsidRPr="008860F2" w:rsidRDefault="00BF38FE" w:rsidP="00840013">
            <w:pPr>
              <w:ind w:left="2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กำไรสะสมที่ยังไม่ได้จัดสรร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37" w:type="dxa"/>
          </w:tcPr>
          <w:p w14:paraId="44713A27" w14:textId="77777777" w:rsidR="00BF38FE" w:rsidRPr="008860F2" w:rsidRDefault="00BF38FE" w:rsidP="0084001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</w:tcPr>
          <w:p w14:paraId="46D0B638" w14:textId="49B82940" w:rsidR="00BF38FE" w:rsidRPr="008860F2" w:rsidRDefault="00896590" w:rsidP="0084001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</w:t>
            </w:r>
            <w:r w:rsidR="00CE463F">
              <w:rPr>
                <w:rFonts w:ascii="Angsana New" w:hAnsi="Angsana New"/>
                <w:sz w:val="28"/>
                <w:szCs w:val="28"/>
              </w:rPr>
              <w:t>1,99</w:t>
            </w:r>
            <w:r w:rsidR="00881FD5">
              <w:rPr>
                <w:rFonts w:ascii="Angsana New" w:hAnsi="Angsana New"/>
                <w:sz w:val="28"/>
                <w:szCs w:val="28"/>
                <w:lang w:val="en-US" w:bidi="th-TH"/>
              </w:rPr>
              <w:t>5.</w:t>
            </w:r>
            <w:r w:rsidR="00F27B8B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881FD5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3" w:type="dxa"/>
          </w:tcPr>
          <w:p w14:paraId="4FEB6A32" w14:textId="77777777" w:rsidR="00BF38FE" w:rsidRPr="008860F2" w:rsidRDefault="00BF38FE" w:rsidP="0084001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555D091" w14:textId="5EBCCE0B" w:rsidR="00BF38FE" w:rsidRPr="008860F2" w:rsidRDefault="00896590" w:rsidP="00840013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59.00</w:t>
            </w:r>
          </w:p>
        </w:tc>
        <w:tc>
          <w:tcPr>
            <w:tcW w:w="284" w:type="dxa"/>
            <w:shd w:val="clear" w:color="auto" w:fill="auto"/>
          </w:tcPr>
          <w:p w14:paraId="182EFA55" w14:textId="77777777" w:rsidR="00BF38FE" w:rsidRPr="008860F2" w:rsidRDefault="00BF38FE" w:rsidP="008400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D46566F" w14:textId="3816884B" w:rsidR="00BF38FE" w:rsidRPr="008860F2" w:rsidRDefault="00896590" w:rsidP="0084001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1,93</w:t>
            </w:r>
            <w:r w:rsidR="00881FD5">
              <w:rPr>
                <w:rFonts w:ascii="Angsana New" w:hAnsi="Angsana New"/>
                <w:sz w:val="28"/>
                <w:szCs w:val="28"/>
                <w:lang w:val="en-US" w:bidi="th-TH"/>
              </w:rPr>
              <w:t>6.</w:t>
            </w:r>
            <w:r w:rsidR="00F27B8B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881FD5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BF38FE" w:rsidRPr="008860F2" w14:paraId="5A76E2E0" w14:textId="77777777" w:rsidTr="00EF1923">
        <w:trPr>
          <w:trHeight w:val="80"/>
          <w:tblHeader/>
        </w:trPr>
        <w:tc>
          <w:tcPr>
            <w:tcW w:w="4050" w:type="dxa"/>
            <w:shd w:val="clear" w:color="auto" w:fill="auto"/>
          </w:tcPr>
          <w:p w14:paraId="2B97B006" w14:textId="77777777" w:rsidR="00BF38FE" w:rsidRPr="008860F2" w:rsidRDefault="00BF38FE" w:rsidP="00840013">
            <w:pPr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7" w:type="dxa"/>
          </w:tcPr>
          <w:p w14:paraId="754895CA" w14:textId="77777777" w:rsidR="00BF38FE" w:rsidRPr="008860F2" w:rsidRDefault="00BF38FE" w:rsidP="0084001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</w:tcPr>
          <w:p w14:paraId="7CA76EC0" w14:textId="77777777" w:rsidR="00BF38FE" w:rsidRPr="008860F2" w:rsidRDefault="00BF38FE" w:rsidP="0084001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E50AC11" w14:textId="77777777" w:rsidR="00BF38FE" w:rsidRPr="008860F2" w:rsidRDefault="00BF38FE" w:rsidP="0084001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5ECCE" w14:textId="77777777" w:rsidR="00BF38FE" w:rsidRPr="008860F2" w:rsidRDefault="00BF38FE" w:rsidP="00840013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ABA7281" w14:textId="77777777" w:rsidR="00BF38FE" w:rsidRPr="008860F2" w:rsidRDefault="00BF38FE" w:rsidP="008400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DC78645" w14:textId="77777777" w:rsidR="00BF38FE" w:rsidRPr="008860F2" w:rsidRDefault="00BF38FE" w:rsidP="0084001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8E47458" w14:textId="77777777" w:rsidR="00EF1923" w:rsidRDefault="00EF1923"/>
    <w:tbl>
      <w:tblPr>
        <w:tblW w:w="978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1337"/>
        <w:gridCol w:w="1134"/>
        <w:gridCol w:w="283"/>
        <w:gridCol w:w="1276"/>
        <w:gridCol w:w="284"/>
        <w:gridCol w:w="1417"/>
      </w:tblGrid>
      <w:tr w:rsidR="00BF38FE" w:rsidRPr="008860F2" w14:paraId="69223CE7" w14:textId="77777777" w:rsidTr="008A4261">
        <w:trPr>
          <w:trHeight w:val="803"/>
          <w:tblHeader/>
        </w:trPr>
        <w:tc>
          <w:tcPr>
            <w:tcW w:w="4050" w:type="dxa"/>
            <w:shd w:val="clear" w:color="auto" w:fill="auto"/>
          </w:tcPr>
          <w:p w14:paraId="1C5C5D52" w14:textId="4DBC6C09" w:rsidR="00BF38FE" w:rsidRPr="008860F2" w:rsidRDefault="00BF38FE" w:rsidP="00840013">
            <w:pPr>
              <w:ind w:left="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งบกำไรขาดทุนเบ็ดเสร็จสำหรับปี</w:t>
            </w:r>
          </w:p>
          <w:p w14:paraId="1E74D8B3" w14:textId="381B8061" w:rsidR="00BF38FE" w:rsidRPr="008860F2" w:rsidRDefault="00BF38FE" w:rsidP="0084001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left="2"/>
              <w:rPr>
                <w:rFonts w:ascii="Angsana New" w:hAnsi="Angsana New"/>
                <w:i/>
                <w:iCs/>
                <w:sz w:val="28"/>
                <w:szCs w:val="28"/>
                <w:u w:val="none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u w:val="none"/>
              </w:rPr>
              <w:t xml:space="preserve">  </w:t>
            </w:r>
            <w:r w:rsidR="00347797">
              <w:rPr>
                <w:rFonts w:ascii="ZWAdobeF" w:hAnsi="ZWAdobeF" w:cs="ZWAdobeF"/>
                <w:b w:val="0"/>
                <w:iCs/>
                <w:sz w:val="2"/>
                <w:szCs w:val="2"/>
                <w:u w:val="none"/>
              </w:rPr>
              <w:t>4B</w:t>
            </w:r>
            <w:r w:rsidRPr="008860F2">
              <w:rPr>
                <w:rFonts w:ascii="Angsana New" w:hAnsi="Angsana New" w:hint="cs"/>
                <w:i/>
                <w:iCs/>
                <w:sz w:val="28"/>
                <w:szCs w:val="28"/>
                <w:u w:val="none"/>
                <w:cs/>
              </w:rPr>
              <w:t>สิ้นสุด</w:t>
            </w:r>
            <w:r w:rsidRPr="008860F2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u w:val="none"/>
                <w:cs/>
              </w:rPr>
              <w:t xml:space="preserve">วันที่ </w:t>
            </w:r>
            <w:r w:rsidRPr="008860F2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none"/>
              </w:rPr>
              <w:t xml:space="preserve">30 </w:t>
            </w:r>
            <w:r w:rsidRPr="008860F2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u w:val="none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none"/>
              </w:rPr>
              <w:t>2563</w:t>
            </w:r>
          </w:p>
        </w:tc>
        <w:tc>
          <w:tcPr>
            <w:tcW w:w="1337" w:type="dxa"/>
          </w:tcPr>
          <w:p w14:paraId="2E4A2D5E" w14:textId="77777777" w:rsidR="00BF38FE" w:rsidRPr="008860F2" w:rsidRDefault="00BF38FE" w:rsidP="00840013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27E7CFD" w14:textId="3A4B1EEA" w:rsidR="00BF38FE" w:rsidRPr="008860F2" w:rsidRDefault="00BF38FE" w:rsidP="00840013">
            <w:pPr>
              <w:spacing w:line="240" w:lineRule="auto"/>
              <w:ind w:left="-86" w:right="-8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698DBD04" w14:textId="77777777" w:rsidR="00BF38FE" w:rsidRPr="008860F2" w:rsidRDefault="00BF38FE" w:rsidP="00840013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80A01F4" w14:textId="0B5AED37" w:rsidR="00BF38FE" w:rsidRPr="008860F2" w:rsidRDefault="00BF38FE" w:rsidP="00840013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2F9F7BC" w14:textId="77777777" w:rsidR="00BF38FE" w:rsidRPr="008860F2" w:rsidRDefault="00BF38FE" w:rsidP="00840013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17" w:type="dxa"/>
            <w:shd w:val="clear" w:color="auto" w:fill="auto"/>
          </w:tcPr>
          <w:p w14:paraId="3AA1B825" w14:textId="2D861185" w:rsidR="00BF38FE" w:rsidRPr="008860F2" w:rsidRDefault="00BF38FE" w:rsidP="00840013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F38FE" w:rsidRPr="008860F2" w14:paraId="6DC2274D" w14:textId="77777777" w:rsidTr="00EF1923">
        <w:trPr>
          <w:trHeight w:val="80"/>
          <w:tblHeader/>
        </w:trPr>
        <w:tc>
          <w:tcPr>
            <w:tcW w:w="4050" w:type="dxa"/>
            <w:shd w:val="clear" w:color="auto" w:fill="auto"/>
          </w:tcPr>
          <w:p w14:paraId="5C004247" w14:textId="77777777" w:rsidR="00BF38FE" w:rsidRPr="008860F2" w:rsidRDefault="00BF38FE" w:rsidP="00840013">
            <w:pPr>
              <w:ind w:left="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337" w:type="dxa"/>
          </w:tcPr>
          <w:p w14:paraId="10FB8340" w14:textId="77777777" w:rsidR="00BF38FE" w:rsidRPr="008860F2" w:rsidRDefault="00BF38FE" w:rsidP="0084001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</w:tcPr>
          <w:p w14:paraId="1BE6DF7B" w14:textId="23A87BB9" w:rsidR="00BF38FE" w:rsidRPr="008860F2" w:rsidRDefault="00CE463F" w:rsidP="00681AA4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264.70</w:t>
            </w:r>
          </w:p>
        </w:tc>
        <w:tc>
          <w:tcPr>
            <w:tcW w:w="283" w:type="dxa"/>
          </w:tcPr>
          <w:p w14:paraId="03183220" w14:textId="77777777" w:rsidR="00BF38FE" w:rsidRPr="008860F2" w:rsidRDefault="00BF38FE" w:rsidP="0084001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247B131" w14:textId="69ADF074" w:rsidR="00BF38FE" w:rsidRPr="008860F2" w:rsidRDefault="00896590" w:rsidP="00681AA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59.66</w:t>
            </w:r>
          </w:p>
        </w:tc>
        <w:tc>
          <w:tcPr>
            <w:tcW w:w="284" w:type="dxa"/>
            <w:shd w:val="clear" w:color="auto" w:fill="auto"/>
          </w:tcPr>
          <w:p w14:paraId="23658E28" w14:textId="77777777" w:rsidR="00BF38FE" w:rsidRPr="008860F2" w:rsidRDefault="00BF38FE" w:rsidP="008400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A0B477C" w14:textId="7DFACC45" w:rsidR="00BF38FE" w:rsidRPr="008860F2" w:rsidRDefault="00896590" w:rsidP="00681AA4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324.36</w:t>
            </w:r>
          </w:p>
        </w:tc>
      </w:tr>
      <w:tr w:rsidR="00BF38FE" w:rsidRPr="008860F2" w14:paraId="4F217694" w14:textId="77777777" w:rsidTr="00EF1923">
        <w:trPr>
          <w:trHeight w:val="80"/>
          <w:tblHeader/>
        </w:trPr>
        <w:tc>
          <w:tcPr>
            <w:tcW w:w="4050" w:type="dxa"/>
            <w:shd w:val="clear" w:color="auto" w:fill="auto"/>
          </w:tcPr>
          <w:p w14:paraId="4C6AAB36" w14:textId="77777777" w:rsidR="00BF38FE" w:rsidRPr="008860F2" w:rsidRDefault="00BF38FE" w:rsidP="00840013">
            <w:pPr>
              <w:ind w:left="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37" w:type="dxa"/>
          </w:tcPr>
          <w:p w14:paraId="3337025F" w14:textId="77777777" w:rsidR="00BF38FE" w:rsidRPr="00626596" w:rsidRDefault="00BF38FE" w:rsidP="0084001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6062C27D" w14:textId="408C657F" w:rsidR="00BF38FE" w:rsidRPr="008860F2" w:rsidRDefault="00CE463F" w:rsidP="0084001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27.</w:t>
            </w:r>
            <w:r w:rsidR="009C329C">
              <w:rPr>
                <w:rFonts w:ascii="Angsana New" w:hAnsi="Angsana New"/>
                <w:sz w:val="28"/>
                <w:szCs w:val="28"/>
                <w:lang w:bidi="th-TH"/>
              </w:rPr>
              <w:t>74</w:t>
            </w:r>
          </w:p>
        </w:tc>
        <w:tc>
          <w:tcPr>
            <w:tcW w:w="283" w:type="dxa"/>
          </w:tcPr>
          <w:p w14:paraId="47CC164B" w14:textId="77777777" w:rsidR="00BF38FE" w:rsidRPr="008860F2" w:rsidRDefault="00BF38FE" w:rsidP="0084001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B800FC3" w14:textId="0B1F3DF2" w:rsidR="00BF38FE" w:rsidRPr="008860F2" w:rsidRDefault="00896590" w:rsidP="00840013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(11.93)</w:t>
            </w:r>
          </w:p>
        </w:tc>
        <w:tc>
          <w:tcPr>
            <w:tcW w:w="284" w:type="dxa"/>
            <w:shd w:val="clear" w:color="auto" w:fill="auto"/>
          </w:tcPr>
          <w:p w14:paraId="7AE9A7D8" w14:textId="77777777" w:rsidR="00BF38FE" w:rsidRPr="008860F2" w:rsidRDefault="00BF38FE" w:rsidP="008400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0D8FAFC" w14:textId="3CA894A9" w:rsidR="00BF38FE" w:rsidRPr="008860F2" w:rsidRDefault="00896590" w:rsidP="0084001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15.8</w:t>
            </w:r>
            <w:r w:rsidR="009C329C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</w:tr>
      <w:tr w:rsidR="00BF38FE" w:rsidRPr="008860F2" w14:paraId="0C5E3334" w14:textId="77777777" w:rsidTr="00EF1923">
        <w:trPr>
          <w:trHeight w:val="80"/>
          <w:tblHeader/>
        </w:trPr>
        <w:tc>
          <w:tcPr>
            <w:tcW w:w="4050" w:type="dxa"/>
            <w:shd w:val="clear" w:color="auto" w:fill="auto"/>
          </w:tcPr>
          <w:p w14:paraId="51CEEE4C" w14:textId="59949F38" w:rsidR="00BF38FE" w:rsidRPr="008860F2" w:rsidRDefault="00A23BC5" w:rsidP="00840013">
            <w:pPr>
              <w:ind w:left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กำไรขาดทุนเบ็ดเสร็จรวมสำหรับปี</w:t>
            </w:r>
          </w:p>
        </w:tc>
        <w:tc>
          <w:tcPr>
            <w:tcW w:w="1337" w:type="dxa"/>
          </w:tcPr>
          <w:p w14:paraId="0A98ADFB" w14:textId="77777777" w:rsidR="00BF38FE" w:rsidRPr="008860F2" w:rsidRDefault="00BF38FE" w:rsidP="0084001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</w:tcPr>
          <w:p w14:paraId="1E573DE4" w14:textId="77777777" w:rsidR="00BF38FE" w:rsidRPr="008860F2" w:rsidRDefault="00BF38FE" w:rsidP="00840013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13EE2727" w14:textId="77777777" w:rsidR="00BF38FE" w:rsidRPr="008860F2" w:rsidRDefault="00BF38FE" w:rsidP="0084001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60B60C" w14:textId="5BB40093" w:rsidR="00BF38FE" w:rsidRPr="008860F2" w:rsidRDefault="00896590" w:rsidP="00840013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47.73</w:t>
            </w:r>
          </w:p>
        </w:tc>
        <w:tc>
          <w:tcPr>
            <w:tcW w:w="284" w:type="dxa"/>
            <w:shd w:val="clear" w:color="auto" w:fill="auto"/>
          </w:tcPr>
          <w:p w14:paraId="4334AAA6" w14:textId="77777777" w:rsidR="00BF38FE" w:rsidRPr="008860F2" w:rsidRDefault="00BF38FE" w:rsidP="0084001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683764C" w14:textId="77777777" w:rsidR="00BF38FE" w:rsidRPr="008860F2" w:rsidRDefault="00BF38FE" w:rsidP="0084001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</w:tbl>
    <w:p w14:paraId="36C5CADA" w14:textId="5D03D0DB" w:rsidR="00BF38FE" w:rsidRPr="008860F2" w:rsidRDefault="00BF38FE" w:rsidP="007725A9">
      <w:pPr>
        <w:tabs>
          <w:tab w:val="left" w:pos="508"/>
          <w:tab w:val="left" w:pos="540"/>
        </w:tabs>
        <w:spacing w:line="240" w:lineRule="auto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179A4A42" w14:textId="77777777" w:rsidR="00F34472" w:rsidRDefault="00F34472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  <w:lang w:val="th-TH"/>
        </w:rPr>
      </w:pPr>
      <w:r>
        <w:rPr>
          <w:rFonts w:ascii="Angsana New" w:hAnsi="Angsana New"/>
          <w:b/>
          <w:bCs/>
          <w:sz w:val="28"/>
          <w:szCs w:val="28"/>
          <w:cs/>
          <w:lang w:val="th-TH"/>
        </w:rPr>
        <w:br w:type="page"/>
      </w:r>
    </w:p>
    <w:p w14:paraId="16A1722C" w14:textId="036A1452" w:rsidR="003B14EA" w:rsidRPr="008860F2" w:rsidRDefault="003B14EA" w:rsidP="002C0C99">
      <w:pPr>
        <w:numPr>
          <w:ilvl w:val="0"/>
          <w:numId w:val="14"/>
        </w:numPr>
        <w:tabs>
          <w:tab w:val="left" w:pos="508"/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8860F2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นโยบายการบัญชีที่สำคัญ</w:t>
      </w:r>
    </w:p>
    <w:p w14:paraId="4AA5B8D5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52B09BB8" w14:textId="77777777" w:rsidR="00125139" w:rsidRPr="008860F2" w:rsidRDefault="00125139" w:rsidP="00125139">
      <w:pPr>
        <w:pStyle w:val="BodyText2"/>
        <w:ind w:left="547" w:firstLine="0"/>
        <w:jc w:val="thaiDistribute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ยกเว้นที่ได้กล่าวไว้ในหมายเหตุข้อ </w:t>
      </w:r>
      <w:r w:rsidRPr="008860F2">
        <w:rPr>
          <w:rFonts w:ascii="Angsana New" w:hAnsi="Angsana New"/>
          <w:sz w:val="28"/>
          <w:szCs w:val="28"/>
        </w:rPr>
        <w:t>3</w:t>
      </w:r>
    </w:p>
    <w:p w14:paraId="5C52C19A" w14:textId="77777777" w:rsidR="003B14EA" w:rsidRPr="008860F2" w:rsidRDefault="00125139" w:rsidP="00125139">
      <w:pPr>
        <w:pStyle w:val="BodyText2"/>
        <w:ind w:left="547" w:firstLine="0"/>
        <w:jc w:val="thaiDistribute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   </w:t>
      </w:r>
    </w:p>
    <w:p w14:paraId="6DDA1007" w14:textId="77777777" w:rsidR="003B14EA" w:rsidRPr="008860F2" w:rsidRDefault="003B14EA" w:rsidP="00520CDB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61A5C9A3" w14:textId="77777777" w:rsidR="003B14EA" w:rsidRPr="008860F2" w:rsidRDefault="003B14EA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30355E0A" w14:textId="5DBCBDAB" w:rsidR="00E44935" w:rsidRPr="008860F2" w:rsidRDefault="00897CCB" w:rsidP="00897CCB">
      <w:pPr>
        <w:pStyle w:val="BodyText2"/>
        <w:ind w:left="547" w:firstLine="0"/>
        <w:jc w:val="thaiDistribute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8860F2">
        <w:rPr>
          <w:rFonts w:ascii="Angsana New" w:hAnsi="Angsana New"/>
          <w:sz w:val="28"/>
          <w:szCs w:val="28"/>
        </w:rPr>
        <w:t>“</w:t>
      </w:r>
      <w:r w:rsidRPr="008860F2">
        <w:rPr>
          <w:rFonts w:ascii="Angsana New" w:hAnsi="Angsana New"/>
          <w:sz w:val="28"/>
          <w:szCs w:val="28"/>
          <w:cs/>
        </w:rPr>
        <w:t>กลุ่มบริษัท</w:t>
      </w:r>
      <w:r w:rsidRPr="008860F2">
        <w:rPr>
          <w:rFonts w:ascii="Angsana New" w:hAnsi="Angsana New"/>
          <w:sz w:val="28"/>
          <w:szCs w:val="28"/>
        </w:rPr>
        <w:t>”</w:t>
      </w:r>
      <w:r w:rsidRPr="008860F2">
        <w:rPr>
          <w:rFonts w:ascii="Angsana New" w:hAnsi="Angsana New"/>
          <w:sz w:val="28"/>
          <w:szCs w:val="28"/>
          <w:cs/>
        </w:rPr>
        <w:t>) และส่วนได้เสียของกลุ่มบริษัทในบริษัทร่วมและการร่วมค้า</w:t>
      </w:r>
    </w:p>
    <w:p w14:paraId="0A6567B9" w14:textId="23011AB3" w:rsidR="00897CCB" w:rsidRPr="008860F2" w:rsidRDefault="00897CCB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  <w:cs/>
        </w:rPr>
      </w:pPr>
    </w:p>
    <w:p w14:paraId="6F48DF9F" w14:textId="77777777" w:rsidR="00E44935" w:rsidRPr="008860F2" w:rsidRDefault="00E44935" w:rsidP="00E44935">
      <w:pPr>
        <w:pStyle w:val="BodyText2"/>
        <w:ind w:left="547" w:right="47" w:firstLine="0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การรวมธุรกิจ</w:t>
      </w:r>
      <w:r w:rsidRPr="008860F2">
        <w:rPr>
          <w:rFonts w:ascii="Angsana New" w:hAnsi="Angsana New"/>
          <w:i/>
          <w:iCs/>
          <w:sz w:val="28"/>
          <w:szCs w:val="28"/>
        </w:rPr>
        <w:t xml:space="preserve"> </w:t>
      </w:r>
    </w:p>
    <w:p w14:paraId="59B7D889" w14:textId="77777777" w:rsidR="00E44935" w:rsidRPr="008860F2" w:rsidRDefault="00E44935" w:rsidP="00E44935">
      <w:pPr>
        <w:pStyle w:val="NoSpacing"/>
        <w:rPr>
          <w:rFonts w:ascii="Angsana New" w:hAnsi="Angsana New"/>
          <w:sz w:val="28"/>
          <w:szCs w:val="28"/>
        </w:rPr>
      </w:pPr>
    </w:p>
    <w:p w14:paraId="7CFAF0AF" w14:textId="4C596F48" w:rsidR="00E44935" w:rsidRPr="008860F2" w:rsidRDefault="00E44935" w:rsidP="00E44935">
      <w:pPr>
        <w:pStyle w:val="BodyText2"/>
        <w:ind w:left="547" w:firstLine="0"/>
        <w:jc w:val="thaiDistribute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กลุ่มบริษัทบันทึกบัญชีสำหรับการรวมธุรกิจตามวิธีซื้อ เมื่อการควบคุม</w:t>
      </w:r>
      <w:r w:rsidR="00B651EA">
        <w:rPr>
          <w:rFonts w:ascii="Angsana New" w:hAnsi="Angsana New" w:hint="cs"/>
          <w:sz w:val="28"/>
          <w:szCs w:val="28"/>
          <w:cs/>
        </w:rPr>
        <w:t xml:space="preserve"> </w:t>
      </w:r>
      <w:r w:rsidR="00B651EA" w:rsidRPr="0004335F">
        <w:rPr>
          <w:rFonts w:asciiTheme="majorBidi" w:hAnsiTheme="majorBidi" w:cstheme="majorBidi"/>
          <w:sz w:val="28"/>
          <w:szCs w:val="28"/>
          <w:cs/>
        </w:rPr>
        <w:t xml:space="preserve">(ตามที่กล่าวไว้ในส่วนของบริษัทย่อย) </w:t>
      </w:r>
      <w:r w:rsidRPr="008860F2">
        <w:rPr>
          <w:rFonts w:ascii="Angsana New" w:hAnsi="Angsana New"/>
          <w:sz w:val="28"/>
          <w:szCs w:val="28"/>
          <w:cs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41F05F83" w14:textId="77777777" w:rsidR="00E44935" w:rsidRPr="008860F2" w:rsidRDefault="00E44935" w:rsidP="00E44935">
      <w:pPr>
        <w:pStyle w:val="NoSpacing"/>
        <w:rPr>
          <w:rFonts w:ascii="Angsana New" w:hAnsi="Angsana New"/>
          <w:sz w:val="28"/>
          <w:szCs w:val="28"/>
        </w:rPr>
      </w:pPr>
    </w:p>
    <w:p w14:paraId="3D8CFAD5" w14:textId="77777777" w:rsidR="00E44935" w:rsidRPr="008860F2" w:rsidRDefault="00E44935" w:rsidP="00E44935">
      <w:pPr>
        <w:pStyle w:val="BodyText"/>
        <w:tabs>
          <w:tab w:val="left" w:pos="540"/>
        </w:tabs>
        <w:spacing w:after="0" w:line="240" w:lineRule="auto"/>
        <w:ind w:left="547"/>
        <w:rPr>
          <w:rFonts w:ascii="Angsana New" w:hAnsi="Angsana New" w:cs="Angsana New"/>
          <w:sz w:val="28"/>
          <w:szCs w:val="28"/>
        </w:rPr>
      </w:pPr>
      <w:r w:rsidRPr="008860F2">
        <w:rPr>
          <w:rFonts w:ascii="Angsana New" w:hAnsi="Angsana New" w:cs="Angsana New"/>
          <w:sz w:val="28"/>
          <w:szCs w:val="28"/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647F99D7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0E3DAC7E" w14:textId="77777777" w:rsidR="003B14EA" w:rsidRPr="008860F2" w:rsidRDefault="004D6BB4" w:rsidP="00445741">
      <w:pPr>
        <w:pStyle w:val="BodyText"/>
        <w:spacing w:after="0" w:line="240" w:lineRule="auto"/>
        <w:ind w:left="547"/>
        <w:rPr>
          <w:rFonts w:ascii="Angsana New" w:hAnsi="Angsana New" w:cs="Angsana New"/>
          <w:sz w:val="28"/>
          <w:szCs w:val="28"/>
        </w:rPr>
      </w:pPr>
      <w:r w:rsidRPr="008860F2">
        <w:rPr>
          <w:rFonts w:ascii="Angsana New" w:hAnsi="Angsana New" w:cs="Angsana New"/>
          <w:sz w:val="28"/>
          <w:szCs w:val="28"/>
          <w:cs/>
        </w:rPr>
        <w:t>ค่าความนิยม</w:t>
      </w:r>
      <w:r w:rsidR="003B14EA" w:rsidRPr="008860F2">
        <w:rPr>
          <w:rFonts w:ascii="Angsana New" w:hAnsi="Angsana New" w:cs="Angsana New"/>
          <w:sz w:val="28"/>
          <w:szCs w:val="28"/>
          <w:cs/>
        </w:rPr>
        <w:t>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6F0F1A03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3165E6CB" w14:textId="1E47D06F" w:rsidR="00647195" w:rsidRDefault="002E5D5D" w:rsidP="002E5D5D">
      <w:pPr>
        <w:pStyle w:val="BodyText"/>
        <w:spacing w:after="0" w:line="240" w:lineRule="auto"/>
        <w:ind w:left="547"/>
        <w:rPr>
          <w:rFonts w:ascii="Angsana New" w:hAnsi="Angsana New" w:cs="Angsana New"/>
          <w:sz w:val="28"/>
          <w:szCs w:val="28"/>
        </w:rPr>
      </w:pPr>
      <w:r w:rsidRPr="008860F2">
        <w:rPr>
          <w:rFonts w:ascii="Angsana New" w:hAnsi="Angsana New" w:cs="Angsana New"/>
          <w:sz w:val="28"/>
          <w:szCs w:val="28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</w:t>
      </w:r>
      <w:r w:rsidR="00CE463F">
        <w:rPr>
          <w:rFonts w:ascii="Angsana New" w:hAnsi="Angsana New" w:cs="Angsana New"/>
          <w:sz w:val="28"/>
          <w:szCs w:val="28"/>
        </w:rPr>
        <w:br/>
      </w:r>
      <w:r w:rsidRPr="008860F2">
        <w:rPr>
          <w:rFonts w:ascii="Angsana New" w:hAnsi="Angsana New" w:cs="Angsana New"/>
          <w:sz w:val="28"/>
          <w:szCs w:val="28"/>
          <w:cs/>
        </w:rPr>
        <w:t>เจ้าของเดิม และส่วนได้เสียในส่วนของเจ้าของที่ออกโดยกลุ่มบริษัท</w:t>
      </w:r>
      <w:r w:rsidRPr="008860F2">
        <w:rPr>
          <w:rFonts w:ascii="Angsana New" w:hAnsi="Angsana New" w:cs="Angsana New"/>
          <w:sz w:val="28"/>
          <w:szCs w:val="28"/>
        </w:rPr>
        <w:t xml:space="preserve"> </w:t>
      </w:r>
      <w:r w:rsidRPr="008860F2">
        <w:rPr>
          <w:rFonts w:ascii="Angsana New" w:hAnsi="Angsana New" w:cs="Angsana New"/>
          <w:sz w:val="28"/>
          <w:szCs w:val="28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</w:p>
    <w:p w14:paraId="4414056B" w14:textId="77777777" w:rsidR="00AB26A9" w:rsidRPr="008860F2" w:rsidRDefault="00AB26A9" w:rsidP="002E5D5D">
      <w:pPr>
        <w:pStyle w:val="BodyText"/>
        <w:spacing w:after="0" w:line="240" w:lineRule="auto"/>
        <w:ind w:left="547"/>
        <w:rPr>
          <w:rFonts w:ascii="Angsana New" w:hAnsi="Angsana New" w:cs="Angsana New"/>
          <w:sz w:val="28"/>
          <w:szCs w:val="28"/>
        </w:rPr>
      </w:pPr>
    </w:p>
    <w:p w14:paraId="00961973" w14:textId="77777777" w:rsidR="002E5D5D" w:rsidRPr="008860F2" w:rsidRDefault="002E5D5D" w:rsidP="002E5D5D">
      <w:pPr>
        <w:autoSpaceDE w:val="0"/>
        <w:autoSpaceDN w:val="0"/>
        <w:adjustRightInd w:val="0"/>
        <w:spacing w:line="240" w:lineRule="auto"/>
        <w:ind w:left="547" w:right="58"/>
        <w:rPr>
          <w:rFonts w:asciiTheme="majorBidi" w:hAnsiTheme="majorBidi" w:cstheme="majorBidi"/>
          <w:sz w:val="28"/>
          <w:szCs w:val="28"/>
        </w:rPr>
      </w:pPr>
      <w:r w:rsidRPr="008860F2">
        <w:rPr>
          <w:rFonts w:asciiTheme="majorBidi" w:hAnsiTheme="majorBidi" w:cstheme="majorBidi"/>
          <w:sz w:val="28"/>
          <w:szCs w:val="28"/>
          <w:cs/>
        </w:rPr>
        <w:t xml:space="preserve">สิ่งตอบแทนที่คาดว่าจะต้องจ่ายวัดมูลค่าด้วยมูลค่ายุติธรรม ณ วันซื้อธุรกิจ </w:t>
      </w:r>
      <w:r w:rsidRPr="008860F2">
        <w:rPr>
          <w:rFonts w:asciiTheme="majorBidi" w:hAnsiTheme="majorBidi"/>
          <w:sz w:val="28"/>
          <w:szCs w:val="28"/>
          <w:cs/>
        </w:rPr>
        <w:t>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195AFC03" w14:textId="77777777" w:rsidR="002E5D5D" w:rsidRPr="008860F2" w:rsidRDefault="002E5D5D" w:rsidP="002E5D5D">
      <w:pPr>
        <w:pStyle w:val="BodyText"/>
        <w:spacing w:after="0" w:line="240" w:lineRule="auto"/>
        <w:ind w:left="547"/>
        <w:rPr>
          <w:rFonts w:ascii="Angsana New" w:hAnsi="Angsana New" w:cs="Angsana New"/>
          <w:sz w:val="28"/>
          <w:szCs w:val="28"/>
        </w:rPr>
      </w:pPr>
    </w:p>
    <w:p w14:paraId="5282D183" w14:textId="77777777" w:rsidR="003B14EA" w:rsidRPr="008860F2" w:rsidRDefault="003B14EA" w:rsidP="00273DC4">
      <w:pPr>
        <w:pStyle w:val="BodyText"/>
        <w:spacing w:after="0" w:line="240" w:lineRule="auto"/>
        <w:ind w:left="547"/>
        <w:rPr>
          <w:rFonts w:ascii="Angsana New" w:hAnsi="Angsana New" w:cs="Angsana New"/>
          <w:sz w:val="28"/>
          <w:szCs w:val="28"/>
        </w:rPr>
      </w:pPr>
      <w:r w:rsidRPr="008860F2">
        <w:rPr>
          <w:rFonts w:ascii="Angsana New" w:hAnsi="Angsana New" w:cs="Angsana New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FAC6C6F" w14:textId="77777777" w:rsidR="002E5D5D" w:rsidRPr="008860F2" w:rsidRDefault="002E5D5D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14C8DEC1" w14:textId="7A2A4BDD" w:rsidR="003B14EA" w:rsidRDefault="003B14EA" w:rsidP="00273DC4">
      <w:pPr>
        <w:pStyle w:val="BodyText"/>
        <w:spacing w:after="0" w:line="240" w:lineRule="auto"/>
        <w:ind w:left="547"/>
        <w:rPr>
          <w:rFonts w:ascii="Angsana New" w:hAnsi="Angsana New" w:cs="Angsana New"/>
          <w:sz w:val="28"/>
          <w:szCs w:val="28"/>
        </w:rPr>
      </w:pPr>
      <w:r w:rsidRPr="008860F2">
        <w:rPr>
          <w:rFonts w:ascii="Angsana New" w:hAnsi="Angsana New" w:cs="Angsana New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6866ED48" w14:textId="77777777" w:rsidR="008C6DE1" w:rsidRPr="008860F2" w:rsidRDefault="008C6DE1" w:rsidP="00263EE2">
      <w:pPr>
        <w:pStyle w:val="BodyText"/>
        <w:spacing w:after="0" w:line="240" w:lineRule="auto"/>
        <w:ind w:left="547"/>
        <w:rPr>
          <w:rFonts w:ascii="Angsana New" w:hAnsi="Angsana New" w:cs="Angsana New"/>
          <w:sz w:val="28"/>
          <w:szCs w:val="28"/>
          <w:cs/>
        </w:rPr>
      </w:pPr>
      <w:r w:rsidRPr="008860F2">
        <w:rPr>
          <w:rFonts w:ascii="Angsana New" w:hAnsi="Angsana New" w:cs="Angsana New"/>
          <w:sz w:val="28"/>
          <w:szCs w:val="28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40BB322B" w14:textId="44ADFDCB" w:rsidR="008A547A" w:rsidRPr="008860F2" w:rsidRDefault="008A547A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  <w:cs/>
        </w:rPr>
      </w:pPr>
    </w:p>
    <w:p w14:paraId="74B5C36B" w14:textId="77777777" w:rsidR="003B14EA" w:rsidRPr="008860F2" w:rsidRDefault="003B14EA" w:rsidP="00273DC4">
      <w:pPr>
        <w:pStyle w:val="BodyText2"/>
        <w:ind w:left="547" w:firstLine="0"/>
        <w:jc w:val="thaiDistribute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บริษัทย่อย</w:t>
      </w:r>
    </w:p>
    <w:p w14:paraId="7C16E2B2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1503BD21" w14:textId="76EA1B11" w:rsidR="00C15ABC" w:rsidRPr="008860F2" w:rsidRDefault="00C15ABC" w:rsidP="00273DC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</w:t>
      </w:r>
      <w:r w:rsidR="00A75509" w:rsidRPr="008860F2">
        <w:rPr>
          <w:rFonts w:ascii="Angsana New" w:hAnsi="Angsana New"/>
          <w:sz w:val="28"/>
          <w:szCs w:val="28"/>
          <w:cs/>
        </w:rPr>
        <w:t xml:space="preserve">ำนวนเงินผลตอบแทนของกลุ่มบริษัท </w:t>
      </w:r>
      <w:r w:rsidRPr="008860F2">
        <w:rPr>
          <w:rFonts w:ascii="Angsana New" w:hAnsi="Angsana New"/>
          <w:sz w:val="28"/>
          <w:szCs w:val="28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786F1C95" w14:textId="77777777" w:rsidR="00EF1923" w:rsidRPr="008860F2" w:rsidRDefault="00EF1923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5580B143" w14:textId="77777777" w:rsidR="0088574A" w:rsidRPr="008860F2" w:rsidRDefault="0088574A" w:rsidP="00273DC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ส่วนได้เสียที่ไม่มีอำนาจควบคุม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</w:p>
    <w:p w14:paraId="451D3D78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0DCBEE2D" w14:textId="77777777" w:rsidR="0088574A" w:rsidRPr="008860F2" w:rsidRDefault="0088574A" w:rsidP="00273DC4">
      <w:pPr>
        <w:pStyle w:val="BodyText"/>
        <w:tabs>
          <w:tab w:val="left" w:pos="540"/>
        </w:tabs>
        <w:spacing w:after="0" w:line="240" w:lineRule="auto"/>
        <w:ind w:left="540"/>
        <w:rPr>
          <w:rFonts w:ascii="Angsana New" w:hAnsi="Angsana New" w:cs="Angsana New"/>
          <w:sz w:val="28"/>
          <w:szCs w:val="28"/>
        </w:rPr>
      </w:pPr>
      <w:r w:rsidRPr="008860F2">
        <w:rPr>
          <w:rFonts w:ascii="Angsana New" w:hAnsi="Angsana New" w:cs="Angsana New"/>
          <w:sz w:val="28"/>
          <w:szCs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637CF60F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4BF882C0" w14:textId="77777777" w:rsidR="0088574A" w:rsidRPr="008860F2" w:rsidRDefault="0088574A" w:rsidP="00273DC4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17BCEFC5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4647213F" w14:textId="23AB5569" w:rsidR="00C15ABC" w:rsidRPr="008860F2" w:rsidRDefault="00C15ABC" w:rsidP="00273DC4">
      <w:pPr>
        <w:tabs>
          <w:tab w:val="left" w:pos="720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การสูญเสียการควบคุม</w:t>
      </w:r>
      <w:r w:rsidRPr="008860F2">
        <w:rPr>
          <w:rFonts w:ascii="Angsana New" w:hAnsi="Angsana New"/>
          <w:b/>
          <w:bCs/>
          <w:color w:val="0000FF"/>
          <w:sz w:val="28"/>
          <w:szCs w:val="28"/>
          <w:cs/>
        </w:rPr>
        <w:t xml:space="preserve"> </w:t>
      </w:r>
    </w:p>
    <w:p w14:paraId="31D34F12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128D2F92" w14:textId="4C95557B" w:rsidR="00C15ABC" w:rsidRPr="008860F2" w:rsidRDefault="00C15ABC" w:rsidP="00273DC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D66B933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1D8025B7" w14:textId="77777777" w:rsidR="00C15ABC" w:rsidRPr="008860F2" w:rsidRDefault="00C15ABC" w:rsidP="00C15ABC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 xml:space="preserve">ส่วนได้เสียในเงินลงทุนที่บันทึกตามวิธีส่วนได้เสีย </w:t>
      </w:r>
    </w:p>
    <w:p w14:paraId="5833911B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4D52986B" w14:textId="77777777" w:rsidR="00C15ABC" w:rsidRPr="008860F2" w:rsidRDefault="00C15ABC" w:rsidP="00C15ABC">
      <w:pPr>
        <w:pStyle w:val="BodyText"/>
        <w:spacing w:after="0"/>
        <w:ind w:left="540"/>
        <w:rPr>
          <w:rFonts w:ascii="Angsana New" w:hAnsi="Angsana New" w:cs="Angsana New"/>
          <w:sz w:val="28"/>
          <w:szCs w:val="28"/>
        </w:rPr>
      </w:pPr>
      <w:r w:rsidRPr="008860F2">
        <w:rPr>
          <w:rFonts w:ascii="Angsana New" w:hAnsi="Angsana New" w:cs="Angsana New"/>
          <w:sz w:val="28"/>
          <w:szCs w:val="28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ประกอบด้วยส่วนได้เสียในบริษัทร่วมและการร่วมค้า</w:t>
      </w:r>
    </w:p>
    <w:p w14:paraId="74AE1204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564E0EA0" w14:textId="77777777" w:rsidR="0068137C" w:rsidRDefault="0068137C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54F618CA" w14:textId="2E74EA52" w:rsidR="00C15ABC" w:rsidRPr="008860F2" w:rsidRDefault="00C15ABC" w:rsidP="002E1E26">
      <w:pPr>
        <w:pStyle w:val="BodyText"/>
        <w:spacing w:after="0"/>
        <w:ind w:left="540"/>
        <w:rPr>
          <w:rFonts w:ascii="Angsana New" w:hAnsi="Angsana New" w:cs="Angsana New"/>
          <w:sz w:val="28"/>
          <w:szCs w:val="28"/>
        </w:rPr>
      </w:pPr>
      <w:r w:rsidRPr="008860F2">
        <w:rPr>
          <w:rFonts w:ascii="Angsana New" w:hAnsi="Angsana New" w:cs="Angsana New"/>
          <w:sz w:val="28"/>
          <w:szCs w:val="28"/>
          <w:cs/>
        </w:rPr>
        <w:lastRenderedPageBreak/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</w:t>
      </w:r>
      <w:r w:rsidR="002E1E26" w:rsidRPr="008860F2">
        <w:rPr>
          <w:rFonts w:ascii="Angsana New" w:hAnsi="Angsana New" w:cs="Angsana New"/>
          <w:sz w:val="28"/>
          <w:szCs w:val="28"/>
          <w:cs/>
        </w:rPr>
        <w:t>หรือควบคุมร่วมในนโยบายดังกล่าว</w:t>
      </w:r>
      <w:r w:rsidR="001E230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860F2">
        <w:rPr>
          <w:rFonts w:ascii="Angsana New" w:hAnsi="Angsana New" w:cs="Angsana New"/>
          <w:sz w:val="28"/>
          <w:szCs w:val="28"/>
          <w:cs/>
        </w:rPr>
        <w:t>การร่วมค้าเป็นการร่วมการงานที่กลุ่มบริษัทมีการควบคุมร่วมในการง</w:t>
      </w:r>
      <w:r w:rsidR="00E76C11" w:rsidRPr="008860F2">
        <w:rPr>
          <w:rFonts w:ascii="Angsana New" w:hAnsi="Angsana New" w:cs="Angsana New"/>
          <w:sz w:val="28"/>
          <w:szCs w:val="28"/>
          <w:cs/>
        </w:rPr>
        <w:t>านนั้น</w:t>
      </w:r>
      <w:r w:rsidR="001E230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860F2">
        <w:rPr>
          <w:rFonts w:ascii="Angsana New" w:hAnsi="Angsana New" w:cs="Angsana New"/>
          <w:sz w:val="28"/>
          <w:szCs w:val="28"/>
          <w:cs/>
        </w:rPr>
        <w:t>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0021E89C" w14:textId="2AB5DAC1" w:rsidR="00647195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2FE55960" w14:textId="77777777" w:rsidR="00C15ABC" w:rsidRPr="008860F2" w:rsidRDefault="00C15ABC" w:rsidP="00C15ABC">
      <w:pPr>
        <w:pStyle w:val="BodyText"/>
        <w:spacing w:after="0"/>
        <w:ind w:left="540"/>
        <w:rPr>
          <w:rFonts w:ascii="Angsana New" w:hAnsi="Angsana New" w:cs="Angsana New"/>
          <w:sz w:val="28"/>
          <w:szCs w:val="28"/>
        </w:rPr>
      </w:pPr>
      <w:r w:rsidRPr="008860F2">
        <w:rPr>
          <w:rFonts w:ascii="Angsana New" w:hAnsi="Angsana New" w:cs="Angsana New"/>
          <w:sz w:val="28"/>
          <w:szCs w:val="28"/>
          <w:cs/>
        </w:rPr>
        <w:t xml:space="preserve">ส่วนได้เสียในบริษัทร่วมและการร่วมค้าบันทึกบัญชีตามวิธีส่วนได้เสีย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 </w:t>
      </w:r>
    </w:p>
    <w:p w14:paraId="18F8BA6C" w14:textId="77777777" w:rsidR="00FE3B6A" w:rsidRDefault="00FE3B6A" w:rsidP="00445741">
      <w:pPr>
        <w:pStyle w:val="BodyText2"/>
        <w:ind w:left="540" w:firstLine="0"/>
        <w:jc w:val="left"/>
        <w:rPr>
          <w:rFonts w:ascii="Angsana New" w:hAnsi="Angsana New"/>
          <w:i/>
          <w:iCs/>
          <w:sz w:val="28"/>
          <w:szCs w:val="28"/>
        </w:rPr>
      </w:pPr>
    </w:p>
    <w:p w14:paraId="541EB524" w14:textId="0F3FADBC" w:rsidR="003B14EA" w:rsidRPr="008860F2" w:rsidRDefault="003B14EA" w:rsidP="00445741">
      <w:pPr>
        <w:pStyle w:val="BodyText2"/>
        <w:ind w:left="540" w:firstLine="0"/>
        <w:jc w:val="left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การตัดรายการในงบการเงินรวม</w:t>
      </w:r>
    </w:p>
    <w:p w14:paraId="39180803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69F81E13" w14:textId="77777777" w:rsidR="003B14EA" w:rsidRPr="008860F2" w:rsidRDefault="00165C0C" w:rsidP="00445741">
      <w:pPr>
        <w:pStyle w:val="BodyText2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ยอดคง</w:t>
      </w:r>
      <w:r w:rsidR="003B14EA" w:rsidRPr="008860F2">
        <w:rPr>
          <w:rFonts w:ascii="Angsana New" w:hAnsi="Angsana New"/>
          <w:sz w:val="28"/>
          <w:szCs w:val="28"/>
          <w:cs/>
        </w:rPr>
        <w:t>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6EA6A793" w14:textId="77777777" w:rsidR="004D6BB4" w:rsidRPr="008860F2" w:rsidRDefault="004D6BB4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0A77A918" w14:textId="77777777" w:rsidR="003B14EA" w:rsidRPr="008860F2" w:rsidRDefault="003B14EA" w:rsidP="001066B4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เงินตราต่างประเทศ </w:t>
      </w:r>
    </w:p>
    <w:p w14:paraId="2B9EA668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0062AF77" w14:textId="77777777" w:rsidR="008C52C6" w:rsidRPr="008860F2" w:rsidRDefault="008C52C6" w:rsidP="0044574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รายการบัญชีที่เป็นเงินตราต่างประเทศ</w:t>
      </w:r>
    </w:p>
    <w:p w14:paraId="64F206E0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33FEA462" w14:textId="6DF3AA0D" w:rsidR="008C52C6" w:rsidRDefault="008C52C6" w:rsidP="00445741">
      <w:pPr>
        <w:pStyle w:val="BodyText2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="006F794E" w:rsidRPr="008860F2">
        <w:rPr>
          <w:rFonts w:ascii="Angsana New" w:hAnsi="Angsana New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โดยใช้อัตราแลกเปลี่ยน ณ วันที่เกิดรายการ</w:t>
      </w:r>
    </w:p>
    <w:p w14:paraId="37CFB4DA" w14:textId="77777777" w:rsidR="00D62EDC" w:rsidRPr="008860F2" w:rsidRDefault="00D62EDC" w:rsidP="00445741">
      <w:pPr>
        <w:pStyle w:val="BodyText2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3404FCF0" w14:textId="77777777" w:rsidR="008C52C6" w:rsidRPr="008860F2" w:rsidRDefault="008C52C6" w:rsidP="00445741">
      <w:pPr>
        <w:pStyle w:val="BodyText2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</w:t>
      </w:r>
    </w:p>
    <w:p w14:paraId="3E684AE5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420E0683" w14:textId="77777777" w:rsidR="008C52C6" w:rsidRPr="008860F2" w:rsidRDefault="008C52C6" w:rsidP="00445741">
      <w:pPr>
        <w:pStyle w:val="BodyText2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 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2F1CA8D5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7985B3AA" w14:textId="3264D80B" w:rsidR="008C52C6" w:rsidRPr="008860F2" w:rsidRDefault="008C52C6" w:rsidP="00445741">
      <w:pPr>
        <w:pStyle w:val="BodyText2"/>
        <w:ind w:left="540" w:firstLine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8860F2">
        <w:rPr>
          <w:rFonts w:ascii="Angsana New" w:hAnsi="Angsana New"/>
          <w:color w:val="000000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94A7B1E" w14:textId="77777777" w:rsidR="00B346F1" w:rsidRPr="008860F2" w:rsidRDefault="00B346F1" w:rsidP="00445741">
      <w:pPr>
        <w:pStyle w:val="BodyText2"/>
        <w:ind w:left="540" w:firstLine="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54EE7EE" w14:textId="77777777" w:rsidR="00FE3B6A" w:rsidRDefault="00FE3B6A">
      <w:pPr>
        <w:spacing w:line="240" w:lineRule="auto"/>
        <w:jc w:val="left"/>
        <w:rPr>
          <w:rFonts w:ascii="Angsana New" w:hAnsi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5961F933" w14:textId="191492C2" w:rsidR="003B14EA" w:rsidRPr="008860F2" w:rsidRDefault="003B14EA" w:rsidP="00A3346B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อนุพันธ์</w:t>
      </w:r>
    </w:p>
    <w:p w14:paraId="1EA2086C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4929EA7B" w14:textId="77777777" w:rsidR="003B14EA" w:rsidRPr="008860F2" w:rsidRDefault="003B14EA" w:rsidP="00445741">
      <w:pPr>
        <w:pStyle w:val="BodyText2"/>
        <w:ind w:left="547" w:firstLine="0"/>
        <w:jc w:val="thaiDistribute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ที่เกิดจากกิจกรรมดำเนินงาน อนุพันธ์ไม่ได้มีไว้เพื่อค้า อย่างไรก็ตาม </w:t>
      </w:r>
      <w:r w:rsidR="00FB46CF" w:rsidRPr="008860F2">
        <w:rPr>
          <w:rFonts w:ascii="Angsana New" w:hAnsi="Angsana New"/>
          <w:sz w:val="28"/>
          <w:szCs w:val="28"/>
          <w:cs/>
        </w:rPr>
        <w:t>อนุพันธ์ที่ไม่เข้าเงื่อนไข</w:t>
      </w:r>
      <w:r w:rsidRPr="008860F2">
        <w:rPr>
          <w:rFonts w:ascii="Angsana New" w:hAnsi="Angsana New"/>
          <w:sz w:val="28"/>
          <w:szCs w:val="28"/>
          <w:cs/>
        </w:rPr>
        <w:t>การกำหนดให้เป็นเครื่องมือป้องกันความเสี่ยงถือเป็นรายการเพื่อค้า</w:t>
      </w:r>
    </w:p>
    <w:p w14:paraId="681542F4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12B6756B" w14:textId="065F9297" w:rsidR="008E7770" w:rsidRPr="008860F2" w:rsidRDefault="003B14EA" w:rsidP="00445741">
      <w:pPr>
        <w:pStyle w:val="BodyText2"/>
        <w:ind w:left="547" w:firstLine="0"/>
        <w:jc w:val="thaiDistribute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อนุพันธ์จะถูกบันทึกบัญชีในขั้นแรกด้วยมูลค่ายุติธรรม ค่าใช้จ่ายที่เกิดจากการทำรายการดังกล่าวบันทึกในกำไร</w:t>
      </w:r>
      <w:r w:rsidR="00120C25">
        <w:rPr>
          <w:rFonts w:ascii="Angsana New" w:hAnsi="Angsana New" w:hint="cs"/>
          <w:sz w:val="28"/>
          <w:szCs w:val="28"/>
          <w:cs/>
        </w:rPr>
        <w:t>หรือ</w:t>
      </w:r>
      <w:r w:rsidRPr="008860F2">
        <w:rPr>
          <w:rFonts w:ascii="Angsana New" w:hAnsi="Angsana New"/>
          <w:sz w:val="28"/>
          <w:szCs w:val="28"/>
          <w:cs/>
        </w:rPr>
        <w:t xml:space="preserve">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 </w:t>
      </w:r>
    </w:p>
    <w:p w14:paraId="09656444" w14:textId="77777777" w:rsidR="00EF1923" w:rsidRPr="008860F2" w:rsidRDefault="00EF1923" w:rsidP="00445741">
      <w:pPr>
        <w:pStyle w:val="BodyText2"/>
        <w:ind w:left="547" w:firstLine="0"/>
        <w:jc w:val="thaiDistribute"/>
        <w:rPr>
          <w:rFonts w:ascii="Angsana New" w:hAnsi="Angsana New"/>
          <w:sz w:val="28"/>
          <w:szCs w:val="28"/>
          <w:cs/>
        </w:rPr>
      </w:pPr>
    </w:p>
    <w:p w14:paraId="6826BBBC" w14:textId="77777777" w:rsidR="00587B6F" w:rsidRPr="008860F2" w:rsidRDefault="00587B6F" w:rsidP="00587B6F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มูลค่ายุติธรรมของสัญญาแลกเปลี่ยนอัตราดอกเบี้ยถือตามราคาอ้างอิงของนายหน้า ณ วันที่รายงาน  ราคาอ้างอิงเหล่านั้นสามารถทดสอบหาความสมเหตุสมผลได้โดยการคิดลดประมาณการกระแสเงินสดในอนาคต  ภายใต้ข้อกำหนดต่างๆ และวันสิ้นสุดของแต่ละสัญญา  และโดยการใช้อัตราดอกเบี้ยในท้องตลาดของเครื่องมือทางการเงินที่คล้ายคลึงกัน ณ วันที่รายงาน</w:t>
      </w:r>
    </w:p>
    <w:p w14:paraId="30FD17E7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788AD560" w14:textId="4618245E" w:rsidR="003B14EA" w:rsidRPr="008860F2" w:rsidRDefault="003B14EA" w:rsidP="008E7770">
      <w:pPr>
        <w:pStyle w:val="BodyText2"/>
        <w:ind w:left="547" w:firstLine="0"/>
        <w:jc w:val="thaiDistribute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หากมีราคาตลาด มูลค่ายุติธรรมของสัญญาซื้อขายเงินตราต่างประเทศล่วงหน้าถือตามราคาตลาดของสัญญาล่วงหน้า ณ วันที่รายงาน  ในกรณีที่ไม่มีราคาตลาด ให้ประมาณมูลค่ายุติธรรมโดยการคิดลดจากผลต่างระหว่างราคาล่วงหน้าตามสัญญากับราคาล่วงหน้าของสัญญาปัจจุบัน ณ วันที่รายงานที่ครบกำหนดในวันเดียวกัน โดยใช้อัตราดอกเบี้ยประเภทที่ใช้กับธุรกรรมการเงินที่ปลอดความเสี่ยง เช่น พันธบัตรรัฐบาล </w:t>
      </w:r>
    </w:p>
    <w:p w14:paraId="0128C9A0" w14:textId="2078BB12" w:rsidR="00B346F1" w:rsidRDefault="00B346F1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14CBBB72" w14:textId="77777777" w:rsidR="003B14EA" w:rsidRPr="008860F2" w:rsidRDefault="003B14EA" w:rsidP="00A3346B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66E2C05B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23FA5464" w14:textId="77777777" w:rsidR="00C665AD" w:rsidRPr="008860F2" w:rsidRDefault="003B14EA" w:rsidP="00445741">
      <w:pPr>
        <w:spacing w:line="240" w:lineRule="auto"/>
        <w:ind w:left="547" w:hanging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</w:rPr>
        <w:tab/>
      </w:r>
      <w:r w:rsidRPr="008860F2">
        <w:rPr>
          <w:rFonts w:ascii="Angsana New" w:hAnsi="Angsana New"/>
          <w:sz w:val="28"/>
          <w:szCs w:val="28"/>
          <w:cs/>
        </w:rPr>
        <w:t xml:space="preserve">เงินสดและรายการเทียบเท่าเงินสดประกอบด้วย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</w:t>
      </w:r>
      <w:r w:rsidR="00C665AD" w:rsidRPr="008860F2">
        <w:rPr>
          <w:rFonts w:ascii="Angsana New" w:hAnsi="Angsana New"/>
          <w:sz w:val="28"/>
          <w:szCs w:val="28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55843CB8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4D1A481E" w14:textId="77777777" w:rsidR="003B14EA" w:rsidRPr="008860F2" w:rsidRDefault="003B14EA" w:rsidP="00AC6ED8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ลูกหนี้การค้า</w:t>
      </w:r>
      <w:r w:rsidR="00DC6976" w:rsidRPr="008860F2">
        <w:rPr>
          <w:rFonts w:ascii="Angsana New" w:hAnsi="Angsana New"/>
          <w:b/>
          <w:bCs/>
          <w:i/>
          <w:iCs/>
          <w:sz w:val="28"/>
          <w:szCs w:val="28"/>
        </w:rPr>
        <w:t xml:space="preserve"> </w:t>
      </w:r>
      <w:r w:rsidR="00DC6976" w:rsidRPr="008860F2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ลูกหนี้อื่นและสินทรัพย์ที่เกิดจากสัญญา</w:t>
      </w:r>
    </w:p>
    <w:p w14:paraId="044D889C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2D7E76C1" w14:textId="77777777" w:rsidR="00CC613A" w:rsidRPr="008860F2" w:rsidRDefault="00CC613A" w:rsidP="00CC613A">
      <w:pPr>
        <w:ind w:left="540"/>
        <w:rPr>
          <w:rFonts w:asciiTheme="majorBidi" w:hAnsiTheme="majorBidi" w:cstheme="majorBidi"/>
          <w:sz w:val="28"/>
          <w:szCs w:val="28"/>
        </w:rPr>
      </w:pPr>
      <w:r w:rsidRPr="008860F2">
        <w:rPr>
          <w:rFonts w:asciiTheme="majorBidi" w:hAnsiTheme="majorBidi" w:cstheme="majorBidi"/>
          <w:sz w:val="28"/>
          <w:szCs w:val="28"/>
          <w:cs/>
        </w:rPr>
        <w:t>ลูกหนี้รับรู้เมื่อ</w:t>
      </w:r>
      <w:r w:rsidRPr="00C027F5">
        <w:rPr>
          <w:rFonts w:asciiTheme="majorBidi" w:hAnsiTheme="majorBidi" w:cstheme="majorBidi"/>
          <w:sz w:val="28"/>
          <w:szCs w:val="28"/>
          <w:cs/>
        </w:rPr>
        <w:t>กลุ่มบริษัทมีสิ</w:t>
      </w:r>
      <w:r w:rsidRPr="008860F2">
        <w:rPr>
          <w:rFonts w:asciiTheme="majorBidi" w:hAnsiTheme="majorBidi" w:cstheme="majorBidi"/>
          <w:sz w:val="28"/>
          <w:szCs w:val="28"/>
          <w:cs/>
        </w:rPr>
        <w:t>ทธิที่ปราศจากเงื่อนไขในการได้รับสิ่งตอบแทนตามสัญญา หาก</w:t>
      </w:r>
      <w:r w:rsidRPr="00C027F5">
        <w:rPr>
          <w:rFonts w:asciiTheme="majorBidi" w:hAnsiTheme="majorBidi" w:cstheme="majorBidi"/>
          <w:sz w:val="28"/>
          <w:szCs w:val="28"/>
          <w:cs/>
        </w:rPr>
        <w:t>กลุ่มบริษัทรับรู้</w:t>
      </w:r>
      <w:r w:rsidRPr="008860F2">
        <w:rPr>
          <w:rFonts w:asciiTheme="majorBidi" w:hAnsiTheme="majorBidi" w:cstheme="majorBidi"/>
          <w:sz w:val="28"/>
          <w:szCs w:val="28"/>
          <w:cs/>
        </w:rPr>
        <w:t xml:space="preserve">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 </w:t>
      </w:r>
    </w:p>
    <w:p w14:paraId="679E98C9" w14:textId="77777777" w:rsidR="00CC613A" w:rsidRPr="008860F2" w:rsidRDefault="00CC613A" w:rsidP="00CC613A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A584C95" w14:textId="77777777" w:rsidR="00CC613A" w:rsidRPr="008860F2" w:rsidRDefault="00CC613A" w:rsidP="00CC613A">
      <w:pPr>
        <w:ind w:left="540"/>
        <w:rPr>
          <w:rFonts w:asciiTheme="majorBidi" w:hAnsiTheme="majorBidi" w:cstheme="majorBidi"/>
          <w:sz w:val="28"/>
          <w:szCs w:val="28"/>
        </w:rPr>
      </w:pPr>
      <w:r w:rsidRPr="008860F2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Pr="008860F2">
        <w:rPr>
          <w:rFonts w:ascii="Angsana New" w:hAnsi="Angsana New"/>
          <w:sz w:val="28"/>
          <w:szCs w:val="28"/>
          <w:cs/>
        </w:rPr>
        <w:t xml:space="preserve">แสดงในราคาตามใบแจ้งหนี้หักค่าเผื่อหนี้สงสัยจะสูญ </w:t>
      </w:r>
      <w:r w:rsidRPr="008860F2">
        <w:rPr>
          <w:rFonts w:asciiTheme="majorBidi" w:hAnsiTheme="majorBidi" w:cstheme="majorBidi"/>
          <w:sz w:val="28"/>
          <w:szCs w:val="28"/>
          <w:cs/>
        </w:rPr>
        <w:t xml:space="preserve">ซึ่งประเมินโดยการวิเคราะห์ประวัติการชำระหนี้ หนี้สูญจะถูกตัดจำหน่ายเมื่อเกิดขึ้น </w:t>
      </w:r>
    </w:p>
    <w:p w14:paraId="387EC9BE" w14:textId="77777777" w:rsidR="00CC613A" w:rsidRPr="008860F2" w:rsidRDefault="00CC613A" w:rsidP="00CC613A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730E6127" w14:textId="77777777" w:rsidR="00802D6E" w:rsidRPr="008860F2" w:rsidRDefault="00CC613A" w:rsidP="00802D6E">
      <w:pPr>
        <w:ind w:left="540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C027F5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</w:t>
      </w:r>
    </w:p>
    <w:p w14:paraId="0BF3FCFD" w14:textId="77777777" w:rsidR="003B14EA" w:rsidRPr="008860F2" w:rsidRDefault="003B14EA" w:rsidP="00802D6E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สินค้าคงเหลือ</w:t>
      </w:r>
    </w:p>
    <w:p w14:paraId="2A3D33CD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08F91AAA" w14:textId="77777777" w:rsidR="003B14EA" w:rsidRPr="008860F2" w:rsidRDefault="003B14EA" w:rsidP="00445741">
      <w:pPr>
        <w:spacing w:line="240" w:lineRule="auto"/>
        <w:ind w:left="540"/>
        <w:jc w:val="both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14:paraId="5780A168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7CBCEEB7" w14:textId="038BF6F2" w:rsidR="003B14EA" w:rsidRPr="008860F2" w:rsidRDefault="00D0197F" w:rsidP="00445741">
      <w:pPr>
        <w:pStyle w:val="BodyText"/>
        <w:spacing w:after="0" w:line="240" w:lineRule="auto"/>
        <w:ind w:left="540"/>
        <w:rPr>
          <w:rFonts w:ascii="Angsana New" w:hAnsi="Angsana New" w:cs="Angsana New"/>
          <w:sz w:val="28"/>
          <w:szCs w:val="28"/>
          <w:cs/>
        </w:rPr>
      </w:pPr>
      <w:r w:rsidRPr="008860F2">
        <w:rPr>
          <w:rFonts w:ascii="Angsana New" w:hAnsi="Angsana New" w:cs="Angsana New"/>
          <w:b/>
          <w:sz w:val="28"/>
          <w:szCs w:val="28"/>
          <w:cs/>
        </w:rPr>
        <w:t>สินค้าสำเร็จรูป สินค้าระหว่างผลิตและ</w:t>
      </w:r>
      <w:r w:rsidR="003B14EA" w:rsidRPr="008860F2">
        <w:rPr>
          <w:rFonts w:ascii="Angsana New" w:hAnsi="Angsana New" w:cs="Angsana New"/>
          <w:b/>
          <w:sz w:val="28"/>
          <w:szCs w:val="28"/>
          <w:cs/>
        </w:rPr>
        <w:t>วัตถุดิบคำนวณโดยใช้วิธี</w:t>
      </w:r>
      <w:r w:rsidRPr="008860F2">
        <w:rPr>
          <w:rFonts w:ascii="Angsana New" w:hAnsi="Angsana New" w:cs="Angsana New"/>
          <w:b/>
          <w:sz w:val="28"/>
          <w:szCs w:val="28"/>
          <w:cs/>
        </w:rPr>
        <w:t>ถัวเฉลี่ยถ่วงน้ำหนัก</w:t>
      </w:r>
      <w:r w:rsidR="003B14EA" w:rsidRPr="008860F2">
        <w:rPr>
          <w:rFonts w:ascii="Angsana New" w:hAnsi="Angsana New" w:cs="Angsana New"/>
          <w:b/>
          <w:sz w:val="28"/>
          <w:szCs w:val="28"/>
          <w:cs/>
        </w:rPr>
        <w:t xml:space="preserve"> วัสดุสิ้นเปลืองโรงงานและวัตถุประกอบการผลิตคำนวณโดยใช้วิธีเข้าก่อน-ออกก่อน ต้นทุนสินค้าประกอบด้วยต้นทุนที่ซื้อ ต้นทุนแปลง</w:t>
      </w:r>
      <w:r w:rsidR="001E2302">
        <w:rPr>
          <w:rFonts w:ascii="Angsana New" w:hAnsi="Angsana New" w:cs="Angsana New" w:hint="cs"/>
          <w:b/>
          <w:sz w:val="28"/>
          <w:szCs w:val="28"/>
          <w:cs/>
        </w:rPr>
        <w:t>สภาพ</w:t>
      </w:r>
      <w:r w:rsidR="003B14EA" w:rsidRPr="008860F2">
        <w:rPr>
          <w:rFonts w:ascii="Angsana New" w:hAnsi="Angsana New" w:cs="Angsana New"/>
          <w:b/>
          <w:sz w:val="28"/>
          <w:szCs w:val="28"/>
          <w:cs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771EDDCF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76304DCD" w14:textId="77777777" w:rsidR="00A0721C" w:rsidRPr="008860F2" w:rsidRDefault="003B14EA" w:rsidP="00294520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มูลค่าสุทธิที่จะได้รับเป็นการประมาณราคาที่คาดว่าจะขายได้จากการดำเนินธุรกิจปกติหัก</w:t>
      </w:r>
      <w:r w:rsidR="008C1BED" w:rsidRPr="008860F2">
        <w:rPr>
          <w:rFonts w:ascii="Angsana New" w:hAnsi="Angsana New"/>
          <w:sz w:val="28"/>
          <w:szCs w:val="28"/>
          <w:cs/>
        </w:rPr>
        <w:t>ด้วยค่าใช้จ่ายที่จำเป็น</w:t>
      </w:r>
      <w:r w:rsidR="00165C0C" w:rsidRPr="008860F2">
        <w:rPr>
          <w:rFonts w:ascii="Angsana New" w:hAnsi="Angsana New"/>
          <w:sz w:val="28"/>
          <w:szCs w:val="28"/>
          <w:cs/>
        </w:rPr>
        <w:t>โดยประมาณ</w:t>
      </w:r>
      <w:r w:rsidR="008C1BED" w:rsidRPr="008860F2">
        <w:rPr>
          <w:rFonts w:ascii="Angsana New" w:hAnsi="Angsana New"/>
          <w:sz w:val="28"/>
          <w:szCs w:val="28"/>
          <w:cs/>
        </w:rPr>
        <w:t>ในการขาย</w:t>
      </w:r>
    </w:p>
    <w:p w14:paraId="36259833" w14:textId="77777777" w:rsidR="002C1DCB" w:rsidRPr="008860F2" w:rsidRDefault="002C1DCB" w:rsidP="00294520">
      <w:pPr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292B03C1" w14:textId="2E8E7419" w:rsidR="00647195" w:rsidRPr="00092FF0" w:rsidRDefault="00BD023D" w:rsidP="00BD023D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092FF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อสังหาริมทรัพย์พัฒนาเพื่อขาย</w:t>
      </w:r>
      <w:r w:rsidRPr="00092FF0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</w:t>
      </w:r>
      <w:r w:rsidRPr="00092FF0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2A08BF8C" w14:textId="77777777" w:rsidR="00BD023D" w:rsidRPr="00092FF0" w:rsidRDefault="00BD023D" w:rsidP="00BD023D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3FE0AE4" w14:textId="77777777" w:rsidR="00BD023D" w:rsidRPr="00092FF0" w:rsidRDefault="00BD023D" w:rsidP="00456CFD">
      <w:pPr>
        <w:ind w:left="554" w:hanging="7"/>
        <w:rPr>
          <w:rFonts w:asciiTheme="majorBidi" w:hAnsiTheme="majorBidi" w:cstheme="majorBidi"/>
          <w:sz w:val="28"/>
          <w:szCs w:val="28"/>
        </w:rPr>
      </w:pPr>
      <w:r w:rsidRPr="00092FF0">
        <w:rPr>
          <w:rFonts w:asciiTheme="majorBidi" w:hAnsiTheme="majorBidi" w:cstheme="majorBidi"/>
          <w:sz w:val="28"/>
          <w:szCs w:val="28"/>
          <w:cs/>
        </w:rPr>
        <w:t>อสังหาริมทรัพย์พัฒนาเพื่อขาย</w:t>
      </w:r>
      <w:r w:rsidRPr="00092FF0">
        <w:rPr>
          <w:rFonts w:asciiTheme="majorBidi" w:hAnsiTheme="majorBidi" w:cstheme="majorBidi" w:hint="cs"/>
          <w:sz w:val="28"/>
          <w:szCs w:val="28"/>
          <w:cs/>
        </w:rPr>
        <w:t xml:space="preserve">คือ </w:t>
      </w:r>
      <w:r w:rsidRPr="00092FF0">
        <w:rPr>
          <w:rFonts w:asciiTheme="majorBidi" w:hAnsiTheme="majorBidi" w:cstheme="majorBidi"/>
          <w:sz w:val="28"/>
          <w:szCs w:val="28"/>
          <w:cs/>
        </w:rPr>
        <w:t>อสังหาริมทรัพย์</w:t>
      </w:r>
      <w:bookmarkStart w:id="0" w:name="_Hlk54682057"/>
      <w:r w:rsidRPr="00092FF0">
        <w:rPr>
          <w:rFonts w:asciiTheme="majorBidi" w:hAnsiTheme="majorBidi" w:cstheme="majorBidi" w:hint="cs"/>
          <w:sz w:val="28"/>
          <w:szCs w:val="28"/>
          <w:cs/>
        </w:rPr>
        <w:t>ที่ถือไว้ด้วยความตั้งใจในการ</w:t>
      </w:r>
      <w:r w:rsidRPr="00092FF0">
        <w:rPr>
          <w:rFonts w:asciiTheme="majorBidi" w:hAnsiTheme="majorBidi" w:cstheme="majorBidi"/>
          <w:sz w:val="28"/>
          <w:szCs w:val="28"/>
          <w:cs/>
        </w:rPr>
        <w:t>พัฒนาเพื่อขายในการดำเนินธุรกิจปกติ</w:t>
      </w:r>
      <w:bookmarkEnd w:id="0"/>
      <w:r w:rsidRPr="00092FF0">
        <w:rPr>
          <w:rFonts w:asciiTheme="majorBidi" w:hAnsiTheme="majorBidi" w:cstheme="majorBidi" w:hint="cs"/>
          <w:sz w:val="28"/>
          <w:szCs w:val="28"/>
          <w:cs/>
        </w:rPr>
        <w:t xml:space="preserve">     </w:t>
      </w:r>
      <w:r w:rsidRPr="00092F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92FF0">
        <w:rPr>
          <w:rFonts w:asciiTheme="majorBidi" w:hAnsiTheme="majorBidi" w:cstheme="majorBidi" w:hint="cs"/>
          <w:sz w:val="28"/>
          <w:szCs w:val="28"/>
          <w:cs/>
        </w:rPr>
        <w:t>อสังหาริมทรัพย์นี้</w:t>
      </w:r>
      <w:r w:rsidRPr="00092FF0">
        <w:rPr>
          <w:rFonts w:asciiTheme="majorBidi" w:hAnsiTheme="majorBidi" w:cstheme="majorBidi"/>
          <w:sz w:val="28"/>
          <w:szCs w:val="28"/>
          <w:cs/>
        </w:rPr>
        <w:t xml:space="preserve">วัดมูลค่าด้วยราคาทุนหรือมูลค่าสุทธิที่จะได้รับแล้วแต่ราคาใดจะต่ำกว่า  </w:t>
      </w:r>
    </w:p>
    <w:p w14:paraId="03F4A373" w14:textId="77777777" w:rsidR="00BD023D" w:rsidRPr="00092FF0" w:rsidRDefault="00BD023D" w:rsidP="00456CFD">
      <w:pPr>
        <w:ind w:left="554" w:hanging="7"/>
        <w:rPr>
          <w:rFonts w:asciiTheme="majorBidi" w:hAnsiTheme="majorBidi" w:cstheme="majorBidi"/>
          <w:sz w:val="20"/>
          <w:szCs w:val="20"/>
        </w:rPr>
      </w:pPr>
    </w:p>
    <w:p w14:paraId="5B2F255A" w14:textId="4AF3CED2" w:rsidR="00BD023D" w:rsidRPr="00092FF0" w:rsidRDefault="00BD023D" w:rsidP="00456CFD">
      <w:pPr>
        <w:ind w:left="554"/>
        <w:rPr>
          <w:rFonts w:asciiTheme="majorBidi" w:hAnsiTheme="majorBidi" w:cstheme="majorBidi"/>
          <w:sz w:val="28"/>
          <w:szCs w:val="28"/>
          <w:cs/>
        </w:rPr>
      </w:pPr>
      <w:r w:rsidRPr="00092FF0">
        <w:rPr>
          <w:rFonts w:asciiTheme="majorBidi" w:hAnsiTheme="majorBidi" w:cstheme="majorBidi"/>
          <w:sz w:val="28"/>
          <w:szCs w:val="28"/>
          <w:cs/>
        </w:rPr>
        <w:t>ต้นทุนของอสังหาริมทรัพย์พัฒนาเพื่อขายประกอบด้วย ต้นทุนที่ดิน</w:t>
      </w:r>
      <w:r w:rsidRPr="00092FF0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092FF0">
        <w:rPr>
          <w:rFonts w:asciiTheme="majorBidi" w:hAnsiTheme="majorBidi" w:cstheme="majorBidi"/>
          <w:sz w:val="28"/>
          <w:szCs w:val="28"/>
          <w:cs/>
        </w:rPr>
        <w:t>รวมต้นทุน</w:t>
      </w:r>
      <w:r w:rsidRPr="00092FF0">
        <w:rPr>
          <w:rFonts w:asciiTheme="majorBidi" w:hAnsiTheme="majorBidi" w:cstheme="majorBidi" w:hint="cs"/>
          <w:sz w:val="28"/>
          <w:szCs w:val="28"/>
          <w:cs/>
        </w:rPr>
        <w:t>ใน</w:t>
      </w:r>
      <w:r w:rsidRPr="00092FF0">
        <w:rPr>
          <w:rFonts w:asciiTheme="majorBidi" w:hAnsiTheme="majorBidi" w:cstheme="majorBidi"/>
          <w:sz w:val="28"/>
          <w:szCs w:val="28"/>
          <w:cs/>
        </w:rPr>
        <w:t>การได้มา ค่าถมดิน ค่าใช้จ่ายในการพัฒนา ต้นทุนการกู้ยืม</w:t>
      </w:r>
      <w:r w:rsidRPr="00092FF0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Pr="00092FF0">
        <w:rPr>
          <w:rFonts w:asciiTheme="majorBidi" w:hAnsiTheme="majorBidi" w:cstheme="majorBidi"/>
          <w:sz w:val="28"/>
          <w:szCs w:val="28"/>
          <w:cs/>
        </w:rPr>
        <w:t>ค่าใช้จ่ายอื่นๆ ที่เกี่ยวข้อง</w:t>
      </w:r>
      <w:r w:rsidRPr="00092FF0" w:rsidDel="00CF123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92FF0">
        <w:rPr>
          <w:rFonts w:asciiTheme="majorBidi" w:hAnsiTheme="majorBidi" w:cstheme="majorBidi"/>
          <w:sz w:val="28"/>
          <w:szCs w:val="28"/>
          <w:cs/>
        </w:rPr>
        <w:t>ต้นทุนการกู้ยืม</w:t>
      </w:r>
      <w:r w:rsidRPr="00092FF0">
        <w:rPr>
          <w:rFonts w:asciiTheme="majorBidi" w:hAnsiTheme="majorBidi" w:cstheme="majorBidi" w:hint="cs"/>
          <w:sz w:val="28"/>
          <w:szCs w:val="28"/>
          <w:cs/>
        </w:rPr>
        <w:t>ที่เกี่ยวข้อง</w:t>
      </w:r>
      <w:r w:rsidRPr="00092FF0">
        <w:rPr>
          <w:rFonts w:asciiTheme="majorBidi" w:eastAsia="EucrosiaUPCBold" w:hAnsiTheme="majorBidi" w:cstheme="majorBidi" w:hint="cs"/>
          <w:sz w:val="28"/>
          <w:szCs w:val="28"/>
          <w:cs/>
        </w:rPr>
        <w:t>กับการพัฒนา</w:t>
      </w:r>
      <w:r w:rsidRPr="00092FF0">
        <w:rPr>
          <w:rFonts w:asciiTheme="majorBidi" w:eastAsia="EucrosiaUPCBold" w:hAnsiTheme="majorBidi" w:cstheme="majorBidi"/>
          <w:sz w:val="28"/>
          <w:szCs w:val="28"/>
          <w:cs/>
        </w:rPr>
        <w:t>อสังหาริมทรัพย์พัฒนาเพื่อขายรวมเป็นราคาทุนของสินทรัพย์</w:t>
      </w:r>
      <w:r w:rsidRPr="00092FF0">
        <w:rPr>
          <w:rFonts w:asciiTheme="majorBidi" w:hAnsiTheme="majorBidi" w:cstheme="majorBidi"/>
          <w:sz w:val="28"/>
          <w:szCs w:val="28"/>
          <w:cs/>
        </w:rPr>
        <w:t xml:space="preserve">จนกระทั่งการพัฒนาสำเร็จ </w:t>
      </w:r>
      <w:r w:rsidRPr="00092FF0">
        <w:rPr>
          <w:rFonts w:asciiTheme="majorBidi" w:hAnsiTheme="majorBidi" w:cstheme="majorBidi" w:hint="cs"/>
          <w:sz w:val="28"/>
          <w:szCs w:val="28"/>
          <w:cs/>
        </w:rPr>
        <w:t>ต้นทุนของอสังหาริมทรัพย์พัฒนาเพื่อขายรวมการปันส่วนของ</w:t>
      </w:r>
      <w:r w:rsidRPr="00092FF0">
        <w:rPr>
          <w:rFonts w:asciiTheme="majorBidi" w:hAnsiTheme="majorBidi" w:cstheme="majorBidi"/>
          <w:sz w:val="28"/>
          <w:szCs w:val="28"/>
          <w:cs/>
        </w:rPr>
        <w:t>ค่าใช้จ่าย</w:t>
      </w:r>
      <w:r w:rsidRPr="00092FF0">
        <w:rPr>
          <w:rFonts w:asciiTheme="majorBidi" w:hAnsiTheme="majorBidi" w:cstheme="majorBidi" w:hint="cs"/>
          <w:sz w:val="28"/>
          <w:szCs w:val="28"/>
          <w:cs/>
        </w:rPr>
        <w:t>ในการพัฒนาสินทรัพย์ส่วนกลาง</w:t>
      </w:r>
      <w:r w:rsidRPr="00092FF0">
        <w:rPr>
          <w:rFonts w:asciiTheme="majorBidi" w:hAnsiTheme="majorBidi" w:cstheme="majorBidi"/>
          <w:sz w:val="28"/>
          <w:szCs w:val="28"/>
          <w:cs/>
        </w:rPr>
        <w:t>ตามพื้นที่ขาย</w:t>
      </w:r>
    </w:p>
    <w:p w14:paraId="3AB8DED6" w14:textId="77777777" w:rsidR="00BD023D" w:rsidRPr="00092FF0" w:rsidRDefault="00BD023D" w:rsidP="00456CFD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1499C38" w14:textId="065237F1" w:rsidR="00BD023D" w:rsidRPr="00092FF0" w:rsidRDefault="00BD023D" w:rsidP="00456CFD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  <w:r w:rsidRPr="00092FF0">
        <w:rPr>
          <w:rFonts w:asciiTheme="majorBidi" w:hAnsiTheme="majorBidi" w:cstheme="majorBidi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</w:t>
      </w:r>
    </w:p>
    <w:p w14:paraId="5FFB006F" w14:textId="77777777" w:rsidR="00BD023D" w:rsidRPr="00092FF0" w:rsidRDefault="00BD023D" w:rsidP="00456CFD">
      <w:pPr>
        <w:tabs>
          <w:tab w:val="left" w:pos="540"/>
        </w:tabs>
        <w:ind w:left="547"/>
        <w:rPr>
          <w:rFonts w:asciiTheme="majorBidi" w:hAnsiTheme="majorBidi" w:cstheme="majorBidi"/>
          <w:sz w:val="20"/>
          <w:szCs w:val="20"/>
        </w:rPr>
      </w:pPr>
    </w:p>
    <w:p w14:paraId="3B4C9856" w14:textId="77777777" w:rsidR="00BD023D" w:rsidRPr="00D35B88" w:rsidRDefault="00BD023D" w:rsidP="00456CFD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  <w:cs/>
        </w:rPr>
      </w:pPr>
      <w:r w:rsidRPr="00092FF0">
        <w:rPr>
          <w:rFonts w:asciiTheme="majorBidi" w:hAnsiTheme="majorBidi" w:cstheme="majorBidi" w:hint="cs"/>
          <w:sz w:val="28"/>
          <w:szCs w:val="28"/>
          <w:cs/>
        </w:rPr>
        <w:t>เมื่อมีการขายอสังหาริมทรัพย์พัฒนาเพื่อขาย ต้นทุน</w:t>
      </w:r>
      <w:r w:rsidRPr="00092FF0">
        <w:rPr>
          <w:rFonts w:asciiTheme="majorBidi" w:hAnsiTheme="majorBidi" w:cstheme="majorBidi"/>
          <w:sz w:val="28"/>
          <w:szCs w:val="28"/>
          <w:cs/>
        </w:rPr>
        <w:t>ของอสังหาริมทรัพย์</w:t>
      </w:r>
      <w:r w:rsidRPr="00092FF0">
        <w:rPr>
          <w:rFonts w:asciiTheme="majorBidi" w:hAnsiTheme="majorBidi" w:cstheme="majorBidi" w:hint="cs"/>
          <w:sz w:val="28"/>
          <w:szCs w:val="28"/>
          <w:cs/>
        </w:rPr>
        <w:t>ดังกล่าว</w:t>
      </w:r>
      <w:r w:rsidRPr="00092FF0">
        <w:rPr>
          <w:rFonts w:asciiTheme="majorBidi" w:hAnsiTheme="majorBidi" w:cstheme="majorBidi"/>
          <w:sz w:val="28"/>
          <w:szCs w:val="28"/>
          <w:cs/>
        </w:rPr>
        <w:t>จะ</w:t>
      </w:r>
      <w:r w:rsidRPr="00092FF0">
        <w:rPr>
          <w:rFonts w:asciiTheme="majorBidi" w:hAnsiTheme="majorBidi" w:cstheme="majorBidi" w:hint="cs"/>
          <w:sz w:val="28"/>
          <w:szCs w:val="28"/>
          <w:cs/>
        </w:rPr>
        <w:t>ถูก</w:t>
      </w:r>
      <w:r w:rsidRPr="00092FF0">
        <w:rPr>
          <w:rFonts w:asciiTheme="majorBidi" w:hAnsiTheme="majorBidi" w:cstheme="majorBidi"/>
          <w:sz w:val="28"/>
          <w:szCs w:val="28"/>
          <w:cs/>
        </w:rPr>
        <w:t>รับรู้เป็นค่าใช้จ่ายในงวดเดียว</w:t>
      </w:r>
      <w:r w:rsidRPr="00092FF0">
        <w:rPr>
          <w:rFonts w:asciiTheme="majorBidi" w:hAnsiTheme="majorBidi" w:cstheme="majorBidi" w:hint="cs"/>
          <w:sz w:val="28"/>
          <w:szCs w:val="28"/>
          <w:cs/>
        </w:rPr>
        <w:t>กัน</w:t>
      </w:r>
      <w:r w:rsidRPr="00092FF0">
        <w:rPr>
          <w:rFonts w:asciiTheme="majorBidi" w:hAnsiTheme="majorBidi" w:cstheme="majorBidi"/>
          <w:sz w:val="28"/>
          <w:szCs w:val="28"/>
          <w:cs/>
        </w:rPr>
        <w:t>กับที่มีการรับรู้รายได้ที่เกี่ยวข้อง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3519F52E" w14:textId="000ED910" w:rsidR="009E4929" w:rsidRPr="008860F2" w:rsidRDefault="009E4929">
      <w:pPr>
        <w:spacing w:line="240" w:lineRule="auto"/>
        <w:jc w:val="left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42A219C4" w14:textId="5E3BBEF7" w:rsidR="003B14EA" w:rsidRPr="008860F2" w:rsidRDefault="003B14EA" w:rsidP="00A3346B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เงินลงทุน</w:t>
      </w:r>
    </w:p>
    <w:p w14:paraId="5FC35DC7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64F17282" w14:textId="77777777" w:rsidR="003B14EA" w:rsidRPr="008860F2" w:rsidRDefault="003B14EA" w:rsidP="00445741">
      <w:pPr>
        <w:spacing w:line="240" w:lineRule="auto"/>
        <w:ind w:left="547"/>
        <w:jc w:val="both"/>
        <w:rPr>
          <w:rFonts w:ascii="Angsana New" w:hAnsi="Angsana New"/>
          <w:i/>
          <w:iCs/>
          <w:sz w:val="28"/>
          <w:szCs w:val="28"/>
          <w:cs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เงินลงทุนในบริษัทย่อย</w:t>
      </w:r>
      <w:r w:rsidR="009D5389" w:rsidRPr="008860F2">
        <w:rPr>
          <w:rFonts w:ascii="Angsana New" w:hAnsi="Angsana New"/>
          <w:i/>
          <w:iCs/>
          <w:sz w:val="28"/>
          <w:szCs w:val="28"/>
        </w:rPr>
        <w:t xml:space="preserve"> </w:t>
      </w:r>
      <w:r w:rsidRPr="008860F2">
        <w:rPr>
          <w:rFonts w:ascii="Angsana New" w:hAnsi="Angsana New"/>
          <w:i/>
          <w:iCs/>
          <w:sz w:val="28"/>
          <w:szCs w:val="28"/>
          <w:cs/>
        </w:rPr>
        <w:t>บริษัทร่วม</w:t>
      </w:r>
      <w:r w:rsidR="007D2FF2" w:rsidRPr="008860F2">
        <w:rPr>
          <w:rFonts w:ascii="Angsana New" w:hAnsi="Angsana New"/>
          <w:i/>
          <w:iCs/>
          <w:sz w:val="28"/>
          <w:szCs w:val="28"/>
          <w:cs/>
        </w:rPr>
        <w:t>และการร่วมค้า</w:t>
      </w:r>
    </w:p>
    <w:p w14:paraId="1DC2CF8D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55A12465" w14:textId="77777777" w:rsidR="003B14EA" w:rsidRPr="008860F2" w:rsidRDefault="003B14EA" w:rsidP="00445741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เงินลงทุนในบริษัทย่อย</w:t>
      </w:r>
      <w:r w:rsidR="009D5389" w:rsidRPr="008860F2">
        <w:rPr>
          <w:rFonts w:ascii="Angsana New" w:hAnsi="Angsana New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บริษัทร่วม</w:t>
      </w:r>
      <w:r w:rsidR="009D5389" w:rsidRPr="008860F2">
        <w:rPr>
          <w:rFonts w:ascii="Angsana New" w:hAnsi="Angsana New"/>
          <w:sz w:val="28"/>
          <w:szCs w:val="28"/>
          <w:cs/>
        </w:rPr>
        <w:t>และ</w:t>
      </w:r>
      <w:r w:rsidR="007D2FF2" w:rsidRPr="008860F2">
        <w:rPr>
          <w:rFonts w:ascii="Angsana New" w:hAnsi="Angsana New"/>
          <w:sz w:val="28"/>
          <w:szCs w:val="28"/>
          <w:cs/>
        </w:rPr>
        <w:t>การร่วมค้า</w:t>
      </w:r>
      <w:r w:rsidRPr="008860F2">
        <w:rPr>
          <w:rFonts w:ascii="Angsana New" w:hAnsi="Angsana New"/>
          <w:sz w:val="28"/>
          <w:szCs w:val="28"/>
          <w:cs/>
        </w:rPr>
        <w:t>ในงบการเงินเฉพาะกิจการของบริษัทบันทึกบัญชีโดยใช้วิธีราคาทุน ส่วนการบันทึกบัญชีเงินลงทุนในบริษัทร่วม</w:t>
      </w:r>
      <w:r w:rsidR="009D5389" w:rsidRPr="008860F2">
        <w:rPr>
          <w:rFonts w:ascii="Angsana New" w:hAnsi="Angsana New"/>
          <w:sz w:val="28"/>
          <w:szCs w:val="28"/>
          <w:cs/>
        </w:rPr>
        <w:t>และ</w:t>
      </w:r>
      <w:r w:rsidR="007D2FF2" w:rsidRPr="008860F2">
        <w:rPr>
          <w:rFonts w:ascii="Angsana New" w:hAnsi="Angsana New"/>
          <w:sz w:val="28"/>
          <w:szCs w:val="28"/>
          <w:cs/>
        </w:rPr>
        <w:t>การร่วมค้า</w:t>
      </w:r>
      <w:r w:rsidRPr="008860F2">
        <w:rPr>
          <w:rFonts w:ascii="Angsana New" w:hAnsi="Angsana New"/>
          <w:sz w:val="28"/>
          <w:szCs w:val="28"/>
          <w:cs/>
        </w:rPr>
        <w:t>ในงบการเงินรวมใช้วิธีส่วนได้เสีย</w:t>
      </w:r>
    </w:p>
    <w:p w14:paraId="21FE1E2B" w14:textId="77777777" w:rsidR="00934B7A" w:rsidRPr="008860F2" w:rsidRDefault="00934B7A" w:rsidP="00445741">
      <w:pPr>
        <w:spacing w:line="240" w:lineRule="auto"/>
        <w:ind w:left="547"/>
        <w:rPr>
          <w:rFonts w:ascii="Angsana New" w:hAnsi="Angsana New"/>
          <w:sz w:val="28"/>
          <w:szCs w:val="28"/>
        </w:rPr>
      </w:pPr>
    </w:p>
    <w:p w14:paraId="7C0B37C1" w14:textId="77777777" w:rsidR="00934B7A" w:rsidRPr="008860F2" w:rsidRDefault="00934B7A" w:rsidP="00934B7A">
      <w:pPr>
        <w:spacing w:line="240" w:lineRule="auto"/>
        <w:ind w:left="547"/>
        <w:jc w:val="both"/>
        <w:rPr>
          <w:rFonts w:ascii="Angsana New" w:hAnsi="Angsana New"/>
          <w:i/>
          <w:iCs/>
          <w:sz w:val="28"/>
          <w:szCs w:val="28"/>
          <w:cs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lastRenderedPageBreak/>
        <w:t>เงินลงทุนในตราสารทุนอื่น</w:t>
      </w:r>
    </w:p>
    <w:p w14:paraId="5566D329" w14:textId="77777777" w:rsidR="00934B7A" w:rsidRPr="008860F2" w:rsidRDefault="00934B7A" w:rsidP="005D7313">
      <w:pPr>
        <w:spacing w:line="240" w:lineRule="auto"/>
        <w:ind w:left="547"/>
        <w:rPr>
          <w:rFonts w:ascii="Angsana New" w:hAnsi="Angsana New"/>
          <w:sz w:val="28"/>
          <w:szCs w:val="28"/>
          <w:cs/>
        </w:rPr>
      </w:pPr>
    </w:p>
    <w:p w14:paraId="64BFA309" w14:textId="2980EBE2" w:rsidR="00934B7A" w:rsidRPr="008860F2" w:rsidRDefault="00934B7A" w:rsidP="00934B7A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ตราสารทุนซึ่งเป็นหลักทรัพย์ในความต้องการของตลาดซึ่งถือไว้เพื่อค้า</w:t>
      </w:r>
      <w:r w:rsidR="001E2302">
        <w:rPr>
          <w:rFonts w:ascii="Angsana New" w:hAnsi="Angsana New" w:hint="cs"/>
          <w:sz w:val="28"/>
          <w:szCs w:val="28"/>
          <w:cs/>
        </w:rPr>
        <w:t xml:space="preserve"> จัดประเภทเป็นสินทรัพย์หมุนเวียนและแสดงในมูลค่ายุติธรรม</w:t>
      </w:r>
      <w:r w:rsidRPr="008860F2">
        <w:rPr>
          <w:rFonts w:ascii="Angsana New" w:hAnsi="Angsana New"/>
          <w:sz w:val="28"/>
          <w:szCs w:val="28"/>
          <w:cs/>
        </w:rPr>
        <w:t xml:space="preserve"> กำไรหรือขาดทุนจากการตีราคาหลักทรัพย์ได้บันทึกในกำไรหรือขาดทุน</w:t>
      </w:r>
    </w:p>
    <w:p w14:paraId="26DE73A0" w14:textId="77777777" w:rsidR="00934B7A" w:rsidRPr="008860F2" w:rsidRDefault="00934B7A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3F06956B" w14:textId="77777777" w:rsidR="00C665AD" w:rsidRPr="008860F2" w:rsidRDefault="00C665AD" w:rsidP="00445741">
      <w:pPr>
        <w:spacing w:line="240" w:lineRule="auto"/>
        <w:ind w:left="547"/>
        <w:jc w:val="both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การจำหน่ายเงินลงทุน</w:t>
      </w:r>
    </w:p>
    <w:p w14:paraId="7A9F10F8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435AF7E6" w14:textId="77777777" w:rsidR="00C665AD" w:rsidRPr="008860F2" w:rsidRDefault="00C665AD" w:rsidP="00445741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13E50B7F" w14:textId="77777777" w:rsidR="00414F36" w:rsidRPr="008860F2" w:rsidRDefault="00414F36" w:rsidP="00414F36">
      <w:pPr>
        <w:pStyle w:val="NoSpacing"/>
        <w:rPr>
          <w:rFonts w:ascii="Angsana New" w:hAnsi="Angsana New"/>
          <w:sz w:val="28"/>
          <w:szCs w:val="28"/>
        </w:rPr>
      </w:pPr>
    </w:p>
    <w:p w14:paraId="54F6D1EA" w14:textId="5FDBC13E" w:rsidR="00773839" w:rsidRPr="008860F2" w:rsidRDefault="00773839" w:rsidP="00445741">
      <w:pPr>
        <w:spacing w:line="240" w:lineRule="auto"/>
        <w:ind w:left="547"/>
        <w:rPr>
          <w:rFonts w:ascii="Angsana New" w:hAnsi="Angsana New"/>
          <w:sz w:val="28"/>
          <w:szCs w:val="28"/>
          <w:cs/>
        </w:rPr>
      </w:pPr>
      <w:r w:rsidRPr="008860F2">
        <w:rPr>
          <w:rFonts w:ascii="Angsana New" w:hAnsi="Angsana New"/>
          <w:sz w:val="28"/>
          <w:szCs w:val="28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</w:t>
      </w:r>
      <w:r w:rsidR="007214C4" w:rsidRPr="008860F2">
        <w:rPr>
          <w:rFonts w:ascii="Angsana New" w:hAnsi="Angsana New"/>
          <w:sz w:val="28"/>
          <w:szCs w:val="28"/>
          <w:cs/>
        </w:rPr>
        <w:t>ยังถืออยู่ใช้วิธี</w:t>
      </w:r>
      <w:r w:rsidRPr="008860F2">
        <w:rPr>
          <w:rFonts w:ascii="Angsana New" w:hAnsi="Angsana New"/>
          <w:sz w:val="28"/>
          <w:szCs w:val="28"/>
          <w:cs/>
        </w:rPr>
        <w:t>ถัวเฉลี่ยถ่วงน้ำหนักปรับใช้กับมูลค่าตามบัญชีของเงินลงทุนที่เหลือ</w:t>
      </w:r>
      <w:r w:rsidR="008806EC">
        <w:rPr>
          <w:rFonts w:ascii="Angsana New" w:hAnsi="Angsana New" w:hint="cs"/>
          <w:sz w:val="28"/>
          <w:szCs w:val="28"/>
          <w:cs/>
        </w:rPr>
        <w:t>อยู่</w:t>
      </w:r>
      <w:r w:rsidRPr="008860F2">
        <w:rPr>
          <w:rFonts w:ascii="Angsana New" w:hAnsi="Angsana New"/>
          <w:sz w:val="28"/>
          <w:szCs w:val="28"/>
          <w:cs/>
        </w:rPr>
        <w:t>ทั้งหมด</w:t>
      </w:r>
    </w:p>
    <w:p w14:paraId="2FF3EB27" w14:textId="77777777" w:rsidR="00EF1923" w:rsidRPr="008860F2" w:rsidRDefault="00EF1923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77009F23" w14:textId="77777777" w:rsidR="003B14EA" w:rsidRPr="008860F2" w:rsidRDefault="003B14EA" w:rsidP="00AC6ED8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อสังหาริมทรัพย์เพื่อการลงทุน</w:t>
      </w:r>
    </w:p>
    <w:p w14:paraId="6DE5F7B9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2A5D77B5" w14:textId="77777777" w:rsidR="003B14EA" w:rsidRPr="008860F2" w:rsidRDefault="003B14EA" w:rsidP="00445741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5EC62C33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739A8B5F" w14:textId="6633890D" w:rsidR="003B14EA" w:rsidRPr="008860F2" w:rsidRDefault="003B14EA" w:rsidP="00445741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อสังหาริมทรัพย์เพื่อการลงทุน</w:t>
      </w:r>
      <w:r w:rsidR="008371A1">
        <w:rPr>
          <w:rFonts w:ascii="Angsana New" w:hAnsi="Angsana New" w:hint="cs"/>
          <w:sz w:val="28"/>
          <w:szCs w:val="28"/>
          <w:cs/>
        </w:rPr>
        <w:t>วัดมูลค่าด้วย</w:t>
      </w:r>
      <w:r w:rsidRPr="008860F2">
        <w:rPr>
          <w:rFonts w:ascii="Angsana New" w:hAnsi="Angsana New"/>
          <w:sz w:val="28"/>
          <w:szCs w:val="28"/>
          <w:cs/>
        </w:rPr>
        <w:t>ราคาทุนหักค่าเสื่อม</w:t>
      </w:r>
      <w:r w:rsidR="00BC10E3" w:rsidRPr="008860F2">
        <w:rPr>
          <w:rFonts w:ascii="Angsana New" w:hAnsi="Angsana New"/>
          <w:sz w:val="28"/>
          <w:szCs w:val="28"/>
          <w:cs/>
        </w:rPr>
        <w:t>ราคาสะสมและขาดทุนจากการด้อยค่า</w:t>
      </w:r>
    </w:p>
    <w:p w14:paraId="0AE1BC78" w14:textId="77777777" w:rsidR="004D6BB4" w:rsidRPr="008860F2" w:rsidRDefault="004D6BB4" w:rsidP="00445741">
      <w:pPr>
        <w:spacing w:line="240" w:lineRule="auto"/>
        <w:ind w:left="547"/>
        <w:rPr>
          <w:rFonts w:ascii="Angsana New" w:hAnsi="Angsana New"/>
          <w:sz w:val="28"/>
          <w:szCs w:val="28"/>
        </w:rPr>
      </w:pPr>
    </w:p>
    <w:p w14:paraId="1107EBF0" w14:textId="621D94C8" w:rsidR="003B14EA" w:rsidRPr="008860F2" w:rsidRDefault="003B14EA" w:rsidP="00445741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="008B7B8B" w:rsidRPr="008860F2">
        <w:rPr>
          <w:rFonts w:ascii="Angsana New" w:hAnsi="Angsana New"/>
          <w:sz w:val="28"/>
          <w:szCs w:val="28"/>
          <w:cs/>
        </w:rPr>
        <w:t xml:space="preserve"> ต้นทุนการก่อสร้างที่กิจการก่อสร้างเองรวมถึงต้นทุนวัตถุดิบ</w:t>
      </w:r>
      <w:r w:rsidR="008371A1">
        <w:rPr>
          <w:rFonts w:ascii="Angsana New" w:hAnsi="Angsana New" w:hint="cs"/>
          <w:sz w:val="28"/>
          <w:szCs w:val="28"/>
          <w:cs/>
        </w:rPr>
        <w:t xml:space="preserve"> </w:t>
      </w:r>
      <w:r w:rsidR="008B7B8B" w:rsidRPr="008860F2">
        <w:rPr>
          <w:rFonts w:ascii="Angsana New" w:hAnsi="Angsana New"/>
          <w:sz w:val="28"/>
          <w:szCs w:val="28"/>
          <w:cs/>
        </w:rPr>
        <w:t>ค่าแรงทางตรง</w:t>
      </w:r>
      <w:r w:rsidRPr="008860F2">
        <w:rPr>
          <w:rFonts w:ascii="Angsana New" w:hAnsi="Angsana New"/>
          <w:sz w:val="28"/>
          <w:szCs w:val="28"/>
          <w:cs/>
        </w:rPr>
        <w:t>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77F30D55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42536A18" w14:textId="37B81586" w:rsidR="0034200B" w:rsidRPr="008860F2" w:rsidRDefault="003B14EA" w:rsidP="00AF7F1A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ค่าเสื่อมราคาจะบันทึกในกำไรหรือขาดทุน ซึ่งคำนวณโดยวิธีเส้นตรงตามอายุการ</w:t>
      </w:r>
      <w:r w:rsidR="004D38AE" w:rsidRPr="008860F2">
        <w:rPr>
          <w:rFonts w:ascii="Angsana New" w:hAnsi="Angsana New"/>
          <w:sz w:val="28"/>
          <w:szCs w:val="28"/>
          <w:cs/>
        </w:rPr>
        <w:t>ให้ปร</w:t>
      </w:r>
      <w:r w:rsidR="00DF168E" w:rsidRPr="008860F2">
        <w:rPr>
          <w:rFonts w:ascii="Angsana New" w:hAnsi="Angsana New"/>
          <w:sz w:val="28"/>
          <w:szCs w:val="28"/>
          <w:cs/>
        </w:rPr>
        <w:t>ะโยชน์</w:t>
      </w:r>
      <w:r w:rsidRPr="008860F2">
        <w:rPr>
          <w:rFonts w:ascii="Angsana New" w:hAnsi="Angsana New"/>
          <w:sz w:val="28"/>
          <w:szCs w:val="28"/>
          <w:cs/>
        </w:rPr>
        <w:t>โดยประมาณของสินทรัพย์แต่ละรายการ ประมาณการอายุการ</w:t>
      </w:r>
      <w:r w:rsidR="002932B7" w:rsidRPr="008860F2">
        <w:rPr>
          <w:rFonts w:ascii="Angsana New" w:hAnsi="Angsana New"/>
          <w:sz w:val="28"/>
          <w:szCs w:val="28"/>
          <w:cs/>
        </w:rPr>
        <w:t>ให้ประโยชน์</w:t>
      </w:r>
      <w:r w:rsidRPr="008860F2">
        <w:rPr>
          <w:rFonts w:ascii="Angsana New" w:hAnsi="Angsana New"/>
          <w:sz w:val="28"/>
          <w:szCs w:val="28"/>
          <w:cs/>
        </w:rPr>
        <w:t>ของสินทรัพย์แสดงได้ดังนี้</w:t>
      </w:r>
    </w:p>
    <w:p w14:paraId="1519EA12" w14:textId="77777777" w:rsidR="000C6121" w:rsidRPr="008860F2" w:rsidRDefault="000C6121" w:rsidP="00AF7F1A">
      <w:pPr>
        <w:spacing w:line="240" w:lineRule="auto"/>
        <w:ind w:left="547"/>
        <w:rPr>
          <w:rFonts w:ascii="Angsana New" w:hAnsi="Angsana New"/>
          <w:sz w:val="28"/>
          <w:szCs w:val="28"/>
          <w:cs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3B14EA" w:rsidRPr="008860F2" w14:paraId="6D54B8C8" w14:textId="77777777" w:rsidTr="00AE312D">
        <w:tc>
          <w:tcPr>
            <w:tcW w:w="5390" w:type="dxa"/>
            <w:vAlign w:val="bottom"/>
          </w:tcPr>
          <w:p w14:paraId="1E3575BB" w14:textId="77777777" w:rsidR="003B14EA" w:rsidRPr="008860F2" w:rsidRDefault="0034200B" w:rsidP="00445741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8860F2">
              <w:rPr>
                <w:rFonts w:ascii="Angsana New" w:hAnsi="Angsana New"/>
                <w:sz w:val="28"/>
                <w:szCs w:val="28"/>
              </w:rPr>
              <w:br w:type="page"/>
            </w:r>
            <w:r w:rsidR="003B14EA" w:rsidRPr="008860F2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 w:rsidR="00394C3D" w:rsidRPr="008860F2">
              <w:rPr>
                <w:rFonts w:ascii="Angsana New" w:hAnsi="Angsana New"/>
                <w:sz w:val="28"/>
                <w:szCs w:val="28"/>
                <w:cs/>
              </w:rPr>
              <w:t>และสิ่งก่อสร้างอื่น</w:t>
            </w:r>
          </w:p>
        </w:tc>
        <w:tc>
          <w:tcPr>
            <w:tcW w:w="1195" w:type="dxa"/>
          </w:tcPr>
          <w:p w14:paraId="03F23B76" w14:textId="389E5E51" w:rsidR="003B14EA" w:rsidRPr="008860F2" w:rsidRDefault="00F32CA3" w:rsidP="00394C3D">
            <w:pPr>
              <w:spacing w:line="240" w:lineRule="auto"/>
              <w:ind w:left="-129" w:right="5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C47804"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000B4" w:rsidRPr="008860F2">
              <w:rPr>
                <w:rFonts w:ascii="Angsana New" w:hAnsi="Angsana New"/>
                <w:sz w:val="28"/>
                <w:szCs w:val="28"/>
              </w:rPr>
              <w:t>-</w:t>
            </w:r>
            <w:r w:rsidR="00C47804"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B14EA" w:rsidRPr="008860F2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675" w:type="dxa"/>
          </w:tcPr>
          <w:p w14:paraId="7EDFDE01" w14:textId="77777777" w:rsidR="003B14EA" w:rsidRPr="008860F2" w:rsidRDefault="003B14EA" w:rsidP="00445741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ปี</w:t>
            </w:r>
          </w:p>
        </w:tc>
      </w:tr>
      <w:tr w:rsidR="003B14EA" w:rsidRPr="008860F2" w14:paraId="0F3248C2" w14:textId="77777777" w:rsidTr="00AE312D">
        <w:tc>
          <w:tcPr>
            <w:tcW w:w="5390" w:type="dxa"/>
            <w:vAlign w:val="bottom"/>
          </w:tcPr>
          <w:p w14:paraId="6641CA90" w14:textId="77777777" w:rsidR="003B14EA" w:rsidRPr="008860F2" w:rsidRDefault="003B14EA" w:rsidP="00445741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งานระบบ</w:t>
            </w:r>
            <w:r w:rsidR="00394C3D" w:rsidRPr="008860F2">
              <w:rPr>
                <w:rFonts w:ascii="Angsana New" w:hAnsi="Angsana New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195" w:type="dxa"/>
          </w:tcPr>
          <w:p w14:paraId="0504E489" w14:textId="2E951388" w:rsidR="003B14EA" w:rsidRPr="008860F2" w:rsidRDefault="00F32CA3" w:rsidP="004B3FAC">
            <w:pPr>
              <w:spacing w:line="240" w:lineRule="auto"/>
              <w:ind w:left="-129" w:right="5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B3FAC" w:rsidRPr="008860F2">
              <w:rPr>
                <w:rFonts w:ascii="Angsana New" w:hAnsi="Angsana New"/>
                <w:sz w:val="28"/>
                <w:szCs w:val="28"/>
              </w:rPr>
              <w:t>5 - 20</w:t>
            </w:r>
          </w:p>
        </w:tc>
        <w:tc>
          <w:tcPr>
            <w:tcW w:w="675" w:type="dxa"/>
          </w:tcPr>
          <w:p w14:paraId="27C016AA" w14:textId="77777777" w:rsidR="003B14EA" w:rsidRPr="008860F2" w:rsidRDefault="003B14EA" w:rsidP="00445741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ปี</w:t>
            </w:r>
          </w:p>
        </w:tc>
      </w:tr>
      <w:tr w:rsidR="003B14EA" w:rsidRPr="008860F2" w14:paraId="10BA3638" w14:textId="77777777" w:rsidTr="00AE312D">
        <w:tc>
          <w:tcPr>
            <w:tcW w:w="5390" w:type="dxa"/>
            <w:vAlign w:val="bottom"/>
          </w:tcPr>
          <w:p w14:paraId="171DFB84" w14:textId="77777777" w:rsidR="003B14EA" w:rsidRPr="008860F2" w:rsidRDefault="00AF7F1A" w:rsidP="00445741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เครื่องตกแต่ง </w:t>
            </w:r>
            <w:r w:rsidR="003B14EA" w:rsidRPr="008860F2">
              <w:rPr>
                <w:rFonts w:ascii="Angsana New" w:hAnsi="Angsana New"/>
                <w:sz w:val="28"/>
                <w:szCs w:val="28"/>
                <w:cs/>
              </w:rPr>
              <w:t>ติดตั้ง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และอุปกรณ์สำนักงาน</w:t>
            </w:r>
          </w:p>
        </w:tc>
        <w:tc>
          <w:tcPr>
            <w:tcW w:w="1195" w:type="dxa"/>
          </w:tcPr>
          <w:p w14:paraId="7446C3E7" w14:textId="4F164159" w:rsidR="003B14EA" w:rsidRPr="008860F2" w:rsidRDefault="00773839" w:rsidP="00445741">
            <w:pPr>
              <w:spacing w:line="240" w:lineRule="auto"/>
              <w:ind w:left="-129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3</w:t>
            </w:r>
            <w:r w:rsidR="00C47804"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C10E3" w:rsidRPr="008860F2">
              <w:rPr>
                <w:rFonts w:ascii="Angsana New" w:hAnsi="Angsana New"/>
                <w:sz w:val="28"/>
                <w:szCs w:val="28"/>
              </w:rPr>
              <w:t>-</w:t>
            </w:r>
            <w:r w:rsidR="00C47804"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32CA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75" w:type="dxa"/>
          </w:tcPr>
          <w:p w14:paraId="59D663A9" w14:textId="77777777" w:rsidR="003B14EA" w:rsidRPr="008860F2" w:rsidRDefault="003B14EA" w:rsidP="00445741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ปี</w:t>
            </w:r>
          </w:p>
        </w:tc>
      </w:tr>
    </w:tbl>
    <w:p w14:paraId="52BEC46E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7B8291BD" w14:textId="1259C997" w:rsidR="003B14EA" w:rsidRPr="008860F2" w:rsidRDefault="003B14EA" w:rsidP="00445741">
      <w:pPr>
        <w:spacing w:line="240" w:lineRule="auto"/>
        <w:ind w:left="547"/>
        <w:rPr>
          <w:rFonts w:ascii="Angsana New" w:eastAsia="Arial Unicode MS" w:hAnsi="Angsana New"/>
          <w:sz w:val="28"/>
          <w:szCs w:val="28"/>
        </w:rPr>
      </w:pPr>
      <w:bookmarkStart w:id="1" w:name="_Hlk56201419"/>
      <w:r w:rsidRPr="008860F2">
        <w:rPr>
          <w:rFonts w:ascii="Angsana New" w:hAnsi="Angsana New"/>
          <w:sz w:val="28"/>
          <w:szCs w:val="28"/>
          <w:cs/>
        </w:rPr>
        <w:t>กลุ่มบริษัทไม่คิดค่าเสื่อมราคาสำหรับที่ดินและสินทรัพย์</w:t>
      </w:r>
      <w:r w:rsidR="008371A1">
        <w:rPr>
          <w:rFonts w:ascii="Angsana New" w:hAnsi="Angsana New" w:hint="cs"/>
          <w:sz w:val="28"/>
          <w:szCs w:val="28"/>
          <w:cs/>
        </w:rPr>
        <w:t>ที่อยู่</w:t>
      </w:r>
      <w:r w:rsidRPr="008860F2">
        <w:rPr>
          <w:rFonts w:ascii="Angsana New" w:hAnsi="Angsana New"/>
          <w:sz w:val="28"/>
          <w:szCs w:val="28"/>
          <w:cs/>
        </w:rPr>
        <w:t>ระหว่าง</w:t>
      </w:r>
      <w:r w:rsidR="008371A1">
        <w:rPr>
          <w:rFonts w:ascii="Angsana New" w:hAnsi="Angsana New" w:hint="cs"/>
          <w:sz w:val="28"/>
          <w:szCs w:val="28"/>
          <w:cs/>
        </w:rPr>
        <w:t>การ</w:t>
      </w:r>
      <w:r w:rsidRPr="008860F2">
        <w:rPr>
          <w:rFonts w:ascii="Angsana New" w:hAnsi="Angsana New"/>
          <w:sz w:val="28"/>
          <w:szCs w:val="28"/>
          <w:cs/>
        </w:rPr>
        <w:t>ก่อสร้าง</w:t>
      </w:r>
    </w:p>
    <w:bookmarkEnd w:id="1"/>
    <w:p w14:paraId="5B1E016F" w14:textId="0E920522" w:rsidR="00647195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2929F03E" w14:textId="1F22AC26" w:rsidR="003B14EA" w:rsidRPr="008860F2" w:rsidRDefault="003B14EA" w:rsidP="00AC6ED8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ที่ดิน</w:t>
      </w:r>
      <w:r w:rsidR="00165C0C"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อาคารและอุปกรณ์</w:t>
      </w:r>
    </w:p>
    <w:p w14:paraId="48F24A19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1211772E" w14:textId="77777777" w:rsidR="003B14EA" w:rsidRPr="008860F2" w:rsidRDefault="003B14EA" w:rsidP="00445741">
      <w:pPr>
        <w:spacing w:line="240" w:lineRule="auto"/>
        <w:ind w:left="547"/>
        <w:jc w:val="both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การรับรู้และการวัดมูลค่า</w:t>
      </w:r>
    </w:p>
    <w:p w14:paraId="6BF5FCBE" w14:textId="0F71655C" w:rsidR="00123614" w:rsidRDefault="00123614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  <w:cs/>
        </w:rPr>
      </w:pPr>
    </w:p>
    <w:p w14:paraId="35A19DA3" w14:textId="66E4A0B4" w:rsidR="003B14EA" w:rsidRPr="008860F2" w:rsidRDefault="003B14EA" w:rsidP="00445741">
      <w:pPr>
        <w:spacing w:line="240" w:lineRule="auto"/>
        <w:ind w:left="547"/>
        <w:jc w:val="both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สินทรัพย์ที่เป็นกรรมสิทธิ์ของกิจการ</w:t>
      </w:r>
    </w:p>
    <w:p w14:paraId="03769D64" w14:textId="77777777" w:rsidR="00123614" w:rsidRDefault="00123614" w:rsidP="00445741">
      <w:pPr>
        <w:spacing w:line="240" w:lineRule="auto"/>
        <w:ind w:left="547"/>
        <w:rPr>
          <w:rFonts w:ascii="Angsana New" w:hAnsi="Angsana New"/>
          <w:sz w:val="28"/>
          <w:szCs w:val="28"/>
        </w:rPr>
      </w:pPr>
    </w:p>
    <w:p w14:paraId="11248CEC" w14:textId="56EDFFAE" w:rsidR="003B14EA" w:rsidRPr="008860F2" w:rsidRDefault="003B14EA" w:rsidP="00445741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ที่ดิน อาคารและอุปกรณ์</w:t>
      </w:r>
      <w:r w:rsidR="00860393" w:rsidRPr="00860393">
        <w:rPr>
          <w:rFonts w:ascii="Angsana New" w:hAnsi="Angsana New"/>
          <w:sz w:val="28"/>
          <w:szCs w:val="28"/>
          <w:cs/>
        </w:rPr>
        <w:t>วัดมูลค่า</w:t>
      </w:r>
      <w:r w:rsidRPr="008860F2">
        <w:rPr>
          <w:rFonts w:ascii="Angsana New" w:hAnsi="Angsana New"/>
          <w:sz w:val="28"/>
          <w:szCs w:val="28"/>
          <w:cs/>
        </w:rPr>
        <w:t>ด้วยราคาทุนหักค่าเสื่อมราคาสะสมและขาดทุนจากการด้อยค่า</w:t>
      </w:r>
    </w:p>
    <w:p w14:paraId="423F002B" w14:textId="77777777" w:rsidR="00647195" w:rsidRPr="008860F2" w:rsidRDefault="00647195" w:rsidP="00647195">
      <w:pPr>
        <w:pStyle w:val="NoSpacing"/>
        <w:rPr>
          <w:rFonts w:ascii="Angsana New" w:hAnsi="Angsana New"/>
          <w:sz w:val="28"/>
          <w:szCs w:val="28"/>
        </w:rPr>
      </w:pPr>
    </w:p>
    <w:p w14:paraId="05F64193" w14:textId="77777777" w:rsidR="003B14EA" w:rsidRPr="008860F2" w:rsidRDefault="003B14EA" w:rsidP="00445741">
      <w:pPr>
        <w:autoSpaceDE w:val="0"/>
        <w:autoSpaceDN w:val="0"/>
        <w:adjustRightInd w:val="0"/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ราคาทุนรวมถึงต้นทุนทางตรงที่เกี่ยวข้องกับการได้มาข</w:t>
      </w:r>
      <w:r w:rsidR="00BB77A0" w:rsidRPr="008860F2">
        <w:rPr>
          <w:rFonts w:ascii="Angsana New" w:hAnsi="Angsana New"/>
          <w:sz w:val="28"/>
          <w:szCs w:val="28"/>
          <w:cs/>
        </w:rPr>
        <w:t>องสินทรัพย์ และต้นทุนทางตรงอื่น</w:t>
      </w:r>
      <w:r w:rsidRPr="008860F2">
        <w:rPr>
          <w:rFonts w:ascii="Angsana New" w:hAnsi="Angsana New"/>
          <w:sz w:val="28"/>
          <w:szCs w:val="28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การขนย้าย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 xml:space="preserve">การบูรณะสถานที่ตั้งของสินทรัพย์และต้นทุนการกู้ยืม </w:t>
      </w:r>
      <w:r w:rsidR="002276C4" w:rsidRPr="008860F2">
        <w:rPr>
          <w:rFonts w:ascii="Angsana New" w:hAnsi="Angsana New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533E509C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18A750F5" w14:textId="77777777" w:rsidR="003B14EA" w:rsidRPr="008860F2" w:rsidRDefault="003B14EA" w:rsidP="00445741">
      <w:pPr>
        <w:autoSpaceDE w:val="0"/>
        <w:autoSpaceDN w:val="0"/>
        <w:adjustRightInd w:val="0"/>
        <w:spacing w:line="240" w:lineRule="auto"/>
        <w:ind w:left="547"/>
        <w:rPr>
          <w:rFonts w:ascii="Angsana New" w:hAnsi="Angsana New"/>
          <w:sz w:val="28"/>
          <w:szCs w:val="28"/>
          <w:lang w:eastAsia="en-GB"/>
        </w:rPr>
      </w:pPr>
      <w:r w:rsidRPr="008860F2">
        <w:rPr>
          <w:rFonts w:ascii="Angsana New" w:hAnsi="Angsana New"/>
          <w:sz w:val="28"/>
          <w:szCs w:val="28"/>
          <w:cs/>
          <w:lang w:eastAsia="en-GB"/>
        </w:rPr>
        <w:t>ส่วนประกอบของรายการที่ดิน</w:t>
      </w:r>
      <w:r w:rsidRPr="008860F2">
        <w:rPr>
          <w:rFonts w:ascii="Angsana New" w:hAnsi="Angsana New"/>
          <w:sz w:val="28"/>
          <w:szCs w:val="28"/>
          <w:lang w:eastAsia="en-GB"/>
        </w:rPr>
        <w:t xml:space="preserve"> </w:t>
      </w:r>
      <w:r w:rsidRPr="008860F2">
        <w:rPr>
          <w:rFonts w:ascii="Angsana New" w:hAnsi="Angsana New"/>
          <w:sz w:val="28"/>
          <w:szCs w:val="28"/>
          <w:cs/>
          <w:lang w:eastAsia="en-GB"/>
        </w:rPr>
        <w:t>อาคาร</w:t>
      </w:r>
      <w:r w:rsidRPr="008860F2">
        <w:rPr>
          <w:rFonts w:ascii="Angsana New" w:hAnsi="Angsana New"/>
          <w:sz w:val="28"/>
          <w:szCs w:val="28"/>
          <w:lang w:eastAsia="en-GB"/>
        </w:rPr>
        <w:t xml:space="preserve"> </w:t>
      </w:r>
      <w:r w:rsidRPr="008860F2">
        <w:rPr>
          <w:rFonts w:ascii="Angsana New" w:hAnsi="Angsana New"/>
          <w:sz w:val="28"/>
          <w:szCs w:val="28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8860F2">
        <w:rPr>
          <w:rFonts w:ascii="Angsana New" w:hAnsi="Angsana New"/>
          <w:sz w:val="28"/>
          <w:szCs w:val="28"/>
          <w:lang w:eastAsia="en-GB"/>
        </w:rPr>
        <w:t xml:space="preserve"> </w:t>
      </w:r>
    </w:p>
    <w:p w14:paraId="65D98A23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65955753" w14:textId="6955DE1C" w:rsidR="003B14EA" w:rsidRPr="008860F2" w:rsidRDefault="003B14EA" w:rsidP="00445741">
      <w:pPr>
        <w:pStyle w:val="Default"/>
        <w:ind w:left="547"/>
        <w:rPr>
          <w:rFonts w:ascii="Angsana New" w:hAnsi="Angsana New" w:cs="Angsana New"/>
          <w:color w:val="auto"/>
          <w:sz w:val="28"/>
          <w:szCs w:val="28"/>
        </w:rPr>
      </w:pPr>
      <w:r w:rsidRPr="008860F2">
        <w:rPr>
          <w:rFonts w:ascii="Angsana New" w:hAnsi="Angsana New" w:cs="Angsana New"/>
          <w:color w:val="auto"/>
          <w:sz w:val="28"/>
          <w:szCs w:val="28"/>
          <w:cs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 </w:t>
      </w:r>
    </w:p>
    <w:p w14:paraId="2BE5CA0F" w14:textId="77777777" w:rsidR="00E8535D" w:rsidRPr="008860F2" w:rsidRDefault="00E8535D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23CB3262" w14:textId="77777777" w:rsidR="006B31AD" w:rsidRPr="008860F2" w:rsidRDefault="006B31AD" w:rsidP="00445741">
      <w:pPr>
        <w:spacing w:line="240" w:lineRule="auto"/>
        <w:ind w:left="547"/>
        <w:jc w:val="both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สินทรัพย์ที่เช่า</w:t>
      </w:r>
    </w:p>
    <w:p w14:paraId="45589E3C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73BB4C52" w14:textId="437B3966" w:rsidR="006B31AD" w:rsidRPr="008860F2" w:rsidRDefault="006B31AD" w:rsidP="00445741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การเช่าซึ่ง</w:t>
      </w:r>
      <w:r w:rsidR="000000B4" w:rsidRPr="008860F2">
        <w:rPr>
          <w:rFonts w:ascii="Angsana New" w:hAnsi="Angsana New"/>
          <w:sz w:val="28"/>
          <w:szCs w:val="28"/>
          <w:cs/>
        </w:rPr>
        <w:t>กลุ่ม</w:t>
      </w:r>
      <w:r w:rsidRPr="008860F2">
        <w:rPr>
          <w:rFonts w:ascii="Angsana New" w:hAnsi="Angsana New"/>
          <w:sz w:val="28"/>
          <w:szCs w:val="28"/>
          <w:cs/>
        </w:rPr>
        <w:t xml:space="preserve">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</w:t>
      </w:r>
      <w:r w:rsidR="002932B7" w:rsidRPr="008860F2">
        <w:rPr>
          <w:rFonts w:ascii="Angsana New" w:hAnsi="Angsana New"/>
          <w:sz w:val="28"/>
          <w:szCs w:val="28"/>
          <w:cs/>
        </w:rPr>
        <w:t>สินทรัพย์</w:t>
      </w:r>
      <w:r w:rsidRPr="008860F2">
        <w:rPr>
          <w:rFonts w:ascii="Angsana New" w:hAnsi="Angsana New"/>
          <w:sz w:val="28"/>
          <w:szCs w:val="28"/>
          <w:cs/>
        </w:rPr>
        <w:t>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 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14:paraId="736BCE89" w14:textId="308AD83F" w:rsidR="00414F36" w:rsidRPr="008860F2" w:rsidRDefault="00414F36" w:rsidP="00414F36">
      <w:pPr>
        <w:pStyle w:val="NoSpacing"/>
        <w:rPr>
          <w:rFonts w:ascii="Angsana New" w:hAnsi="Angsana New"/>
          <w:sz w:val="28"/>
          <w:szCs w:val="28"/>
        </w:rPr>
      </w:pPr>
    </w:p>
    <w:p w14:paraId="0A18CE91" w14:textId="77777777" w:rsidR="0048300C" w:rsidRPr="008860F2" w:rsidRDefault="0048300C" w:rsidP="0048300C">
      <w:pPr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 w:hint="cs"/>
          <w:i/>
          <w:iCs/>
          <w:sz w:val="28"/>
          <w:szCs w:val="28"/>
          <w:cs/>
        </w:rPr>
        <w:t>การจัดประเภทไปยังอสังหาริมทรัพย์เพื่อการลงทุน</w:t>
      </w:r>
    </w:p>
    <w:p w14:paraId="74B94978" w14:textId="77777777" w:rsidR="0048300C" w:rsidRPr="008860F2" w:rsidRDefault="0048300C" w:rsidP="0048300C">
      <w:pPr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034474A9" w14:textId="432DB137" w:rsidR="0048300C" w:rsidRPr="008860F2" w:rsidRDefault="0048300C" w:rsidP="0048300C">
      <w:pPr>
        <w:spacing w:line="240" w:lineRule="auto"/>
        <w:ind w:left="540"/>
        <w:rPr>
          <w:rFonts w:ascii="Angsana New" w:hAnsi="Angsana New"/>
          <w:sz w:val="28"/>
          <w:szCs w:val="28"/>
          <w:cs/>
        </w:rPr>
      </w:pPr>
      <w:r w:rsidRPr="008860F2">
        <w:rPr>
          <w:rFonts w:ascii="Angsana New" w:hAnsi="Angsana New" w:hint="cs"/>
          <w:sz w:val="28"/>
          <w:szCs w:val="28"/>
          <w:cs/>
        </w:rPr>
        <w:t>เมื่อมีการเปลี่ยนแปลงการใช้งานจากอสังหาริมทรัพย์</w:t>
      </w:r>
      <w:r w:rsidR="001D25A6">
        <w:rPr>
          <w:rFonts w:ascii="Angsana New" w:hAnsi="Angsana New" w:hint="cs"/>
          <w:sz w:val="28"/>
          <w:szCs w:val="28"/>
          <w:cs/>
        </w:rPr>
        <w:t>ที่มีไว้ใช้งาน</w:t>
      </w:r>
      <w:r w:rsidRPr="008860F2">
        <w:rPr>
          <w:rFonts w:ascii="Angsana New" w:hAnsi="Angsana New" w:hint="cs"/>
          <w:sz w:val="28"/>
          <w:szCs w:val="28"/>
          <w:cs/>
        </w:rPr>
        <w:t>ไปยังอสังหาริมทรัพย์เพื่อการลงทุน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108A4C0C" w14:textId="04ADC48A" w:rsidR="0048300C" w:rsidRDefault="0048300C" w:rsidP="00445741">
      <w:pPr>
        <w:spacing w:line="240" w:lineRule="auto"/>
        <w:ind w:left="547"/>
        <w:jc w:val="both"/>
        <w:rPr>
          <w:rFonts w:ascii="Angsana New" w:hAnsi="Angsana New"/>
          <w:i/>
          <w:iCs/>
          <w:sz w:val="28"/>
          <w:szCs w:val="28"/>
        </w:rPr>
      </w:pPr>
    </w:p>
    <w:p w14:paraId="162892B6" w14:textId="77777777" w:rsidR="00CE040D" w:rsidRDefault="00CE040D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  <w:cs/>
        </w:rPr>
      </w:pPr>
      <w:r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09DF5B94" w14:textId="0C4A36E4" w:rsidR="003B14EA" w:rsidRPr="008860F2" w:rsidRDefault="003B14EA" w:rsidP="00445741">
      <w:pPr>
        <w:spacing w:line="240" w:lineRule="auto"/>
        <w:ind w:left="547"/>
        <w:jc w:val="both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lastRenderedPageBreak/>
        <w:t>ต้นทุนที่เกิดขึ้นในภายหลัง</w:t>
      </w:r>
    </w:p>
    <w:p w14:paraId="58C8EF57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2F92CDC0" w14:textId="2A206B97" w:rsidR="003B14EA" w:rsidRPr="008860F2" w:rsidRDefault="003B14EA" w:rsidP="00445741">
      <w:pPr>
        <w:pStyle w:val="Default"/>
        <w:ind w:left="547"/>
        <w:rPr>
          <w:rFonts w:ascii="Angsana New" w:hAnsi="Angsana New" w:cs="Angsana New"/>
          <w:color w:val="auto"/>
          <w:sz w:val="28"/>
          <w:szCs w:val="28"/>
        </w:rPr>
      </w:pPr>
      <w:r w:rsidRPr="008860F2">
        <w:rPr>
          <w:rFonts w:ascii="Angsana New" w:hAnsi="Angsana New" w:cs="Angsana New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38CC4DEE" w14:textId="77777777" w:rsidR="00FA146F" w:rsidRPr="008860F2" w:rsidRDefault="00FA146F" w:rsidP="00445741">
      <w:pPr>
        <w:pStyle w:val="Default"/>
        <w:ind w:left="547"/>
        <w:rPr>
          <w:rFonts w:ascii="Angsana New" w:hAnsi="Angsana New" w:cs="Angsana New"/>
          <w:color w:val="auto"/>
          <w:sz w:val="28"/>
          <w:szCs w:val="28"/>
        </w:rPr>
      </w:pPr>
    </w:p>
    <w:p w14:paraId="2DEBFCDE" w14:textId="030F2C99" w:rsidR="003B14EA" w:rsidRPr="008860F2" w:rsidRDefault="003B14EA" w:rsidP="00445741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ค่าเสื่อมราคา</w:t>
      </w:r>
    </w:p>
    <w:p w14:paraId="782E98EF" w14:textId="77777777" w:rsidR="009861ED" w:rsidRPr="008860F2" w:rsidRDefault="009861ED" w:rsidP="00445741">
      <w:pPr>
        <w:spacing w:line="240" w:lineRule="auto"/>
        <w:ind w:left="547"/>
        <w:rPr>
          <w:rFonts w:ascii="Angsana New" w:eastAsia="Arial Unicode MS" w:hAnsi="Angsana New"/>
          <w:i/>
          <w:iCs/>
          <w:sz w:val="28"/>
          <w:szCs w:val="28"/>
        </w:rPr>
      </w:pPr>
    </w:p>
    <w:p w14:paraId="51509A61" w14:textId="77777777" w:rsidR="003B14EA" w:rsidRPr="008860F2" w:rsidRDefault="003B14EA" w:rsidP="00445741">
      <w:pPr>
        <w:pStyle w:val="Default"/>
        <w:ind w:left="547"/>
        <w:rPr>
          <w:rFonts w:ascii="Angsana New" w:hAnsi="Angsana New" w:cs="Angsana New"/>
          <w:color w:val="auto"/>
          <w:sz w:val="28"/>
          <w:szCs w:val="28"/>
        </w:rPr>
      </w:pPr>
      <w:r w:rsidRPr="008860F2">
        <w:rPr>
          <w:rFonts w:ascii="Angsana New" w:hAnsi="Angsana New" w:cs="Angsana New"/>
          <w:color w:val="auto"/>
          <w:sz w:val="28"/>
          <w:szCs w:val="28"/>
          <w:cs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หักด้วยมูลค่าคงเหลือของสินทรัพย์ </w:t>
      </w:r>
    </w:p>
    <w:p w14:paraId="25E6DE42" w14:textId="77777777" w:rsidR="00EF1923" w:rsidRPr="008860F2" w:rsidRDefault="00EF1923" w:rsidP="006D739E">
      <w:pPr>
        <w:pStyle w:val="NoSpacing"/>
        <w:rPr>
          <w:rFonts w:ascii="Angsana New" w:hAnsi="Angsana New"/>
          <w:sz w:val="28"/>
          <w:szCs w:val="28"/>
          <w:cs/>
        </w:rPr>
      </w:pPr>
    </w:p>
    <w:p w14:paraId="4328C387" w14:textId="77777777" w:rsidR="003B14EA" w:rsidRPr="008860F2" w:rsidRDefault="003B14EA" w:rsidP="00445741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คำนวณโดยวิธีเส้นตรงตามเกณฑ์อายุการใช้งานโดยประมาณของส่วนประกอบของสินทรัพย์แต่ละรายการ ประมาณการอายุการ</w:t>
      </w:r>
      <w:r w:rsidR="002932B7" w:rsidRPr="008860F2">
        <w:rPr>
          <w:rFonts w:ascii="Angsana New" w:hAnsi="Angsana New"/>
          <w:sz w:val="28"/>
          <w:szCs w:val="28"/>
          <w:cs/>
        </w:rPr>
        <w:t>ให้ประโยชน์</w:t>
      </w:r>
      <w:r w:rsidRPr="008860F2">
        <w:rPr>
          <w:rFonts w:ascii="Angsana New" w:hAnsi="Angsana New"/>
          <w:sz w:val="28"/>
          <w:szCs w:val="28"/>
          <w:cs/>
        </w:rPr>
        <w:t>ของสินทรัพย์แสดงได้ดังนี้</w:t>
      </w:r>
    </w:p>
    <w:p w14:paraId="0DE1DC73" w14:textId="77777777" w:rsidR="00B129AA" w:rsidRPr="008860F2" w:rsidRDefault="00B129AA" w:rsidP="00445741">
      <w:pPr>
        <w:spacing w:line="240" w:lineRule="auto"/>
        <w:ind w:left="547"/>
        <w:rPr>
          <w:rFonts w:ascii="Angsana New" w:hAnsi="Angsana New"/>
          <w:sz w:val="28"/>
          <w:szCs w:val="28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AA2752" w:rsidRPr="008860F2" w14:paraId="23808232" w14:textId="77777777" w:rsidTr="001F206F">
        <w:tc>
          <w:tcPr>
            <w:tcW w:w="5390" w:type="dxa"/>
            <w:vAlign w:val="bottom"/>
          </w:tcPr>
          <w:p w14:paraId="2CD2E96B" w14:textId="77777777" w:rsidR="00AA2752" w:rsidRPr="008860F2" w:rsidRDefault="00AA2752" w:rsidP="00AA2752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195" w:type="dxa"/>
          </w:tcPr>
          <w:p w14:paraId="325165D8" w14:textId="70591973" w:rsidR="00AA2752" w:rsidRPr="008860F2" w:rsidRDefault="00F32CA3" w:rsidP="00AA2752">
            <w:pPr>
              <w:spacing w:line="240" w:lineRule="auto"/>
              <w:ind w:left="2" w:right="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AA2752" w:rsidRPr="008860F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21640D" w:rsidRPr="008860F2">
              <w:rPr>
                <w:rFonts w:ascii="Angsana New" w:hAnsi="Angsana New"/>
                <w:sz w:val="28"/>
                <w:szCs w:val="28"/>
              </w:rPr>
              <w:t>6</w:t>
            </w:r>
            <w:r w:rsidR="00AA2752" w:rsidRPr="008860F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675" w:type="dxa"/>
          </w:tcPr>
          <w:p w14:paraId="77BCDD3E" w14:textId="77777777" w:rsidR="00AA2752" w:rsidRPr="008860F2" w:rsidRDefault="00AA2752" w:rsidP="00AA2752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AA2752" w:rsidRPr="008860F2" w14:paraId="10443369" w14:textId="77777777" w:rsidTr="001F206F">
        <w:tc>
          <w:tcPr>
            <w:tcW w:w="5390" w:type="dxa"/>
            <w:vAlign w:val="bottom"/>
          </w:tcPr>
          <w:p w14:paraId="140F7695" w14:textId="77777777" w:rsidR="00AA2752" w:rsidRPr="008860F2" w:rsidRDefault="00AA2752" w:rsidP="00AA2752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3044F15F" w14:textId="1206D0CD" w:rsidR="00AA2752" w:rsidRPr="008860F2" w:rsidRDefault="00F32CA3" w:rsidP="00AA2752">
            <w:pPr>
              <w:spacing w:line="240" w:lineRule="auto"/>
              <w:ind w:left="2" w:right="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AA2752"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A2752" w:rsidRPr="008860F2">
              <w:rPr>
                <w:rFonts w:ascii="Angsana New" w:hAnsi="Angsana New"/>
                <w:sz w:val="28"/>
                <w:szCs w:val="28"/>
              </w:rPr>
              <w:t>-</w:t>
            </w:r>
            <w:r w:rsidR="00AA2752"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A2752" w:rsidRPr="008860F2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675" w:type="dxa"/>
          </w:tcPr>
          <w:p w14:paraId="5FEC88AD" w14:textId="77777777" w:rsidR="00AA2752" w:rsidRPr="008860F2" w:rsidRDefault="00AA2752" w:rsidP="00AA2752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AA2752" w:rsidRPr="008860F2" w14:paraId="265C3CA2" w14:textId="77777777" w:rsidTr="001F206F">
        <w:tc>
          <w:tcPr>
            <w:tcW w:w="5390" w:type="dxa"/>
            <w:vAlign w:val="bottom"/>
          </w:tcPr>
          <w:p w14:paraId="2374FF77" w14:textId="77777777" w:rsidR="00AA2752" w:rsidRPr="008860F2" w:rsidRDefault="00AA2752" w:rsidP="00AA2752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</w:t>
            </w:r>
            <w:r w:rsidR="00B346F1"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  <w:r w:rsidR="00B346F1" w:rsidRPr="008860F2">
              <w:rPr>
                <w:rFonts w:ascii="Angsana New" w:hAnsi="Angsana New"/>
                <w:sz w:val="28"/>
                <w:szCs w:val="28"/>
                <w:cs/>
              </w:rPr>
              <w:t xml:space="preserve"> และอุปกรณ์</w:t>
            </w:r>
          </w:p>
        </w:tc>
        <w:tc>
          <w:tcPr>
            <w:tcW w:w="1195" w:type="dxa"/>
          </w:tcPr>
          <w:p w14:paraId="5A79342C" w14:textId="32A54368" w:rsidR="00AA2752" w:rsidRPr="008860F2" w:rsidRDefault="00F32CA3" w:rsidP="00BC10E3">
            <w:pPr>
              <w:spacing w:line="240" w:lineRule="auto"/>
              <w:ind w:left="2" w:right="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AA2752"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80AFC">
              <w:rPr>
                <w:rFonts w:ascii="Angsana New" w:hAnsi="Angsana New"/>
                <w:sz w:val="28"/>
                <w:szCs w:val="28"/>
              </w:rPr>
              <w:t>-</w:t>
            </w:r>
            <w:r w:rsidR="00AA2752"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76D361CF" w14:textId="77777777" w:rsidR="00AA2752" w:rsidRPr="008860F2" w:rsidRDefault="00AA2752" w:rsidP="00AA2752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AA2752" w:rsidRPr="008860F2" w14:paraId="40F5CEDB" w14:textId="77777777" w:rsidTr="001F206F">
        <w:tc>
          <w:tcPr>
            <w:tcW w:w="5390" w:type="dxa"/>
            <w:vAlign w:val="bottom"/>
          </w:tcPr>
          <w:p w14:paraId="3B8EE533" w14:textId="77777777" w:rsidR="00AA2752" w:rsidRPr="008860F2" w:rsidRDefault="00AA2752" w:rsidP="00AA2752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95" w:type="dxa"/>
          </w:tcPr>
          <w:p w14:paraId="73FBA0E7" w14:textId="72B72F1E" w:rsidR="00AA2752" w:rsidRPr="008860F2" w:rsidRDefault="00F32CA3" w:rsidP="00097E37">
            <w:pPr>
              <w:spacing w:line="240" w:lineRule="auto"/>
              <w:ind w:left="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E5C75"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E5C75" w:rsidRPr="008860F2">
              <w:rPr>
                <w:rFonts w:ascii="Angsana New" w:hAnsi="Angsana New"/>
                <w:sz w:val="28"/>
                <w:szCs w:val="28"/>
              </w:rPr>
              <w:t>-</w:t>
            </w:r>
            <w:r w:rsidR="001E5C75"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75" w:type="dxa"/>
          </w:tcPr>
          <w:p w14:paraId="1758B3C8" w14:textId="77777777" w:rsidR="00AA2752" w:rsidRPr="008860F2" w:rsidRDefault="00AA2752" w:rsidP="00AA2752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</w:tbl>
    <w:p w14:paraId="310D812D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6E21581D" w14:textId="0E07A791" w:rsidR="003B14EA" w:rsidRPr="008860F2" w:rsidRDefault="003B14EA" w:rsidP="00445741">
      <w:pPr>
        <w:spacing w:line="240" w:lineRule="auto"/>
        <w:ind w:left="547"/>
        <w:rPr>
          <w:rFonts w:ascii="Angsana New" w:eastAsia="Arial Unicode MS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กลุ่มบริษัทไม่คิดค่าเสื่อมราคาสำหรับที่ดินและสินทรัพย์</w:t>
      </w:r>
      <w:r w:rsidR="00FB3343">
        <w:rPr>
          <w:rFonts w:ascii="Angsana New" w:hAnsi="Angsana New" w:hint="cs"/>
          <w:sz w:val="28"/>
          <w:szCs w:val="28"/>
          <w:cs/>
        </w:rPr>
        <w:t>ที่อยู่</w:t>
      </w:r>
      <w:r w:rsidRPr="008860F2">
        <w:rPr>
          <w:rFonts w:ascii="Angsana New" w:hAnsi="Angsana New"/>
          <w:sz w:val="28"/>
          <w:szCs w:val="28"/>
          <w:cs/>
        </w:rPr>
        <w:t>ระหว่าง</w:t>
      </w:r>
      <w:r w:rsidR="00FB3343">
        <w:rPr>
          <w:rFonts w:ascii="Angsana New" w:hAnsi="Angsana New" w:hint="cs"/>
          <w:sz w:val="28"/>
          <w:szCs w:val="28"/>
          <w:cs/>
        </w:rPr>
        <w:t>การ</w:t>
      </w:r>
      <w:r w:rsidRPr="008860F2">
        <w:rPr>
          <w:rFonts w:ascii="Angsana New" w:hAnsi="Angsana New"/>
          <w:sz w:val="28"/>
          <w:szCs w:val="28"/>
          <w:cs/>
        </w:rPr>
        <w:t>ก่อสร้าง</w:t>
      </w:r>
    </w:p>
    <w:p w14:paraId="103E364B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3DB58222" w14:textId="56B41D6C" w:rsidR="003B14EA" w:rsidRPr="008860F2" w:rsidRDefault="003B14EA" w:rsidP="00445741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4F8CE7D6" w14:textId="77777777" w:rsidR="0048300C" w:rsidRPr="008860F2" w:rsidRDefault="0048300C" w:rsidP="009821C5">
      <w:pPr>
        <w:spacing w:line="240" w:lineRule="auto"/>
        <w:ind w:left="547"/>
        <w:rPr>
          <w:rFonts w:ascii="Angsana New" w:hAnsi="Angsana New"/>
        </w:rPr>
      </w:pPr>
    </w:p>
    <w:p w14:paraId="76B11610" w14:textId="2598E034" w:rsidR="00025720" w:rsidRDefault="009821C5" w:rsidP="0048300C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เครื่องใช้ในการดำเนินกิจการโรงแรม ได้แก่ ลินิน เครื่องเคลือบ เครื่องแก้ว เครื่องเงิน และเครื่องใช้บางชนิดที่ใช้ในการดำเนินกิจการโรงแรม ซึ่งบันทึกเป็นมูลค่าของทรัพย์สินด้วยราคาทุนหักค่าเสื่อมราคาสะสมและขาดทุนจากการด้อยค่า</w:t>
      </w:r>
    </w:p>
    <w:p w14:paraId="74DDF30B" w14:textId="77777777" w:rsidR="00E8535D" w:rsidRPr="008860F2" w:rsidRDefault="00E8535D" w:rsidP="0048300C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400FCC9D" w14:textId="48748E6F" w:rsidR="00821D6C" w:rsidRPr="008860F2" w:rsidRDefault="00821D6C" w:rsidP="00A3346B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en-GB"/>
        </w:rPr>
      </w:pPr>
      <w:bookmarkStart w:id="2" w:name="_Hlk56201542"/>
      <w:r w:rsidRPr="008860F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ต้นทุน</w:t>
      </w:r>
      <w:r w:rsidR="00E1068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ใน</w:t>
      </w:r>
      <w:bookmarkStart w:id="3" w:name="_Hlk56201554"/>
      <w:r w:rsidR="00E1068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การได้มาซึ่งสัญญาที่ทำกับลูกค้า</w:t>
      </w:r>
      <w:bookmarkEnd w:id="3"/>
    </w:p>
    <w:bookmarkEnd w:id="2"/>
    <w:p w14:paraId="392973E2" w14:textId="77777777" w:rsidR="00821D6C" w:rsidRPr="008860F2" w:rsidRDefault="00821D6C" w:rsidP="00821D6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64F7E92" w14:textId="66245A04" w:rsidR="00821D6C" w:rsidRPr="008860F2" w:rsidRDefault="00E10685" w:rsidP="00821D6C">
      <w:pPr>
        <w:autoSpaceDE w:val="0"/>
        <w:autoSpaceDN w:val="0"/>
        <w:ind w:left="540"/>
        <w:rPr>
          <w:rFonts w:asciiTheme="majorBidi" w:hAnsiTheme="majorBidi" w:cstheme="majorBidi"/>
          <w:sz w:val="28"/>
          <w:szCs w:val="28"/>
          <w:cs/>
        </w:rPr>
      </w:pPr>
      <w:bookmarkStart w:id="4" w:name="_Hlk56201569"/>
      <w:r>
        <w:rPr>
          <w:rFonts w:asciiTheme="majorBidi" w:hAnsiTheme="majorBidi" w:cstheme="majorBidi" w:hint="cs"/>
          <w:sz w:val="28"/>
          <w:szCs w:val="28"/>
          <w:cs/>
        </w:rPr>
        <w:t>ต้นทุนในการได้มาซึ่งสัญญาที่ทำกับลูกค้า</w:t>
      </w:r>
      <w:bookmarkEnd w:id="4"/>
      <w:r w:rsidR="00821D6C" w:rsidRPr="008860F2">
        <w:rPr>
          <w:rFonts w:asciiTheme="majorBidi" w:hAnsiTheme="majorBidi" w:cstheme="majorBidi"/>
          <w:sz w:val="28"/>
          <w:szCs w:val="28"/>
          <w:cs/>
        </w:rPr>
        <w:t xml:space="preserve">เป็นต้นทุนส่วนเพิ่มที่เกิดขึ้นจากการทำสัญญากับลูกค้า </w:t>
      </w:r>
      <w:r w:rsidR="00821D6C" w:rsidRPr="00541B56">
        <w:rPr>
          <w:rFonts w:asciiTheme="majorBidi" w:hAnsiTheme="majorBidi" w:cstheme="majorBidi"/>
          <w:sz w:val="28"/>
          <w:szCs w:val="28"/>
          <w:cs/>
        </w:rPr>
        <w:t>โดยกลุ่มบริษัท</w:t>
      </w:r>
      <w:r w:rsidR="00821D6C" w:rsidRPr="008860F2">
        <w:rPr>
          <w:rFonts w:asciiTheme="majorBidi" w:hAnsiTheme="majorBidi" w:cstheme="majorBidi"/>
          <w:sz w:val="28"/>
          <w:szCs w:val="28"/>
          <w:cs/>
        </w:rPr>
        <w:t>คาดว่าจะสามารถเรียกเก็บต้นทุนดังกล่าวได้</w:t>
      </w:r>
      <w:r w:rsidR="00FB334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bookmarkStart w:id="5" w:name="_Hlk56201582"/>
      <w:r w:rsidR="00FB3343">
        <w:rPr>
          <w:rFonts w:asciiTheme="majorBidi" w:hAnsiTheme="majorBidi" w:cstheme="majorBidi" w:hint="cs"/>
          <w:sz w:val="28"/>
          <w:szCs w:val="28"/>
          <w:cs/>
        </w:rPr>
        <w:t>อย่างไรก็ตาม ต้นทุนส่วนเพิ่ม</w:t>
      </w:r>
      <w:r w:rsidR="006F6DCE">
        <w:rPr>
          <w:rFonts w:asciiTheme="majorBidi" w:hAnsiTheme="majorBidi" w:cstheme="majorBidi" w:hint="cs"/>
          <w:sz w:val="28"/>
          <w:szCs w:val="28"/>
          <w:cs/>
        </w:rPr>
        <w:t>จากการทำสัญญาจะรับรู้เป็นค่าใช้จ่ายเมื่อเกิดขึ้น หากคาดว่าระยะเวลาในการตัดจำหน่ายเท่ากับหรือน้อยกว่าหนึ่งปี</w:t>
      </w:r>
      <w:bookmarkEnd w:id="5"/>
    </w:p>
    <w:p w14:paraId="32B755DF" w14:textId="77777777" w:rsidR="000A4023" w:rsidRPr="008860F2" w:rsidRDefault="000A4023" w:rsidP="00821D6C">
      <w:pPr>
        <w:autoSpaceDE w:val="0"/>
        <w:autoSpaceDN w:val="0"/>
        <w:ind w:left="540"/>
        <w:rPr>
          <w:rFonts w:asciiTheme="majorBidi" w:hAnsiTheme="majorBidi" w:cstheme="majorBidi"/>
          <w:sz w:val="20"/>
          <w:szCs w:val="20"/>
        </w:rPr>
      </w:pPr>
    </w:p>
    <w:p w14:paraId="3E6613A5" w14:textId="2E08CCFF" w:rsidR="00821D6C" w:rsidRPr="008860F2" w:rsidRDefault="00E366E8" w:rsidP="00821D6C">
      <w:pPr>
        <w:autoSpaceDE w:val="0"/>
        <w:autoSpaceDN w:val="0"/>
        <w:ind w:left="540"/>
        <w:rPr>
          <w:rFonts w:asciiTheme="majorBidi" w:hAnsiTheme="majorBidi" w:cstheme="majorBidi"/>
          <w:sz w:val="28"/>
          <w:szCs w:val="28"/>
        </w:rPr>
      </w:pPr>
      <w:bookmarkStart w:id="6" w:name="_Hlk56201603"/>
      <w:r>
        <w:rPr>
          <w:rFonts w:asciiTheme="majorBidi" w:hAnsiTheme="majorBidi" w:cstheme="majorBidi" w:hint="cs"/>
          <w:sz w:val="28"/>
          <w:szCs w:val="28"/>
          <w:cs/>
        </w:rPr>
        <w:lastRenderedPageBreak/>
        <w:t>ต้นทุนในการได้มาซึ่งสัญญาที่ทำกับลูกค้า</w:t>
      </w:r>
      <w:r w:rsidR="00BC609C" w:rsidRPr="004D0A56">
        <w:rPr>
          <w:rFonts w:asciiTheme="majorBidi" w:hAnsiTheme="majorBidi" w:cstheme="majorBidi"/>
          <w:sz w:val="28"/>
          <w:szCs w:val="28"/>
          <w:cs/>
        </w:rPr>
        <w:t>วัด</w:t>
      </w:r>
      <w:r w:rsidR="00BC609C" w:rsidRPr="00381BB5">
        <w:rPr>
          <w:rFonts w:asciiTheme="majorBidi" w:hAnsiTheme="majorBidi" w:cstheme="majorBidi"/>
          <w:sz w:val="28"/>
          <w:szCs w:val="28"/>
          <w:cs/>
        </w:rPr>
        <w:t xml:space="preserve">มูลค่าด้วยราคาทุนหักขาดทุนจากการด้อยค่า </w:t>
      </w:r>
      <w:r>
        <w:rPr>
          <w:rFonts w:asciiTheme="majorBidi" w:hAnsiTheme="majorBidi" w:cstheme="majorBidi" w:hint="cs"/>
          <w:sz w:val="28"/>
          <w:szCs w:val="28"/>
          <w:cs/>
        </w:rPr>
        <w:t>ต้นทุนในการได้มาซึ่งสัญญาที่ทำกับลูกค้า</w:t>
      </w:r>
      <w:r w:rsidR="00BC609C" w:rsidRPr="004D0A56">
        <w:rPr>
          <w:rFonts w:asciiTheme="majorBidi" w:hAnsiTheme="majorBidi" w:cstheme="majorBidi"/>
          <w:sz w:val="28"/>
          <w:szCs w:val="28"/>
          <w:cs/>
        </w:rPr>
        <w:t>บันทึกเป็นค่าใช้จ่ายในกำไรหรือขาดทุน</w:t>
      </w:r>
      <w:r w:rsidR="00BC609C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BC609C" w:rsidRPr="00D35B88">
        <w:rPr>
          <w:rFonts w:asciiTheme="majorBidi" w:hAnsiTheme="majorBidi" w:cstheme="majorBidi"/>
          <w:sz w:val="28"/>
          <w:szCs w:val="28"/>
          <w:cs/>
        </w:rPr>
        <w:t>สอดคล้องกับการรับรู้รายได้ของสัญญาที่เกี่ยวข้อง</w:t>
      </w:r>
      <w:r w:rsidR="00821D6C" w:rsidRPr="008860F2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6D0C6D4A" w14:textId="77777777" w:rsidR="00821D6C" w:rsidRPr="008860F2" w:rsidRDefault="00821D6C" w:rsidP="00821D6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bookmarkEnd w:id="6"/>
    <w:p w14:paraId="24FC27BD" w14:textId="77777777" w:rsidR="003B14EA" w:rsidRPr="008860F2" w:rsidRDefault="00AA0AB3" w:rsidP="00A3346B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en-GB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  <w:lang w:val="en-GB"/>
        </w:rPr>
        <w:t>สิทธิการเช่า</w:t>
      </w:r>
    </w:p>
    <w:p w14:paraId="788D3CBF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5D606957" w14:textId="1949C0E6" w:rsidR="00E919AA" w:rsidRPr="008860F2" w:rsidRDefault="00AA0AB3" w:rsidP="00445741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  <w:lang w:val="en-GB"/>
        </w:rPr>
        <w:t>สิทธิการเช่า</w:t>
      </w:r>
      <w:r w:rsidR="006F6DCE" w:rsidRPr="006F6DCE">
        <w:rPr>
          <w:rFonts w:ascii="Angsana New" w:hAnsi="Angsana New"/>
          <w:sz w:val="28"/>
          <w:szCs w:val="28"/>
          <w:cs/>
        </w:rPr>
        <w:t>วัดมูลค่า</w:t>
      </w:r>
      <w:r w:rsidR="00ED4823" w:rsidRPr="008860F2">
        <w:rPr>
          <w:rFonts w:ascii="Angsana New" w:hAnsi="Angsana New"/>
          <w:sz w:val="28"/>
          <w:szCs w:val="28"/>
          <w:cs/>
        </w:rPr>
        <w:t>ด้วยราคาทุนหักค่าตัดจำหน่ายสะสมและขาดทุนจากการด้อยค่า</w:t>
      </w:r>
      <w:r w:rsidR="00ED4823" w:rsidRPr="008860F2">
        <w:rPr>
          <w:rFonts w:ascii="Angsana New" w:hAnsi="Angsana New"/>
          <w:sz w:val="28"/>
          <w:szCs w:val="28"/>
        </w:rPr>
        <w:t xml:space="preserve"> </w:t>
      </w:r>
    </w:p>
    <w:p w14:paraId="56B6157B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2262F896" w14:textId="77777777" w:rsidR="00ED4823" w:rsidRPr="008860F2" w:rsidRDefault="00ED4823" w:rsidP="00445741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ค่าตัดจำหน่ายจะบันทึกในกำไรหรือขาดทุน ซึ่งคำนวณโดยวิธีเส้นตรงตามอายุของสัญญาเช่าซึ่งแสดงได้ดังนี้</w:t>
      </w:r>
    </w:p>
    <w:p w14:paraId="49E7515B" w14:textId="77777777" w:rsidR="009F05F3" w:rsidRPr="008860F2" w:rsidRDefault="009F05F3" w:rsidP="006D739E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ED4823" w:rsidRPr="008860F2" w14:paraId="6DCB1640" w14:textId="77777777" w:rsidTr="00B96545">
        <w:tc>
          <w:tcPr>
            <w:tcW w:w="5390" w:type="dxa"/>
            <w:shd w:val="clear" w:color="auto" w:fill="auto"/>
            <w:vAlign w:val="bottom"/>
          </w:tcPr>
          <w:p w14:paraId="4A28F91C" w14:textId="77777777" w:rsidR="00ED4823" w:rsidRPr="008860F2" w:rsidRDefault="005619E2" w:rsidP="00445741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195" w:type="dxa"/>
          </w:tcPr>
          <w:p w14:paraId="20E973FA" w14:textId="2C031A24" w:rsidR="00ED4823" w:rsidRPr="008860F2" w:rsidRDefault="00626596" w:rsidP="00A3346B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ED4823" w:rsidRPr="008860F2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BD20EA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675" w:type="dxa"/>
          </w:tcPr>
          <w:p w14:paraId="3712F844" w14:textId="77777777" w:rsidR="00ED4823" w:rsidRPr="008860F2" w:rsidRDefault="00ED4823" w:rsidP="00445741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</w:tbl>
    <w:p w14:paraId="531EACEE" w14:textId="77777777" w:rsidR="00EF1923" w:rsidRPr="008860F2" w:rsidRDefault="00EF1923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5AE7ED3A" w14:textId="77777777" w:rsidR="003B14EA" w:rsidRPr="008860F2" w:rsidRDefault="003B14EA" w:rsidP="00A3346B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สินทรัพย์ไม่มีตัวตน</w:t>
      </w:r>
    </w:p>
    <w:p w14:paraId="0E84A63C" w14:textId="4D13D25E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1177F975" w14:textId="77777777" w:rsidR="00EA3443" w:rsidRPr="008860F2" w:rsidRDefault="00EA3443" w:rsidP="00EA3443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8860F2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ค่าความนิยม</w:t>
      </w:r>
    </w:p>
    <w:p w14:paraId="0C7A374B" w14:textId="77777777" w:rsidR="00EA3443" w:rsidRPr="008860F2" w:rsidRDefault="00EA3443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7CAB2769" w14:textId="22BD482C" w:rsidR="00EA3443" w:rsidRDefault="00EA3443" w:rsidP="00EA3443">
      <w:pPr>
        <w:pStyle w:val="BodyText"/>
        <w:spacing w:after="0" w:line="240" w:lineRule="auto"/>
        <w:ind w:left="547"/>
        <w:rPr>
          <w:rFonts w:ascii="Angsana New" w:hAnsi="Angsana New" w:cs="Angsana New"/>
          <w:sz w:val="28"/>
          <w:szCs w:val="28"/>
        </w:rPr>
      </w:pPr>
      <w:r w:rsidRPr="008860F2">
        <w:rPr>
          <w:rFonts w:ascii="Angsana New" w:hAnsi="Angsana New" w:cs="Angsana New"/>
          <w:sz w:val="28"/>
          <w:szCs w:val="28"/>
          <w:cs/>
        </w:rPr>
        <w:t>ค่าความนิยมที่เกิดจากการซื้อกิจการของบริษัทย่อยรับรู้มูลค่าเริ่มแรก</w:t>
      </w:r>
      <w:r w:rsidR="00944040">
        <w:rPr>
          <w:rFonts w:ascii="Angsana New" w:hAnsi="Angsana New" w:cs="Angsana New" w:hint="cs"/>
          <w:sz w:val="28"/>
          <w:szCs w:val="28"/>
          <w:cs/>
        </w:rPr>
        <w:t>ของค่าความนิยมได้</w:t>
      </w:r>
      <w:r w:rsidRPr="008860F2">
        <w:rPr>
          <w:rFonts w:ascii="Angsana New" w:hAnsi="Angsana New" w:cs="Angsana New"/>
          <w:sz w:val="28"/>
          <w:szCs w:val="28"/>
          <w:cs/>
        </w:rPr>
        <w:t xml:space="preserve">อธิบายในหมายเหตุข้อ </w:t>
      </w:r>
      <w:r w:rsidR="00541B56">
        <w:rPr>
          <w:rFonts w:ascii="Angsana New" w:hAnsi="Angsana New" w:cs="Angsana New"/>
          <w:sz w:val="28"/>
          <w:szCs w:val="28"/>
        </w:rPr>
        <w:t>4</w:t>
      </w:r>
      <w:r w:rsidRPr="008860F2">
        <w:rPr>
          <w:rFonts w:ascii="Angsana New" w:hAnsi="Angsana New" w:cs="Angsana New"/>
          <w:sz w:val="28"/>
          <w:szCs w:val="28"/>
        </w:rPr>
        <w:t xml:space="preserve"> </w:t>
      </w:r>
      <w:r w:rsidRPr="008860F2">
        <w:rPr>
          <w:rFonts w:ascii="Angsana New" w:hAnsi="Angsana New" w:cs="Angsana New"/>
          <w:sz w:val="28"/>
          <w:szCs w:val="28"/>
          <w:cs/>
        </w:rPr>
        <w:t>(ก) ภายหลังจากการรับรู้เริ่มแรก ค่าความนิยมจะถูกวัดมูลค่าด้วยวิธีราคาทุนหักขาดทุนจากการด้อยค่า</w:t>
      </w:r>
      <w:r w:rsidR="006F6DCE">
        <w:rPr>
          <w:rFonts w:ascii="Angsana New" w:hAnsi="Angsana New" w:cs="Angsana New" w:hint="cs"/>
          <w:sz w:val="28"/>
          <w:szCs w:val="28"/>
          <w:cs/>
        </w:rPr>
        <w:t>สะสม</w:t>
      </w:r>
      <w:r w:rsidRPr="008860F2">
        <w:rPr>
          <w:rFonts w:ascii="Angsana New" w:hAnsi="Angsana New" w:cs="Angsana New"/>
          <w:sz w:val="28"/>
          <w:szCs w:val="28"/>
          <w:cs/>
        </w:rPr>
        <w:t xml:space="preserve"> สำหรับเงินลงทุนที่บันทึกตามวิธีส่วนได้เสีย</w:t>
      </w:r>
      <w:r w:rsidRPr="008860F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860F2">
        <w:rPr>
          <w:rFonts w:ascii="Angsana New" w:hAnsi="Angsana New" w:cs="Angsana New"/>
          <w:sz w:val="28"/>
          <w:szCs w:val="28"/>
          <w:cs/>
        </w:rPr>
        <w:t>มูลค่าตามบัญชีของค่าความนิยมรวมอยู่ในมูลค่าตามบัญชีของเงินลงทุน</w:t>
      </w:r>
      <w:r w:rsidRPr="008860F2">
        <w:rPr>
          <w:rFonts w:ascii="Angsana New" w:hAnsi="Angsana New" w:cs="Angsana New"/>
          <w:sz w:val="28"/>
          <w:szCs w:val="28"/>
        </w:rPr>
        <w:t xml:space="preserve"> </w:t>
      </w:r>
      <w:r w:rsidRPr="008860F2">
        <w:rPr>
          <w:rFonts w:ascii="Angsana New" w:hAnsi="Angsana New" w:cs="Angsana New"/>
          <w:sz w:val="28"/>
          <w:szCs w:val="28"/>
          <w:cs/>
        </w:rPr>
        <w:t>และผลขาดทุนจากการด้อยค่าในเงินลงทุนต้องไม่ถูกปันส่วนให้สินทรัพย์ใดๆ</w:t>
      </w:r>
      <w:r w:rsidRPr="008860F2">
        <w:rPr>
          <w:rFonts w:ascii="Angsana New" w:hAnsi="Angsana New" w:cs="Angsana New"/>
          <w:sz w:val="28"/>
          <w:szCs w:val="28"/>
        </w:rPr>
        <w:t xml:space="preserve"> </w:t>
      </w:r>
      <w:r w:rsidRPr="008860F2">
        <w:rPr>
          <w:rFonts w:ascii="Angsana New" w:hAnsi="Angsana New" w:cs="Angsana New"/>
          <w:sz w:val="28"/>
          <w:szCs w:val="28"/>
          <w:cs/>
        </w:rPr>
        <w:t xml:space="preserve">ที่เป็นส่วนหนึ่งของมูลค่าตามบัญชีของเงินลงทุนรวมถึงค่าความนิยม </w:t>
      </w:r>
    </w:p>
    <w:p w14:paraId="0B3C2AD4" w14:textId="77777777" w:rsidR="006F6DCE" w:rsidRDefault="006F6DCE" w:rsidP="006F6DCE">
      <w:pPr>
        <w:pStyle w:val="BodyText"/>
        <w:spacing w:after="0" w:line="240" w:lineRule="auto"/>
        <w:ind w:left="547"/>
        <w:rPr>
          <w:rFonts w:ascii="Angsana New" w:hAnsi="Angsana New" w:cs="Angsana New"/>
          <w:i/>
          <w:iCs/>
          <w:sz w:val="28"/>
          <w:szCs w:val="28"/>
        </w:rPr>
      </w:pPr>
    </w:p>
    <w:p w14:paraId="6FA7350D" w14:textId="54B3EC9B" w:rsidR="00EA3443" w:rsidRPr="006F6DCE" w:rsidRDefault="006F6DCE" w:rsidP="006F6DCE">
      <w:pPr>
        <w:pStyle w:val="BodyText"/>
        <w:spacing w:after="0" w:line="240" w:lineRule="auto"/>
        <w:ind w:left="547"/>
        <w:rPr>
          <w:rFonts w:ascii="Angsana New" w:hAnsi="Angsana New" w:cs="Angsana New"/>
          <w:i/>
          <w:iCs/>
          <w:sz w:val="28"/>
          <w:szCs w:val="28"/>
        </w:rPr>
      </w:pPr>
      <w:r w:rsidRPr="006F6DCE">
        <w:rPr>
          <w:rFonts w:ascii="Angsana New" w:hAnsi="Angsana New" w:cs="Angsana New"/>
          <w:i/>
          <w:iCs/>
          <w:sz w:val="28"/>
          <w:szCs w:val="28"/>
          <w:cs/>
        </w:rPr>
        <w:t>สินทรัพย์ไม่มีตัวตน</w:t>
      </w:r>
      <w:r>
        <w:rPr>
          <w:rFonts w:ascii="Angsana New" w:hAnsi="Angsana New" w:cs="Angsana New" w:hint="cs"/>
          <w:i/>
          <w:iCs/>
          <w:sz w:val="28"/>
          <w:szCs w:val="28"/>
          <w:cs/>
        </w:rPr>
        <w:t>อื่นๆ</w:t>
      </w:r>
    </w:p>
    <w:p w14:paraId="5E7C5A2F" w14:textId="77777777" w:rsidR="006F6DCE" w:rsidRDefault="006F6DCE" w:rsidP="00445741">
      <w:pPr>
        <w:pStyle w:val="BodyText"/>
        <w:spacing w:after="0" w:line="240" w:lineRule="auto"/>
        <w:ind w:left="547"/>
        <w:rPr>
          <w:rFonts w:ascii="Angsana New" w:hAnsi="Angsana New" w:cs="Angsana New"/>
          <w:sz w:val="28"/>
          <w:szCs w:val="28"/>
        </w:rPr>
      </w:pPr>
    </w:p>
    <w:p w14:paraId="11EA0F4F" w14:textId="59CF7A34" w:rsidR="003B14EA" w:rsidRPr="008860F2" w:rsidRDefault="003B14EA" w:rsidP="00445741">
      <w:pPr>
        <w:pStyle w:val="BodyText"/>
        <w:spacing w:after="0" w:line="240" w:lineRule="auto"/>
        <w:ind w:left="547"/>
        <w:rPr>
          <w:rFonts w:ascii="Angsana New" w:hAnsi="Angsana New" w:cs="Angsana New"/>
          <w:sz w:val="28"/>
          <w:szCs w:val="28"/>
        </w:rPr>
      </w:pPr>
      <w:r w:rsidRPr="008860F2">
        <w:rPr>
          <w:rFonts w:ascii="Angsana New" w:hAnsi="Angsana New" w:cs="Angsana New"/>
          <w:sz w:val="28"/>
          <w:szCs w:val="28"/>
          <w:cs/>
        </w:rPr>
        <w:t>สินทรัพย์ไม่มีตัวตน</w:t>
      </w:r>
      <w:r w:rsidR="006F6DCE">
        <w:rPr>
          <w:rFonts w:ascii="Angsana New" w:hAnsi="Angsana New" w:cs="Angsana New" w:hint="cs"/>
          <w:sz w:val="28"/>
          <w:szCs w:val="28"/>
          <w:cs/>
        </w:rPr>
        <w:t>อื่นๆ</w:t>
      </w:r>
      <w:r w:rsidR="00DB312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860F2">
        <w:rPr>
          <w:rFonts w:ascii="Angsana New" w:hAnsi="Angsana New" w:cs="Angsana New"/>
          <w:sz w:val="28"/>
          <w:szCs w:val="28"/>
          <w:cs/>
        </w:rPr>
        <w:t xml:space="preserve">ที่กลุ่มบริษัทซื้อมาและมีอายุการใช้งานจำกัด </w:t>
      </w:r>
      <w:r w:rsidR="006F6DCE">
        <w:rPr>
          <w:rFonts w:ascii="Angsana New" w:hAnsi="Angsana New" w:cs="Angsana New" w:hint="cs"/>
          <w:sz w:val="28"/>
          <w:szCs w:val="28"/>
          <w:cs/>
        </w:rPr>
        <w:t>วัดมูลค่าด้วย</w:t>
      </w:r>
      <w:r w:rsidRPr="008860F2">
        <w:rPr>
          <w:rFonts w:ascii="Angsana New" w:hAnsi="Angsana New" w:cs="Angsana New"/>
          <w:sz w:val="28"/>
          <w:szCs w:val="28"/>
          <w:cs/>
        </w:rPr>
        <w:t>ราคาทุนหักค่าตัดจำหน่ายสะสมและ</w:t>
      </w:r>
      <w:r w:rsidR="002932B7" w:rsidRPr="008860F2">
        <w:rPr>
          <w:rFonts w:ascii="Angsana New" w:hAnsi="Angsana New" w:cs="Angsana New"/>
          <w:sz w:val="28"/>
          <w:szCs w:val="28"/>
          <w:cs/>
        </w:rPr>
        <w:t>ผล</w:t>
      </w:r>
      <w:r w:rsidRPr="008860F2">
        <w:rPr>
          <w:rFonts w:ascii="Angsana New" w:hAnsi="Angsana New" w:cs="Angsana New"/>
          <w:sz w:val="28"/>
          <w:szCs w:val="28"/>
          <w:cs/>
        </w:rPr>
        <w:t>ขาดทุนจากการด้อยค่า</w:t>
      </w:r>
      <w:r w:rsidR="002932B7" w:rsidRPr="008860F2">
        <w:rPr>
          <w:rFonts w:ascii="Angsana New" w:hAnsi="Angsana New" w:cs="Angsana New"/>
          <w:sz w:val="28"/>
          <w:szCs w:val="28"/>
          <w:cs/>
        </w:rPr>
        <w:t>สะสม</w:t>
      </w:r>
    </w:p>
    <w:p w14:paraId="5B5A166D" w14:textId="77777777" w:rsidR="00E44935" w:rsidRPr="008860F2" w:rsidRDefault="00E44935" w:rsidP="00445741">
      <w:pPr>
        <w:pStyle w:val="BodyText"/>
        <w:spacing w:after="0" w:line="240" w:lineRule="auto"/>
        <w:ind w:left="547"/>
        <w:rPr>
          <w:rFonts w:ascii="Angsana New" w:hAnsi="Angsana New" w:cs="Angsana New"/>
          <w:i/>
          <w:iCs/>
          <w:sz w:val="28"/>
          <w:szCs w:val="28"/>
        </w:rPr>
      </w:pPr>
    </w:p>
    <w:p w14:paraId="2A1B2D70" w14:textId="77777777" w:rsidR="003B14EA" w:rsidRPr="008860F2" w:rsidRDefault="003B14EA" w:rsidP="00445741">
      <w:pPr>
        <w:pStyle w:val="BodyText"/>
        <w:spacing w:after="0" w:line="240" w:lineRule="auto"/>
        <w:ind w:left="547"/>
        <w:rPr>
          <w:rFonts w:ascii="Angsana New" w:hAnsi="Angsana New" w:cs="Angsana New"/>
          <w:i/>
          <w:iCs/>
          <w:sz w:val="28"/>
          <w:szCs w:val="28"/>
        </w:rPr>
      </w:pPr>
      <w:r w:rsidRPr="008860F2">
        <w:rPr>
          <w:rFonts w:ascii="Angsana New" w:hAnsi="Angsana New" w:cs="Angsana New"/>
          <w:i/>
          <w:iCs/>
          <w:sz w:val="28"/>
          <w:szCs w:val="28"/>
          <w:cs/>
        </w:rPr>
        <w:t>รายจ่ายภายหลังการรับรู้รายการ</w:t>
      </w:r>
    </w:p>
    <w:p w14:paraId="6FAAF35B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1BCC785F" w14:textId="77777777" w:rsidR="00316720" w:rsidRPr="008860F2" w:rsidRDefault="003B14EA" w:rsidP="00316720">
      <w:pPr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โดยรวมเป็นสินทรัพย์ที่สามารถระบุได้ที่เกี่ยวข้องนั้น</w:t>
      </w:r>
      <w:r w:rsidR="00316720" w:rsidRPr="008860F2">
        <w:rPr>
          <w:rFonts w:ascii="Angsana New" w:hAnsi="Angsana New" w:hint="cs"/>
          <w:sz w:val="28"/>
          <w:szCs w:val="28"/>
          <w:cs/>
        </w:rPr>
        <w:t xml:space="preserve"> </w:t>
      </w:r>
      <w:r w:rsidR="00316720" w:rsidRPr="008860F2">
        <w:rPr>
          <w:rFonts w:asciiTheme="majorBidi" w:eastAsia="Calibri" w:hAnsiTheme="majorBidi" w:cstheme="majorBidi"/>
          <w:sz w:val="28"/>
          <w:szCs w:val="28"/>
          <w:cs/>
        </w:rPr>
        <w:t>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0C46E9D1" w14:textId="13AAD57A" w:rsidR="001E5C75" w:rsidRPr="008860F2" w:rsidRDefault="001E5C75" w:rsidP="001E5C75">
      <w:pPr>
        <w:autoSpaceDE w:val="0"/>
        <w:autoSpaceDN w:val="0"/>
        <w:adjustRightInd w:val="0"/>
        <w:spacing w:line="240" w:lineRule="auto"/>
        <w:ind w:left="547"/>
        <w:rPr>
          <w:rFonts w:ascii="Angsana New" w:hAnsi="Angsana New"/>
          <w:sz w:val="28"/>
          <w:szCs w:val="28"/>
        </w:rPr>
      </w:pPr>
    </w:p>
    <w:p w14:paraId="4AB357FC" w14:textId="77777777" w:rsidR="00DD2C0D" w:rsidRDefault="00DD2C0D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  <w:cs/>
        </w:rPr>
      </w:pPr>
      <w:r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55CF5701" w14:textId="2478D5EB" w:rsidR="003B14EA" w:rsidRPr="008860F2" w:rsidRDefault="003B14EA" w:rsidP="001E5C75">
      <w:pPr>
        <w:pStyle w:val="BodyText"/>
        <w:spacing w:after="0" w:line="240" w:lineRule="auto"/>
        <w:ind w:left="547"/>
        <w:rPr>
          <w:rFonts w:ascii="Angsana New" w:hAnsi="Angsana New" w:cs="Angsana New"/>
          <w:i/>
          <w:iCs/>
          <w:sz w:val="28"/>
          <w:szCs w:val="28"/>
        </w:rPr>
      </w:pPr>
      <w:r w:rsidRPr="008860F2">
        <w:rPr>
          <w:rFonts w:ascii="Angsana New" w:hAnsi="Angsana New" w:cs="Angsana New"/>
          <w:i/>
          <w:iCs/>
          <w:sz w:val="28"/>
          <w:szCs w:val="28"/>
          <w:cs/>
        </w:rPr>
        <w:t>ค่าตัดจำหน่าย</w:t>
      </w:r>
    </w:p>
    <w:p w14:paraId="0E49AF96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3BE1C863" w14:textId="77777777" w:rsidR="003B14EA" w:rsidRPr="008860F2" w:rsidRDefault="003B14EA" w:rsidP="00445741">
      <w:pPr>
        <w:autoSpaceDE w:val="0"/>
        <w:autoSpaceDN w:val="0"/>
        <w:adjustRightInd w:val="0"/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ค่าตัดจำหน่ายคำนวณ</w:t>
      </w:r>
      <w:r w:rsidR="00F84E53" w:rsidRPr="008860F2">
        <w:rPr>
          <w:rFonts w:ascii="Angsana New" w:hAnsi="Angsana New"/>
          <w:sz w:val="28"/>
          <w:szCs w:val="28"/>
          <w:cs/>
        </w:rPr>
        <w:t>จาก</w:t>
      </w:r>
      <w:r w:rsidRPr="008860F2">
        <w:rPr>
          <w:rFonts w:ascii="Angsana New" w:hAnsi="Angsana New"/>
          <w:sz w:val="28"/>
          <w:szCs w:val="28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5FD14EF6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7BCF1AC4" w14:textId="7EE43A8A" w:rsidR="002932B7" w:rsidRPr="008860F2" w:rsidRDefault="003B14EA" w:rsidP="00445741">
      <w:pPr>
        <w:autoSpaceDE w:val="0"/>
        <w:autoSpaceDN w:val="0"/>
        <w:adjustRightInd w:val="0"/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B928A7" w:rsidRPr="008860F2">
        <w:rPr>
          <w:rFonts w:ascii="Angsana New" w:hAnsi="Angsana New"/>
          <w:sz w:val="28"/>
          <w:szCs w:val="28"/>
          <w:cs/>
        </w:rPr>
        <w:t>เชิงเศรษฐกิจ</w:t>
      </w:r>
      <w:r w:rsidRPr="008860F2">
        <w:rPr>
          <w:rFonts w:ascii="Angsana New" w:hAnsi="Angsana New"/>
          <w:sz w:val="28"/>
          <w:szCs w:val="28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="00B037B8" w:rsidRPr="008860F2">
        <w:rPr>
          <w:rFonts w:ascii="Angsana New" w:hAnsi="Angsana New"/>
          <w:sz w:val="28"/>
          <w:szCs w:val="28"/>
          <w:cs/>
        </w:rPr>
        <w:t xml:space="preserve"> </w:t>
      </w:r>
      <w:r w:rsidR="006F6DCE">
        <w:rPr>
          <w:rFonts w:ascii="Angsana New" w:hAnsi="Angsana New" w:hint="cs"/>
          <w:sz w:val="28"/>
          <w:szCs w:val="28"/>
          <w:cs/>
        </w:rPr>
        <w:t>ซึ่งไม่รวมค่าความนิยม</w:t>
      </w:r>
      <w:r w:rsidRPr="008860F2">
        <w:rPr>
          <w:rFonts w:ascii="Angsana New" w:hAnsi="Angsana New"/>
          <w:sz w:val="28"/>
          <w:szCs w:val="28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8860F2">
        <w:rPr>
          <w:rFonts w:ascii="Angsana New" w:hAnsi="Angsana New"/>
          <w:sz w:val="28"/>
          <w:szCs w:val="28"/>
        </w:rPr>
        <w:t xml:space="preserve"> </w:t>
      </w:r>
    </w:p>
    <w:p w14:paraId="4379EAC6" w14:textId="08561D52" w:rsidR="00183A4A" w:rsidRPr="008860F2" w:rsidRDefault="00183A4A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</w:p>
    <w:p w14:paraId="68A248B0" w14:textId="77777777" w:rsidR="000958A5" w:rsidRPr="008860F2" w:rsidRDefault="000958A5" w:rsidP="000958A5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8860F2">
        <w:rPr>
          <w:rFonts w:asciiTheme="majorBidi" w:hAnsiTheme="majorBidi" w:cstheme="majorBidi"/>
          <w:sz w:val="28"/>
          <w:szCs w:val="28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59CD19A5" w14:textId="77777777" w:rsidR="00F84E53" w:rsidRPr="008860F2" w:rsidRDefault="00F84E53" w:rsidP="006D739E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7170" w:type="dxa"/>
        <w:tblInd w:w="540" w:type="dxa"/>
        <w:tblLook w:val="0000" w:firstRow="0" w:lastRow="0" w:firstColumn="0" w:lastColumn="0" w:noHBand="0" w:noVBand="0"/>
      </w:tblPr>
      <w:tblGrid>
        <w:gridCol w:w="5300"/>
        <w:gridCol w:w="1195"/>
        <w:gridCol w:w="675"/>
      </w:tblGrid>
      <w:tr w:rsidR="00F84E53" w:rsidRPr="008860F2" w14:paraId="35970452" w14:textId="77777777" w:rsidTr="000958A5">
        <w:tc>
          <w:tcPr>
            <w:tcW w:w="5300" w:type="dxa"/>
            <w:shd w:val="clear" w:color="auto" w:fill="auto"/>
            <w:vAlign w:val="bottom"/>
          </w:tcPr>
          <w:p w14:paraId="2C5DB957" w14:textId="77777777" w:rsidR="00F84E53" w:rsidRPr="008860F2" w:rsidRDefault="00777C3C" w:rsidP="006654C2">
            <w:pPr>
              <w:spacing w:line="240" w:lineRule="auto"/>
              <w:ind w:left="-126"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84E53" w:rsidRPr="008860F2">
              <w:rPr>
                <w:rFonts w:ascii="Angsana New" w:hAnsi="Angsana New"/>
                <w:sz w:val="28"/>
                <w:szCs w:val="28"/>
                <w:cs/>
              </w:rPr>
              <w:t>ลิขสิทธิ์ซอฟต์</w:t>
            </w:r>
            <w:r w:rsidR="00E914EE" w:rsidRPr="008860F2">
              <w:rPr>
                <w:rFonts w:ascii="Angsana New" w:hAnsi="Angsana New"/>
                <w:sz w:val="28"/>
                <w:szCs w:val="28"/>
                <w:cs/>
              </w:rPr>
              <w:t>แวร์</w:t>
            </w:r>
          </w:p>
        </w:tc>
        <w:tc>
          <w:tcPr>
            <w:tcW w:w="1195" w:type="dxa"/>
          </w:tcPr>
          <w:p w14:paraId="229C15C0" w14:textId="77777777" w:rsidR="00F84E53" w:rsidRPr="008860F2" w:rsidRDefault="00F84E53" w:rsidP="00445741">
            <w:pPr>
              <w:spacing w:line="240" w:lineRule="auto"/>
              <w:ind w:left="-129" w:right="-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3 - 10</w:t>
            </w:r>
          </w:p>
        </w:tc>
        <w:tc>
          <w:tcPr>
            <w:tcW w:w="675" w:type="dxa"/>
          </w:tcPr>
          <w:p w14:paraId="58FB23BE" w14:textId="77777777" w:rsidR="00F84E53" w:rsidRPr="008860F2" w:rsidRDefault="00F84E53" w:rsidP="00445741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</w:tbl>
    <w:p w14:paraId="7D8D7E86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46F4648D" w14:textId="28469F7C" w:rsidR="004E6D55" w:rsidRDefault="003B14EA" w:rsidP="004E6D55">
      <w:pPr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วิธีการตัดจำหน่าย ระยะเว</w:t>
      </w:r>
      <w:r w:rsidR="00D35D3B" w:rsidRPr="008860F2">
        <w:rPr>
          <w:rFonts w:ascii="Angsana New" w:hAnsi="Angsana New"/>
          <w:sz w:val="28"/>
          <w:szCs w:val="28"/>
          <w:cs/>
        </w:rPr>
        <w:t>ลาที่คาดว่า</w:t>
      </w:r>
      <w:r w:rsidR="007214C4" w:rsidRPr="008860F2">
        <w:rPr>
          <w:rFonts w:ascii="Angsana New" w:hAnsi="Angsana New"/>
          <w:sz w:val="28"/>
          <w:szCs w:val="28"/>
          <w:cs/>
        </w:rPr>
        <w:t>จะได้รับประโยชน์</w:t>
      </w:r>
      <w:r w:rsidR="00D35D3B" w:rsidRPr="008860F2">
        <w:rPr>
          <w:rFonts w:ascii="Angsana New" w:hAnsi="Angsana New"/>
          <w:sz w:val="28"/>
          <w:szCs w:val="28"/>
          <w:cs/>
        </w:rPr>
        <w:t>และ</w:t>
      </w:r>
      <w:r w:rsidRPr="008860F2">
        <w:rPr>
          <w:rFonts w:ascii="Angsana New" w:hAnsi="Angsana New"/>
          <w:sz w:val="28"/>
          <w:szCs w:val="28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  <w:r w:rsidRPr="008860F2" w:rsidDel="00E44C55">
        <w:rPr>
          <w:rFonts w:ascii="Angsana New" w:hAnsi="Angsana New"/>
          <w:sz w:val="28"/>
          <w:szCs w:val="28"/>
        </w:rPr>
        <w:t xml:space="preserve"> </w:t>
      </w:r>
    </w:p>
    <w:p w14:paraId="38612D3E" w14:textId="77777777" w:rsidR="001431A1" w:rsidRPr="008860F2" w:rsidRDefault="001431A1" w:rsidP="004E6D55">
      <w:pPr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1D3FE5B1" w14:textId="77777777" w:rsidR="003B14EA" w:rsidRPr="008860F2" w:rsidRDefault="003B14EA" w:rsidP="00F513D0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การด้อยค่า</w:t>
      </w:r>
    </w:p>
    <w:p w14:paraId="375B7591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4ABA1357" w14:textId="3D934F87" w:rsidR="003B14EA" w:rsidRPr="008860F2" w:rsidRDefault="003B14EA" w:rsidP="00445741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 มีข้อบ่งชี้เรื่องการด้อยค่าหรือไม่ 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 หรือยังไม่พร้อมใช้งานจะประมาณมูลค่าที่คาดว่าจะได้รับคืนทุกปีในช่วงเวลาเดียวกัน  </w:t>
      </w:r>
    </w:p>
    <w:p w14:paraId="5F84DE60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0753E6B0" w14:textId="77777777" w:rsidR="003B14EA" w:rsidRPr="008860F2" w:rsidRDefault="003B14EA" w:rsidP="00445741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</w:t>
      </w:r>
      <w:r w:rsidR="000C0419" w:rsidRPr="008860F2">
        <w:rPr>
          <w:rFonts w:ascii="Angsana New" w:hAnsi="Angsana New"/>
          <w:sz w:val="28"/>
          <w:szCs w:val="28"/>
        </w:rPr>
        <w:br/>
      </w:r>
      <w:r w:rsidR="00CA29A3" w:rsidRPr="008860F2">
        <w:rPr>
          <w:rFonts w:ascii="Angsana New" w:hAnsi="Angsana New"/>
          <w:sz w:val="28"/>
          <w:szCs w:val="28"/>
          <w:cs/>
        </w:rPr>
        <w:t>เงินสด</w:t>
      </w:r>
      <w:r w:rsidRPr="008860F2">
        <w:rPr>
          <w:rFonts w:ascii="Angsana New" w:hAnsi="Angsana New"/>
          <w:sz w:val="28"/>
          <w:szCs w:val="28"/>
          <w:cs/>
        </w:rPr>
        <w:t>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6AEBB481" w14:textId="77777777" w:rsidR="00E8535D" w:rsidRPr="008860F2" w:rsidRDefault="00E8535D" w:rsidP="00445741">
      <w:pPr>
        <w:spacing w:line="240" w:lineRule="auto"/>
        <w:ind w:left="547"/>
        <w:rPr>
          <w:rFonts w:ascii="Angsana New" w:hAnsi="Angsana New"/>
          <w:sz w:val="28"/>
          <w:szCs w:val="28"/>
        </w:rPr>
      </w:pPr>
    </w:p>
    <w:p w14:paraId="132F95C4" w14:textId="77777777" w:rsidR="003B14EA" w:rsidRPr="008860F2" w:rsidRDefault="003B14EA" w:rsidP="00445741">
      <w:pPr>
        <w:spacing w:line="240" w:lineRule="auto"/>
        <w:ind w:left="547"/>
        <w:rPr>
          <w:rFonts w:ascii="Angsana New" w:eastAsia="Arial Unicode MS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การคำนวณมูลค่าที่คาดว่าจะได้รับคืน</w:t>
      </w:r>
    </w:p>
    <w:p w14:paraId="23913BEC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15B49DA9" w14:textId="1C278FF2" w:rsidR="003B14EA" w:rsidRDefault="003B14EA" w:rsidP="00445741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มูลค่าที่คาดว่าจะได้รับคืนของสินทรัพย์ที่ไม่ใช่สินทรัพย์ทางการเงิน หมายถึง</w:t>
      </w:r>
      <w:r w:rsidR="00165C0C" w:rsidRPr="008860F2">
        <w:rPr>
          <w:rFonts w:ascii="Angsana New" w:hAnsi="Angsana New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</w:t>
      </w:r>
      <w:r w:rsidR="00604627">
        <w:rPr>
          <w:rFonts w:ascii="Angsana New" w:hAnsi="Angsana New" w:hint="cs"/>
          <w:sz w:val="28"/>
          <w:szCs w:val="28"/>
          <w:cs/>
        </w:rPr>
        <w:t>นึงถึ</w:t>
      </w:r>
      <w:r w:rsidRPr="008860F2">
        <w:rPr>
          <w:rFonts w:ascii="Angsana New" w:hAnsi="Angsana New"/>
          <w:sz w:val="28"/>
          <w:szCs w:val="28"/>
          <w:cs/>
        </w:rPr>
        <w:t>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สำหรับสินทรัพย์ที่ไม่ก่อให้เกิดกระแสเงินสดร</w:t>
      </w:r>
      <w:r w:rsidR="002932B7" w:rsidRPr="008860F2">
        <w:rPr>
          <w:rFonts w:ascii="Angsana New" w:hAnsi="Angsana New"/>
          <w:sz w:val="28"/>
          <w:szCs w:val="28"/>
          <w:cs/>
        </w:rPr>
        <w:t>ับโดยอิสระจากสินทรัพย์อื่น จะ</w:t>
      </w:r>
      <w:r w:rsidRPr="008860F2">
        <w:rPr>
          <w:rFonts w:ascii="Angsana New" w:hAnsi="Angsana New"/>
          <w:sz w:val="28"/>
          <w:szCs w:val="28"/>
          <w:cs/>
        </w:rPr>
        <w:t>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397A44E" w14:textId="77777777" w:rsidR="003B14EA" w:rsidRPr="008860F2" w:rsidRDefault="003B14EA" w:rsidP="00445741">
      <w:pPr>
        <w:pStyle w:val="BodyText"/>
        <w:spacing w:after="0" w:line="240" w:lineRule="auto"/>
        <w:ind w:left="547"/>
        <w:rPr>
          <w:rFonts w:ascii="Angsana New" w:hAnsi="Angsana New" w:cs="Angsana New"/>
          <w:iCs/>
          <w:sz w:val="28"/>
          <w:szCs w:val="28"/>
        </w:rPr>
      </w:pPr>
      <w:r w:rsidRPr="008860F2">
        <w:rPr>
          <w:rFonts w:ascii="Angsana New" w:hAnsi="Angsana New" w:cs="Angsana New"/>
          <w:iCs/>
          <w:sz w:val="28"/>
          <w:szCs w:val="28"/>
          <w:cs/>
        </w:rPr>
        <w:t>การกลับรายการด้อยค่า</w:t>
      </w:r>
    </w:p>
    <w:p w14:paraId="0B870C58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56F154CC" w14:textId="77777777" w:rsidR="003B14EA" w:rsidRPr="008860F2" w:rsidRDefault="003B14EA" w:rsidP="00445741">
      <w:pPr>
        <w:pStyle w:val="BodyText"/>
        <w:spacing w:after="0" w:line="240" w:lineRule="auto"/>
        <w:ind w:left="547"/>
        <w:rPr>
          <w:rFonts w:ascii="Angsana New" w:hAnsi="Angsana New" w:cs="Angsana New"/>
          <w:sz w:val="28"/>
          <w:szCs w:val="28"/>
        </w:rPr>
      </w:pPr>
      <w:r w:rsidRPr="008860F2">
        <w:rPr>
          <w:rFonts w:ascii="Angsana New" w:hAnsi="Angsana New" w:cs="Angsana New"/>
          <w:sz w:val="28"/>
          <w:szCs w:val="28"/>
          <w:cs/>
        </w:rPr>
        <w:t>ขาดทุนจากการ</w:t>
      </w:r>
      <w:r w:rsidR="00762844" w:rsidRPr="008860F2">
        <w:rPr>
          <w:rFonts w:ascii="Angsana New" w:hAnsi="Angsana New" w:cs="Angsana New"/>
          <w:sz w:val="28"/>
          <w:szCs w:val="28"/>
          <w:cs/>
        </w:rPr>
        <w:t>ด้อยค่าของสินทรัพย์ทางการเงิน</w:t>
      </w:r>
      <w:r w:rsidR="00F84E53" w:rsidRPr="008860F2">
        <w:rPr>
          <w:rFonts w:ascii="Angsana New" w:hAnsi="Angsana New" w:cs="Angsana New"/>
          <w:sz w:val="28"/>
          <w:szCs w:val="28"/>
          <w:cs/>
        </w:rPr>
        <w:t>จ</w:t>
      </w:r>
      <w:r w:rsidR="00485566" w:rsidRPr="008860F2">
        <w:rPr>
          <w:rFonts w:ascii="Angsana New" w:hAnsi="Angsana New" w:cs="Angsana New"/>
          <w:sz w:val="28"/>
          <w:szCs w:val="28"/>
          <w:cs/>
        </w:rPr>
        <w:t>ะ</w:t>
      </w:r>
      <w:r w:rsidRPr="008860F2">
        <w:rPr>
          <w:rFonts w:ascii="Angsana New" w:hAnsi="Angsana New" w:cs="Angsana New"/>
          <w:sz w:val="28"/>
          <w:szCs w:val="28"/>
          <w:cs/>
        </w:rPr>
        <w:t>ถู</w:t>
      </w:r>
      <w:r w:rsidR="00485566" w:rsidRPr="008860F2">
        <w:rPr>
          <w:rFonts w:ascii="Angsana New" w:hAnsi="Angsana New" w:cs="Angsana New"/>
          <w:sz w:val="28"/>
          <w:szCs w:val="28"/>
          <w:cs/>
        </w:rPr>
        <w:t xml:space="preserve">กกลับรายการ </w:t>
      </w:r>
      <w:r w:rsidRPr="008860F2">
        <w:rPr>
          <w:rFonts w:ascii="Angsana New" w:hAnsi="Angsana New" w:cs="Angsana New"/>
          <w:sz w:val="28"/>
          <w:szCs w:val="28"/>
          <w:cs/>
        </w:rPr>
        <w:t>เมื่อมูลค่าที่คาดว่าจะได้รับคืนเพิ่มขึ้นใน</w:t>
      </w:r>
      <w:r w:rsidR="00485566" w:rsidRPr="008860F2">
        <w:rPr>
          <w:rFonts w:ascii="Angsana New" w:hAnsi="Angsana New" w:cs="Angsana New"/>
          <w:sz w:val="28"/>
          <w:szCs w:val="28"/>
          <w:cs/>
        </w:rPr>
        <w:t>ภายหลัง</w:t>
      </w:r>
      <w:r w:rsidRPr="008860F2">
        <w:rPr>
          <w:rFonts w:ascii="Angsana New" w:hAnsi="Angsana New" w:cs="Angsana New"/>
          <w:sz w:val="28"/>
          <w:szCs w:val="28"/>
          <w:cs/>
        </w:rPr>
        <w:t xml:space="preserve"> และการเพิ่มขึ้นนั้นสัมพันธ์โดยตรงกับขาดทุนจากการด้อยค่าที่เคยรับรู้ในกำไรหรือขาดทุน  </w:t>
      </w:r>
    </w:p>
    <w:p w14:paraId="034F053B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09886A39" w14:textId="43935123" w:rsidR="002932B7" w:rsidRDefault="003B14EA" w:rsidP="0007764D">
      <w:pPr>
        <w:pStyle w:val="AccPolicyHeading"/>
        <w:rPr>
          <w:sz w:val="28"/>
          <w:szCs w:val="28"/>
        </w:rPr>
      </w:pPr>
      <w:r w:rsidRPr="008860F2">
        <w:rPr>
          <w:sz w:val="28"/>
          <w:szCs w:val="28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</w:t>
      </w:r>
      <w:r w:rsidR="00485566" w:rsidRPr="008860F2">
        <w:rPr>
          <w:sz w:val="28"/>
          <w:szCs w:val="28"/>
          <w:cs/>
        </w:rPr>
        <w:t>้อบ่งชี้เรื่องการด้อยค่าหรือไม่</w:t>
      </w:r>
      <w:r w:rsidRPr="008860F2">
        <w:rPr>
          <w:sz w:val="28"/>
          <w:szCs w:val="28"/>
          <w:cs/>
        </w:rPr>
        <w:t xml:space="preserve">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</w:t>
      </w:r>
      <w:r w:rsidR="002932B7" w:rsidRPr="008860F2">
        <w:rPr>
          <w:sz w:val="28"/>
          <w:szCs w:val="28"/>
          <w:cs/>
        </w:rPr>
        <w:t xml:space="preserve"> </w:t>
      </w:r>
      <w:r w:rsidRPr="008860F2">
        <w:rPr>
          <w:sz w:val="28"/>
          <w:szCs w:val="28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6A3EDDD" w14:textId="77777777" w:rsidR="004E6D55" w:rsidRPr="008860F2" w:rsidRDefault="004E6D55" w:rsidP="0007764D">
      <w:pPr>
        <w:pStyle w:val="AccPolicyHeading"/>
        <w:rPr>
          <w:sz w:val="28"/>
          <w:szCs w:val="28"/>
        </w:rPr>
      </w:pPr>
    </w:p>
    <w:p w14:paraId="641FD3EC" w14:textId="77777777" w:rsidR="003B14EA" w:rsidRPr="008860F2" w:rsidRDefault="003B14EA" w:rsidP="00AC6ED8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en-GB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  <w:lang w:val="en-GB"/>
        </w:rPr>
        <w:t>หนี้สินที่มีภาระดอกเบี้ย</w:t>
      </w:r>
    </w:p>
    <w:p w14:paraId="3412022A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31E9E1A5" w14:textId="0F48AB78" w:rsidR="003B14EA" w:rsidRPr="008860F2" w:rsidRDefault="003B14EA" w:rsidP="00445741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หนี้สินที่มีภาระดอกเบี้ยบันทึกเริ่มแรก</w:t>
      </w:r>
      <w:r w:rsidR="00367ABE" w:rsidRPr="008860F2">
        <w:rPr>
          <w:rFonts w:asciiTheme="majorBidi" w:hAnsiTheme="majorBidi" w:cstheme="majorBidi"/>
          <w:sz w:val="28"/>
          <w:szCs w:val="28"/>
          <w:cs/>
        </w:rPr>
        <w:t>ด้วย</w:t>
      </w:r>
      <w:r w:rsidRPr="008860F2">
        <w:rPr>
          <w:rFonts w:ascii="Angsana New" w:hAnsi="Angsana New"/>
          <w:sz w:val="28"/>
          <w:szCs w:val="28"/>
          <w:cs/>
        </w:rPr>
        <w:t xml:space="preserve">มูลค่ายุติธรรมหักค่าใช้จ่ายที่เกี่ยวกับการเกิดหนี้สิน </w:t>
      </w:r>
      <w:r w:rsidR="0071547E" w:rsidRPr="008860F2">
        <w:rPr>
          <w:rFonts w:ascii="Angsana New" w:hAnsi="Angsana New"/>
          <w:sz w:val="28"/>
          <w:szCs w:val="28"/>
          <w:cs/>
        </w:rPr>
        <w:t>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74824F5B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462B3CC9" w14:textId="77777777" w:rsidR="003B14EA" w:rsidRPr="008860F2" w:rsidRDefault="003B14EA" w:rsidP="00AC6ED8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en-GB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  <w:lang w:val="en-GB"/>
        </w:rPr>
        <w:t>เจ้าหนี้การค้าและเจ้าหนี้อื่น</w:t>
      </w:r>
    </w:p>
    <w:p w14:paraId="03C7C610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2205FB87" w14:textId="77777777" w:rsidR="003B14EA" w:rsidRPr="008860F2" w:rsidRDefault="003B14EA" w:rsidP="00445741">
      <w:pPr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เจ้าหนี้การค้าและเจ้าหนี้อื่นแสดงในราคาทุน</w:t>
      </w:r>
    </w:p>
    <w:p w14:paraId="5A8F27DC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40F8F724" w14:textId="77777777" w:rsidR="0029284C" w:rsidRPr="008860F2" w:rsidRDefault="0029284C" w:rsidP="0029284C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860F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หนี้สินที่เกิดจากสัญญา</w:t>
      </w:r>
    </w:p>
    <w:p w14:paraId="2A2E0036" w14:textId="77777777" w:rsidR="0029284C" w:rsidRPr="008860F2" w:rsidRDefault="0029284C" w:rsidP="0029284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1CAF32E" w14:textId="472C6FCF" w:rsidR="0029284C" w:rsidRDefault="0029284C" w:rsidP="0029284C">
      <w:pPr>
        <w:ind w:left="54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8860F2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</w:t>
      </w:r>
      <w:r w:rsidRPr="008860F2">
        <w:rPr>
          <w:rFonts w:asciiTheme="majorBidi" w:hAnsiTheme="majorBidi" w:cstheme="majorBidi"/>
          <w:sz w:val="28"/>
          <w:szCs w:val="28"/>
        </w:rPr>
        <w:br/>
      </w:r>
      <w:r w:rsidRPr="00541B56">
        <w:rPr>
          <w:rFonts w:asciiTheme="majorBidi" w:hAnsiTheme="majorBidi" w:cstheme="majorBidi"/>
          <w:sz w:val="28"/>
          <w:szCs w:val="28"/>
          <w:cs/>
        </w:rPr>
        <w:t>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Pr="00541B56">
        <w:rPr>
          <w:rFonts w:asciiTheme="majorBidi" w:hAnsiTheme="majorBidi" w:cstheme="majorBidi"/>
          <w:sz w:val="28"/>
          <w:szCs w:val="28"/>
        </w:rPr>
        <w:br/>
      </w:r>
      <w:r w:rsidRPr="00541B5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8860F2">
        <w:rPr>
          <w:rFonts w:asciiTheme="majorBidi" w:hAnsiTheme="majorBidi" w:cstheme="majorBidi"/>
          <w:sz w:val="28"/>
          <w:szCs w:val="28"/>
          <w:cs/>
        </w:rPr>
        <w:t xml:space="preserve">รับรู้รายได้ที่เกี่ยวข้อง </w:t>
      </w:r>
    </w:p>
    <w:p w14:paraId="0ECA283A" w14:textId="77777777" w:rsidR="00D62EDC" w:rsidRPr="008860F2" w:rsidRDefault="00D62EDC" w:rsidP="0029284C">
      <w:pPr>
        <w:ind w:left="54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2A0E0639" w14:textId="77777777" w:rsidR="003B14EA" w:rsidRPr="008860F2" w:rsidRDefault="003B14EA" w:rsidP="00A3346B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ผลประโยชน์ของพนักงาน</w:t>
      </w:r>
    </w:p>
    <w:p w14:paraId="77118F8C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77BCDBB4" w14:textId="77777777" w:rsidR="003B14EA" w:rsidRPr="008860F2" w:rsidRDefault="003B14EA" w:rsidP="00445741">
      <w:pPr>
        <w:spacing w:line="240" w:lineRule="auto"/>
        <w:ind w:left="547"/>
        <w:jc w:val="both"/>
        <w:rPr>
          <w:rFonts w:ascii="Angsana New" w:hAnsi="Angsana New"/>
          <w:iCs/>
          <w:sz w:val="28"/>
          <w:szCs w:val="28"/>
        </w:rPr>
      </w:pPr>
      <w:r w:rsidRPr="008860F2">
        <w:rPr>
          <w:rFonts w:ascii="Angsana New" w:hAnsi="Angsana New"/>
          <w:iCs/>
          <w:sz w:val="28"/>
          <w:szCs w:val="28"/>
          <w:cs/>
        </w:rPr>
        <w:t>โครงการสมทบเงิน</w:t>
      </w:r>
    </w:p>
    <w:p w14:paraId="23456D52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397FB00A" w14:textId="77777777" w:rsidR="00A0721C" w:rsidRPr="008860F2" w:rsidRDefault="00B2499C" w:rsidP="00B61EAF">
      <w:pPr>
        <w:spacing w:line="240" w:lineRule="auto"/>
        <w:ind w:left="547"/>
        <w:jc w:val="both"/>
        <w:rPr>
          <w:rFonts w:ascii="Angsana New" w:hAnsi="Angsana New"/>
          <w:iCs/>
          <w:sz w:val="28"/>
          <w:szCs w:val="28"/>
          <w:cs/>
        </w:rPr>
      </w:pPr>
      <w:r w:rsidRPr="008860F2">
        <w:rPr>
          <w:rFonts w:ascii="Angsana New" w:hAnsi="Angsana New"/>
          <w:i/>
          <w:sz w:val="28"/>
          <w:szCs w:val="28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</w:t>
      </w:r>
      <w:r w:rsidR="008F34B8" w:rsidRPr="008860F2">
        <w:rPr>
          <w:rFonts w:ascii="Angsana New" w:hAnsi="Angsana New"/>
          <w:i/>
          <w:sz w:val="28"/>
          <w:szCs w:val="28"/>
          <w:cs/>
        </w:rPr>
        <w:t>ระยะเวลาที่พนักงานได้ทำงานให้กับกิจการ</w:t>
      </w:r>
      <w:r w:rsidR="008F34B8" w:rsidRPr="008860F2">
        <w:rPr>
          <w:rFonts w:ascii="Angsana New" w:hAnsi="Angsana New"/>
          <w:i/>
          <w:sz w:val="28"/>
          <w:szCs w:val="28"/>
          <w:shd w:val="clear" w:color="auto" w:fill="D9D9D9"/>
          <w:cs/>
        </w:rPr>
        <w:t xml:space="preserve"> </w:t>
      </w:r>
    </w:p>
    <w:p w14:paraId="729153E2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4C4C06A7" w14:textId="77777777" w:rsidR="003B14EA" w:rsidRPr="008860F2" w:rsidRDefault="003B14EA" w:rsidP="00445741">
      <w:pPr>
        <w:spacing w:line="240" w:lineRule="auto"/>
        <w:ind w:left="547"/>
        <w:jc w:val="both"/>
        <w:rPr>
          <w:rFonts w:ascii="Angsana New" w:hAnsi="Angsana New"/>
          <w:iCs/>
          <w:sz w:val="28"/>
          <w:szCs w:val="28"/>
        </w:rPr>
      </w:pPr>
      <w:r w:rsidRPr="008860F2">
        <w:rPr>
          <w:rFonts w:ascii="Angsana New" w:hAnsi="Angsana New"/>
          <w:iCs/>
          <w:sz w:val="28"/>
          <w:szCs w:val="28"/>
          <w:cs/>
        </w:rPr>
        <w:t>โครงการผลประโยชน์ที่กำหนดไว้</w:t>
      </w:r>
    </w:p>
    <w:p w14:paraId="1BA810C2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19979F05" w14:textId="77777777" w:rsidR="00B2499C" w:rsidRPr="008860F2" w:rsidRDefault="00B2499C" w:rsidP="00B2499C">
      <w:pPr>
        <w:ind w:left="540"/>
        <w:rPr>
          <w:rFonts w:ascii="Angsana New" w:hAnsi="Angsana New"/>
          <w:i/>
          <w:sz w:val="28"/>
          <w:szCs w:val="28"/>
        </w:rPr>
      </w:pPr>
      <w:r w:rsidRPr="008860F2">
        <w:rPr>
          <w:rFonts w:ascii="Angsana New" w:hAnsi="Angsana New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</w:p>
    <w:p w14:paraId="763DBFD6" w14:textId="77777777" w:rsidR="00260560" w:rsidRDefault="00260560" w:rsidP="00B2499C">
      <w:pPr>
        <w:ind w:left="540"/>
        <w:rPr>
          <w:rFonts w:ascii="Angsana New" w:hAnsi="Angsana New"/>
          <w:i/>
          <w:sz w:val="28"/>
          <w:szCs w:val="28"/>
        </w:rPr>
      </w:pPr>
    </w:p>
    <w:p w14:paraId="1BE27A3A" w14:textId="5D7896CB" w:rsidR="00B2499C" w:rsidRPr="008860F2" w:rsidRDefault="00B2499C" w:rsidP="00B2499C">
      <w:pPr>
        <w:ind w:left="540"/>
        <w:rPr>
          <w:rFonts w:ascii="Angsana New" w:hAnsi="Angsana New"/>
          <w:i/>
          <w:sz w:val="28"/>
          <w:szCs w:val="28"/>
        </w:rPr>
      </w:pPr>
      <w:r w:rsidRPr="008860F2">
        <w:rPr>
          <w:rFonts w:ascii="Angsana New" w:hAnsi="Angsana New"/>
          <w:i/>
          <w:sz w:val="28"/>
          <w:szCs w:val="28"/>
          <w:cs/>
        </w:rPr>
        <w:t>การคำนวณภาระผูกพันของโครงการผลประโยชน์ที่กำหนดไว้นั้นจัดทำโดยนักคณิ</w:t>
      </w:r>
      <w:r w:rsidR="00B90955" w:rsidRPr="008860F2">
        <w:rPr>
          <w:rFonts w:ascii="Angsana New" w:hAnsi="Angsana New"/>
          <w:i/>
          <w:sz w:val="28"/>
          <w:szCs w:val="28"/>
          <w:cs/>
        </w:rPr>
        <w:t>ตศาสตร์ประกันภัยที่ได้รับอนุญาต</w:t>
      </w:r>
      <w:r w:rsidRPr="008860F2">
        <w:rPr>
          <w:rFonts w:ascii="Angsana New" w:hAnsi="Angsana New"/>
          <w:i/>
          <w:sz w:val="28"/>
          <w:szCs w:val="28"/>
          <w:cs/>
        </w:rPr>
        <w:t xml:space="preserve"> โดยวิธีคิดลดแต่ละหน่วยที่ประมาณการ</w:t>
      </w:r>
      <w:r w:rsidR="00A12E92" w:rsidRPr="008860F2">
        <w:rPr>
          <w:rFonts w:ascii="Angsana New" w:hAnsi="Angsana New"/>
          <w:i/>
          <w:sz w:val="28"/>
          <w:szCs w:val="28"/>
          <w:cs/>
        </w:rPr>
        <w:t>ไว้</w:t>
      </w:r>
    </w:p>
    <w:p w14:paraId="5C7B1192" w14:textId="5C590097" w:rsidR="006F6DCE" w:rsidRDefault="006F6DCE">
      <w:pPr>
        <w:spacing w:line="240" w:lineRule="auto"/>
        <w:jc w:val="left"/>
        <w:rPr>
          <w:rFonts w:ascii="Angsana New" w:hAnsi="Angsana New"/>
          <w:i/>
          <w:sz w:val="28"/>
          <w:szCs w:val="28"/>
          <w:cs/>
        </w:rPr>
      </w:pPr>
    </w:p>
    <w:p w14:paraId="3CF0B28D" w14:textId="14A6C25C" w:rsidR="00472815" w:rsidRPr="008860F2" w:rsidRDefault="00B2499C" w:rsidP="00472815">
      <w:pPr>
        <w:pStyle w:val="BodyText"/>
        <w:spacing w:after="0"/>
        <w:ind w:left="540"/>
        <w:rPr>
          <w:rFonts w:ascii="Angsana New" w:hAnsi="Angsana New" w:cs="Angsana New"/>
          <w:i/>
          <w:sz w:val="28"/>
          <w:szCs w:val="28"/>
        </w:rPr>
      </w:pPr>
      <w:r w:rsidRPr="008860F2">
        <w:rPr>
          <w:rFonts w:ascii="Angsana New" w:hAnsi="Angsana New" w:cs="Angsana New"/>
          <w:i/>
          <w:sz w:val="28"/>
          <w:szCs w:val="28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="00472815" w:rsidRPr="008860F2">
        <w:rPr>
          <w:rFonts w:ascii="Angsana New" w:hAnsi="Angsana New" w:cs="Angsana New"/>
          <w:i/>
          <w:sz w:val="28"/>
          <w:szCs w:val="28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78FE9792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5A09BFC3" w14:textId="77777777" w:rsidR="00B2499C" w:rsidRPr="008860F2" w:rsidRDefault="00B2499C" w:rsidP="00B2499C">
      <w:pPr>
        <w:pStyle w:val="BodyText"/>
        <w:ind w:left="540"/>
        <w:rPr>
          <w:rFonts w:ascii="Angsana New" w:hAnsi="Angsana New" w:cs="Angsana New"/>
          <w:i/>
          <w:sz w:val="28"/>
          <w:szCs w:val="28"/>
        </w:rPr>
      </w:pPr>
      <w:r w:rsidRPr="008860F2">
        <w:rPr>
          <w:rFonts w:ascii="Angsana New" w:hAnsi="Angsana New" w:cs="Angsana New"/>
          <w:i/>
          <w:sz w:val="28"/>
          <w:szCs w:val="28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430E8244" w14:textId="77777777" w:rsidR="00F513D0" w:rsidRPr="004E0C88" w:rsidRDefault="00F513D0" w:rsidP="00E804C8">
      <w:pPr>
        <w:pStyle w:val="NoSpacing"/>
        <w:rPr>
          <w:rFonts w:ascii="Angsana New" w:hAnsi="Angsana New"/>
          <w:iCs/>
          <w:sz w:val="20"/>
          <w:szCs w:val="20"/>
        </w:rPr>
      </w:pPr>
    </w:p>
    <w:p w14:paraId="1EA85029" w14:textId="77777777" w:rsidR="00FC63DA" w:rsidRPr="008860F2" w:rsidRDefault="002932B7" w:rsidP="00445741">
      <w:pPr>
        <w:tabs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8"/>
          <w:szCs w:val="28"/>
        </w:rPr>
      </w:pPr>
      <w:r w:rsidRPr="008860F2">
        <w:rPr>
          <w:rFonts w:ascii="Angsana New" w:hAnsi="Angsana New"/>
          <w:iCs/>
          <w:sz w:val="28"/>
          <w:szCs w:val="28"/>
          <w:cs/>
        </w:rPr>
        <w:t>ผล</w:t>
      </w:r>
      <w:r w:rsidR="00FC63DA" w:rsidRPr="008860F2">
        <w:rPr>
          <w:rFonts w:ascii="Angsana New" w:hAnsi="Angsana New"/>
          <w:iCs/>
          <w:sz w:val="28"/>
          <w:szCs w:val="28"/>
          <w:cs/>
        </w:rPr>
        <w:t>ประโยชน์เมื่อเลิกจ้าง</w:t>
      </w:r>
    </w:p>
    <w:p w14:paraId="3A17E620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41E41A10" w14:textId="77777777" w:rsidR="00C646C8" w:rsidRPr="008860F2" w:rsidRDefault="00B2499C" w:rsidP="00D676F4">
      <w:pPr>
        <w:tabs>
          <w:tab w:val="left" w:pos="720"/>
        </w:tabs>
        <w:ind w:left="540"/>
        <w:rPr>
          <w:rFonts w:ascii="Angsana New" w:hAnsi="Angsana New"/>
          <w:i/>
          <w:sz w:val="28"/>
          <w:szCs w:val="28"/>
        </w:rPr>
      </w:pPr>
      <w:r w:rsidRPr="008860F2">
        <w:rPr>
          <w:rFonts w:ascii="Angsana New" w:hAnsi="Angsana New"/>
          <w:i/>
          <w:sz w:val="28"/>
          <w:szCs w:val="28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8860F2">
        <w:rPr>
          <w:rFonts w:ascii="Angsana New" w:hAnsi="Angsana New"/>
          <w:iCs/>
          <w:sz w:val="28"/>
          <w:szCs w:val="28"/>
        </w:rPr>
        <w:t>12</w:t>
      </w:r>
      <w:r w:rsidRPr="008860F2">
        <w:rPr>
          <w:rFonts w:ascii="Angsana New" w:hAnsi="Angsana New"/>
          <w:i/>
          <w:sz w:val="28"/>
          <w:szCs w:val="28"/>
        </w:rPr>
        <w:t xml:space="preserve"> </w:t>
      </w:r>
      <w:r w:rsidRPr="008860F2">
        <w:rPr>
          <w:rFonts w:ascii="Angsana New" w:hAnsi="Angsana New"/>
          <w:i/>
          <w:sz w:val="28"/>
          <w:szCs w:val="28"/>
          <w:cs/>
        </w:rPr>
        <w:t>เดือนนับจากวันสิ้นรอบระยะเวลารายงาน ผลประโยชน์เมื</w:t>
      </w:r>
      <w:r w:rsidR="00D676F4" w:rsidRPr="008860F2">
        <w:rPr>
          <w:rFonts w:ascii="Angsana New" w:hAnsi="Angsana New"/>
          <w:i/>
          <w:sz w:val="28"/>
          <w:szCs w:val="28"/>
          <w:cs/>
        </w:rPr>
        <w:t>่อเลิกจ้างจะถูกคิดลดกระแสเงินสด</w:t>
      </w:r>
    </w:p>
    <w:p w14:paraId="72B263F0" w14:textId="77777777" w:rsidR="00E8535D" w:rsidRPr="008860F2" w:rsidRDefault="00E8535D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3D8A9760" w14:textId="77777777" w:rsidR="00A10A7D" w:rsidRPr="008860F2" w:rsidRDefault="00A10A7D" w:rsidP="00445741">
      <w:pPr>
        <w:spacing w:line="240" w:lineRule="auto"/>
        <w:ind w:left="547"/>
        <w:rPr>
          <w:rFonts w:ascii="Angsana New" w:hAnsi="Angsana New"/>
          <w:iCs/>
          <w:sz w:val="28"/>
          <w:szCs w:val="28"/>
        </w:rPr>
      </w:pPr>
      <w:r w:rsidRPr="008860F2">
        <w:rPr>
          <w:rFonts w:ascii="Angsana New" w:hAnsi="Angsana New"/>
          <w:iCs/>
          <w:sz w:val="28"/>
          <w:szCs w:val="28"/>
          <w:cs/>
        </w:rPr>
        <w:t>ผลประโยชน์ระยะสั้นของพนักงาน</w:t>
      </w:r>
    </w:p>
    <w:p w14:paraId="08DE0031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47BA01C3" w14:textId="77777777" w:rsidR="00B2499C" w:rsidRPr="008860F2" w:rsidRDefault="00B2499C" w:rsidP="001E5C75">
      <w:pPr>
        <w:spacing w:line="240" w:lineRule="auto"/>
        <w:ind w:left="540"/>
        <w:rPr>
          <w:rFonts w:ascii="Angsana New" w:hAnsi="Angsana New"/>
          <w:i/>
          <w:sz w:val="28"/>
          <w:szCs w:val="28"/>
        </w:rPr>
      </w:pPr>
      <w:r w:rsidRPr="008860F2">
        <w:rPr>
          <w:rFonts w:ascii="Angsana New" w:hAnsi="Angsana New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</w:t>
      </w:r>
      <w:r w:rsidR="00640495" w:rsidRPr="008860F2">
        <w:rPr>
          <w:rFonts w:ascii="Angsana New" w:hAnsi="Angsana New"/>
          <w:i/>
          <w:sz w:val="28"/>
          <w:szCs w:val="28"/>
          <w:cs/>
        </w:rPr>
        <w:t>จะจ่ายชำระ หากกลุ่มบริษัท</w:t>
      </w:r>
      <w:r w:rsidRPr="008860F2">
        <w:rPr>
          <w:rFonts w:ascii="Angsana New" w:hAnsi="Angsana New"/>
          <w:i/>
          <w:sz w:val="28"/>
          <w:szCs w:val="28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5E264E4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08638CD5" w14:textId="77777777" w:rsidR="00A666FC" w:rsidRDefault="00A666FC">
      <w:pPr>
        <w:spacing w:line="240" w:lineRule="auto"/>
        <w:jc w:val="left"/>
        <w:rPr>
          <w:rFonts w:ascii="Angsana New" w:hAnsi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19454A82" w14:textId="295DA3D9" w:rsidR="003B14EA" w:rsidRPr="008860F2" w:rsidRDefault="003B14EA" w:rsidP="00A3346B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ประมาณการหนี้สิน</w:t>
      </w:r>
    </w:p>
    <w:p w14:paraId="1248223D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74563CCC" w14:textId="77777777" w:rsidR="002E123D" w:rsidRPr="008860F2" w:rsidRDefault="002E123D" w:rsidP="001E5C75">
      <w:pPr>
        <w:spacing w:line="240" w:lineRule="auto"/>
        <w:ind w:left="540"/>
        <w:rPr>
          <w:rFonts w:ascii="Angsana New" w:hAnsi="Angsana New"/>
          <w:i/>
          <w:sz w:val="28"/>
          <w:szCs w:val="28"/>
        </w:rPr>
      </w:pPr>
      <w:r w:rsidRPr="008860F2">
        <w:rPr>
          <w:rFonts w:ascii="Angsana New" w:hAnsi="Angsana New"/>
          <w:i/>
          <w:sz w:val="28"/>
          <w:szCs w:val="28"/>
          <w:cs/>
        </w:rPr>
        <w:t>ประมาณการหนี้สินจะรับรู้ก็ต่อเมื่อกลุ่มบริษัทมีภาระ</w:t>
      </w:r>
      <w:r w:rsidR="002932B7" w:rsidRPr="008860F2">
        <w:rPr>
          <w:rFonts w:ascii="Angsana New" w:hAnsi="Angsana New"/>
          <w:i/>
          <w:sz w:val="28"/>
          <w:szCs w:val="28"/>
          <w:cs/>
        </w:rPr>
        <w:t>ผูกพัน</w:t>
      </w:r>
      <w:r w:rsidRPr="008860F2">
        <w:rPr>
          <w:rFonts w:ascii="Angsana New" w:hAnsi="Angsana New"/>
          <w:i/>
          <w:sz w:val="28"/>
          <w:szCs w:val="28"/>
          <w:cs/>
        </w:rPr>
        <w:t>ตามกฎหมาย</w:t>
      </w:r>
      <w:r w:rsidR="002932B7" w:rsidRPr="008860F2">
        <w:rPr>
          <w:rFonts w:ascii="Angsana New" w:hAnsi="Angsana New"/>
          <w:i/>
          <w:sz w:val="28"/>
          <w:szCs w:val="28"/>
          <w:cs/>
        </w:rPr>
        <w:t>หรือภาระผูกพันจากการอนุมาน</w:t>
      </w:r>
      <w:r w:rsidRPr="008860F2">
        <w:rPr>
          <w:rFonts w:ascii="Angsana New" w:hAnsi="Angsana New"/>
          <w:i/>
          <w:sz w:val="28"/>
          <w:szCs w:val="28"/>
          <w:cs/>
        </w:rPr>
        <w:t>ที่เกิดขึ้นในปัจจุบันอันเป็นผลมาจากเหตุการณ์ในอดีต</w:t>
      </w:r>
      <w:r w:rsidR="002932B7" w:rsidRPr="008860F2">
        <w:rPr>
          <w:rFonts w:ascii="Angsana New" w:hAnsi="Angsana New"/>
          <w:i/>
          <w:sz w:val="28"/>
          <w:szCs w:val="28"/>
          <w:cs/>
        </w:rPr>
        <w:t>ซึ่งสามารถประมาณจำนวนของภาระผูกพันได้อย่างน่าเชื่อถือ</w:t>
      </w:r>
      <w:r w:rsidRPr="008860F2">
        <w:rPr>
          <w:rFonts w:ascii="Angsana New" w:hAnsi="Angsana New"/>
          <w:i/>
          <w:sz w:val="28"/>
          <w:szCs w:val="28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2932B7" w:rsidRPr="008860F2">
        <w:rPr>
          <w:rFonts w:ascii="Angsana New" w:hAnsi="Angsana New"/>
          <w:i/>
          <w:sz w:val="28"/>
          <w:szCs w:val="28"/>
          <w:cs/>
        </w:rPr>
        <w:t>ผูกพัน</w:t>
      </w:r>
      <w:r w:rsidRPr="008860F2">
        <w:rPr>
          <w:rFonts w:ascii="Angsana New" w:hAnsi="Angsana New"/>
          <w:i/>
          <w:sz w:val="28"/>
          <w:szCs w:val="28"/>
          <w:cs/>
        </w:rPr>
        <w:t>ดังกล่าว</w:t>
      </w:r>
    </w:p>
    <w:p w14:paraId="0168F931" w14:textId="77777777" w:rsidR="005E7A1D" w:rsidRPr="008860F2" w:rsidRDefault="005E7A1D" w:rsidP="001E5C75">
      <w:pPr>
        <w:spacing w:line="240" w:lineRule="auto"/>
        <w:ind w:left="547"/>
        <w:rPr>
          <w:rFonts w:ascii="Angsana New" w:hAnsi="Angsana New"/>
          <w:i/>
          <w:sz w:val="28"/>
          <w:szCs w:val="28"/>
        </w:rPr>
      </w:pPr>
    </w:p>
    <w:p w14:paraId="6B6A19DD" w14:textId="77777777" w:rsidR="00A658D1" w:rsidRPr="008860F2" w:rsidRDefault="00A658D1" w:rsidP="00A658D1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  <w:r w:rsidRPr="008860F2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606F2DA4" w14:textId="77777777" w:rsidR="00A658D1" w:rsidRPr="008860F2" w:rsidRDefault="00A658D1" w:rsidP="00A658D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en-GB"/>
        </w:rPr>
      </w:pPr>
    </w:p>
    <w:p w14:paraId="67F8DF6A" w14:textId="35E4B76A" w:rsidR="0090229B" w:rsidRPr="004E6D55" w:rsidRDefault="0090229B" w:rsidP="004E6D55">
      <w:pPr>
        <w:pStyle w:val="block"/>
        <w:spacing w:after="0" w:line="240" w:lineRule="atLeast"/>
        <w:ind w:left="540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lang w:val="en-US" w:bidi="th-TH"/>
        </w:rPr>
      </w:pPr>
      <w:r w:rsidRPr="00466628">
        <w:rPr>
          <w:rFonts w:asciiTheme="majorBidi" w:hAnsiTheme="majorBidi" w:cstheme="majorBidi"/>
          <w:sz w:val="28"/>
          <w:szCs w:val="28"/>
          <w:cs/>
          <w:lang w:bidi="th-TH"/>
        </w:rPr>
        <w:t>มูลค่ายุติธรรม หมายถึง ราคาที่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46662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466628">
        <w:rPr>
          <w:rFonts w:asciiTheme="majorBidi" w:hAnsiTheme="majorBidi" w:cstheme="majorBidi"/>
          <w:sz w:val="28"/>
          <w:szCs w:val="28"/>
          <w:cs/>
          <w:lang w:bidi="th-TH"/>
        </w:rPr>
        <w:t>ณ วันที่วัดมูลค่า ซึ่งเกิดขึ้นในตลาดหลักหรือกรณีที่ไม่มีตลาดหลักให้ใช้ตลาดที่ให้ประโยชน์สูงสุดซึ่งกลุ่มบริษัทเข้าถึง ณ วันดังกล่าว ทั้งนี้มูลค่ายุติธรรมของหนี้สินได้สะท้อนผลกระทบของ</w:t>
      </w:r>
      <w:r w:rsidRPr="00466628">
        <w:rPr>
          <w:rFonts w:asciiTheme="majorBidi" w:hAnsiTheme="majorBidi" w:cstheme="majorBidi"/>
          <w:sz w:val="28"/>
          <w:szCs w:val="28"/>
          <w:cs/>
          <w:lang w:val="en-US" w:bidi="th-TH"/>
        </w:rPr>
        <w:t>ความเสี่ยงที่ไม่สามารถปฏิบัติตามข้อกำหนดของภาระผูกพัน</w:t>
      </w:r>
    </w:p>
    <w:p w14:paraId="25555C5D" w14:textId="77777777" w:rsidR="00820140" w:rsidRDefault="00820140" w:rsidP="0090229B">
      <w:pPr>
        <w:pStyle w:val="block"/>
        <w:spacing w:after="0" w:line="240" w:lineRule="atLeast"/>
        <w:ind w:left="540"/>
        <w:rPr>
          <w:rFonts w:asciiTheme="majorBidi" w:hAnsiTheme="majorBidi" w:cstheme="majorBidi"/>
          <w:sz w:val="28"/>
          <w:szCs w:val="28"/>
          <w:lang w:bidi="th-TH"/>
        </w:rPr>
      </w:pPr>
    </w:p>
    <w:p w14:paraId="519FDF1E" w14:textId="14B2AAF6" w:rsidR="0090229B" w:rsidRPr="008860F2" w:rsidRDefault="0090229B" w:rsidP="0090229B">
      <w:pPr>
        <w:pStyle w:val="block"/>
        <w:spacing w:after="0" w:line="240" w:lineRule="atLeast"/>
        <w:ind w:left="540"/>
        <w:rPr>
          <w:rFonts w:asciiTheme="majorBidi" w:hAnsiTheme="majorBidi" w:cstheme="majorBidi"/>
          <w:sz w:val="20"/>
        </w:rPr>
      </w:pPr>
      <w:r w:rsidRPr="00466628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  <w:r w:rsidRPr="008860F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8860F2">
        <w:rPr>
          <w:rFonts w:asciiTheme="majorBidi" w:hAnsiTheme="majorBidi" w:cstheme="majorBidi"/>
          <w:sz w:val="28"/>
          <w:szCs w:val="28"/>
          <w:lang w:val="en-US" w:bidi="th-TH"/>
        </w:rPr>
        <w:t xml:space="preserve">3 </w:t>
      </w:r>
      <w:r w:rsidRPr="008860F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และรายงานโดยตรงต่อผู้บริหารสูงสุดทางด้านการเงิน </w:t>
      </w:r>
    </w:p>
    <w:p w14:paraId="7D3F542B" w14:textId="77777777" w:rsidR="0090229B" w:rsidRPr="008860F2" w:rsidRDefault="0090229B" w:rsidP="0090229B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018CE066" w14:textId="77777777" w:rsidR="0090229B" w:rsidRPr="008860F2" w:rsidRDefault="0090229B" w:rsidP="0090229B">
      <w:pPr>
        <w:pStyle w:val="block"/>
        <w:spacing w:after="0" w:line="240" w:lineRule="atLeast"/>
        <w:ind w:left="540"/>
        <w:rPr>
          <w:rFonts w:asciiTheme="majorBidi" w:hAnsiTheme="majorBidi" w:cstheme="majorBidi"/>
          <w:sz w:val="28"/>
          <w:szCs w:val="28"/>
          <w:lang w:bidi="th-TH"/>
        </w:rPr>
      </w:pPr>
      <w:r w:rsidRPr="008860F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14895664" w14:textId="77777777" w:rsidR="0090229B" w:rsidRPr="008860F2" w:rsidRDefault="0090229B" w:rsidP="0090229B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73C3E9AE" w14:textId="77777777" w:rsidR="0090229B" w:rsidRPr="008860F2" w:rsidRDefault="0090229B" w:rsidP="0090229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lang w:bidi="th-TH"/>
        </w:rPr>
      </w:pPr>
      <w:r w:rsidRPr="008860F2">
        <w:rPr>
          <w:rFonts w:asciiTheme="majorBidi" w:hAnsiTheme="majorBidi" w:cstheme="majorBidi"/>
          <w:sz w:val="28"/>
          <w:szCs w:val="28"/>
          <w:cs/>
          <w:lang w:bidi="th-TH"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Pr="00466628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</w:p>
    <w:p w14:paraId="3DE8BC1F" w14:textId="77777777" w:rsidR="0090229B" w:rsidRPr="008860F2" w:rsidRDefault="0090229B" w:rsidP="0090229B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2485D5E4" w14:textId="77777777" w:rsidR="0090229B" w:rsidRPr="008860F2" w:rsidRDefault="0090229B" w:rsidP="0090229B">
      <w:pPr>
        <w:pStyle w:val="BodyText"/>
        <w:shd w:val="clear" w:color="auto" w:fill="FFFFFF"/>
        <w:spacing w:after="0"/>
        <w:ind w:left="540"/>
        <w:rPr>
          <w:rFonts w:asciiTheme="majorBidi" w:hAnsiTheme="majorBidi" w:cstheme="majorBidi"/>
          <w:sz w:val="28"/>
          <w:szCs w:val="28"/>
        </w:rPr>
      </w:pPr>
      <w:r w:rsidRPr="008860F2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8860F2">
        <w:rPr>
          <w:rFonts w:asciiTheme="majorBidi" w:hAnsiTheme="majorBidi" w:cstheme="majorBidi"/>
          <w:sz w:val="28"/>
          <w:szCs w:val="28"/>
        </w:rPr>
        <w:t xml:space="preserve"> </w:t>
      </w:r>
      <w:r w:rsidRPr="00466628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</w:t>
      </w:r>
      <w:r w:rsidRPr="008860F2">
        <w:rPr>
          <w:rFonts w:asciiTheme="majorBidi" w:hAnsiTheme="majorBidi" w:cstheme="majorBidi"/>
          <w:sz w:val="28"/>
          <w:szCs w:val="28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8860F2">
        <w:rPr>
          <w:rFonts w:asciiTheme="majorBidi" w:hAnsiTheme="majorBidi" w:cstheme="majorBidi"/>
          <w:sz w:val="28"/>
          <w:szCs w:val="28"/>
        </w:rPr>
        <w:t xml:space="preserve"> </w:t>
      </w:r>
      <w:r w:rsidRPr="008860F2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3D6B637F" w14:textId="5AD3B0D2" w:rsidR="0090229B" w:rsidRDefault="0090229B" w:rsidP="0090229B">
      <w:pPr>
        <w:pStyle w:val="BodyText"/>
        <w:shd w:val="clear" w:color="auto" w:fill="FFFFFF"/>
        <w:spacing w:after="0"/>
        <w:ind w:left="540"/>
        <w:rPr>
          <w:rFonts w:asciiTheme="majorBidi" w:hAnsiTheme="majorBidi" w:cstheme="majorBidi"/>
          <w:sz w:val="28"/>
          <w:szCs w:val="28"/>
        </w:rPr>
      </w:pPr>
    </w:p>
    <w:p w14:paraId="5BD4C68B" w14:textId="77777777" w:rsidR="0090229B" w:rsidRPr="008860F2" w:rsidRDefault="0090229B" w:rsidP="0090229B">
      <w:pPr>
        <w:pStyle w:val="block"/>
        <w:numPr>
          <w:ilvl w:val="0"/>
          <w:numId w:val="7"/>
        </w:numPr>
        <w:spacing w:after="0" w:line="240" w:lineRule="atLeast"/>
        <w:ind w:left="900" w:right="-7"/>
        <w:rPr>
          <w:rFonts w:asciiTheme="majorBidi" w:hAnsiTheme="majorBidi" w:cstheme="majorBidi"/>
          <w:sz w:val="28"/>
          <w:szCs w:val="28"/>
          <w:lang w:bidi="th-TH"/>
        </w:rPr>
      </w:pPr>
      <w:r w:rsidRPr="008860F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8860F2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Pr="008860F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8860F2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CD1A04F" w14:textId="77777777" w:rsidR="0090229B" w:rsidRPr="008860F2" w:rsidRDefault="0090229B" w:rsidP="0090229B">
      <w:pPr>
        <w:pStyle w:val="block"/>
        <w:numPr>
          <w:ilvl w:val="0"/>
          <w:numId w:val="7"/>
        </w:numPr>
        <w:spacing w:after="0" w:line="240" w:lineRule="atLeast"/>
        <w:ind w:left="900" w:right="-7"/>
        <w:rPr>
          <w:rFonts w:asciiTheme="majorBidi" w:hAnsiTheme="majorBidi" w:cstheme="majorBidi"/>
          <w:sz w:val="28"/>
          <w:szCs w:val="28"/>
          <w:lang w:bidi="th-TH"/>
        </w:rPr>
      </w:pPr>
      <w:r w:rsidRPr="008860F2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8860F2">
        <w:rPr>
          <w:rFonts w:asciiTheme="majorBidi" w:hAnsiTheme="majorBidi" w:cstheme="majorBidi"/>
          <w:sz w:val="28"/>
          <w:szCs w:val="28"/>
          <w:lang w:bidi="th-TH"/>
        </w:rPr>
        <w:t xml:space="preserve"> 2  </w:t>
      </w:r>
      <w:r w:rsidRPr="008860F2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8860F2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60FFBA0F" w14:textId="77777777" w:rsidR="0090229B" w:rsidRPr="008860F2" w:rsidRDefault="0090229B" w:rsidP="0090229B">
      <w:pPr>
        <w:pStyle w:val="block"/>
        <w:numPr>
          <w:ilvl w:val="0"/>
          <w:numId w:val="7"/>
        </w:numPr>
        <w:spacing w:after="0" w:line="240" w:lineRule="atLeast"/>
        <w:ind w:left="900" w:right="-7"/>
        <w:rPr>
          <w:rFonts w:asciiTheme="majorBidi" w:hAnsiTheme="majorBidi" w:cstheme="majorBidi"/>
          <w:sz w:val="28"/>
          <w:szCs w:val="28"/>
          <w:lang w:bidi="th-TH"/>
        </w:rPr>
      </w:pPr>
      <w:r w:rsidRPr="008860F2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8860F2">
        <w:rPr>
          <w:rFonts w:asciiTheme="majorBidi" w:hAnsiTheme="majorBidi" w:cstheme="majorBidi"/>
          <w:sz w:val="28"/>
          <w:szCs w:val="28"/>
          <w:lang w:bidi="th-TH"/>
        </w:rPr>
        <w:t xml:space="preserve"> 3  </w:t>
      </w:r>
      <w:r w:rsidRPr="008860F2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D91B69A" w14:textId="77777777" w:rsidR="0090229B" w:rsidRPr="008860F2" w:rsidRDefault="0090229B" w:rsidP="0090229B">
      <w:pPr>
        <w:pStyle w:val="block"/>
        <w:spacing w:after="0" w:line="240" w:lineRule="atLeast"/>
        <w:ind w:left="900" w:right="-7"/>
        <w:rPr>
          <w:rFonts w:asciiTheme="majorBidi" w:hAnsiTheme="majorBidi" w:cstheme="majorBidi"/>
          <w:sz w:val="20"/>
          <w:lang w:bidi="th-TH"/>
        </w:rPr>
      </w:pPr>
    </w:p>
    <w:p w14:paraId="6A171406" w14:textId="77777777" w:rsidR="0090229B" w:rsidRPr="008860F2" w:rsidRDefault="0090229B" w:rsidP="0090229B">
      <w:pPr>
        <w:pStyle w:val="BodyText"/>
        <w:shd w:val="clear" w:color="auto" w:fill="FFFFFF"/>
        <w:spacing w:after="0"/>
        <w:ind w:left="540"/>
        <w:rPr>
          <w:rFonts w:asciiTheme="majorBidi" w:hAnsiTheme="majorBidi" w:cstheme="majorBidi"/>
          <w:sz w:val="28"/>
          <w:szCs w:val="28"/>
        </w:rPr>
      </w:pPr>
      <w:r w:rsidRPr="008860F2">
        <w:rPr>
          <w:rFonts w:asciiTheme="majorBidi" w:hAnsiTheme="majorBidi" w:cstheme="majorBidi"/>
          <w:sz w:val="28"/>
          <w:szCs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2682178" w14:textId="0A0C82D2" w:rsidR="00ED6C07" w:rsidRDefault="00ED6C07">
      <w:pPr>
        <w:spacing w:line="240" w:lineRule="auto"/>
        <w:jc w:val="left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62C40BD4" w14:textId="0DEB28B1" w:rsidR="00ED6C07" w:rsidRDefault="00ED6C07" w:rsidP="0090229B">
      <w:pPr>
        <w:pStyle w:val="BodyText"/>
        <w:shd w:val="clear" w:color="auto" w:fill="FFFFFF"/>
        <w:spacing w:after="0"/>
        <w:ind w:left="540"/>
        <w:rPr>
          <w:rFonts w:asciiTheme="majorBidi" w:hAnsiTheme="majorBidi" w:cstheme="majorBidi"/>
          <w:sz w:val="28"/>
          <w:szCs w:val="28"/>
        </w:rPr>
      </w:pPr>
      <w:bookmarkStart w:id="7" w:name="_Hlk56201850"/>
      <w:r w:rsidRPr="00ED6C07">
        <w:rPr>
          <w:rFonts w:asciiTheme="majorBidi" w:hAnsiTheme="majorBidi" w:cstheme="majorBidi"/>
          <w:sz w:val="28"/>
          <w:szCs w:val="28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bookmarkEnd w:id="7"/>
    <w:p w14:paraId="1184BABD" w14:textId="77777777" w:rsidR="00ED6C07" w:rsidRPr="00ED6C07" w:rsidRDefault="00ED6C07" w:rsidP="0090229B">
      <w:pPr>
        <w:pStyle w:val="BodyText"/>
        <w:shd w:val="clear" w:color="auto" w:fill="FFFFFF"/>
        <w:spacing w:after="0"/>
        <w:ind w:left="540"/>
        <w:rPr>
          <w:rFonts w:asciiTheme="majorBidi" w:hAnsiTheme="majorBidi" w:cstheme="majorBidi"/>
          <w:sz w:val="28"/>
          <w:szCs w:val="28"/>
        </w:rPr>
      </w:pPr>
    </w:p>
    <w:p w14:paraId="28E839DF" w14:textId="77777777" w:rsidR="003B14EA" w:rsidRPr="008860F2" w:rsidRDefault="003B14EA" w:rsidP="00A3346B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en-GB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  <w:lang w:val="en-GB"/>
        </w:rPr>
        <w:t>รายได้</w:t>
      </w:r>
    </w:p>
    <w:p w14:paraId="7000EFBC" w14:textId="77777777" w:rsidR="006D739E" w:rsidRPr="008860F2" w:rsidRDefault="006D739E" w:rsidP="006D739E">
      <w:pPr>
        <w:pStyle w:val="NoSpacing"/>
        <w:rPr>
          <w:rFonts w:ascii="Angsana New" w:hAnsi="Angsana New"/>
          <w:sz w:val="28"/>
          <w:szCs w:val="28"/>
        </w:rPr>
      </w:pPr>
    </w:p>
    <w:p w14:paraId="6EF9E353" w14:textId="77777777" w:rsidR="00B33152" w:rsidRPr="008860F2" w:rsidRDefault="00B33152" w:rsidP="00B33152">
      <w:pPr>
        <w:pStyle w:val="BodyText"/>
        <w:spacing w:after="0"/>
        <w:ind w:left="540"/>
        <w:rPr>
          <w:rFonts w:ascii="Angsana New" w:hAnsi="Angsana New" w:cstheme="minorBidi"/>
          <w:iCs/>
          <w:sz w:val="28"/>
          <w:szCs w:val="28"/>
          <w:cs/>
        </w:rPr>
      </w:pPr>
      <w:r w:rsidRPr="008860F2">
        <w:rPr>
          <w:rFonts w:ascii="Angsana New" w:hAnsi="Angsana New"/>
          <w:i/>
          <w:sz w:val="28"/>
          <w:szCs w:val="28"/>
          <w:cs/>
        </w:rPr>
        <w:t>ข้อมูลเกี่ยวกับนโยบายการบัญชี</w:t>
      </w:r>
      <w:r w:rsidRPr="008860F2">
        <w:rPr>
          <w:rFonts w:ascii="Angsana New" w:hAnsi="Angsana New" w:hint="cs"/>
          <w:i/>
          <w:sz w:val="28"/>
          <w:szCs w:val="28"/>
          <w:cs/>
        </w:rPr>
        <w:t>สำหรับการรับรู้รายได้</w:t>
      </w:r>
      <w:r w:rsidRPr="008860F2">
        <w:rPr>
          <w:rFonts w:ascii="Angsana New" w:hAnsi="Angsana New"/>
          <w:i/>
          <w:sz w:val="28"/>
          <w:szCs w:val="28"/>
          <w:cs/>
        </w:rPr>
        <w:t>จากสัญญาที่ทำกับลูกค้า</w:t>
      </w:r>
      <w:r w:rsidRPr="008860F2">
        <w:rPr>
          <w:rFonts w:ascii="Angsana New" w:hAnsi="Angsana New" w:hint="cs"/>
          <w:i/>
          <w:sz w:val="28"/>
          <w:szCs w:val="28"/>
          <w:cs/>
        </w:rPr>
        <w:t xml:space="preserve">ในปี </w:t>
      </w:r>
      <w:r w:rsidRPr="008860F2">
        <w:rPr>
          <w:rFonts w:ascii="Angsana New" w:hAnsi="Angsana New"/>
          <w:iCs/>
          <w:sz w:val="28"/>
          <w:szCs w:val="28"/>
        </w:rPr>
        <w:t xml:space="preserve">2563 </w:t>
      </w:r>
      <w:r w:rsidRPr="008860F2">
        <w:rPr>
          <w:rFonts w:ascii="Angsana New" w:hAnsi="Angsana New"/>
          <w:i/>
          <w:sz w:val="28"/>
          <w:szCs w:val="28"/>
          <w:cs/>
        </w:rPr>
        <w:t xml:space="preserve">เปิดเผยไว้ในหมายเหตุข้อ </w:t>
      </w:r>
      <w:r w:rsidRPr="008860F2">
        <w:rPr>
          <w:rFonts w:ascii="Angsana New" w:hAnsi="Angsana New"/>
          <w:iCs/>
          <w:sz w:val="28"/>
          <w:szCs w:val="28"/>
        </w:rPr>
        <w:t>3</w:t>
      </w:r>
    </w:p>
    <w:p w14:paraId="5AB9B453" w14:textId="77777777" w:rsidR="005E7A1D" w:rsidRPr="008860F2" w:rsidRDefault="005E7A1D" w:rsidP="00331ECC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39430E0D" w14:textId="77777777" w:rsidR="00B7723E" w:rsidRPr="00E23237" w:rsidRDefault="00B7723E" w:rsidP="00B7723E">
      <w:pPr>
        <w:ind w:left="360" w:right="72" w:firstLine="18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8" w:name="_Hlk56201874"/>
      <w:r w:rsidRPr="00E2323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นโยบายการบัญชีสำหรับการรับรู้รายได้ในปี </w:t>
      </w:r>
      <w:r w:rsidRPr="00E23237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09220224" w14:textId="33B8DAC2" w:rsidR="00B7723E" w:rsidRPr="00E23237" w:rsidRDefault="00B7723E" w:rsidP="00331ECC">
      <w:pPr>
        <w:ind w:left="360" w:firstLine="18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6CCEED8" w14:textId="09C92661" w:rsidR="005D227F" w:rsidRPr="00E23237" w:rsidRDefault="005D227F" w:rsidP="005D227F">
      <w:pPr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E23237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E23237">
        <w:rPr>
          <w:rFonts w:asciiTheme="majorBidi" w:hAnsiTheme="majorBidi" w:cstheme="majorBidi"/>
          <w:sz w:val="28"/>
          <w:szCs w:val="28"/>
        </w:rPr>
        <w:t xml:space="preserve"> </w:t>
      </w:r>
      <w:r w:rsidRPr="00E23237">
        <w:rPr>
          <w:rFonts w:asciiTheme="majorBidi" w:hAnsiTheme="majorBidi" w:cstheme="majorBidi"/>
          <w:sz w:val="28"/>
          <w:szCs w:val="28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  <w:r w:rsidRPr="00E23237">
        <w:rPr>
          <w:rFonts w:asciiTheme="majorBidi" w:hAnsiTheme="majorBidi" w:cstheme="majorBidi"/>
          <w:sz w:val="28"/>
          <w:szCs w:val="28"/>
        </w:rPr>
        <w:t xml:space="preserve"> </w:t>
      </w:r>
    </w:p>
    <w:bookmarkEnd w:id="8"/>
    <w:p w14:paraId="7EF38CA9" w14:textId="77777777" w:rsidR="005D227F" w:rsidRPr="00E23237" w:rsidRDefault="005D227F" w:rsidP="005D227F">
      <w:pPr>
        <w:spacing w:line="240" w:lineRule="auto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60683870" w14:textId="77777777" w:rsidR="005D227F" w:rsidRPr="00E23237" w:rsidRDefault="005D227F" w:rsidP="005D227F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E23237">
        <w:rPr>
          <w:rFonts w:asciiTheme="majorBidi" w:hAnsiTheme="majorBidi" w:cstheme="majorBidi"/>
          <w:i/>
          <w:iCs/>
          <w:sz w:val="28"/>
          <w:szCs w:val="28"/>
          <w:cs/>
        </w:rPr>
        <w:t>การขายสินค้าและบริการ</w:t>
      </w:r>
    </w:p>
    <w:p w14:paraId="194A0312" w14:textId="77777777" w:rsidR="005D227F" w:rsidRPr="00E23237" w:rsidRDefault="005D227F" w:rsidP="005D227F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7648FF9" w14:textId="04D2033A" w:rsidR="005D227F" w:rsidRPr="00E23237" w:rsidRDefault="005D227F" w:rsidP="005D227F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E23237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E23237">
        <w:rPr>
          <w:rFonts w:asciiTheme="majorBidi" w:hAnsiTheme="majorBidi" w:cstheme="majorBidi"/>
          <w:sz w:val="28"/>
          <w:szCs w:val="28"/>
        </w:rPr>
        <w:t xml:space="preserve"> </w:t>
      </w:r>
      <w:r w:rsidRPr="00E23237">
        <w:rPr>
          <w:rFonts w:asciiTheme="majorBidi" w:hAnsiTheme="majorBidi" w:cstheme="majorBidi"/>
          <w:sz w:val="28"/>
          <w:szCs w:val="28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E23237">
        <w:rPr>
          <w:rFonts w:asciiTheme="majorBidi" w:hAnsiTheme="majorBidi" w:cstheme="majorBidi"/>
          <w:sz w:val="28"/>
          <w:szCs w:val="28"/>
        </w:rPr>
        <w:t xml:space="preserve"> </w:t>
      </w:r>
    </w:p>
    <w:p w14:paraId="77F41367" w14:textId="77777777" w:rsidR="005D227F" w:rsidRPr="00E23237" w:rsidRDefault="005D227F" w:rsidP="005D227F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9994F5A" w14:textId="4DB01C32" w:rsidR="005D227F" w:rsidRPr="00E23237" w:rsidRDefault="005D227F" w:rsidP="005D227F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E23237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</w:t>
      </w:r>
      <w:r w:rsidRPr="00E23237">
        <w:rPr>
          <w:rFonts w:asciiTheme="majorBidi" w:hAnsiTheme="majorBidi" w:cstheme="majorBidi" w:hint="cs"/>
          <w:sz w:val="28"/>
          <w:szCs w:val="28"/>
          <w:cs/>
        </w:rPr>
        <w:t>หรือเมื่อได้ให้บริการ</w:t>
      </w:r>
      <w:r w:rsidRPr="00E23237">
        <w:rPr>
          <w:rFonts w:asciiTheme="majorBidi" w:hAnsiTheme="majorBidi" w:cstheme="majorBidi"/>
          <w:sz w:val="28"/>
          <w:szCs w:val="28"/>
          <w:cs/>
        </w:rPr>
        <w:t xml:space="preserve"> 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39861021" w14:textId="77777777" w:rsidR="005D227F" w:rsidRPr="00E23237" w:rsidRDefault="005D227F" w:rsidP="005D227F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725930F" w14:textId="4D034611" w:rsidR="005D227F" w:rsidRPr="00E23237" w:rsidRDefault="005D227F" w:rsidP="005D227F">
      <w:pPr>
        <w:tabs>
          <w:tab w:val="left" w:pos="900"/>
        </w:tabs>
        <w:spacing w:line="240" w:lineRule="auto"/>
        <w:ind w:left="540"/>
        <w:rPr>
          <w:rFonts w:asciiTheme="majorBidi" w:hAnsiTheme="majorBidi" w:cstheme="majorBidi"/>
          <w:b/>
          <w:bCs/>
          <w:color w:val="3333CC"/>
          <w:sz w:val="28"/>
          <w:szCs w:val="28"/>
          <w:shd w:val="clear" w:color="auto" w:fill="D9D9D9" w:themeFill="background1" w:themeFillShade="D9"/>
        </w:rPr>
      </w:pPr>
      <w:r w:rsidRPr="00E23237">
        <w:rPr>
          <w:rFonts w:asciiTheme="majorBidi" w:hAnsiTheme="majorBidi" w:cstheme="majorBidi"/>
          <w:sz w:val="28"/>
          <w:szCs w:val="28"/>
          <w:cs/>
          <w:lang w:val="en-GB"/>
        </w:rPr>
        <w:t>สำหรับสัญญาที่มีการรวมการขายสินค้าและบริการเข้าด้วยกัน กลุ่มบริษัทบันทึกสินค้าและบริการแยกจากกัน หากสินค้าและบริการดังกล่าวแตกต่างกัน</w:t>
      </w:r>
      <w:r w:rsidRPr="00E23237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23237">
        <w:rPr>
          <w:rFonts w:asciiTheme="majorBidi" w:hAnsiTheme="majorBidi" w:cstheme="majorBidi"/>
          <w:sz w:val="28"/>
          <w:szCs w:val="28"/>
        </w:rPr>
        <w:t>(</w:t>
      </w:r>
      <w:r w:rsidRPr="00E23237">
        <w:rPr>
          <w:rFonts w:asciiTheme="majorBidi" w:hAnsiTheme="majorBidi" w:cstheme="majorBidi"/>
          <w:sz w:val="28"/>
          <w:szCs w:val="28"/>
          <w:cs/>
          <w:lang w:val="en-GB"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E23237">
        <w:rPr>
          <w:rFonts w:asciiTheme="majorBidi" w:hAnsiTheme="majorBidi" w:cstheme="majorBidi"/>
          <w:sz w:val="28"/>
          <w:szCs w:val="28"/>
          <w:lang w:val="en-GB"/>
        </w:rPr>
        <w:t>)</w:t>
      </w:r>
      <w:r w:rsidRPr="00E23237">
        <w:rPr>
          <w:rFonts w:asciiTheme="majorBidi" w:hAnsiTheme="majorBidi" w:cstheme="majorBidi"/>
          <w:sz w:val="28"/>
          <w:szCs w:val="28"/>
          <w:cs/>
          <w:lang w:val="en-GB"/>
        </w:rPr>
        <w:t xml:space="preserve"> หรือมีการให้บริการหลายๆ ประเภทในรอบระยะเวลารายงานที่แตกต่างกัน</w:t>
      </w:r>
      <w:r w:rsidRPr="00E23237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E23237">
        <w:rPr>
          <w:rFonts w:asciiTheme="majorBidi" w:hAnsiTheme="majorBidi" w:cstheme="majorBidi"/>
          <w:sz w:val="28"/>
          <w:szCs w:val="28"/>
          <w:cs/>
          <w:lang w:val="en-GB"/>
        </w:rPr>
        <w:t>สิ่งตอบแทนที่ได้รับจะถูกปันส่วนตามสัดส่วน</w:t>
      </w:r>
      <w:r w:rsidRPr="00E23237">
        <w:rPr>
          <w:rFonts w:asciiTheme="majorBidi" w:hAnsiTheme="majorBidi" w:cstheme="majorBidi"/>
          <w:sz w:val="28"/>
          <w:szCs w:val="28"/>
          <w:cs/>
        </w:rPr>
        <w:t>ของ</w:t>
      </w:r>
      <w:r w:rsidRPr="00E23237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ราคาขายที่เป็นเอกเทศของสินค้าและบริการนั้นๆ </w:t>
      </w:r>
      <w:r w:rsidRPr="00E23237">
        <w:rPr>
          <w:rFonts w:asciiTheme="majorBidi" w:hAnsiTheme="majorBidi" w:cstheme="majorBidi"/>
          <w:sz w:val="28"/>
          <w:szCs w:val="28"/>
          <w:cs/>
        </w:rPr>
        <w:t>ซึ่งได้ระบุไว้ในรายงานอัตราค่าสินค้าหรือบริการ</w:t>
      </w:r>
      <w:r w:rsidRPr="00E23237">
        <w:rPr>
          <w:rFonts w:asciiTheme="majorBidi" w:hAnsiTheme="majorBidi" w:cstheme="majorBidi"/>
          <w:sz w:val="28"/>
          <w:szCs w:val="28"/>
          <w:cs/>
          <w:lang w:val="en-GB"/>
        </w:rPr>
        <w:t>ที่กลุ่มบริษัทขายสินค้า</w:t>
      </w:r>
      <w:r w:rsidRPr="00E23237">
        <w:rPr>
          <w:rFonts w:asciiTheme="majorBidi" w:hAnsiTheme="majorBidi" w:cstheme="majorBidi"/>
          <w:color w:val="000000"/>
          <w:sz w:val="28"/>
          <w:szCs w:val="28"/>
          <w:cs/>
        </w:rPr>
        <w:t>และบริการเป็นเอกเทศแยกต่างหาก</w:t>
      </w:r>
      <w:r w:rsidRPr="00E2323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5AD0A62" w14:textId="77777777" w:rsidR="00B7723E" w:rsidRPr="00E23237" w:rsidRDefault="00B7723E" w:rsidP="00331ECC">
      <w:pPr>
        <w:ind w:left="360" w:firstLine="18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73AC0CD4" w14:textId="77777777" w:rsidR="005D227F" w:rsidRPr="00E23237" w:rsidRDefault="005D227F" w:rsidP="005D227F">
      <w:pPr>
        <w:pStyle w:val="BodyText"/>
        <w:spacing w:after="0"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bookmarkStart w:id="9" w:name="_Hlk56201891"/>
      <w:r w:rsidRPr="00E2323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</w:t>
      </w:r>
      <w:r w:rsidRPr="00E23237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จากการขายอสังหาริมทรัพย์</w:t>
      </w:r>
    </w:p>
    <w:p w14:paraId="2A7524F7" w14:textId="77777777" w:rsidR="005D227F" w:rsidRPr="00E23237" w:rsidRDefault="005D227F" w:rsidP="005D227F">
      <w:pPr>
        <w:tabs>
          <w:tab w:val="left" w:pos="540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6B17EC9F" w14:textId="77777777" w:rsidR="005D227F" w:rsidRPr="00E23237" w:rsidRDefault="005D227F" w:rsidP="005D227F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E23237">
        <w:rPr>
          <w:rFonts w:asciiTheme="majorBidi" w:hAnsiTheme="majorBidi" w:cstheme="majorBidi"/>
          <w:sz w:val="28"/>
          <w:szCs w:val="28"/>
          <w:cs/>
        </w:rPr>
        <w:t>รายได้จากการขายอสังหาริมทรัพย์</w:t>
      </w:r>
      <w:r w:rsidRPr="00E23237">
        <w:rPr>
          <w:rFonts w:asciiTheme="majorBidi" w:hAnsiTheme="majorBidi" w:cstheme="majorBidi" w:hint="cs"/>
          <w:sz w:val="28"/>
          <w:szCs w:val="28"/>
          <w:cs/>
        </w:rPr>
        <w:t>พัฒนาเพื่อขาย</w:t>
      </w:r>
      <w:r w:rsidRPr="00E23237">
        <w:rPr>
          <w:rFonts w:asciiTheme="majorBidi" w:hAnsiTheme="majorBidi" w:cstheme="majorBidi"/>
          <w:sz w:val="28"/>
          <w:szCs w:val="28"/>
          <w:cs/>
        </w:rPr>
        <w:t>รับรู้เมื่อได้โอนอำนาจควบคุมอสังหาริมทรัพย์ให้กับลูกค้า</w:t>
      </w:r>
      <w:r w:rsidRPr="00E23237">
        <w:rPr>
          <w:rFonts w:asciiTheme="majorBidi" w:hAnsiTheme="majorBidi" w:cstheme="majorBidi" w:hint="cs"/>
          <w:sz w:val="28"/>
          <w:szCs w:val="28"/>
          <w:cs/>
        </w:rPr>
        <w:t>ด้วยจำนวนเงินที่สะท้อนถึงสิ่งตอบแทนที่</w:t>
      </w:r>
      <w:r w:rsidRPr="00E2323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E23237">
        <w:rPr>
          <w:rFonts w:asciiTheme="majorBidi" w:hAnsiTheme="majorBidi" w:cstheme="majorBidi" w:hint="cs"/>
          <w:sz w:val="28"/>
          <w:szCs w:val="28"/>
          <w:cs/>
        </w:rPr>
        <w:t xml:space="preserve">คาดว่าจะมีสิทธิได้รับซึ่งไม่รวมจำนวนเงินที่เก็บแทนบุคคลที่สาม ภาษีมูลค่าเพิ่ม </w:t>
      </w:r>
      <w:r w:rsidRPr="00E23237">
        <w:rPr>
          <w:rFonts w:asciiTheme="majorBidi" w:hAnsiTheme="majorBidi" w:cstheme="majorBidi"/>
          <w:sz w:val="28"/>
          <w:szCs w:val="28"/>
          <w:cs/>
        </w:rPr>
        <w:t>หรือภาษี</w:t>
      </w:r>
      <w:r w:rsidRPr="00E23237">
        <w:rPr>
          <w:rFonts w:asciiTheme="majorBidi" w:hAnsiTheme="majorBidi" w:cstheme="majorBidi" w:hint="cs"/>
          <w:sz w:val="28"/>
          <w:szCs w:val="28"/>
          <w:cs/>
        </w:rPr>
        <w:t>ขาย</w:t>
      </w:r>
      <w:r w:rsidRPr="00E23237">
        <w:rPr>
          <w:rFonts w:asciiTheme="majorBidi" w:hAnsiTheme="majorBidi" w:cstheme="majorBidi"/>
          <w:sz w:val="28"/>
          <w:szCs w:val="28"/>
          <w:cs/>
        </w:rPr>
        <w:t>อื่นๆ</w:t>
      </w:r>
      <w:r w:rsidRPr="00E23237">
        <w:rPr>
          <w:rFonts w:asciiTheme="majorBidi" w:hAnsiTheme="majorBidi" w:cstheme="majorBidi" w:hint="cs"/>
          <w:sz w:val="28"/>
          <w:szCs w:val="28"/>
          <w:cs/>
        </w:rPr>
        <w:t xml:space="preserve"> และแส</w:t>
      </w:r>
      <w:r w:rsidRPr="00E23237">
        <w:rPr>
          <w:rFonts w:asciiTheme="majorBidi" w:hAnsiTheme="majorBidi" w:cstheme="majorBidi"/>
          <w:sz w:val="28"/>
          <w:szCs w:val="28"/>
          <w:cs/>
        </w:rPr>
        <w:t>ดงสุทธิจากส่วนลดและ</w:t>
      </w:r>
      <w:r w:rsidRPr="00E23237">
        <w:rPr>
          <w:rFonts w:asciiTheme="majorBidi" w:hAnsiTheme="majorBidi" w:cstheme="majorBidi" w:hint="cs"/>
          <w:sz w:val="28"/>
          <w:szCs w:val="28"/>
          <w:cs/>
        </w:rPr>
        <w:t>สิ่งตอบแทน</w:t>
      </w:r>
      <w:r w:rsidRPr="00E23237">
        <w:rPr>
          <w:rFonts w:asciiTheme="majorBidi" w:hAnsiTheme="majorBidi" w:cstheme="majorBidi"/>
          <w:sz w:val="28"/>
          <w:szCs w:val="28"/>
          <w:cs/>
        </w:rPr>
        <w:t>ที่กลุ่มบริษัทจ่าย</w:t>
      </w:r>
      <w:r w:rsidRPr="00E23237">
        <w:rPr>
          <w:rFonts w:asciiTheme="majorBidi" w:hAnsiTheme="majorBidi" w:cstheme="majorBidi" w:hint="cs"/>
          <w:sz w:val="28"/>
          <w:szCs w:val="28"/>
          <w:cs/>
        </w:rPr>
        <w:t>ให้กับ</w:t>
      </w:r>
      <w:r w:rsidRPr="00E23237">
        <w:rPr>
          <w:rFonts w:asciiTheme="majorBidi" w:hAnsiTheme="majorBidi" w:cstheme="majorBidi"/>
          <w:sz w:val="28"/>
          <w:szCs w:val="28"/>
          <w:cs/>
        </w:rPr>
        <w:t xml:space="preserve">ลูกค้า </w:t>
      </w:r>
    </w:p>
    <w:p w14:paraId="0FDD8840" w14:textId="77777777" w:rsidR="005D227F" w:rsidRPr="00D35B88" w:rsidRDefault="005D227F" w:rsidP="005D227F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0"/>
          <w:szCs w:val="20"/>
          <w:highlight w:val="cyan"/>
        </w:rPr>
      </w:pPr>
    </w:p>
    <w:p w14:paraId="40C0B5B9" w14:textId="77777777" w:rsidR="005D227F" w:rsidRPr="00E23237" w:rsidRDefault="005D227F" w:rsidP="00E23237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E23237">
        <w:rPr>
          <w:rFonts w:asciiTheme="majorBidi" w:hAnsiTheme="majorBidi" w:cstheme="majorBidi"/>
          <w:sz w:val="28"/>
          <w:szCs w:val="28"/>
          <w:cs/>
        </w:rPr>
        <w:t>สำหรับสัญญาที่มีการรวมการขายอสังหาริมทรัพย์และสินค้าอื่นเข้าด้วยกัน กลุ่มบริษัทบันทึกอสังหาริมทรัพย์และสินค้าอื่นแยกจากกัน หากอสังหาริมทรัพย์และสินค้าดังกล่าวสามารถแยกออกจากกันได้และลูกค้าได้รับประโยชน์จากอสังหาริมทรัพย์และสินค้านั้นแยกจากกัน</w:t>
      </w:r>
      <w:r w:rsidRPr="00E23237">
        <w:rPr>
          <w:rFonts w:asciiTheme="majorBidi" w:hAnsiTheme="majorBidi" w:cstheme="majorBidi"/>
          <w:sz w:val="28"/>
          <w:szCs w:val="28"/>
        </w:rPr>
        <w:t xml:space="preserve"> </w:t>
      </w:r>
      <w:r w:rsidRPr="00E23237">
        <w:rPr>
          <w:rFonts w:asciiTheme="majorBidi" w:hAnsiTheme="majorBidi" w:cstheme="majorBidi"/>
          <w:sz w:val="28"/>
          <w:szCs w:val="28"/>
          <w:cs/>
        </w:rPr>
        <w:t>สิ่งตอบแทนที่ได้รับจะถูกปันส่วนตามสัดส่วน</w:t>
      </w:r>
      <w:r w:rsidRPr="004D0A56">
        <w:rPr>
          <w:rFonts w:asciiTheme="majorBidi" w:hAnsiTheme="majorBidi" w:cstheme="majorBidi"/>
          <w:sz w:val="28"/>
          <w:szCs w:val="28"/>
          <w:cs/>
        </w:rPr>
        <w:t>ของ</w:t>
      </w:r>
      <w:r w:rsidRPr="00E23237">
        <w:rPr>
          <w:rFonts w:asciiTheme="majorBidi" w:hAnsiTheme="majorBidi" w:cstheme="majorBidi"/>
          <w:sz w:val="28"/>
          <w:szCs w:val="28"/>
          <w:cs/>
        </w:rPr>
        <w:t xml:space="preserve">ราคาขายที่เป็นเอกเทศของอสังหาริมทรัพย์และสินค้านั้นๆ </w:t>
      </w:r>
    </w:p>
    <w:p w14:paraId="3C085612" w14:textId="77777777" w:rsidR="005D227F" w:rsidRPr="00E23237" w:rsidRDefault="005D227F" w:rsidP="005D227F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26DABE8B" w14:textId="2487526C" w:rsidR="005D227F" w:rsidRPr="00E23237" w:rsidRDefault="005D227F" w:rsidP="00E23237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E23237">
        <w:rPr>
          <w:rFonts w:asciiTheme="majorBidi" w:hAnsiTheme="majorBidi" w:cstheme="majorBidi"/>
          <w:sz w:val="28"/>
          <w:szCs w:val="28"/>
          <w:cs/>
        </w:rPr>
        <w:t>เงิน</w:t>
      </w:r>
      <w:r w:rsidRPr="00E23237">
        <w:rPr>
          <w:rFonts w:asciiTheme="majorBidi" w:hAnsiTheme="majorBidi" w:cstheme="majorBidi" w:hint="cs"/>
          <w:sz w:val="28"/>
          <w:szCs w:val="28"/>
          <w:cs/>
        </w:rPr>
        <w:t>มัดจำและเงินงวดของอสังหาริมทรัพย์พัฒนาเพื่อขายซึ่ง</w:t>
      </w:r>
      <w:r w:rsidRPr="00E23237">
        <w:rPr>
          <w:rFonts w:asciiTheme="majorBidi" w:hAnsiTheme="majorBidi" w:cstheme="majorBidi"/>
          <w:sz w:val="28"/>
          <w:szCs w:val="28"/>
          <w:cs/>
        </w:rPr>
        <w:t>ได้รับ</w:t>
      </w:r>
      <w:r w:rsidRPr="00E23237">
        <w:rPr>
          <w:rFonts w:asciiTheme="majorBidi" w:hAnsiTheme="majorBidi" w:cstheme="majorBidi" w:hint="cs"/>
          <w:sz w:val="28"/>
          <w:szCs w:val="28"/>
          <w:cs/>
        </w:rPr>
        <w:t>จากลูกค้าก่อนวันที่รับรู้รายได้</w:t>
      </w:r>
      <w:r w:rsidRPr="00E23237">
        <w:rPr>
          <w:rFonts w:asciiTheme="majorBidi" w:hAnsiTheme="majorBidi" w:cstheme="majorBidi"/>
          <w:sz w:val="28"/>
          <w:szCs w:val="28"/>
          <w:cs/>
        </w:rPr>
        <w:t>แสดงเป็</w:t>
      </w:r>
      <w:r w:rsidRPr="00E23237">
        <w:rPr>
          <w:rFonts w:asciiTheme="majorBidi" w:hAnsiTheme="majorBidi" w:cstheme="majorBidi" w:hint="cs"/>
          <w:sz w:val="28"/>
          <w:szCs w:val="28"/>
          <w:cs/>
        </w:rPr>
        <w:t>นหนี้สินตามสัญญาในงบแสดงฐานะการเงิน เงินมัดจำและเงินงวดจะ</w:t>
      </w:r>
      <w:r w:rsidRPr="00D35B88">
        <w:rPr>
          <w:rFonts w:asciiTheme="majorBidi" w:hAnsiTheme="majorBidi" w:cstheme="majorBidi"/>
          <w:sz w:val="28"/>
          <w:szCs w:val="28"/>
          <w:cs/>
        </w:rPr>
        <w:t>รับรู้เป็นรายได้เมื่อ</w:t>
      </w:r>
      <w:r w:rsidRPr="00E23237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4D0A56">
        <w:rPr>
          <w:rFonts w:asciiTheme="majorBidi" w:hAnsiTheme="majorBidi" w:cstheme="majorBidi"/>
          <w:sz w:val="28"/>
          <w:szCs w:val="28"/>
          <w:cs/>
        </w:rPr>
        <w:t>โอนการควบคุมใน</w:t>
      </w:r>
      <w:r w:rsidRPr="00E23237">
        <w:rPr>
          <w:rFonts w:asciiTheme="majorBidi" w:hAnsiTheme="majorBidi" w:cstheme="majorBidi"/>
          <w:sz w:val="28"/>
          <w:szCs w:val="28"/>
          <w:cs/>
        </w:rPr>
        <w:t>อสังหาริมทรัพย์</w:t>
      </w:r>
      <w:r w:rsidRPr="004D0A56">
        <w:rPr>
          <w:rFonts w:asciiTheme="majorBidi" w:hAnsiTheme="majorBidi" w:cstheme="majorBidi"/>
          <w:sz w:val="28"/>
          <w:szCs w:val="28"/>
          <w:cs/>
        </w:rPr>
        <w:t>ให้กับลูกค้า</w:t>
      </w:r>
      <w:r w:rsidR="00520DD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20DD0" w:rsidRPr="007D79A1">
        <w:rPr>
          <w:rFonts w:asciiTheme="majorBidi" w:hAnsiTheme="majorBidi" w:cstheme="majorBidi"/>
          <w:sz w:val="28"/>
          <w:szCs w:val="28"/>
          <w:cs/>
        </w:rPr>
        <w:t>หากเงินรับล่วงหน้าดังกล่าวมีองค์ประกอบเกี่ยวกับการจัดหาเงินที่มีนัยสำคัญ ดอกเบี้ยจ่ายบันทึกโดยใช้วิธีอัตราดอกเบี้ยที่แท้จริง</w:t>
      </w:r>
      <w:r w:rsidR="007D79A1">
        <w:rPr>
          <w:rFonts w:asciiTheme="majorBidi" w:hAnsiTheme="majorBidi" w:cstheme="majorBidi"/>
          <w:sz w:val="28"/>
          <w:szCs w:val="28"/>
        </w:rPr>
        <w:t xml:space="preserve"> </w:t>
      </w:r>
      <w:r w:rsidR="00520DD0" w:rsidRPr="007D79A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520DD0" w:rsidRPr="004D0A56">
        <w:rPr>
          <w:rFonts w:asciiTheme="majorBidi" w:hAnsiTheme="majorBidi" w:cstheme="majorBidi"/>
          <w:sz w:val="28"/>
          <w:szCs w:val="28"/>
          <w:cs/>
        </w:rPr>
        <w:t xml:space="preserve">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หากระยะเวลาของการจัดหาเงินน้อยกว่าหรือเท่ากับ </w:t>
      </w:r>
      <w:r w:rsidR="00520DD0" w:rsidRPr="004D0A56">
        <w:rPr>
          <w:rFonts w:asciiTheme="majorBidi" w:hAnsiTheme="majorBidi" w:cstheme="majorBidi"/>
          <w:sz w:val="28"/>
          <w:szCs w:val="28"/>
        </w:rPr>
        <w:t xml:space="preserve">12 </w:t>
      </w:r>
      <w:r w:rsidR="00520DD0" w:rsidRPr="004D0A56">
        <w:rPr>
          <w:rFonts w:asciiTheme="majorBidi" w:hAnsiTheme="majorBidi" w:cstheme="majorBidi"/>
          <w:sz w:val="28"/>
          <w:szCs w:val="28"/>
          <w:cs/>
        </w:rPr>
        <w:t>เดือน</w:t>
      </w:r>
    </w:p>
    <w:bookmarkEnd w:id="9"/>
    <w:p w14:paraId="65138786" w14:textId="25A3872F" w:rsidR="00B7723E" w:rsidRPr="00E23237" w:rsidRDefault="00B7723E" w:rsidP="00331ECC">
      <w:pPr>
        <w:ind w:left="360" w:firstLine="18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AC119EF" w14:textId="77777777" w:rsidR="00AF1CAF" w:rsidRPr="00E23237" w:rsidRDefault="00AF1CAF" w:rsidP="00AF1CAF">
      <w:pPr>
        <w:pStyle w:val="BodyText"/>
        <w:spacing w:after="0"/>
        <w:ind w:right="-18"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E23237">
        <w:rPr>
          <w:rFonts w:asciiTheme="majorBidi" w:hAnsiTheme="majorBidi" w:cstheme="majorBidi"/>
          <w:i/>
          <w:iCs/>
          <w:sz w:val="28"/>
          <w:szCs w:val="28"/>
          <w:cs/>
        </w:rPr>
        <w:t>รายได้ค่านายหน้า</w:t>
      </w:r>
    </w:p>
    <w:p w14:paraId="3D0CD05F" w14:textId="77777777" w:rsidR="00AF1CAF" w:rsidRPr="00E23237" w:rsidRDefault="00AF1CAF" w:rsidP="00E23237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0D85E98C" w14:textId="690D7C2A" w:rsidR="00AF1CAF" w:rsidRPr="00E23237" w:rsidRDefault="00AF1CAF" w:rsidP="00E23237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E23237">
        <w:rPr>
          <w:rFonts w:asciiTheme="majorBidi" w:hAnsiTheme="majorBidi" w:cstheme="majorBidi"/>
          <w:sz w:val="28"/>
          <w:szCs w:val="28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</w:t>
      </w:r>
      <w:r w:rsidR="002D52B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23237">
        <w:rPr>
          <w:rFonts w:asciiTheme="majorBidi" w:hAnsiTheme="majorBidi" w:cstheme="majorBidi"/>
          <w:sz w:val="28"/>
          <w:szCs w:val="28"/>
          <w:cs/>
        </w:rPr>
        <w:t xml:space="preserve">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 </w:t>
      </w:r>
      <w:r w:rsidRPr="00E23237">
        <w:rPr>
          <w:rFonts w:asciiTheme="majorBidi" w:hAnsiTheme="majorBidi" w:cstheme="majorBidi"/>
          <w:sz w:val="28"/>
          <w:szCs w:val="28"/>
        </w:rPr>
        <w:t xml:space="preserve"> </w:t>
      </w:r>
    </w:p>
    <w:p w14:paraId="4A5284E5" w14:textId="77777777" w:rsidR="00AF1CAF" w:rsidRPr="00AF1CAF" w:rsidRDefault="00AF1CAF" w:rsidP="00331ECC">
      <w:pPr>
        <w:ind w:left="360" w:firstLine="180"/>
        <w:rPr>
          <w:rFonts w:asciiTheme="majorBidi" w:hAnsiTheme="majorBidi" w:cstheme="majorBidi"/>
          <w:b/>
          <w:bCs/>
          <w:i/>
          <w:iCs/>
          <w:sz w:val="28"/>
          <w:szCs w:val="28"/>
          <w:highlight w:val="yellow"/>
        </w:rPr>
      </w:pPr>
    </w:p>
    <w:p w14:paraId="32D7016E" w14:textId="002C014D" w:rsidR="00331ECC" w:rsidRPr="008860F2" w:rsidRDefault="00331ECC" w:rsidP="00331ECC">
      <w:pPr>
        <w:ind w:left="360" w:firstLine="180"/>
        <w:rPr>
          <w:rFonts w:asciiTheme="majorBidi" w:hAnsiTheme="majorBidi" w:cstheme="majorBidi"/>
          <w:b/>
          <w:bCs/>
          <w:i/>
          <w:iCs/>
          <w:sz w:val="28"/>
          <w:szCs w:val="28"/>
          <w:shd w:val="clear" w:color="auto" w:fill="D9D9D9" w:themeFill="background1" w:themeFillShade="D9"/>
        </w:rPr>
      </w:pPr>
      <w:r w:rsidRPr="00E91CA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นโยบายการบัญชีสำหรับการรับรู้รายได้ในปี</w:t>
      </w:r>
      <w:r w:rsidR="00DB7B4A" w:rsidRPr="00E91CAD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256</w:t>
      </w:r>
      <w:r w:rsidR="00B7723E" w:rsidRPr="00E91CAD"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</w:p>
    <w:p w14:paraId="7D5EB69E" w14:textId="77777777" w:rsidR="00331ECC" w:rsidRPr="008860F2" w:rsidRDefault="00331ECC" w:rsidP="00331ECC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3590CD8D" w14:textId="77777777" w:rsidR="00192AA3" w:rsidRPr="008860F2" w:rsidRDefault="00192AA3" w:rsidP="00192AA3">
      <w:pPr>
        <w:pStyle w:val="BodyText"/>
        <w:spacing w:after="0" w:line="240" w:lineRule="auto"/>
        <w:ind w:left="540"/>
        <w:rPr>
          <w:rFonts w:ascii="Angsana New" w:hAnsi="Angsana New" w:cs="Angsana New"/>
          <w:iCs/>
          <w:sz w:val="28"/>
          <w:szCs w:val="28"/>
        </w:rPr>
      </w:pPr>
      <w:r w:rsidRPr="008860F2">
        <w:rPr>
          <w:rFonts w:ascii="Angsana New" w:hAnsi="Angsana New" w:cs="Angsana New" w:hint="cs"/>
          <w:iCs/>
          <w:sz w:val="28"/>
          <w:szCs w:val="28"/>
          <w:cs/>
        </w:rPr>
        <w:t>การขายสินค้า</w:t>
      </w:r>
    </w:p>
    <w:p w14:paraId="0F2A6155" w14:textId="77777777" w:rsidR="00192AA3" w:rsidRPr="008860F2" w:rsidRDefault="00192AA3" w:rsidP="00192AA3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09E62C3E" w14:textId="3E909FDC" w:rsidR="000040B1" w:rsidRPr="004E6D55" w:rsidRDefault="00192AA3" w:rsidP="004E6D55">
      <w:pPr>
        <w:pStyle w:val="BodyText"/>
        <w:spacing w:after="0" w:line="240" w:lineRule="auto"/>
        <w:ind w:left="540"/>
        <w:rPr>
          <w:rFonts w:ascii="Angsana New" w:hAnsi="Angsana New" w:cs="Angsana New"/>
          <w:sz w:val="28"/>
          <w:szCs w:val="28"/>
        </w:rPr>
      </w:pPr>
      <w:r w:rsidRPr="008860F2">
        <w:rPr>
          <w:rFonts w:ascii="Angsana New" w:hAnsi="Angsana New" w:cs="Angsana New" w:hint="cs"/>
          <w:sz w:val="28"/>
          <w:szCs w:val="28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</w:p>
    <w:p w14:paraId="69BA2A30" w14:textId="77777777" w:rsidR="004E6D55" w:rsidRDefault="004E6D55" w:rsidP="00192AA3">
      <w:pPr>
        <w:pStyle w:val="BodyText"/>
        <w:spacing w:after="0" w:line="240" w:lineRule="auto"/>
        <w:ind w:left="540"/>
        <w:rPr>
          <w:rFonts w:ascii="Angsana New" w:hAnsi="Angsana New" w:cs="Angsana New"/>
          <w:iCs/>
          <w:sz w:val="28"/>
          <w:szCs w:val="28"/>
        </w:rPr>
      </w:pPr>
    </w:p>
    <w:p w14:paraId="4D0614C5" w14:textId="225D20A5" w:rsidR="00192AA3" w:rsidRPr="008860F2" w:rsidRDefault="00192AA3" w:rsidP="00192AA3">
      <w:pPr>
        <w:pStyle w:val="BodyText"/>
        <w:spacing w:after="0" w:line="240" w:lineRule="auto"/>
        <w:ind w:left="540"/>
        <w:rPr>
          <w:rFonts w:ascii="Angsana New" w:hAnsi="Angsana New" w:cs="Angsana New"/>
          <w:iCs/>
          <w:sz w:val="28"/>
          <w:szCs w:val="28"/>
        </w:rPr>
      </w:pPr>
      <w:r w:rsidRPr="008860F2">
        <w:rPr>
          <w:rFonts w:ascii="Angsana New" w:hAnsi="Angsana New" w:cs="Angsana New" w:hint="cs"/>
          <w:iCs/>
          <w:sz w:val="28"/>
          <w:szCs w:val="28"/>
          <w:cs/>
        </w:rPr>
        <w:t>การให้บริการ</w:t>
      </w:r>
    </w:p>
    <w:p w14:paraId="7D57AD38" w14:textId="77777777" w:rsidR="00192AA3" w:rsidRPr="008860F2" w:rsidRDefault="00192AA3" w:rsidP="00192AA3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279D2D83" w14:textId="1F5175DC" w:rsidR="00192AA3" w:rsidRPr="008860F2" w:rsidRDefault="00192AA3" w:rsidP="00192AA3">
      <w:pPr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 w:hint="cs"/>
          <w:sz w:val="28"/>
          <w:szCs w:val="28"/>
          <w:cs/>
        </w:rPr>
        <w:t>กลุ่มบริษัทรับรู้รายได้จากการให้บริการเมื่อมีการให้บริการหรือตามขั้นความสำเร็จของรายการ ณ วันสิ้นรอบระยะเวลารายงาน ขั้นความสำเร็จของรายการประมาณโดยอ้างอิงกับอัตราส่วนของต้นทุนที่เกิดขึ้นจริง ณ วันสิ้นรอบระยะเวลารายงานกับประมาณการต้นทุนทั้งสิ้นเมื่อสิ้นสุดสัญญา</w:t>
      </w:r>
    </w:p>
    <w:p w14:paraId="53E7D148" w14:textId="77777777" w:rsidR="00192AA3" w:rsidRPr="008860F2" w:rsidRDefault="00192AA3" w:rsidP="00192AA3">
      <w:pPr>
        <w:pStyle w:val="BodyText"/>
        <w:spacing w:after="0" w:line="240" w:lineRule="auto"/>
        <w:ind w:left="540"/>
        <w:rPr>
          <w:rFonts w:ascii="Angsana New" w:hAnsi="Angsana New" w:cs="Angsana New"/>
          <w:iCs/>
          <w:sz w:val="28"/>
          <w:szCs w:val="28"/>
        </w:rPr>
      </w:pPr>
    </w:p>
    <w:p w14:paraId="362F5466" w14:textId="77777777" w:rsidR="009C23E4" w:rsidRDefault="009C23E4">
      <w:pPr>
        <w:spacing w:line="240" w:lineRule="auto"/>
        <w:jc w:val="left"/>
        <w:rPr>
          <w:rFonts w:ascii="Angsana New" w:hAnsi="Angsana New"/>
          <w:iCs/>
          <w:sz w:val="28"/>
          <w:szCs w:val="28"/>
          <w:cs/>
        </w:rPr>
      </w:pPr>
      <w:r>
        <w:rPr>
          <w:rFonts w:ascii="Angsana New" w:hAnsi="Angsana New"/>
          <w:iCs/>
          <w:sz w:val="28"/>
          <w:szCs w:val="28"/>
          <w:cs/>
        </w:rPr>
        <w:br w:type="page"/>
      </w:r>
    </w:p>
    <w:p w14:paraId="1572363E" w14:textId="24BB0804" w:rsidR="00CA1D5B" w:rsidRDefault="00E91CAD" w:rsidP="00CA1D5B">
      <w:pPr>
        <w:pStyle w:val="BodyText"/>
        <w:spacing w:after="0" w:line="240" w:lineRule="auto"/>
        <w:ind w:firstLine="540"/>
        <w:rPr>
          <w:rFonts w:ascii="Angsana New" w:hAnsi="Angsana New" w:cs="Angsana New"/>
          <w:iCs/>
          <w:sz w:val="28"/>
          <w:szCs w:val="28"/>
          <w:cs/>
        </w:rPr>
      </w:pPr>
      <w:bookmarkStart w:id="10" w:name="_Hlk56201952"/>
      <w:r>
        <w:rPr>
          <w:rFonts w:ascii="Angsana New" w:hAnsi="Angsana New" w:cs="Angsana New" w:hint="cs"/>
          <w:iCs/>
          <w:sz w:val="28"/>
          <w:szCs w:val="28"/>
          <w:cs/>
        </w:rPr>
        <w:t>รายได้จากการขายอสังหาริมทรัพย์</w:t>
      </w:r>
    </w:p>
    <w:p w14:paraId="5997A13F" w14:textId="77777777" w:rsidR="00CA1D5B" w:rsidRDefault="00CA1D5B" w:rsidP="00CA1D5B">
      <w:pPr>
        <w:spacing w:line="240" w:lineRule="auto"/>
        <w:ind w:left="547"/>
        <w:rPr>
          <w:rFonts w:ascii="Angsana New" w:hAnsi="Angsana New"/>
          <w:sz w:val="20"/>
          <w:szCs w:val="16"/>
        </w:rPr>
      </w:pPr>
    </w:p>
    <w:p w14:paraId="2911CBA0" w14:textId="77777777" w:rsidR="00CA1D5B" w:rsidRDefault="00CA1D5B" w:rsidP="00CA1D5B">
      <w:pPr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เมื่อสัญญาเป็นไปตามเกณฑ์สำหรับการขายสินค้า หรือถ้าอำนาจในการควบคุม ความเสี่ยง และผลตอบแทนที่มีนัยสำคัญของความเป็นเจ้าของของงานระหว่างก่อสร้างถูกโอนให้กับผู้ซื้อในคราวเดียว เช่น เมื่อก่อสร้างเสร็จ หรือ หลังการส่งมอบ ในกรณีนี้รายได้จะรับรู้เมื่อเป็นไปตามเกณฑ์การขายสินค้าและบริการดังกล่าวข้างต้น</w:t>
      </w:r>
    </w:p>
    <w:bookmarkEnd w:id="10"/>
    <w:p w14:paraId="4A108BD2" w14:textId="77777777" w:rsidR="009C23E4" w:rsidRDefault="009C23E4" w:rsidP="00192AA3">
      <w:pPr>
        <w:spacing w:line="240" w:lineRule="auto"/>
        <w:ind w:left="540"/>
        <w:rPr>
          <w:rFonts w:ascii="Angsana New" w:hAnsi="Angsana New"/>
          <w:iCs/>
          <w:sz w:val="28"/>
          <w:szCs w:val="28"/>
        </w:rPr>
      </w:pPr>
    </w:p>
    <w:p w14:paraId="2942B688" w14:textId="50C5A9D1" w:rsidR="00192AA3" w:rsidRPr="008860F2" w:rsidRDefault="00192AA3" w:rsidP="00192AA3">
      <w:pPr>
        <w:spacing w:line="240" w:lineRule="auto"/>
        <w:ind w:left="540"/>
        <w:rPr>
          <w:rFonts w:ascii="Angsana New" w:hAnsi="Angsana New"/>
          <w:iCs/>
          <w:sz w:val="28"/>
          <w:szCs w:val="28"/>
        </w:rPr>
      </w:pPr>
      <w:r w:rsidRPr="008860F2">
        <w:rPr>
          <w:rFonts w:ascii="Angsana New" w:hAnsi="Angsana New" w:hint="cs"/>
          <w:iCs/>
          <w:sz w:val="28"/>
          <w:szCs w:val="28"/>
          <w:cs/>
        </w:rPr>
        <w:t>รายได้</w:t>
      </w:r>
      <w:r w:rsidR="00E91CAD">
        <w:rPr>
          <w:rFonts w:ascii="Angsana New" w:hAnsi="Angsana New" w:hint="cs"/>
          <w:iCs/>
          <w:sz w:val="28"/>
          <w:szCs w:val="28"/>
          <w:cs/>
        </w:rPr>
        <w:t>จากธุรกิจโรงแรม</w:t>
      </w:r>
    </w:p>
    <w:p w14:paraId="7F615A97" w14:textId="77777777" w:rsidR="00192AA3" w:rsidRPr="008860F2" w:rsidRDefault="00192AA3" w:rsidP="00192AA3">
      <w:pPr>
        <w:spacing w:line="240" w:lineRule="auto"/>
        <w:ind w:left="547"/>
        <w:rPr>
          <w:rFonts w:ascii="Angsana New" w:hAnsi="Angsana New"/>
          <w:sz w:val="20"/>
          <w:szCs w:val="16"/>
        </w:rPr>
      </w:pPr>
    </w:p>
    <w:p w14:paraId="07088CA6" w14:textId="6914A701" w:rsidR="00192AA3" w:rsidRPr="008860F2" w:rsidRDefault="00192AA3" w:rsidP="00192AA3">
      <w:pPr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 w:hint="cs"/>
          <w:sz w:val="28"/>
          <w:szCs w:val="28"/>
          <w:cs/>
        </w:rPr>
        <w:t>รายได้ค่าห้อง ค่าอาหารและเครื่องดื่ม และรายได้ค่าบริการอื่น บันทึกเป็นรายได้เมื่อแขกเข้าพักในห้อง มีการขายอาหารและเครื่องดื่มและเมื่อมีการให้บริการแล้ว</w:t>
      </w:r>
    </w:p>
    <w:p w14:paraId="0C00358F" w14:textId="77777777" w:rsidR="00192AA3" w:rsidRPr="008860F2" w:rsidRDefault="00192AA3" w:rsidP="00192AA3">
      <w:pPr>
        <w:spacing w:line="240" w:lineRule="auto"/>
        <w:ind w:left="547"/>
        <w:rPr>
          <w:rFonts w:ascii="Angsana New" w:hAnsi="Angsana New"/>
          <w:sz w:val="20"/>
          <w:szCs w:val="16"/>
        </w:rPr>
      </w:pPr>
    </w:p>
    <w:p w14:paraId="7F1370BC" w14:textId="77777777" w:rsidR="00192AA3" w:rsidRPr="008860F2" w:rsidRDefault="00192AA3" w:rsidP="00192AA3">
      <w:pPr>
        <w:spacing w:line="240" w:lineRule="auto"/>
        <w:ind w:firstLine="540"/>
        <w:rPr>
          <w:rFonts w:ascii="Angsana New" w:hAnsi="Angsana New"/>
          <w:iCs/>
          <w:sz w:val="28"/>
          <w:szCs w:val="28"/>
        </w:rPr>
      </w:pPr>
      <w:r w:rsidRPr="008860F2">
        <w:rPr>
          <w:rFonts w:ascii="Angsana New" w:hAnsi="Angsana New" w:hint="cs"/>
          <w:iCs/>
          <w:sz w:val="28"/>
          <w:szCs w:val="28"/>
          <w:cs/>
        </w:rPr>
        <w:t>รายได้ค่าสมาชิกสนามกอล์ฟ</w:t>
      </w:r>
    </w:p>
    <w:p w14:paraId="27D8C892" w14:textId="77777777" w:rsidR="00192AA3" w:rsidRPr="008860F2" w:rsidRDefault="00192AA3" w:rsidP="00192AA3">
      <w:pPr>
        <w:spacing w:line="240" w:lineRule="auto"/>
        <w:ind w:left="547"/>
        <w:rPr>
          <w:rFonts w:ascii="Angsana New" w:hAnsi="Angsana New"/>
          <w:sz w:val="20"/>
          <w:szCs w:val="16"/>
        </w:rPr>
      </w:pPr>
    </w:p>
    <w:p w14:paraId="42934EA6" w14:textId="482D7689" w:rsidR="00192AA3" w:rsidRDefault="00192AA3" w:rsidP="00192AA3">
      <w:pPr>
        <w:pStyle w:val="BodyText"/>
        <w:spacing w:after="0" w:line="240" w:lineRule="auto"/>
        <w:ind w:left="540"/>
        <w:rPr>
          <w:rFonts w:ascii="Angsana New" w:hAnsi="Angsana New" w:cs="Angsana New"/>
          <w:sz w:val="28"/>
          <w:szCs w:val="28"/>
        </w:rPr>
      </w:pPr>
      <w:r w:rsidRPr="008860F2">
        <w:rPr>
          <w:rFonts w:ascii="Angsana New" w:hAnsi="Angsana New" w:cs="Angsana New" w:hint="cs"/>
          <w:sz w:val="28"/>
          <w:szCs w:val="28"/>
          <w:cs/>
        </w:rPr>
        <w:t xml:space="preserve">รายได้ค่าสมาชิกสนามกอล์ฟรอตัดบัญชี รับรู้เป็นรายได้ภายในระยะเวลา </w:t>
      </w:r>
      <w:r w:rsidRPr="008860F2">
        <w:rPr>
          <w:rFonts w:ascii="Angsana New" w:hAnsi="Angsana New" w:cs="Angsana New" w:hint="cs"/>
          <w:sz w:val="28"/>
          <w:szCs w:val="28"/>
        </w:rPr>
        <w:t xml:space="preserve">10 </w:t>
      </w:r>
      <w:r w:rsidRPr="008860F2">
        <w:rPr>
          <w:rFonts w:ascii="Angsana New" w:hAnsi="Angsana New" w:cs="Angsana New" w:hint="cs"/>
          <w:sz w:val="28"/>
          <w:szCs w:val="28"/>
          <w:cs/>
        </w:rPr>
        <w:t>ปี</w:t>
      </w:r>
    </w:p>
    <w:p w14:paraId="1329465B" w14:textId="77777777" w:rsidR="006F6DCE" w:rsidRPr="008860F2" w:rsidRDefault="006F6DCE" w:rsidP="00192AA3">
      <w:pPr>
        <w:pStyle w:val="BodyText"/>
        <w:spacing w:after="0" w:line="240" w:lineRule="auto"/>
        <w:ind w:left="540"/>
        <w:rPr>
          <w:rFonts w:ascii="Angsana New" w:hAnsi="Angsana New" w:cs="Angsana New"/>
          <w:sz w:val="28"/>
          <w:szCs w:val="28"/>
        </w:rPr>
      </w:pPr>
    </w:p>
    <w:p w14:paraId="48289E0E" w14:textId="77777777" w:rsidR="00192AA3" w:rsidRPr="008860F2" w:rsidRDefault="00192AA3" w:rsidP="00192AA3">
      <w:pPr>
        <w:pStyle w:val="BodyText"/>
        <w:spacing w:after="0" w:line="240" w:lineRule="auto"/>
        <w:ind w:left="540"/>
        <w:rPr>
          <w:rFonts w:ascii="Angsana New" w:hAnsi="Angsana New" w:cs="Angsana New"/>
          <w:i/>
          <w:iCs/>
          <w:sz w:val="28"/>
          <w:szCs w:val="28"/>
        </w:rPr>
      </w:pPr>
      <w:r w:rsidRPr="008860F2">
        <w:rPr>
          <w:rFonts w:ascii="Angsana New" w:hAnsi="Angsana New" w:cs="Angsana New" w:hint="cs"/>
          <w:i/>
          <w:iCs/>
          <w:sz w:val="28"/>
          <w:szCs w:val="28"/>
          <w:cs/>
        </w:rPr>
        <w:t>รายได้ค่านายหน้า</w:t>
      </w:r>
    </w:p>
    <w:p w14:paraId="59445B3F" w14:textId="77777777" w:rsidR="00192AA3" w:rsidRPr="008860F2" w:rsidRDefault="00192AA3" w:rsidP="00192AA3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2E6D69C3" w14:textId="272B44EB" w:rsidR="00192AA3" w:rsidRDefault="00192AA3" w:rsidP="00192AA3">
      <w:pPr>
        <w:pStyle w:val="BodyText"/>
        <w:spacing w:after="0" w:line="240" w:lineRule="auto"/>
        <w:ind w:left="540"/>
        <w:rPr>
          <w:rFonts w:ascii="Angsana New" w:hAnsi="Angsana New" w:cs="Angsana New"/>
          <w:sz w:val="28"/>
          <w:szCs w:val="28"/>
        </w:rPr>
      </w:pPr>
      <w:r w:rsidRPr="008860F2">
        <w:rPr>
          <w:rFonts w:ascii="Angsana New" w:hAnsi="Angsana New" w:cs="Angsana New" w:hint="cs"/>
          <w:sz w:val="28"/>
          <w:szCs w:val="28"/>
          <w:cs/>
        </w:rPr>
        <w:t>สำหรับรายการค้าที่กลุ่มบริษัทเข้าลักษณะการเป็นตัวแทนมากกว่าการเป็นตัวการ กลุ่มบริษัทจะรับรู้รายได้ด้วยจำนวนเงินสุทธิเป็นค่านายหน้า</w:t>
      </w:r>
    </w:p>
    <w:p w14:paraId="41FFA404" w14:textId="77777777" w:rsidR="004E1C4C" w:rsidRPr="008860F2" w:rsidRDefault="004E1C4C" w:rsidP="00192AA3">
      <w:pPr>
        <w:pStyle w:val="BodyText"/>
        <w:spacing w:after="0" w:line="240" w:lineRule="auto"/>
        <w:ind w:left="540"/>
        <w:rPr>
          <w:rFonts w:ascii="Angsana New" w:hAnsi="Angsana New" w:cs="Angsana New"/>
          <w:sz w:val="28"/>
          <w:szCs w:val="28"/>
        </w:rPr>
      </w:pPr>
    </w:p>
    <w:p w14:paraId="19FFAD93" w14:textId="77777777" w:rsidR="004E1C4C" w:rsidRPr="004E1C4C" w:rsidRDefault="004E1C4C" w:rsidP="004E1C4C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Cs/>
          <w:sz w:val="28"/>
          <w:szCs w:val="28"/>
        </w:rPr>
      </w:pPr>
      <w:r w:rsidRPr="004E1C4C">
        <w:rPr>
          <w:rFonts w:asciiTheme="majorBidi" w:hAnsiTheme="majorBidi" w:cstheme="majorBidi"/>
          <w:b/>
          <w:bCs/>
          <w:iCs/>
          <w:sz w:val="28"/>
          <w:szCs w:val="28"/>
          <w:cs/>
        </w:rPr>
        <w:t>รายได้ค่าเช่า</w:t>
      </w:r>
    </w:p>
    <w:p w14:paraId="00B2A125" w14:textId="77777777" w:rsidR="004E1C4C" w:rsidRPr="0004335F" w:rsidRDefault="004E1C4C" w:rsidP="004E1C4C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2648C2D" w14:textId="7246B08F" w:rsidR="00331ECC" w:rsidRPr="004E1C4C" w:rsidRDefault="004E1C4C" w:rsidP="004E1C4C">
      <w:pPr>
        <w:pStyle w:val="BodyText"/>
        <w:spacing w:after="0" w:line="240" w:lineRule="auto"/>
        <w:ind w:left="540"/>
        <w:rPr>
          <w:rFonts w:ascii="Angsana New" w:hAnsi="Angsana New" w:cs="Angsana New"/>
          <w:sz w:val="28"/>
          <w:szCs w:val="28"/>
        </w:rPr>
      </w:pPr>
      <w:r w:rsidRPr="004E1C4C">
        <w:rPr>
          <w:rFonts w:ascii="Angsana New" w:hAnsi="Angsana New" w:cs="Angsana New"/>
          <w:sz w:val="28"/>
          <w:szCs w:val="28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4E1C4C">
        <w:rPr>
          <w:rFonts w:ascii="Angsana New" w:hAnsi="Angsana New" w:cs="Angsana New"/>
          <w:sz w:val="28"/>
          <w:szCs w:val="28"/>
        </w:rPr>
        <w:t xml:space="preserve"> </w:t>
      </w:r>
      <w:r w:rsidRPr="004E1C4C">
        <w:rPr>
          <w:rFonts w:ascii="Angsana New" w:hAnsi="Angsana New" w:cs="Angsana New"/>
          <w:sz w:val="28"/>
          <w:szCs w:val="28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20633BF3" w14:textId="77777777" w:rsidR="004E1C4C" w:rsidRPr="008860F2" w:rsidRDefault="004E1C4C" w:rsidP="00E72911">
      <w:pPr>
        <w:tabs>
          <w:tab w:val="left" w:pos="540"/>
        </w:tabs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6628C77" w14:textId="77777777" w:rsidR="00331ECC" w:rsidRPr="008860F2" w:rsidRDefault="00331ECC" w:rsidP="00331ECC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860F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รายได้จากการลงทุน</w:t>
      </w:r>
    </w:p>
    <w:p w14:paraId="4DB37D35" w14:textId="77777777" w:rsidR="00331ECC" w:rsidRPr="008860F2" w:rsidRDefault="00331ECC" w:rsidP="00331ECC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9D73B22" w14:textId="77777777" w:rsidR="00331ECC" w:rsidRPr="008860F2" w:rsidRDefault="00331ECC" w:rsidP="00331ECC">
      <w:pPr>
        <w:pStyle w:val="BodyText"/>
        <w:spacing w:after="0"/>
        <w:ind w:left="540"/>
        <w:rPr>
          <w:rFonts w:asciiTheme="majorBidi" w:hAnsiTheme="majorBidi" w:cstheme="majorBidi"/>
          <w:i/>
          <w:sz w:val="28"/>
          <w:szCs w:val="28"/>
        </w:rPr>
      </w:pPr>
      <w:r w:rsidRPr="008860F2">
        <w:rPr>
          <w:rFonts w:asciiTheme="majorBidi" w:hAnsiTheme="majorBidi" w:cstheme="majorBidi"/>
          <w:i/>
          <w:sz w:val="28"/>
          <w:szCs w:val="28"/>
          <w:cs/>
        </w:rPr>
        <w:t>รายได้จากการลงทุนประกอบด้วยเงินปันผลและดอกเบี้ยรับ โดยเงินปันผลรับบันทึกในกำไรหรือขาดทุน</w:t>
      </w:r>
      <w:r w:rsidRPr="00466628">
        <w:rPr>
          <w:rFonts w:asciiTheme="majorBidi" w:hAnsiTheme="majorBidi" w:cstheme="majorBidi"/>
          <w:i/>
          <w:sz w:val="28"/>
          <w:szCs w:val="28"/>
          <w:cs/>
        </w:rPr>
        <w:t>ในวันที่</w:t>
      </w:r>
      <w:r w:rsidRPr="0046662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8860F2">
        <w:rPr>
          <w:rFonts w:asciiTheme="majorBidi" w:hAnsiTheme="majorBidi" w:cstheme="majorBidi"/>
          <w:i/>
          <w:sz w:val="28"/>
          <w:szCs w:val="28"/>
          <w:cs/>
        </w:rPr>
        <w:t>มีสิทธิได้รับเงินปันผล และดอกเบี้ยรับบันทึกในกำไรหรือขาดทุนตามเกณฑ์คงค้าง</w:t>
      </w:r>
    </w:p>
    <w:p w14:paraId="5104823C" w14:textId="1210C49B" w:rsidR="00331ECC" w:rsidRPr="00167A55" w:rsidRDefault="00331ECC" w:rsidP="00495FF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sz w:val="20"/>
          <w:szCs w:val="20"/>
        </w:rPr>
      </w:pPr>
    </w:p>
    <w:p w14:paraId="35050D71" w14:textId="77777777" w:rsidR="002932B7" w:rsidRPr="008860F2" w:rsidRDefault="002932B7" w:rsidP="00A3346B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ต้นทุนการขายอสังหาริมทรัพย์</w:t>
      </w:r>
    </w:p>
    <w:p w14:paraId="1DE17322" w14:textId="77777777" w:rsidR="002932B7" w:rsidRPr="008860F2" w:rsidRDefault="002932B7" w:rsidP="002932B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6D0A92FA" w14:textId="4F6C59C9" w:rsidR="002932B7" w:rsidRPr="008860F2" w:rsidRDefault="00482A95" w:rsidP="002932B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ต้นทุนการขาย</w:t>
      </w:r>
      <w:r w:rsidR="00930138">
        <w:rPr>
          <w:rFonts w:ascii="Angsana New" w:hAnsi="Angsana New" w:hint="cs"/>
          <w:sz w:val="28"/>
          <w:szCs w:val="28"/>
          <w:cs/>
        </w:rPr>
        <w:t>อสังหาริมทรัพย์</w:t>
      </w:r>
      <w:r w:rsidRPr="008860F2">
        <w:rPr>
          <w:rFonts w:ascii="Angsana New" w:hAnsi="Angsana New"/>
          <w:sz w:val="28"/>
          <w:szCs w:val="28"/>
          <w:cs/>
        </w:rPr>
        <w:t>ประกอบด้วยต้นทุนที่ดิน ค่าออกแบบ ค่าสาธารณูปโภค</w:t>
      </w:r>
      <w:r w:rsidR="00930138">
        <w:rPr>
          <w:rFonts w:ascii="Angsana New" w:hAnsi="Angsana New" w:hint="cs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ค่าก่อสร้าง ต้นทุนการกู้ยืมและค่าใช้จ่ายอื่นที่เกี่ยวข้อง</w:t>
      </w:r>
    </w:p>
    <w:p w14:paraId="49B5606E" w14:textId="77777777" w:rsidR="00B27015" w:rsidRPr="008860F2" w:rsidRDefault="00B27015" w:rsidP="002932B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4E412D1C" w14:textId="58D96FC9" w:rsidR="00482A95" w:rsidRPr="008860F2" w:rsidRDefault="00482A95" w:rsidP="002932B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ในการคำนวณหาต้นทุนขาย</w:t>
      </w:r>
      <w:r w:rsidR="00930138">
        <w:rPr>
          <w:rFonts w:ascii="Angsana New" w:hAnsi="Angsana New" w:hint="cs"/>
          <w:sz w:val="28"/>
          <w:szCs w:val="28"/>
          <w:cs/>
        </w:rPr>
        <w:t>อสังหาริมทรัพย์</w:t>
      </w:r>
      <w:r w:rsidR="00776723">
        <w:rPr>
          <w:rFonts w:ascii="Angsana New" w:hAnsi="Angsana New" w:hint="cs"/>
          <w:sz w:val="28"/>
          <w:szCs w:val="28"/>
          <w:cs/>
        </w:rPr>
        <w:t xml:space="preserve">พัฒนาเพื่อขาย </w:t>
      </w:r>
      <w:r w:rsidR="00930138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8860F2">
        <w:rPr>
          <w:rFonts w:ascii="Angsana New" w:hAnsi="Angsana New"/>
          <w:sz w:val="28"/>
          <w:szCs w:val="28"/>
          <w:cs/>
        </w:rPr>
        <w:t>ได้ทำการแบ่งสรรต้นทุนการพัฒนาทั้งหมดที่คาดว</w:t>
      </w:r>
      <w:r w:rsidR="00232DD9" w:rsidRPr="008860F2">
        <w:rPr>
          <w:rFonts w:ascii="Angsana New" w:hAnsi="Angsana New"/>
          <w:sz w:val="28"/>
          <w:szCs w:val="28"/>
          <w:cs/>
        </w:rPr>
        <w:t>่</w:t>
      </w:r>
      <w:r w:rsidRPr="008860F2">
        <w:rPr>
          <w:rFonts w:ascii="Angsana New" w:hAnsi="Angsana New"/>
          <w:sz w:val="28"/>
          <w:szCs w:val="28"/>
          <w:cs/>
        </w:rPr>
        <w:t>าจะเกิดขึ้น (โดยคำนึงถึงต้นทุนที่เกิดขึ้นจริงด้วย) ตามเกณฑ์พื้นที่ขาย</w:t>
      </w:r>
    </w:p>
    <w:p w14:paraId="356C5A26" w14:textId="77777777" w:rsidR="00232DD9" w:rsidRPr="008860F2" w:rsidRDefault="00232DD9" w:rsidP="002932B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18CB2884" w14:textId="77777777" w:rsidR="00482A95" w:rsidRPr="008860F2" w:rsidRDefault="00482A95" w:rsidP="002932B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6E2EA618" w14:textId="0F6B07DE" w:rsidR="004E1C4C" w:rsidRDefault="004E1C4C">
      <w:pPr>
        <w:spacing w:line="240" w:lineRule="auto"/>
        <w:jc w:val="left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17751F43" w14:textId="43B76872" w:rsidR="003B14EA" w:rsidRPr="008860F2" w:rsidRDefault="003B14EA" w:rsidP="00A3346B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ต้นทุนทางการเงิน</w:t>
      </w:r>
    </w:p>
    <w:p w14:paraId="033CFEA6" w14:textId="77777777" w:rsidR="00ED2A04" w:rsidRPr="008860F2" w:rsidRDefault="00ED2A04" w:rsidP="00ED2A04">
      <w:pPr>
        <w:pStyle w:val="NoSpacing"/>
        <w:rPr>
          <w:rFonts w:ascii="Angsana New" w:hAnsi="Angsana New"/>
          <w:sz w:val="28"/>
          <w:szCs w:val="28"/>
        </w:rPr>
      </w:pPr>
    </w:p>
    <w:p w14:paraId="5601C759" w14:textId="2147A7B3" w:rsidR="003B14EA" w:rsidRDefault="002B1100" w:rsidP="00445741">
      <w:pPr>
        <w:pStyle w:val="BodyText"/>
        <w:spacing w:after="0" w:line="240" w:lineRule="auto"/>
        <w:ind w:left="540"/>
        <w:rPr>
          <w:rFonts w:ascii="Angsana New" w:hAnsi="Angsana New" w:cs="Angsana New"/>
          <w:sz w:val="28"/>
          <w:szCs w:val="28"/>
        </w:rPr>
      </w:pPr>
      <w:r w:rsidRPr="008860F2">
        <w:rPr>
          <w:rFonts w:ascii="Angsana New" w:hAnsi="Angsana New" w:cs="Angsana New"/>
          <w:sz w:val="28"/>
          <w:szCs w:val="28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หรือผลิตสินทรัพย์ดังกล่าว ก่อนที่จะนำมาใช้เองหรือเพื่อขาย</w:t>
      </w:r>
    </w:p>
    <w:p w14:paraId="2C1B37A8" w14:textId="1E5B32E7" w:rsidR="00495FF1" w:rsidRDefault="00495FF1">
      <w:pPr>
        <w:spacing w:line="240" w:lineRule="auto"/>
        <w:jc w:val="left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279F88CF" w14:textId="14C6DD0F" w:rsidR="003B14EA" w:rsidRPr="008860F2" w:rsidRDefault="003B14EA" w:rsidP="00A3346B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สัญญาเช่าดำเนินงาน </w:t>
      </w:r>
    </w:p>
    <w:p w14:paraId="2E5022ED" w14:textId="77777777" w:rsidR="00ED2A04" w:rsidRPr="008860F2" w:rsidRDefault="00ED2A04" w:rsidP="00ED2A04">
      <w:pPr>
        <w:pStyle w:val="NoSpacing"/>
        <w:rPr>
          <w:rFonts w:ascii="Angsana New" w:hAnsi="Angsana New"/>
          <w:sz w:val="28"/>
          <w:szCs w:val="28"/>
        </w:rPr>
      </w:pPr>
    </w:p>
    <w:p w14:paraId="53589AA4" w14:textId="660776F2" w:rsidR="00192AA3" w:rsidRPr="008860F2" w:rsidRDefault="00192AA3" w:rsidP="0053492E">
      <w:pPr>
        <w:spacing w:line="240" w:lineRule="auto"/>
        <w:ind w:left="540"/>
        <w:rPr>
          <w:rFonts w:asciiTheme="majorBidi" w:eastAsia="Calibri" w:hAnsiTheme="majorBidi" w:cstheme="majorBidi"/>
          <w:sz w:val="28"/>
          <w:szCs w:val="28"/>
          <w:shd w:val="clear" w:color="auto" w:fill="D9D9D9"/>
        </w:rPr>
      </w:pPr>
      <w:r w:rsidRPr="008860F2">
        <w:rPr>
          <w:rFonts w:asciiTheme="majorBidi" w:eastAsia="Calibri" w:hAnsiTheme="majorBidi" w:cstheme="majorBidi"/>
          <w:sz w:val="28"/>
          <w:szCs w:val="28"/>
          <w:cs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</w:t>
      </w:r>
      <w:r w:rsidRPr="00466628">
        <w:rPr>
          <w:rFonts w:asciiTheme="majorBidi" w:eastAsia="Calibri" w:hAnsiTheme="majorBidi" w:cstheme="majorBidi"/>
          <w:sz w:val="28"/>
          <w:szCs w:val="28"/>
          <w:cs/>
        </w:rPr>
        <w:t>ประโยชน์ที่ได้รับตามสัญญาเช่า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14:paraId="4C495F95" w14:textId="77777777" w:rsidR="004E6D55" w:rsidRDefault="004E6D55" w:rsidP="00E72911">
      <w:pPr>
        <w:spacing w:line="240" w:lineRule="auto"/>
        <w:rPr>
          <w:rFonts w:ascii="Angsana New" w:hAnsi="Angsana New"/>
          <w:iCs/>
          <w:sz w:val="28"/>
          <w:szCs w:val="28"/>
        </w:rPr>
      </w:pPr>
    </w:p>
    <w:p w14:paraId="44CD6D10" w14:textId="61CA90C0" w:rsidR="003B14EA" w:rsidRPr="008860F2" w:rsidRDefault="000873A1" w:rsidP="0053492E">
      <w:pPr>
        <w:spacing w:line="240" w:lineRule="auto"/>
        <w:ind w:left="540"/>
        <w:rPr>
          <w:rFonts w:ascii="Angsana New" w:hAnsi="Angsana New"/>
          <w:iCs/>
          <w:sz w:val="28"/>
          <w:szCs w:val="28"/>
        </w:rPr>
      </w:pPr>
      <w:r w:rsidRPr="008860F2">
        <w:rPr>
          <w:rFonts w:ascii="Angsana New" w:hAnsi="Angsana New"/>
          <w:iCs/>
          <w:sz w:val="28"/>
          <w:szCs w:val="28"/>
          <w:cs/>
        </w:rPr>
        <w:t>การประเมิ</w:t>
      </w:r>
      <w:r w:rsidR="0015366B" w:rsidRPr="008860F2">
        <w:rPr>
          <w:rFonts w:ascii="Angsana New" w:hAnsi="Angsana New"/>
          <w:iCs/>
          <w:sz w:val="28"/>
          <w:szCs w:val="28"/>
          <w:cs/>
        </w:rPr>
        <w:t>น</w:t>
      </w:r>
      <w:r w:rsidRPr="008860F2">
        <w:rPr>
          <w:rFonts w:ascii="Angsana New" w:hAnsi="Angsana New"/>
          <w:iCs/>
          <w:sz w:val="28"/>
          <w:szCs w:val="28"/>
          <w:cs/>
        </w:rPr>
        <w:t>ว่าข้อตกลงประกอบด้วยสัญญาเช่าหรือไม่</w:t>
      </w:r>
    </w:p>
    <w:p w14:paraId="17DDD402" w14:textId="77777777" w:rsidR="00ED2A04" w:rsidRPr="008860F2" w:rsidRDefault="00ED2A04" w:rsidP="00ED2A04">
      <w:pPr>
        <w:pStyle w:val="NoSpacing"/>
        <w:rPr>
          <w:rFonts w:ascii="Angsana New" w:hAnsi="Angsana New"/>
          <w:sz w:val="28"/>
          <w:szCs w:val="28"/>
        </w:rPr>
      </w:pPr>
    </w:p>
    <w:p w14:paraId="341B185C" w14:textId="77777777" w:rsidR="00080BE9" w:rsidRPr="008860F2" w:rsidRDefault="0071547E" w:rsidP="0000139A">
      <w:pPr>
        <w:autoSpaceDE w:val="0"/>
        <w:autoSpaceDN w:val="0"/>
        <w:adjustRightInd w:val="0"/>
        <w:spacing w:line="240" w:lineRule="auto"/>
        <w:ind w:left="540"/>
        <w:rPr>
          <w:rFonts w:ascii="Angsana New" w:eastAsia="Calibri" w:hAnsi="Angsana New"/>
          <w:sz w:val="28"/>
          <w:szCs w:val="28"/>
        </w:rPr>
      </w:pPr>
      <w:r w:rsidRPr="008860F2">
        <w:rPr>
          <w:rFonts w:ascii="Angsana New" w:eastAsia="Calibri" w:hAnsi="Angsana New"/>
          <w:sz w:val="28"/>
          <w:szCs w:val="28"/>
          <w:cs/>
        </w:rPr>
        <w:t>ณ วันที่</w:t>
      </w:r>
      <w:r w:rsidR="000873A1" w:rsidRPr="008860F2">
        <w:rPr>
          <w:rFonts w:ascii="Angsana New" w:eastAsia="Calibri" w:hAnsi="Angsana New"/>
          <w:sz w:val="28"/>
          <w:szCs w:val="28"/>
          <w:cs/>
        </w:rPr>
        <w:t>เริ่มต้นข้อตกลง</w:t>
      </w:r>
      <w:r w:rsidRPr="008860F2">
        <w:rPr>
          <w:rFonts w:ascii="Angsana New" w:eastAsia="Calibri" w:hAnsi="Angsana New"/>
          <w:sz w:val="28"/>
          <w:szCs w:val="28"/>
          <w:cs/>
        </w:rPr>
        <w:t xml:space="preserve"> กลุ่มบริษัทจะพิจารณาว่าสัญญาดังกล่าวเป็นสัญญาเช่าหรือมี</w:t>
      </w:r>
      <w:r w:rsidR="00594AF7" w:rsidRPr="008860F2">
        <w:rPr>
          <w:rFonts w:ascii="Angsana New" w:eastAsia="Calibri" w:hAnsi="Angsana New"/>
          <w:sz w:val="28"/>
          <w:szCs w:val="28"/>
          <w:cs/>
        </w:rPr>
        <w:t xml:space="preserve">สัญญาเช่าเป็นส่วนประกอบหรือไม่ </w:t>
      </w:r>
      <w:r w:rsidR="000873A1" w:rsidRPr="008860F2">
        <w:rPr>
          <w:rFonts w:ascii="Angsana New" w:eastAsia="Calibri" w:hAnsi="Angsana New"/>
          <w:sz w:val="28"/>
          <w:szCs w:val="28"/>
          <w:cs/>
        </w:rPr>
        <w:t xml:space="preserve">โดยพิจารณาจากสินทรัพย์ที่มีลักษณะเฉพาะเจาะจง </w:t>
      </w:r>
      <w:r w:rsidRPr="008860F2">
        <w:rPr>
          <w:rFonts w:ascii="Angsana New" w:eastAsia="Calibri" w:hAnsi="Angsana New"/>
          <w:sz w:val="28"/>
          <w:szCs w:val="28"/>
          <w:cs/>
        </w:rPr>
        <w:t>ถ้าการปฏิบัติตามข้อตกลง</w:t>
      </w:r>
      <w:r w:rsidR="00966ACB" w:rsidRPr="008860F2">
        <w:rPr>
          <w:rFonts w:ascii="Angsana New" w:eastAsia="Calibri" w:hAnsi="Angsana New"/>
          <w:sz w:val="28"/>
          <w:szCs w:val="28"/>
          <w:cs/>
        </w:rPr>
        <w:t>นั้น</w:t>
      </w:r>
      <w:r w:rsidRPr="008860F2">
        <w:rPr>
          <w:rFonts w:ascii="Angsana New" w:eastAsia="Calibri" w:hAnsi="Angsana New"/>
          <w:sz w:val="28"/>
          <w:szCs w:val="28"/>
          <w:cs/>
        </w:rPr>
        <w:t>ขึ้นอยู่กับการใช้สินทรัพย์ที่มีลักษณะเฉพาะ</w:t>
      </w:r>
      <w:r w:rsidR="0052462A" w:rsidRPr="008860F2">
        <w:rPr>
          <w:rFonts w:ascii="Angsana New" w:eastAsia="Calibri" w:hAnsi="Angsana New"/>
          <w:sz w:val="28"/>
          <w:szCs w:val="28"/>
          <w:cs/>
        </w:rPr>
        <w:t>เจาะจง</w:t>
      </w:r>
      <w:r w:rsidRPr="008860F2">
        <w:rPr>
          <w:rFonts w:ascii="Angsana New" w:eastAsia="Calibri" w:hAnsi="Angsana New"/>
          <w:sz w:val="28"/>
          <w:szCs w:val="28"/>
          <w:cs/>
        </w:rPr>
        <w:t xml:space="preserve"> </w:t>
      </w:r>
      <w:r w:rsidR="00966ACB" w:rsidRPr="008860F2">
        <w:rPr>
          <w:rFonts w:ascii="Angsana New" w:eastAsia="Calibri" w:hAnsi="Angsana New"/>
          <w:sz w:val="28"/>
          <w:szCs w:val="28"/>
          <w:cs/>
        </w:rPr>
        <w:t>และข้อตกลงนั้นจะนำไปสู่สิทธิในการใช้สินทรัพย์</w:t>
      </w:r>
      <w:r w:rsidR="0052462A" w:rsidRPr="008860F2">
        <w:rPr>
          <w:rFonts w:ascii="Angsana New" w:eastAsia="Calibri" w:hAnsi="Angsana New"/>
          <w:sz w:val="28"/>
          <w:szCs w:val="28"/>
          <w:cs/>
        </w:rPr>
        <w:t xml:space="preserve"> </w:t>
      </w:r>
      <w:r w:rsidR="00966ACB" w:rsidRPr="008860F2">
        <w:rPr>
          <w:rFonts w:ascii="Angsana New" w:eastAsia="Calibri" w:hAnsi="Angsana New"/>
          <w:sz w:val="28"/>
          <w:szCs w:val="28"/>
          <w:cs/>
        </w:rPr>
        <w:t>ถ้าทำให้กลุ่มบริษัทมีสิทธิในการควบคุมการใช้สินทรัพย์</w:t>
      </w:r>
    </w:p>
    <w:p w14:paraId="0E824DC7" w14:textId="77777777" w:rsidR="00ED2A04" w:rsidRPr="008860F2" w:rsidRDefault="00ED2A04" w:rsidP="00ED2A04">
      <w:pPr>
        <w:pStyle w:val="NoSpacing"/>
        <w:rPr>
          <w:rFonts w:ascii="Angsana New" w:hAnsi="Angsana New"/>
          <w:sz w:val="28"/>
          <w:szCs w:val="28"/>
        </w:rPr>
      </w:pPr>
    </w:p>
    <w:p w14:paraId="37EE824B" w14:textId="3C5FCBB2" w:rsidR="00966ACB" w:rsidRPr="008860F2" w:rsidRDefault="0071547E" w:rsidP="00F513D0">
      <w:pPr>
        <w:autoSpaceDE w:val="0"/>
        <w:autoSpaceDN w:val="0"/>
        <w:adjustRightInd w:val="0"/>
        <w:spacing w:line="240" w:lineRule="auto"/>
        <w:ind w:left="540"/>
        <w:rPr>
          <w:rFonts w:ascii="Angsana New" w:eastAsia="Calibri" w:hAnsi="Angsana New"/>
          <w:sz w:val="28"/>
          <w:szCs w:val="28"/>
        </w:rPr>
      </w:pPr>
      <w:r w:rsidRPr="008860F2">
        <w:rPr>
          <w:rFonts w:ascii="Angsana New" w:eastAsia="Calibri" w:hAnsi="Angsana New"/>
          <w:sz w:val="28"/>
          <w:szCs w:val="28"/>
          <w:cs/>
        </w:rPr>
        <w:t>ณ วันที่เริ่มต้น</w:t>
      </w:r>
      <w:r w:rsidR="00966ACB" w:rsidRPr="008860F2">
        <w:rPr>
          <w:rFonts w:ascii="Angsana New" w:eastAsia="Calibri" w:hAnsi="Angsana New"/>
          <w:sz w:val="28"/>
          <w:szCs w:val="28"/>
          <w:cs/>
        </w:rPr>
        <w:t>ข้อตกลง</w:t>
      </w:r>
      <w:r w:rsidR="0052462A" w:rsidRPr="008860F2">
        <w:rPr>
          <w:rFonts w:ascii="Angsana New" w:eastAsia="Calibri" w:hAnsi="Angsana New"/>
          <w:sz w:val="28"/>
          <w:szCs w:val="28"/>
          <w:cs/>
        </w:rPr>
        <w:t xml:space="preserve"> </w:t>
      </w:r>
      <w:r w:rsidR="00966ACB" w:rsidRPr="008860F2">
        <w:rPr>
          <w:rFonts w:ascii="Angsana New" w:eastAsia="Calibri" w:hAnsi="Angsana New"/>
          <w:sz w:val="28"/>
          <w:szCs w:val="28"/>
          <w:cs/>
        </w:rPr>
        <w:t>หรือมีการประเมินข้อตกลง</w:t>
      </w:r>
      <w:r w:rsidRPr="008860F2">
        <w:rPr>
          <w:rFonts w:ascii="Angsana New" w:eastAsia="Calibri" w:hAnsi="Angsana New"/>
          <w:sz w:val="28"/>
          <w:szCs w:val="28"/>
          <w:cs/>
        </w:rPr>
        <w:t>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0A804447" w14:textId="77777777" w:rsidR="00E8535D" w:rsidRPr="008860F2" w:rsidRDefault="00E8535D" w:rsidP="00F513D0">
      <w:pPr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0095F76A" w14:textId="77777777" w:rsidR="003B14EA" w:rsidRPr="008860F2" w:rsidRDefault="003B14EA" w:rsidP="00A3346B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ภาษีเงินได้</w:t>
      </w:r>
    </w:p>
    <w:p w14:paraId="144156FB" w14:textId="77777777" w:rsidR="00ED2A04" w:rsidRPr="008860F2" w:rsidRDefault="00ED2A04" w:rsidP="00ED2A04">
      <w:pPr>
        <w:pStyle w:val="NoSpacing"/>
        <w:rPr>
          <w:rFonts w:ascii="Angsana New" w:hAnsi="Angsana New"/>
          <w:sz w:val="28"/>
          <w:szCs w:val="28"/>
        </w:rPr>
      </w:pPr>
    </w:p>
    <w:p w14:paraId="29B29AE0" w14:textId="08351FA7" w:rsidR="00F9288E" w:rsidRPr="008860F2" w:rsidRDefault="00F9288E" w:rsidP="00445741">
      <w:pPr>
        <w:autoSpaceDE w:val="0"/>
        <w:autoSpaceDN w:val="0"/>
        <w:adjustRightInd w:val="0"/>
        <w:spacing w:line="240" w:lineRule="auto"/>
        <w:ind w:left="547"/>
        <w:rPr>
          <w:rFonts w:ascii="Angsana New" w:eastAsia="Calibri" w:hAnsi="Angsana New"/>
          <w:sz w:val="28"/>
          <w:szCs w:val="28"/>
          <w:cs/>
        </w:rPr>
      </w:pPr>
      <w:r w:rsidRPr="008860F2">
        <w:rPr>
          <w:rFonts w:ascii="Angsana New" w:eastAsia="Calibri" w:hAnsi="Angsana New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8860F2">
        <w:rPr>
          <w:rFonts w:ascii="Angsana New" w:eastAsia="Calibri" w:hAnsi="Angsana New"/>
          <w:sz w:val="28"/>
          <w:szCs w:val="28"/>
        </w:rPr>
        <w:t xml:space="preserve"> </w:t>
      </w:r>
      <w:r w:rsidRPr="008860F2">
        <w:rPr>
          <w:rFonts w:ascii="Angsana New" w:eastAsia="Calibri" w:hAnsi="Angsana New"/>
          <w:sz w:val="28"/>
          <w:szCs w:val="28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43EC517D" w14:textId="77777777" w:rsidR="00ED2A04" w:rsidRPr="008860F2" w:rsidRDefault="00ED2A04" w:rsidP="00ED2A04">
      <w:pPr>
        <w:pStyle w:val="NoSpacing"/>
        <w:rPr>
          <w:rFonts w:ascii="Angsana New" w:hAnsi="Angsana New"/>
          <w:sz w:val="28"/>
          <w:szCs w:val="28"/>
        </w:rPr>
      </w:pPr>
    </w:p>
    <w:p w14:paraId="5BFEFCE4" w14:textId="77777777" w:rsidR="00F9288E" w:rsidRPr="008860F2" w:rsidRDefault="00F9288E" w:rsidP="00445741">
      <w:pPr>
        <w:autoSpaceDE w:val="0"/>
        <w:autoSpaceDN w:val="0"/>
        <w:adjustRightInd w:val="0"/>
        <w:spacing w:line="240" w:lineRule="auto"/>
        <w:ind w:left="547"/>
        <w:rPr>
          <w:rFonts w:ascii="Angsana New" w:eastAsia="Calibri" w:hAnsi="Angsana New"/>
          <w:sz w:val="28"/>
          <w:szCs w:val="28"/>
        </w:rPr>
      </w:pPr>
      <w:r w:rsidRPr="008860F2">
        <w:rPr>
          <w:rFonts w:ascii="Angsana New" w:eastAsia="Calibri" w:hAnsi="Angsana New"/>
          <w:sz w:val="28"/>
          <w:szCs w:val="28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0389C21" w14:textId="77777777" w:rsidR="00BD2694" w:rsidRPr="00030EE7" w:rsidRDefault="00BD2694" w:rsidP="00445741">
      <w:pPr>
        <w:spacing w:line="240" w:lineRule="auto"/>
        <w:ind w:left="540"/>
        <w:rPr>
          <w:rFonts w:ascii="Angsana New" w:eastAsia="Calibri" w:hAnsi="Angsana New"/>
          <w:sz w:val="22"/>
          <w:szCs w:val="22"/>
        </w:rPr>
      </w:pPr>
    </w:p>
    <w:p w14:paraId="76CA8E01" w14:textId="77777777" w:rsidR="00F9288E" w:rsidRPr="008860F2" w:rsidRDefault="00F9288E" w:rsidP="00445741">
      <w:pPr>
        <w:spacing w:line="240" w:lineRule="auto"/>
        <w:ind w:left="540"/>
        <w:rPr>
          <w:rFonts w:ascii="Angsana New" w:eastAsia="Calibri" w:hAnsi="Angsana New"/>
          <w:sz w:val="28"/>
          <w:szCs w:val="28"/>
        </w:rPr>
      </w:pPr>
      <w:r w:rsidRPr="008860F2">
        <w:rPr>
          <w:rFonts w:ascii="Angsana New" w:eastAsia="Calibri" w:hAnsi="Angsan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</w:t>
      </w:r>
      <w:r w:rsidR="00D1316E" w:rsidRPr="008860F2">
        <w:rPr>
          <w:rFonts w:ascii="Angsana New" w:eastAsia="Calibri" w:hAnsi="Angsana New"/>
          <w:sz w:val="28"/>
          <w:szCs w:val="28"/>
          <w:cs/>
        </w:rPr>
        <w:t xml:space="preserve">ต่างชั่วคราวต่อไปนี้ การรับรู้ค่าความนิยมในครั้งแรก </w:t>
      </w:r>
      <w:r w:rsidRPr="008860F2">
        <w:rPr>
          <w:rFonts w:ascii="Angsana New" w:eastAsia="Calibri" w:hAnsi="Angsana New"/>
          <w:sz w:val="28"/>
          <w:szCs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="008F34B8" w:rsidRPr="008860F2">
        <w:rPr>
          <w:rFonts w:ascii="Angsana New" w:hAnsi="Angsana New"/>
          <w:sz w:val="28"/>
          <w:szCs w:val="28"/>
          <w:cs/>
        </w:rPr>
        <w:t>และการร่วมค้า</w:t>
      </w:r>
      <w:r w:rsidR="00165C0C" w:rsidRPr="008860F2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8860F2">
        <w:rPr>
          <w:rFonts w:ascii="Angsana New" w:eastAsia="Calibri" w:hAnsi="Angsana New"/>
          <w:sz w:val="28"/>
          <w:szCs w:val="28"/>
          <w:cs/>
        </w:rPr>
        <w:t>หากเป็นไปได้ว่าจะไม่มีการกลับรายการในอนาคตอันใกล้</w:t>
      </w:r>
    </w:p>
    <w:p w14:paraId="53B6AB68" w14:textId="77777777" w:rsidR="00ED2A04" w:rsidRPr="00030EE7" w:rsidRDefault="00ED2A04" w:rsidP="00ED2A04">
      <w:pPr>
        <w:pStyle w:val="NoSpacing"/>
        <w:rPr>
          <w:rFonts w:ascii="Angsana New" w:hAnsi="Angsana New"/>
          <w:sz w:val="22"/>
        </w:rPr>
      </w:pPr>
    </w:p>
    <w:p w14:paraId="21DA961E" w14:textId="77777777" w:rsidR="00F9288E" w:rsidRPr="008860F2" w:rsidRDefault="00D6355D" w:rsidP="00445741">
      <w:pPr>
        <w:autoSpaceDE w:val="0"/>
        <w:autoSpaceDN w:val="0"/>
        <w:adjustRightInd w:val="0"/>
        <w:spacing w:line="240" w:lineRule="auto"/>
        <w:ind w:left="540"/>
        <w:rPr>
          <w:rFonts w:ascii="Angsana New" w:eastAsia="Calibri" w:hAnsi="Angsana New"/>
          <w:sz w:val="28"/>
          <w:szCs w:val="28"/>
          <w:cs/>
        </w:rPr>
      </w:pPr>
      <w:r w:rsidRPr="008860F2">
        <w:rPr>
          <w:rFonts w:ascii="Angsana New" w:eastAsia="Calibri" w:hAnsi="Angsana New"/>
          <w:sz w:val="28"/>
          <w:szCs w:val="28"/>
          <w:cs/>
        </w:rPr>
        <w:t>การวัดมู</w:t>
      </w:r>
      <w:r w:rsidR="00F9288E" w:rsidRPr="008860F2">
        <w:rPr>
          <w:rFonts w:ascii="Angsana New" w:eastAsia="Calibri" w:hAnsi="Angsana New"/>
          <w:sz w:val="28"/>
          <w:szCs w:val="28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F9288E" w:rsidRPr="008860F2">
        <w:rPr>
          <w:rFonts w:ascii="Angsana New" w:eastAsia="Calibri" w:hAnsi="Angsana New"/>
          <w:sz w:val="28"/>
          <w:szCs w:val="28"/>
        </w:rPr>
        <w:t xml:space="preserve"> </w:t>
      </w:r>
    </w:p>
    <w:p w14:paraId="59BDAE80" w14:textId="77777777" w:rsidR="00ED2A04" w:rsidRPr="00030EE7" w:rsidRDefault="00ED2A04" w:rsidP="00ED2A04">
      <w:pPr>
        <w:pStyle w:val="NoSpacing"/>
        <w:rPr>
          <w:rFonts w:ascii="Angsana New" w:hAnsi="Angsana New"/>
          <w:sz w:val="22"/>
        </w:rPr>
      </w:pPr>
    </w:p>
    <w:p w14:paraId="5CDC47C7" w14:textId="77777777" w:rsidR="00F9288E" w:rsidRPr="008860F2" w:rsidRDefault="00F9288E" w:rsidP="00445741">
      <w:pPr>
        <w:autoSpaceDE w:val="0"/>
        <w:autoSpaceDN w:val="0"/>
        <w:adjustRightInd w:val="0"/>
        <w:spacing w:line="240" w:lineRule="auto"/>
        <w:ind w:left="540"/>
        <w:rPr>
          <w:rFonts w:ascii="Angsana New" w:eastAsia="Calibri" w:hAnsi="Angsana New"/>
          <w:sz w:val="28"/>
          <w:szCs w:val="28"/>
        </w:rPr>
      </w:pPr>
      <w:r w:rsidRPr="008860F2">
        <w:rPr>
          <w:rFonts w:ascii="Angsana New" w:eastAsia="Calibri" w:hAnsi="Angsana New"/>
          <w:sz w:val="28"/>
          <w:szCs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09BA90FC" w14:textId="77777777" w:rsidR="00ED2A04" w:rsidRPr="00030EE7" w:rsidRDefault="00ED2A04" w:rsidP="00ED2A04">
      <w:pPr>
        <w:pStyle w:val="NoSpacing"/>
        <w:rPr>
          <w:rFonts w:ascii="Angsana New" w:hAnsi="Angsana New"/>
          <w:sz w:val="22"/>
        </w:rPr>
      </w:pPr>
    </w:p>
    <w:p w14:paraId="5558D868" w14:textId="77777777" w:rsidR="00F9288E" w:rsidRPr="008860F2" w:rsidRDefault="00F9288E" w:rsidP="00445741">
      <w:pPr>
        <w:autoSpaceDE w:val="0"/>
        <w:autoSpaceDN w:val="0"/>
        <w:adjustRightInd w:val="0"/>
        <w:spacing w:line="240" w:lineRule="auto"/>
        <w:ind w:left="540"/>
        <w:rPr>
          <w:rFonts w:ascii="Angsana New" w:eastAsia="Calibri" w:hAnsi="Angsana New"/>
          <w:sz w:val="28"/>
          <w:szCs w:val="28"/>
        </w:rPr>
      </w:pPr>
      <w:r w:rsidRPr="008860F2">
        <w:rPr>
          <w:rFonts w:ascii="Angsana New" w:eastAsia="Calibri" w:hAnsi="Angsana New"/>
          <w:sz w:val="28"/>
          <w:szCs w:val="28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การประเมินนี้อยู่บ</w:t>
      </w:r>
      <w:r w:rsidR="00F2287F" w:rsidRPr="008860F2">
        <w:rPr>
          <w:rFonts w:ascii="Angsana New" w:eastAsia="Calibri" w:hAnsi="Angsana New"/>
          <w:sz w:val="28"/>
          <w:szCs w:val="28"/>
          <w:cs/>
        </w:rPr>
        <w:t>นพื้นฐานการประมาณการและข้อสมมติ</w:t>
      </w:r>
      <w:r w:rsidRPr="008860F2">
        <w:rPr>
          <w:rFonts w:ascii="Angsana New" w:eastAsia="Calibri" w:hAnsi="Angsana New"/>
          <w:sz w:val="28"/>
          <w:szCs w:val="28"/>
          <w:cs/>
        </w:rPr>
        <w:t xml:space="preserve"> และอาจจะเกี่ยวข้องกับการตัดสินใจเกี่ยวกับเหตุการณ์ในอนาคต ข้อมูลใหม่ๆ</w:t>
      </w:r>
      <w:r w:rsidR="00165C0C" w:rsidRPr="008860F2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8860F2">
        <w:rPr>
          <w:rFonts w:ascii="Angsana New" w:eastAsia="Calibri" w:hAnsi="Angsana New"/>
          <w:sz w:val="28"/>
          <w:szCs w:val="28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C72E4D9" w14:textId="77777777" w:rsidR="00ED2A04" w:rsidRPr="00030EE7" w:rsidRDefault="00ED2A04" w:rsidP="00ED2A04">
      <w:pPr>
        <w:pStyle w:val="NoSpacing"/>
        <w:rPr>
          <w:rFonts w:ascii="Angsana New" w:hAnsi="Angsana New"/>
          <w:sz w:val="22"/>
        </w:rPr>
      </w:pPr>
    </w:p>
    <w:p w14:paraId="6EC23537" w14:textId="77777777" w:rsidR="00F9288E" w:rsidRPr="008860F2" w:rsidRDefault="00F9288E" w:rsidP="00445741">
      <w:pPr>
        <w:autoSpaceDE w:val="0"/>
        <w:autoSpaceDN w:val="0"/>
        <w:adjustRightInd w:val="0"/>
        <w:spacing w:line="240" w:lineRule="auto"/>
        <w:ind w:left="540"/>
        <w:rPr>
          <w:rFonts w:ascii="Angsana New" w:eastAsia="Calibri" w:hAnsi="Angsana New"/>
          <w:sz w:val="28"/>
          <w:szCs w:val="28"/>
        </w:rPr>
      </w:pPr>
      <w:r w:rsidRPr="008860F2">
        <w:rPr>
          <w:rFonts w:ascii="Angsana New" w:eastAsia="Calibri" w:hAnsi="Angsan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2B807DC3" w14:textId="77777777" w:rsidR="00ED2A04" w:rsidRPr="00030EE7" w:rsidRDefault="00ED2A04" w:rsidP="00ED2A04">
      <w:pPr>
        <w:pStyle w:val="NoSpacing"/>
        <w:rPr>
          <w:rFonts w:ascii="Angsana New" w:hAnsi="Angsana New"/>
          <w:sz w:val="22"/>
        </w:rPr>
      </w:pPr>
    </w:p>
    <w:p w14:paraId="7B656233" w14:textId="77777777" w:rsidR="00F9288E" w:rsidRPr="008860F2" w:rsidRDefault="008E2501" w:rsidP="00445741">
      <w:pPr>
        <w:autoSpaceDE w:val="0"/>
        <w:autoSpaceDN w:val="0"/>
        <w:adjustRightInd w:val="0"/>
        <w:spacing w:line="240" w:lineRule="auto"/>
        <w:ind w:left="540"/>
        <w:rPr>
          <w:rFonts w:ascii="Angsana New" w:eastAsia="Calibri" w:hAnsi="Angsana New"/>
          <w:sz w:val="28"/>
          <w:szCs w:val="28"/>
        </w:rPr>
      </w:pPr>
      <w:r w:rsidRPr="008860F2">
        <w:rPr>
          <w:rFonts w:ascii="Angsana New" w:eastAsia="Calibri" w:hAnsi="Angsana New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="00F9288E" w:rsidRPr="008860F2">
        <w:rPr>
          <w:rFonts w:ascii="Angsana New" w:eastAsia="Calibri" w:hAnsi="Angsana New"/>
          <w:sz w:val="28"/>
          <w:szCs w:val="28"/>
        </w:rPr>
        <w:t xml:space="preserve"> </w:t>
      </w:r>
    </w:p>
    <w:p w14:paraId="5C1F7BD0" w14:textId="4305FACB" w:rsidR="003B14EA" w:rsidRPr="008860F2" w:rsidRDefault="003B14EA" w:rsidP="00A3346B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กำไรต่อหุ้น </w:t>
      </w:r>
    </w:p>
    <w:p w14:paraId="3EDDD0E0" w14:textId="77777777" w:rsidR="00ED2A04" w:rsidRPr="008860F2" w:rsidRDefault="00ED2A04" w:rsidP="00ED2A04">
      <w:pPr>
        <w:pStyle w:val="NoSpacing"/>
        <w:rPr>
          <w:rFonts w:ascii="Angsana New" w:hAnsi="Angsana New"/>
          <w:sz w:val="28"/>
          <w:szCs w:val="28"/>
        </w:rPr>
      </w:pPr>
    </w:p>
    <w:p w14:paraId="5EA2F3F2" w14:textId="77777777" w:rsidR="00485566" w:rsidRPr="008860F2" w:rsidRDefault="00485566" w:rsidP="00445741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  <w:r w:rsidRPr="008860F2">
        <w:rPr>
          <w:rFonts w:ascii="Angsana New" w:hAnsi="Angsana New"/>
          <w:sz w:val="28"/>
          <w:szCs w:val="28"/>
        </w:rPr>
        <w:t xml:space="preserve"> </w:t>
      </w:r>
    </w:p>
    <w:p w14:paraId="2C756B33" w14:textId="77777777" w:rsidR="00ED2A04" w:rsidRPr="008860F2" w:rsidRDefault="00ED2A04" w:rsidP="00ED2A04">
      <w:pPr>
        <w:pStyle w:val="NoSpacing"/>
        <w:rPr>
          <w:rFonts w:ascii="Angsana New" w:hAnsi="Angsana New"/>
          <w:sz w:val="28"/>
          <w:szCs w:val="28"/>
        </w:rPr>
      </w:pPr>
    </w:p>
    <w:p w14:paraId="6609B801" w14:textId="30FDC84D" w:rsidR="00CB2FF5" w:rsidRPr="008860F2" w:rsidRDefault="00CB2FF5" w:rsidP="00CB2FF5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  <w:lang w:val="th-TH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  <w:lang w:val="th-TH"/>
        </w:rPr>
        <w:t>บุคคลหรือกิจการที่เกี่ยวข้องกัน</w:t>
      </w:r>
    </w:p>
    <w:p w14:paraId="1DE4ECCF" w14:textId="77777777" w:rsidR="00CB2FF5" w:rsidRPr="008860F2" w:rsidRDefault="00CB2FF5" w:rsidP="00CB2FF5">
      <w:pPr>
        <w:pStyle w:val="Default"/>
        <w:ind w:left="540"/>
        <w:rPr>
          <w:rFonts w:ascii="Angsana New" w:hAnsi="Angsana New" w:cs="Angsana New"/>
          <w:color w:val="auto"/>
          <w:sz w:val="28"/>
          <w:szCs w:val="28"/>
        </w:rPr>
      </w:pPr>
    </w:p>
    <w:p w14:paraId="725D90FF" w14:textId="7414FE47" w:rsidR="00CB2FF5" w:rsidRPr="008860F2" w:rsidRDefault="00331ECC" w:rsidP="00CB2FF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8860F2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</w:t>
      </w:r>
      <w:r w:rsidRPr="00466628">
        <w:rPr>
          <w:rFonts w:asciiTheme="majorBidi" w:hAnsiTheme="majorBidi" w:cstheme="majorBidi"/>
          <w:b/>
          <w:sz w:val="28"/>
          <w:szCs w:val="28"/>
          <w:cs/>
        </w:rPr>
        <w:t>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="00466628" w:rsidRPr="0046662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466628">
        <w:rPr>
          <w:rFonts w:asciiTheme="majorBidi" w:hAnsiTheme="majorBidi" w:cstheme="majorBidi"/>
          <w:b/>
          <w:sz w:val="28"/>
          <w:szCs w:val="28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46662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466628">
        <w:rPr>
          <w:rFonts w:asciiTheme="majorBidi" w:hAnsiTheme="majorBidi" w:cstheme="majorBidi"/>
          <w:b/>
          <w:sz w:val="28"/>
          <w:szCs w:val="28"/>
          <w:cs/>
        </w:rPr>
        <w:t>หรือกลุ่มบริษัท</w:t>
      </w:r>
      <w:r w:rsidRPr="008860F2">
        <w:rPr>
          <w:rFonts w:asciiTheme="majorBidi" w:hAnsiTheme="majorBidi" w:cstheme="majorBidi"/>
          <w:b/>
          <w:sz w:val="28"/>
          <w:szCs w:val="28"/>
          <w:cs/>
        </w:rPr>
        <w:t>มีอำนาจควบคุม</w:t>
      </w:r>
      <w:r w:rsidRPr="00466628">
        <w:rPr>
          <w:rFonts w:asciiTheme="majorBidi" w:hAnsiTheme="majorBidi" w:cstheme="majorBidi"/>
          <w:b/>
          <w:sz w:val="28"/>
          <w:szCs w:val="28"/>
          <w:cs/>
        </w:rPr>
        <w:t>หรือควบคุมร่วมกัน</w:t>
      </w:r>
      <w:r w:rsidRPr="008860F2">
        <w:rPr>
          <w:rFonts w:asciiTheme="majorBidi" w:hAnsiTheme="majorBidi" w:cstheme="majorBidi"/>
          <w:b/>
          <w:sz w:val="28"/>
          <w:szCs w:val="28"/>
          <w:cs/>
        </w:rPr>
        <w:t>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A9071A3" w14:textId="1FE6804E" w:rsidR="00331ECC" w:rsidRDefault="00331ECC" w:rsidP="00CB2FF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62643C60" w14:textId="77777777" w:rsidR="00F9288E" w:rsidRPr="008860F2" w:rsidRDefault="00F9288E" w:rsidP="00A3346B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รายงานทางการเงินจำแนกตามส่วนงาน</w:t>
      </w:r>
    </w:p>
    <w:p w14:paraId="2F6ED0B2" w14:textId="77777777" w:rsidR="00EF1923" w:rsidRDefault="00EF1923" w:rsidP="00445741">
      <w:pPr>
        <w:spacing w:line="240" w:lineRule="auto"/>
        <w:ind w:left="540"/>
        <w:rPr>
          <w:rFonts w:ascii="Angsana New" w:eastAsia="Calibri" w:hAnsi="Angsana New"/>
          <w:sz w:val="28"/>
          <w:szCs w:val="28"/>
        </w:rPr>
      </w:pPr>
    </w:p>
    <w:p w14:paraId="06302C6C" w14:textId="292C9C24" w:rsidR="00F9288E" w:rsidRPr="008860F2" w:rsidRDefault="00F9288E" w:rsidP="00445741">
      <w:pPr>
        <w:spacing w:line="240" w:lineRule="auto"/>
        <w:ind w:left="540"/>
        <w:rPr>
          <w:rFonts w:ascii="Angsana New" w:eastAsia="Calibri" w:hAnsi="Angsana New"/>
          <w:sz w:val="28"/>
          <w:szCs w:val="28"/>
        </w:rPr>
      </w:pPr>
      <w:r w:rsidRPr="008860F2">
        <w:rPr>
          <w:rFonts w:ascii="Angsana New" w:eastAsia="Calibri" w:hAnsi="Angsana New"/>
          <w:sz w:val="28"/>
          <w:szCs w:val="28"/>
          <w:cs/>
        </w:rPr>
        <w:t>ผลการดำเนินงานของส่วนงานที่รายงานต่อ</w:t>
      </w:r>
      <w:r w:rsidR="00B7256E" w:rsidRPr="008860F2">
        <w:rPr>
          <w:rFonts w:ascii="Angsana New" w:eastAsia="Calibri" w:hAnsi="Angsana New"/>
          <w:sz w:val="28"/>
          <w:szCs w:val="28"/>
          <w:cs/>
        </w:rPr>
        <w:t>คณะกรรมการบริหาร</w:t>
      </w:r>
      <w:r w:rsidRPr="008860F2">
        <w:rPr>
          <w:rFonts w:ascii="Angsana New" w:eastAsia="Calibri" w:hAnsi="Angsana New"/>
          <w:sz w:val="28"/>
          <w:szCs w:val="28"/>
          <w:cs/>
        </w:rPr>
        <w:t xml:space="preserve">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  <w:r w:rsidR="00B7256E" w:rsidRPr="008860F2">
        <w:rPr>
          <w:rFonts w:ascii="Angsana New" w:eastAsia="Calibri" w:hAnsi="Angsana New"/>
          <w:sz w:val="28"/>
          <w:szCs w:val="28"/>
        </w:rPr>
        <w:t xml:space="preserve"> </w:t>
      </w:r>
      <w:r w:rsidR="00213094" w:rsidRPr="008860F2">
        <w:rPr>
          <w:rFonts w:ascii="Angsana New" w:eastAsia="Calibri" w:hAnsi="Angsana New"/>
          <w:sz w:val="28"/>
          <w:szCs w:val="28"/>
          <w:cs/>
        </w:rPr>
        <w:t>รายการที่ไม่สามารถเป็นส่วนได้ส่วนใหญ่เป็นรายการรายได้อื่น ส่วนแบ่งกำไร(ขาดทุน) จากบริษัทร่วม</w:t>
      </w:r>
      <w:r w:rsidR="00F61FA4" w:rsidRPr="008860F2">
        <w:rPr>
          <w:rFonts w:ascii="Angsana New" w:eastAsia="Calibri" w:hAnsi="Angsana New"/>
          <w:sz w:val="28"/>
          <w:szCs w:val="28"/>
          <w:cs/>
        </w:rPr>
        <w:t>และการร่วมค้า</w:t>
      </w:r>
      <w:r w:rsidR="00213094" w:rsidRPr="008860F2">
        <w:rPr>
          <w:rFonts w:ascii="Angsana New" w:eastAsia="Calibri" w:hAnsi="Angsana New"/>
          <w:sz w:val="28"/>
          <w:szCs w:val="28"/>
          <w:cs/>
        </w:rPr>
        <w:t xml:space="preserve"> ต้นทุนทางการเงิน สินทรัพย์และหนี้สินอื่น</w:t>
      </w:r>
    </w:p>
    <w:p w14:paraId="6C6E1A7E" w14:textId="77777777" w:rsidR="00F9512B" w:rsidRPr="008860F2" w:rsidRDefault="00F9512B" w:rsidP="00445741">
      <w:pPr>
        <w:spacing w:line="240" w:lineRule="auto"/>
        <w:ind w:left="540"/>
        <w:rPr>
          <w:rFonts w:ascii="Angsana New" w:eastAsia="Calibri" w:hAnsi="Angsana New"/>
          <w:sz w:val="28"/>
          <w:szCs w:val="28"/>
          <w:cs/>
        </w:rPr>
      </w:pPr>
    </w:p>
    <w:p w14:paraId="7C44B786" w14:textId="5737E394" w:rsidR="00E5787C" w:rsidRPr="008860F2" w:rsidRDefault="00E5787C" w:rsidP="002C0C99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 xml:space="preserve">ผลกระทบจากการแพร่ระบาดของโรคติดเชื้อโคโรนา </w:t>
      </w:r>
      <w:r w:rsidR="001C44E4">
        <w:rPr>
          <w:rFonts w:asciiTheme="majorBidi" w:hAnsiTheme="majorBidi" w:cstheme="majorBidi"/>
          <w:sz w:val="28"/>
          <w:szCs w:val="28"/>
          <w:u w:val="none"/>
        </w:rPr>
        <w:t>2019</w:t>
      </w: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  <w:r w:rsidRPr="00B200B2">
        <w:rPr>
          <w:rFonts w:asciiTheme="majorBidi" w:hAnsiTheme="majorBidi" w:cstheme="majorBidi"/>
          <w:sz w:val="28"/>
          <w:szCs w:val="28"/>
          <w:u w:val="none"/>
        </w:rPr>
        <w:t>(</w:t>
      </w:r>
      <w:r w:rsidR="00B200B2">
        <w:rPr>
          <w:rFonts w:asciiTheme="majorBidi" w:hAnsiTheme="majorBidi" w:cstheme="majorBidi"/>
          <w:sz w:val="28"/>
          <w:szCs w:val="28"/>
          <w:u w:val="none"/>
        </w:rPr>
        <w:t>COVID</w:t>
      </w:r>
      <w:r w:rsidRPr="008860F2">
        <w:rPr>
          <w:rFonts w:asciiTheme="majorBidi" w:hAnsiTheme="majorBidi" w:cstheme="majorBidi"/>
          <w:sz w:val="28"/>
          <w:szCs w:val="28"/>
          <w:u w:val="none"/>
        </w:rPr>
        <w:t>-</w:t>
      </w:r>
      <w:r w:rsidR="006A4D4C">
        <w:rPr>
          <w:rFonts w:asciiTheme="majorBidi" w:hAnsiTheme="majorBidi" w:cstheme="majorBidi"/>
          <w:sz w:val="28"/>
          <w:szCs w:val="28"/>
          <w:u w:val="none"/>
        </w:rPr>
        <w:t>19</w:t>
      </w:r>
      <w:r w:rsidRPr="008860F2">
        <w:rPr>
          <w:rFonts w:asciiTheme="majorBidi" w:hAnsiTheme="majorBidi" w:cstheme="majorBidi"/>
          <w:sz w:val="28"/>
          <w:szCs w:val="28"/>
          <w:u w:val="none"/>
        </w:rPr>
        <w:t>)</w:t>
      </w: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73417787" w14:textId="77777777" w:rsidR="00E5787C" w:rsidRPr="008860F2" w:rsidRDefault="00E5787C" w:rsidP="00E5787C"/>
    <w:p w14:paraId="31937858" w14:textId="3CB709E7" w:rsidR="00E5787C" w:rsidRPr="008860F2" w:rsidRDefault="00E5787C" w:rsidP="00E5787C">
      <w:pPr>
        <w:spacing w:line="240" w:lineRule="auto"/>
        <w:ind w:left="540"/>
        <w:rPr>
          <w:rFonts w:ascii="Angsana New" w:eastAsia="Calibri" w:hAnsi="Angsana New"/>
          <w:sz w:val="28"/>
          <w:szCs w:val="28"/>
        </w:rPr>
      </w:pPr>
      <w:r w:rsidRPr="008860F2">
        <w:rPr>
          <w:rFonts w:ascii="Angsana New" w:eastAsia="Calibri" w:hAnsi="Angsana New"/>
          <w:sz w:val="28"/>
          <w:szCs w:val="28"/>
          <w:cs/>
        </w:rPr>
        <w:t>ในเดือนมีนาคม</w:t>
      </w:r>
      <w:r w:rsidRPr="008860F2">
        <w:rPr>
          <w:rFonts w:ascii="Angsana New" w:eastAsia="Calibri" w:hAnsi="Angsana New"/>
          <w:sz w:val="28"/>
          <w:szCs w:val="28"/>
        </w:rPr>
        <w:t xml:space="preserve"> 2563</w:t>
      </w:r>
      <w:r w:rsidRPr="008860F2">
        <w:rPr>
          <w:rFonts w:ascii="Angsana New" w:eastAsia="Calibri" w:hAnsi="Angsana New" w:hint="cs"/>
          <w:sz w:val="28"/>
          <w:szCs w:val="28"/>
        </w:rPr>
        <w:t xml:space="preserve"> </w:t>
      </w:r>
      <w:r w:rsidRPr="008860F2">
        <w:rPr>
          <w:rFonts w:ascii="Angsana New" w:eastAsia="Calibri" w:hAnsi="Angsana New" w:hint="cs"/>
          <w:sz w:val="28"/>
          <w:szCs w:val="28"/>
          <w:cs/>
        </w:rPr>
        <w:t>ส่วนงานราชการ</w:t>
      </w:r>
      <w:r w:rsidRPr="008860F2">
        <w:rPr>
          <w:rFonts w:ascii="Angsana New" w:eastAsia="Calibri" w:hAnsi="Angsana New"/>
          <w:sz w:val="28"/>
          <w:szCs w:val="28"/>
          <w:cs/>
        </w:rPr>
        <w:t>ได้กำหนดให้มีการปิด</w:t>
      </w:r>
      <w:r w:rsidRPr="008860F2">
        <w:rPr>
          <w:rFonts w:ascii="Angsana New" w:eastAsia="Calibri" w:hAnsi="Angsana New" w:hint="cs"/>
          <w:sz w:val="28"/>
          <w:szCs w:val="28"/>
          <w:cs/>
        </w:rPr>
        <w:t>สถานประกอบการ</w:t>
      </w:r>
      <w:r w:rsidRPr="008860F2">
        <w:rPr>
          <w:rFonts w:ascii="Angsana New" w:eastAsia="Calibri" w:hAnsi="Angsana New"/>
          <w:sz w:val="28"/>
          <w:szCs w:val="28"/>
          <w:cs/>
        </w:rPr>
        <w:t>หรือลดเวลาประกอบกิจการ</w:t>
      </w:r>
      <w:r w:rsidR="00B200B2">
        <w:rPr>
          <w:rFonts w:ascii="Angsana New" w:eastAsia="Calibri" w:hAnsi="Angsana New" w:hint="cs"/>
          <w:sz w:val="28"/>
          <w:szCs w:val="28"/>
          <w:cs/>
        </w:rPr>
        <w:t>ลง</w:t>
      </w:r>
      <w:r w:rsidR="00B200B2">
        <w:rPr>
          <w:rFonts w:ascii="Angsana New" w:eastAsia="Calibri" w:hAnsi="Angsana New"/>
          <w:sz w:val="28"/>
          <w:szCs w:val="28"/>
        </w:rPr>
        <w:t xml:space="preserve"> </w:t>
      </w:r>
      <w:r w:rsidR="00B200B2">
        <w:rPr>
          <w:rFonts w:ascii="Angsana New" w:eastAsia="Calibri" w:hAnsi="Angsana New" w:hint="cs"/>
          <w:sz w:val="28"/>
          <w:szCs w:val="28"/>
          <w:cs/>
        </w:rPr>
        <w:t>คณะกรรมการบริหาร</w:t>
      </w:r>
      <w:r w:rsidRPr="008860F2">
        <w:rPr>
          <w:rFonts w:ascii="Angsana New" w:eastAsia="Calibri" w:hAnsi="Angsana New"/>
          <w:sz w:val="28"/>
          <w:szCs w:val="28"/>
          <w:cs/>
        </w:rPr>
        <w:t>ของ</w:t>
      </w:r>
      <w:r w:rsidRPr="008860F2">
        <w:rPr>
          <w:rFonts w:ascii="Angsana New" w:eastAsia="Calibri" w:hAnsi="Angsana New" w:hint="cs"/>
          <w:sz w:val="28"/>
          <w:szCs w:val="28"/>
          <w:cs/>
        </w:rPr>
        <w:t>บริษัท</w:t>
      </w:r>
      <w:r w:rsidR="00B200B2">
        <w:rPr>
          <w:rFonts w:ascii="Angsana New" w:eastAsia="Calibri" w:hAnsi="Angsana New" w:hint="cs"/>
          <w:sz w:val="28"/>
          <w:szCs w:val="28"/>
          <w:cs/>
        </w:rPr>
        <w:t xml:space="preserve">ได้ตัดสินใจที่จะหยุดดำเนินงานโรงแรม โมเดน่า บาย เฟรเซอร์ บุรีรัมย์ </w:t>
      </w:r>
      <w:r w:rsidRPr="008860F2">
        <w:rPr>
          <w:rFonts w:ascii="Angsana New" w:eastAsia="Calibri" w:hAnsi="Angsana New"/>
          <w:sz w:val="28"/>
          <w:szCs w:val="28"/>
          <w:cs/>
        </w:rPr>
        <w:t>เป็นการชั่วคราว</w:t>
      </w:r>
      <w:r w:rsidRPr="008860F2">
        <w:rPr>
          <w:rFonts w:ascii="Angsana New" w:eastAsia="Calibri" w:hAnsi="Angsana New"/>
          <w:sz w:val="28"/>
          <w:szCs w:val="28"/>
        </w:rPr>
        <w:t xml:space="preserve"> </w:t>
      </w:r>
      <w:r w:rsidRPr="008860F2">
        <w:rPr>
          <w:rFonts w:ascii="Angsana New" w:eastAsia="Calibri" w:hAnsi="Angsana New" w:hint="cs"/>
          <w:sz w:val="28"/>
          <w:szCs w:val="28"/>
          <w:cs/>
        </w:rPr>
        <w:t>ระหว่าง</w:t>
      </w:r>
      <w:r w:rsidRPr="008860F2">
        <w:rPr>
          <w:rFonts w:ascii="Angsana New" w:eastAsia="Calibri" w:hAnsi="Angsana New"/>
          <w:sz w:val="28"/>
          <w:szCs w:val="28"/>
          <w:cs/>
        </w:rPr>
        <w:t>วันที่</w:t>
      </w:r>
      <w:r w:rsidR="00B200B2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="00B200B2">
        <w:rPr>
          <w:rFonts w:ascii="Angsana New" w:eastAsia="Calibri" w:hAnsi="Angsana New"/>
          <w:sz w:val="28"/>
          <w:szCs w:val="28"/>
        </w:rPr>
        <w:t xml:space="preserve">5 </w:t>
      </w:r>
      <w:r w:rsidR="00B200B2">
        <w:rPr>
          <w:rFonts w:ascii="Angsana New" w:eastAsia="Calibri" w:hAnsi="Angsana New" w:hint="cs"/>
          <w:sz w:val="28"/>
          <w:szCs w:val="28"/>
          <w:cs/>
        </w:rPr>
        <w:t xml:space="preserve">เมษายน </w:t>
      </w:r>
      <w:r w:rsidR="00B200B2">
        <w:rPr>
          <w:rFonts w:ascii="Angsana New" w:eastAsia="Calibri" w:hAnsi="Angsana New"/>
          <w:sz w:val="28"/>
          <w:szCs w:val="28"/>
        </w:rPr>
        <w:t>2563</w:t>
      </w:r>
      <w:r w:rsidRPr="008860F2">
        <w:rPr>
          <w:rFonts w:ascii="Angsana New" w:eastAsia="Calibri" w:hAnsi="Angsana New" w:hint="cs"/>
          <w:sz w:val="28"/>
          <w:szCs w:val="28"/>
          <w:cs/>
        </w:rPr>
        <w:t xml:space="preserve"> ถึงวันที่ </w:t>
      </w:r>
      <w:r w:rsidR="00B200B2">
        <w:rPr>
          <w:rFonts w:ascii="Angsana New" w:eastAsia="Calibri" w:hAnsi="Angsana New"/>
          <w:sz w:val="28"/>
          <w:szCs w:val="28"/>
        </w:rPr>
        <w:t xml:space="preserve">15 </w:t>
      </w:r>
      <w:r w:rsidR="00B200B2">
        <w:rPr>
          <w:rFonts w:ascii="Angsana New" w:eastAsia="Calibri" w:hAnsi="Angsana New" w:hint="cs"/>
          <w:sz w:val="28"/>
          <w:szCs w:val="28"/>
          <w:cs/>
        </w:rPr>
        <w:t xml:space="preserve">สิงหาคม </w:t>
      </w:r>
      <w:r w:rsidR="00B200B2">
        <w:rPr>
          <w:rFonts w:ascii="Angsana New" w:eastAsia="Calibri" w:hAnsi="Angsana New"/>
          <w:sz w:val="28"/>
          <w:szCs w:val="28"/>
        </w:rPr>
        <w:t>2563</w:t>
      </w:r>
      <w:r w:rsidRPr="008860F2">
        <w:rPr>
          <w:rFonts w:ascii="Angsana New" w:eastAsia="Calibri" w:hAnsi="Angsana New"/>
          <w:sz w:val="28"/>
          <w:szCs w:val="28"/>
        </w:rPr>
        <w:t xml:space="preserve"> </w:t>
      </w:r>
      <w:r w:rsidRPr="008860F2">
        <w:rPr>
          <w:rFonts w:ascii="Angsana New" w:eastAsia="Calibri" w:hAnsi="Angsana New"/>
          <w:sz w:val="28"/>
          <w:szCs w:val="28"/>
          <w:cs/>
        </w:rPr>
        <w:t>เพื่อจะจำกัดผลกระทบจากการแพร่ระบาดของ</w:t>
      </w:r>
      <w:r w:rsidRPr="008860F2">
        <w:rPr>
          <w:rFonts w:ascii="Angsana New" w:eastAsia="Calibri" w:hAnsi="Angsana New" w:hint="cs"/>
          <w:sz w:val="28"/>
          <w:szCs w:val="28"/>
          <w:cs/>
        </w:rPr>
        <w:t>โรคติดเชื้อไวรัส</w:t>
      </w:r>
      <w:r w:rsidR="00B200B2">
        <w:rPr>
          <w:rFonts w:ascii="Angsana New" w:eastAsia="Calibri" w:hAnsi="Angsana New"/>
          <w:sz w:val="28"/>
          <w:szCs w:val="28"/>
          <w:cs/>
        </w:rPr>
        <w:br/>
      </w:r>
      <w:r w:rsidRPr="008860F2">
        <w:rPr>
          <w:rFonts w:ascii="Angsana New" w:eastAsia="Calibri" w:hAnsi="Angsana New" w:hint="cs"/>
          <w:sz w:val="28"/>
          <w:szCs w:val="28"/>
          <w:cs/>
        </w:rPr>
        <w:t xml:space="preserve">โคโรนา </w:t>
      </w:r>
      <w:r w:rsidRPr="008860F2">
        <w:rPr>
          <w:rFonts w:ascii="Angsana New" w:eastAsia="Calibri" w:hAnsi="Angsana New" w:hint="cs"/>
          <w:sz w:val="28"/>
          <w:szCs w:val="28"/>
        </w:rPr>
        <w:t>2019 (</w:t>
      </w:r>
      <w:r w:rsidR="00B200B2">
        <w:rPr>
          <w:rFonts w:ascii="Angsana New" w:eastAsia="Calibri" w:hAnsi="Angsana New"/>
          <w:sz w:val="28"/>
          <w:szCs w:val="28"/>
        </w:rPr>
        <w:t>COVID</w:t>
      </w:r>
      <w:r w:rsidRPr="008860F2">
        <w:rPr>
          <w:rFonts w:ascii="Angsana New" w:eastAsia="Calibri" w:hAnsi="Angsana New" w:hint="cs"/>
          <w:sz w:val="28"/>
          <w:szCs w:val="28"/>
        </w:rPr>
        <w:t xml:space="preserve">-19)  </w:t>
      </w:r>
    </w:p>
    <w:p w14:paraId="017C9D04" w14:textId="77777777" w:rsidR="00E5787C" w:rsidRPr="008860F2" w:rsidRDefault="00E5787C" w:rsidP="00E5787C">
      <w:pPr>
        <w:spacing w:line="240" w:lineRule="auto"/>
        <w:ind w:left="540"/>
        <w:rPr>
          <w:rFonts w:ascii="Angsana New" w:eastAsia="Calibri" w:hAnsi="Angsana New"/>
          <w:sz w:val="28"/>
          <w:szCs w:val="28"/>
        </w:rPr>
      </w:pPr>
    </w:p>
    <w:p w14:paraId="24A05C26" w14:textId="5BA4C635" w:rsidR="00E5787C" w:rsidRPr="008860F2" w:rsidRDefault="00E5787C" w:rsidP="00E5787C">
      <w:pPr>
        <w:spacing w:line="240" w:lineRule="auto"/>
        <w:ind w:left="540"/>
        <w:rPr>
          <w:rFonts w:ascii="Angsana New" w:eastAsia="Calibri" w:hAnsi="Angsana New"/>
          <w:sz w:val="28"/>
          <w:szCs w:val="28"/>
        </w:rPr>
      </w:pPr>
      <w:r w:rsidRPr="008860F2">
        <w:rPr>
          <w:rFonts w:ascii="Angsana New" w:eastAsia="Calibri" w:hAnsi="Angsana New"/>
          <w:sz w:val="28"/>
          <w:szCs w:val="28"/>
          <w:cs/>
        </w:rPr>
        <w:t>ทั้งนี้ ผู้บริหารมีการติดตามสถานการณ์ดังกล่าวอย่างใกล้ชิดเพื่อให้มั่นใจว่าพนักงานของ</w:t>
      </w:r>
      <w:r w:rsidRPr="008860F2">
        <w:rPr>
          <w:rFonts w:ascii="Angsana New" w:eastAsia="Calibri" w:hAnsi="Angsana New" w:hint="cs"/>
          <w:sz w:val="28"/>
          <w:szCs w:val="28"/>
          <w:cs/>
        </w:rPr>
        <w:t>กลุ่มบริษัท</w:t>
      </w:r>
      <w:r w:rsidRPr="008860F2">
        <w:rPr>
          <w:rFonts w:ascii="Angsana New" w:eastAsia="Calibri" w:hAnsi="Angsana New"/>
          <w:sz w:val="28"/>
          <w:szCs w:val="28"/>
          <w:cs/>
        </w:rPr>
        <w:t>ปลอดภัย</w:t>
      </w:r>
      <w:r w:rsidRPr="008860F2">
        <w:rPr>
          <w:rFonts w:ascii="Angsana New" w:eastAsia="Calibri" w:hAnsi="Angsana New" w:hint="cs"/>
          <w:sz w:val="28"/>
          <w:szCs w:val="28"/>
          <w:cs/>
        </w:rPr>
        <w:t xml:space="preserve"> รวมถึง</w:t>
      </w:r>
      <w:r w:rsidRPr="008860F2">
        <w:rPr>
          <w:rFonts w:ascii="Angsana New" w:eastAsia="Calibri" w:hAnsi="Angsana New"/>
          <w:sz w:val="28"/>
          <w:szCs w:val="28"/>
          <w:cs/>
        </w:rPr>
        <w:t>มีการดำเนินการอย่างต่อเนื่องเพื่อแก้ปัญหาจากสถานการณ์ดังกล่าวเพื่อลดกระทบต่อสินทรัพย์และการดำเนินงานของ</w:t>
      </w:r>
      <w:r w:rsidRPr="008860F2">
        <w:rPr>
          <w:rFonts w:ascii="Angsana New" w:eastAsia="Calibri" w:hAnsi="Angsana New" w:hint="cs"/>
          <w:sz w:val="28"/>
          <w:szCs w:val="28"/>
          <w:cs/>
        </w:rPr>
        <w:t>กลุ่มบริษัท</w:t>
      </w:r>
    </w:p>
    <w:p w14:paraId="21E22DF3" w14:textId="5A274568" w:rsidR="009825DA" w:rsidRDefault="009825DA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</w:p>
    <w:p w14:paraId="45157E5D" w14:textId="77777777" w:rsidR="002A5B31" w:rsidRDefault="002A5B31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7A8F1B2A" w14:textId="2D9697BD" w:rsidR="00551BB5" w:rsidRPr="008860F2" w:rsidRDefault="00551BB5" w:rsidP="00551BB5">
      <w:pPr>
        <w:tabs>
          <w:tab w:val="left" w:pos="720"/>
        </w:tabs>
        <w:spacing w:line="240" w:lineRule="auto"/>
        <w:ind w:left="547"/>
        <w:rPr>
          <w:rFonts w:ascii="Angsana New" w:hAnsi="Angsana New"/>
          <w:color w:val="000000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ทั้งนี้ </w:t>
      </w:r>
      <w:r w:rsidRPr="00B200B2">
        <w:rPr>
          <w:rFonts w:ascii="Angsana New" w:hAnsi="Angsana New"/>
          <w:sz w:val="28"/>
          <w:szCs w:val="28"/>
          <w:cs/>
        </w:rPr>
        <w:t>ณ</w:t>
      </w:r>
      <w:r w:rsidRPr="00B200B2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Pr="00B200B2">
        <w:rPr>
          <w:rFonts w:ascii="Angsana New" w:hAnsi="Angsana New" w:hint="cs"/>
          <w:sz w:val="28"/>
          <w:szCs w:val="28"/>
        </w:rPr>
        <w:t>3</w:t>
      </w:r>
      <w:r w:rsidRPr="00B200B2">
        <w:rPr>
          <w:rFonts w:ascii="Angsana New" w:hAnsi="Angsana New"/>
          <w:sz w:val="28"/>
          <w:szCs w:val="28"/>
        </w:rPr>
        <w:t>0</w:t>
      </w:r>
      <w:r w:rsidRPr="00B200B2">
        <w:rPr>
          <w:rFonts w:ascii="Angsana New" w:hAnsi="Angsana New" w:hint="cs"/>
          <w:sz w:val="28"/>
          <w:szCs w:val="28"/>
        </w:rPr>
        <w:t xml:space="preserve"> </w:t>
      </w:r>
      <w:r w:rsidRPr="00B200B2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B200B2">
        <w:rPr>
          <w:rFonts w:ascii="Angsana New" w:hAnsi="Angsana New" w:hint="cs"/>
          <w:sz w:val="28"/>
          <w:szCs w:val="28"/>
        </w:rPr>
        <w:t xml:space="preserve">2563 </w:t>
      </w:r>
      <w:r w:rsidRPr="00B200B2">
        <w:rPr>
          <w:rFonts w:ascii="Angsana New" w:hAnsi="Angsana New"/>
          <w:sz w:val="28"/>
          <w:szCs w:val="28"/>
          <w:cs/>
        </w:rPr>
        <w:t>สถานการณ์ของการแพร่ระบาดดังกล่าว</w:t>
      </w:r>
      <w:r w:rsidRPr="00B200B2">
        <w:rPr>
          <w:rFonts w:ascii="Angsana New" w:hAnsi="Angsana New" w:hint="cs"/>
          <w:sz w:val="28"/>
          <w:szCs w:val="28"/>
          <w:cs/>
        </w:rPr>
        <w:t>ในประเทศ</w:t>
      </w:r>
      <w:r w:rsidRPr="00B200B2">
        <w:rPr>
          <w:rFonts w:ascii="Angsana New" w:hAnsi="Angsana New"/>
          <w:sz w:val="28"/>
          <w:szCs w:val="28"/>
          <w:cs/>
        </w:rPr>
        <w:t>ยังไม่สิ้นสุด ทำให้เกิดความไม่แน่นอนในการประมาณการผลกระทบที่คาดว่าจะเกิดขึ้น</w:t>
      </w:r>
      <w:r w:rsidRPr="00B200B2">
        <w:rPr>
          <w:rFonts w:ascii="Angsana New" w:hAnsi="Angsana New" w:hint="cs"/>
          <w:sz w:val="28"/>
          <w:szCs w:val="28"/>
          <w:cs/>
        </w:rPr>
        <w:t xml:space="preserve"> กลุ่มบริษัท</w:t>
      </w:r>
      <w:r w:rsidRPr="00B200B2">
        <w:rPr>
          <w:rFonts w:ascii="Angsana New" w:hAnsi="Angsana New" w:hint="cs"/>
          <w:color w:val="000000"/>
          <w:sz w:val="28"/>
          <w:szCs w:val="28"/>
          <w:cs/>
        </w:rPr>
        <w:t>จึง</w:t>
      </w:r>
      <w:r w:rsidRPr="008860F2">
        <w:rPr>
          <w:rFonts w:ascii="Angsana New" w:hAnsi="Angsana New" w:hint="cs"/>
          <w:color w:val="000000"/>
          <w:sz w:val="28"/>
          <w:szCs w:val="28"/>
          <w:cs/>
        </w:rPr>
        <w:t xml:space="preserve">เลือกปฏิบัติตามแนวปฏิบัติทางการบัญชี เรื่อง มาตรการ 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B200B2">
        <w:rPr>
          <w:rFonts w:ascii="Angsana New" w:hAnsi="Angsana New"/>
          <w:color w:val="000000"/>
          <w:sz w:val="28"/>
          <w:szCs w:val="28"/>
        </w:rPr>
        <w:t>2019</w:t>
      </w:r>
      <w:r w:rsidRPr="008860F2">
        <w:rPr>
          <w:rFonts w:ascii="Angsana New" w:hAnsi="Angsana New" w:hint="cs"/>
          <w:color w:val="000000"/>
          <w:sz w:val="28"/>
          <w:szCs w:val="28"/>
          <w:cs/>
        </w:rPr>
        <w:t xml:space="preserve"> (</w:t>
      </w:r>
      <w:r w:rsidRPr="008860F2">
        <w:rPr>
          <w:rFonts w:ascii="Angsana New" w:hAnsi="Angsana New" w:hint="cs"/>
          <w:color w:val="000000"/>
          <w:sz w:val="28"/>
          <w:szCs w:val="28"/>
        </w:rPr>
        <w:t>COVID-</w:t>
      </w:r>
      <w:r w:rsidR="00B200B2">
        <w:rPr>
          <w:rFonts w:ascii="Angsana New" w:hAnsi="Angsana New"/>
          <w:color w:val="000000"/>
          <w:sz w:val="28"/>
          <w:szCs w:val="28"/>
        </w:rPr>
        <w:t>19</w:t>
      </w:r>
      <w:r w:rsidRPr="008860F2">
        <w:rPr>
          <w:rFonts w:ascii="Angsana New" w:hAnsi="Angsana New" w:hint="cs"/>
          <w:color w:val="000000"/>
          <w:sz w:val="28"/>
          <w:szCs w:val="28"/>
          <w:cs/>
        </w:rPr>
        <w:t xml:space="preserve">) ในเรื่องดังต่อไปนี้ </w:t>
      </w:r>
    </w:p>
    <w:p w14:paraId="5F121630" w14:textId="77777777" w:rsidR="00551BB5" w:rsidRPr="008860F2" w:rsidRDefault="00551BB5" w:rsidP="00551BB5">
      <w:pPr>
        <w:pStyle w:val="AccountingPolicy"/>
        <w:tabs>
          <w:tab w:val="left" w:pos="-6210"/>
        </w:tabs>
        <w:ind w:left="540" w:firstLine="0"/>
        <w:rPr>
          <w:rFonts w:ascii="Angsana New" w:hAnsi="Angsana New" w:cs="Angsana New"/>
          <w:lang w:bidi="th-TH"/>
        </w:rPr>
      </w:pPr>
    </w:p>
    <w:p w14:paraId="53EA1A0F" w14:textId="1DF46D2E" w:rsidR="00551BB5" w:rsidRPr="008860F2" w:rsidRDefault="00551BB5" w:rsidP="002C0C99">
      <w:pPr>
        <w:pStyle w:val="ListParagraph"/>
        <w:numPr>
          <w:ilvl w:val="0"/>
          <w:numId w:val="22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900"/>
        <w:contextualSpacing/>
        <w:rPr>
          <w:rFonts w:ascii="Angsana New" w:hAnsi="Angsana New"/>
          <w:i/>
          <w:iCs/>
          <w:color w:val="000000"/>
          <w:sz w:val="28"/>
          <w:szCs w:val="28"/>
        </w:rPr>
      </w:pPr>
      <w:r w:rsidRPr="008860F2">
        <w:rPr>
          <w:rFonts w:ascii="Angsana New" w:hAnsi="Angsana New" w:hint="cs"/>
          <w:i/>
          <w:iCs/>
          <w:color w:val="000000"/>
          <w:sz w:val="28"/>
          <w:szCs w:val="28"/>
          <w:cs/>
        </w:rPr>
        <w:t>การด้อยค่าของสินทรัพย์</w:t>
      </w:r>
    </w:p>
    <w:p w14:paraId="56F69D7F" w14:textId="77777777" w:rsidR="00551BB5" w:rsidRPr="008860F2" w:rsidRDefault="00551BB5" w:rsidP="00551BB5">
      <w:pPr>
        <w:pStyle w:val="ListParagraph"/>
        <w:tabs>
          <w:tab w:val="left" w:pos="720"/>
        </w:tabs>
        <w:spacing w:line="240" w:lineRule="auto"/>
        <w:ind w:left="900"/>
        <w:rPr>
          <w:rFonts w:ascii="Angsana New" w:hAnsi="Angsana New"/>
          <w:color w:val="000000"/>
          <w:sz w:val="20"/>
          <w:szCs w:val="20"/>
        </w:rPr>
      </w:pPr>
    </w:p>
    <w:p w14:paraId="4E04E821" w14:textId="649D8D26" w:rsidR="00551BB5" w:rsidRDefault="00551BB5" w:rsidP="00551BB5">
      <w:pPr>
        <w:pStyle w:val="ListParagraph"/>
        <w:tabs>
          <w:tab w:val="left" w:pos="720"/>
        </w:tabs>
        <w:spacing w:line="240" w:lineRule="auto"/>
        <w:ind w:left="900"/>
        <w:rPr>
          <w:rFonts w:ascii="Angsana New" w:hAnsi="Angsana New"/>
          <w:sz w:val="28"/>
          <w:szCs w:val="28"/>
        </w:rPr>
      </w:pPr>
      <w:r w:rsidRPr="00A8784D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8860F2">
        <w:rPr>
          <w:rFonts w:ascii="Angsana New" w:hAnsi="Angsana New" w:hint="cs"/>
          <w:sz w:val="28"/>
          <w:szCs w:val="28"/>
          <w:cs/>
        </w:rPr>
        <w:t xml:space="preserve">เลือกไม่นำสถานการณ์ </w:t>
      </w:r>
      <w:r w:rsidRPr="008860F2">
        <w:rPr>
          <w:rFonts w:ascii="Angsana New" w:hAnsi="Angsana New" w:hint="cs"/>
          <w:sz w:val="28"/>
          <w:szCs w:val="28"/>
        </w:rPr>
        <w:t>COVID</w:t>
      </w:r>
      <w:r w:rsidRPr="00A8784D">
        <w:rPr>
          <w:rFonts w:ascii="Angsana New" w:hAnsi="Angsana New" w:hint="cs"/>
          <w:sz w:val="28"/>
          <w:szCs w:val="28"/>
        </w:rPr>
        <w:t xml:space="preserve">-19 </w:t>
      </w:r>
      <w:r w:rsidRPr="00A8784D">
        <w:rPr>
          <w:rFonts w:ascii="Angsana New" w:hAnsi="Angsana New" w:hint="cs"/>
          <w:sz w:val="28"/>
          <w:szCs w:val="28"/>
          <w:cs/>
        </w:rPr>
        <w:t>มาถือเป็นข้อบ่งชี้การด้อยค่าของที่ดิน อาคาร และอุปกรณ์</w:t>
      </w:r>
      <w:r w:rsidR="00A8784D" w:rsidRPr="00A8784D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A8784D">
        <w:rPr>
          <w:rFonts w:ascii="Angsana New" w:hAnsi="Angsana New" w:hint="cs"/>
          <w:sz w:val="28"/>
          <w:szCs w:val="28"/>
          <w:cs/>
        </w:rPr>
        <w:t>สินทรัพย์ไม่มีตัวตน</w:t>
      </w:r>
      <w:r w:rsidR="00A8784D" w:rsidRPr="00A8784D">
        <w:rPr>
          <w:rFonts w:ascii="Angsana New" w:hAnsi="Angsana New" w:hint="cs"/>
          <w:sz w:val="28"/>
          <w:szCs w:val="28"/>
          <w:cs/>
        </w:rPr>
        <w:t xml:space="preserve"> </w:t>
      </w:r>
      <w:r w:rsidRPr="00A8784D">
        <w:rPr>
          <w:rFonts w:hint="cs"/>
          <w:sz w:val="28"/>
          <w:szCs w:val="28"/>
          <w:cs/>
        </w:rPr>
        <w:t>และเลือก</w:t>
      </w:r>
      <w:r w:rsidRPr="00A8784D">
        <w:rPr>
          <w:rFonts w:ascii="Angsana New" w:hAnsi="Angsana New" w:hint="cs"/>
          <w:sz w:val="28"/>
          <w:szCs w:val="28"/>
          <w:cs/>
        </w:rPr>
        <w:t xml:space="preserve">ไม่นำข้อมูลสถานการณ์ </w:t>
      </w:r>
      <w:r w:rsidRPr="00A8784D">
        <w:rPr>
          <w:rFonts w:ascii="Angsana New" w:hAnsi="Angsana New" w:hint="cs"/>
          <w:sz w:val="28"/>
          <w:szCs w:val="28"/>
        </w:rPr>
        <w:t>COVID-19</w:t>
      </w:r>
      <w:r w:rsidRPr="00A8784D">
        <w:rPr>
          <w:rFonts w:ascii="Angsana New" w:hAnsi="Angsana New" w:hint="cs"/>
          <w:sz w:val="28"/>
          <w:szCs w:val="28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ที่อาจจะกระทบต่อการพยากรณ์ทางการเงินในอนาคตมาใช้ประกอบการทดสอบการด้อยค่าของ</w:t>
      </w:r>
      <w:r w:rsidR="00A8784D" w:rsidRPr="00A8784D">
        <w:rPr>
          <w:rFonts w:ascii="Angsana New" w:hAnsi="Angsana New" w:hint="cs"/>
          <w:sz w:val="28"/>
          <w:szCs w:val="28"/>
          <w:cs/>
        </w:rPr>
        <w:t>สินทรัพย์ดังกล่าว</w:t>
      </w:r>
    </w:p>
    <w:p w14:paraId="0B3CE311" w14:textId="77777777" w:rsidR="002A5B31" w:rsidRDefault="002A5B31" w:rsidP="00551BB5">
      <w:pPr>
        <w:pStyle w:val="ListParagraph"/>
        <w:tabs>
          <w:tab w:val="left" w:pos="720"/>
        </w:tabs>
        <w:spacing w:line="240" w:lineRule="auto"/>
        <w:ind w:left="900"/>
        <w:rPr>
          <w:rFonts w:ascii="Angsana New" w:hAnsi="Angsana New"/>
          <w:sz w:val="28"/>
          <w:szCs w:val="28"/>
        </w:rPr>
      </w:pPr>
    </w:p>
    <w:p w14:paraId="0D3DE552" w14:textId="77777777" w:rsidR="00551BB5" w:rsidRPr="008860F2" w:rsidRDefault="00551BB5" w:rsidP="002C0C99">
      <w:pPr>
        <w:pStyle w:val="ListParagraph"/>
        <w:numPr>
          <w:ilvl w:val="0"/>
          <w:numId w:val="22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900"/>
        <w:contextualSpacing/>
        <w:rPr>
          <w:rFonts w:ascii="Angsana New" w:hAnsi="Angsana New"/>
          <w:i/>
          <w:iCs/>
          <w:color w:val="000000"/>
          <w:sz w:val="28"/>
          <w:szCs w:val="28"/>
        </w:rPr>
      </w:pPr>
      <w:r w:rsidRPr="008860F2">
        <w:rPr>
          <w:rFonts w:ascii="Angsana New" w:hAnsi="Angsana New" w:hint="cs"/>
          <w:i/>
          <w:iCs/>
          <w:color w:val="000000"/>
          <w:sz w:val="28"/>
          <w:szCs w:val="28"/>
          <w:cs/>
        </w:rPr>
        <w:t>ภาษีเงินได้รอการตัดบัญชี</w:t>
      </w:r>
    </w:p>
    <w:p w14:paraId="1A933AC8" w14:textId="77777777" w:rsidR="00551BB5" w:rsidRPr="008860F2" w:rsidRDefault="00551BB5" w:rsidP="00551BB5">
      <w:pPr>
        <w:pStyle w:val="ListParagraph"/>
        <w:tabs>
          <w:tab w:val="left" w:pos="720"/>
        </w:tabs>
        <w:spacing w:line="240" w:lineRule="auto"/>
        <w:ind w:left="900"/>
        <w:rPr>
          <w:sz w:val="20"/>
          <w:szCs w:val="20"/>
          <w:shd w:val="clear" w:color="auto" w:fill="D9D9D9" w:themeFill="background1" w:themeFillShade="D9"/>
        </w:rPr>
      </w:pPr>
    </w:p>
    <w:p w14:paraId="1D42C2C8" w14:textId="622763D8" w:rsidR="00551BB5" w:rsidRPr="008860F2" w:rsidRDefault="00551BB5" w:rsidP="00551BB5">
      <w:pPr>
        <w:pStyle w:val="ListParagraph"/>
        <w:tabs>
          <w:tab w:val="left" w:pos="720"/>
        </w:tabs>
        <w:spacing w:line="240" w:lineRule="auto"/>
        <w:ind w:left="900"/>
        <w:rPr>
          <w:rFonts w:ascii="Angsana New" w:hAnsi="Angsana New"/>
          <w:sz w:val="28"/>
          <w:szCs w:val="28"/>
        </w:rPr>
      </w:pPr>
      <w:r w:rsidRPr="00A8784D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A8784D" w:rsidRPr="00A8784D">
        <w:rPr>
          <w:rFonts w:ascii="Angsana New" w:hAnsi="Angsana New" w:hint="cs"/>
          <w:sz w:val="28"/>
          <w:szCs w:val="28"/>
          <w:cs/>
        </w:rPr>
        <w:t>เ</w:t>
      </w:r>
      <w:r w:rsidRPr="008860F2">
        <w:rPr>
          <w:rFonts w:ascii="Angsana New" w:hAnsi="Angsana New" w:hint="cs"/>
          <w:sz w:val="28"/>
          <w:szCs w:val="28"/>
          <w:cs/>
        </w:rPr>
        <w:t xml:space="preserve">ลือกไม่นำข้อมูลสถานการณ์ </w:t>
      </w:r>
      <w:r w:rsidRPr="008860F2">
        <w:rPr>
          <w:rFonts w:ascii="Angsana New" w:hAnsi="Angsana New" w:hint="cs"/>
          <w:sz w:val="28"/>
          <w:szCs w:val="28"/>
        </w:rPr>
        <w:t xml:space="preserve">COVID-19 </w:t>
      </w:r>
      <w:r w:rsidRPr="008860F2">
        <w:rPr>
          <w:rFonts w:ascii="Angsana New" w:hAnsi="Angsana New" w:hint="cs"/>
          <w:sz w:val="28"/>
          <w:szCs w:val="28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Pr="008860F2">
        <w:rPr>
          <w:rFonts w:ascii="Angsana New" w:hAnsi="Angsana New" w:hint="cs"/>
          <w:sz w:val="28"/>
          <w:szCs w:val="28"/>
        </w:rPr>
        <w:t>3</w:t>
      </w:r>
      <w:r w:rsidRPr="008860F2">
        <w:rPr>
          <w:rFonts w:ascii="Angsana New" w:hAnsi="Angsana New"/>
          <w:sz w:val="28"/>
          <w:szCs w:val="28"/>
        </w:rPr>
        <w:t xml:space="preserve">0 </w:t>
      </w:r>
      <w:r w:rsidRPr="008860F2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8860F2">
        <w:rPr>
          <w:rFonts w:ascii="Angsana New" w:hAnsi="Angsana New" w:hint="cs"/>
          <w:sz w:val="28"/>
          <w:szCs w:val="28"/>
        </w:rPr>
        <w:t>2563</w:t>
      </w:r>
    </w:p>
    <w:p w14:paraId="34782F07" w14:textId="77777777" w:rsidR="00A7259E" w:rsidRDefault="00A7259E" w:rsidP="00A7259E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8"/>
          <w:szCs w:val="28"/>
        </w:rPr>
      </w:pPr>
    </w:p>
    <w:p w14:paraId="500694CA" w14:textId="77777777" w:rsidR="003B14EA" w:rsidRPr="008860F2" w:rsidRDefault="003B14EA" w:rsidP="002C0C99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>บุคคลหรือกิจการที่เกี่ยวข้องกัน</w:t>
      </w:r>
      <w:r w:rsidR="002A3E96" w:rsidRPr="008860F2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2786EED6" w14:textId="77777777" w:rsidR="00ED2A04" w:rsidRPr="008860F2" w:rsidRDefault="00ED2A04" w:rsidP="00ED2A04">
      <w:pPr>
        <w:pStyle w:val="NoSpacing"/>
        <w:rPr>
          <w:rFonts w:ascii="Angsana New" w:hAnsi="Angsana New"/>
          <w:sz w:val="28"/>
          <w:szCs w:val="28"/>
        </w:rPr>
      </w:pPr>
    </w:p>
    <w:p w14:paraId="7E855F54" w14:textId="559F5123" w:rsidR="000C6121" w:rsidRPr="008860F2" w:rsidRDefault="004A7B1B" w:rsidP="0022276F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3D5A05">
        <w:rPr>
          <w:rFonts w:ascii="Angsana New" w:hAnsi="Angsana New"/>
          <w:sz w:val="28"/>
          <w:szCs w:val="28"/>
          <w:cs/>
        </w:rPr>
        <w:t>ความสัมพันธ์ที่มีกับบริษัท</w:t>
      </w:r>
      <w:r w:rsidR="001A68F5" w:rsidRPr="003D5A05">
        <w:rPr>
          <w:rFonts w:ascii="Angsana New" w:hAnsi="Angsana New" w:hint="cs"/>
          <w:sz w:val="28"/>
          <w:szCs w:val="28"/>
          <w:cs/>
        </w:rPr>
        <w:t>ร่วม</w:t>
      </w:r>
      <w:r w:rsidR="000F6CAC" w:rsidRPr="003D5A05">
        <w:rPr>
          <w:rFonts w:ascii="Angsana New" w:hAnsi="Angsana New" w:hint="cs"/>
          <w:sz w:val="28"/>
          <w:szCs w:val="28"/>
          <w:cs/>
        </w:rPr>
        <w:t>และ</w:t>
      </w:r>
      <w:r w:rsidR="001A68F5" w:rsidRPr="003D5A05">
        <w:rPr>
          <w:rFonts w:ascii="Angsana New" w:hAnsi="Angsana New" w:hint="cs"/>
          <w:sz w:val="28"/>
          <w:szCs w:val="28"/>
          <w:cs/>
        </w:rPr>
        <w:t>บริษัทย่อย</w:t>
      </w:r>
      <w:r w:rsidR="0000139A" w:rsidRPr="003D5A05">
        <w:rPr>
          <w:rFonts w:ascii="Angsana New" w:hAnsi="Angsana New"/>
          <w:sz w:val="28"/>
          <w:szCs w:val="28"/>
          <w:cs/>
        </w:rPr>
        <w:t xml:space="preserve"> </w:t>
      </w:r>
      <w:r w:rsidRPr="003D5A05">
        <w:rPr>
          <w:rFonts w:ascii="Angsana New" w:hAnsi="Angsana New"/>
          <w:sz w:val="28"/>
          <w:szCs w:val="28"/>
          <w:cs/>
        </w:rPr>
        <w:t>ได้เปิดเผยในหมายเหตุข้อ</w:t>
      </w:r>
      <w:r w:rsidR="0017283A" w:rsidRPr="003D5A05">
        <w:rPr>
          <w:rFonts w:ascii="Angsana New" w:hAnsi="Angsana New"/>
          <w:sz w:val="28"/>
          <w:szCs w:val="28"/>
        </w:rPr>
        <w:t xml:space="preserve"> </w:t>
      </w:r>
      <w:r w:rsidR="00080B12" w:rsidRPr="003D5A05">
        <w:rPr>
          <w:rFonts w:ascii="Angsana New" w:hAnsi="Angsana New"/>
          <w:sz w:val="28"/>
          <w:szCs w:val="28"/>
        </w:rPr>
        <w:t>1</w:t>
      </w:r>
      <w:r w:rsidR="00FC09BC" w:rsidRPr="003D5A05">
        <w:rPr>
          <w:rFonts w:ascii="Angsana New" w:hAnsi="Angsana New"/>
          <w:sz w:val="28"/>
          <w:szCs w:val="28"/>
        </w:rPr>
        <w:t>2</w:t>
      </w:r>
      <w:r w:rsidRPr="003D5A05">
        <w:rPr>
          <w:rFonts w:ascii="Angsana New" w:hAnsi="Angsana New"/>
          <w:sz w:val="28"/>
          <w:szCs w:val="28"/>
          <w:cs/>
        </w:rPr>
        <w:t xml:space="preserve"> </w:t>
      </w:r>
      <w:r w:rsidR="002A3E96" w:rsidRPr="003D5A05">
        <w:rPr>
          <w:rFonts w:ascii="Angsana New" w:hAnsi="Angsana New"/>
          <w:sz w:val="28"/>
          <w:szCs w:val="28"/>
          <w:cs/>
        </w:rPr>
        <w:t xml:space="preserve">และ </w:t>
      </w:r>
      <w:r w:rsidR="00080B12" w:rsidRPr="003D5A05">
        <w:rPr>
          <w:rFonts w:ascii="Angsana New" w:hAnsi="Angsana New"/>
          <w:sz w:val="28"/>
          <w:szCs w:val="28"/>
        </w:rPr>
        <w:t>1</w:t>
      </w:r>
      <w:r w:rsidR="00FC09BC" w:rsidRPr="003D5A05">
        <w:rPr>
          <w:rFonts w:ascii="Angsana New" w:hAnsi="Angsana New"/>
          <w:sz w:val="28"/>
          <w:szCs w:val="28"/>
        </w:rPr>
        <w:t>3</w:t>
      </w:r>
      <w:r w:rsidR="002A3E96" w:rsidRPr="003D5A05">
        <w:rPr>
          <w:rFonts w:ascii="Angsana New" w:hAnsi="Angsana New"/>
          <w:sz w:val="28"/>
          <w:szCs w:val="28"/>
        </w:rPr>
        <w:t xml:space="preserve"> </w:t>
      </w:r>
      <w:r w:rsidR="0022276F" w:rsidRPr="003D5A05">
        <w:rPr>
          <w:rFonts w:ascii="Angsana New" w:hAnsi="Angsana New"/>
          <w:sz w:val="28"/>
          <w:szCs w:val="28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5DA726AE" w14:textId="77777777" w:rsidR="00B917F6" w:rsidRPr="008860F2" w:rsidRDefault="00B917F6" w:rsidP="000C6121">
      <w:pPr>
        <w:spacing w:line="240" w:lineRule="auto"/>
        <w:ind w:left="540"/>
        <w:jc w:val="left"/>
        <w:rPr>
          <w:rFonts w:ascii="Angsana New" w:hAnsi="Angsana New"/>
          <w:sz w:val="28"/>
          <w:szCs w:val="28"/>
        </w:rPr>
      </w:pPr>
    </w:p>
    <w:tbl>
      <w:tblPr>
        <w:tblW w:w="97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0"/>
        <w:gridCol w:w="1530"/>
        <w:gridCol w:w="4752"/>
      </w:tblGrid>
      <w:tr w:rsidR="00E27AD0" w:rsidRPr="008860F2" w14:paraId="46408657" w14:textId="77777777" w:rsidTr="00637EB5">
        <w:trPr>
          <w:trHeight w:val="20"/>
          <w:tblHeader/>
        </w:trPr>
        <w:tc>
          <w:tcPr>
            <w:tcW w:w="3510" w:type="dxa"/>
            <w:hideMark/>
          </w:tcPr>
          <w:p w14:paraId="09E2256E" w14:textId="59967AA9" w:rsidR="00E27AD0" w:rsidRPr="008860F2" w:rsidRDefault="00E27AD0" w:rsidP="008F7CD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8860F2">
              <w:rPr>
                <w:rFonts w:ascii="Angsana New" w:hAnsi="Angsana New"/>
                <w:sz w:val="28"/>
                <w:szCs w:val="28"/>
              </w:rPr>
              <w:br w:type="page"/>
            </w:r>
            <w:r w:rsidRPr="008860F2">
              <w:rPr>
                <w:rFonts w:ascii="Angsana New" w:hAnsi="Angsana New"/>
                <w:sz w:val="28"/>
                <w:szCs w:val="28"/>
              </w:rPr>
              <w:br w:type="page"/>
            </w:r>
            <w:r w:rsidRPr="008860F2">
              <w:rPr>
                <w:rFonts w:ascii="Angsana New" w:hAnsi="Angsana New"/>
                <w:sz w:val="28"/>
                <w:szCs w:val="28"/>
              </w:rPr>
              <w:br w:type="page"/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8860F2">
              <w:rPr>
                <w:rFonts w:ascii="Angsana New" w:hAnsi="Angsana New"/>
                <w:sz w:val="28"/>
                <w:szCs w:val="28"/>
              </w:rPr>
              <w:br w:type="page"/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30" w:type="dxa"/>
            <w:hideMark/>
          </w:tcPr>
          <w:p w14:paraId="43C2AF6C" w14:textId="0A041496" w:rsidR="00E27AD0" w:rsidRPr="008860F2" w:rsidRDefault="00E27AD0" w:rsidP="00DB1AB9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752" w:type="dxa"/>
          </w:tcPr>
          <w:p w14:paraId="44A9EEF2" w14:textId="77777777" w:rsidR="00E27AD0" w:rsidRPr="008860F2" w:rsidRDefault="00E27AD0" w:rsidP="00DB1AB9">
            <w:pPr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E27AD0" w:rsidRPr="008860F2" w14:paraId="44A8FF37" w14:textId="77777777" w:rsidTr="00637EB5">
        <w:trPr>
          <w:trHeight w:val="20"/>
        </w:trPr>
        <w:tc>
          <w:tcPr>
            <w:tcW w:w="3510" w:type="dxa"/>
            <w:hideMark/>
          </w:tcPr>
          <w:p w14:paraId="346E9BEF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อเดลฟอส จำกัด</w:t>
            </w:r>
          </w:p>
        </w:tc>
        <w:tc>
          <w:tcPr>
            <w:tcW w:w="1530" w:type="dxa"/>
            <w:hideMark/>
          </w:tcPr>
          <w:p w14:paraId="126101FC" w14:textId="77777777" w:rsidR="00E27AD0" w:rsidRPr="008860F2" w:rsidRDefault="00E27AD0" w:rsidP="00DB1A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2E95D213" w14:textId="77777777" w:rsidR="00E27AD0" w:rsidRPr="008860F2" w:rsidRDefault="00E27AD0" w:rsidP="00E27AD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เป็นบริษัทใหญ่ของบริษัท และมีกรรมการร่วมกัน</w:t>
            </w:r>
          </w:p>
        </w:tc>
      </w:tr>
      <w:tr w:rsidR="00E27AD0" w:rsidRPr="008860F2" w14:paraId="4D76DB11" w14:textId="77777777" w:rsidTr="00637EB5">
        <w:trPr>
          <w:trHeight w:val="20"/>
        </w:trPr>
        <w:tc>
          <w:tcPr>
            <w:tcW w:w="3510" w:type="dxa"/>
            <w:hideMark/>
          </w:tcPr>
          <w:p w14:paraId="2253B26E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อาคเนย์แคปปิตอล จำกัด</w:t>
            </w:r>
          </w:p>
        </w:tc>
        <w:tc>
          <w:tcPr>
            <w:tcW w:w="1530" w:type="dxa"/>
            <w:hideMark/>
          </w:tcPr>
          <w:p w14:paraId="7FF0EA71" w14:textId="77777777" w:rsidR="00E27AD0" w:rsidRPr="008860F2" w:rsidRDefault="00E27AD0" w:rsidP="00DB1A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585EF200" w14:textId="4B645926" w:rsidR="00E27AD0" w:rsidRPr="008860F2" w:rsidRDefault="0049431C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49431C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8860F2" w14:paraId="595E881F" w14:textId="77777777" w:rsidTr="00637EB5">
        <w:trPr>
          <w:trHeight w:val="20"/>
        </w:trPr>
        <w:tc>
          <w:tcPr>
            <w:tcW w:w="3510" w:type="dxa"/>
            <w:hideMark/>
          </w:tcPr>
          <w:p w14:paraId="63BEF8AF" w14:textId="001188B9" w:rsidR="00E27AD0" w:rsidRPr="008860F2" w:rsidRDefault="00E27AD0" w:rsidP="00DB1AB9">
            <w:pPr>
              <w:pStyle w:val="NoSpacing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1530" w:type="dxa"/>
            <w:hideMark/>
          </w:tcPr>
          <w:p w14:paraId="1F1D25A9" w14:textId="77777777" w:rsidR="00E27AD0" w:rsidRPr="008860F2" w:rsidRDefault="00E27AD0" w:rsidP="00DB1A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2B182C0C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8860F2" w14:paraId="4F147AEC" w14:textId="77777777" w:rsidTr="00637EB5">
        <w:trPr>
          <w:trHeight w:val="20"/>
        </w:trPr>
        <w:tc>
          <w:tcPr>
            <w:tcW w:w="3510" w:type="dxa"/>
            <w:hideMark/>
          </w:tcPr>
          <w:p w14:paraId="1A98FD35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อาคเนย์ประกันภัย จำกัด (มหาชน)</w:t>
            </w:r>
          </w:p>
        </w:tc>
        <w:tc>
          <w:tcPr>
            <w:tcW w:w="1530" w:type="dxa"/>
            <w:hideMark/>
          </w:tcPr>
          <w:p w14:paraId="7A369BF6" w14:textId="77777777" w:rsidR="00E27AD0" w:rsidRPr="008860F2" w:rsidRDefault="00E27AD0" w:rsidP="00DB1A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1C0A3809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8860F2" w14:paraId="4E16FB10" w14:textId="77777777" w:rsidTr="00637EB5">
        <w:trPr>
          <w:trHeight w:val="20"/>
        </w:trPr>
        <w:tc>
          <w:tcPr>
            <w:tcW w:w="3510" w:type="dxa"/>
            <w:hideMark/>
          </w:tcPr>
          <w:p w14:paraId="62241979" w14:textId="778E8A8E" w:rsidR="00E27AD0" w:rsidRPr="008860F2" w:rsidRDefault="00E27AD0" w:rsidP="00B5254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197B2D" w:rsidRPr="008860F2">
              <w:rPr>
                <w:rFonts w:ascii="Angsana New" w:hAnsi="Angsana New"/>
                <w:sz w:val="28"/>
                <w:szCs w:val="28"/>
                <w:cs/>
              </w:rPr>
              <w:t xml:space="preserve">เดอะ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โฮเทล สุขุมวิท </w:t>
            </w:r>
            <w:r w:rsidRPr="008860F2">
              <w:rPr>
                <w:rFonts w:ascii="Angsana New" w:hAnsi="Angsana New"/>
                <w:sz w:val="28"/>
                <w:szCs w:val="28"/>
              </w:rPr>
              <w:t>50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  <w:hideMark/>
          </w:tcPr>
          <w:p w14:paraId="3C48DA23" w14:textId="77777777" w:rsidR="00E27AD0" w:rsidRPr="008860F2" w:rsidRDefault="00E27AD0" w:rsidP="005718E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0E3CD07D" w14:textId="77777777" w:rsidR="00E27AD0" w:rsidRPr="008860F2" w:rsidRDefault="00E27AD0" w:rsidP="0098131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</w:t>
            </w:r>
            <w:r w:rsidR="00981312"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8860F2" w14:paraId="657CD334" w14:textId="77777777" w:rsidTr="00637EB5">
        <w:trPr>
          <w:trHeight w:val="20"/>
        </w:trPr>
        <w:tc>
          <w:tcPr>
            <w:tcW w:w="3510" w:type="dxa"/>
            <w:hideMark/>
          </w:tcPr>
          <w:p w14:paraId="62AA82BB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ที.ซี.ซี. เทคโนโลยี จำกัด</w:t>
            </w:r>
          </w:p>
        </w:tc>
        <w:tc>
          <w:tcPr>
            <w:tcW w:w="1530" w:type="dxa"/>
            <w:hideMark/>
          </w:tcPr>
          <w:p w14:paraId="42662BAE" w14:textId="77777777" w:rsidR="00E27AD0" w:rsidRPr="008860F2" w:rsidRDefault="00E27AD0" w:rsidP="00DB1A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64A693B1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8860F2" w14:paraId="30F9DCF6" w14:textId="77777777" w:rsidTr="00637EB5">
        <w:trPr>
          <w:trHeight w:val="20"/>
        </w:trPr>
        <w:tc>
          <w:tcPr>
            <w:tcW w:w="3510" w:type="dxa"/>
            <w:hideMark/>
          </w:tcPr>
          <w:p w14:paraId="00BF4CEF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ไทยเบฟเวอเรจ จำกัด (มหาชน)</w:t>
            </w:r>
          </w:p>
        </w:tc>
        <w:tc>
          <w:tcPr>
            <w:tcW w:w="1530" w:type="dxa"/>
            <w:hideMark/>
          </w:tcPr>
          <w:p w14:paraId="45F71489" w14:textId="77777777" w:rsidR="00E27AD0" w:rsidRPr="008860F2" w:rsidRDefault="00E27AD0" w:rsidP="00DB1A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32DBAFF3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8860F2" w14:paraId="699E7EEA" w14:textId="77777777" w:rsidTr="00637EB5">
        <w:trPr>
          <w:trHeight w:val="20"/>
        </w:trPr>
        <w:tc>
          <w:tcPr>
            <w:tcW w:w="3510" w:type="dxa"/>
            <w:hideMark/>
          </w:tcPr>
          <w:p w14:paraId="7C9EA17B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โออิชิ กรุ๊ป จำกัด (มหาชน)</w:t>
            </w:r>
          </w:p>
        </w:tc>
        <w:tc>
          <w:tcPr>
            <w:tcW w:w="1530" w:type="dxa"/>
            <w:hideMark/>
          </w:tcPr>
          <w:p w14:paraId="6CA5DCE6" w14:textId="77777777" w:rsidR="00E27AD0" w:rsidRPr="008860F2" w:rsidRDefault="00E27AD0" w:rsidP="00DB1A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32184F14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8860F2" w14:paraId="2F6F884D" w14:textId="77777777" w:rsidTr="00637EB5">
        <w:trPr>
          <w:trHeight w:val="20"/>
        </w:trPr>
        <w:tc>
          <w:tcPr>
            <w:tcW w:w="3510" w:type="dxa"/>
            <w:hideMark/>
          </w:tcPr>
          <w:p w14:paraId="0077D03F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โออิชิ ราเมน จำกัด</w:t>
            </w:r>
          </w:p>
        </w:tc>
        <w:tc>
          <w:tcPr>
            <w:tcW w:w="1530" w:type="dxa"/>
            <w:hideMark/>
          </w:tcPr>
          <w:p w14:paraId="0F7CB052" w14:textId="77777777" w:rsidR="00E27AD0" w:rsidRPr="008860F2" w:rsidRDefault="00E27AD0" w:rsidP="00DB1A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3D84EC71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8860F2" w14:paraId="1693F83B" w14:textId="77777777" w:rsidTr="00637EB5">
        <w:trPr>
          <w:trHeight w:val="20"/>
        </w:trPr>
        <w:tc>
          <w:tcPr>
            <w:tcW w:w="3510" w:type="dxa"/>
            <w:hideMark/>
          </w:tcPr>
          <w:p w14:paraId="64CCBAA7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ทศภาค จำกัด</w:t>
            </w:r>
          </w:p>
        </w:tc>
        <w:tc>
          <w:tcPr>
            <w:tcW w:w="1530" w:type="dxa"/>
            <w:hideMark/>
          </w:tcPr>
          <w:p w14:paraId="1D2179DA" w14:textId="77777777" w:rsidR="00E27AD0" w:rsidRPr="008860F2" w:rsidRDefault="00E27AD0" w:rsidP="00DB1A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284C6A3A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8860F2" w14:paraId="649C6613" w14:textId="77777777" w:rsidTr="00637EB5">
        <w:trPr>
          <w:trHeight w:val="20"/>
        </w:trPr>
        <w:tc>
          <w:tcPr>
            <w:tcW w:w="3510" w:type="dxa"/>
            <w:hideMark/>
          </w:tcPr>
          <w:p w14:paraId="45A6BC03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สยามโฮลดิ้ง จำกัด</w:t>
            </w:r>
          </w:p>
        </w:tc>
        <w:tc>
          <w:tcPr>
            <w:tcW w:w="1530" w:type="dxa"/>
            <w:hideMark/>
          </w:tcPr>
          <w:p w14:paraId="28878AFE" w14:textId="77777777" w:rsidR="00E27AD0" w:rsidRPr="008860F2" w:rsidRDefault="00E27AD0" w:rsidP="00DB1A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752" w:type="dxa"/>
            <w:hideMark/>
          </w:tcPr>
          <w:p w14:paraId="72EC0C2F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เป็นผู้ถือหุ้นของบริษัทย่อย (บริษัท สาธรทรัพย์สินจำกัด)</w:t>
            </w:r>
          </w:p>
        </w:tc>
      </w:tr>
      <w:tr w:rsidR="00E27AD0" w:rsidRPr="008860F2" w14:paraId="2B40607D" w14:textId="77777777" w:rsidTr="00637EB5">
        <w:trPr>
          <w:trHeight w:val="20"/>
        </w:trPr>
        <w:tc>
          <w:tcPr>
            <w:tcW w:w="3510" w:type="dxa"/>
          </w:tcPr>
          <w:p w14:paraId="5F04E29B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แอสคอทท์ อินเตอร์เนชั่นแนล</w:t>
            </w:r>
          </w:p>
          <w:p w14:paraId="5976503D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แมนเนจเมนท์ (ประเทศไทย) จำกัด</w:t>
            </w:r>
          </w:p>
        </w:tc>
        <w:tc>
          <w:tcPr>
            <w:tcW w:w="1530" w:type="dxa"/>
          </w:tcPr>
          <w:p w14:paraId="2AF11EA3" w14:textId="77777777" w:rsidR="00E27AD0" w:rsidRPr="008860F2" w:rsidRDefault="00E27AD0" w:rsidP="00DB1A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F310AF5" w14:textId="77777777" w:rsidR="00E27AD0" w:rsidRPr="008860F2" w:rsidRDefault="00E27AD0" w:rsidP="00DB1A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177E5E9B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66000EB0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มีกรรมการร่วมกันกับบริษัทย่อยของบริษัท</w:t>
            </w:r>
          </w:p>
        </w:tc>
      </w:tr>
      <w:tr w:rsidR="00E27AD0" w:rsidRPr="008860F2" w14:paraId="1A6A1C74" w14:textId="77777777" w:rsidTr="00637EB5">
        <w:trPr>
          <w:trHeight w:val="20"/>
        </w:trPr>
        <w:tc>
          <w:tcPr>
            <w:tcW w:w="3510" w:type="dxa"/>
            <w:hideMark/>
          </w:tcPr>
          <w:p w14:paraId="5FC25A20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เบอร์ลี่ยุคเกอร์ จำกัด (มหาชน)</w:t>
            </w:r>
          </w:p>
        </w:tc>
        <w:tc>
          <w:tcPr>
            <w:tcW w:w="1530" w:type="dxa"/>
            <w:hideMark/>
          </w:tcPr>
          <w:p w14:paraId="3E0858BD" w14:textId="77777777" w:rsidR="00E27AD0" w:rsidRPr="008860F2" w:rsidRDefault="00E27AD0" w:rsidP="00DB1A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61411FB4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8860F2" w14:paraId="281825BC" w14:textId="77777777" w:rsidTr="00637EB5">
        <w:trPr>
          <w:trHeight w:val="20"/>
        </w:trPr>
        <w:tc>
          <w:tcPr>
            <w:tcW w:w="3510" w:type="dxa"/>
            <w:hideMark/>
          </w:tcPr>
          <w:p w14:paraId="73D23C5E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ที.ซี.ซี. คอมเมอร์เชียล </w:t>
            </w:r>
          </w:p>
          <w:p w14:paraId="6362E51F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พร็อพเพอร์ตี้ แมนเนจเม้นท์ จำกัด</w:t>
            </w:r>
          </w:p>
        </w:tc>
        <w:tc>
          <w:tcPr>
            <w:tcW w:w="1530" w:type="dxa"/>
          </w:tcPr>
          <w:p w14:paraId="63FCC395" w14:textId="77777777" w:rsidR="00981312" w:rsidRPr="008860F2" w:rsidRDefault="00981312" w:rsidP="00DB1A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2E8057D" w14:textId="77777777" w:rsidR="00E27AD0" w:rsidRPr="008860F2" w:rsidRDefault="00E27AD0" w:rsidP="00DB1A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4A278EDC" w14:textId="77777777" w:rsidR="00981312" w:rsidRPr="008860F2" w:rsidRDefault="00981312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6AA070E6" w14:textId="77777777" w:rsidR="00E27AD0" w:rsidRPr="008860F2" w:rsidRDefault="00981312" w:rsidP="00DB1A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27AD0" w:rsidRPr="008860F2" w14:paraId="34235988" w14:textId="77777777" w:rsidTr="00637EB5">
        <w:trPr>
          <w:trHeight w:val="20"/>
        </w:trPr>
        <w:tc>
          <w:tcPr>
            <w:tcW w:w="3510" w:type="dxa"/>
          </w:tcPr>
          <w:p w14:paraId="5E010D01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โกลเด้นเวลธ์ จำกัด</w:t>
            </w:r>
          </w:p>
        </w:tc>
        <w:tc>
          <w:tcPr>
            <w:tcW w:w="1530" w:type="dxa"/>
          </w:tcPr>
          <w:p w14:paraId="695CBB5F" w14:textId="77777777" w:rsidR="00E27AD0" w:rsidRPr="008860F2" w:rsidRDefault="00E27AD0" w:rsidP="00DB1A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258D2DD0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27AD0" w:rsidRPr="008860F2" w14:paraId="65B922CD" w14:textId="77777777" w:rsidTr="00637EB5">
        <w:trPr>
          <w:trHeight w:val="20"/>
        </w:trPr>
        <w:tc>
          <w:tcPr>
            <w:tcW w:w="3510" w:type="dxa"/>
          </w:tcPr>
          <w:p w14:paraId="4B2E8F7F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ซี เอ ซี จำกัด</w:t>
            </w:r>
          </w:p>
        </w:tc>
        <w:tc>
          <w:tcPr>
            <w:tcW w:w="1530" w:type="dxa"/>
          </w:tcPr>
          <w:p w14:paraId="5443D3DA" w14:textId="77777777" w:rsidR="00E27AD0" w:rsidRPr="008860F2" w:rsidRDefault="00E27AD0" w:rsidP="00DB1A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49232E6F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8860F2" w14:paraId="2B28B258" w14:textId="77777777" w:rsidTr="00637EB5">
        <w:trPr>
          <w:trHeight w:val="20"/>
        </w:trPr>
        <w:tc>
          <w:tcPr>
            <w:tcW w:w="3510" w:type="dxa"/>
          </w:tcPr>
          <w:p w14:paraId="0A790172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เกษมทรัพย์สิริ จำกัด</w:t>
            </w:r>
          </w:p>
        </w:tc>
        <w:tc>
          <w:tcPr>
            <w:tcW w:w="1530" w:type="dxa"/>
          </w:tcPr>
          <w:p w14:paraId="5F392643" w14:textId="77777777" w:rsidR="00E27AD0" w:rsidRPr="008860F2" w:rsidRDefault="00E27AD0" w:rsidP="00DB1AB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2E7DCCDB" w14:textId="77777777" w:rsidR="00E27AD0" w:rsidRPr="008860F2" w:rsidRDefault="00E27AD0" w:rsidP="00DB1A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8860F2" w14:paraId="39A005BA" w14:textId="77777777" w:rsidTr="00637EB5">
        <w:trPr>
          <w:trHeight w:val="20"/>
        </w:trPr>
        <w:tc>
          <w:tcPr>
            <w:tcW w:w="3510" w:type="dxa"/>
            <w:hideMark/>
          </w:tcPr>
          <w:p w14:paraId="534EAA11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อาคเนย์ แมเนจเม้นท์ จำกัด</w:t>
            </w:r>
          </w:p>
        </w:tc>
        <w:tc>
          <w:tcPr>
            <w:tcW w:w="1530" w:type="dxa"/>
          </w:tcPr>
          <w:p w14:paraId="0BDF2EB0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0C0EC79E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เป็นบริษัทย่อยของบริษัทที่ผู้ถือหุ้นใหญ่มีความเกี่ยวโยง</w:t>
            </w:r>
          </w:p>
          <w:p w14:paraId="2E0CBC49" w14:textId="77777777" w:rsidR="00197B2D" w:rsidRPr="008860F2" w:rsidRDefault="00197B2D" w:rsidP="00197B2D">
            <w:pPr>
              <w:pStyle w:val="NoSpacing"/>
              <w:ind w:firstLine="16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เป็นญาติพี่น้องกับกรรมการของบริษัท</w:t>
            </w:r>
          </w:p>
        </w:tc>
      </w:tr>
      <w:tr w:rsidR="00197B2D" w:rsidRPr="008860F2" w14:paraId="4D607206" w14:textId="77777777" w:rsidTr="00637EB5">
        <w:trPr>
          <w:trHeight w:val="20"/>
        </w:trPr>
        <w:tc>
          <w:tcPr>
            <w:tcW w:w="3510" w:type="dxa"/>
            <w:hideMark/>
          </w:tcPr>
          <w:p w14:paraId="4B0875CE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นอร์ธปาร์คเซอร์วิส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อพาร์ทเม้นท์  </w:t>
            </w:r>
          </w:p>
          <w:p w14:paraId="1E9C3362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จำกัด </w:t>
            </w:r>
          </w:p>
        </w:tc>
        <w:tc>
          <w:tcPr>
            <w:tcW w:w="1530" w:type="dxa"/>
          </w:tcPr>
          <w:p w14:paraId="696BFE61" w14:textId="77777777" w:rsidR="00F4242D" w:rsidRPr="008860F2" w:rsidRDefault="00F424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F0ACFE3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0CD632F3" w14:textId="77777777" w:rsidR="00F4242D" w:rsidRPr="008860F2" w:rsidRDefault="00F424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106D54F2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8860F2" w14:paraId="0D4AD5A4" w14:textId="77777777" w:rsidTr="00637EB5">
        <w:trPr>
          <w:trHeight w:val="20"/>
        </w:trPr>
        <w:tc>
          <w:tcPr>
            <w:tcW w:w="3510" w:type="dxa"/>
          </w:tcPr>
          <w:p w14:paraId="08032D2B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เอฟ แอนด์ บี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อินเตอร์เนชั่นแนล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CE88E0E" w14:textId="02746309" w:rsidR="00197B2D" w:rsidRPr="008860F2" w:rsidRDefault="001A68F5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97B2D" w:rsidRPr="008860F2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197B2D" w:rsidRPr="008860F2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</w:tcPr>
          <w:p w14:paraId="009E9B36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FB51E4A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4257D526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3E98F70F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8860F2" w14:paraId="4EB09617" w14:textId="77777777" w:rsidTr="00637EB5">
        <w:trPr>
          <w:trHeight w:val="20"/>
        </w:trPr>
        <w:tc>
          <w:tcPr>
            <w:tcW w:w="3510" w:type="dxa"/>
            <w:hideMark/>
          </w:tcPr>
          <w:p w14:paraId="2E6CED5F" w14:textId="77777777" w:rsidR="00B02FCC" w:rsidRDefault="00197B2D" w:rsidP="00B02FC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ทีซีซี แอสเซ็ทส์ (ประเทศไทย) </w:t>
            </w:r>
          </w:p>
          <w:p w14:paraId="1A794F03" w14:textId="5B477E01" w:rsidR="00197B2D" w:rsidRPr="008860F2" w:rsidRDefault="00B02FCC" w:rsidP="00B02FC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197B2D" w:rsidRPr="008860F2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</w:tcPr>
          <w:p w14:paraId="0A684051" w14:textId="77777777" w:rsidR="00B02FCC" w:rsidRDefault="00B02FCC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B6489C1" w14:textId="6B3FD200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04FF7A02" w14:textId="77777777" w:rsidR="00B02FCC" w:rsidRDefault="00B02FCC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2E856641" w14:textId="5C780FB5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8860F2" w14:paraId="6AD097D4" w14:textId="77777777" w:rsidTr="00637EB5">
        <w:trPr>
          <w:trHeight w:val="20"/>
        </w:trPr>
        <w:tc>
          <w:tcPr>
            <w:tcW w:w="3510" w:type="dxa"/>
            <w:hideMark/>
          </w:tcPr>
          <w:p w14:paraId="677ADF52" w14:textId="77777777" w:rsidR="00197B2D" w:rsidRPr="008860F2" w:rsidRDefault="00197B2D" w:rsidP="00197B2D">
            <w:pPr>
              <w:pStyle w:val="NoSpacing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ไทยดริ้งค์ จำกัด</w:t>
            </w:r>
          </w:p>
        </w:tc>
        <w:tc>
          <w:tcPr>
            <w:tcW w:w="1530" w:type="dxa"/>
          </w:tcPr>
          <w:p w14:paraId="6FD64D5D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0B62DD4D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8860F2" w14:paraId="68DA58F8" w14:textId="77777777" w:rsidTr="00637EB5">
        <w:trPr>
          <w:trHeight w:val="20"/>
        </w:trPr>
        <w:tc>
          <w:tcPr>
            <w:tcW w:w="3510" w:type="dxa"/>
            <w:hideMark/>
          </w:tcPr>
          <w:p w14:paraId="5F5D9D72" w14:textId="77777777" w:rsidR="00197B2D" w:rsidRPr="008860F2" w:rsidRDefault="00197B2D" w:rsidP="00197B2D">
            <w:pPr>
              <w:pStyle w:val="NoSpacing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เสริมสุข จำกัด (มหาชน)</w:t>
            </w:r>
          </w:p>
        </w:tc>
        <w:tc>
          <w:tcPr>
            <w:tcW w:w="1530" w:type="dxa"/>
          </w:tcPr>
          <w:p w14:paraId="256DFAF4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074122A2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8860F2" w14:paraId="41F51C27" w14:textId="77777777" w:rsidTr="00637EB5">
        <w:trPr>
          <w:trHeight w:val="20"/>
        </w:trPr>
        <w:tc>
          <w:tcPr>
            <w:tcW w:w="3510" w:type="dxa"/>
            <w:hideMark/>
          </w:tcPr>
          <w:p w14:paraId="1B94242C" w14:textId="3D0508EE" w:rsidR="00197B2D" w:rsidRPr="008860F2" w:rsidRDefault="00197B2D" w:rsidP="00197B2D">
            <w:pPr>
              <w:pStyle w:val="NoSpacing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วัน แบงค็อก จำกัด</w:t>
            </w:r>
          </w:p>
        </w:tc>
        <w:tc>
          <w:tcPr>
            <w:tcW w:w="1530" w:type="dxa"/>
          </w:tcPr>
          <w:p w14:paraId="1D3C6C0D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3209EDD0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8860F2" w14:paraId="7A373496" w14:textId="77777777" w:rsidTr="00637EB5">
        <w:trPr>
          <w:trHeight w:val="20"/>
        </w:trPr>
        <w:tc>
          <w:tcPr>
            <w:tcW w:w="3510" w:type="dxa"/>
            <w:hideMark/>
          </w:tcPr>
          <w:p w14:paraId="7345EAF7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สีมาธุรกิจ จำกัด</w:t>
            </w:r>
          </w:p>
        </w:tc>
        <w:tc>
          <w:tcPr>
            <w:tcW w:w="1530" w:type="dxa"/>
          </w:tcPr>
          <w:p w14:paraId="5C540E06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1FAAE59B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8860F2" w14:paraId="13AD8E6D" w14:textId="77777777" w:rsidTr="00637EB5">
        <w:trPr>
          <w:trHeight w:val="20"/>
        </w:trPr>
        <w:tc>
          <w:tcPr>
            <w:tcW w:w="3510" w:type="dxa"/>
            <w:hideMark/>
          </w:tcPr>
          <w:p w14:paraId="32E9510F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เอ็น.ซี.ซี. แมนเนจเม้นท์ แอนด์ </w:t>
            </w:r>
          </w:p>
          <w:p w14:paraId="3BD77BF3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ดิเวลลอปเม้นท์ จำกัด</w:t>
            </w:r>
          </w:p>
        </w:tc>
        <w:tc>
          <w:tcPr>
            <w:tcW w:w="1530" w:type="dxa"/>
          </w:tcPr>
          <w:p w14:paraId="54BAE867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1728A11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42276F10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7DDC9E30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8461E2" w:rsidRPr="008860F2" w14:paraId="00489D35" w14:textId="77777777" w:rsidTr="00637EB5">
        <w:trPr>
          <w:trHeight w:val="20"/>
        </w:trPr>
        <w:tc>
          <w:tcPr>
            <w:tcW w:w="3510" w:type="dxa"/>
            <w:hideMark/>
          </w:tcPr>
          <w:p w14:paraId="043DB029" w14:textId="77777777" w:rsidR="008461E2" w:rsidRPr="008860F2" w:rsidRDefault="008461E2" w:rsidP="008461E2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โทนิค อินเตอร์เนชั่นแนล จำกัด</w:t>
            </w:r>
          </w:p>
        </w:tc>
        <w:tc>
          <w:tcPr>
            <w:tcW w:w="1530" w:type="dxa"/>
          </w:tcPr>
          <w:p w14:paraId="4D9BD016" w14:textId="77777777" w:rsidR="008461E2" w:rsidRPr="008860F2" w:rsidRDefault="008461E2" w:rsidP="008461E2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hideMark/>
          </w:tcPr>
          <w:p w14:paraId="6D8AC8DC" w14:textId="77777777" w:rsidR="008461E2" w:rsidRPr="008860F2" w:rsidRDefault="008461E2" w:rsidP="008461E2">
            <w:pPr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8860F2" w14:paraId="05D9AF15" w14:textId="77777777" w:rsidTr="00637EB5">
        <w:trPr>
          <w:trHeight w:val="20"/>
        </w:trPr>
        <w:tc>
          <w:tcPr>
            <w:tcW w:w="3510" w:type="dxa"/>
            <w:shd w:val="clear" w:color="auto" w:fill="auto"/>
            <w:hideMark/>
          </w:tcPr>
          <w:p w14:paraId="7CC3A256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เฟรเซอร์ส พร็อพเพอร์ตี้ </w:t>
            </w:r>
          </w:p>
          <w:p w14:paraId="7837C443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โฮลดิ้งส์ (ประเทศไทย) จำกัด</w:t>
            </w:r>
          </w:p>
        </w:tc>
        <w:tc>
          <w:tcPr>
            <w:tcW w:w="1530" w:type="dxa"/>
            <w:shd w:val="clear" w:color="auto" w:fill="auto"/>
          </w:tcPr>
          <w:p w14:paraId="0E7132B5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7B300AE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shd w:val="clear" w:color="auto" w:fill="auto"/>
            <w:hideMark/>
          </w:tcPr>
          <w:p w14:paraId="192DCC29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0CFDF62C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8860F2" w14:paraId="1EAE2752" w14:textId="77777777" w:rsidTr="00637EB5">
        <w:trPr>
          <w:trHeight w:val="20"/>
        </w:trPr>
        <w:tc>
          <w:tcPr>
            <w:tcW w:w="3510" w:type="dxa"/>
          </w:tcPr>
          <w:p w14:paraId="2B81BE53" w14:textId="240A226F" w:rsidR="00197B2D" w:rsidRPr="008860F2" w:rsidRDefault="00197B2D" w:rsidP="006347E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เฟรเซอร์ส ฮอสปิตัลลิตี้ พีทีอี แอลทีดี</w:t>
            </w:r>
          </w:p>
        </w:tc>
        <w:tc>
          <w:tcPr>
            <w:tcW w:w="1530" w:type="dxa"/>
          </w:tcPr>
          <w:p w14:paraId="65153AB5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752" w:type="dxa"/>
          </w:tcPr>
          <w:p w14:paraId="3926C05B" w14:textId="77777777" w:rsidR="00197B2D" w:rsidRPr="008860F2" w:rsidRDefault="00197B2D" w:rsidP="00197B2D">
            <w:pPr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8860F2" w14:paraId="7A695C28" w14:textId="77777777" w:rsidTr="00637EB5">
        <w:trPr>
          <w:trHeight w:val="20"/>
        </w:trPr>
        <w:tc>
          <w:tcPr>
            <w:tcW w:w="3510" w:type="dxa"/>
          </w:tcPr>
          <w:p w14:paraId="6DFB0AF2" w14:textId="48F3DB2D" w:rsidR="00197B2D" w:rsidRPr="008860F2" w:rsidRDefault="00197B2D" w:rsidP="006347E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เฟรเซอร์ส (ไทยแลนด์) พีทีอี แอลทีดี</w:t>
            </w:r>
          </w:p>
        </w:tc>
        <w:tc>
          <w:tcPr>
            <w:tcW w:w="1530" w:type="dxa"/>
          </w:tcPr>
          <w:p w14:paraId="71E24633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752" w:type="dxa"/>
          </w:tcPr>
          <w:p w14:paraId="3077AE60" w14:textId="77777777" w:rsidR="00197B2D" w:rsidRPr="008860F2" w:rsidRDefault="00197B2D" w:rsidP="00197B2D">
            <w:pPr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8860F2" w14:paraId="207AC04A" w14:textId="77777777" w:rsidTr="00637EB5">
        <w:trPr>
          <w:trHeight w:val="20"/>
        </w:trPr>
        <w:tc>
          <w:tcPr>
            <w:tcW w:w="3510" w:type="dxa"/>
            <w:hideMark/>
          </w:tcPr>
          <w:p w14:paraId="37016F15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เฟรเซอร์ส แมเนจเมนท์ เซอร์วิส</w:t>
            </w:r>
          </w:p>
          <w:p w14:paraId="4D0F388B" w14:textId="1E9F380F" w:rsidR="00197B2D" w:rsidRPr="008860F2" w:rsidRDefault="001A68F5" w:rsidP="001A68F5">
            <w:pPr>
              <w:pStyle w:val="NoSpacing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197B2D" w:rsidRPr="008860F2">
              <w:rPr>
                <w:rFonts w:ascii="Angsana New" w:hAnsi="Angsana New"/>
                <w:sz w:val="28"/>
                <w:szCs w:val="28"/>
                <w:cs/>
              </w:rPr>
              <w:t xml:space="preserve">พีทีอี แอลทีดี </w:t>
            </w:r>
          </w:p>
        </w:tc>
        <w:tc>
          <w:tcPr>
            <w:tcW w:w="1530" w:type="dxa"/>
          </w:tcPr>
          <w:p w14:paraId="5BF90403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B1BC6EB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752" w:type="dxa"/>
            <w:hideMark/>
          </w:tcPr>
          <w:p w14:paraId="73AB31C9" w14:textId="77777777" w:rsidR="00197B2D" w:rsidRPr="008860F2" w:rsidRDefault="00197B2D" w:rsidP="00197B2D">
            <w:pPr>
              <w:rPr>
                <w:rFonts w:ascii="Angsana New" w:hAnsi="Angsana New"/>
                <w:sz w:val="28"/>
                <w:szCs w:val="28"/>
              </w:rPr>
            </w:pPr>
          </w:p>
          <w:p w14:paraId="09A1D526" w14:textId="77777777" w:rsidR="00197B2D" w:rsidRPr="008860F2" w:rsidRDefault="00197B2D" w:rsidP="00197B2D">
            <w:pPr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8860F2" w14:paraId="1E4C9F77" w14:textId="77777777" w:rsidTr="00637EB5">
        <w:trPr>
          <w:trHeight w:val="20"/>
        </w:trPr>
        <w:tc>
          <w:tcPr>
            <w:tcW w:w="3510" w:type="dxa"/>
          </w:tcPr>
          <w:p w14:paraId="202F942D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เดอะสตรีท รีเทล ดีเวลลอปเม้นท์ </w:t>
            </w:r>
          </w:p>
          <w:p w14:paraId="5C544C27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1530" w:type="dxa"/>
          </w:tcPr>
          <w:p w14:paraId="28FA4AC9" w14:textId="77777777" w:rsidR="00B76300" w:rsidRPr="008860F2" w:rsidRDefault="00B76300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513D9F6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059D7D26" w14:textId="77777777" w:rsidR="00B76300" w:rsidRPr="008860F2" w:rsidRDefault="00B76300" w:rsidP="00B76300">
            <w:pPr>
              <w:rPr>
                <w:rFonts w:ascii="Angsana New" w:hAnsi="Angsana New"/>
                <w:sz w:val="28"/>
                <w:szCs w:val="28"/>
              </w:rPr>
            </w:pPr>
          </w:p>
          <w:p w14:paraId="05D6D8ED" w14:textId="77777777" w:rsidR="00197B2D" w:rsidRPr="008860F2" w:rsidRDefault="00B76300" w:rsidP="00B7630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8860F2" w14:paraId="2A64AA32" w14:textId="77777777" w:rsidTr="00637EB5">
        <w:trPr>
          <w:trHeight w:val="20"/>
        </w:trPr>
        <w:tc>
          <w:tcPr>
            <w:tcW w:w="3510" w:type="dxa"/>
          </w:tcPr>
          <w:p w14:paraId="7C8E67E0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แสงโสม จำกัด</w:t>
            </w:r>
          </w:p>
        </w:tc>
        <w:tc>
          <w:tcPr>
            <w:tcW w:w="1530" w:type="dxa"/>
          </w:tcPr>
          <w:p w14:paraId="7E33FFCC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2BE92607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8860F2" w14:paraId="28EF7665" w14:textId="77777777" w:rsidTr="00637EB5">
        <w:trPr>
          <w:trHeight w:val="20"/>
        </w:trPr>
        <w:tc>
          <w:tcPr>
            <w:tcW w:w="3510" w:type="dxa"/>
          </w:tcPr>
          <w:p w14:paraId="72E1F6DC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ช้างอินเตอร์เนชั่นแนล จำกัด</w:t>
            </w:r>
          </w:p>
        </w:tc>
        <w:tc>
          <w:tcPr>
            <w:tcW w:w="1530" w:type="dxa"/>
          </w:tcPr>
          <w:p w14:paraId="61C846B0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5B4CB603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8860F2" w14:paraId="08F49E1D" w14:textId="77777777" w:rsidTr="00637EB5">
        <w:trPr>
          <w:trHeight w:val="20"/>
        </w:trPr>
        <w:tc>
          <w:tcPr>
            <w:tcW w:w="3510" w:type="dxa"/>
          </w:tcPr>
          <w:p w14:paraId="059DCA5A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ควอนตัม แอสเซ็ทส์</w:t>
            </w:r>
          </w:p>
          <w:p w14:paraId="11688104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แมนเนจเม้นท์ จำกัด</w:t>
            </w:r>
          </w:p>
        </w:tc>
        <w:tc>
          <w:tcPr>
            <w:tcW w:w="1530" w:type="dxa"/>
          </w:tcPr>
          <w:p w14:paraId="712A3145" w14:textId="77777777" w:rsidR="00BC56A8" w:rsidRPr="008860F2" w:rsidRDefault="00BC56A8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AB11475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766AB806" w14:textId="77777777" w:rsidR="00BC56A8" w:rsidRPr="008860F2" w:rsidRDefault="00BC56A8" w:rsidP="00BC56A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7722B131" w14:textId="77777777" w:rsidR="00197B2D" w:rsidRPr="008860F2" w:rsidRDefault="00BC56A8" w:rsidP="00B03A8E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B03A8E" w:rsidRPr="008860F2" w14:paraId="31725AD0" w14:textId="77777777" w:rsidTr="00637EB5">
        <w:trPr>
          <w:trHeight w:val="20"/>
        </w:trPr>
        <w:tc>
          <w:tcPr>
            <w:tcW w:w="3510" w:type="dxa"/>
          </w:tcPr>
          <w:p w14:paraId="2B627502" w14:textId="77777777" w:rsidR="00B03A8E" w:rsidRPr="008860F2" w:rsidRDefault="00B03A8E" w:rsidP="00B03A8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นอร์ธปาร์ค พร็อพเพอร์ตี้ </w:t>
            </w:r>
          </w:p>
          <w:p w14:paraId="7B2FA996" w14:textId="77777777" w:rsidR="00B03A8E" w:rsidRPr="008860F2" w:rsidRDefault="00B03A8E" w:rsidP="00B03A8E">
            <w:pPr>
              <w:pStyle w:val="NoSpacing"/>
              <w:ind w:left="165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ดีเวลลอปเม้นท์ จำกัด </w:t>
            </w:r>
          </w:p>
        </w:tc>
        <w:tc>
          <w:tcPr>
            <w:tcW w:w="1530" w:type="dxa"/>
          </w:tcPr>
          <w:p w14:paraId="6E89D3DA" w14:textId="77777777" w:rsidR="008B5CE7" w:rsidRPr="008860F2" w:rsidRDefault="008B5CE7" w:rsidP="00B03A8E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89155D8" w14:textId="77777777" w:rsidR="00B03A8E" w:rsidRPr="008860F2" w:rsidRDefault="00B03A8E" w:rsidP="00B03A8E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3A971EDA" w14:textId="77777777" w:rsidR="00B03A8E" w:rsidRPr="008860F2" w:rsidRDefault="00B03A8E" w:rsidP="00B03A8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528773CD" w14:textId="77777777" w:rsidR="00B03A8E" w:rsidRPr="008860F2" w:rsidRDefault="00B03A8E" w:rsidP="00B03A8E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8860F2" w14:paraId="76D3D0C5" w14:textId="77777777" w:rsidTr="00637EB5">
        <w:trPr>
          <w:trHeight w:val="20"/>
        </w:trPr>
        <w:tc>
          <w:tcPr>
            <w:tcW w:w="3510" w:type="dxa"/>
          </w:tcPr>
          <w:p w14:paraId="4215BE38" w14:textId="5C36D3E0" w:rsidR="00197B2D" w:rsidRPr="008860F2" w:rsidRDefault="00FE4396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ทีซีซี โฮเทลส์ กรุ๊ป จำกัด </w:t>
            </w:r>
          </w:p>
        </w:tc>
        <w:tc>
          <w:tcPr>
            <w:tcW w:w="1530" w:type="dxa"/>
          </w:tcPr>
          <w:p w14:paraId="2CBDC426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27976A40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8860F2" w14:paraId="24CAB67A" w14:textId="77777777" w:rsidTr="00637EB5">
        <w:trPr>
          <w:trHeight w:val="20"/>
        </w:trPr>
        <w:tc>
          <w:tcPr>
            <w:tcW w:w="3510" w:type="dxa"/>
            <w:shd w:val="clear" w:color="auto" w:fill="auto"/>
          </w:tcPr>
          <w:p w14:paraId="36FD0642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แอสเสท เวิรด์ เว็ก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</w:tcPr>
          <w:p w14:paraId="23E5F303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47A8762F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8860F2" w14:paraId="21D4A942" w14:textId="77777777" w:rsidTr="00637EB5">
        <w:trPr>
          <w:trHeight w:val="20"/>
        </w:trPr>
        <w:tc>
          <w:tcPr>
            <w:tcW w:w="3510" w:type="dxa"/>
          </w:tcPr>
          <w:p w14:paraId="724EF04C" w14:textId="77777777" w:rsidR="00B02FCC" w:rsidRDefault="00197B2D" w:rsidP="00B5254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ควอลิตี้ กอล์ฟ (ประเทศไทย)</w:t>
            </w:r>
            <w:r w:rsidR="00B5254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7DBAEC0" w14:textId="141BCE8F" w:rsidR="00197B2D" w:rsidRPr="008860F2" w:rsidRDefault="00B02FCC" w:rsidP="00B5254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197B2D" w:rsidRPr="008860F2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</w:tcPr>
          <w:p w14:paraId="0BEC0FE9" w14:textId="77777777" w:rsidR="00B02FCC" w:rsidRDefault="00B02FCC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43DEE7C" w14:textId="09D00212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5FB5B585" w14:textId="77777777" w:rsidR="00B02FCC" w:rsidRDefault="00B02FCC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6E1E7753" w14:textId="7A2B06ED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เป็นผู้ให้บริการด้านผู้บริหารสำคัญกับกลุ่มบริษัท</w:t>
            </w:r>
          </w:p>
        </w:tc>
      </w:tr>
      <w:tr w:rsidR="00197B2D" w:rsidRPr="008860F2" w14:paraId="3A8052AE" w14:textId="77777777" w:rsidTr="00637EB5">
        <w:trPr>
          <w:trHeight w:val="20"/>
        </w:trPr>
        <w:tc>
          <w:tcPr>
            <w:tcW w:w="3510" w:type="dxa"/>
          </w:tcPr>
          <w:p w14:paraId="766E176C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พิณสิริ พร็อพเพอร์ตี้ จำกัด</w:t>
            </w:r>
          </w:p>
        </w:tc>
        <w:tc>
          <w:tcPr>
            <w:tcW w:w="1530" w:type="dxa"/>
          </w:tcPr>
          <w:p w14:paraId="78859141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372250BE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เป็นผู้ให้บริการด้านผู้บริหารสำคัญกับกลุ่มบริษัท</w:t>
            </w:r>
          </w:p>
        </w:tc>
      </w:tr>
      <w:tr w:rsidR="00197B2D" w:rsidRPr="008860F2" w14:paraId="434654E3" w14:textId="77777777" w:rsidTr="00637EB5">
        <w:trPr>
          <w:trHeight w:val="20"/>
        </w:trPr>
        <w:tc>
          <w:tcPr>
            <w:tcW w:w="3510" w:type="dxa"/>
          </w:tcPr>
          <w:p w14:paraId="67F0A5E4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แมริออท อินเตอร์เนชั่นแนล </w:t>
            </w:r>
          </w:p>
          <w:p w14:paraId="1618FD03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ประเทศไทย จำกัด</w:t>
            </w:r>
          </w:p>
        </w:tc>
        <w:tc>
          <w:tcPr>
            <w:tcW w:w="1530" w:type="dxa"/>
          </w:tcPr>
          <w:p w14:paraId="57AF261E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556386B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07BF53D1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51FF1E9D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เป็นผู้ให้บริการด้านผู้บริหารสำคัญกับกลุ่มบริษัท</w:t>
            </w:r>
          </w:p>
        </w:tc>
      </w:tr>
      <w:tr w:rsidR="00197B2D" w:rsidRPr="008860F2" w14:paraId="33094E46" w14:textId="77777777" w:rsidTr="00637EB5">
        <w:trPr>
          <w:trHeight w:val="20"/>
        </w:trPr>
        <w:tc>
          <w:tcPr>
            <w:tcW w:w="3510" w:type="dxa"/>
          </w:tcPr>
          <w:p w14:paraId="7C3358DC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บริษัท ลักช์ชูรี โฮเต็ลส์ แอนด์ รีสอร์ท </w:t>
            </w:r>
          </w:p>
          <w:p w14:paraId="58E4EC4D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(ไทยแลนด์) จำกัด</w:t>
            </w:r>
          </w:p>
        </w:tc>
        <w:tc>
          <w:tcPr>
            <w:tcW w:w="1530" w:type="dxa"/>
          </w:tcPr>
          <w:p w14:paraId="614A33E4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6B59D92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306AF1E3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11CE5115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เป็นผู้ให้บริการด้านผู้บริหารสำคัญกับกลุ่มบริษัท</w:t>
            </w:r>
          </w:p>
        </w:tc>
      </w:tr>
      <w:tr w:rsidR="00197B2D" w:rsidRPr="008860F2" w14:paraId="3C81E33D" w14:textId="77777777" w:rsidTr="00637EB5">
        <w:trPr>
          <w:trHeight w:val="20"/>
        </w:trPr>
        <w:tc>
          <w:tcPr>
            <w:tcW w:w="3510" w:type="dxa"/>
          </w:tcPr>
          <w:p w14:paraId="070C9D63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โรงงานอุตสาหกรรมกระดาษ</w:t>
            </w:r>
          </w:p>
          <w:p w14:paraId="09FE9D29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บางปะอิน จำกัด</w:t>
            </w:r>
          </w:p>
        </w:tc>
        <w:tc>
          <w:tcPr>
            <w:tcW w:w="1530" w:type="dxa"/>
          </w:tcPr>
          <w:p w14:paraId="07DFD83C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1771AF6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41522CCE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088DA1B9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8860F2" w14:paraId="06C125FD" w14:textId="77777777" w:rsidTr="00637EB5">
        <w:trPr>
          <w:trHeight w:val="20"/>
        </w:trPr>
        <w:tc>
          <w:tcPr>
            <w:tcW w:w="3510" w:type="dxa"/>
          </w:tcPr>
          <w:p w14:paraId="5DF77B5E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ฟู้ด ออฟ เอเชีย จำกัด</w:t>
            </w:r>
          </w:p>
        </w:tc>
        <w:tc>
          <w:tcPr>
            <w:tcW w:w="1530" w:type="dxa"/>
          </w:tcPr>
          <w:p w14:paraId="7A44A7AD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36E19295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8860F2" w14:paraId="65CDDF9C" w14:textId="77777777" w:rsidTr="00637EB5">
        <w:trPr>
          <w:trHeight w:val="20"/>
        </w:trPr>
        <w:tc>
          <w:tcPr>
            <w:tcW w:w="3510" w:type="dxa"/>
          </w:tcPr>
          <w:p w14:paraId="3ADB15CE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โฮเรก้า แมเนจเม้นท์ จำกัด</w:t>
            </w:r>
          </w:p>
        </w:tc>
        <w:tc>
          <w:tcPr>
            <w:tcW w:w="1530" w:type="dxa"/>
          </w:tcPr>
          <w:p w14:paraId="01E050D6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1589E2C8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8860F2" w14:paraId="4F6CF62A" w14:textId="77777777" w:rsidTr="00637EB5">
        <w:trPr>
          <w:trHeight w:val="20"/>
        </w:trPr>
        <w:tc>
          <w:tcPr>
            <w:tcW w:w="3510" w:type="dxa"/>
          </w:tcPr>
          <w:p w14:paraId="2608430F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อินเตอร์ โฮเรก้า จำกัด</w:t>
            </w:r>
          </w:p>
        </w:tc>
        <w:tc>
          <w:tcPr>
            <w:tcW w:w="1530" w:type="dxa"/>
          </w:tcPr>
          <w:p w14:paraId="260152B2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1BCE2BA4" w14:textId="77777777" w:rsidR="00197B2D" w:rsidRPr="008860F2" w:rsidRDefault="00B36A62" w:rsidP="00B36A62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8860F2" w14:paraId="72A0A275" w14:textId="77777777" w:rsidTr="00637EB5">
        <w:trPr>
          <w:trHeight w:val="20"/>
        </w:trPr>
        <w:tc>
          <w:tcPr>
            <w:tcW w:w="3510" w:type="dxa"/>
          </w:tcPr>
          <w:p w14:paraId="222C7CF4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38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530" w:type="dxa"/>
          </w:tcPr>
          <w:p w14:paraId="1FC2725C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01AA0579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8860F2" w14:paraId="46D002E5" w14:textId="77777777" w:rsidTr="00637EB5">
        <w:trPr>
          <w:trHeight w:val="20"/>
        </w:trPr>
        <w:tc>
          <w:tcPr>
            <w:tcW w:w="3510" w:type="dxa"/>
          </w:tcPr>
          <w:p w14:paraId="178568DB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ศูนย์วิชาการอาคเนย์ จำกัด</w:t>
            </w:r>
          </w:p>
        </w:tc>
        <w:tc>
          <w:tcPr>
            <w:tcW w:w="1530" w:type="dxa"/>
          </w:tcPr>
          <w:p w14:paraId="74144C6F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2B285EF7" w14:textId="1379AB4B" w:rsidR="00197B2D" w:rsidRPr="008860F2" w:rsidRDefault="00742C2C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742C2C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8860F2" w14:paraId="512F6492" w14:textId="77777777" w:rsidTr="00637EB5">
        <w:trPr>
          <w:trHeight w:val="20"/>
        </w:trPr>
        <w:tc>
          <w:tcPr>
            <w:tcW w:w="3510" w:type="dxa"/>
          </w:tcPr>
          <w:p w14:paraId="350BEAE0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ชินาทรัพย์ จำกัด</w:t>
            </w:r>
          </w:p>
        </w:tc>
        <w:tc>
          <w:tcPr>
            <w:tcW w:w="1530" w:type="dxa"/>
          </w:tcPr>
          <w:p w14:paraId="253E6B7E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66AE8BA0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8860F2" w14:paraId="0A5E1F25" w14:textId="77777777" w:rsidTr="00637EB5">
        <w:trPr>
          <w:trHeight w:val="20"/>
        </w:trPr>
        <w:tc>
          <w:tcPr>
            <w:tcW w:w="3510" w:type="dxa"/>
          </w:tcPr>
          <w:p w14:paraId="22322103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เบฟเทค จำกัด</w:t>
            </w:r>
          </w:p>
        </w:tc>
        <w:tc>
          <w:tcPr>
            <w:tcW w:w="1530" w:type="dxa"/>
          </w:tcPr>
          <w:p w14:paraId="7829401C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618D7213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8860F2" w14:paraId="0F9523A0" w14:textId="77777777" w:rsidTr="00637EB5">
        <w:trPr>
          <w:trHeight w:val="20"/>
        </w:trPr>
        <w:tc>
          <w:tcPr>
            <w:tcW w:w="3510" w:type="dxa"/>
          </w:tcPr>
          <w:p w14:paraId="57DD728E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ธนสินธิ จำกัด</w:t>
            </w:r>
          </w:p>
        </w:tc>
        <w:tc>
          <w:tcPr>
            <w:tcW w:w="1530" w:type="dxa"/>
          </w:tcPr>
          <w:p w14:paraId="6580A08E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129C41CD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8860F2" w14:paraId="537FC8DB" w14:textId="77777777" w:rsidTr="00637EB5">
        <w:trPr>
          <w:trHeight w:val="20"/>
        </w:trPr>
        <w:tc>
          <w:tcPr>
            <w:tcW w:w="3510" w:type="dxa"/>
          </w:tcPr>
          <w:p w14:paraId="5FAC3BBE" w14:textId="5890B546" w:rsidR="00197B2D" w:rsidRPr="008860F2" w:rsidRDefault="00197B2D" w:rsidP="006347E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บิ๊กซี ซูเปอร์เซ็นเตอร์ จำกัด</w:t>
            </w:r>
            <w:r w:rsidR="00B02FC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530" w:type="dxa"/>
          </w:tcPr>
          <w:p w14:paraId="6725E172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3BC36ED6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8860F2" w14:paraId="2BD662B1" w14:textId="77777777" w:rsidTr="00637EB5">
        <w:trPr>
          <w:trHeight w:val="20"/>
        </w:trPr>
        <w:tc>
          <w:tcPr>
            <w:tcW w:w="3510" w:type="dxa"/>
            <w:shd w:val="clear" w:color="auto" w:fill="auto"/>
          </w:tcPr>
          <w:p w14:paraId="67DA21D9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ป้อมทิพย์ (</w:t>
            </w:r>
            <w:r w:rsidR="007A40DB" w:rsidRPr="008860F2">
              <w:rPr>
                <w:rFonts w:ascii="Angsana New" w:hAnsi="Angsana New"/>
                <w:sz w:val="28"/>
                <w:szCs w:val="28"/>
              </w:rPr>
              <w:t>2012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) จำกัด</w:t>
            </w:r>
          </w:p>
        </w:tc>
        <w:tc>
          <w:tcPr>
            <w:tcW w:w="1530" w:type="dxa"/>
            <w:shd w:val="clear" w:color="auto" w:fill="auto"/>
          </w:tcPr>
          <w:p w14:paraId="36516BEA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shd w:val="clear" w:color="auto" w:fill="auto"/>
          </w:tcPr>
          <w:p w14:paraId="6CA5B324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8860F2" w14:paraId="3D2F914F" w14:textId="77777777" w:rsidTr="00637EB5">
        <w:trPr>
          <w:trHeight w:val="20"/>
        </w:trPr>
        <w:tc>
          <w:tcPr>
            <w:tcW w:w="3510" w:type="dxa"/>
            <w:shd w:val="clear" w:color="auto" w:fill="auto"/>
          </w:tcPr>
          <w:p w14:paraId="5A94E875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อมรินทร์ พริ้นติ้ง แอนด์ พับลิชชิ่ง</w:t>
            </w:r>
          </w:p>
          <w:p w14:paraId="1DA6A746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จำกัด (มหาชน)</w:t>
            </w:r>
          </w:p>
        </w:tc>
        <w:tc>
          <w:tcPr>
            <w:tcW w:w="1530" w:type="dxa"/>
            <w:shd w:val="clear" w:color="auto" w:fill="auto"/>
          </w:tcPr>
          <w:p w14:paraId="1D6BE8F2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FD44E73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shd w:val="clear" w:color="auto" w:fill="auto"/>
          </w:tcPr>
          <w:p w14:paraId="1ED27702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0B2C4A6B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8860F2" w14:paraId="76691464" w14:textId="77777777" w:rsidTr="00637EB5">
        <w:trPr>
          <w:trHeight w:val="20"/>
        </w:trPr>
        <w:tc>
          <w:tcPr>
            <w:tcW w:w="3510" w:type="dxa"/>
            <w:shd w:val="clear" w:color="auto" w:fill="auto"/>
          </w:tcPr>
          <w:p w14:paraId="7EBD2F6B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ทีซีซี โฮเทล แอสเสท</w:t>
            </w:r>
          </w:p>
          <w:p w14:paraId="3AD107D8" w14:textId="77777777" w:rsidR="00197B2D" w:rsidRPr="008860F2" w:rsidRDefault="00197B2D" w:rsidP="00197B2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แมนเนจเม้นท์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0026B992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8A9D02E" w14:textId="77777777" w:rsidR="00197B2D" w:rsidRPr="008860F2" w:rsidRDefault="00197B2D" w:rsidP="00197B2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shd w:val="clear" w:color="auto" w:fill="auto"/>
          </w:tcPr>
          <w:p w14:paraId="55A4731E" w14:textId="77777777" w:rsidR="00197B2D" w:rsidRPr="008860F2" w:rsidRDefault="00197B2D" w:rsidP="00197B2D">
            <w:pPr>
              <w:rPr>
                <w:rFonts w:ascii="Angsana New" w:hAnsi="Angsana New"/>
                <w:sz w:val="28"/>
                <w:szCs w:val="28"/>
              </w:rPr>
            </w:pPr>
          </w:p>
          <w:p w14:paraId="20E1182C" w14:textId="77777777" w:rsidR="00197B2D" w:rsidRPr="008860F2" w:rsidRDefault="00197B2D" w:rsidP="00197B2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63C9D" w:rsidRPr="008860F2" w14:paraId="2032BD6E" w14:textId="77777777" w:rsidTr="00637EB5">
        <w:trPr>
          <w:trHeight w:val="20"/>
        </w:trPr>
        <w:tc>
          <w:tcPr>
            <w:tcW w:w="3510" w:type="dxa"/>
            <w:shd w:val="clear" w:color="auto" w:fill="auto"/>
          </w:tcPr>
          <w:p w14:paraId="38403A50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860F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เอเชีย โฮเรก้า จำกัด</w:t>
            </w:r>
          </w:p>
        </w:tc>
        <w:tc>
          <w:tcPr>
            <w:tcW w:w="1530" w:type="dxa"/>
            <w:shd w:val="clear" w:color="auto" w:fill="auto"/>
          </w:tcPr>
          <w:p w14:paraId="1309DDD1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shd w:val="clear" w:color="auto" w:fill="auto"/>
          </w:tcPr>
          <w:p w14:paraId="7C8F4ABA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63C9D" w:rsidRPr="008860F2" w14:paraId="0456B027" w14:textId="77777777" w:rsidTr="00637EB5">
        <w:trPr>
          <w:trHeight w:val="20"/>
        </w:trPr>
        <w:tc>
          <w:tcPr>
            <w:tcW w:w="3510" w:type="dxa"/>
            <w:shd w:val="clear" w:color="auto" w:fill="auto"/>
          </w:tcPr>
          <w:p w14:paraId="5599E22D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860F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ลีพ โซลูชั่น เอเชีย จำกัด</w:t>
            </w:r>
          </w:p>
        </w:tc>
        <w:tc>
          <w:tcPr>
            <w:tcW w:w="1530" w:type="dxa"/>
            <w:shd w:val="clear" w:color="auto" w:fill="auto"/>
          </w:tcPr>
          <w:p w14:paraId="0B86C18D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shd w:val="clear" w:color="auto" w:fill="auto"/>
          </w:tcPr>
          <w:p w14:paraId="4BBBF299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63C9D" w:rsidRPr="008860F2" w14:paraId="1F4F4E99" w14:textId="77777777" w:rsidTr="00637EB5">
        <w:trPr>
          <w:trHeight w:val="20"/>
        </w:trPr>
        <w:tc>
          <w:tcPr>
            <w:tcW w:w="3510" w:type="dxa"/>
            <w:shd w:val="clear" w:color="auto" w:fill="auto"/>
          </w:tcPr>
          <w:p w14:paraId="0CB0701C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860F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แม๊กซ์ เอเชีย จำกัด</w:t>
            </w:r>
          </w:p>
        </w:tc>
        <w:tc>
          <w:tcPr>
            <w:tcW w:w="1530" w:type="dxa"/>
            <w:shd w:val="clear" w:color="auto" w:fill="auto"/>
          </w:tcPr>
          <w:p w14:paraId="67C98E87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shd w:val="clear" w:color="auto" w:fill="auto"/>
          </w:tcPr>
          <w:p w14:paraId="3A6DBF43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63C9D" w:rsidRPr="008860F2" w14:paraId="72A436C8" w14:textId="77777777" w:rsidTr="00637EB5">
        <w:trPr>
          <w:trHeight w:val="20"/>
        </w:trPr>
        <w:tc>
          <w:tcPr>
            <w:tcW w:w="3510" w:type="dxa"/>
            <w:shd w:val="clear" w:color="auto" w:fill="auto"/>
          </w:tcPr>
          <w:p w14:paraId="40871494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860F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ไทยโชว์ </w:t>
            </w:r>
            <w:r w:rsidRPr="008860F2">
              <w:rPr>
                <w:rFonts w:ascii="Angsana New" w:hAnsi="Angsana New"/>
                <w:color w:val="000000"/>
                <w:sz w:val="28"/>
                <w:szCs w:val="28"/>
              </w:rPr>
              <w:t xml:space="preserve">2013 </w:t>
            </w: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192D592B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shd w:val="clear" w:color="auto" w:fill="auto"/>
          </w:tcPr>
          <w:p w14:paraId="7BC29392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63C9D" w:rsidRPr="008860F2" w14:paraId="6E009C9F" w14:textId="77777777" w:rsidTr="00637EB5">
        <w:trPr>
          <w:trHeight w:val="20"/>
        </w:trPr>
        <w:tc>
          <w:tcPr>
            <w:tcW w:w="3510" w:type="dxa"/>
            <w:shd w:val="clear" w:color="auto" w:fill="auto"/>
          </w:tcPr>
          <w:p w14:paraId="20D6827B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ประชารัฐรักสามัคคี วิสาหกิจ</w:t>
            </w:r>
          </w:p>
          <w:p w14:paraId="60586AD8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เพื่อสังคม</w:t>
            </w:r>
            <w:r w:rsidRPr="008860F2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1530" w:type="dxa"/>
            <w:shd w:val="clear" w:color="auto" w:fill="auto"/>
          </w:tcPr>
          <w:p w14:paraId="3B07C938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4BF40A3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shd w:val="clear" w:color="auto" w:fill="auto"/>
          </w:tcPr>
          <w:p w14:paraId="281F7825" w14:textId="77777777" w:rsidR="00163C9D" w:rsidRPr="0003746F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5A50EF7E" w14:textId="77777777" w:rsidR="00163C9D" w:rsidRPr="0003746F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63C9D" w:rsidRPr="008860F2" w14:paraId="480DA3C4" w14:textId="77777777" w:rsidTr="00637EB5">
        <w:trPr>
          <w:trHeight w:val="20"/>
        </w:trPr>
        <w:tc>
          <w:tcPr>
            <w:tcW w:w="3510" w:type="dxa"/>
            <w:shd w:val="clear" w:color="auto" w:fill="auto"/>
          </w:tcPr>
          <w:p w14:paraId="28857686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ไทยเบฟเวอเรจ มาร์เก็ตติ้ง จำกัด</w:t>
            </w:r>
          </w:p>
        </w:tc>
        <w:tc>
          <w:tcPr>
            <w:tcW w:w="1530" w:type="dxa"/>
            <w:shd w:val="clear" w:color="auto" w:fill="auto"/>
          </w:tcPr>
          <w:p w14:paraId="2320C8C6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shd w:val="clear" w:color="auto" w:fill="auto"/>
          </w:tcPr>
          <w:p w14:paraId="3BC32275" w14:textId="34C0F616" w:rsidR="00163C9D" w:rsidRPr="0003746F" w:rsidRDefault="001A68F5" w:rsidP="00163C9D">
            <w:pPr>
              <w:pStyle w:val="NoSpacing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63C9D" w:rsidRPr="008860F2" w14:paraId="4CEF6498" w14:textId="77777777" w:rsidTr="00637EB5">
        <w:trPr>
          <w:trHeight w:val="20"/>
        </w:trPr>
        <w:tc>
          <w:tcPr>
            <w:tcW w:w="3510" w:type="dxa"/>
            <w:shd w:val="clear" w:color="auto" w:fill="auto"/>
          </w:tcPr>
          <w:p w14:paraId="4E50780F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นอร์ธปาร์ค กอล์ฟ</w:t>
            </w:r>
            <w:r w:rsidRPr="008860F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</w:p>
          <w:p w14:paraId="001AB9D6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สปอร์ตคลับ จำกัด</w:t>
            </w:r>
          </w:p>
        </w:tc>
        <w:tc>
          <w:tcPr>
            <w:tcW w:w="1530" w:type="dxa"/>
            <w:shd w:val="clear" w:color="auto" w:fill="auto"/>
          </w:tcPr>
          <w:p w14:paraId="1C57E6D0" w14:textId="77777777" w:rsidR="00163C9D" w:rsidRPr="008860F2" w:rsidRDefault="00163C9D" w:rsidP="00163C9D">
            <w:pPr>
              <w:pStyle w:val="NoSpacing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33E8982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shd w:val="clear" w:color="auto" w:fill="auto"/>
          </w:tcPr>
          <w:p w14:paraId="412E478C" w14:textId="77777777" w:rsidR="00163C9D" w:rsidRPr="0003746F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277BA180" w14:textId="77777777" w:rsidR="00163C9D" w:rsidRPr="0003746F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63C9D" w:rsidRPr="008860F2" w14:paraId="0C7CA705" w14:textId="77777777" w:rsidTr="00637EB5">
        <w:trPr>
          <w:trHeight w:val="20"/>
        </w:trPr>
        <w:tc>
          <w:tcPr>
            <w:tcW w:w="3510" w:type="dxa"/>
          </w:tcPr>
          <w:p w14:paraId="16F304CC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เอส.พี.เอ็ม อาหาร </w:t>
            </w:r>
          </w:p>
          <w:p w14:paraId="040BB6F7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และเครื่องดื่ม จำกัด</w:t>
            </w:r>
          </w:p>
        </w:tc>
        <w:tc>
          <w:tcPr>
            <w:tcW w:w="1530" w:type="dxa"/>
          </w:tcPr>
          <w:p w14:paraId="5076E5B1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C568778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1E98146F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4B54BA52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63C9D" w:rsidRPr="008860F2" w14:paraId="36FFF1B8" w14:textId="77777777" w:rsidTr="00637EB5">
        <w:trPr>
          <w:trHeight w:val="20"/>
        </w:trPr>
        <w:tc>
          <w:tcPr>
            <w:tcW w:w="3510" w:type="dxa"/>
          </w:tcPr>
          <w:p w14:paraId="25202C61" w14:textId="77777777" w:rsidR="00CE1091" w:rsidRPr="008860F2" w:rsidRDefault="00CE1091" w:rsidP="00163C9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เฟรเซอร์ส พร็อพเพอร์ตี้ </w:t>
            </w:r>
          </w:p>
          <w:p w14:paraId="0F545130" w14:textId="190EE21D" w:rsidR="00163C9D" w:rsidRPr="008860F2" w:rsidRDefault="00CE1091" w:rsidP="00163C9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(ประเทศไทย) จำกัด (มหาชน) </w:t>
            </w:r>
          </w:p>
        </w:tc>
        <w:tc>
          <w:tcPr>
            <w:tcW w:w="1530" w:type="dxa"/>
          </w:tcPr>
          <w:p w14:paraId="48C70A9C" w14:textId="77777777" w:rsidR="00CE1091" w:rsidRPr="008860F2" w:rsidRDefault="00CE1091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EECC1B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76CE45C0" w14:textId="77777777" w:rsidR="00CE1091" w:rsidRPr="008860F2" w:rsidRDefault="00CE1091" w:rsidP="00163C9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6256CCE9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63C9D" w:rsidRPr="008860F2" w14:paraId="5D4937E4" w14:textId="77777777" w:rsidTr="00637EB5">
        <w:trPr>
          <w:trHeight w:val="20"/>
        </w:trPr>
        <w:tc>
          <w:tcPr>
            <w:tcW w:w="3510" w:type="dxa"/>
            <w:shd w:val="clear" w:color="auto" w:fill="auto"/>
          </w:tcPr>
          <w:p w14:paraId="13E8E8FA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เฟรเซอร์ส ฮอสปิตัลลิตี้</w:t>
            </w:r>
          </w:p>
          <w:p w14:paraId="693E7D15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1530" w:type="dxa"/>
            <w:shd w:val="clear" w:color="auto" w:fill="auto"/>
          </w:tcPr>
          <w:p w14:paraId="1D518CA9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C8DF6CD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shd w:val="clear" w:color="auto" w:fill="auto"/>
          </w:tcPr>
          <w:p w14:paraId="4D41F448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764557E1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63C9D" w:rsidRPr="008860F2" w14:paraId="501B013E" w14:textId="77777777" w:rsidTr="00637EB5">
        <w:trPr>
          <w:trHeight w:val="20"/>
        </w:trPr>
        <w:tc>
          <w:tcPr>
            <w:tcW w:w="3510" w:type="dxa"/>
            <w:shd w:val="clear" w:color="auto" w:fill="auto"/>
          </w:tcPr>
          <w:p w14:paraId="4C2C064F" w14:textId="42873591" w:rsidR="00163C9D" w:rsidRPr="008860F2" w:rsidRDefault="00163C9D" w:rsidP="006347E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แอสเสท เวิรด์ คอร์ป จำกัด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8860F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5F8E8A6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shd w:val="clear" w:color="auto" w:fill="auto"/>
          </w:tcPr>
          <w:p w14:paraId="7F1E7FD5" w14:textId="77777777" w:rsidR="00163C9D" w:rsidRPr="008860F2" w:rsidRDefault="00163C9D" w:rsidP="00163C9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63C9D" w:rsidRPr="008860F2" w14:paraId="65DFB9DD" w14:textId="77777777" w:rsidTr="00637EB5">
        <w:trPr>
          <w:trHeight w:val="20"/>
        </w:trPr>
        <w:tc>
          <w:tcPr>
            <w:tcW w:w="3510" w:type="dxa"/>
            <w:shd w:val="clear" w:color="auto" w:fill="auto"/>
          </w:tcPr>
          <w:p w14:paraId="370B92E6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แอสเสท เวิรด์ รีเทล จำกัด</w:t>
            </w:r>
          </w:p>
        </w:tc>
        <w:tc>
          <w:tcPr>
            <w:tcW w:w="1530" w:type="dxa"/>
            <w:shd w:val="clear" w:color="auto" w:fill="auto"/>
          </w:tcPr>
          <w:p w14:paraId="520F4032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shd w:val="clear" w:color="auto" w:fill="auto"/>
          </w:tcPr>
          <w:p w14:paraId="2E1E924F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63C9D" w:rsidRPr="008860F2" w14:paraId="1AA18D1E" w14:textId="77777777" w:rsidTr="00637EB5">
        <w:trPr>
          <w:trHeight w:val="20"/>
        </w:trPr>
        <w:tc>
          <w:tcPr>
            <w:tcW w:w="3510" w:type="dxa"/>
            <w:shd w:val="clear" w:color="auto" w:fill="auto"/>
          </w:tcPr>
          <w:p w14:paraId="52EA32F8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เอเอสเอ็ม แมนเนจเม้นท์ จำกัด</w:t>
            </w:r>
          </w:p>
        </w:tc>
        <w:tc>
          <w:tcPr>
            <w:tcW w:w="1530" w:type="dxa"/>
            <w:shd w:val="clear" w:color="auto" w:fill="auto"/>
          </w:tcPr>
          <w:p w14:paraId="7DB22C35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  <w:shd w:val="clear" w:color="auto" w:fill="auto"/>
          </w:tcPr>
          <w:p w14:paraId="3756DE79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63C9D" w:rsidRPr="008860F2" w14:paraId="7D806DCA" w14:textId="77777777" w:rsidTr="00637EB5">
        <w:trPr>
          <w:trHeight w:val="20"/>
        </w:trPr>
        <w:tc>
          <w:tcPr>
            <w:tcW w:w="3510" w:type="dxa"/>
          </w:tcPr>
          <w:p w14:paraId="627A0839" w14:textId="04F8506B" w:rsidR="00163C9D" w:rsidRPr="008860F2" w:rsidRDefault="00163C9D" w:rsidP="001A68F5">
            <w:pPr>
              <w:pStyle w:val="NoSpacing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เฟรเซอร์ส พร็อพเพอร์ตี้</w:t>
            </w:r>
            <w:r w:rsidR="001A68F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1A68F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คอร์เปอเรท เซอร์วิส พีทีอี แอลทีดี</w:t>
            </w:r>
          </w:p>
        </w:tc>
        <w:tc>
          <w:tcPr>
            <w:tcW w:w="1530" w:type="dxa"/>
          </w:tcPr>
          <w:p w14:paraId="7E9A4C9E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07A4868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752" w:type="dxa"/>
          </w:tcPr>
          <w:p w14:paraId="6E386CC2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05B14A6A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63C9D" w:rsidRPr="008860F2" w14:paraId="3B171108" w14:textId="77777777" w:rsidTr="00637EB5">
        <w:trPr>
          <w:trHeight w:val="20"/>
        </w:trPr>
        <w:tc>
          <w:tcPr>
            <w:tcW w:w="3510" w:type="dxa"/>
          </w:tcPr>
          <w:p w14:paraId="4300E1CF" w14:textId="77777777" w:rsidR="00163C9D" w:rsidRPr="008860F2" w:rsidRDefault="00163C9D" w:rsidP="00163C9D">
            <w:pPr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เฟรเซอร์ส พร็อพเพอร์ตี้ ลิมิเต็ด</w:t>
            </w:r>
          </w:p>
        </w:tc>
        <w:tc>
          <w:tcPr>
            <w:tcW w:w="1530" w:type="dxa"/>
          </w:tcPr>
          <w:p w14:paraId="13E38CC2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752" w:type="dxa"/>
          </w:tcPr>
          <w:p w14:paraId="1B9B97B1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63C9D" w:rsidRPr="008860F2" w14:paraId="00812596" w14:textId="77777777" w:rsidTr="00637EB5">
        <w:trPr>
          <w:trHeight w:val="20"/>
        </w:trPr>
        <w:tc>
          <w:tcPr>
            <w:tcW w:w="3510" w:type="dxa"/>
          </w:tcPr>
          <w:p w14:paraId="7EF52E6D" w14:textId="77777777" w:rsidR="00163C9D" w:rsidRPr="008860F2" w:rsidRDefault="00163C9D" w:rsidP="00163C9D">
            <w:pPr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สิริดำรงธรรม จำกัด</w:t>
            </w:r>
          </w:p>
        </w:tc>
        <w:tc>
          <w:tcPr>
            <w:tcW w:w="1530" w:type="dxa"/>
          </w:tcPr>
          <w:p w14:paraId="1F031997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54F9716C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63C9D" w:rsidRPr="008860F2" w14:paraId="7D481BBD" w14:textId="77777777" w:rsidTr="00637EB5">
        <w:trPr>
          <w:trHeight w:val="20"/>
        </w:trPr>
        <w:tc>
          <w:tcPr>
            <w:tcW w:w="3510" w:type="dxa"/>
          </w:tcPr>
          <w:p w14:paraId="758BADCD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บางกอกอาร์ตเบียนนาเล่ </w:t>
            </w:r>
          </w:p>
          <w:p w14:paraId="0A97882A" w14:textId="77777777" w:rsidR="00163C9D" w:rsidRPr="008860F2" w:rsidRDefault="00163C9D" w:rsidP="00163C9D">
            <w:pPr>
              <w:pStyle w:val="NoSpacing"/>
              <w:ind w:firstLine="16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แมนเนจเม้นท์ จำกัด</w:t>
            </w:r>
          </w:p>
        </w:tc>
        <w:tc>
          <w:tcPr>
            <w:tcW w:w="1530" w:type="dxa"/>
          </w:tcPr>
          <w:p w14:paraId="724F677B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B41CAAC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56092564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37EC3F60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63C9D" w:rsidRPr="008860F2" w14:paraId="0F2E1F2B" w14:textId="77777777" w:rsidTr="00637EB5">
        <w:trPr>
          <w:trHeight w:val="20"/>
        </w:trPr>
        <w:tc>
          <w:tcPr>
            <w:tcW w:w="3510" w:type="dxa"/>
          </w:tcPr>
          <w:p w14:paraId="5BEE2B95" w14:textId="77777777" w:rsidR="00163C9D" w:rsidRPr="008860F2" w:rsidRDefault="00163C9D" w:rsidP="00163C9D">
            <w:pPr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ทีสเปซ ดิจิตอล จำกัด</w:t>
            </w:r>
          </w:p>
        </w:tc>
        <w:tc>
          <w:tcPr>
            <w:tcW w:w="1530" w:type="dxa"/>
          </w:tcPr>
          <w:p w14:paraId="5B0AE073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4B517624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63C9D" w:rsidRPr="008860F2" w14:paraId="76B3D6F2" w14:textId="77777777" w:rsidTr="00637EB5">
        <w:trPr>
          <w:trHeight w:val="20"/>
        </w:trPr>
        <w:tc>
          <w:tcPr>
            <w:tcW w:w="3510" w:type="dxa"/>
          </w:tcPr>
          <w:p w14:paraId="05458FA7" w14:textId="77777777" w:rsidR="00163C9D" w:rsidRPr="008860F2" w:rsidRDefault="00163C9D" w:rsidP="00163C9D">
            <w:pPr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ป้อมกิจ จำกัด</w:t>
            </w:r>
          </w:p>
        </w:tc>
        <w:tc>
          <w:tcPr>
            <w:tcW w:w="1530" w:type="dxa"/>
          </w:tcPr>
          <w:p w14:paraId="58A4A01B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3E9F0C9E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63C9D" w:rsidRPr="008860F2" w14:paraId="02008A69" w14:textId="77777777" w:rsidTr="00637EB5">
        <w:trPr>
          <w:trHeight w:val="20"/>
        </w:trPr>
        <w:tc>
          <w:tcPr>
            <w:tcW w:w="3510" w:type="dxa"/>
          </w:tcPr>
          <w:p w14:paraId="6E3D2AD9" w14:textId="0E2BD34F" w:rsidR="00163C9D" w:rsidRPr="008860F2" w:rsidRDefault="00163C9D" w:rsidP="006347E0">
            <w:pPr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บุรีรัมย์ ยูไนเต็ด สปอร์ตโฮเต็ล</w:t>
            </w:r>
            <w:r w:rsidR="00B02FC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</w:tcPr>
          <w:p w14:paraId="454419B6" w14:textId="664B1DBA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3C4018B4" w14:textId="70F95730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มีกรรมการร่วมกันกับบริษัทย่อยของบริษัท</w:t>
            </w:r>
          </w:p>
        </w:tc>
      </w:tr>
      <w:tr w:rsidR="00163C9D" w:rsidRPr="008860F2" w14:paraId="78A8A65F" w14:textId="77777777" w:rsidTr="00637EB5">
        <w:trPr>
          <w:trHeight w:val="20"/>
        </w:trPr>
        <w:tc>
          <w:tcPr>
            <w:tcW w:w="3510" w:type="dxa"/>
          </w:tcPr>
          <w:p w14:paraId="69CA8987" w14:textId="77777777" w:rsidR="00163C9D" w:rsidRPr="008860F2" w:rsidRDefault="00163C9D" w:rsidP="00163C9D">
            <w:pPr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บุรีรัมย์ยูไนเต็ดอินเตอร์เนชั่นแนล </w:t>
            </w:r>
          </w:p>
          <w:p w14:paraId="1A0AE068" w14:textId="77777777" w:rsidR="00163C9D" w:rsidRPr="008860F2" w:rsidRDefault="00163C9D" w:rsidP="00163C9D">
            <w:pPr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เซอร์กิต จำกัด</w:t>
            </w:r>
          </w:p>
        </w:tc>
        <w:tc>
          <w:tcPr>
            <w:tcW w:w="1530" w:type="dxa"/>
          </w:tcPr>
          <w:p w14:paraId="2E4FB087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233EE1B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5D424B16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  <w:p w14:paraId="53477D8F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มีกรรมการร่วมกันกับบริษัทย่อยของบริษัท</w:t>
            </w:r>
          </w:p>
        </w:tc>
      </w:tr>
      <w:tr w:rsidR="00163C9D" w:rsidRPr="008860F2" w14:paraId="44624315" w14:textId="77777777" w:rsidTr="00637EB5">
        <w:trPr>
          <w:trHeight w:val="20"/>
        </w:trPr>
        <w:tc>
          <w:tcPr>
            <w:tcW w:w="3510" w:type="dxa"/>
          </w:tcPr>
          <w:p w14:paraId="79037907" w14:textId="77777777" w:rsidR="00163C9D" w:rsidRPr="008860F2" w:rsidRDefault="00163C9D" w:rsidP="00163C9D">
            <w:pPr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บุรีรัมย์ ยูไนเต็ด จำกัด</w:t>
            </w:r>
          </w:p>
        </w:tc>
        <w:tc>
          <w:tcPr>
            <w:tcW w:w="1530" w:type="dxa"/>
          </w:tcPr>
          <w:p w14:paraId="1546FEC0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5FA7D34E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มีกรรมการร่วมกันกับบริษัทย่อยของบริษัท</w:t>
            </w:r>
          </w:p>
        </w:tc>
      </w:tr>
      <w:tr w:rsidR="00163C9D" w:rsidRPr="008860F2" w14:paraId="721ECA8D" w14:textId="77777777" w:rsidTr="00637EB5">
        <w:trPr>
          <w:trHeight w:val="20"/>
        </w:trPr>
        <w:tc>
          <w:tcPr>
            <w:tcW w:w="3510" w:type="dxa"/>
          </w:tcPr>
          <w:p w14:paraId="0A8B3E14" w14:textId="1ED16C2B" w:rsidR="00163C9D" w:rsidRPr="008860F2" w:rsidRDefault="007632E0" w:rsidP="00163C9D">
            <w:pPr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อาคเนย์ คอร์ปอเรชั่น จำกัด</w:t>
            </w:r>
          </w:p>
        </w:tc>
        <w:tc>
          <w:tcPr>
            <w:tcW w:w="1530" w:type="dxa"/>
          </w:tcPr>
          <w:p w14:paraId="1AD939F1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1A90A0A1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กรรมการมีความเกี่ยวโยงเป็นญาติพี่น้องกับกรรมการของ </w:t>
            </w:r>
          </w:p>
          <w:p w14:paraId="396EFE4E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บริษัท</w:t>
            </w:r>
          </w:p>
        </w:tc>
      </w:tr>
      <w:tr w:rsidR="00163C9D" w:rsidRPr="008860F2" w14:paraId="0285AFA8" w14:textId="77777777" w:rsidTr="00637EB5">
        <w:trPr>
          <w:trHeight w:val="20"/>
        </w:trPr>
        <w:tc>
          <w:tcPr>
            <w:tcW w:w="3510" w:type="dxa"/>
          </w:tcPr>
          <w:p w14:paraId="224D89B9" w14:textId="77777777" w:rsidR="00163C9D" w:rsidRPr="008860F2" w:rsidRDefault="00163C9D" w:rsidP="00163C9D">
            <w:pPr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บางนากลาส จำกัด</w:t>
            </w:r>
          </w:p>
        </w:tc>
        <w:tc>
          <w:tcPr>
            <w:tcW w:w="1530" w:type="dxa"/>
          </w:tcPr>
          <w:p w14:paraId="13A9337C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5D28D524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63C9D" w:rsidRPr="008860F2" w14:paraId="61068E56" w14:textId="77777777" w:rsidTr="00637EB5">
        <w:trPr>
          <w:trHeight w:val="20"/>
        </w:trPr>
        <w:tc>
          <w:tcPr>
            <w:tcW w:w="3510" w:type="dxa"/>
          </w:tcPr>
          <w:p w14:paraId="5DB070E2" w14:textId="77777777" w:rsidR="00163C9D" w:rsidRPr="008860F2" w:rsidRDefault="00163C9D" w:rsidP="00163C9D">
            <w:pPr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ป้อมบูรพา จำกัด</w:t>
            </w:r>
          </w:p>
        </w:tc>
        <w:tc>
          <w:tcPr>
            <w:tcW w:w="1530" w:type="dxa"/>
          </w:tcPr>
          <w:p w14:paraId="54E7786D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4F03D4C6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63C9D" w:rsidRPr="008860F2" w14:paraId="1F8C5D0A" w14:textId="77777777" w:rsidTr="00637EB5">
        <w:trPr>
          <w:trHeight w:val="20"/>
        </w:trPr>
        <w:tc>
          <w:tcPr>
            <w:tcW w:w="3510" w:type="dxa"/>
          </w:tcPr>
          <w:p w14:paraId="538F7459" w14:textId="77777777" w:rsidR="00163C9D" w:rsidRPr="008860F2" w:rsidRDefault="00163C9D" w:rsidP="00163C9D">
            <w:pPr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นำธุรกิจ จำกัด</w:t>
            </w:r>
          </w:p>
        </w:tc>
        <w:tc>
          <w:tcPr>
            <w:tcW w:w="1530" w:type="dxa"/>
          </w:tcPr>
          <w:p w14:paraId="416F64E1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697DF0D0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63C9D" w:rsidRPr="008860F2" w14:paraId="060562FD" w14:textId="77777777" w:rsidTr="00637EB5">
        <w:trPr>
          <w:trHeight w:val="20"/>
        </w:trPr>
        <w:tc>
          <w:tcPr>
            <w:tcW w:w="3510" w:type="dxa"/>
          </w:tcPr>
          <w:p w14:paraId="66DA1DAD" w14:textId="77777777" w:rsidR="00163C9D" w:rsidRPr="008860F2" w:rsidRDefault="00163C9D" w:rsidP="00163C9D">
            <w:pPr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8860F2">
              <w:rPr>
                <w:rFonts w:ascii="Angsana New" w:hAnsi="Angsana New"/>
                <w:sz w:val="28"/>
                <w:szCs w:val="28"/>
              </w:rPr>
              <w:t> 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อมรินทร์ บุ๊ค เซ็นเตอร์</w:t>
            </w:r>
            <w:r w:rsidRPr="008860F2">
              <w:rPr>
                <w:rFonts w:ascii="Angsana New" w:hAnsi="Angsana New"/>
                <w:sz w:val="28"/>
                <w:szCs w:val="28"/>
              </w:rPr>
              <w:t> 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</w:tcPr>
          <w:p w14:paraId="58B155E8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263979E1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63C9D" w:rsidRPr="008860F2" w14:paraId="740D1D40" w14:textId="77777777" w:rsidTr="00637EB5">
        <w:trPr>
          <w:trHeight w:val="20"/>
        </w:trPr>
        <w:tc>
          <w:tcPr>
            <w:tcW w:w="3510" w:type="dxa"/>
          </w:tcPr>
          <w:p w14:paraId="17B34ADF" w14:textId="77777777" w:rsidR="00163C9D" w:rsidRPr="008860F2" w:rsidRDefault="00163C9D" w:rsidP="00163C9D">
            <w:pPr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ทีซีซี โฮเทลคอลเล็คชั่น จำกัด</w:t>
            </w:r>
          </w:p>
        </w:tc>
        <w:tc>
          <w:tcPr>
            <w:tcW w:w="1530" w:type="dxa"/>
          </w:tcPr>
          <w:p w14:paraId="544C0103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02CFAC2E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63C9D" w:rsidRPr="008860F2" w14:paraId="2097E1F8" w14:textId="77777777" w:rsidTr="00637EB5">
        <w:trPr>
          <w:trHeight w:val="20"/>
        </w:trPr>
        <w:tc>
          <w:tcPr>
            <w:tcW w:w="3510" w:type="dxa"/>
          </w:tcPr>
          <w:p w14:paraId="36281777" w14:textId="77777777" w:rsidR="00163C9D" w:rsidRPr="008860F2" w:rsidRDefault="00163C9D" w:rsidP="00163C9D">
            <w:pPr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ซีดับเบิ้ลยู ทาวเวอร์ จํากัด</w:t>
            </w:r>
          </w:p>
        </w:tc>
        <w:tc>
          <w:tcPr>
            <w:tcW w:w="1530" w:type="dxa"/>
          </w:tcPr>
          <w:p w14:paraId="3B18FA56" w14:textId="77777777" w:rsidR="00163C9D" w:rsidRPr="008860F2" w:rsidRDefault="00163C9D" w:rsidP="00163C9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4848815F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63C9D" w:rsidRPr="008860F2" w14:paraId="65CAE383" w14:textId="77777777" w:rsidTr="00637EB5">
        <w:trPr>
          <w:trHeight w:val="20"/>
        </w:trPr>
        <w:tc>
          <w:tcPr>
            <w:tcW w:w="3510" w:type="dxa"/>
          </w:tcPr>
          <w:p w14:paraId="7DC4B35E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ทีซีซีซีแอล เสนา จำกัด</w:t>
            </w:r>
          </w:p>
        </w:tc>
        <w:tc>
          <w:tcPr>
            <w:tcW w:w="1530" w:type="dxa"/>
          </w:tcPr>
          <w:p w14:paraId="7E2219E7" w14:textId="77777777" w:rsidR="00163C9D" w:rsidRPr="008860F2" w:rsidRDefault="00163C9D" w:rsidP="00163C9D">
            <w:pPr>
              <w:pStyle w:val="NoSpacing"/>
              <w:tabs>
                <w:tab w:val="clear" w:pos="454"/>
                <w:tab w:val="left" w:pos="450"/>
              </w:tabs>
              <w:ind w:right="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7D489D63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63C9D" w:rsidRPr="008860F2" w14:paraId="615BE968" w14:textId="77777777" w:rsidTr="00637EB5">
        <w:trPr>
          <w:trHeight w:val="20"/>
        </w:trPr>
        <w:tc>
          <w:tcPr>
            <w:tcW w:w="3510" w:type="dxa"/>
          </w:tcPr>
          <w:p w14:paraId="3386FEDE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สุรเศรษฐ์ จำกัด</w:t>
            </w:r>
          </w:p>
        </w:tc>
        <w:tc>
          <w:tcPr>
            <w:tcW w:w="1530" w:type="dxa"/>
          </w:tcPr>
          <w:p w14:paraId="5CEC622A" w14:textId="77777777" w:rsidR="00163C9D" w:rsidRPr="008860F2" w:rsidRDefault="00163C9D" w:rsidP="00163C9D">
            <w:pPr>
              <w:pStyle w:val="NoSpacing"/>
              <w:tabs>
                <w:tab w:val="clear" w:pos="454"/>
                <w:tab w:val="left" w:pos="450"/>
              </w:tabs>
              <w:ind w:right="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737EC517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63C9D" w:rsidRPr="008860F2" w14:paraId="4094C412" w14:textId="77777777" w:rsidTr="00637EB5">
        <w:trPr>
          <w:trHeight w:val="20"/>
        </w:trPr>
        <w:tc>
          <w:tcPr>
            <w:tcW w:w="3510" w:type="dxa"/>
          </w:tcPr>
          <w:p w14:paraId="1E1623E8" w14:textId="77777777" w:rsidR="00163C9D" w:rsidRPr="008860F2" w:rsidRDefault="00163C9D" w:rsidP="00163C9D">
            <w:pPr>
              <w:tabs>
                <w:tab w:val="left" w:pos="252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สิริทรัพย์พัฒนา จำกัด</w:t>
            </w:r>
          </w:p>
        </w:tc>
        <w:tc>
          <w:tcPr>
            <w:tcW w:w="1530" w:type="dxa"/>
          </w:tcPr>
          <w:p w14:paraId="526C4F0D" w14:textId="77777777" w:rsidR="00163C9D" w:rsidRPr="008860F2" w:rsidRDefault="00163C9D" w:rsidP="00163C9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20218269" w14:textId="77777777" w:rsidR="00163C9D" w:rsidRPr="008860F2" w:rsidRDefault="00163C9D" w:rsidP="00163C9D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63C9D" w:rsidRPr="008860F2" w14:paraId="391ABBC3" w14:textId="77777777" w:rsidTr="00637EB5">
        <w:trPr>
          <w:trHeight w:val="20"/>
        </w:trPr>
        <w:tc>
          <w:tcPr>
            <w:tcW w:w="3510" w:type="dxa"/>
          </w:tcPr>
          <w:p w14:paraId="2632BCC9" w14:textId="77777777" w:rsidR="00163C9D" w:rsidRPr="008860F2" w:rsidRDefault="00163C9D" w:rsidP="00163C9D">
            <w:pPr>
              <w:tabs>
                <w:tab w:val="left" w:pos="252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ซี</w:t>
            </w:r>
            <w:r w:rsidRPr="008860F2">
              <w:rPr>
                <w:rFonts w:ascii="Angsana New" w:hAnsi="Angsana New"/>
                <w:sz w:val="28"/>
                <w:szCs w:val="28"/>
              </w:rPr>
              <w:t>.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เอ</w:t>
            </w:r>
            <w:r w:rsidRPr="008860F2">
              <w:rPr>
                <w:rFonts w:ascii="Angsana New" w:hAnsi="Angsana New"/>
                <w:sz w:val="28"/>
                <w:szCs w:val="28"/>
              </w:rPr>
              <w:t>.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ไอ</w:t>
            </w:r>
            <w:r w:rsidRPr="008860F2">
              <w:rPr>
                <w:rFonts w:ascii="Angsana New" w:hAnsi="Angsana New"/>
                <w:sz w:val="28"/>
                <w:szCs w:val="28"/>
              </w:rPr>
              <w:t>.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0381211F" w14:textId="77777777" w:rsidR="00163C9D" w:rsidRPr="008860F2" w:rsidRDefault="00163C9D" w:rsidP="00163C9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0BE05B49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63C9D" w:rsidRPr="008860F2" w14:paraId="4C07780E" w14:textId="77777777" w:rsidTr="00637EB5">
        <w:trPr>
          <w:trHeight w:val="20"/>
        </w:trPr>
        <w:tc>
          <w:tcPr>
            <w:tcW w:w="3510" w:type="dxa"/>
          </w:tcPr>
          <w:p w14:paraId="51A2032D" w14:textId="77777777" w:rsidR="00163C9D" w:rsidRPr="008860F2" w:rsidRDefault="00163C9D" w:rsidP="00163C9D">
            <w:pPr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ป้อมคลัง จำกัด</w:t>
            </w:r>
          </w:p>
        </w:tc>
        <w:tc>
          <w:tcPr>
            <w:tcW w:w="1530" w:type="dxa"/>
          </w:tcPr>
          <w:p w14:paraId="4F60BF4C" w14:textId="77777777" w:rsidR="00163C9D" w:rsidRPr="008860F2" w:rsidRDefault="00163C9D" w:rsidP="00163C9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4D979A4E" w14:textId="77777777" w:rsidR="00163C9D" w:rsidRPr="008860F2" w:rsidRDefault="00163C9D" w:rsidP="00163C9D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63C9D" w:rsidRPr="008860F2" w14:paraId="1CF88525" w14:textId="77777777" w:rsidTr="00637EB5">
        <w:trPr>
          <w:trHeight w:val="20"/>
        </w:trPr>
        <w:tc>
          <w:tcPr>
            <w:tcW w:w="3510" w:type="dxa"/>
          </w:tcPr>
          <w:p w14:paraId="55958322" w14:textId="77777777" w:rsidR="00163C9D" w:rsidRPr="008860F2" w:rsidRDefault="00163C9D" w:rsidP="00163C9D">
            <w:pPr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เดอะ คิวเอสอาร์ ออฟ เอเชีย จำกัด</w:t>
            </w:r>
          </w:p>
        </w:tc>
        <w:tc>
          <w:tcPr>
            <w:tcW w:w="1530" w:type="dxa"/>
          </w:tcPr>
          <w:p w14:paraId="63D48538" w14:textId="77777777" w:rsidR="00163C9D" w:rsidRPr="008860F2" w:rsidRDefault="00163C9D" w:rsidP="00163C9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6B079553" w14:textId="77777777" w:rsidR="00163C9D" w:rsidRPr="008860F2" w:rsidRDefault="00163C9D" w:rsidP="00163C9D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8461E2" w:rsidRPr="008860F2" w14:paraId="723575D7" w14:textId="77777777" w:rsidTr="00637EB5">
        <w:trPr>
          <w:trHeight w:val="20"/>
        </w:trPr>
        <w:tc>
          <w:tcPr>
            <w:tcW w:w="3510" w:type="dxa"/>
          </w:tcPr>
          <w:p w14:paraId="051896D1" w14:textId="77777777" w:rsidR="008461E2" w:rsidRPr="008860F2" w:rsidRDefault="008461E2" w:rsidP="008461E2">
            <w:pPr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บางปะกง โลจิสติกส์ พาร์ค จำกัด</w:t>
            </w:r>
          </w:p>
        </w:tc>
        <w:tc>
          <w:tcPr>
            <w:tcW w:w="1530" w:type="dxa"/>
          </w:tcPr>
          <w:p w14:paraId="1B5E7026" w14:textId="77777777" w:rsidR="008461E2" w:rsidRPr="008860F2" w:rsidRDefault="008461E2" w:rsidP="008461E2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11011954" w14:textId="77777777" w:rsidR="008461E2" w:rsidRPr="008860F2" w:rsidRDefault="008461E2" w:rsidP="008461E2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8461E2" w:rsidRPr="008860F2" w14:paraId="59C60F80" w14:textId="77777777" w:rsidTr="00637EB5">
        <w:trPr>
          <w:trHeight w:val="20"/>
        </w:trPr>
        <w:tc>
          <w:tcPr>
            <w:tcW w:w="3510" w:type="dxa"/>
          </w:tcPr>
          <w:p w14:paraId="07F6C081" w14:textId="77777777" w:rsidR="008461E2" w:rsidRPr="008860F2" w:rsidRDefault="008461E2" w:rsidP="008461E2">
            <w:pPr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วังน้อย โลจิสติกส์ พาร์ค จำกัด</w:t>
            </w:r>
          </w:p>
        </w:tc>
        <w:tc>
          <w:tcPr>
            <w:tcW w:w="1530" w:type="dxa"/>
          </w:tcPr>
          <w:p w14:paraId="2043D108" w14:textId="77777777" w:rsidR="008461E2" w:rsidRPr="008860F2" w:rsidRDefault="008461E2" w:rsidP="008461E2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64B6F446" w14:textId="77777777" w:rsidR="008461E2" w:rsidRPr="008860F2" w:rsidRDefault="008461E2" w:rsidP="008461E2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63C9D" w:rsidRPr="008860F2" w14:paraId="13D25AA9" w14:textId="77777777" w:rsidTr="00637EB5">
        <w:trPr>
          <w:trHeight w:val="20"/>
        </w:trPr>
        <w:tc>
          <w:tcPr>
            <w:tcW w:w="3510" w:type="dxa"/>
          </w:tcPr>
          <w:p w14:paraId="1E4D74D3" w14:textId="77777777" w:rsidR="00163C9D" w:rsidRPr="008860F2" w:rsidRDefault="00163C9D" w:rsidP="00163C9D">
            <w:pPr>
              <w:spacing w:line="240" w:lineRule="auto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ไทย-สแกนดิค สตีล จำกัด</w:t>
            </w:r>
          </w:p>
        </w:tc>
        <w:tc>
          <w:tcPr>
            <w:tcW w:w="1530" w:type="dxa"/>
          </w:tcPr>
          <w:p w14:paraId="1C877588" w14:textId="77777777" w:rsidR="00163C9D" w:rsidRPr="008860F2" w:rsidRDefault="00163C9D" w:rsidP="00163C9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13B4A2B3" w14:textId="77777777" w:rsidR="00163C9D" w:rsidRPr="008860F2" w:rsidRDefault="00163C9D" w:rsidP="00163C9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CD74A7" w:rsidRPr="008860F2" w14:paraId="5787603B" w14:textId="77777777" w:rsidTr="00637EB5">
        <w:trPr>
          <w:trHeight w:val="20"/>
        </w:trPr>
        <w:tc>
          <w:tcPr>
            <w:tcW w:w="3510" w:type="dxa"/>
          </w:tcPr>
          <w:p w14:paraId="07ECD0A0" w14:textId="77777777" w:rsidR="00CD74A7" w:rsidRPr="008860F2" w:rsidRDefault="00CD74A7" w:rsidP="00CD74A7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นำกิจการ จำกัด</w:t>
            </w:r>
          </w:p>
        </w:tc>
        <w:tc>
          <w:tcPr>
            <w:tcW w:w="1530" w:type="dxa"/>
          </w:tcPr>
          <w:p w14:paraId="230C4BB0" w14:textId="77777777" w:rsidR="00CD74A7" w:rsidRPr="008860F2" w:rsidRDefault="00CD74A7" w:rsidP="00CD74A7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29C0764E" w14:textId="77777777" w:rsidR="00CD74A7" w:rsidRPr="008860F2" w:rsidRDefault="00CD74A7" w:rsidP="00CD74A7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CD74A7" w:rsidRPr="008860F2" w14:paraId="26542945" w14:textId="77777777" w:rsidTr="00637EB5">
        <w:trPr>
          <w:trHeight w:val="20"/>
        </w:trPr>
        <w:tc>
          <w:tcPr>
            <w:tcW w:w="3510" w:type="dxa"/>
          </w:tcPr>
          <w:p w14:paraId="7F83A5B9" w14:textId="77777777" w:rsidR="00CD74A7" w:rsidRPr="008860F2" w:rsidRDefault="00CD74A7" w:rsidP="00CD74A7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จีเอ็มเอ็ม แชนแนล โฮลดิ้ง จำกัด</w:t>
            </w:r>
          </w:p>
        </w:tc>
        <w:tc>
          <w:tcPr>
            <w:tcW w:w="1530" w:type="dxa"/>
          </w:tcPr>
          <w:p w14:paraId="7879B8CB" w14:textId="77777777" w:rsidR="00CD74A7" w:rsidRPr="008860F2" w:rsidRDefault="00CD74A7" w:rsidP="00CD74A7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70B3370F" w14:textId="77777777" w:rsidR="00CD74A7" w:rsidRPr="008860F2" w:rsidRDefault="00CD74A7" w:rsidP="00CD74A7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CD74A7" w:rsidRPr="008860F2" w14:paraId="209A84A3" w14:textId="77777777" w:rsidTr="00637EB5">
        <w:trPr>
          <w:trHeight w:val="20"/>
        </w:trPr>
        <w:tc>
          <w:tcPr>
            <w:tcW w:w="3510" w:type="dxa"/>
          </w:tcPr>
          <w:p w14:paraId="05C0086C" w14:textId="77777777" w:rsidR="00CD74A7" w:rsidRPr="008860F2" w:rsidRDefault="00CD74A7" w:rsidP="00CD74A7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นอร์ท สาธร เรียลตี้ จำกัด</w:t>
            </w:r>
          </w:p>
        </w:tc>
        <w:tc>
          <w:tcPr>
            <w:tcW w:w="1530" w:type="dxa"/>
          </w:tcPr>
          <w:p w14:paraId="330FCE3C" w14:textId="77777777" w:rsidR="00CD74A7" w:rsidRPr="008860F2" w:rsidRDefault="00CD74A7" w:rsidP="00CD74A7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006793B7" w14:textId="77777777" w:rsidR="00CD74A7" w:rsidRPr="008860F2" w:rsidRDefault="00CD74A7" w:rsidP="00CD74A7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CD74A7" w:rsidRPr="008860F2" w14:paraId="233E664A" w14:textId="77777777" w:rsidTr="00637EB5">
        <w:trPr>
          <w:trHeight w:val="20"/>
        </w:trPr>
        <w:tc>
          <w:tcPr>
            <w:tcW w:w="3510" w:type="dxa"/>
          </w:tcPr>
          <w:p w14:paraId="62DF1AAF" w14:textId="77777777" w:rsidR="00CD74A7" w:rsidRPr="008860F2" w:rsidRDefault="00CD74A7" w:rsidP="00CD74A7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เฟิร์ส แสควร์ จำกัด</w:t>
            </w:r>
          </w:p>
        </w:tc>
        <w:tc>
          <w:tcPr>
            <w:tcW w:w="1530" w:type="dxa"/>
          </w:tcPr>
          <w:p w14:paraId="240FA004" w14:textId="77777777" w:rsidR="00CD74A7" w:rsidRPr="008860F2" w:rsidRDefault="00CD74A7" w:rsidP="00CD74A7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067A7746" w14:textId="77777777" w:rsidR="00CD74A7" w:rsidRPr="008860F2" w:rsidRDefault="00CD74A7" w:rsidP="00CD74A7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CD74A7" w:rsidRPr="008860F2" w14:paraId="1FC3F635" w14:textId="77777777" w:rsidTr="00637EB5">
        <w:trPr>
          <w:trHeight w:val="20"/>
        </w:trPr>
        <w:tc>
          <w:tcPr>
            <w:tcW w:w="3510" w:type="dxa"/>
          </w:tcPr>
          <w:p w14:paraId="6A249606" w14:textId="77777777" w:rsidR="00B02FCC" w:rsidRDefault="00CD74A7" w:rsidP="00B02FC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กรุงเทพบ้านและที่ดิน จำกัด</w:t>
            </w:r>
            <w:r w:rsidR="00B02FC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2F8883B" w14:textId="175EE78E" w:rsidR="00CD74A7" w:rsidRPr="008860F2" w:rsidRDefault="00B02FCC" w:rsidP="00B02FC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CD74A7" w:rsidRPr="008860F2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530" w:type="dxa"/>
          </w:tcPr>
          <w:p w14:paraId="43BAD0DD" w14:textId="77777777" w:rsidR="00B02FCC" w:rsidRDefault="00B02FCC" w:rsidP="00CD74A7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395A66E" w14:textId="2EE5DF78" w:rsidR="00CD74A7" w:rsidRPr="008860F2" w:rsidRDefault="00CD74A7" w:rsidP="00CD74A7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195BA812" w14:textId="77777777" w:rsidR="00B02FCC" w:rsidRDefault="00B02FCC" w:rsidP="00CD74A7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350BC652" w14:textId="70EB990E" w:rsidR="00CD74A7" w:rsidRPr="008860F2" w:rsidRDefault="00CD74A7" w:rsidP="00CD74A7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CD74A7" w:rsidRPr="008860F2" w14:paraId="2DD37EA6" w14:textId="77777777" w:rsidTr="00637EB5">
        <w:trPr>
          <w:trHeight w:val="20"/>
        </w:trPr>
        <w:tc>
          <w:tcPr>
            <w:tcW w:w="3510" w:type="dxa"/>
          </w:tcPr>
          <w:p w14:paraId="3BC90E7E" w14:textId="77777777" w:rsidR="00CD74A7" w:rsidRPr="008860F2" w:rsidRDefault="00CD74A7" w:rsidP="00CD74A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แผ่นดินทอง พร็อพเพอร์ตี้ </w:t>
            </w:r>
          </w:p>
          <w:p w14:paraId="2B3DDD4E" w14:textId="77777777" w:rsidR="00CD74A7" w:rsidRPr="008860F2" w:rsidRDefault="00CD74A7" w:rsidP="00CD74A7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ดีเวลลอปเม้นท์ จำกัด (มหาชน)</w:t>
            </w:r>
          </w:p>
        </w:tc>
        <w:tc>
          <w:tcPr>
            <w:tcW w:w="1530" w:type="dxa"/>
          </w:tcPr>
          <w:p w14:paraId="7F5FB187" w14:textId="77777777" w:rsidR="00CD74A7" w:rsidRPr="008860F2" w:rsidRDefault="00CD74A7" w:rsidP="00CD74A7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52A9117" w14:textId="77777777" w:rsidR="00CD74A7" w:rsidRPr="008860F2" w:rsidRDefault="00CD74A7" w:rsidP="00CD74A7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1D0CDB60" w14:textId="77777777" w:rsidR="00CD74A7" w:rsidRPr="008860F2" w:rsidRDefault="00CD74A7" w:rsidP="00CD74A7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148B850" w14:textId="77777777" w:rsidR="00CD74A7" w:rsidRPr="008860F2" w:rsidRDefault="00CD74A7" w:rsidP="00CD74A7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CD74A7" w:rsidRPr="008860F2" w14:paraId="014740A9" w14:textId="77777777" w:rsidTr="00637EB5">
        <w:trPr>
          <w:trHeight w:val="20"/>
        </w:trPr>
        <w:tc>
          <w:tcPr>
            <w:tcW w:w="3510" w:type="dxa"/>
          </w:tcPr>
          <w:p w14:paraId="25AE78E1" w14:textId="77777777" w:rsidR="00CD74A7" w:rsidRPr="008860F2" w:rsidRDefault="00CD74A7" w:rsidP="00CD74A7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ไว้ท์กรุ๊ป จำกัด (มหาชน)</w:t>
            </w:r>
          </w:p>
        </w:tc>
        <w:tc>
          <w:tcPr>
            <w:tcW w:w="1530" w:type="dxa"/>
          </w:tcPr>
          <w:p w14:paraId="316009A9" w14:textId="77777777" w:rsidR="00CD74A7" w:rsidRPr="008860F2" w:rsidRDefault="00CD74A7" w:rsidP="00CD74A7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4C5F5B88" w14:textId="77777777" w:rsidR="00CD74A7" w:rsidRPr="008860F2" w:rsidRDefault="00CD74A7" w:rsidP="00CD74A7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8D4DED" w:rsidRPr="008860F2" w14:paraId="5E738AA8" w14:textId="77777777" w:rsidTr="00637EB5">
        <w:trPr>
          <w:trHeight w:val="20"/>
        </w:trPr>
        <w:tc>
          <w:tcPr>
            <w:tcW w:w="3510" w:type="dxa"/>
          </w:tcPr>
          <w:p w14:paraId="2588351D" w14:textId="77777777" w:rsidR="008D4DED" w:rsidRPr="008860F2" w:rsidRDefault="008D4DED" w:rsidP="008D4DE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756A6955" w14:textId="77777777" w:rsidR="008D4DED" w:rsidRPr="008860F2" w:rsidRDefault="008D4DED" w:rsidP="008D4DE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อสังหาริมทรัพย์โกลเด้นเวนเจอร์</w:t>
            </w:r>
          </w:p>
        </w:tc>
        <w:tc>
          <w:tcPr>
            <w:tcW w:w="1530" w:type="dxa"/>
          </w:tcPr>
          <w:p w14:paraId="0E57D862" w14:textId="77777777" w:rsidR="008D4DED" w:rsidRPr="008860F2" w:rsidRDefault="008D4DED" w:rsidP="008D4DE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B14D216" w14:textId="77777777" w:rsidR="008D4DED" w:rsidRPr="008860F2" w:rsidRDefault="008D4DED" w:rsidP="008D4DE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48CC6F75" w14:textId="77777777" w:rsidR="008D4DED" w:rsidRPr="008860F2" w:rsidRDefault="008D4DED" w:rsidP="008D4DED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5DCB0B2" w14:textId="77777777" w:rsidR="008D4DED" w:rsidRPr="008860F2" w:rsidRDefault="008D4DED" w:rsidP="008D4DED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8D4DED" w:rsidRPr="008860F2" w14:paraId="50E84346" w14:textId="77777777" w:rsidTr="00637EB5">
        <w:trPr>
          <w:trHeight w:val="20"/>
        </w:trPr>
        <w:tc>
          <w:tcPr>
            <w:tcW w:w="3510" w:type="dxa"/>
          </w:tcPr>
          <w:p w14:paraId="119B41C0" w14:textId="77777777" w:rsidR="008D4DED" w:rsidRPr="008860F2" w:rsidRDefault="008D4DED" w:rsidP="008D4DE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ภักดี</w:t>
            </w:r>
            <w:r w:rsidR="00C104F9"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รีเทล จำกัด</w:t>
            </w:r>
          </w:p>
        </w:tc>
        <w:tc>
          <w:tcPr>
            <w:tcW w:w="1530" w:type="dxa"/>
          </w:tcPr>
          <w:p w14:paraId="0C3619C0" w14:textId="77777777" w:rsidR="008D4DED" w:rsidRPr="008860F2" w:rsidRDefault="008D4DED" w:rsidP="008D4DE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12869AAB" w14:textId="77777777" w:rsidR="008D4DED" w:rsidRPr="008860F2" w:rsidRDefault="008D4DED" w:rsidP="008D4DED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8D4DED" w:rsidRPr="008860F2" w14:paraId="2C215AE9" w14:textId="77777777" w:rsidTr="00637EB5">
        <w:trPr>
          <w:trHeight w:val="20"/>
        </w:trPr>
        <w:tc>
          <w:tcPr>
            <w:tcW w:w="3510" w:type="dxa"/>
          </w:tcPr>
          <w:p w14:paraId="7969B443" w14:textId="77777777" w:rsidR="008D4DED" w:rsidRPr="008860F2" w:rsidRDefault="008D4DED" w:rsidP="008D4DE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โกลเด้นแลนด์ เรสซิเด้นซ์ จำกัด</w:t>
            </w:r>
          </w:p>
        </w:tc>
        <w:tc>
          <w:tcPr>
            <w:tcW w:w="1530" w:type="dxa"/>
          </w:tcPr>
          <w:p w14:paraId="67355464" w14:textId="77777777" w:rsidR="008D4DED" w:rsidRPr="008860F2" w:rsidRDefault="008D4DED" w:rsidP="008D4DE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03F36975" w14:textId="77777777" w:rsidR="008D4DED" w:rsidRPr="008860F2" w:rsidRDefault="008D4DED" w:rsidP="008D4DED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8D4DED" w:rsidRPr="008860F2" w14:paraId="219553CE" w14:textId="77777777" w:rsidTr="00637EB5">
        <w:trPr>
          <w:trHeight w:val="20"/>
        </w:trPr>
        <w:tc>
          <w:tcPr>
            <w:tcW w:w="3510" w:type="dxa"/>
          </w:tcPr>
          <w:p w14:paraId="16A97955" w14:textId="77777777" w:rsidR="008D4DED" w:rsidRPr="008860F2" w:rsidRDefault="008D4DED" w:rsidP="008D4DE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เกษมทรัพย์ภักดี จำกัด</w:t>
            </w:r>
          </w:p>
        </w:tc>
        <w:tc>
          <w:tcPr>
            <w:tcW w:w="1530" w:type="dxa"/>
          </w:tcPr>
          <w:p w14:paraId="7EA07FCD" w14:textId="77777777" w:rsidR="008D4DED" w:rsidRPr="008860F2" w:rsidRDefault="008D4DED" w:rsidP="008D4DED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6E53D813" w14:textId="77777777" w:rsidR="008D4DED" w:rsidRPr="008860F2" w:rsidRDefault="008D4DED" w:rsidP="008D4DED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2E7450" w:rsidRPr="008860F2" w14:paraId="49ADBC0B" w14:textId="77777777" w:rsidTr="00637EB5">
        <w:trPr>
          <w:trHeight w:val="20"/>
        </w:trPr>
        <w:tc>
          <w:tcPr>
            <w:tcW w:w="3510" w:type="dxa"/>
          </w:tcPr>
          <w:p w14:paraId="78BCC5E6" w14:textId="77777777" w:rsidR="002E7450" w:rsidRPr="008860F2" w:rsidRDefault="002E7450" w:rsidP="002E745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นอร์ท สาธร โฮเต็ล จำกัด</w:t>
            </w:r>
          </w:p>
        </w:tc>
        <w:tc>
          <w:tcPr>
            <w:tcW w:w="1530" w:type="dxa"/>
          </w:tcPr>
          <w:p w14:paraId="7D00EE01" w14:textId="77777777" w:rsidR="002E7450" w:rsidRPr="008860F2" w:rsidRDefault="002E7450" w:rsidP="002E745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27B79A78" w14:textId="77777777" w:rsidR="002E7450" w:rsidRPr="008860F2" w:rsidRDefault="002E7450" w:rsidP="002E7450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2E7450" w:rsidRPr="008860F2" w14:paraId="562C9F81" w14:textId="77777777" w:rsidTr="00637EB5">
        <w:trPr>
          <w:trHeight w:val="20"/>
        </w:trPr>
        <w:tc>
          <w:tcPr>
            <w:tcW w:w="3510" w:type="dxa"/>
          </w:tcPr>
          <w:p w14:paraId="0C2E9A9D" w14:textId="77777777" w:rsidR="002E7450" w:rsidRPr="008860F2" w:rsidRDefault="002E7450" w:rsidP="002E745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Malmaison Trading Limited</w:t>
            </w:r>
          </w:p>
        </w:tc>
        <w:tc>
          <w:tcPr>
            <w:tcW w:w="1530" w:type="dxa"/>
          </w:tcPr>
          <w:p w14:paraId="72EE1E46" w14:textId="77777777" w:rsidR="002E7450" w:rsidRPr="008860F2" w:rsidRDefault="002E7450" w:rsidP="002E745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สหราชอาณาจักร</w:t>
            </w:r>
          </w:p>
        </w:tc>
        <w:tc>
          <w:tcPr>
            <w:tcW w:w="4752" w:type="dxa"/>
          </w:tcPr>
          <w:p w14:paraId="340C47D6" w14:textId="77777777" w:rsidR="002E7450" w:rsidRPr="008860F2" w:rsidRDefault="002E7450" w:rsidP="002E7450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2E7450" w:rsidRPr="008860F2" w14:paraId="13E833B2" w14:textId="77777777" w:rsidTr="00637EB5">
        <w:trPr>
          <w:trHeight w:val="20"/>
        </w:trPr>
        <w:tc>
          <w:tcPr>
            <w:tcW w:w="3510" w:type="dxa"/>
          </w:tcPr>
          <w:p w14:paraId="08EFEBA3" w14:textId="77777777" w:rsidR="002E7450" w:rsidRPr="008860F2" w:rsidRDefault="002E7450" w:rsidP="002E745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8860F2">
              <w:rPr>
                <w:rFonts w:ascii="Angsana New" w:hAnsi="Angsana New"/>
                <w:sz w:val="28"/>
                <w:szCs w:val="28"/>
              </w:rPr>
              <w:t>Fairdace</w:t>
            </w:r>
            <w:proofErr w:type="spellEnd"/>
            <w:r w:rsidRPr="008860F2">
              <w:rPr>
                <w:rFonts w:ascii="Angsana New" w:hAnsi="Angsana New"/>
                <w:sz w:val="28"/>
                <w:szCs w:val="28"/>
              </w:rPr>
              <w:t xml:space="preserve"> Ltd T/A Fraser Suites Glasgow</w:t>
            </w:r>
          </w:p>
        </w:tc>
        <w:tc>
          <w:tcPr>
            <w:tcW w:w="1530" w:type="dxa"/>
          </w:tcPr>
          <w:p w14:paraId="772F8289" w14:textId="77777777" w:rsidR="002E7450" w:rsidRPr="008860F2" w:rsidRDefault="002E7450" w:rsidP="002E745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สหราชอาณาจักร</w:t>
            </w:r>
          </w:p>
        </w:tc>
        <w:tc>
          <w:tcPr>
            <w:tcW w:w="4752" w:type="dxa"/>
          </w:tcPr>
          <w:p w14:paraId="74AFB60E" w14:textId="77777777" w:rsidR="002E7450" w:rsidRPr="008860F2" w:rsidRDefault="002E7450" w:rsidP="002E7450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2E7450" w:rsidRPr="008860F2" w14:paraId="128C26AE" w14:textId="77777777" w:rsidTr="00637EB5">
        <w:trPr>
          <w:trHeight w:val="20"/>
        </w:trPr>
        <w:tc>
          <w:tcPr>
            <w:tcW w:w="3510" w:type="dxa"/>
          </w:tcPr>
          <w:p w14:paraId="4E13E9D6" w14:textId="77777777" w:rsidR="002E7450" w:rsidRPr="008860F2" w:rsidRDefault="002E7450" w:rsidP="002E745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39 </w:t>
            </w:r>
            <w:r w:rsidRPr="008860F2">
              <w:rPr>
                <w:rFonts w:ascii="Angsana New" w:hAnsi="Angsana New"/>
                <w:sz w:val="28"/>
                <w:szCs w:val="28"/>
              </w:rPr>
              <w:t>QGG Management Limited</w:t>
            </w:r>
          </w:p>
        </w:tc>
        <w:tc>
          <w:tcPr>
            <w:tcW w:w="1530" w:type="dxa"/>
          </w:tcPr>
          <w:p w14:paraId="6CFE9D18" w14:textId="77777777" w:rsidR="002E7450" w:rsidRPr="008860F2" w:rsidRDefault="002E7450" w:rsidP="002E7450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สหราชอาณาจักร</w:t>
            </w:r>
          </w:p>
        </w:tc>
        <w:tc>
          <w:tcPr>
            <w:tcW w:w="4752" w:type="dxa"/>
          </w:tcPr>
          <w:p w14:paraId="7EDD8033" w14:textId="77777777" w:rsidR="002E7450" w:rsidRPr="008860F2" w:rsidRDefault="002E7450" w:rsidP="002E7450">
            <w:pPr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587C3D" w:rsidRPr="008860F2" w14:paraId="1DEA4137" w14:textId="77777777" w:rsidTr="00637EB5">
        <w:trPr>
          <w:trHeight w:val="20"/>
        </w:trPr>
        <w:tc>
          <w:tcPr>
            <w:tcW w:w="3510" w:type="dxa"/>
          </w:tcPr>
          <w:p w14:paraId="58613B5A" w14:textId="77777777" w:rsidR="00587C3D" w:rsidRDefault="00587C3D" w:rsidP="00587C3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วีเอ็นยู เอ็กซิบิชั่นส์ เอเชีย แปซิฟิค   </w:t>
            </w:r>
          </w:p>
          <w:p w14:paraId="11961B43" w14:textId="252EE30F" w:rsidR="00587C3D" w:rsidRPr="008860F2" w:rsidRDefault="00587C3D" w:rsidP="00587C3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1530" w:type="dxa"/>
          </w:tcPr>
          <w:p w14:paraId="28692A48" w14:textId="77777777" w:rsidR="00587C3D" w:rsidRPr="00483B73" w:rsidRDefault="00587C3D" w:rsidP="00587C3D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6A096EE" w14:textId="6587E698" w:rsidR="00587C3D" w:rsidRPr="008860F2" w:rsidRDefault="00587C3D" w:rsidP="00587C3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B73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29A63847" w14:textId="77777777" w:rsidR="00587C3D" w:rsidRDefault="00587C3D" w:rsidP="00587C3D">
            <w:pPr>
              <w:spacing w:line="240" w:lineRule="auto"/>
              <w:ind w:right="54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9CB0E24" w14:textId="68C9B436" w:rsidR="00587C3D" w:rsidRPr="008860F2" w:rsidRDefault="00587C3D" w:rsidP="00587C3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7302EA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587C3D" w:rsidRPr="008860F2" w14:paraId="47D1A23B" w14:textId="77777777" w:rsidTr="00637EB5">
        <w:trPr>
          <w:trHeight w:val="20"/>
        </w:trPr>
        <w:tc>
          <w:tcPr>
            <w:tcW w:w="3510" w:type="dxa"/>
          </w:tcPr>
          <w:p w14:paraId="09BB43EF" w14:textId="103EF7C2" w:rsidR="00587C3D" w:rsidRPr="008860F2" w:rsidRDefault="00587C3D" w:rsidP="00587C3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Times Publishing Ltd.</w:t>
            </w:r>
          </w:p>
        </w:tc>
        <w:tc>
          <w:tcPr>
            <w:tcW w:w="1530" w:type="dxa"/>
          </w:tcPr>
          <w:p w14:paraId="7029D3E1" w14:textId="1D137335" w:rsidR="00587C3D" w:rsidRPr="008860F2" w:rsidRDefault="00587C3D" w:rsidP="00587C3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B73">
              <w:rPr>
                <w:rFonts w:ascii="Angsana New" w:hAnsi="Angsana New" w:hint="cs"/>
                <w:sz w:val="28"/>
                <w:szCs w:val="28"/>
                <w:cs/>
              </w:rPr>
              <w:t>สิงคโปร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</w:p>
        </w:tc>
        <w:tc>
          <w:tcPr>
            <w:tcW w:w="4752" w:type="dxa"/>
          </w:tcPr>
          <w:p w14:paraId="0FB25773" w14:textId="0E3767D6" w:rsidR="00587C3D" w:rsidRPr="008860F2" w:rsidRDefault="00587C3D" w:rsidP="00587C3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7302EA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587C3D" w:rsidRPr="008860F2" w14:paraId="0120ED74" w14:textId="77777777" w:rsidTr="00637EB5">
        <w:trPr>
          <w:trHeight w:val="20"/>
        </w:trPr>
        <w:tc>
          <w:tcPr>
            <w:tcW w:w="3510" w:type="dxa"/>
          </w:tcPr>
          <w:p w14:paraId="0B356801" w14:textId="27078F99" w:rsidR="00587C3D" w:rsidRPr="008860F2" w:rsidRDefault="00587C3D" w:rsidP="00587C3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7302EA">
              <w:rPr>
                <w:rFonts w:ascii="Angsana New" w:hAnsi="Angsana New"/>
                <w:sz w:val="28"/>
                <w:szCs w:val="28"/>
                <w:cs/>
              </w:rPr>
              <w:t>บริษัท เอ็น.ซี.ซี. อิมเมจ จำกัด</w:t>
            </w:r>
          </w:p>
        </w:tc>
        <w:tc>
          <w:tcPr>
            <w:tcW w:w="1530" w:type="dxa"/>
          </w:tcPr>
          <w:p w14:paraId="1AE3A61D" w14:textId="7E973D54" w:rsidR="00587C3D" w:rsidRPr="008860F2" w:rsidRDefault="00587C3D" w:rsidP="00587C3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2CA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2A685F68" w14:textId="0B18AF63" w:rsidR="00587C3D" w:rsidRPr="008860F2" w:rsidRDefault="00587C3D" w:rsidP="00587C3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7302EA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587C3D" w:rsidRPr="008860F2" w14:paraId="5878C61D" w14:textId="77777777" w:rsidTr="00637EB5">
        <w:trPr>
          <w:trHeight w:val="20"/>
        </w:trPr>
        <w:tc>
          <w:tcPr>
            <w:tcW w:w="3510" w:type="dxa"/>
          </w:tcPr>
          <w:p w14:paraId="062C57D4" w14:textId="47D5EBE8" w:rsidR="00587C3D" w:rsidRPr="008860F2" w:rsidRDefault="00587C3D" w:rsidP="00587C3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2C4B2B">
              <w:rPr>
                <w:rFonts w:ascii="Angsana New" w:hAnsi="Angsana New"/>
                <w:sz w:val="28"/>
                <w:szCs w:val="28"/>
                <w:cs/>
              </w:rPr>
              <w:t>บริษัท ตลาดต่อยอด เออีซี จำกัด</w:t>
            </w:r>
          </w:p>
        </w:tc>
        <w:tc>
          <w:tcPr>
            <w:tcW w:w="1530" w:type="dxa"/>
          </w:tcPr>
          <w:p w14:paraId="6E321403" w14:textId="4D0D23C8" w:rsidR="00587C3D" w:rsidRPr="008860F2" w:rsidRDefault="00587C3D" w:rsidP="00587C3D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1236B98B" w14:textId="0C22A00D" w:rsidR="00587C3D" w:rsidRPr="008860F2" w:rsidRDefault="00587C3D" w:rsidP="00587C3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2C4B2B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DE7BC6" w:rsidRPr="008860F2" w14:paraId="38931796" w14:textId="77777777" w:rsidTr="00637EB5">
        <w:trPr>
          <w:trHeight w:val="20"/>
        </w:trPr>
        <w:tc>
          <w:tcPr>
            <w:tcW w:w="3510" w:type="dxa"/>
          </w:tcPr>
          <w:p w14:paraId="58E3DB37" w14:textId="77777777" w:rsidR="00DE7BC6" w:rsidRDefault="00DE7BC6" w:rsidP="002E745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85DA433" w14:textId="77777777" w:rsidR="00DE7BC6" w:rsidRDefault="00DE7BC6" w:rsidP="002E7450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52" w:type="dxa"/>
          </w:tcPr>
          <w:p w14:paraId="7B70FC7C" w14:textId="77777777" w:rsidR="00DE7BC6" w:rsidRPr="008860F2" w:rsidRDefault="00DE7BC6" w:rsidP="00587C3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E7BC6" w:rsidRPr="008860F2" w14:paraId="7A650D7E" w14:textId="77777777" w:rsidTr="00637EB5">
        <w:trPr>
          <w:trHeight w:val="20"/>
        </w:trPr>
        <w:tc>
          <w:tcPr>
            <w:tcW w:w="3510" w:type="dxa"/>
          </w:tcPr>
          <w:p w14:paraId="7DFC96C0" w14:textId="77777777" w:rsidR="00DE7BC6" w:rsidRDefault="00DE7BC6" w:rsidP="002E745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E304BF8" w14:textId="77777777" w:rsidR="00DE7BC6" w:rsidRDefault="00DE7BC6" w:rsidP="002E7450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52" w:type="dxa"/>
          </w:tcPr>
          <w:p w14:paraId="7DDF4B9F" w14:textId="77777777" w:rsidR="00DE7BC6" w:rsidRPr="008860F2" w:rsidRDefault="00DE7BC6" w:rsidP="00587C3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87C3D" w:rsidRPr="008860F2" w14:paraId="61293C8B" w14:textId="77777777" w:rsidTr="00637EB5">
        <w:trPr>
          <w:trHeight w:val="20"/>
        </w:trPr>
        <w:tc>
          <w:tcPr>
            <w:tcW w:w="3510" w:type="dxa"/>
          </w:tcPr>
          <w:p w14:paraId="16CC089A" w14:textId="692068ED" w:rsidR="00587C3D" w:rsidRPr="008860F2" w:rsidRDefault="006A4D4C" w:rsidP="002E745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="00587C3D" w:rsidRPr="00587C3D">
              <w:rPr>
                <w:rFonts w:ascii="Angsana New" w:hAnsi="Angsana New" w:hint="cs"/>
                <w:sz w:val="28"/>
                <w:szCs w:val="28"/>
                <w:cs/>
              </w:rPr>
              <w:t>สาราสินี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2C72AA07" w14:textId="69367618" w:rsidR="00587C3D" w:rsidRPr="008860F2" w:rsidRDefault="00587C3D" w:rsidP="002E7450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752" w:type="dxa"/>
          </w:tcPr>
          <w:p w14:paraId="45F19D38" w14:textId="2ED06A1A" w:rsidR="00587C3D" w:rsidRPr="008860F2" w:rsidRDefault="00587C3D" w:rsidP="00587C3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มีกรรมการร่วมกันกับบริษัทย่อยของบริษัท</w:t>
            </w:r>
          </w:p>
        </w:tc>
      </w:tr>
      <w:tr w:rsidR="002E7450" w:rsidRPr="008860F2" w14:paraId="667E09AE" w14:textId="77777777" w:rsidTr="00637EB5">
        <w:trPr>
          <w:trHeight w:val="20"/>
        </w:trPr>
        <w:tc>
          <w:tcPr>
            <w:tcW w:w="3510" w:type="dxa"/>
          </w:tcPr>
          <w:p w14:paraId="25B4A852" w14:textId="77777777" w:rsidR="002E7450" w:rsidRPr="008860F2" w:rsidRDefault="002E7450" w:rsidP="002E7450">
            <w:pPr>
              <w:pStyle w:val="NoSpacing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1EAA13BA" w14:textId="77777777" w:rsidR="002E7450" w:rsidRPr="008860F2" w:rsidRDefault="002E7450" w:rsidP="002E7450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52" w:type="dxa"/>
          </w:tcPr>
          <w:p w14:paraId="7DC39A69" w14:textId="77777777" w:rsidR="002E7450" w:rsidRPr="008860F2" w:rsidRDefault="002E7450" w:rsidP="002E745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บุคคลที่มีอำนาจและความรับผิดชอบการวางแผนสั่งการ</w:t>
            </w:r>
          </w:p>
          <w:p w14:paraId="5407B829" w14:textId="77777777" w:rsidR="002E7450" w:rsidRPr="008860F2" w:rsidRDefault="002E7450" w:rsidP="002E745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และควบคุมกิจกรรมต่างๆ ของกิจการไม่ว่าทางตรง</w:t>
            </w:r>
          </w:p>
          <w:p w14:paraId="4730ED36" w14:textId="77777777" w:rsidR="002E7450" w:rsidRPr="008860F2" w:rsidRDefault="002E7450" w:rsidP="002E745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หรือทางอ้อม ทั้งนี้ รวมถึงกรรมการของกลุ่มบริษัท</w:t>
            </w:r>
          </w:p>
          <w:p w14:paraId="3B09152C" w14:textId="77777777" w:rsidR="002E7450" w:rsidRPr="008860F2" w:rsidRDefault="002E7450" w:rsidP="002E7450">
            <w:pPr>
              <w:pStyle w:val="NoSpacing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6A9E5658" w14:textId="77777777" w:rsidR="000B7A82" w:rsidRPr="000B7A82" w:rsidRDefault="000B7A82" w:rsidP="00BA7121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7F95A4E1" w14:textId="129EA14A" w:rsidR="00EF647F" w:rsidRPr="008860F2" w:rsidRDefault="00BA7121" w:rsidP="00BA7121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8860F2">
        <w:rPr>
          <w:rFonts w:asciiTheme="majorBidi" w:hAnsiTheme="majorBidi" w:cstheme="majorBidi"/>
          <w:sz w:val="28"/>
          <w:szCs w:val="28"/>
          <w:cs/>
        </w:rPr>
        <w:t>นโยบายการกำหนดราคาสำหรับรายการแต่ละประเภทมีดังต่อไปนี้</w:t>
      </w:r>
    </w:p>
    <w:p w14:paraId="2AE338FC" w14:textId="77777777" w:rsidR="00BA7121" w:rsidRPr="000B7A82" w:rsidRDefault="00BA7121" w:rsidP="00BA7121">
      <w:pPr>
        <w:spacing w:line="240" w:lineRule="auto"/>
        <w:ind w:left="540"/>
        <w:rPr>
          <w:rFonts w:ascii="Angsana New" w:hAnsi="Angsana New"/>
          <w:sz w:val="22"/>
          <w:szCs w:val="22"/>
        </w:rPr>
      </w:pPr>
    </w:p>
    <w:tbl>
      <w:tblPr>
        <w:tblW w:w="9522" w:type="dxa"/>
        <w:tblInd w:w="558" w:type="dxa"/>
        <w:tblLook w:val="01E0" w:firstRow="1" w:lastRow="1" w:firstColumn="1" w:lastColumn="1" w:noHBand="0" w:noVBand="0"/>
      </w:tblPr>
      <w:tblGrid>
        <w:gridCol w:w="3837"/>
        <w:gridCol w:w="5685"/>
      </w:tblGrid>
      <w:tr w:rsidR="00325436" w:rsidRPr="008860F2" w14:paraId="3DB68FCA" w14:textId="77777777" w:rsidTr="0004480C">
        <w:trPr>
          <w:tblHeader/>
        </w:trPr>
        <w:tc>
          <w:tcPr>
            <w:tcW w:w="3837" w:type="dxa"/>
            <w:hideMark/>
          </w:tcPr>
          <w:p w14:paraId="6A0DEF17" w14:textId="77777777" w:rsidR="00325436" w:rsidRPr="008860F2" w:rsidRDefault="00325436" w:rsidP="00837A96">
            <w:pPr>
              <w:pStyle w:val="block"/>
              <w:spacing w:after="0" w:line="240" w:lineRule="auto"/>
              <w:ind w:left="0"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5685" w:type="dxa"/>
            <w:hideMark/>
          </w:tcPr>
          <w:p w14:paraId="339A3380" w14:textId="77777777" w:rsidR="00325436" w:rsidRPr="008860F2" w:rsidRDefault="00325436" w:rsidP="00837A96">
            <w:pPr>
              <w:pStyle w:val="block"/>
              <w:spacing w:after="0" w:line="240" w:lineRule="auto"/>
              <w:ind w:left="0"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325436" w:rsidRPr="008860F2" w14:paraId="7738E183" w14:textId="77777777" w:rsidTr="0004480C">
        <w:tc>
          <w:tcPr>
            <w:tcW w:w="3837" w:type="dxa"/>
          </w:tcPr>
          <w:p w14:paraId="1FB70D81" w14:textId="77777777" w:rsidR="00325436" w:rsidRPr="008860F2" w:rsidRDefault="00325436" w:rsidP="00837A96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รายได้ค่าธรรมเนียมการจัดการกองทรัสต์</w:t>
            </w:r>
          </w:p>
        </w:tc>
        <w:tc>
          <w:tcPr>
            <w:tcW w:w="5685" w:type="dxa"/>
          </w:tcPr>
          <w:p w14:paraId="4C8DCE87" w14:textId="77777777" w:rsidR="00325436" w:rsidRPr="008860F2" w:rsidRDefault="00A010F9" w:rsidP="00715C33">
            <w:pPr>
              <w:spacing w:line="400" w:lineRule="exact"/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A010F9" w:rsidRPr="008860F2" w14:paraId="35D0188A" w14:textId="77777777" w:rsidTr="0004480C">
        <w:tc>
          <w:tcPr>
            <w:tcW w:w="3837" w:type="dxa"/>
          </w:tcPr>
          <w:p w14:paraId="5C3061F0" w14:textId="77777777" w:rsidR="00A010F9" w:rsidRPr="008860F2" w:rsidRDefault="00A010F9" w:rsidP="00A010F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รายได้ค่าธรรมเนียมบริหารอสังหาริมทรัพย์</w:t>
            </w:r>
          </w:p>
        </w:tc>
        <w:tc>
          <w:tcPr>
            <w:tcW w:w="5685" w:type="dxa"/>
          </w:tcPr>
          <w:p w14:paraId="472A1E10" w14:textId="77777777" w:rsidR="00A010F9" w:rsidRPr="008860F2" w:rsidRDefault="00A010F9" w:rsidP="00A010F9">
            <w:pPr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A010F9" w:rsidRPr="008860F2" w14:paraId="1C229C61" w14:textId="77777777" w:rsidTr="0004480C">
        <w:tc>
          <w:tcPr>
            <w:tcW w:w="3837" w:type="dxa"/>
            <w:hideMark/>
          </w:tcPr>
          <w:p w14:paraId="0B4A3FFA" w14:textId="77777777" w:rsidR="00A010F9" w:rsidRPr="008860F2" w:rsidRDefault="00A010F9" w:rsidP="00A010F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5685" w:type="dxa"/>
            <w:hideMark/>
          </w:tcPr>
          <w:p w14:paraId="3A850521" w14:textId="77777777" w:rsidR="00A010F9" w:rsidRPr="008860F2" w:rsidRDefault="00A010F9" w:rsidP="00A010F9">
            <w:pPr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A010F9" w:rsidRPr="008860F2" w14:paraId="0C520A9A" w14:textId="77777777" w:rsidTr="0004480C">
        <w:tc>
          <w:tcPr>
            <w:tcW w:w="3837" w:type="dxa"/>
          </w:tcPr>
          <w:p w14:paraId="76D60376" w14:textId="77777777" w:rsidR="00A010F9" w:rsidRPr="008860F2" w:rsidRDefault="00A010F9" w:rsidP="00A010F9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</w:t>
            </w:r>
            <w:r w:rsidR="00E82783" w:rsidRPr="008860F2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5685" w:type="dxa"/>
          </w:tcPr>
          <w:p w14:paraId="0B4FB7FD" w14:textId="77777777" w:rsidR="00A010F9" w:rsidRPr="008860F2" w:rsidRDefault="00A010F9" w:rsidP="00A010F9">
            <w:pPr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A010F9" w:rsidRPr="008860F2" w14:paraId="1594683A" w14:textId="77777777" w:rsidTr="0004480C">
        <w:tc>
          <w:tcPr>
            <w:tcW w:w="3837" w:type="dxa"/>
            <w:hideMark/>
          </w:tcPr>
          <w:p w14:paraId="426D776F" w14:textId="77777777" w:rsidR="00A010F9" w:rsidRPr="008860F2" w:rsidRDefault="00A010F9" w:rsidP="00A010F9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5685" w:type="dxa"/>
            <w:hideMark/>
          </w:tcPr>
          <w:p w14:paraId="7C8BADB8" w14:textId="77777777" w:rsidR="00A010F9" w:rsidRPr="008860F2" w:rsidRDefault="00A010F9" w:rsidP="00A010F9">
            <w:pPr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715C33" w:rsidRPr="008860F2" w14:paraId="2C2CBDA5" w14:textId="77777777" w:rsidTr="0004480C">
        <w:tc>
          <w:tcPr>
            <w:tcW w:w="3837" w:type="dxa"/>
            <w:hideMark/>
          </w:tcPr>
          <w:p w14:paraId="796F40A0" w14:textId="77777777" w:rsidR="00715C33" w:rsidRPr="008860F2" w:rsidRDefault="00715C33" w:rsidP="00715C33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5685" w:type="dxa"/>
            <w:hideMark/>
          </w:tcPr>
          <w:p w14:paraId="3C0F25DF" w14:textId="77777777" w:rsidR="00715C33" w:rsidRPr="008860F2" w:rsidRDefault="00B36652" w:rsidP="00715C33">
            <w:pPr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715C33" w:rsidRPr="008860F2" w14:paraId="12CDADF3" w14:textId="77777777" w:rsidTr="0004480C">
        <w:tc>
          <w:tcPr>
            <w:tcW w:w="3837" w:type="dxa"/>
          </w:tcPr>
          <w:p w14:paraId="4B74306B" w14:textId="77777777" w:rsidR="00715C33" w:rsidRPr="008860F2" w:rsidRDefault="00715C33" w:rsidP="00715C33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685" w:type="dxa"/>
          </w:tcPr>
          <w:p w14:paraId="43724BAB" w14:textId="77777777" w:rsidR="00715C33" w:rsidRPr="008860F2" w:rsidRDefault="003C7A3A" w:rsidP="00715C33">
            <w:pPr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304B72" w:rsidRPr="008860F2" w14:paraId="02A1FAC1" w14:textId="77777777" w:rsidTr="0004480C">
        <w:tc>
          <w:tcPr>
            <w:tcW w:w="3837" w:type="dxa"/>
          </w:tcPr>
          <w:p w14:paraId="7796FA0C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รายได้จากธุรกิจโรงแรม</w:t>
            </w:r>
          </w:p>
        </w:tc>
        <w:tc>
          <w:tcPr>
            <w:tcW w:w="5685" w:type="dxa"/>
          </w:tcPr>
          <w:p w14:paraId="76039618" w14:textId="77777777" w:rsidR="00304B72" w:rsidRPr="008860F2" w:rsidRDefault="00304B72" w:rsidP="00304B7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04B72" w:rsidRPr="008860F2" w14:paraId="0FF4C2DE" w14:textId="77777777" w:rsidTr="0004480C">
        <w:tc>
          <w:tcPr>
            <w:tcW w:w="3837" w:type="dxa"/>
          </w:tcPr>
          <w:p w14:paraId="1B1D5E1C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685" w:type="dxa"/>
          </w:tcPr>
          <w:p w14:paraId="50B02127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  <w:r w:rsidR="00C0724D"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/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ตามสัญญาที่ตกลงร่วมกัน</w:t>
            </w:r>
          </w:p>
        </w:tc>
      </w:tr>
      <w:tr w:rsidR="00304B72" w:rsidRPr="008860F2" w14:paraId="0F533C60" w14:textId="77777777" w:rsidTr="0004480C">
        <w:tc>
          <w:tcPr>
            <w:tcW w:w="3837" w:type="dxa"/>
            <w:hideMark/>
          </w:tcPr>
          <w:p w14:paraId="3BE46F21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685" w:type="dxa"/>
            <w:hideMark/>
          </w:tcPr>
          <w:p w14:paraId="45880C78" w14:textId="77777777" w:rsidR="00304B72" w:rsidRPr="008860F2" w:rsidRDefault="00304B72" w:rsidP="00304B72">
            <w:pPr>
              <w:spacing w:line="380" w:lineRule="exact"/>
              <w:ind w:left="285" w:hanging="270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อัตราต้นทุนของการกู้ยืมบวกอัตราคงที่</w:t>
            </w:r>
          </w:p>
        </w:tc>
      </w:tr>
      <w:tr w:rsidR="00304B72" w:rsidRPr="008860F2" w14:paraId="756EA85E" w14:textId="77777777" w:rsidTr="0004480C">
        <w:tc>
          <w:tcPr>
            <w:tcW w:w="3837" w:type="dxa"/>
          </w:tcPr>
          <w:p w14:paraId="073FEE1E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685" w:type="dxa"/>
          </w:tcPr>
          <w:p w14:paraId="3A9EB410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ตามจำนวนที่ประกาศจ่าย</w:t>
            </w:r>
          </w:p>
        </w:tc>
      </w:tr>
      <w:tr w:rsidR="00304B72" w:rsidRPr="008860F2" w14:paraId="17A08282" w14:textId="77777777" w:rsidTr="0004480C">
        <w:tc>
          <w:tcPr>
            <w:tcW w:w="3837" w:type="dxa"/>
          </w:tcPr>
          <w:p w14:paraId="313E2732" w14:textId="77777777" w:rsidR="00304B72" w:rsidRPr="008860F2" w:rsidRDefault="006E7EAB" w:rsidP="00FA5D0A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8461E2" w:rsidRPr="008860F2">
              <w:rPr>
                <w:rFonts w:ascii="Angsana New" w:hAnsi="Angsana New"/>
                <w:sz w:val="28"/>
                <w:szCs w:val="28"/>
                <w:cs/>
              </w:rPr>
              <w:t>จำหน่ายเงิน</w:t>
            </w:r>
            <w:r w:rsidR="00304B72" w:rsidRPr="008860F2">
              <w:rPr>
                <w:rFonts w:ascii="Angsana New" w:hAnsi="Angsana New"/>
                <w:sz w:val="28"/>
                <w:szCs w:val="28"/>
                <w:cs/>
              </w:rPr>
              <w:t>ลงทุนใน</w:t>
            </w:r>
            <w:r w:rsidR="009F6F42" w:rsidRPr="008860F2">
              <w:rPr>
                <w:rFonts w:ascii="Angsana New" w:hAnsi="Angsana New"/>
                <w:sz w:val="28"/>
                <w:szCs w:val="28"/>
              </w:rPr>
              <w:t xml:space="preserve"> GOLD</w:t>
            </w:r>
            <w:r w:rsidR="009F6F42"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F6F42" w:rsidRPr="008860F2">
              <w:rPr>
                <w:rFonts w:ascii="Angsana New" w:hAnsi="Angsana New"/>
                <w:sz w:val="28"/>
                <w:szCs w:val="28"/>
              </w:rPr>
              <w:t>(</w:t>
            </w:r>
            <w:r w:rsidR="009F6F42" w:rsidRPr="008860F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  <w:r w:rsidR="009F6F42" w:rsidRPr="008860F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685" w:type="dxa"/>
          </w:tcPr>
          <w:p w14:paraId="3872652F" w14:textId="4531BABD" w:rsidR="00304B72" w:rsidRPr="008860F2" w:rsidRDefault="00C0724D" w:rsidP="009F6F42">
            <w:pPr>
              <w:spacing w:line="380" w:lineRule="exact"/>
              <w:ind w:left="175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="00FA5D0A" w:rsidRPr="008860F2">
              <w:rPr>
                <w:rFonts w:ascii="Angsana New" w:hAnsi="Angsana New" w:hint="cs"/>
                <w:sz w:val="28"/>
                <w:szCs w:val="28"/>
                <w:cs/>
              </w:rPr>
              <w:t>เสนอซื้อ</w:t>
            </w:r>
            <w:r w:rsidR="009F6F42" w:rsidRPr="008860F2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="009F6F42" w:rsidRPr="008860F2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เฟรเซอร์ส พร็อพเพอร์ตี้ (ประเทศไทย) </w:t>
            </w:r>
            <w:r w:rsidR="0004480C" w:rsidRPr="008860F2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="0004480C"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F6F42" w:rsidRPr="008860F2">
              <w:rPr>
                <w:rFonts w:ascii="Angsana New" w:hAnsi="Angsana New"/>
                <w:sz w:val="28"/>
                <w:szCs w:val="28"/>
                <w:cs/>
              </w:rPr>
              <w:t xml:space="preserve">(มหาชน) </w:t>
            </w:r>
            <w:r w:rsidR="00304B72" w:rsidRPr="008860F2">
              <w:rPr>
                <w:rFonts w:ascii="Angsana New" w:hAnsi="Angsana New"/>
                <w:sz w:val="28"/>
                <w:szCs w:val="28"/>
                <w:cs/>
              </w:rPr>
              <w:t xml:space="preserve">(ดูหมายเหตุข้อ </w:t>
            </w:r>
            <w:r w:rsidR="00304B72" w:rsidRPr="008860F2">
              <w:rPr>
                <w:rFonts w:ascii="Angsana New" w:hAnsi="Angsana New"/>
                <w:sz w:val="28"/>
                <w:szCs w:val="28"/>
              </w:rPr>
              <w:t>13</w:t>
            </w:r>
            <w:r w:rsidR="00304B72" w:rsidRPr="008860F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A5D0A" w:rsidRPr="008860F2" w14:paraId="7317D4A7" w14:textId="77777777" w:rsidTr="0004480C">
        <w:tc>
          <w:tcPr>
            <w:tcW w:w="3837" w:type="dxa"/>
          </w:tcPr>
          <w:p w14:paraId="03BB852E" w14:textId="77777777" w:rsidR="00FA5D0A" w:rsidRPr="008860F2" w:rsidRDefault="00FA5D0A" w:rsidP="001B405A">
            <w:pPr>
              <w:spacing w:line="380" w:lineRule="exact"/>
              <w:ind w:left="145" w:hanging="14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การจำหน่ายเงินลงทุนใน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9F6F42" w:rsidRPr="008860F2">
              <w:rPr>
                <w:rFonts w:ascii="Angsana New" w:hAnsi="Angsana New" w:hint="cs"/>
                <w:sz w:val="28"/>
                <w:szCs w:val="28"/>
                <w:cs/>
              </w:rPr>
              <w:t>ย่อยอื่น</w:t>
            </w:r>
            <w:r w:rsidR="00AA0CA6" w:rsidRPr="008860F2">
              <w:rPr>
                <w:rFonts w:ascii="Angsana New" w:hAnsi="Angsana New"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5685" w:type="dxa"/>
          </w:tcPr>
          <w:p w14:paraId="1DE83218" w14:textId="77777777" w:rsidR="00DF6A1D" w:rsidRDefault="00DF6A1D" w:rsidP="005E0916">
            <w:pPr>
              <w:spacing w:line="380" w:lineRule="exact"/>
              <w:ind w:left="175" w:hanging="175"/>
              <w:rPr>
                <w:rFonts w:ascii="Angsana New" w:hAnsi="Angsana New"/>
                <w:spacing w:val="4"/>
                <w:sz w:val="28"/>
                <w:szCs w:val="28"/>
              </w:rPr>
            </w:pPr>
          </w:p>
          <w:p w14:paraId="4BF0E1EB" w14:textId="1FD5C266" w:rsidR="00FA5D0A" w:rsidRPr="008860F2" w:rsidRDefault="005E0916" w:rsidP="005E0916">
            <w:pPr>
              <w:spacing w:line="380" w:lineRule="exact"/>
              <w:ind w:left="175" w:hanging="175"/>
              <w:rPr>
                <w:rFonts w:ascii="Angsana New" w:hAnsi="Angsana New"/>
                <w:spacing w:val="4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pacing w:val="4"/>
                <w:sz w:val="28"/>
                <w:szCs w:val="28"/>
                <w:cs/>
              </w:rPr>
              <w:t>ดูหมายเหตุข้อ</w:t>
            </w:r>
            <w:r w:rsidR="00A10C19" w:rsidRPr="008860F2">
              <w:rPr>
                <w:rFonts w:ascii="Angsana New" w:hAnsi="Angsana New" w:hint="cs"/>
                <w:spacing w:val="4"/>
                <w:sz w:val="28"/>
                <w:szCs w:val="28"/>
                <w:cs/>
              </w:rPr>
              <w:t xml:space="preserve"> </w:t>
            </w:r>
            <w:r w:rsidR="00A10C19" w:rsidRPr="008860F2">
              <w:rPr>
                <w:rFonts w:ascii="Angsana New" w:hAnsi="Angsana New"/>
                <w:spacing w:val="4"/>
                <w:sz w:val="28"/>
                <w:szCs w:val="28"/>
              </w:rPr>
              <w:t xml:space="preserve">12 </w:t>
            </w:r>
            <w:r w:rsidR="00A10C19" w:rsidRPr="008860F2">
              <w:rPr>
                <w:rFonts w:ascii="Angsana New" w:hAnsi="Angsana New" w:hint="cs"/>
                <w:spacing w:val="4"/>
                <w:sz w:val="28"/>
                <w:szCs w:val="28"/>
                <w:cs/>
              </w:rPr>
              <w:t>และ</w:t>
            </w:r>
            <w:r w:rsidRPr="008860F2">
              <w:rPr>
                <w:rFonts w:ascii="Angsana New" w:hAnsi="Angsana New"/>
                <w:spacing w:val="4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pacing w:val="4"/>
                <w:sz w:val="28"/>
                <w:szCs w:val="28"/>
              </w:rPr>
              <w:t>13</w:t>
            </w:r>
          </w:p>
        </w:tc>
      </w:tr>
      <w:tr w:rsidR="00304B72" w:rsidRPr="008860F2" w14:paraId="48E3642B" w14:textId="77777777" w:rsidTr="0004480C">
        <w:tc>
          <w:tcPr>
            <w:tcW w:w="3837" w:type="dxa"/>
          </w:tcPr>
          <w:p w14:paraId="7445F42A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ซื้อสินค้า / สินทรัพย์</w:t>
            </w:r>
          </w:p>
        </w:tc>
        <w:tc>
          <w:tcPr>
            <w:tcW w:w="5685" w:type="dxa"/>
          </w:tcPr>
          <w:p w14:paraId="3AB4E5DF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 / ราคาที่ตกลงร่วมกัน</w:t>
            </w:r>
          </w:p>
        </w:tc>
      </w:tr>
      <w:tr w:rsidR="00304B72" w:rsidRPr="008860F2" w14:paraId="14EB8616" w14:textId="77777777" w:rsidTr="0004480C">
        <w:tc>
          <w:tcPr>
            <w:tcW w:w="3837" w:type="dxa"/>
            <w:hideMark/>
          </w:tcPr>
          <w:p w14:paraId="226BB098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ค่าบริการระบบอิเล็กโทรนิกส์เมล</w:t>
            </w:r>
          </w:p>
        </w:tc>
        <w:tc>
          <w:tcPr>
            <w:tcW w:w="5685" w:type="dxa"/>
            <w:hideMark/>
          </w:tcPr>
          <w:p w14:paraId="186279E8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304B72" w:rsidRPr="008860F2" w14:paraId="4265CFED" w14:textId="77777777" w:rsidTr="0004480C">
        <w:tc>
          <w:tcPr>
            <w:tcW w:w="3837" w:type="dxa"/>
          </w:tcPr>
          <w:p w14:paraId="2A83B470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ค่าธรรมเนียมการจัดการ</w:t>
            </w:r>
          </w:p>
        </w:tc>
        <w:tc>
          <w:tcPr>
            <w:tcW w:w="5685" w:type="dxa"/>
          </w:tcPr>
          <w:p w14:paraId="19ADFA3E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304B72" w:rsidRPr="008860F2" w14:paraId="195DFB66" w14:textId="77777777" w:rsidTr="0004480C">
        <w:tc>
          <w:tcPr>
            <w:tcW w:w="3837" w:type="dxa"/>
          </w:tcPr>
          <w:p w14:paraId="56E681CD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5685" w:type="dxa"/>
          </w:tcPr>
          <w:p w14:paraId="640E72FB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304B72" w:rsidRPr="008860F2" w14:paraId="75AF9817" w14:textId="77777777" w:rsidTr="0004480C">
        <w:tc>
          <w:tcPr>
            <w:tcW w:w="3837" w:type="dxa"/>
          </w:tcPr>
          <w:p w14:paraId="45824754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5685" w:type="dxa"/>
          </w:tcPr>
          <w:p w14:paraId="31F74219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304B72" w:rsidRPr="008860F2" w14:paraId="597BF825" w14:textId="77777777" w:rsidTr="0004480C">
        <w:tc>
          <w:tcPr>
            <w:tcW w:w="3837" w:type="dxa"/>
          </w:tcPr>
          <w:p w14:paraId="6C6A907B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685" w:type="dxa"/>
          </w:tcPr>
          <w:p w14:paraId="4F35AEB3" w14:textId="77777777" w:rsidR="00304B72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 / ราคาที่ตกลงร่วมกัน</w:t>
            </w:r>
          </w:p>
        </w:tc>
      </w:tr>
      <w:tr w:rsidR="00304B72" w:rsidRPr="008860F2" w14:paraId="7BEEC4BB" w14:textId="77777777" w:rsidTr="0004480C">
        <w:trPr>
          <w:trHeight w:val="479"/>
        </w:trPr>
        <w:tc>
          <w:tcPr>
            <w:tcW w:w="3837" w:type="dxa"/>
            <w:hideMark/>
          </w:tcPr>
          <w:p w14:paraId="03EB8B99" w14:textId="77777777" w:rsidR="00304B72" w:rsidRPr="008860F2" w:rsidRDefault="00304B72" w:rsidP="00304B72">
            <w:pPr>
              <w:spacing w:line="380" w:lineRule="exact"/>
              <w:ind w:left="-198" w:firstLine="19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685" w:type="dxa"/>
            <w:hideMark/>
          </w:tcPr>
          <w:p w14:paraId="7E570C20" w14:textId="77777777" w:rsidR="006E7EAB" w:rsidRPr="008860F2" w:rsidRDefault="00304B72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อัตราต้นทุนของการกู้ยืมของผู้ให้กู้บวกอัตราคงที่ หรืออัตราดอกเบี้ย</w:t>
            </w:r>
            <w:r w:rsidR="006E7EAB" w:rsidRPr="008860F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  <w:p w14:paraId="6C791385" w14:textId="77777777" w:rsidR="00304B72" w:rsidRPr="008860F2" w:rsidRDefault="006E7EAB" w:rsidP="00304B7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304B72" w:rsidRPr="008860F2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 </w:t>
            </w:r>
            <w:r w:rsidR="00304B72" w:rsidRPr="008860F2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="00304B72" w:rsidRPr="008860F2">
              <w:rPr>
                <w:rFonts w:ascii="Angsana New" w:hAnsi="Angsana New"/>
                <w:sz w:val="28"/>
                <w:szCs w:val="28"/>
                <w:cs/>
              </w:rPr>
              <w:t>เดือนบวกอัตราคงที่ต่อปี</w:t>
            </w:r>
          </w:p>
        </w:tc>
      </w:tr>
    </w:tbl>
    <w:p w14:paraId="1AA0E021" w14:textId="2099E443" w:rsidR="001A68F5" w:rsidRDefault="001A68F5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</w:p>
    <w:p w14:paraId="6C58CD39" w14:textId="77777777" w:rsidR="002071B2" w:rsidRDefault="002071B2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619E9BBC" w14:textId="7E03A188" w:rsidR="003B14EA" w:rsidRPr="008860F2" w:rsidRDefault="00703D51" w:rsidP="00703D51">
      <w:pPr>
        <w:ind w:left="540" w:right="-45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รายการที่สำคัญกับบุคคล</w:t>
      </w:r>
      <w:r w:rsidR="0010325B" w:rsidRPr="008860F2">
        <w:rPr>
          <w:rFonts w:ascii="Angsana New" w:hAnsi="Angsana New"/>
          <w:sz w:val="28"/>
          <w:szCs w:val="28"/>
          <w:cs/>
        </w:rPr>
        <w:t>หรือกิจการที่เกี่ยวข้องกั</w:t>
      </w:r>
      <w:r w:rsidR="00F4433F" w:rsidRPr="008860F2">
        <w:rPr>
          <w:rFonts w:ascii="Angsana New" w:hAnsi="Angsana New"/>
          <w:sz w:val="28"/>
          <w:szCs w:val="28"/>
          <w:cs/>
        </w:rPr>
        <w:t>น</w:t>
      </w:r>
      <w:r w:rsidRPr="008860F2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="007F3239" w:rsidRPr="008860F2">
        <w:rPr>
          <w:rFonts w:ascii="Angsana New" w:hAnsi="Angsana New"/>
          <w:sz w:val="28"/>
          <w:szCs w:val="28"/>
        </w:rPr>
        <w:t>3</w:t>
      </w:r>
      <w:r w:rsidR="0010325B" w:rsidRPr="008860F2">
        <w:rPr>
          <w:rFonts w:ascii="Angsana New" w:hAnsi="Angsana New"/>
          <w:sz w:val="28"/>
          <w:szCs w:val="28"/>
        </w:rPr>
        <w:t>0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  <w:r w:rsidR="0010325B" w:rsidRPr="008860F2">
        <w:rPr>
          <w:rFonts w:ascii="Angsana New" w:hAnsi="Angsana New"/>
          <w:sz w:val="28"/>
          <w:szCs w:val="28"/>
          <w:cs/>
        </w:rPr>
        <w:t>กันยายน</w:t>
      </w:r>
      <w:r w:rsidR="006641D1"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สรุปได้ดังนี้</w:t>
      </w:r>
    </w:p>
    <w:p w14:paraId="1CC96B8B" w14:textId="77777777" w:rsidR="00363EB2" w:rsidRPr="00AA3023" w:rsidRDefault="00363EB2" w:rsidP="00363EB2">
      <w:pPr>
        <w:spacing w:line="240" w:lineRule="auto"/>
        <w:rPr>
          <w:rFonts w:ascii="Angsana New" w:hAnsi="Angsana New"/>
          <w:b/>
        </w:rPr>
      </w:pPr>
    </w:p>
    <w:tbl>
      <w:tblPr>
        <w:tblW w:w="96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39"/>
        <w:gridCol w:w="273"/>
        <w:gridCol w:w="90"/>
        <w:gridCol w:w="179"/>
        <w:gridCol w:w="680"/>
        <w:gridCol w:w="21"/>
        <w:gridCol w:w="1122"/>
        <w:gridCol w:w="22"/>
        <w:gridCol w:w="215"/>
        <w:gridCol w:w="21"/>
        <w:gridCol w:w="1099"/>
        <w:gridCol w:w="21"/>
        <w:gridCol w:w="250"/>
        <w:gridCol w:w="21"/>
        <w:gridCol w:w="1126"/>
        <w:gridCol w:w="21"/>
        <w:gridCol w:w="250"/>
        <w:gridCol w:w="21"/>
        <w:gridCol w:w="1136"/>
      </w:tblGrid>
      <w:tr w:rsidR="00646CE6" w:rsidRPr="008860F2" w14:paraId="2E7F9F6F" w14:textId="77777777" w:rsidTr="006430A4">
        <w:trPr>
          <w:tblHeader/>
        </w:trPr>
        <w:tc>
          <w:tcPr>
            <w:tcW w:w="2229" w:type="pct"/>
            <w:gridSpan w:val="6"/>
          </w:tcPr>
          <w:p w14:paraId="762F6AB7" w14:textId="77777777" w:rsidR="00EE31E7" w:rsidRPr="008860F2" w:rsidRDefault="00EE31E7" w:rsidP="00AF543F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1" w:type="pct"/>
            <w:gridSpan w:val="6"/>
          </w:tcPr>
          <w:p w14:paraId="141DE9AA" w14:textId="77777777" w:rsidR="00EE31E7" w:rsidRPr="008860F2" w:rsidRDefault="00EE31E7" w:rsidP="00AF543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  <w:gridSpan w:val="2"/>
          </w:tcPr>
          <w:p w14:paraId="5A99E9E9" w14:textId="77777777" w:rsidR="00EE31E7" w:rsidRPr="008860F2" w:rsidRDefault="00EE31E7" w:rsidP="00AF543F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9" w:type="pct"/>
            <w:gridSpan w:val="5"/>
          </w:tcPr>
          <w:p w14:paraId="5DAF709A" w14:textId="77777777" w:rsidR="00EE31E7" w:rsidRPr="008860F2" w:rsidRDefault="00EE31E7" w:rsidP="00AF543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405A" w:rsidRPr="008860F2" w14:paraId="1AC55AA4" w14:textId="77777777" w:rsidTr="006430A4">
        <w:trPr>
          <w:trHeight w:val="493"/>
          <w:tblHeader/>
        </w:trPr>
        <w:tc>
          <w:tcPr>
            <w:tcW w:w="1582" w:type="pct"/>
          </w:tcPr>
          <w:p w14:paraId="43C48BEB" w14:textId="60FA1763" w:rsidR="001B405A" w:rsidRPr="008860F2" w:rsidRDefault="001B405A" w:rsidP="00A36B3A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7" w:type="pct"/>
            <w:gridSpan w:val="5"/>
          </w:tcPr>
          <w:p w14:paraId="711436D8" w14:textId="47AFC093" w:rsidR="001B405A" w:rsidRPr="008860F2" w:rsidRDefault="001B405A" w:rsidP="008B2335">
            <w:pPr>
              <w:pStyle w:val="BodyText"/>
              <w:spacing w:after="0" w:line="380" w:lineRule="exact"/>
              <w:ind w:left="72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595" w:type="pct"/>
            <w:gridSpan w:val="2"/>
            <w:vAlign w:val="center"/>
          </w:tcPr>
          <w:p w14:paraId="2F88EE49" w14:textId="77777777" w:rsidR="001B405A" w:rsidRPr="008860F2" w:rsidRDefault="001B405A" w:rsidP="00A36B3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23" w:type="pct"/>
            <w:gridSpan w:val="2"/>
            <w:vAlign w:val="center"/>
          </w:tcPr>
          <w:p w14:paraId="332A3D10" w14:textId="77777777" w:rsidR="001B405A" w:rsidRPr="008860F2" w:rsidRDefault="001B405A" w:rsidP="00A36B3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vAlign w:val="center"/>
          </w:tcPr>
          <w:p w14:paraId="767560C8" w14:textId="77777777" w:rsidR="001B405A" w:rsidRPr="008860F2" w:rsidRDefault="001B405A" w:rsidP="00A36B3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41" w:type="pct"/>
            <w:gridSpan w:val="2"/>
          </w:tcPr>
          <w:p w14:paraId="100ECDEC" w14:textId="77777777" w:rsidR="001B405A" w:rsidRPr="008860F2" w:rsidRDefault="001B405A" w:rsidP="00A36B3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vAlign w:val="center"/>
          </w:tcPr>
          <w:p w14:paraId="22FE948D" w14:textId="77777777" w:rsidR="001B405A" w:rsidRPr="008860F2" w:rsidRDefault="001B405A" w:rsidP="00A36B3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41" w:type="pct"/>
            <w:gridSpan w:val="2"/>
            <w:vAlign w:val="center"/>
          </w:tcPr>
          <w:p w14:paraId="1B95B972" w14:textId="77777777" w:rsidR="001B405A" w:rsidRPr="008860F2" w:rsidRDefault="001B405A" w:rsidP="00A36B3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vAlign w:val="center"/>
          </w:tcPr>
          <w:p w14:paraId="59F8042F" w14:textId="77777777" w:rsidR="001B405A" w:rsidRPr="008860F2" w:rsidRDefault="001B405A" w:rsidP="00A36B3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A36B3A" w:rsidRPr="008860F2" w14:paraId="7CEB6538" w14:textId="77777777" w:rsidTr="006430A4">
        <w:trPr>
          <w:tblHeader/>
        </w:trPr>
        <w:tc>
          <w:tcPr>
            <w:tcW w:w="1582" w:type="pct"/>
          </w:tcPr>
          <w:p w14:paraId="2032F7B5" w14:textId="77777777" w:rsidR="00A36B3A" w:rsidRPr="008860F2" w:rsidRDefault="00A36B3A" w:rsidP="00A36B3A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7" w:type="pct"/>
            <w:gridSpan w:val="5"/>
          </w:tcPr>
          <w:p w14:paraId="5E55A216" w14:textId="3E0457F9" w:rsidR="00A36B3A" w:rsidRPr="008860F2" w:rsidRDefault="00A36B3A" w:rsidP="00A36B3A">
            <w:pPr>
              <w:pStyle w:val="NoSpacing"/>
              <w:ind w:left="156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71" w:type="pct"/>
            <w:gridSpan w:val="13"/>
          </w:tcPr>
          <w:p w14:paraId="1637FCD6" w14:textId="77777777" w:rsidR="00A36B3A" w:rsidRPr="008860F2" w:rsidRDefault="00A36B3A" w:rsidP="00A36B3A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F6DCE" w:rsidRPr="008860F2" w14:paraId="243B6A83" w14:textId="77777777" w:rsidTr="006430A4">
        <w:tc>
          <w:tcPr>
            <w:tcW w:w="2229" w:type="pct"/>
            <w:gridSpan w:val="6"/>
          </w:tcPr>
          <w:p w14:paraId="7A28EAC3" w14:textId="433CE4F0" w:rsidR="006F6DCE" w:rsidRPr="008860F2" w:rsidRDefault="006F6DCE" w:rsidP="00A36B3A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ทใหญ่</w:t>
            </w:r>
          </w:p>
        </w:tc>
        <w:tc>
          <w:tcPr>
            <w:tcW w:w="595" w:type="pct"/>
            <w:gridSpan w:val="2"/>
          </w:tcPr>
          <w:p w14:paraId="0EC3222B" w14:textId="77777777" w:rsidR="006F6DCE" w:rsidRPr="008860F2" w:rsidRDefault="006F6DCE" w:rsidP="00A36B3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" w:type="pct"/>
            <w:gridSpan w:val="2"/>
          </w:tcPr>
          <w:p w14:paraId="6F0291AD" w14:textId="77777777" w:rsidR="006F6DCE" w:rsidRPr="008860F2" w:rsidRDefault="006F6DCE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509B93AE" w14:textId="77777777" w:rsidR="006F6DCE" w:rsidRPr="008860F2" w:rsidRDefault="006F6DCE" w:rsidP="00A36B3A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7B7D6189" w14:textId="77777777" w:rsidR="006F6DCE" w:rsidRPr="008860F2" w:rsidRDefault="006F6DCE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1413B11E" w14:textId="77777777" w:rsidR="006F6DCE" w:rsidRPr="008860F2" w:rsidRDefault="006F6DCE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527E988D" w14:textId="77777777" w:rsidR="006F6DCE" w:rsidRPr="008860F2" w:rsidRDefault="006F6DCE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5DAF2C18" w14:textId="77777777" w:rsidR="006F6DCE" w:rsidRPr="008860F2" w:rsidRDefault="006F6DCE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DCE" w:rsidRPr="008860F2" w14:paraId="1AD5D693" w14:textId="77777777" w:rsidTr="006430A4">
        <w:tc>
          <w:tcPr>
            <w:tcW w:w="2229" w:type="pct"/>
            <w:gridSpan w:val="6"/>
          </w:tcPr>
          <w:p w14:paraId="1671FC9C" w14:textId="7BC332C1" w:rsidR="006F6DCE" w:rsidRPr="008860F2" w:rsidRDefault="00570CFC" w:rsidP="00A36B3A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95" w:type="pct"/>
            <w:gridSpan w:val="2"/>
          </w:tcPr>
          <w:p w14:paraId="2DF4980F" w14:textId="67DF592E" w:rsidR="006F6DCE" w:rsidRPr="008860F2" w:rsidRDefault="006F6DCE" w:rsidP="006F6DCE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0.08</w:t>
            </w:r>
          </w:p>
        </w:tc>
        <w:tc>
          <w:tcPr>
            <w:tcW w:w="123" w:type="pct"/>
            <w:gridSpan w:val="2"/>
          </w:tcPr>
          <w:p w14:paraId="1B7A3172" w14:textId="77777777" w:rsidR="006F6DCE" w:rsidRPr="008860F2" w:rsidRDefault="006F6DCE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39C7AC85" w14:textId="49E419B0" w:rsidR="006F6DCE" w:rsidRPr="008860F2" w:rsidRDefault="00EA1996" w:rsidP="00EA199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gridSpan w:val="2"/>
          </w:tcPr>
          <w:p w14:paraId="3C323672" w14:textId="77777777" w:rsidR="006F6DCE" w:rsidRPr="008860F2" w:rsidRDefault="006F6DCE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6D5F7BDE" w14:textId="4BB4AAF8" w:rsidR="006F6DCE" w:rsidRPr="008860F2" w:rsidRDefault="00EA1996" w:rsidP="00EA1996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0.08</w:t>
            </w:r>
          </w:p>
        </w:tc>
        <w:tc>
          <w:tcPr>
            <w:tcW w:w="141" w:type="pct"/>
            <w:gridSpan w:val="2"/>
          </w:tcPr>
          <w:p w14:paraId="031FE64B" w14:textId="77777777" w:rsidR="006F6DCE" w:rsidRPr="008860F2" w:rsidRDefault="006F6DCE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79D27B6C" w14:textId="6AE8B9FE" w:rsidR="006F6DCE" w:rsidRPr="008860F2" w:rsidRDefault="00EA1996" w:rsidP="00EA199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F15CA5" w:rsidRPr="008860F2" w14:paraId="6F7CC81E" w14:textId="77777777" w:rsidTr="006430A4">
        <w:tc>
          <w:tcPr>
            <w:tcW w:w="2229" w:type="pct"/>
            <w:gridSpan w:val="6"/>
          </w:tcPr>
          <w:p w14:paraId="542B18B5" w14:textId="77777777" w:rsidR="00F15CA5" w:rsidRPr="008860F2" w:rsidRDefault="00F15CA5" w:rsidP="00A36B3A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" w:type="pct"/>
            <w:gridSpan w:val="2"/>
          </w:tcPr>
          <w:p w14:paraId="145FB498" w14:textId="77777777" w:rsidR="00F15CA5" w:rsidRPr="008860F2" w:rsidRDefault="00F15CA5" w:rsidP="00A36B3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" w:type="pct"/>
            <w:gridSpan w:val="2"/>
          </w:tcPr>
          <w:p w14:paraId="369FE0B8" w14:textId="77777777" w:rsidR="00F15CA5" w:rsidRPr="008860F2" w:rsidRDefault="00F15CA5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2E7CC0D8" w14:textId="77777777" w:rsidR="00F15CA5" w:rsidRPr="008860F2" w:rsidRDefault="00F15CA5" w:rsidP="00A36B3A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02FEFBAF" w14:textId="77777777" w:rsidR="00F15CA5" w:rsidRPr="008860F2" w:rsidRDefault="00F15CA5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0B0A1A8E" w14:textId="77777777" w:rsidR="00F15CA5" w:rsidRPr="008860F2" w:rsidRDefault="00F15CA5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1DA972FC" w14:textId="77777777" w:rsidR="00F15CA5" w:rsidRPr="008860F2" w:rsidRDefault="00F15CA5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08ACFD44" w14:textId="77777777" w:rsidR="00F15CA5" w:rsidRPr="008860F2" w:rsidRDefault="00F15CA5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6B3A" w:rsidRPr="008860F2" w14:paraId="7108ED07" w14:textId="77777777" w:rsidTr="006430A4">
        <w:tc>
          <w:tcPr>
            <w:tcW w:w="2229" w:type="pct"/>
            <w:gridSpan w:val="6"/>
          </w:tcPr>
          <w:p w14:paraId="6D97207C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gridSpan w:val="2"/>
          </w:tcPr>
          <w:p w14:paraId="59C61AB9" w14:textId="77777777" w:rsidR="00A36B3A" w:rsidRPr="008860F2" w:rsidRDefault="00A36B3A" w:rsidP="00A36B3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" w:type="pct"/>
            <w:gridSpan w:val="2"/>
          </w:tcPr>
          <w:p w14:paraId="1FFC17C8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25290EB4" w14:textId="77777777" w:rsidR="00A36B3A" w:rsidRPr="008860F2" w:rsidRDefault="00A36B3A" w:rsidP="00A36B3A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3325C7F6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4B750787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63AE93BE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3B66C7BA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6B3A" w:rsidRPr="008860F2" w14:paraId="00C7071D" w14:textId="77777777" w:rsidTr="006430A4">
        <w:tc>
          <w:tcPr>
            <w:tcW w:w="2229" w:type="pct"/>
            <w:gridSpan w:val="6"/>
          </w:tcPr>
          <w:p w14:paraId="7024974E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95" w:type="pct"/>
            <w:gridSpan w:val="2"/>
          </w:tcPr>
          <w:p w14:paraId="46CD8671" w14:textId="54F20ADF" w:rsidR="00A36B3A" w:rsidRPr="008860F2" w:rsidRDefault="005A3D90" w:rsidP="00A36B3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" w:type="pct"/>
            <w:gridSpan w:val="2"/>
          </w:tcPr>
          <w:p w14:paraId="55AB87AC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3080BD88" w14:textId="77777777" w:rsidR="00A36B3A" w:rsidRPr="008860F2" w:rsidRDefault="00A36B3A" w:rsidP="00167D22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gridSpan w:val="2"/>
          </w:tcPr>
          <w:p w14:paraId="55F3E166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081ADB7A" w14:textId="287A0027" w:rsidR="00A36B3A" w:rsidRPr="008860F2" w:rsidRDefault="005A3D90" w:rsidP="00167D22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128.</w:t>
            </w:r>
            <w:r w:rsidR="00570CFC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41" w:type="pct"/>
            <w:gridSpan w:val="2"/>
          </w:tcPr>
          <w:p w14:paraId="09628D7F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4DB0121" w14:textId="6CB95656" w:rsidR="00A36B3A" w:rsidRPr="008860F2" w:rsidRDefault="00A36B3A" w:rsidP="00167D22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139.</w:t>
            </w:r>
            <w:r w:rsidR="00570CFC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</w:tr>
      <w:tr w:rsidR="00A36B3A" w:rsidRPr="008860F2" w14:paraId="3D76E1FB" w14:textId="77777777" w:rsidTr="006430A4">
        <w:tc>
          <w:tcPr>
            <w:tcW w:w="2229" w:type="pct"/>
            <w:gridSpan w:val="6"/>
          </w:tcPr>
          <w:p w14:paraId="6E6898E2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5" w:type="pct"/>
            <w:gridSpan w:val="2"/>
          </w:tcPr>
          <w:p w14:paraId="3DBDFC88" w14:textId="6497F3E3" w:rsidR="00A36B3A" w:rsidRPr="008860F2" w:rsidRDefault="005A3D90" w:rsidP="00A36B3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" w:type="pct"/>
            <w:gridSpan w:val="2"/>
          </w:tcPr>
          <w:p w14:paraId="3C8DB81C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23DCE7AF" w14:textId="77777777" w:rsidR="00A36B3A" w:rsidRPr="008860F2" w:rsidRDefault="00A36B3A" w:rsidP="00167D22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gridSpan w:val="2"/>
          </w:tcPr>
          <w:p w14:paraId="6CB0F26C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5B510EDF" w14:textId="13492B5B" w:rsidR="00A36B3A" w:rsidRPr="008860F2" w:rsidRDefault="005A3D90" w:rsidP="00167D22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198.78</w:t>
            </w:r>
          </w:p>
        </w:tc>
        <w:tc>
          <w:tcPr>
            <w:tcW w:w="141" w:type="pct"/>
            <w:gridSpan w:val="2"/>
          </w:tcPr>
          <w:p w14:paraId="4FB461BE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5616A2F8" w14:textId="77777777" w:rsidR="00A36B3A" w:rsidRPr="008860F2" w:rsidRDefault="00A36B3A" w:rsidP="00167D22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243.84</w:t>
            </w:r>
          </w:p>
        </w:tc>
      </w:tr>
      <w:tr w:rsidR="00A36B3A" w:rsidRPr="008860F2" w14:paraId="08D67BCB" w14:textId="77777777" w:rsidTr="006430A4">
        <w:tc>
          <w:tcPr>
            <w:tcW w:w="2229" w:type="pct"/>
            <w:gridSpan w:val="6"/>
          </w:tcPr>
          <w:p w14:paraId="14C82484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95" w:type="pct"/>
            <w:gridSpan w:val="2"/>
          </w:tcPr>
          <w:p w14:paraId="5D2D969F" w14:textId="5EF259DA" w:rsidR="00A36B3A" w:rsidRPr="008860F2" w:rsidRDefault="005A3D90" w:rsidP="00A36B3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" w:type="pct"/>
            <w:gridSpan w:val="2"/>
          </w:tcPr>
          <w:p w14:paraId="38F83438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24F815BF" w14:textId="77777777" w:rsidR="00A36B3A" w:rsidRPr="008860F2" w:rsidRDefault="00A36B3A" w:rsidP="00167D22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gridSpan w:val="2"/>
          </w:tcPr>
          <w:p w14:paraId="5C670C36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784C6CEC" w14:textId="01E590D8" w:rsidR="00A36B3A" w:rsidRPr="008860F2" w:rsidRDefault="005A3D90" w:rsidP="00167D22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214.40</w:t>
            </w:r>
          </w:p>
        </w:tc>
        <w:tc>
          <w:tcPr>
            <w:tcW w:w="141" w:type="pct"/>
            <w:gridSpan w:val="2"/>
          </w:tcPr>
          <w:p w14:paraId="26FB9CDC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DBD78F8" w14:textId="77777777" w:rsidR="00A36B3A" w:rsidRPr="008860F2" w:rsidRDefault="00A36B3A" w:rsidP="00167D22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467.62</w:t>
            </w:r>
          </w:p>
        </w:tc>
      </w:tr>
      <w:tr w:rsidR="00A36B3A" w:rsidRPr="008860F2" w14:paraId="6EF305A0" w14:textId="77777777" w:rsidTr="006430A4">
        <w:tc>
          <w:tcPr>
            <w:tcW w:w="2229" w:type="pct"/>
            <w:gridSpan w:val="6"/>
          </w:tcPr>
          <w:p w14:paraId="2757C8FB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595" w:type="pct"/>
            <w:gridSpan w:val="2"/>
          </w:tcPr>
          <w:p w14:paraId="6DC5FB6E" w14:textId="3474345E" w:rsidR="00A36B3A" w:rsidRPr="008860F2" w:rsidRDefault="005A3D90" w:rsidP="00A36B3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" w:type="pct"/>
            <w:gridSpan w:val="2"/>
          </w:tcPr>
          <w:p w14:paraId="5F4B9848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721DDC98" w14:textId="77777777" w:rsidR="00A36B3A" w:rsidRPr="008860F2" w:rsidRDefault="00A36B3A" w:rsidP="00167D22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gridSpan w:val="2"/>
          </w:tcPr>
          <w:p w14:paraId="7EA49645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0B25DA5E" w14:textId="31160568" w:rsidR="00A36B3A" w:rsidRPr="008860F2" w:rsidRDefault="005A3D90" w:rsidP="00167D22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0.18</w:t>
            </w:r>
          </w:p>
        </w:tc>
        <w:tc>
          <w:tcPr>
            <w:tcW w:w="141" w:type="pct"/>
            <w:gridSpan w:val="2"/>
          </w:tcPr>
          <w:p w14:paraId="46370105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472EF17C" w14:textId="77777777" w:rsidR="00A36B3A" w:rsidRPr="008860F2" w:rsidRDefault="00A36B3A" w:rsidP="00167D22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1.53</w:t>
            </w:r>
          </w:p>
        </w:tc>
      </w:tr>
      <w:tr w:rsidR="00A36B3A" w:rsidRPr="008860F2" w14:paraId="1905B07A" w14:textId="77777777" w:rsidTr="006430A4">
        <w:tc>
          <w:tcPr>
            <w:tcW w:w="2229" w:type="pct"/>
            <w:gridSpan w:val="6"/>
          </w:tcPr>
          <w:p w14:paraId="7C2BB452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5" w:type="pct"/>
            <w:gridSpan w:val="2"/>
          </w:tcPr>
          <w:p w14:paraId="33B1AEE4" w14:textId="6909B903" w:rsidR="00A36B3A" w:rsidRPr="008860F2" w:rsidRDefault="005A3D90" w:rsidP="00A36B3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" w:type="pct"/>
            <w:gridSpan w:val="2"/>
          </w:tcPr>
          <w:p w14:paraId="428F3978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0B9C85DE" w14:textId="77777777" w:rsidR="00A36B3A" w:rsidRPr="008860F2" w:rsidRDefault="00A36B3A" w:rsidP="00167D22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gridSpan w:val="2"/>
          </w:tcPr>
          <w:p w14:paraId="0EC83DE3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32FAF5B2" w14:textId="65E0CBC1" w:rsidR="00A36B3A" w:rsidRPr="008860F2" w:rsidRDefault="005A3D90" w:rsidP="00167D22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2.91</w:t>
            </w:r>
          </w:p>
        </w:tc>
        <w:tc>
          <w:tcPr>
            <w:tcW w:w="141" w:type="pct"/>
            <w:gridSpan w:val="2"/>
          </w:tcPr>
          <w:p w14:paraId="60B08B66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6FE0AACF" w14:textId="77777777" w:rsidR="00A36B3A" w:rsidRPr="008860F2" w:rsidRDefault="00A36B3A" w:rsidP="00167D22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3.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69</w:t>
            </w:r>
          </w:p>
        </w:tc>
      </w:tr>
      <w:tr w:rsidR="00A36B3A" w:rsidRPr="008860F2" w14:paraId="006FEE6F" w14:textId="77777777" w:rsidTr="006430A4">
        <w:tc>
          <w:tcPr>
            <w:tcW w:w="2229" w:type="pct"/>
            <w:gridSpan w:val="6"/>
          </w:tcPr>
          <w:p w14:paraId="0A4FF3BE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95" w:type="pct"/>
            <w:gridSpan w:val="2"/>
          </w:tcPr>
          <w:p w14:paraId="38467513" w14:textId="7BF59B94" w:rsidR="00A36B3A" w:rsidRPr="008860F2" w:rsidRDefault="005A3D90" w:rsidP="00A36B3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" w:type="pct"/>
            <w:gridSpan w:val="2"/>
          </w:tcPr>
          <w:p w14:paraId="02062476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40B16C14" w14:textId="77777777" w:rsidR="00A36B3A" w:rsidRPr="008860F2" w:rsidRDefault="00A36B3A" w:rsidP="00167D22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gridSpan w:val="2"/>
          </w:tcPr>
          <w:p w14:paraId="718C115C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2582DBF4" w14:textId="6EAC1FC3" w:rsidR="00A36B3A" w:rsidRPr="008860F2" w:rsidRDefault="005A3D90" w:rsidP="00167D22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</w:t>
            </w:r>
            <w:r w:rsidR="0012001F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41" w:type="pct"/>
            <w:gridSpan w:val="2"/>
          </w:tcPr>
          <w:p w14:paraId="283CD7EA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4133EF4B" w14:textId="77777777" w:rsidR="00A36B3A" w:rsidRPr="008860F2" w:rsidRDefault="00A36B3A" w:rsidP="00167D2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36B3A" w:rsidRPr="008860F2" w14:paraId="76345F24" w14:textId="77777777" w:rsidTr="006430A4">
        <w:tc>
          <w:tcPr>
            <w:tcW w:w="2229" w:type="pct"/>
            <w:gridSpan w:val="6"/>
          </w:tcPr>
          <w:p w14:paraId="611AD829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595" w:type="pct"/>
            <w:gridSpan w:val="2"/>
          </w:tcPr>
          <w:p w14:paraId="5DE393CE" w14:textId="185E6F42" w:rsidR="00A36B3A" w:rsidRPr="008860F2" w:rsidRDefault="005A3D90" w:rsidP="00A36B3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" w:type="pct"/>
            <w:gridSpan w:val="2"/>
          </w:tcPr>
          <w:p w14:paraId="7EAA3540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62C9DC46" w14:textId="77777777" w:rsidR="00A36B3A" w:rsidRPr="008860F2" w:rsidRDefault="00A36B3A" w:rsidP="00167D22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gridSpan w:val="2"/>
          </w:tcPr>
          <w:p w14:paraId="7514455D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25B5FC1E" w14:textId="58786A7E" w:rsidR="00A36B3A" w:rsidRPr="008860F2" w:rsidRDefault="005A3D90" w:rsidP="00167D22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0.93</w:t>
            </w:r>
          </w:p>
        </w:tc>
        <w:tc>
          <w:tcPr>
            <w:tcW w:w="141" w:type="pct"/>
            <w:gridSpan w:val="2"/>
          </w:tcPr>
          <w:p w14:paraId="5195E423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E5DF95D" w14:textId="77777777" w:rsidR="00A36B3A" w:rsidRPr="008860F2" w:rsidRDefault="00A36B3A" w:rsidP="00167D22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0.93</w:t>
            </w:r>
          </w:p>
        </w:tc>
      </w:tr>
      <w:tr w:rsidR="00A36B3A" w:rsidRPr="008860F2" w14:paraId="6855C241" w14:textId="77777777" w:rsidTr="006430A4">
        <w:tc>
          <w:tcPr>
            <w:tcW w:w="2229" w:type="pct"/>
            <w:gridSpan w:val="6"/>
          </w:tcPr>
          <w:p w14:paraId="5232D9BE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5" w:type="pct"/>
            <w:gridSpan w:val="2"/>
          </w:tcPr>
          <w:p w14:paraId="03D83CFF" w14:textId="79DEFF6E" w:rsidR="00A36B3A" w:rsidRPr="008860F2" w:rsidRDefault="005A3D90" w:rsidP="00A36B3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" w:type="pct"/>
            <w:gridSpan w:val="2"/>
          </w:tcPr>
          <w:p w14:paraId="19A8B67D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786DA78F" w14:textId="77777777" w:rsidR="00A36B3A" w:rsidRPr="008860F2" w:rsidRDefault="00A36B3A" w:rsidP="00167D22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gridSpan w:val="2"/>
          </w:tcPr>
          <w:p w14:paraId="21C20419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2B240355" w14:textId="560F35F1" w:rsidR="00A36B3A" w:rsidRPr="008860F2" w:rsidRDefault="005A3D90" w:rsidP="00167D22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2001F">
              <w:rPr>
                <w:rFonts w:ascii="Angsana New" w:hAnsi="Angsana New" w:cs="Angsana New"/>
                <w:sz w:val="28"/>
                <w:szCs w:val="28"/>
              </w:rPr>
              <w:t>1.09</w:t>
            </w:r>
          </w:p>
        </w:tc>
        <w:tc>
          <w:tcPr>
            <w:tcW w:w="141" w:type="pct"/>
            <w:gridSpan w:val="2"/>
          </w:tcPr>
          <w:p w14:paraId="1FA09BF6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6F8BFC2A" w14:textId="77777777" w:rsidR="00A36B3A" w:rsidRPr="008860F2" w:rsidRDefault="00A36B3A" w:rsidP="00167D22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5.06</w:t>
            </w:r>
          </w:p>
        </w:tc>
      </w:tr>
      <w:tr w:rsidR="00A36B3A" w:rsidRPr="008860F2" w14:paraId="148D8EC1" w14:textId="77777777" w:rsidTr="006430A4">
        <w:tc>
          <w:tcPr>
            <w:tcW w:w="2229" w:type="pct"/>
            <w:gridSpan w:val="6"/>
          </w:tcPr>
          <w:p w14:paraId="3D0A2024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95" w:type="pct"/>
            <w:gridSpan w:val="2"/>
          </w:tcPr>
          <w:p w14:paraId="487FC777" w14:textId="7AFA1199" w:rsidR="00A36B3A" w:rsidRPr="008860F2" w:rsidRDefault="005A3D90" w:rsidP="00A36B3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" w:type="pct"/>
            <w:gridSpan w:val="2"/>
          </w:tcPr>
          <w:p w14:paraId="6913F785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3E0B9A9C" w14:textId="77777777" w:rsidR="00A36B3A" w:rsidRPr="008860F2" w:rsidRDefault="00A36B3A" w:rsidP="00167D22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gridSpan w:val="2"/>
          </w:tcPr>
          <w:p w14:paraId="5E371EB9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03A28710" w14:textId="6E7062A7" w:rsidR="00A36B3A" w:rsidRPr="008860F2" w:rsidRDefault="005A3D90" w:rsidP="00167D22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18.61</w:t>
            </w:r>
          </w:p>
        </w:tc>
        <w:tc>
          <w:tcPr>
            <w:tcW w:w="141" w:type="pct"/>
            <w:gridSpan w:val="2"/>
          </w:tcPr>
          <w:p w14:paraId="0D241ADA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D26CCDA" w14:textId="77777777" w:rsidR="00A36B3A" w:rsidRPr="008860F2" w:rsidRDefault="00A36B3A" w:rsidP="00167D22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22.55</w:t>
            </w:r>
          </w:p>
        </w:tc>
      </w:tr>
      <w:tr w:rsidR="00A36B3A" w:rsidRPr="008860F2" w14:paraId="54876A12" w14:textId="77777777" w:rsidTr="006430A4">
        <w:tc>
          <w:tcPr>
            <w:tcW w:w="2229" w:type="pct"/>
            <w:gridSpan w:val="6"/>
          </w:tcPr>
          <w:p w14:paraId="15AA4780" w14:textId="77777777" w:rsidR="00A36B3A" w:rsidRPr="00AA3023" w:rsidRDefault="00A36B3A" w:rsidP="00A36B3A">
            <w:pPr>
              <w:pStyle w:val="NoSpacing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595" w:type="pct"/>
            <w:gridSpan w:val="2"/>
          </w:tcPr>
          <w:p w14:paraId="4085B49E" w14:textId="77777777" w:rsidR="00A36B3A" w:rsidRPr="00AA3023" w:rsidRDefault="00A36B3A" w:rsidP="00A36B3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3" w:type="pct"/>
            <w:gridSpan w:val="2"/>
          </w:tcPr>
          <w:p w14:paraId="646EF74D" w14:textId="77777777" w:rsidR="00A36B3A" w:rsidRPr="00AA3023" w:rsidRDefault="00A36B3A" w:rsidP="00A36B3A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83" w:type="pct"/>
            <w:gridSpan w:val="2"/>
          </w:tcPr>
          <w:p w14:paraId="10122004" w14:textId="77777777" w:rsidR="00A36B3A" w:rsidRPr="00AA3023" w:rsidRDefault="00A36B3A" w:rsidP="00A36B3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pct"/>
            <w:gridSpan w:val="2"/>
          </w:tcPr>
          <w:p w14:paraId="2262E12B" w14:textId="77777777" w:rsidR="00A36B3A" w:rsidRPr="00AA3023" w:rsidRDefault="00A36B3A" w:rsidP="00A36B3A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97" w:type="pct"/>
            <w:gridSpan w:val="2"/>
          </w:tcPr>
          <w:p w14:paraId="4664EC70" w14:textId="77777777" w:rsidR="00A36B3A" w:rsidRPr="00AA3023" w:rsidRDefault="00A36B3A" w:rsidP="00A36B3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pct"/>
            <w:gridSpan w:val="2"/>
          </w:tcPr>
          <w:p w14:paraId="28CF58E9" w14:textId="77777777" w:rsidR="00A36B3A" w:rsidRPr="00AA3023" w:rsidRDefault="00A36B3A" w:rsidP="00A36B3A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91" w:type="pct"/>
          </w:tcPr>
          <w:p w14:paraId="35929C6A" w14:textId="77777777" w:rsidR="00A36B3A" w:rsidRPr="00AA3023" w:rsidRDefault="00A36B3A" w:rsidP="00A36B3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36B3A" w:rsidRPr="008860F2" w14:paraId="22837F12" w14:textId="77777777" w:rsidTr="006430A4">
        <w:tc>
          <w:tcPr>
            <w:tcW w:w="2229" w:type="pct"/>
            <w:gridSpan w:val="6"/>
            <w:shd w:val="clear" w:color="auto" w:fill="auto"/>
          </w:tcPr>
          <w:p w14:paraId="69FD0D07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2BE9B33D" w14:textId="77777777" w:rsidR="00A36B3A" w:rsidRPr="008860F2" w:rsidRDefault="00A36B3A" w:rsidP="00A36B3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" w:type="pct"/>
            <w:gridSpan w:val="2"/>
            <w:shd w:val="clear" w:color="auto" w:fill="auto"/>
          </w:tcPr>
          <w:p w14:paraId="3F8E0201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45EFA7D8" w14:textId="77777777" w:rsidR="00A36B3A" w:rsidRPr="008860F2" w:rsidRDefault="00A36B3A" w:rsidP="00A36B3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1606EE40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22EECC7E" w14:textId="77777777" w:rsidR="00A36B3A" w:rsidRPr="008860F2" w:rsidRDefault="00A36B3A" w:rsidP="00A36B3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3E27BCF0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58821C0" w14:textId="77777777" w:rsidR="00A36B3A" w:rsidRPr="008860F2" w:rsidRDefault="00A36B3A" w:rsidP="00A36B3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36B3A" w:rsidRPr="008860F2" w14:paraId="47CFBF18" w14:textId="77777777" w:rsidTr="006430A4">
        <w:tc>
          <w:tcPr>
            <w:tcW w:w="2229" w:type="pct"/>
            <w:gridSpan w:val="6"/>
            <w:shd w:val="clear" w:color="auto" w:fill="auto"/>
          </w:tcPr>
          <w:p w14:paraId="29AE917C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29100183" w14:textId="0E9E461F" w:rsidR="00A36B3A" w:rsidRPr="008860F2" w:rsidRDefault="005A3D90" w:rsidP="00A36B3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" w:type="pct"/>
            <w:gridSpan w:val="2"/>
            <w:shd w:val="clear" w:color="auto" w:fill="auto"/>
          </w:tcPr>
          <w:p w14:paraId="6616D2A8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149C6F98" w14:textId="77777777" w:rsidR="00A36B3A" w:rsidRPr="008860F2" w:rsidRDefault="00A36B3A" w:rsidP="00A36B3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0.10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5071D7A9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3A6B4623" w14:textId="5E53E209" w:rsidR="00A36B3A" w:rsidRPr="008860F2" w:rsidRDefault="005A3D90" w:rsidP="00167D2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06E7B17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6974FB0B" w14:textId="77777777" w:rsidR="00A36B3A" w:rsidRPr="008860F2" w:rsidRDefault="00A36B3A" w:rsidP="00167D2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A36B3A" w:rsidRPr="008860F2" w14:paraId="3D581655" w14:textId="77777777" w:rsidTr="006430A4">
        <w:tc>
          <w:tcPr>
            <w:tcW w:w="2229" w:type="pct"/>
            <w:gridSpan w:val="6"/>
            <w:shd w:val="clear" w:color="auto" w:fill="auto"/>
          </w:tcPr>
          <w:p w14:paraId="07E2DD5B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2552932C" w14:textId="68F4D44C" w:rsidR="00A36B3A" w:rsidRPr="008860F2" w:rsidRDefault="005A3D90" w:rsidP="00A36B3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" w:type="pct"/>
            <w:gridSpan w:val="2"/>
            <w:shd w:val="clear" w:color="auto" w:fill="auto"/>
          </w:tcPr>
          <w:p w14:paraId="6BE4D1C7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4450B47B" w14:textId="77777777" w:rsidR="00A36B3A" w:rsidRPr="008860F2" w:rsidRDefault="00A36B3A" w:rsidP="00A36B3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96.56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6728AFD1" w14:textId="77777777" w:rsidR="00A36B3A" w:rsidRPr="008860F2" w:rsidRDefault="00A36B3A" w:rsidP="00A36B3A">
            <w:pPr>
              <w:pStyle w:val="NoSpacing"/>
              <w:tabs>
                <w:tab w:val="decimal" w:pos="585"/>
              </w:tabs>
              <w:ind w:right="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1EEDDCAA" w14:textId="5313617D" w:rsidR="00A36B3A" w:rsidRPr="008860F2" w:rsidRDefault="005A3D90" w:rsidP="00167D2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26372347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C511324" w14:textId="77777777" w:rsidR="00A36B3A" w:rsidRPr="008860F2" w:rsidRDefault="00A36B3A" w:rsidP="00167D2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A36B3A" w:rsidRPr="008860F2" w14:paraId="1210D17A" w14:textId="77777777" w:rsidTr="006430A4">
        <w:tc>
          <w:tcPr>
            <w:tcW w:w="2229" w:type="pct"/>
            <w:gridSpan w:val="6"/>
            <w:shd w:val="clear" w:color="auto" w:fill="auto"/>
          </w:tcPr>
          <w:p w14:paraId="775D94F1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5" w:type="pct"/>
            <w:gridSpan w:val="2"/>
            <w:shd w:val="clear" w:color="auto" w:fill="auto"/>
          </w:tcPr>
          <w:p w14:paraId="5C27C820" w14:textId="13815AED" w:rsidR="00A36B3A" w:rsidRPr="008860F2" w:rsidRDefault="005A3D90" w:rsidP="00A36B3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" w:type="pct"/>
            <w:gridSpan w:val="2"/>
            <w:shd w:val="clear" w:color="auto" w:fill="auto"/>
          </w:tcPr>
          <w:p w14:paraId="7D356716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04C0B3AD" w14:textId="77777777" w:rsidR="00A36B3A" w:rsidRPr="008860F2" w:rsidRDefault="00A36B3A" w:rsidP="00A36B3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0.47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6FB9B0E9" w14:textId="77777777" w:rsidR="00A36B3A" w:rsidRPr="008860F2" w:rsidRDefault="00A36B3A" w:rsidP="00A36B3A">
            <w:pPr>
              <w:pStyle w:val="NoSpacing"/>
              <w:tabs>
                <w:tab w:val="decimal" w:pos="585"/>
              </w:tabs>
              <w:ind w:right="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41C4DC45" w14:textId="298FD9AB" w:rsidR="00A36B3A" w:rsidRPr="008860F2" w:rsidRDefault="005A3D90" w:rsidP="00167D2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8432633" w14:textId="77777777" w:rsidR="00A36B3A" w:rsidRPr="008860F2" w:rsidRDefault="00A36B3A" w:rsidP="00A36B3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031D31EC" w14:textId="77777777" w:rsidR="00A36B3A" w:rsidRPr="008860F2" w:rsidRDefault="00A36B3A" w:rsidP="00167D2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347E0" w:rsidRPr="008860F2" w14:paraId="02557FBA" w14:textId="77777777" w:rsidTr="006430A4">
        <w:tc>
          <w:tcPr>
            <w:tcW w:w="2229" w:type="pct"/>
            <w:gridSpan w:val="6"/>
          </w:tcPr>
          <w:p w14:paraId="7E6258E5" w14:textId="77777777" w:rsidR="006347E0" w:rsidRPr="00AA3023" w:rsidRDefault="006347E0" w:rsidP="00E8535D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595" w:type="pct"/>
            <w:gridSpan w:val="2"/>
          </w:tcPr>
          <w:p w14:paraId="1DF94D5E" w14:textId="77777777" w:rsidR="006347E0" w:rsidRPr="00AA3023" w:rsidRDefault="006347E0" w:rsidP="00E8535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3" w:type="pct"/>
            <w:gridSpan w:val="2"/>
          </w:tcPr>
          <w:p w14:paraId="0019D283" w14:textId="77777777" w:rsidR="006347E0" w:rsidRPr="00AA3023" w:rsidRDefault="006347E0" w:rsidP="00E8535D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83" w:type="pct"/>
            <w:gridSpan w:val="2"/>
          </w:tcPr>
          <w:p w14:paraId="79ADAA60" w14:textId="77777777" w:rsidR="006347E0" w:rsidRPr="00AA3023" w:rsidRDefault="006347E0" w:rsidP="00E8535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pct"/>
            <w:gridSpan w:val="2"/>
          </w:tcPr>
          <w:p w14:paraId="166E2D53" w14:textId="77777777" w:rsidR="006347E0" w:rsidRPr="00AA3023" w:rsidRDefault="006347E0" w:rsidP="00E8535D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97" w:type="pct"/>
            <w:gridSpan w:val="2"/>
          </w:tcPr>
          <w:p w14:paraId="1BCD816D" w14:textId="77777777" w:rsidR="006347E0" w:rsidRPr="00AA3023" w:rsidRDefault="006347E0" w:rsidP="00E8535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pct"/>
            <w:gridSpan w:val="2"/>
          </w:tcPr>
          <w:p w14:paraId="35EAF5E2" w14:textId="77777777" w:rsidR="006347E0" w:rsidRPr="00AA3023" w:rsidRDefault="006347E0" w:rsidP="00E8535D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91" w:type="pct"/>
          </w:tcPr>
          <w:p w14:paraId="11E7BD4A" w14:textId="77777777" w:rsidR="006347E0" w:rsidRPr="00AA3023" w:rsidRDefault="006347E0" w:rsidP="00E8535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8535D" w:rsidRPr="008860F2" w14:paraId="763FCBD1" w14:textId="77777777" w:rsidTr="006430A4">
        <w:tc>
          <w:tcPr>
            <w:tcW w:w="2229" w:type="pct"/>
            <w:gridSpan w:val="6"/>
          </w:tcPr>
          <w:p w14:paraId="2A40E547" w14:textId="73CA1D80" w:rsidR="00E8535D" w:rsidRPr="008860F2" w:rsidRDefault="00F15CA5" w:rsidP="00E8535D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5" w:type="pct"/>
            <w:gridSpan w:val="2"/>
          </w:tcPr>
          <w:p w14:paraId="16A8A8DE" w14:textId="77777777" w:rsidR="00E8535D" w:rsidRPr="008860F2" w:rsidRDefault="00E8535D" w:rsidP="00E8535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" w:type="pct"/>
            <w:gridSpan w:val="2"/>
          </w:tcPr>
          <w:p w14:paraId="5F62F87B" w14:textId="77777777" w:rsidR="00E8535D" w:rsidRPr="008860F2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72E36A7C" w14:textId="77777777" w:rsidR="00E8535D" w:rsidRPr="008860F2" w:rsidRDefault="00E8535D" w:rsidP="00E8535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19791527" w14:textId="77777777" w:rsidR="00E8535D" w:rsidRPr="008860F2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552D479E" w14:textId="77777777" w:rsidR="00E8535D" w:rsidRPr="008860F2" w:rsidRDefault="00E8535D" w:rsidP="00E8535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4521590E" w14:textId="77777777" w:rsidR="00E8535D" w:rsidRPr="008860F2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2B625411" w14:textId="77777777" w:rsidR="00E8535D" w:rsidRPr="008860F2" w:rsidRDefault="00E8535D" w:rsidP="00E8535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8535D" w:rsidRPr="008860F2" w14:paraId="015D1BA8" w14:textId="77777777" w:rsidTr="006430A4">
        <w:tc>
          <w:tcPr>
            <w:tcW w:w="2229" w:type="pct"/>
            <w:gridSpan w:val="6"/>
          </w:tcPr>
          <w:p w14:paraId="087B013F" w14:textId="77777777" w:rsidR="00E8535D" w:rsidRPr="008860F2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595" w:type="pct"/>
            <w:gridSpan w:val="2"/>
          </w:tcPr>
          <w:p w14:paraId="71EB8C26" w14:textId="2F10DCA9" w:rsidR="00E8535D" w:rsidRPr="008860F2" w:rsidRDefault="00E8535D" w:rsidP="00E8535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4.43</w:t>
            </w:r>
          </w:p>
        </w:tc>
        <w:tc>
          <w:tcPr>
            <w:tcW w:w="123" w:type="pct"/>
            <w:gridSpan w:val="2"/>
          </w:tcPr>
          <w:p w14:paraId="746C8BD5" w14:textId="77777777" w:rsidR="00E8535D" w:rsidRPr="008860F2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033D584E" w14:textId="77777777" w:rsidR="00E8535D" w:rsidRPr="008860F2" w:rsidRDefault="00E8535D" w:rsidP="00E8535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0.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4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6371476E" w14:textId="77777777" w:rsidR="00E8535D" w:rsidRPr="008860F2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0BCE2F6B" w14:textId="4AEA2903" w:rsidR="00E8535D" w:rsidRPr="008860F2" w:rsidRDefault="00E8535D" w:rsidP="00E8535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7FFDC7ED" w14:textId="77777777" w:rsidR="00E8535D" w:rsidRPr="008860F2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45EBC7CF" w14:textId="77777777" w:rsidR="00E8535D" w:rsidRPr="008860F2" w:rsidRDefault="00E8535D" w:rsidP="00E8535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8535D" w:rsidRPr="008860F2" w14:paraId="5D83186C" w14:textId="77777777" w:rsidTr="006430A4">
        <w:trPr>
          <w:trHeight w:val="254"/>
        </w:trPr>
        <w:tc>
          <w:tcPr>
            <w:tcW w:w="2229" w:type="pct"/>
            <w:gridSpan w:val="6"/>
          </w:tcPr>
          <w:p w14:paraId="6BFAAC22" w14:textId="77777777" w:rsidR="00E8535D" w:rsidRPr="008860F2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595" w:type="pct"/>
            <w:gridSpan w:val="2"/>
          </w:tcPr>
          <w:p w14:paraId="0AAA85B9" w14:textId="34EE10FE" w:rsidR="00E8535D" w:rsidRPr="008860F2" w:rsidRDefault="00E8535D" w:rsidP="00167D22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" w:type="pct"/>
            <w:gridSpan w:val="2"/>
          </w:tcPr>
          <w:p w14:paraId="4AD8C27A" w14:textId="77777777" w:rsidR="00E8535D" w:rsidRPr="008860F2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78A9ABF7" w14:textId="77777777" w:rsidR="00E8535D" w:rsidRPr="008860F2" w:rsidRDefault="00E8535D" w:rsidP="00E8535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13.73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20372748" w14:textId="77777777" w:rsidR="00E8535D" w:rsidRPr="008860F2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7EEAB511" w14:textId="14342379" w:rsidR="00E8535D" w:rsidRPr="008860F2" w:rsidRDefault="00E8535D" w:rsidP="00E8535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0D314B0F" w14:textId="77777777" w:rsidR="00E8535D" w:rsidRPr="008860F2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71937EC" w14:textId="77777777" w:rsidR="00E8535D" w:rsidRPr="008860F2" w:rsidRDefault="00E8535D" w:rsidP="00E8535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8535D" w:rsidRPr="008860F2" w14:paraId="30208C8A" w14:textId="77777777" w:rsidTr="006430A4">
        <w:tc>
          <w:tcPr>
            <w:tcW w:w="2229" w:type="pct"/>
            <w:gridSpan w:val="6"/>
          </w:tcPr>
          <w:p w14:paraId="094CD036" w14:textId="77777777" w:rsidR="00E8535D" w:rsidRPr="0003746F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5" w:type="pct"/>
            <w:gridSpan w:val="2"/>
          </w:tcPr>
          <w:p w14:paraId="62DC6D73" w14:textId="6489FE7A" w:rsidR="00E8535D" w:rsidRPr="0003746F" w:rsidRDefault="00E8535D" w:rsidP="00167D22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0374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" w:type="pct"/>
            <w:gridSpan w:val="2"/>
          </w:tcPr>
          <w:p w14:paraId="3D5FB9B5" w14:textId="77777777" w:rsidR="00E8535D" w:rsidRPr="008860F2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1C6421EF" w14:textId="77777777" w:rsidR="00E8535D" w:rsidRPr="008860F2" w:rsidRDefault="00E8535D" w:rsidP="00E8535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8.94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87684BF" w14:textId="77777777" w:rsidR="00E8535D" w:rsidRPr="008860F2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05CF72B3" w14:textId="2F418218" w:rsidR="00E8535D" w:rsidRPr="008860F2" w:rsidRDefault="00E8535D" w:rsidP="00E8535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026FF24E" w14:textId="77777777" w:rsidR="00E8535D" w:rsidRPr="008860F2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BAF536F" w14:textId="77777777" w:rsidR="00E8535D" w:rsidRPr="008860F2" w:rsidRDefault="00E8535D" w:rsidP="00167D22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</w:tr>
      <w:tr w:rsidR="00E8535D" w:rsidRPr="008860F2" w14:paraId="53F9A501" w14:textId="77777777" w:rsidTr="006430A4">
        <w:tc>
          <w:tcPr>
            <w:tcW w:w="1724" w:type="pct"/>
            <w:gridSpan w:val="2"/>
          </w:tcPr>
          <w:p w14:paraId="6BBC51FD" w14:textId="77777777" w:rsidR="00E8535D" w:rsidRPr="0003746F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รายได้ค่าธรรมเนียมการจัดการกองทรัสต์</w:t>
            </w:r>
          </w:p>
        </w:tc>
        <w:tc>
          <w:tcPr>
            <w:tcW w:w="505" w:type="pct"/>
            <w:gridSpan w:val="4"/>
          </w:tcPr>
          <w:p w14:paraId="32A2382B" w14:textId="3DDFFCDC" w:rsidR="00E8535D" w:rsidRPr="0003746F" w:rsidRDefault="008B2335" w:rsidP="008B2335">
            <w:pPr>
              <w:pStyle w:val="NoSpacing"/>
              <w:tabs>
                <w:tab w:val="clear" w:pos="680"/>
                <w:tab w:val="left" w:pos="744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3746F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 </w:t>
            </w:r>
            <w:r w:rsidR="00295123" w:rsidRPr="0003746F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  <w:r w:rsidR="00E8535D" w:rsidRPr="0003746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="00F146B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ฒ</w:t>
            </w:r>
            <w:r w:rsidR="00E8535D" w:rsidRPr="0003746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595" w:type="pct"/>
            <w:gridSpan w:val="2"/>
          </w:tcPr>
          <w:p w14:paraId="14519AC5" w14:textId="2C0EB2B2" w:rsidR="00E8535D" w:rsidRPr="0003746F" w:rsidRDefault="00E8535D" w:rsidP="00167D22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0374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" w:type="pct"/>
            <w:gridSpan w:val="2"/>
          </w:tcPr>
          <w:p w14:paraId="19AB468B" w14:textId="77777777" w:rsidR="00E8535D" w:rsidRPr="008860F2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5ABE0734" w14:textId="77777777" w:rsidR="00E8535D" w:rsidRPr="008860F2" w:rsidRDefault="00E8535D" w:rsidP="00E8535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5.45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7274562" w14:textId="77777777" w:rsidR="00E8535D" w:rsidRPr="008860F2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489DA53B" w14:textId="7F28A1D7" w:rsidR="00E8535D" w:rsidRPr="008860F2" w:rsidRDefault="00E8535D" w:rsidP="00E8535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62D8A019" w14:textId="77777777" w:rsidR="00E8535D" w:rsidRPr="008860F2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B82CCDB" w14:textId="77777777" w:rsidR="00E8535D" w:rsidRPr="008860F2" w:rsidRDefault="00E8535D" w:rsidP="00E8535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8535D" w:rsidRPr="008860F2" w14:paraId="26CACF5B" w14:textId="77777777" w:rsidTr="006430A4">
        <w:tc>
          <w:tcPr>
            <w:tcW w:w="1724" w:type="pct"/>
            <w:gridSpan w:val="2"/>
          </w:tcPr>
          <w:p w14:paraId="5E6A89CE" w14:textId="77777777" w:rsidR="00E8535D" w:rsidRPr="0003746F" w:rsidRDefault="00E8535D" w:rsidP="00E8535D">
            <w:pPr>
              <w:pStyle w:val="NoSpacing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รายได้ค่าธรรมเนียมบริหารอสังหาริมทรัพย์</w:t>
            </w:r>
          </w:p>
        </w:tc>
        <w:tc>
          <w:tcPr>
            <w:tcW w:w="505" w:type="pct"/>
            <w:gridSpan w:val="4"/>
          </w:tcPr>
          <w:p w14:paraId="3835919B" w14:textId="3DD7B259" w:rsidR="00E8535D" w:rsidRPr="0003746F" w:rsidRDefault="008B2335" w:rsidP="008B2335">
            <w:pPr>
              <w:pStyle w:val="NoSpacing"/>
              <w:tabs>
                <w:tab w:val="clear" w:pos="680"/>
                <w:tab w:val="left" w:pos="744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3746F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 </w:t>
            </w:r>
            <w:r w:rsidR="00295123" w:rsidRPr="0003746F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  <w:r w:rsidR="00E8535D" w:rsidRPr="0003746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="00F146B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ณ</w:t>
            </w:r>
            <w:r w:rsidR="00E8535D" w:rsidRPr="0003746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595" w:type="pct"/>
            <w:gridSpan w:val="2"/>
          </w:tcPr>
          <w:p w14:paraId="7A1FC51E" w14:textId="170CFD92" w:rsidR="00E8535D" w:rsidRPr="0003746F" w:rsidRDefault="00E8535D" w:rsidP="00167D22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0374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" w:type="pct"/>
            <w:gridSpan w:val="2"/>
          </w:tcPr>
          <w:p w14:paraId="2FD9F9A0" w14:textId="77777777" w:rsidR="00E8535D" w:rsidRPr="008860F2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584A2DFD" w14:textId="77777777" w:rsidR="00E8535D" w:rsidRPr="008860F2" w:rsidRDefault="00E8535D" w:rsidP="00E8535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89.65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0D32BF6" w14:textId="77777777" w:rsidR="00E8535D" w:rsidRPr="008860F2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304A492C" w14:textId="54D5AE1D" w:rsidR="00E8535D" w:rsidRPr="008860F2" w:rsidRDefault="00E8535D" w:rsidP="00E8535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2CE5D76E" w14:textId="77777777" w:rsidR="00E8535D" w:rsidRPr="008860F2" w:rsidRDefault="00E8535D" w:rsidP="00E8535D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08866484" w14:textId="77777777" w:rsidR="00E8535D" w:rsidRPr="008860F2" w:rsidRDefault="00E8535D" w:rsidP="00E8535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8535D" w:rsidRPr="008860F2" w14:paraId="5975F9C5" w14:textId="77777777" w:rsidTr="006430A4">
        <w:tc>
          <w:tcPr>
            <w:tcW w:w="1724" w:type="pct"/>
            <w:gridSpan w:val="2"/>
          </w:tcPr>
          <w:p w14:paraId="4D81A0C3" w14:textId="77777777" w:rsidR="00E8535D" w:rsidRPr="0003746F" w:rsidRDefault="00E8535D" w:rsidP="00E8535D">
            <w:pPr>
              <w:pStyle w:val="NoSpacing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05" w:type="pct"/>
            <w:gridSpan w:val="4"/>
          </w:tcPr>
          <w:p w14:paraId="0101365B" w14:textId="77777777" w:rsidR="00E8535D" w:rsidRPr="0003746F" w:rsidRDefault="00E8535D" w:rsidP="00E8535D">
            <w:pPr>
              <w:pStyle w:val="NoSpacing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95" w:type="pct"/>
            <w:gridSpan w:val="2"/>
          </w:tcPr>
          <w:p w14:paraId="268EE88C" w14:textId="68687C9D" w:rsidR="00E8535D" w:rsidRPr="0003746F" w:rsidRDefault="00E8535D" w:rsidP="00167D22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0374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" w:type="pct"/>
            <w:gridSpan w:val="2"/>
          </w:tcPr>
          <w:p w14:paraId="537C1222" w14:textId="77777777" w:rsidR="00E8535D" w:rsidRPr="008860F2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59D08E6F" w14:textId="77777777" w:rsidR="00E8535D" w:rsidRPr="008860F2" w:rsidRDefault="00E8535D" w:rsidP="00E8535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0.18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0F52605" w14:textId="77777777" w:rsidR="00E8535D" w:rsidRPr="008860F2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47C064A8" w14:textId="248575DD" w:rsidR="00E8535D" w:rsidRPr="008860F2" w:rsidRDefault="00E8535D" w:rsidP="00E8535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AE26EE0" w14:textId="77777777" w:rsidR="00E8535D" w:rsidRPr="008860F2" w:rsidRDefault="00E8535D" w:rsidP="00E8535D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BC46C28" w14:textId="77777777" w:rsidR="00E8535D" w:rsidRPr="008860F2" w:rsidRDefault="00E8535D" w:rsidP="00E8535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8535D" w:rsidRPr="008860F2" w14:paraId="44022584" w14:textId="77777777" w:rsidTr="006430A4">
        <w:tc>
          <w:tcPr>
            <w:tcW w:w="2229" w:type="pct"/>
            <w:gridSpan w:val="6"/>
          </w:tcPr>
          <w:p w14:paraId="71FBFA9F" w14:textId="77777777" w:rsidR="00E8535D" w:rsidRPr="0003746F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5" w:type="pct"/>
            <w:gridSpan w:val="2"/>
          </w:tcPr>
          <w:p w14:paraId="6ACAA25D" w14:textId="52580D8F" w:rsidR="00E8535D" w:rsidRPr="0003746F" w:rsidRDefault="00E8535D" w:rsidP="00E8535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03746F">
              <w:rPr>
                <w:rFonts w:ascii="Angsana New" w:hAnsi="Angsana New" w:cs="Angsana New"/>
                <w:sz w:val="28"/>
                <w:szCs w:val="28"/>
              </w:rPr>
              <w:t>46.79</w:t>
            </w:r>
          </w:p>
        </w:tc>
        <w:tc>
          <w:tcPr>
            <w:tcW w:w="123" w:type="pct"/>
            <w:gridSpan w:val="2"/>
          </w:tcPr>
          <w:p w14:paraId="7AC3CCAE" w14:textId="77777777" w:rsidR="00E8535D" w:rsidRPr="008860F2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44903C00" w14:textId="77777777" w:rsidR="00E8535D" w:rsidRPr="008860F2" w:rsidRDefault="00E8535D" w:rsidP="00E8535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42.48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6C5AB187" w14:textId="77777777" w:rsidR="00E8535D" w:rsidRPr="008860F2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6E59669A" w14:textId="1F1BA9FA" w:rsidR="00E8535D" w:rsidRPr="008860F2" w:rsidRDefault="00E8535D" w:rsidP="00E8535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76C204C6" w14:textId="77777777" w:rsidR="00E8535D" w:rsidRPr="008860F2" w:rsidRDefault="00E8535D" w:rsidP="00E8535D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0C3E1040" w14:textId="77777777" w:rsidR="00E8535D" w:rsidRPr="008860F2" w:rsidRDefault="00E8535D" w:rsidP="00E8535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8535D" w:rsidRPr="008860F2" w14:paraId="586B3FD8" w14:textId="77777777" w:rsidTr="006430A4">
        <w:tc>
          <w:tcPr>
            <w:tcW w:w="2229" w:type="pct"/>
            <w:gridSpan w:val="6"/>
          </w:tcPr>
          <w:p w14:paraId="2166109F" w14:textId="77777777" w:rsidR="00E8535D" w:rsidRPr="0003746F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595" w:type="pct"/>
            <w:gridSpan w:val="2"/>
          </w:tcPr>
          <w:p w14:paraId="63986B2B" w14:textId="02B896D5" w:rsidR="00E8535D" w:rsidRPr="0003746F" w:rsidRDefault="00E8535D" w:rsidP="00167D22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" w:type="pct"/>
            <w:gridSpan w:val="2"/>
          </w:tcPr>
          <w:p w14:paraId="69542E6E" w14:textId="77777777" w:rsidR="00E8535D" w:rsidRPr="008860F2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5D861BAF" w14:textId="77777777" w:rsidR="00E8535D" w:rsidRPr="008860F2" w:rsidRDefault="00E8535D" w:rsidP="00E8535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18.13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7CE0EDB9" w14:textId="77777777" w:rsidR="00E8535D" w:rsidRPr="008860F2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5C0CDAA6" w14:textId="49C4D491" w:rsidR="00E8535D" w:rsidRPr="008860F2" w:rsidRDefault="00E8535D" w:rsidP="00E8535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742D09AA" w14:textId="77777777" w:rsidR="00E8535D" w:rsidRPr="008860F2" w:rsidRDefault="00E8535D" w:rsidP="00E8535D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ED8A628" w14:textId="77777777" w:rsidR="00E8535D" w:rsidRPr="008860F2" w:rsidRDefault="00E8535D" w:rsidP="00167D22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4.51</w:t>
            </w:r>
          </w:p>
        </w:tc>
      </w:tr>
      <w:tr w:rsidR="00E8535D" w:rsidRPr="008860F2" w14:paraId="45D5F080" w14:textId="77777777" w:rsidTr="006430A4">
        <w:tc>
          <w:tcPr>
            <w:tcW w:w="2229" w:type="pct"/>
            <w:gridSpan w:val="6"/>
          </w:tcPr>
          <w:p w14:paraId="257D304A" w14:textId="77777777" w:rsidR="00E8535D" w:rsidRPr="0003746F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5" w:type="pct"/>
            <w:gridSpan w:val="2"/>
          </w:tcPr>
          <w:p w14:paraId="4EB25329" w14:textId="7E7F0CBE" w:rsidR="00E8535D" w:rsidRPr="0003746F" w:rsidRDefault="00E8535D" w:rsidP="00167D22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0374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" w:type="pct"/>
            <w:gridSpan w:val="2"/>
          </w:tcPr>
          <w:p w14:paraId="2A2D224A" w14:textId="77777777" w:rsidR="00E8535D" w:rsidRPr="008860F2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208934EC" w14:textId="77777777" w:rsidR="00E8535D" w:rsidRPr="008860F2" w:rsidRDefault="00E8535D" w:rsidP="00E8535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0.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67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ABFF283" w14:textId="77777777" w:rsidR="00E8535D" w:rsidRPr="008860F2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40C76EF2" w14:textId="0354937F" w:rsidR="00E8535D" w:rsidRPr="008860F2" w:rsidRDefault="00E8535D" w:rsidP="00E8535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DF80E35" w14:textId="77777777" w:rsidR="00E8535D" w:rsidRPr="008860F2" w:rsidRDefault="00E8535D" w:rsidP="00E8535D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045EE5A" w14:textId="77777777" w:rsidR="00E8535D" w:rsidRPr="008860F2" w:rsidRDefault="00E8535D" w:rsidP="00E8535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061B2" w:rsidRPr="008860F2" w14:paraId="7367B39F" w14:textId="77777777" w:rsidTr="006430A4">
        <w:tc>
          <w:tcPr>
            <w:tcW w:w="2229" w:type="pct"/>
            <w:gridSpan w:val="6"/>
          </w:tcPr>
          <w:p w14:paraId="26A223AE" w14:textId="77777777" w:rsidR="000061B2" w:rsidRPr="0003746F" w:rsidRDefault="000061B2" w:rsidP="00E8535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5" w:type="pct"/>
            <w:gridSpan w:val="2"/>
          </w:tcPr>
          <w:p w14:paraId="353F9930" w14:textId="77777777" w:rsidR="000061B2" w:rsidRPr="0003746F" w:rsidRDefault="000061B2" w:rsidP="00167D22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" w:type="pct"/>
            <w:gridSpan w:val="2"/>
          </w:tcPr>
          <w:p w14:paraId="63E48B25" w14:textId="77777777" w:rsidR="000061B2" w:rsidRPr="008860F2" w:rsidRDefault="000061B2" w:rsidP="00E8535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51BAF9EF" w14:textId="77777777" w:rsidR="000061B2" w:rsidRPr="008860F2" w:rsidRDefault="000061B2" w:rsidP="00E8535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0D132A75" w14:textId="77777777" w:rsidR="000061B2" w:rsidRPr="008860F2" w:rsidRDefault="000061B2" w:rsidP="00E8535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33507BCF" w14:textId="77777777" w:rsidR="000061B2" w:rsidRDefault="000061B2" w:rsidP="00E8535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31AA7B9B" w14:textId="77777777" w:rsidR="000061B2" w:rsidRPr="008860F2" w:rsidRDefault="000061B2" w:rsidP="00E8535D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454C71E" w14:textId="77777777" w:rsidR="000061B2" w:rsidRPr="008860F2" w:rsidRDefault="000061B2" w:rsidP="00E8535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8535D" w:rsidRPr="008860F2" w14:paraId="54E2106A" w14:textId="77777777" w:rsidTr="006430A4">
        <w:tc>
          <w:tcPr>
            <w:tcW w:w="2229" w:type="pct"/>
            <w:gridSpan w:val="6"/>
          </w:tcPr>
          <w:p w14:paraId="76F4E973" w14:textId="77777777" w:rsidR="00E8535D" w:rsidRPr="0003746F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5" w:type="pct"/>
            <w:gridSpan w:val="2"/>
          </w:tcPr>
          <w:p w14:paraId="2CACCF73" w14:textId="77777777" w:rsidR="00E8535D" w:rsidRPr="0003746F" w:rsidRDefault="00E8535D" w:rsidP="00E8535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" w:type="pct"/>
            <w:gridSpan w:val="2"/>
          </w:tcPr>
          <w:p w14:paraId="7C9F2D30" w14:textId="77777777" w:rsidR="00E8535D" w:rsidRPr="008860F2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01959668" w14:textId="77777777" w:rsidR="00E8535D" w:rsidRPr="008860F2" w:rsidRDefault="00E8535D" w:rsidP="00E8535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62B7D2F2" w14:textId="77777777" w:rsidR="00E8535D" w:rsidRPr="008860F2" w:rsidRDefault="00E8535D" w:rsidP="00E8535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41246C7A" w14:textId="77777777" w:rsidR="00E8535D" w:rsidRPr="008860F2" w:rsidRDefault="00E8535D" w:rsidP="00E8535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2D624C1A" w14:textId="77777777" w:rsidR="00E8535D" w:rsidRPr="008860F2" w:rsidRDefault="00E8535D" w:rsidP="00E8535D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2F0E5BBC" w14:textId="77777777" w:rsidR="00E8535D" w:rsidRPr="008860F2" w:rsidRDefault="00E8535D" w:rsidP="00E8535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07B9" w:rsidRPr="008860F2" w14:paraId="0DE29D21" w14:textId="77777777" w:rsidTr="006430A4">
        <w:tc>
          <w:tcPr>
            <w:tcW w:w="2229" w:type="pct"/>
            <w:gridSpan w:val="6"/>
          </w:tcPr>
          <w:p w14:paraId="7F9C9988" w14:textId="77777777" w:rsidR="006107B9" w:rsidRPr="0003746F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</w:t>
            </w:r>
            <w:r w:rsidRPr="0003746F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03746F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595" w:type="pct"/>
            <w:gridSpan w:val="2"/>
          </w:tcPr>
          <w:p w14:paraId="35BAED3E" w14:textId="09A112D5" w:rsidR="006107B9" w:rsidRPr="0003746F" w:rsidRDefault="0015115C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85</w:t>
            </w:r>
            <w:r w:rsidR="006107B9" w:rsidRPr="0003746F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6107B9" w:rsidRPr="0003746F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3" w:type="pct"/>
            <w:gridSpan w:val="2"/>
          </w:tcPr>
          <w:p w14:paraId="5F2C40A8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3FB964C4" w14:textId="569ACF7C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15115C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15115C">
              <w:rPr>
                <w:rFonts w:ascii="Angsana New" w:hAnsi="Angsana New" w:cs="Angsana New"/>
                <w:sz w:val="28"/>
                <w:szCs w:val="28"/>
              </w:rPr>
              <w:t>09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65B9715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42BFDF57" w14:textId="0F64283B" w:rsidR="006107B9" w:rsidRPr="008860F2" w:rsidRDefault="006107B9" w:rsidP="006107B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55E7D6DC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A2A8FFD" w14:textId="10682352" w:rsidR="006107B9" w:rsidRPr="008860F2" w:rsidRDefault="006107B9" w:rsidP="006107B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107B9" w:rsidRPr="008860F2" w14:paraId="5B913D34" w14:textId="77777777" w:rsidTr="006430A4">
        <w:tc>
          <w:tcPr>
            <w:tcW w:w="2229" w:type="pct"/>
            <w:gridSpan w:val="6"/>
          </w:tcPr>
          <w:p w14:paraId="49B2A1A7" w14:textId="77777777" w:rsidR="006107B9" w:rsidRPr="0003746F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03746F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595" w:type="pct"/>
            <w:gridSpan w:val="2"/>
          </w:tcPr>
          <w:p w14:paraId="64F05304" w14:textId="42455BD8" w:rsidR="006107B9" w:rsidRPr="0003746F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03746F">
              <w:rPr>
                <w:rFonts w:ascii="Angsana New" w:hAnsi="Angsana New" w:cs="Angsana New"/>
                <w:sz w:val="28"/>
                <w:szCs w:val="28"/>
              </w:rPr>
              <w:t>157.11</w:t>
            </w:r>
          </w:p>
        </w:tc>
        <w:tc>
          <w:tcPr>
            <w:tcW w:w="123" w:type="pct"/>
            <w:gridSpan w:val="2"/>
          </w:tcPr>
          <w:p w14:paraId="72ADA800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0B130941" w14:textId="77777777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45.08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7456C2D3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3F7D0C0B" w14:textId="79E13386" w:rsidR="006107B9" w:rsidRPr="008860F2" w:rsidRDefault="006107B9" w:rsidP="006107B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B43D159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3C30485" w14:textId="77777777" w:rsidR="006107B9" w:rsidRPr="008860F2" w:rsidRDefault="006107B9" w:rsidP="006107B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107B9" w:rsidRPr="008860F2" w14:paraId="2C9542E4" w14:textId="77777777" w:rsidTr="006430A4">
        <w:tc>
          <w:tcPr>
            <w:tcW w:w="2229" w:type="pct"/>
            <w:gridSpan w:val="6"/>
          </w:tcPr>
          <w:p w14:paraId="6DE5DA64" w14:textId="77777777" w:rsidR="006107B9" w:rsidRPr="0003746F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95" w:type="pct"/>
            <w:gridSpan w:val="2"/>
          </w:tcPr>
          <w:p w14:paraId="25F81AC0" w14:textId="78FCAD1F" w:rsidR="006107B9" w:rsidRPr="0003746F" w:rsidRDefault="0015115C" w:rsidP="006107B9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7.10</w:t>
            </w:r>
          </w:p>
        </w:tc>
        <w:tc>
          <w:tcPr>
            <w:tcW w:w="123" w:type="pct"/>
            <w:gridSpan w:val="2"/>
          </w:tcPr>
          <w:p w14:paraId="3A270B4C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06E92A65" w14:textId="6E911410" w:rsidR="006107B9" w:rsidRPr="008860F2" w:rsidRDefault="0015115C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6107B9" w:rsidRPr="008860F2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A0C189E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7D193A83" w14:textId="487964EA" w:rsidR="006107B9" w:rsidRPr="008860F2" w:rsidRDefault="006107B9" w:rsidP="006107B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7.10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BE6C0FB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6E862DBB" w14:textId="380AEF50" w:rsidR="006107B9" w:rsidRPr="008860F2" w:rsidRDefault="006107B9" w:rsidP="006107B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5.33</w:t>
            </w:r>
          </w:p>
        </w:tc>
      </w:tr>
      <w:tr w:rsidR="006107B9" w:rsidRPr="008860F2" w14:paraId="44C06C2E" w14:textId="77777777" w:rsidTr="006430A4">
        <w:tc>
          <w:tcPr>
            <w:tcW w:w="2229" w:type="pct"/>
            <w:gridSpan w:val="6"/>
          </w:tcPr>
          <w:p w14:paraId="7533E44A" w14:textId="77777777" w:rsidR="006107B9" w:rsidRPr="0003746F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sz w:val="28"/>
                <w:szCs w:val="28"/>
                <w:cs/>
              </w:rPr>
              <w:t>รายได้จากธุรกิจโรงแรม</w:t>
            </w:r>
          </w:p>
        </w:tc>
        <w:tc>
          <w:tcPr>
            <w:tcW w:w="595" w:type="pct"/>
            <w:gridSpan w:val="2"/>
          </w:tcPr>
          <w:p w14:paraId="62C9E550" w14:textId="43D2E65C" w:rsidR="006107B9" w:rsidRPr="0003746F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 w:cs="Angsana New"/>
                <w:sz w:val="28"/>
                <w:szCs w:val="28"/>
              </w:rPr>
              <w:t>3.23</w:t>
            </w:r>
          </w:p>
        </w:tc>
        <w:tc>
          <w:tcPr>
            <w:tcW w:w="123" w:type="pct"/>
            <w:gridSpan w:val="2"/>
          </w:tcPr>
          <w:p w14:paraId="766F26C5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212F454F" w14:textId="77777777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2.32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2D82B759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0AC0AE66" w14:textId="318E8A97" w:rsidR="006107B9" w:rsidRPr="008860F2" w:rsidRDefault="006107B9" w:rsidP="006107B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1CEF2319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D2237B9" w14:textId="77777777" w:rsidR="006107B9" w:rsidRPr="008860F2" w:rsidRDefault="006107B9" w:rsidP="006107B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107B9" w:rsidRPr="008860F2" w14:paraId="59F0E542" w14:textId="77777777" w:rsidTr="006430A4">
        <w:tc>
          <w:tcPr>
            <w:tcW w:w="1771" w:type="pct"/>
            <w:gridSpan w:val="3"/>
          </w:tcPr>
          <w:p w14:paraId="2502EE7D" w14:textId="77777777" w:rsidR="006107B9" w:rsidRPr="0003746F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รายได้ค่าธรรมเนียมการจัดการกองทรัสต์</w:t>
            </w:r>
          </w:p>
        </w:tc>
        <w:tc>
          <w:tcPr>
            <w:tcW w:w="458" w:type="pct"/>
            <w:gridSpan w:val="3"/>
          </w:tcPr>
          <w:p w14:paraId="7C83F9B6" w14:textId="719B3A3B" w:rsidR="006107B9" w:rsidRPr="0003746F" w:rsidRDefault="006107B9" w:rsidP="006107B9">
            <w:pPr>
              <w:pStyle w:val="NoSpacing"/>
              <w:tabs>
                <w:tab w:val="clear" w:pos="680"/>
                <w:tab w:val="left" w:pos="255"/>
                <w:tab w:val="left" w:pos="660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3746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03746F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  <w:r w:rsidRPr="0003746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ฒ</w:t>
            </w:r>
            <w:r w:rsidRPr="0003746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595" w:type="pct"/>
            <w:gridSpan w:val="2"/>
          </w:tcPr>
          <w:p w14:paraId="6E0FC62E" w14:textId="071E9E40" w:rsidR="006107B9" w:rsidRPr="0003746F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03746F">
              <w:rPr>
                <w:rFonts w:ascii="Angsana New" w:hAnsi="Angsana New" w:cs="Angsana New"/>
                <w:sz w:val="28"/>
                <w:szCs w:val="28"/>
              </w:rPr>
              <w:t>18.59</w:t>
            </w:r>
          </w:p>
        </w:tc>
        <w:tc>
          <w:tcPr>
            <w:tcW w:w="123" w:type="pct"/>
            <w:gridSpan w:val="2"/>
          </w:tcPr>
          <w:p w14:paraId="6E32D7B5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2F8A247B" w14:textId="77777777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3.12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61A6418C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422D80E9" w14:textId="3CA9B4EC" w:rsidR="006107B9" w:rsidRPr="008860F2" w:rsidRDefault="006107B9" w:rsidP="006107B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66B73772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DD6F139" w14:textId="77777777" w:rsidR="006107B9" w:rsidRPr="008860F2" w:rsidRDefault="006107B9" w:rsidP="006107B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107B9" w:rsidRPr="008860F2" w14:paraId="57F93C40" w14:textId="77777777" w:rsidTr="006430A4">
        <w:tc>
          <w:tcPr>
            <w:tcW w:w="1864" w:type="pct"/>
            <w:gridSpan w:val="4"/>
          </w:tcPr>
          <w:p w14:paraId="0997EEBF" w14:textId="77777777" w:rsidR="006107B9" w:rsidRPr="0003746F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sz w:val="28"/>
                <w:szCs w:val="28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365" w:type="pct"/>
            <w:gridSpan w:val="2"/>
          </w:tcPr>
          <w:p w14:paraId="24AEB9BB" w14:textId="77777777" w:rsidR="006107B9" w:rsidRPr="0003746F" w:rsidRDefault="006107B9" w:rsidP="006107B9">
            <w:pPr>
              <w:pStyle w:val="NoSpacing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i/>
                <w:iCs/>
                <w:sz w:val="28"/>
                <w:szCs w:val="28"/>
              </w:rPr>
              <w:t>13</w:t>
            </w:r>
          </w:p>
        </w:tc>
        <w:tc>
          <w:tcPr>
            <w:tcW w:w="595" w:type="pct"/>
            <w:gridSpan w:val="2"/>
          </w:tcPr>
          <w:p w14:paraId="5E17F214" w14:textId="737ACA1E" w:rsidR="006107B9" w:rsidRPr="0003746F" w:rsidRDefault="006107B9" w:rsidP="006107B9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03746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" w:type="pct"/>
            <w:gridSpan w:val="2"/>
          </w:tcPr>
          <w:p w14:paraId="57AEDD7A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6A7386F5" w14:textId="77777777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1,287.84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6D0D4596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31336A81" w14:textId="0CDC1E15" w:rsidR="006107B9" w:rsidRPr="008860F2" w:rsidRDefault="006107B9" w:rsidP="006107B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1C8996A1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65646811" w14:textId="77777777" w:rsidR="006107B9" w:rsidRPr="008860F2" w:rsidRDefault="006107B9" w:rsidP="006107B9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2,432.92</w:t>
            </w:r>
          </w:p>
        </w:tc>
      </w:tr>
      <w:tr w:rsidR="006107B9" w:rsidRPr="008860F2" w14:paraId="1469EEF6" w14:textId="77777777" w:rsidTr="006430A4">
        <w:tc>
          <w:tcPr>
            <w:tcW w:w="2229" w:type="pct"/>
            <w:gridSpan w:val="6"/>
          </w:tcPr>
          <w:p w14:paraId="0F89488E" w14:textId="77777777" w:rsidR="006107B9" w:rsidRPr="0003746F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5" w:type="pct"/>
            <w:gridSpan w:val="2"/>
          </w:tcPr>
          <w:p w14:paraId="20B1393E" w14:textId="0BE9FFD5" w:rsidR="006107B9" w:rsidRPr="0003746F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 w:cs="Angsana New"/>
                <w:sz w:val="28"/>
                <w:szCs w:val="28"/>
              </w:rPr>
              <w:t>0.23</w:t>
            </w:r>
          </w:p>
        </w:tc>
        <w:tc>
          <w:tcPr>
            <w:tcW w:w="123" w:type="pct"/>
            <w:gridSpan w:val="2"/>
          </w:tcPr>
          <w:p w14:paraId="49EDC834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42265413" w14:textId="77777777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5.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43</w:t>
            </w:r>
          </w:p>
        </w:tc>
        <w:tc>
          <w:tcPr>
            <w:tcW w:w="141" w:type="pct"/>
            <w:gridSpan w:val="2"/>
          </w:tcPr>
          <w:p w14:paraId="537426EE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2A0663FC" w14:textId="77577A47" w:rsidR="006107B9" w:rsidRPr="008860F2" w:rsidRDefault="006107B9" w:rsidP="006107B9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0.10</w:t>
            </w:r>
          </w:p>
        </w:tc>
        <w:tc>
          <w:tcPr>
            <w:tcW w:w="141" w:type="pct"/>
            <w:gridSpan w:val="2"/>
          </w:tcPr>
          <w:p w14:paraId="5236871F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10EAA288" w14:textId="77777777" w:rsidR="006107B9" w:rsidRPr="008860F2" w:rsidRDefault="006107B9" w:rsidP="006107B9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0.39</w:t>
            </w:r>
          </w:p>
        </w:tc>
      </w:tr>
      <w:tr w:rsidR="006107B9" w:rsidRPr="008860F2" w14:paraId="720C45B4" w14:textId="77777777" w:rsidTr="006430A4">
        <w:tc>
          <w:tcPr>
            <w:tcW w:w="2229" w:type="pct"/>
            <w:gridSpan w:val="6"/>
          </w:tcPr>
          <w:p w14:paraId="3F0105A5" w14:textId="77777777" w:rsidR="006107B9" w:rsidRPr="0003746F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95" w:type="pct"/>
            <w:gridSpan w:val="2"/>
          </w:tcPr>
          <w:p w14:paraId="25426036" w14:textId="12E11036" w:rsidR="006107B9" w:rsidRPr="0003746F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03746F">
              <w:rPr>
                <w:rFonts w:ascii="Angsana New" w:hAnsi="Angsana New" w:cs="Angsana New"/>
                <w:sz w:val="28"/>
                <w:szCs w:val="28"/>
              </w:rPr>
              <w:t>0.10</w:t>
            </w:r>
          </w:p>
        </w:tc>
        <w:tc>
          <w:tcPr>
            <w:tcW w:w="123" w:type="pct"/>
            <w:gridSpan w:val="2"/>
          </w:tcPr>
          <w:p w14:paraId="7E71C637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6DCE1A92" w14:textId="77777777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7.08</w:t>
            </w:r>
          </w:p>
        </w:tc>
        <w:tc>
          <w:tcPr>
            <w:tcW w:w="141" w:type="pct"/>
            <w:gridSpan w:val="2"/>
          </w:tcPr>
          <w:p w14:paraId="16DE5724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6AC1BC8B" w14:textId="2C59C8FA" w:rsidR="006107B9" w:rsidRPr="008860F2" w:rsidRDefault="006107B9" w:rsidP="006107B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</w:tcPr>
          <w:p w14:paraId="256B10BE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176E0040" w14:textId="77777777" w:rsidR="006107B9" w:rsidRPr="008860F2" w:rsidRDefault="006107B9" w:rsidP="006107B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107B9" w:rsidRPr="008860F2" w14:paraId="4F510762" w14:textId="77777777" w:rsidTr="006430A4">
        <w:tc>
          <w:tcPr>
            <w:tcW w:w="2229" w:type="pct"/>
            <w:gridSpan w:val="6"/>
          </w:tcPr>
          <w:p w14:paraId="5BDAFBE8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5" w:type="pct"/>
            <w:gridSpan w:val="2"/>
          </w:tcPr>
          <w:p w14:paraId="7AFED44F" w14:textId="2ED1A4CC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2.42</w:t>
            </w:r>
          </w:p>
        </w:tc>
        <w:tc>
          <w:tcPr>
            <w:tcW w:w="123" w:type="pct"/>
            <w:gridSpan w:val="2"/>
          </w:tcPr>
          <w:p w14:paraId="1D23E385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04DC32DF" w14:textId="77777777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3.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47</w:t>
            </w:r>
          </w:p>
        </w:tc>
        <w:tc>
          <w:tcPr>
            <w:tcW w:w="141" w:type="pct"/>
            <w:gridSpan w:val="2"/>
          </w:tcPr>
          <w:p w14:paraId="0E98486A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031ED537" w14:textId="0B7FDBF7" w:rsidR="006107B9" w:rsidRPr="008860F2" w:rsidRDefault="006107B9" w:rsidP="006107B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</w:tcPr>
          <w:p w14:paraId="50E65621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2F82FDD8" w14:textId="77777777" w:rsidR="006107B9" w:rsidRPr="008860F2" w:rsidRDefault="006107B9" w:rsidP="006107B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107B9" w:rsidRPr="008860F2" w14:paraId="76577AFB" w14:textId="77777777" w:rsidTr="006430A4">
        <w:tc>
          <w:tcPr>
            <w:tcW w:w="2229" w:type="pct"/>
            <w:gridSpan w:val="6"/>
          </w:tcPr>
          <w:p w14:paraId="07E5D7DB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ค่าบริการระบบอิเล็กโทรนิกส์เมล</w:t>
            </w:r>
          </w:p>
        </w:tc>
        <w:tc>
          <w:tcPr>
            <w:tcW w:w="595" w:type="pct"/>
            <w:gridSpan w:val="2"/>
          </w:tcPr>
          <w:p w14:paraId="17968F1A" w14:textId="223CE2AF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14.37</w:t>
            </w:r>
          </w:p>
        </w:tc>
        <w:tc>
          <w:tcPr>
            <w:tcW w:w="123" w:type="pct"/>
            <w:gridSpan w:val="2"/>
          </w:tcPr>
          <w:p w14:paraId="05FCA82C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48CC5DA6" w14:textId="77777777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14.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36</w:t>
            </w:r>
          </w:p>
        </w:tc>
        <w:tc>
          <w:tcPr>
            <w:tcW w:w="141" w:type="pct"/>
            <w:gridSpan w:val="2"/>
          </w:tcPr>
          <w:p w14:paraId="633195F3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005273A8" w14:textId="35D9A36D" w:rsidR="006107B9" w:rsidRPr="008860F2" w:rsidRDefault="006107B9" w:rsidP="006107B9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6.62</w:t>
            </w:r>
          </w:p>
        </w:tc>
        <w:tc>
          <w:tcPr>
            <w:tcW w:w="141" w:type="pct"/>
            <w:gridSpan w:val="2"/>
          </w:tcPr>
          <w:p w14:paraId="762BA87A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03EB5639" w14:textId="77777777" w:rsidR="006107B9" w:rsidRPr="008860F2" w:rsidRDefault="006107B9" w:rsidP="006107B9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6.55</w:t>
            </w:r>
          </w:p>
        </w:tc>
      </w:tr>
      <w:tr w:rsidR="006107B9" w:rsidRPr="008860F2" w14:paraId="34ABEA2A" w14:textId="77777777" w:rsidTr="006430A4">
        <w:tc>
          <w:tcPr>
            <w:tcW w:w="2229" w:type="pct"/>
            <w:gridSpan w:val="6"/>
          </w:tcPr>
          <w:p w14:paraId="1515EAD1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ค่าธรรมเนียมการจัดการ</w:t>
            </w:r>
          </w:p>
        </w:tc>
        <w:tc>
          <w:tcPr>
            <w:tcW w:w="595" w:type="pct"/>
            <w:gridSpan w:val="2"/>
          </w:tcPr>
          <w:p w14:paraId="04DE22AE" w14:textId="63B3E43A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0.83</w:t>
            </w:r>
          </w:p>
        </w:tc>
        <w:tc>
          <w:tcPr>
            <w:tcW w:w="123" w:type="pct"/>
            <w:gridSpan w:val="2"/>
          </w:tcPr>
          <w:p w14:paraId="58E51D04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6896F7F2" w14:textId="77777777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60.21</w:t>
            </w:r>
          </w:p>
        </w:tc>
        <w:tc>
          <w:tcPr>
            <w:tcW w:w="141" w:type="pct"/>
            <w:gridSpan w:val="2"/>
          </w:tcPr>
          <w:p w14:paraId="02B2E26C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23A5051B" w14:textId="46FC1EAA" w:rsidR="006107B9" w:rsidRPr="008860F2" w:rsidRDefault="006107B9" w:rsidP="006107B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</w:tcPr>
          <w:p w14:paraId="0CC1954F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7989C087" w14:textId="77777777" w:rsidR="006107B9" w:rsidRPr="008860F2" w:rsidRDefault="006107B9" w:rsidP="006107B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107B9" w:rsidRPr="008860F2" w14:paraId="6DD813B6" w14:textId="77777777" w:rsidTr="006430A4">
        <w:tc>
          <w:tcPr>
            <w:tcW w:w="2229" w:type="pct"/>
            <w:gridSpan w:val="6"/>
          </w:tcPr>
          <w:p w14:paraId="42430F1F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595" w:type="pct"/>
            <w:gridSpan w:val="2"/>
          </w:tcPr>
          <w:p w14:paraId="21A7E524" w14:textId="0CADD3A8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29.50</w:t>
            </w:r>
          </w:p>
        </w:tc>
        <w:tc>
          <w:tcPr>
            <w:tcW w:w="123" w:type="pct"/>
            <w:gridSpan w:val="2"/>
          </w:tcPr>
          <w:p w14:paraId="410E577E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</w:tcPr>
          <w:p w14:paraId="5E3F4634" w14:textId="77777777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5.44</w:t>
            </w:r>
          </w:p>
        </w:tc>
        <w:tc>
          <w:tcPr>
            <w:tcW w:w="141" w:type="pct"/>
            <w:gridSpan w:val="2"/>
          </w:tcPr>
          <w:p w14:paraId="3C751308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</w:tcPr>
          <w:p w14:paraId="7267E116" w14:textId="1E589FD3" w:rsidR="006107B9" w:rsidRPr="008860F2" w:rsidRDefault="006107B9" w:rsidP="006107B9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28.92</w:t>
            </w:r>
          </w:p>
        </w:tc>
        <w:tc>
          <w:tcPr>
            <w:tcW w:w="141" w:type="pct"/>
            <w:gridSpan w:val="2"/>
          </w:tcPr>
          <w:p w14:paraId="1632F843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3C6AF224" w14:textId="77777777" w:rsidR="006107B9" w:rsidRPr="008860F2" w:rsidRDefault="006107B9" w:rsidP="006107B9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4.95</w:t>
            </w:r>
          </w:p>
        </w:tc>
      </w:tr>
      <w:tr w:rsidR="006107B9" w:rsidRPr="008860F2" w14:paraId="3B7E2D81" w14:textId="77777777" w:rsidTr="006430A4">
        <w:tc>
          <w:tcPr>
            <w:tcW w:w="2218" w:type="pct"/>
            <w:gridSpan w:val="5"/>
          </w:tcPr>
          <w:p w14:paraId="0C605DD3" w14:textId="1CB7BC23" w:rsidR="006107B9" w:rsidRPr="008860F2" w:rsidRDefault="006107B9" w:rsidP="006107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595" w:type="pct"/>
            <w:gridSpan w:val="2"/>
          </w:tcPr>
          <w:p w14:paraId="67FC3128" w14:textId="1140BD58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1.94</w:t>
            </w:r>
          </w:p>
        </w:tc>
        <w:tc>
          <w:tcPr>
            <w:tcW w:w="123" w:type="pct"/>
            <w:gridSpan w:val="2"/>
          </w:tcPr>
          <w:p w14:paraId="50F6ACA3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2249D2A4" w14:textId="4FB95857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37.4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9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0522A6DD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1D681220" w14:textId="005C520B" w:rsidR="006107B9" w:rsidRPr="008860F2" w:rsidRDefault="006107B9" w:rsidP="006107B9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1.27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C8C250D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gridSpan w:val="2"/>
            <w:shd w:val="clear" w:color="auto" w:fill="auto"/>
          </w:tcPr>
          <w:p w14:paraId="67762BE0" w14:textId="147EE257" w:rsidR="006107B9" w:rsidRPr="008860F2" w:rsidRDefault="006107B9" w:rsidP="006107B9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1.39</w:t>
            </w:r>
          </w:p>
        </w:tc>
      </w:tr>
      <w:tr w:rsidR="006107B9" w:rsidRPr="008860F2" w14:paraId="62BF0D52" w14:textId="77777777" w:rsidTr="006430A4">
        <w:tc>
          <w:tcPr>
            <w:tcW w:w="2218" w:type="pct"/>
            <w:gridSpan w:val="5"/>
          </w:tcPr>
          <w:p w14:paraId="72A494BD" w14:textId="62BDEA30" w:rsidR="006107B9" w:rsidRPr="008860F2" w:rsidRDefault="006107B9" w:rsidP="006107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5" w:type="pct"/>
            <w:gridSpan w:val="2"/>
          </w:tcPr>
          <w:p w14:paraId="2EEAFF90" w14:textId="2D3F09C3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26.94</w:t>
            </w:r>
          </w:p>
        </w:tc>
        <w:tc>
          <w:tcPr>
            <w:tcW w:w="123" w:type="pct"/>
            <w:gridSpan w:val="2"/>
          </w:tcPr>
          <w:p w14:paraId="085AF62E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24A30566" w14:textId="2ACE1153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4.83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1D12E6DC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792F405D" w14:textId="0A894F42" w:rsidR="006107B9" w:rsidRPr="008860F2" w:rsidRDefault="006107B9" w:rsidP="006107B9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5.16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24C523B4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gridSpan w:val="2"/>
            <w:shd w:val="clear" w:color="auto" w:fill="auto"/>
          </w:tcPr>
          <w:p w14:paraId="39F763DE" w14:textId="3E7B677B" w:rsidR="006107B9" w:rsidRPr="008860F2" w:rsidRDefault="006107B9" w:rsidP="006107B9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7.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29</w:t>
            </w:r>
          </w:p>
        </w:tc>
      </w:tr>
      <w:tr w:rsidR="006107B9" w:rsidRPr="008860F2" w14:paraId="43B5DE34" w14:textId="77777777" w:rsidTr="006430A4">
        <w:tc>
          <w:tcPr>
            <w:tcW w:w="2218" w:type="pct"/>
            <w:gridSpan w:val="5"/>
          </w:tcPr>
          <w:p w14:paraId="566EDC2D" w14:textId="1F3DBAB8" w:rsidR="006107B9" w:rsidRPr="008860F2" w:rsidRDefault="006107B9" w:rsidP="006107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95" w:type="pct"/>
            <w:gridSpan w:val="2"/>
          </w:tcPr>
          <w:p w14:paraId="76019EEF" w14:textId="00E22B02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0.72</w:t>
            </w:r>
          </w:p>
        </w:tc>
        <w:tc>
          <w:tcPr>
            <w:tcW w:w="123" w:type="pct"/>
            <w:gridSpan w:val="2"/>
          </w:tcPr>
          <w:p w14:paraId="373B28F1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739E719A" w14:textId="1E30E0F0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13.0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207908CC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5E534AA8" w14:textId="4FD71F5F" w:rsidR="006107B9" w:rsidRPr="008860F2" w:rsidRDefault="006107B9" w:rsidP="006107B9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0.16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C63F2FC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gridSpan w:val="2"/>
            <w:shd w:val="clear" w:color="auto" w:fill="auto"/>
          </w:tcPr>
          <w:p w14:paraId="616D9339" w14:textId="54322496" w:rsidR="006107B9" w:rsidRPr="008860F2" w:rsidRDefault="006107B9" w:rsidP="006107B9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0.16</w:t>
            </w:r>
          </w:p>
        </w:tc>
      </w:tr>
      <w:tr w:rsidR="006107B9" w:rsidRPr="008860F2" w14:paraId="2EF16E3B" w14:textId="77777777" w:rsidTr="006430A4">
        <w:tc>
          <w:tcPr>
            <w:tcW w:w="2218" w:type="pct"/>
            <w:gridSpan w:val="5"/>
          </w:tcPr>
          <w:p w14:paraId="3336DA71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" w:type="pct"/>
            <w:gridSpan w:val="2"/>
          </w:tcPr>
          <w:p w14:paraId="5A66EF80" w14:textId="77777777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" w:type="pct"/>
            <w:gridSpan w:val="2"/>
          </w:tcPr>
          <w:p w14:paraId="39FEE228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0236FE83" w14:textId="77777777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12CEA33C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1C58FEC2" w14:textId="77777777" w:rsidR="006107B9" w:rsidRPr="008860F2" w:rsidRDefault="006107B9" w:rsidP="006107B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1D32074F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gridSpan w:val="2"/>
            <w:shd w:val="clear" w:color="auto" w:fill="auto"/>
          </w:tcPr>
          <w:p w14:paraId="234F2955" w14:textId="77777777" w:rsidR="006107B9" w:rsidRPr="008860F2" w:rsidRDefault="006107B9" w:rsidP="006107B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07B9" w:rsidRPr="008860F2" w14:paraId="6B56D936" w14:textId="77777777" w:rsidTr="006430A4">
        <w:tc>
          <w:tcPr>
            <w:tcW w:w="2218" w:type="pct"/>
            <w:gridSpan w:val="5"/>
          </w:tcPr>
          <w:p w14:paraId="44B816E5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95" w:type="pct"/>
            <w:gridSpan w:val="2"/>
          </w:tcPr>
          <w:p w14:paraId="65531F23" w14:textId="77777777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" w:type="pct"/>
            <w:gridSpan w:val="2"/>
          </w:tcPr>
          <w:p w14:paraId="40DE7AA6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32141297" w14:textId="77777777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4719EDFE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48CBF985" w14:textId="77777777" w:rsidR="006107B9" w:rsidRPr="008860F2" w:rsidRDefault="006107B9" w:rsidP="006107B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543051C3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gridSpan w:val="2"/>
            <w:shd w:val="clear" w:color="auto" w:fill="auto"/>
          </w:tcPr>
          <w:p w14:paraId="5CBD75A3" w14:textId="77777777" w:rsidR="006107B9" w:rsidRPr="008860F2" w:rsidRDefault="006107B9" w:rsidP="006107B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07B9" w:rsidRPr="008860F2" w14:paraId="3922A976" w14:textId="77777777" w:rsidTr="006430A4">
        <w:tc>
          <w:tcPr>
            <w:tcW w:w="2218" w:type="pct"/>
            <w:gridSpan w:val="5"/>
          </w:tcPr>
          <w:p w14:paraId="7DD7D524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595" w:type="pct"/>
            <w:gridSpan w:val="2"/>
          </w:tcPr>
          <w:p w14:paraId="5C18AEE7" w14:textId="766BBCBA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10.00</w:t>
            </w:r>
          </w:p>
        </w:tc>
        <w:tc>
          <w:tcPr>
            <w:tcW w:w="123" w:type="pct"/>
            <w:gridSpan w:val="2"/>
          </w:tcPr>
          <w:p w14:paraId="39FAB241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61953563" w14:textId="77777777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20.04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42E05A3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649AFC8E" w14:textId="31EFACFD" w:rsidR="006107B9" w:rsidRPr="008860F2" w:rsidRDefault="006107B9" w:rsidP="006107B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28D7B239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gridSpan w:val="2"/>
            <w:shd w:val="clear" w:color="auto" w:fill="auto"/>
          </w:tcPr>
          <w:p w14:paraId="75DCF7FD" w14:textId="77777777" w:rsidR="006107B9" w:rsidRPr="008860F2" w:rsidRDefault="006107B9" w:rsidP="006107B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107B9" w:rsidRPr="008860F2" w14:paraId="1480BF1A" w14:textId="77777777" w:rsidTr="006430A4">
        <w:tc>
          <w:tcPr>
            <w:tcW w:w="2218" w:type="pct"/>
            <w:gridSpan w:val="5"/>
          </w:tcPr>
          <w:p w14:paraId="01CBD3C9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595" w:type="pct"/>
            <w:gridSpan w:val="2"/>
          </w:tcPr>
          <w:p w14:paraId="0388772D" w14:textId="3672F72D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0.87</w:t>
            </w:r>
          </w:p>
        </w:tc>
        <w:tc>
          <w:tcPr>
            <w:tcW w:w="123" w:type="pct"/>
            <w:gridSpan w:val="2"/>
          </w:tcPr>
          <w:p w14:paraId="2550B2D2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23E8F8F9" w14:textId="77777777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0.84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BA4391E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26300F20" w14:textId="52CC3A94" w:rsidR="006107B9" w:rsidRPr="008860F2" w:rsidRDefault="006107B9" w:rsidP="006107B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1CC10AE8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gridSpan w:val="2"/>
            <w:shd w:val="clear" w:color="auto" w:fill="auto"/>
          </w:tcPr>
          <w:p w14:paraId="34CC1650" w14:textId="77777777" w:rsidR="006107B9" w:rsidRPr="008860F2" w:rsidRDefault="006107B9" w:rsidP="006107B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107B9" w:rsidRPr="008860F2" w14:paraId="2EC30320" w14:textId="77777777" w:rsidTr="006430A4">
        <w:tc>
          <w:tcPr>
            <w:tcW w:w="2218" w:type="pct"/>
            <w:gridSpan w:val="5"/>
          </w:tcPr>
          <w:p w14:paraId="2A2FF93A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95" w:type="pct"/>
            <w:gridSpan w:val="2"/>
          </w:tcPr>
          <w:p w14:paraId="0D78E311" w14:textId="1C4F86B6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  <w:tc>
          <w:tcPr>
            <w:tcW w:w="123" w:type="pct"/>
            <w:gridSpan w:val="2"/>
          </w:tcPr>
          <w:p w14:paraId="71ABB11B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62B63FE8" w14:textId="77777777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0.07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04BEA517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20D015DC" w14:textId="7FF02357" w:rsidR="006107B9" w:rsidRPr="008860F2" w:rsidRDefault="006107B9" w:rsidP="006107B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69E35CBB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gridSpan w:val="2"/>
            <w:shd w:val="clear" w:color="auto" w:fill="auto"/>
          </w:tcPr>
          <w:p w14:paraId="52695A88" w14:textId="77777777" w:rsidR="006107B9" w:rsidRPr="008860F2" w:rsidRDefault="006107B9" w:rsidP="006107B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107B9" w:rsidRPr="008860F2" w14:paraId="55722F67" w14:textId="77777777" w:rsidTr="006430A4">
        <w:tc>
          <w:tcPr>
            <w:tcW w:w="2218" w:type="pct"/>
            <w:gridSpan w:val="5"/>
          </w:tcPr>
          <w:p w14:paraId="0A5BB5CD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" w:type="pct"/>
            <w:gridSpan w:val="2"/>
          </w:tcPr>
          <w:p w14:paraId="7B5A1E69" w14:textId="77777777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" w:type="pct"/>
            <w:gridSpan w:val="2"/>
          </w:tcPr>
          <w:p w14:paraId="4B4D910A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79C1FFE0" w14:textId="77777777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22822D03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770590A5" w14:textId="77777777" w:rsidR="006107B9" w:rsidRPr="008860F2" w:rsidRDefault="006107B9" w:rsidP="006107B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2B8B11DD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gridSpan w:val="2"/>
            <w:shd w:val="clear" w:color="auto" w:fill="auto"/>
          </w:tcPr>
          <w:p w14:paraId="113911F2" w14:textId="77777777" w:rsidR="006107B9" w:rsidRPr="008860F2" w:rsidRDefault="006107B9" w:rsidP="006107B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07B9" w:rsidRPr="008860F2" w14:paraId="62F7E363" w14:textId="77777777" w:rsidTr="006430A4">
        <w:tc>
          <w:tcPr>
            <w:tcW w:w="2218" w:type="pct"/>
            <w:gridSpan w:val="5"/>
          </w:tcPr>
          <w:p w14:paraId="18916EFE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5" w:type="pct"/>
            <w:gridSpan w:val="2"/>
          </w:tcPr>
          <w:p w14:paraId="1E5BC152" w14:textId="77777777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" w:type="pct"/>
            <w:gridSpan w:val="2"/>
          </w:tcPr>
          <w:p w14:paraId="41141F5C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3C03EB95" w14:textId="77777777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7D7180D3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06682CB8" w14:textId="77777777" w:rsidR="006107B9" w:rsidRPr="008860F2" w:rsidRDefault="006107B9" w:rsidP="006107B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6588514E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gridSpan w:val="2"/>
            <w:shd w:val="clear" w:color="auto" w:fill="auto"/>
          </w:tcPr>
          <w:p w14:paraId="39A3FB99" w14:textId="77777777" w:rsidR="006107B9" w:rsidRPr="008860F2" w:rsidRDefault="006107B9" w:rsidP="006107B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07B9" w:rsidRPr="008860F2" w14:paraId="1B10E6A9" w14:textId="77777777" w:rsidTr="006430A4">
        <w:tc>
          <w:tcPr>
            <w:tcW w:w="2218" w:type="pct"/>
            <w:gridSpan w:val="5"/>
          </w:tcPr>
          <w:p w14:paraId="5ADB3FC1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95" w:type="pct"/>
            <w:gridSpan w:val="2"/>
          </w:tcPr>
          <w:p w14:paraId="2829B372" w14:textId="77777777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" w:type="pct"/>
            <w:gridSpan w:val="2"/>
          </w:tcPr>
          <w:p w14:paraId="62D5D834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40D44125" w14:textId="77777777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29D404C1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45C7318F" w14:textId="77777777" w:rsidR="006107B9" w:rsidRPr="008860F2" w:rsidRDefault="006107B9" w:rsidP="006107B9">
            <w:pPr>
              <w:pStyle w:val="BodyText"/>
              <w:tabs>
                <w:tab w:val="decimal" w:pos="68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05C525CD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gridSpan w:val="2"/>
            <w:shd w:val="clear" w:color="auto" w:fill="auto"/>
          </w:tcPr>
          <w:p w14:paraId="7747DDB2" w14:textId="77777777" w:rsidR="006107B9" w:rsidRPr="008860F2" w:rsidRDefault="006107B9" w:rsidP="006107B9">
            <w:pPr>
              <w:pStyle w:val="BodyText"/>
              <w:tabs>
                <w:tab w:val="decimal" w:pos="645"/>
                <w:tab w:val="left" w:pos="90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07B9" w:rsidRPr="008860F2" w14:paraId="2BB0D0C8" w14:textId="77777777" w:rsidTr="006430A4">
        <w:tc>
          <w:tcPr>
            <w:tcW w:w="2218" w:type="pct"/>
            <w:gridSpan w:val="5"/>
          </w:tcPr>
          <w:p w14:paraId="726D9192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595" w:type="pct"/>
            <w:gridSpan w:val="2"/>
          </w:tcPr>
          <w:p w14:paraId="7076865F" w14:textId="43CF5848" w:rsidR="006107B9" w:rsidRPr="004C1036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4C1036">
              <w:rPr>
                <w:rFonts w:ascii="Angsana New" w:hAnsi="Angsana New" w:cs="Angsana New" w:hint="cs"/>
                <w:sz w:val="28"/>
                <w:szCs w:val="28"/>
                <w:cs/>
              </w:rPr>
              <w:t>87.46</w:t>
            </w:r>
          </w:p>
        </w:tc>
        <w:tc>
          <w:tcPr>
            <w:tcW w:w="123" w:type="pct"/>
            <w:gridSpan w:val="2"/>
          </w:tcPr>
          <w:p w14:paraId="0E0DDFED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14:paraId="455452DA" w14:textId="77777777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129.34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EFB412C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shd w:val="clear" w:color="auto" w:fill="auto"/>
          </w:tcPr>
          <w:p w14:paraId="180015DF" w14:textId="5D4C093A" w:rsidR="006107B9" w:rsidRPr="008860F2" w:rsidRDefault="006107B9" w:rsidP="006107B9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40.86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5653BA2B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gridSpan w:val="2"/>
            <w:shd w:val="clear" w:color="auto" w:fill="auto"/>
          </w:tcPr>
          <w:p w14:paraId="6519D943" w14:textId="77777777" w:rsidR="006107B9" w:rsidRPr="008860F2" w:rsidRDefault="006107B9" w:rsidP="006107B9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37.47</w:t>
            </w:r>
          </w:p>
        </w:tc>
      </w:tr>
      <w:tr w:rsidR="006107B9" w:rsidRPr="008860F2" w14:paraId="264AA9E5" w14:textId="77777777" w:rsidTr="006430A4">
        <w:tc>
          <w:tcPr>
            <w:tcW w:w="2218" w:type="pct"/>
            <w:gridSpan w:val="5"/>
          </w:tcPr>
          <w:p w14:paraId="394662A5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595" w:type="pct"/>
            <w:gridSpan w:val="2"/>
            <w:tcBorders>
              <w:bottom w:val="single" w:sz="4" w:space="0" w:color="auto"/>
            </w:tcBorders>
          </w:tcPr>
          <w:p w14:paraId="5C43338C" w14:textId="2BADFF3B" w:rsidR="006107B9" w:rsidRPr="004C1036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4C1036">
              <w:rPr>
                <w:rFonts w:ascii="Angsana New" w:hAnsi="Angsana New" w:cs="Angsana New" w:hint="cs"/>
                <w:sz w:val="28"/>
                <w:szCs w:val="28"/>
                <w:cs/>
              </w:rPr>
              <w:t>7.73</w:t>
            </w:r>
          </w:p>
        </w:tc>
        <w:tc>
          <w:tcPr>
            <w:tcW w:w="123" w:type="pct"/>
            <w:gridSpan w:val="2"/>
          </w:tcPr>
          <w:p w14:paraId="191D795F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C6007D" w14:textId="77777777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14.13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90D801F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F8EE64" w14:textId="2B97247A" w:rsidR="006107B9" w:rsidRPr="008860F2" w:rsidRDefault="006107B9" w:rsidP="006107B9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3.12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9DE56F5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BACCAB" w14:textId="77777777" w:rsidR="006107B9" w:rsidRPr="008860F2" w:rsidRDefault="006107B9" w:rsidP="006107B9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5.28</w:t>
            </w:r>
          </w:p>
        </w:tc>
      </w:tr>
      <w:tr w:rsidR="006107B9" w:rsidRPr="008860F2" w14:paraId="3464FA0D" w14:textId="77777777" w:rsidTr="006430A4">
        <w:tc>
          <w:tcPr>
            <w:tcW w:w="2218" w:type="pct"/>
            <w:gridSpan w:val="5"/>
          </w:tcPr>
          <w:p w14:paraId="19646DB7" w14:textId="1A5FBA42" w:rsidR="006107B9" w:rsidRPr="008860F2" w:rsidRDefault="006107B9" w:rsidP="006107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D1CFCF" w14:textId="3C0FB2EF" w:rsidR="006107B9" w:rsidRPr="004C1036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C103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95.19</w:t>
            </w:r>
          </w:p>
        </w:tc>
        <w:tc>
          <w:tcPr>
            <w:tcW w:w="123" w:type="pct"/>
            <w:gridSpan w:val="2"/>
          </w:tcPr>
          <w:p w14:paraId="581E193B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ACEE4" w14:textId="77777777" w:rsidR="006107B9" w:rsidRPr="008860F2" w:rsidRDefault="006107B9" w:rsidP="006107B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143.47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A9FCE3B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77943" w14:textId="1CB1BB65" w:rsidR="006107B9" w:rsidRPr="008860F2" w:rsidRDefault="006107B9" w:rsidP="006107B9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43.98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5CB3D249" w14:textId="77777777" w:rsidR="006107B9" w:rsidRPr="008860F2" w:rsidRDefault="006107B9" w:rsidP="006107B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971747" w14:textId="77777777" w:rsidR="006107B9" w:rsidRPr="008860F2" w:rsidRDefault="006107B9" w:rsidP="006107B9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42.75</w:t>
            </w:r>
          </w:p>
        </w:tc>
      </w:tr>
    </w:tbl>
    <w:p w14:paraId="4CDB5190" w14:textId="77777777" w:rsidR="00AB4ECF" w:rsidRDefault="00AB4ECF" w:rsidP="00E00610">
      <w:pPr>
        <w:ind w:right="-45" w:firstLine="540"/>
        <w:rPr>
          <w:rFonts w:ascii="Angsana New" w:hAnsi="Angsana New"/>
          <w:sz w:val="28"/>
          <w:szCs w:val="28"/>
        </w:rPr>
      </w:pPr>
    </w:p>
    <w:p w14:paraId="3B7499E0" w14:textId="77777777" w:rsidR="0037544C" w:rsidRDefault="0037544C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567F992D" w14:textId="22769D13" w:rsidR="00703D51" w:rsidRPr="008860F2" w:rsidRDefault="00A506C6" w:rsidP="00E00610">
      <w:pPr>
        <w:ind w:right="-45" w:firstLine="540"/>
        <w:rPr>
          <w:rFonts w:ascii="Angsana New" w:hAnsi="Angsana New"/>
          <w:sz w:val="28"/>
          <w:szCs w:val="28"/>
          <w:cs/>
        </w:rPr>
      </w:pPr>
      <w:r w:rsidRPr="008860F2">
        <w:rPr>
          <w:rFonts w:ascii="Angsana New" w:hAnsi="Angsana New"/>
          <w:sz w:val="28"/>
          <w:szCs w:val="28"/>
          <w:cs/>
        </w:rPr>
        <w:t>ย</w:t>
      </w:r>
      <w:r w:rsidR="00703D51" w:rsidRPr="008860F2">
        <w:rPr>
          <w:rFonts w:ascii="Angsana New" w:hAnsi="Angsana New"/>
          <w:sz w:val="28"/>
          <w:szCs w:val="28"/>
          <w:cs/>
        </w:rPr>
        <w:t>อดคงเหลือกับบุคคลหรือกิจการที่เกี่ยวข้องกัน</w:t>
      </w:r>
      <w:r w:rsidR="00703D51" w:rsidRPr="008860F2">
        <w:rPr>
          <w:rFonts w:ascii="Angsana New" w:hAnsi="Angsana New"/>
          <w:sz w:val="28"/>
          <w:szCs w:val="28"/>
        </w:rPr>
        <w:t xml:space="preserve"> </w:t>
      </w:r>
      <w:r w:rsidR="00703D51" w:rsidRPr="008860F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F3239" w:rsidRPr="008860F2">
        <w:rPr>
          <w:rFonts w:ascii="Angsana New" w:hAnsi="Angsana New"/>
          <w:sz w:val="28"/>
          <w:szCs w:val="28"/>
        </w:rPr>
        <w:t>30</w:t>
      </w:r>
      <w:r w:rsidR="00703D51" w:rsidRPr="008860F2">
        <w:rPr>
          <w:rFonts w:ascii="Angsana New" w:hAnsi="Angsana New"/>
          <w:sz w:val="28"/>
          <w:szCs w:val="28"/>
          <w:cs/>
        </w:rPr>
        <w:t xml:space="preserve"> กันยายน มีดังนี้</w:t>
      </w:r>
    </w:p>
    <w:p w14:paraId="78242B16" w14:textId="77777777" w:rsidR="00715C33" w:rsidRPr="008860F2" w:rsidRDefault="00715C33" w:rsidP="00703D51">
      <w:pPr>
        <w:ind w:left="540" w:right="-45"/>
        <w:rPr>
          <w:rFonts w:ascii="Angsana New" w:hAnsi="Angsana New"/>
        </w:rPr>
      </w:pPr>
    </w:p>
    <w:tbl>
      <w:tblPr>
        <w:tblW w:w="9647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227"/>
        <w:gridCol w:w="1150"/>
        <w:gridCol w:w="23"/>
        <w:gridCol w:w="272"/>
        <w:gridCol w:w="15"/>
        <w:gridCol w:w="1063"/>
        <w:gridCol w:w="12"/>
        <w:gridCol w:w="259"/>
        <w:gridCol w:w="1169"/>
        <w:gridCol w:w="23"/>
        <w:gridCol w:w="266"/>
        <w:gridCol w:w="1160"/>
        <w:gridCol w:w="8"/>
      </w:tblGrid>
      <w:tr w:rsidR="004C0143" w:rsidRPr="008860F2" w14:paraId="2A181936" w14:textId="77777777" w:rsidTr="00733BF0">
        <w:trPr>
          <w:gridAfter w:val="1"/>
          <w:wAfter w:w="4" w:type="pct"/>
          <w:tblHeader/>
        </w:trPr>
        <w:tc>
          <w:tcPr>
            <w:tcW w:w="2191" w:type="pct"/>
          </w:tcPr>
          <w:p w14:paraId="1E95DFBC" w14:textId="77777777" w:rsidR="00EA592E" w:rsidRPr="008860F2" w:rsidRDefault="00EA592E" w:rsidP="006E1A3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pct"/>
            <w:gridSpan w:val="6"/>
          </w:tcPr>
          <w:p w14:paraId="76B4E2C5" w14:textId="77777777" w:rsidR="00EA592E" w:rsidRPr="008860F2" w:rsidRDefault="00EA592E" w:rsidP="006E1A3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146C979B" w14:textId="77777777" w:rsidR="00EA592E" w:rsidRPr="008860F2" w:rsidRDefault="00EA592E" w:rsidP="006E1A3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7" w:type="pct"/>
            <w:gridSpan w:val="4"/>
          </w:tcPr>
          <w:p w14:paraId="2500C87D" w14:textId="77777777" w:rsidR="00EA592E" w:rsidRPr="008860F2" w:rsidRDefault="00EA592E" w:rsidP="006E1A3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0EE9" w:rsidRPr="008860F2" w14:paraId="12170C42" w14:textId="77777777" w:rsidTr="00733BF0">
        <w:trPr>
          <w:gridAfter w:val="1"/>
          <w:wAfter w:w="4" w:type="pct"/>
          <w:tblHeader/>
        </w:trPr>
        <w:tc>
          <w:tcPr>
            <w:tcW w:w="2191" w:type="pct"/>
          </w:tcPr>
          <w:p w14:paraId="798BF020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  <w:gridSpan w:val="2"/>
            <w:vAlign w:val="center"/>
          </w:tcPr>
          <w:p w14:paraId="0887EEB8" w14:textId="77777777" w:rsidR="00F30EE9" w:rsidRPr="008860F2" w:rsidRDefault="00F30EE9" w:rsidP="00F30EE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41" w:type="pct"/>
            <w:vAlign w:val="center"/>
          </w:tcPr>
          <w:p w14:paraId="61DDBC51" w14:textId="77777777" w:rsidR="00F30EE9" w:rsidRPr="008860F2" w:rsidRDefault="00F30EE9" w:rsidP="00F30EE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5" w:type="pct"/>
            <w:gridSpan w:val="3"/>
            <w:vAlign w:val="center"/>
          </w:tcPr>
          <w:p w14:paraId="128E6777" w14:textId="77777777" w:rsidR="00F30EE9" w:rsidRPr="008860F2" w:rsidRDefault="00F30EE9" w:rsidP="00F30EE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34" w:type="pct"/>
          </w:tcPr>
          <w:p w14:paraId="7C23F341" w14:textId="77777777" w:rsidR="00F30EE9" w:rsidRPr="008860F2" w:rsidRDefault="00F30EE9" w:rsidP="00F30EE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vAlign w:val="center"/>
          </w:tcPr>
          <w:p w14:paraId="0A37F935" w14:textId="77777777" w:rsidR="00F30EE9" w:rsidRPr="008860F2" w:rsidRDefault="00F30EE9" w:rsidP="00F30EE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50" w:type="pct"/>
            <w:gridSpan w:val="2"/>
            <w:vAlign w:val="center"/>
          </w:tcPr>
          <w:p w14:paraId="20600BA5" w14:textId="77777777" w:rsidR="00F30EE9" w:rsidRPr="008860F2" w:rsidRDefault="00F30EE9" w:rsidP="00F30EE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vAlign w:val="center"/>
          </w:tcPr>
          <w:p w14:paraId="1FAB84EC" w14:textId="77777777" w:rsidR="00F30EE9" w:rsidRPr="008860F2" w:rsidRDefault="00F30EE9" w:rsidP="00F30EE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F30EE9" w:rsidRPr="008860F2" w14:paraId="3639F8B7" w14:textId="77777777" w:rsidTr="00733BF0">
        <w:trPr>
          <w:gridAfter w:val="1"/>
          <w:wAfter w:w="4" w:type="pct"/>
          <w:tblHeader/>
        </w:trPr>
        <w:tc>
          <w:tcPr>
            <w:tcW w:w="2191" w:type="pct"/>
          </w:tcPr>
          <w:p w14:paraId="193DEE23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05" w:type="pct"/>
            <w:gridSpan w:val="11"/>
          </w:tcPr>
          <w:p w14:paraId="77E563FE" w14:textId="77777777" w:rsidR="00F30EE9" w:rsidRPr="008860F2" w:rsidRDefault="00F30EE9" w:rsidP="00F30E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30EE9" w:rsidRPr="008860F2" w14:paraId="4D37DD2F" w14:textId="77777777" w:rsidTr="00733BF0">
        <w:trPr>
          <w:gridAfter w:val="1"/>
          <w:wAfter w:w="4" w:type="pct"/>
        </w:trPr>
        <w:tc>
          <w:tcPr>
            <w:tcW w:w="2191" w:type="pct"/>
          </w:tcPr>
          <w:p w14:paraId="69075E9E" w14:textId="77777777" w:rsidR="00F30EE9" w:rsidRPr="008860F2" w:rsidRDefault="00F30EE9" w:rsidP="00F30EE9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08" w:type="pct"/>
            <w:gridSpan w:val="2"/>
          </w:tcPr>
          <w:p w14:paraId="5AC5C0F1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6F87CCD1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5" w:type="pct"/>
            <w:gridSpan w:val="3"/>
          </w:tcPr>
          <w:p w14:paraId="47C96403" w14:textId="77777777" w:rsidR="00F30EE9" w:rsidRPr="008860F2" w:rsidRDefault="00F30EE9" w:rsidP="00F30EE9">
            <w:pPr>
              <w:pStyle w:val="BodyText"/>
              <w:tabs>
                <w:tab w:val="decimal" w:pos="627"/>
              </w:tabs>
              <w:spacing w:after="0" w:line="240" w:lineRule="auto"/>
              <w:ind w:left="-19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140EAB1F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11C78A8C" w14:textId="77777777" w:rsidR="00F30EE9" w:rsidRPr="008860F2" w:rsidRDefault="00F30EE9" w:rsidP="00F30EE9">
            <w:pPr>
              <w:pStyle w:val="BodyText"/>
              <w:tabs>
                <w:tab w:val="decimal" w:pos="522"/>
                <w:tab w:val="left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  <w:gridSpan w:val="2"/>
          </w:tcPr>
          <w:p w14:paraId="2F1ADEDF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14:paraId="34E4EBD3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0EE9" w:rsidRPr="008860F2" w14:paraId="1997B15C" w14:textId="77777777" w:rsidTr="00733BF0">
        <w:trPr>
          <w:gridAfter w:val="1"/>
          <w:wAfter w:w="4" w:type="pct"/>
        </w:trPr>
        <w:tc>
          <w:tcPr>
            <w:tcW w:w="2191" w:type="pct"/>
          </w:tcPr>
          <w:p w14:paraId="732D449D" w14:textId="77777777" w:rsidR="00F30EE9" w:rsidRPr="008860F2" w:rsidRDefault="00743295" w:rsidP="00F30EE9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AAE347F" w14:textId="1F7EBBEF" w:rsidR="00F30EE9" w:rsidRPr="008860F2" w:rsidRDefault="005F1433" w:rsidP="001B6A8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31.</w:t>
            </w:r>
            <w:r w:rsidR="00881839">
              <w:rPr>
                <w:rFonts w:ascii="Angsana New" w:hAnsi="Angsana New" w:cs="Angsana New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141" w:type="pct"/>
          </w:tcPr>
          <w:p w14:paraId="7820B08B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gridSpan w:val="3"/>
            <w:tcBorders>
              <w:bottom w:val="double" w:sz="4" w:space="0" w:color="auto"/>
            </w:tcBorders>
          </w:tcPr>
          <w:p w14:paraId="1921BE7B" w14:textId="77777777" w:rsidR="00F30EE9" w:rsidRPr="008860F2" w:rsidRDefault="00F30EE9" w:rsidP="001B6A8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9.84</w:t>
            </w:r>
          </w:p>
        </w:tc>
        <w:tc>
          <w:tcPr>
            <w:tcW w:w="134" w:type="pct"/>
          </w:tcPr>
          <w:p w14:paraId="3E95436F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7F48CF7D" w14:textId="6FED621D" w:rsidR="00F30EE9" w:rsidRPr="008860F2" w:rsidRDefault="005F1433" w:rsidP="00F30EE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0" w:type="pct"/>
            <w:gridSpan w:val="2"/>
          </w:tcPr>
          <w:p w14:paraId="274CEA45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4CC41648" w14:textId="77777777" w:rsidR="00F30EE9" w:rsidRPr="008860F2" w:rsidRDefault="00F30EE9" w:rsidP="00F30EE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F30EE9" w:rsidRPr="008860F2" w14:paraId="22056429" w14:textId="77777777" w:rsidTr="00733BF0">
        <w:trPr>
          <w:gridAfter w:val="1"/>
          <w:wAfter w:w="4" w:type="pct"/>
          <w:trHeight w:val="260"/>
        </w:trPr>
        <w:tc>
          <w:tcPr>
            <w:tcW w:w="2191" w:type="pct"/>
          </w:tcPr>
          <w:p w14:paraId="6B7BCACB" w14:textId="77777777" w:rsidR="00F30EE9" w:rsidRPr="008860F2" w:rsidRDefault="00F30EE9" w:rsidP="00F30EE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8" w:type="pct"/>
            <w:gridSpan w:val="2"/>
          </w:tcPr>
          <w:p w14:paraId="071FCCAE" w14:textId="77777777" w:rsidR="00F30EE9" w:rsidRPr="008860F2" w:rsidRDefault="00F30EE9" w:rsidP="00F30EE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69FBD74C" w14:textId="77777777" w:rsidR="00F30EE9" w:rsidRPr="008860F2" w:rsidRDefault="00F30EE9" w:rsidP="00F30EE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gridSpan w:val="3"/>
          </w:tcPr>
          <w:p w14:paraId="7D7F5F43" w14:textId="77777777" w:rsidR="00F30EE9" w:rsidRPr="008860F2" w:rsidRDefault="00F30EE9" w:rsidP="00F30EE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1A7699AF" w14:textId="77777777" w:rsidR="00F30EE9" w:rsidRPr="008860F2" w:rsidRDefault="00F30EE9" w:rsidP="00F30EE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52F28A4B" w14:textId="77777777" w:rsidR="00F30EE9" w:rsidRPr="008860F2" w:rsidRDefault="00F30EE9" w:rsidP="00F30EE9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  <w:gridSpan w:val="2"/>
          </w:tcPr>
          <w:p w14:paraId="3DB0302B" w14:textId="77777777" w:rsidR="00F30EE9" w:rsidRPr="008860F2" w:rsidRDefault="00F30EE9" w:rsidP="00F30EE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14:paraId="2B34C20E" w14:textId="77777777" w:rsidR="00F30EE9" w:rsidRPr="008860F2" w:rsidRDefault="00F30EE9" w:rsidP="00F30EE9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0EE9" w:rsidRPr="008860F2" w14:paraId="44EBC8ED" w14:textId="77777777" w:rsidTr="00733BF0">
        <w:trPr>
          <w:gridAfter w:val="1"/>
          <w:wAfter w:w="4" w:type="pct"/>
        </w:trPr>
        <w:tc>
          <w:tcPr>
            <w:tcW w:w="2191" w:type="pct"/>
          </w:tcPr>
          <w:p w14:paraId="43E040E7" w14:textId="5A4C0741" w:rsidR="00F30EE9" w:rsidRPr="008860F2" w:rsidRDefault="00F30EE9" w:rsidP="00F30EE9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  <w:r w:rsidR="0055324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(แสดงเป็นส่วนหนึ่งของลูกหนี้การค้า)</w:t>
            </w:r>
          </w:p>
        </w:tc>
        <w:tc>
          <w:tcPr>
            <w:tcW w:w="608" w:type="pct"/>
            <w:gridSpan w:val="2"/>
          </w:tcPr>
          <w:p w14:paraId="0D26A6C0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1ED7DC82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5" w:type="pct"/>
            <w:gridSpan w:val="3"/>
          </w:tcPr>
          <w:p w14:paraId="5A332903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77B9445C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19806952" w14:textId="77777777" w:rsidR="00F30EE9" w:rsidRPr="008860F2" w:rsidRDefault="00F30EE9" w:rsidP="00F30EE9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  <w:gridSpan w:val="2"/>
          </w:tcPr>
          <w:p w14:paraId="6E5537D7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14:paraId="564C3721" w14:textId="77777777" w:rsidR="00F30EE9" w:rsidRPr="008860F2" w:rsidRDefault="00F30EE9" w:rsidP="00F30EE9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0EE9" w:rsidRPr="008860F2" w14:paraId="1D72A781" w14:textId="77777777" w:rsidTr="00733BF0">
        <w:trPr>
          <w:gridAfter w:val="1"/>
          <w:wAfter w:w="4" w:type="pct"/>
        </w:trPr>
        <w:tc>
          <w:tcPr>
            <w:tcW w:w="2191" w:type="pct"/>
          </w:tcPr>
          <w:p w14:paraId="24880111" w14:textId="77777777" w:rsidR="00F30EE9" w:rsidRPr="008860F2" w:rsidRDefault="00C66673" w:rsidP="00F30EE9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09DC245" w14:textId="79B7925F" w:rsidR="00F30EE9" w:rsidRPr="008860F2" w:rsidRDefault="005F1433" w:rsidP="00F30EE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2.</w:t>
            </w:r>
            <w:r w:rsidR="0088183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141" w:type="pct"/>
          </w:tcPr>
          <w:p w14:paraId="0F32836C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gridSpan w:val="3"/>
            <w:tcBorders>
              <w:bottom w:val="double" w:sz="4" w:space="0" w:color="auto"/>
            </w:tcBorders>
          </w:tcPr>
          <w:p w14:paraId="1FE87C1C" w14:textId="4F861B82" w:rsidR="00F30EE9" w:rsidRPr="008860F2" w:rsidRDefault="004B6F1D" w:rsidP="001B6A8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10.93</w:t>
            </w:r>
          </w:p>
        </w:tc>
        <w:tc>
          <w:tcPr>
            <w:tcW w:w="134" w:type="pct"/>
          </w:tcPr>
          <w:p w14:paraId="34EE08A7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2ACEB746" w14:textId="1362A5AB" w:rsidR="00F30EE9" w:rsidRPr="008860F2" w:rsidRDefault="005F1433" w:rsidP="005640E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0" w:type="pct"/>
            <w:gridSpan w:val="2"/>
          </w:tcPr>
          <w:p w14:paraId="5759D2A4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2BF2D218" w14:textId="77777777" w:rsidR="00F30EE9" w:rsidRPr="008860F2" w:rsidRDefault="00F30EE9" w:rsidP="00F30EE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E410D6" w:rsidRPr="008860F2" w14:paraId="6FE24604" w14:textId="77777777" w:rsidTr="00733BF0">
        <w:trPr>
          <w:gridAfter w:val="1"/>
          <w:wAfter w:w="4" w:type="pct"/>
        </w:trPr>
        <w:tc>
          <w:tcPr>
            <w:tcW w:w="2191" w:type="pct"/>
          </w:tcPr>
          <w:p w14:paraId="474BC8D1" w14:textId="77777777" w:rsidR="00E410D6" w:rsidRPr="008860F2" w:rsidRDefault="00E410D6" w:rsidP="00F30EE9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8" w:type="pct"/>
            <w:gridSpan w:val="2"/>
          </w:tcPr>
          <w:p w14:paraId="4163CA79" w14:textId="77777777" w:rsidR="00E410D6" w:rsidRPr="008860F2" w:rsidRDefault="00E410D6" w:rsidP="00F30EE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2C5B67EA" w14:textId="77777777" w:rsidR="00E410D6" w:rsidRPr="008860F2" w:rsidRDefault="00E410D6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5" w:type="pct"/>
            <w:gridSpan w:val="3"/>
          </w:tcPr>
          <w:p w14:paraId="49AE3B52" w14:textId="77777777" w:rsidR="00E410D6" w:rsidRPr="008860F2" w:rsidRDefault="00E410D6" w:rsidP="0084628A">
            <w:pPr>
              <w:pStyle w:val="BodyText"/>
              <w:spacing w:after="0" w:line="240" w:lineRule="auto"/>
              <w:ind w:left="-108" w:right="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3C26A549" w14:textId="77777777" w:rsidR="00E410D6" w:rsidRPr="008860F2" w:rsidRDefault="00E410D6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319FBBF6" w14:textId="77777777" w:rsidR="00E410D6" w:rsidRPr="008860F2" w:rsidRDefault="00E410D6" w:rsidP="00F30EE9">
            <w:pPr>
              <w:pStyle w:val="BodyText"/>
              <w:tabs>
                <w:tab w:val="decimal" w:pos="522"/>
                <w:tab w:val="left" w:pos="61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  <w:gridSpan w:val="2"/>
          </w:tcPr>
          <w:p w14:paraId="57FA890F" w14:textId="77777777" w:rsidR="00E410D6" w:rsidRPr="008860F2" w:rsidRDefault="00E410D6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14:paraId="4168E33C" w14:textId="77777777" w:rsidR="00E410D6" w:rsidRPr="008860F2" w:rsidRDefault="00E410D6" w:rsidP="00F30EE9">
            <w:pPr>
              <w:pStyle w:val="BodyText"/>
              <w:tabs>
                <w:tab w:val="decimal" w:pos="522"/>
                <w:tab w:val="left" w:pos="61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0EE9" w:rsidRPr="008860F2" w14:paraId="3A7D3C8A" w14:textId="77777777" w:rsidTr="00733BF0">
        <w:trPr>
          <w:gridAfter w:val="1"/>
          <w:wAfter w:w="4" w:type="pct"/>
        </w:trPr>
        <w:tc>
          <w:tcPr>
            <w:tcW w:w="2191" w:type="pct"/>
          </w:tcPr>
          <w:p w14:paraId="003F6B82" w14:textId="77777777" w:rsidR="00F30EE9" w:rsidRPr="008860F2" w:rsidRDefault="00F30EE9" w:rsidP="00F30EE9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608" w:type="pct"/>
            <w:gridSpan w:val="2"/>
          </w:tcPr>
          <w:p w14:paraId="1C0C12A6" w14:textId="77777777" w:rsidR="00F30EE9" w:rsidRPr="008860F2" w:rsidRDefault="00F30EE9" w:rsidP="00F30EE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16343B88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5" w:type="pct"/>
            <w:gridSpan w:val="3"/>
          </w:tcPr>
          <w:p w14:paraId="6CDC8E5F" w14:textId="77777777" w:rsidR="00F30EE9" w:rsidRPr="008860F2" w:rsidRDefault="00F30EE9" w:rsidP="0084628A">
            <w:pPr>
              <w:pStyle w:val="BodyText"/>
              <w:spacing w:after="0" w:line="240" w:lineRule="auto"/>
              <w:ind w:left="-108" w:right="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644EB4AA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3A75DC2A" w14:textId="77777777" w:rsidR="00F30EE9" w:rsidRPr="008860F2" w:rsidRDefault="00F30EE9" w:rsidP="00F30EE9">
            <w:pPr>
              <w:pStyle w:val="BodyText"/>
              <w:tabs>
                <w:tab w:val="decimal" w:pos="522"/>
                <w:tab w:val="left" w:pos="61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  <w:gridSpan w:val="2"/>
          </w:tcPr>
          <w:p w14:paraId="568BFB24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14:paraId="532E83A5" w14:textId="77777777" w:rsidR="00F30EE9" w:rsidRPr="008860F2" w:rsidRDefault="00F30EE9" w:rsidP="00F30EE9">
            <w:pPr>
              <w:pStyle w:val="BodyText"/>
              <w:tabs>
                <w:tab w:val="decimal" w:pos="522"/>
                <w:tab w:val="left" w:pos="61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4628A" w:rsidRPr="008860F2" w14:paraId="3922740D" w14:textId="77777777" w:rsidTr="00733BF0">
        <w:trPr>
          <w:gridAfter w:val="1"/>
          <w:wAfter w:w="4" w:type="pct"/>
        </w:trPr>
        <w:tc>
          <w:tcPr>
            <w:tcW w:w="2191" w:type="pct"/>
          </w:tcPr>
          <w:p w14:paraId="71884DAD" w14:textId="77777777" w:rsidR="0084628A" w:rsidRPr="008860F2" w:rsidRDefault="0084628A" w:rsidP="0084628A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8" w:type="pct"/>
            <w:gridSpan w:val="2"/>
          </w:tcPr>
          <w:p w14:paraId="1518D3FF" w14:textId="16B6AD82" w:rsidR="0084628A" w:rsidRPr="008860F2" w:rsidRDefault="00B16753" w:rsidP="001B6A82">
            <w:pPr>
              <w:pStyle w:val="BodyText"/>
              <w:tabs>
                <w:tab w:val="decimal" w:pos="654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748991B6" w14:textId="77777777" w:rsidR="0084628A" w:rsidRPr="008860F2" w:rsidRDefault="0084628A" w:rsidP="0084628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5" w:type="pct"/>
            <w:gridSpan w:val="3"/>
          </w:tcPr>
          <w:p w14:paraId="5CA7D62C" w14:textId="77777777" w:rsidR="0084628A" w:rsidRPr="008860F2" w:rsidRDefault="0084628A" w:rsidP="001B6A82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2DD034EC" w14:textId="77777777" w:rsidR="0084628A" w:rsidRPr="008860F2" w:rsidRDefault="0084628A" w:rsidP="0084628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278AFA88" w14:textId="49660125" w:rsidR="0084628A" w:rsidRPr="008860F2" w:rsidRDefault="001D3264" w:rsidP="001B6A82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56.54</w:t>
            </w:r>
          </w:p>
        </w:tc>
        <w:tc>
          <w:tcPr>
            <w:tcW w:w="150" w:type="pct"/>
            <w:gridSpan w:val="2"/>
          </w:tcPr>
          <w:p w14:paraId="19BA011C" w14:textId="77777777" w:rsidR="0084628A" w:rsidRPr="008860F2" w:rsidRDefault="0084628A" w:rsidP="0084628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14:paraId="0FC95083" w14:textId="77777777" w:rsidR="0084628A" w:rsidRPr="008860F2" w:rsidRDefault="0084628A" w:rsidP="001B6A82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0.71</w:t>
            </w:r>
          </w:p>
        </w:tc>
      </w:tr>
      <w:tr w:rsidR="0084628A" w:rsidRPr="008860F2" w14:paraId="3B3A5F7D" w14:textId="77777777" w:rsidTr="00733BF0">
        <w:trPr>
          <w:gridAfter w:val="1"/>
          <w:wAfter w:w="4" w:type="pct"/>
        </w:trPr>
        <w:tc>
          <w:tcPr>
            <w:tcW w:w="2191" w:type="pct"/>
          </w:tcPr>
          <w:p w14:paraId="79CAF4FB" w14:textId="77777777" w:rsidR="0084628A" w:rsidRPr="008860F2" w:rsidRDefault="0084628A" w:rsidP="0084628A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08" w:type="pct"/>
            <w:gridSpan w:val="2"/>
          </w:tcPr>
          <w:p w14:paraId="7A252E5A" w14:textId="50D218ED" w:rsidR="0084628A" w:rsidRPr="008860F2" w:rsidRDefault="001D3264" w:rsidP="0084628A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1.13</w:t>
            </w:r>
          </w:p>
        </w:tc>
        <w:tc>
          <w:tcPr>
            <w:tcW w:w="141" w:type="pct"/>
          </w:tcPr>
          <w:p w14:paraId="7F70258F" w14:textId="77777777" w:rsidR="0084628A" w:rsidRPr="008860F2" w:rsidRDefault="0084628A" w:rsidP="0084628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5" w:type="pct"/>
            <w:gridSpan w:val="3"/>
          </w:tcPr>
          <w:p w14:paraId="0C5DCA53" w14:textId="77777777" w:rsidR="0084628A" w:rsidRPr="008860F2" w:rsidRDefault="0084628A" w:rsidP="001B6A8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1.11</w:t>
            </w:r>
          </w:p>
        </w:tc>
        <w:tc>
          <w:tcPr>
            <w:tcW w:w="134" w:type="pct"/>
          </w:tcPr>
          <w:p w14:paraId="052790DF" w14:textId="77777777" w:rsidR="0084628A" w:rsidRPr="008860F2" w:rsidRDefault="0084628A" w:rsidP="0084628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59ED6FC3" w14:textId="1345CD88" w:rsidR="0084628A" w:rsidRPr="008860F2" w:rsidRDefault="001D3264" w:rsidP="0084628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gridSpan w:val="2"/>
          </w:tcPr>
          <w:p w14:paraId="04E560E3" w14:textId="77777777" w:rsidR="0084628A" w:rsidRPr="008860F2" w:rsidRDefault="0084628A" w:rsidP="0084628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14:paraId="6EC29E28" w14:textId="77777777" w:rsidR="0084628A" w:rsidRPr="008860F2" w:rsidRDefault="0084628A" w:rsidP="0084628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84628A" w:rsidRPr="008860F2" w14:paraId="5D7C4806" w14:textId="77777777" w:rsidTr="00733BF0">
        <w:trPr>
          <w:gridAfter w:val="1"/>
          <w:wAfter w:w="4" w:type="pct"/>
        </w:trPr>
        <w:tc>
          <w:tcPr>
            <w:tcW w:w="2191" w:type="pct"/>
          </w:tcPr>
          <w:p w14:paraId="496E1B19" w14:textId="77777777" w:rsidR="0084628A" w:rsidRPr="008860F2" w:rsidRDefault="0084628A" w:rsidP="0084628A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  <w:gridSpan w:val="2"/>
            <w:tcBorders>
              <w:bottom w:val="single" w:sz="4" w:space="0" w:color="auto"/>
            </w:tcBorders>
          </w:tcPr>
          <w:p w14:paraId="20125C02" w14:textId="43CBE8AB" w:rsidR="0084628A" w:rsidRPr="008860F2" w:rsidRDefault="001D3264" w:rsidP="0084628A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5.24</w:t>
            </w:r>
          </w:p>
        </w:tc>
        <w:tc>
          <w:tcPr>
            <w:tcW w:w="141" w:type="pct"/>
          </w:tcPr>
          <w:p w14:paraId="7B608EF7" w14:textId="77777777" w:rsidR="0084628A" w:rsidRPr="008860F2" w:rsidRDefault="0084628A" w:rsidP="0084628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5" w:type="pct"/>
            <w:gridSpan w:val="3"/>
            <w:tcBorders>
              <w:bottom w:val="single" w:sz="4" w:space="0" w:color="auto"/>
            </w:tcBorders>
          </w:tcPr>
          <w:p w14:paraId="42599C8E" w14:textId="77777777" w:rsidR="0084628A" w:rsidRPr="008860F2" w:rsidRDefault="0084628A" w:rsidP="001B6A8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1.15</w:t>
            </w:r>
          </w:p>
        </w:tc>
        <w:tc>
          <w:tcPr>
            <w:tcW w:w="134" w:type="pct"/>
          </w:tcPr>
          <w:p w14:paraId="02D7D320" w14:textId="77777777" w:rsidR="0084628A" w:rsidRPr="008860F2" w:rsidRDefault="0084628A" w:rsidP="0084628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2CCB1671" w14:textId="36A96F0B" w:rsidR="0084628A" w:rsidRPr="008860F2" w:rsidRDefault="001D3264" w:rsidP="001B6A82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2.39</w:t>
            </w:r>
          </w:p>
        </w:tc>
        <w:tc>
          <w:tcPr>
            <w:tcW w:w="150" w:type="pct"/>
            <w:gridSpan w:val="2"/>
          </w:tcPr>
          <w:p w14:paraId="0628C027" w14:textId="77777777" w:rsidR="0084628A" w:rsidRPr="008860F2" w:rsidRDefault="0084628A" w:rsidP="0084628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64604D24" w14:textId="77777777" w:rsidR="0084628A" w:rsidRPr="008860F2" w:rsidRDefault="0084628A" w:rsidP="001B6A82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0.17</w:t>
            </w:r>
          </w:p>
        </w:tc>
      </w:tr>
      <w:tr w:rsidR="0084628A" w:rsidRPr="008860F2" w14:paraId="603734E9" w14:textId="77777777" w:rsidTr="00733BF0">
        <w:trPr>
          <w:gridAfter w:val="1"/>
          <w:wAfter w:w="4" w:type="pct"/>
        </w:trPr>
        <w:tc>
          <w:tcPr>
            <w:tcW w:w="2191" w:type="pct"/>
          </w:tcPr>
          <w:p w14:paraId="03E4083E" w14:textId="77777777" w:rsidR="0084628A" w:rsidRPr="008860F2" w:rsidRDefault="0084628A" w:rsidP="0084628A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</w:tcBorders>
          </w:tcPr>
          <w:p w14:paraId="5E1CE1E0" w14:textId="0FF0DC20" w:rsidR="0084628A" w:rsidRPr="008860F2" w:rsidRDefault="001D3264" w:rsidP="0084628A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6.37</w:t>
            </w:r>
          </w:p>
        </w:tc>
        <w:tc>
          <w:tcPr>
            <w:tcW w:w="141" w:type="pct"/>
          </w:tcPr>
          <w:p w14:paraId="151246CA" w14:textId="77777777" w:rsidR="0084628A" w:rsidRPr="008860F2" w:rsidRDefault="0084628A" w:rsidP="0084628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gridSpan w:val="3"/>
            <w:tcBorders>
              <w:top w:val="single" w:sz="4" w:space="0" w:color="auto"/>
            </w:tcBorders>
          </w:tcPr>
          <w:p w14:paraId="793262E2" w14:textId="77777777" w:rsidR="0084628A" w:rsidRPr="008860F2" w:rsidRDefault="0084628A" w:rsidP="001B6A82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2.26</w:t>
            </w:r>
          </w:p>
        </w:tc>
        <w:tc>
          <w:tcPr>
            <w:tcW w:w="134" w:type="pct"/>
          </w:tcPr>
          <w:p w14:paraId="1D087E73" w14:textId="77777777" w:rsidR="0084628A" w:rsidRPr="008860F2" w:rsidRDefault="0084628A" w:rsidP="0084628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69E7CF7A" w14:textId="47912BED" w:rsidR="0084628A" w:rsidRPr="008860F2" w:rsidRDefault="001D3264" w:rsidP="001B6A82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58.93</w:t>
            </w:r>
          </w:p>
        </w:tc>
        <w:tc>
          <w:tcPr>
            <w:tcW w:w="150" w:type="pct"/>
            <w:gridSpan w:val="2"/>
          </w:tcPr>
          <w:p w14:paraId="7D0F6305" w14:textId="77777777" w:rsidR="0084628A" w:rsidRPr="008860F2" w:rsidRDefault="0084628A" w:rsidP="0084628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52569FA4" w14:textId="77777777" w:rsidR="0084628A" w:rsidRPr="008860F2" w:rsidRDefault="0084628A" w:rsidP="001B6A82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0.88</w:t>
            </w:r>
          </w:p>
        </w:tc>
      </w:tr>
      <w:tr w:rsidR="0084628A" w:rsidRPr="008860F2" w14:paraId="0D2D6D73" w14:textId="77777777" w:rsidTr="00733BF0">
        <w:trPr>
          <w:gridAfter w:val="1"/>
          <w:wAfter w:w="4" w:type="pct"/>
        </w:trPr>
        <w:tc>
          <w:tcPr>
            <w:tcW w:w="2191" w:type="pct"/>
          </w:tcPr>
          <w:p w14:paraId="40F5C2C9" w14:textId="77777777" w:rsidR="0084628A" w:rsidRPr="008860F2" w:rsidRDefault="0084628A" w:rsidP="0084628A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608" w:type="pct"/>
            <w:gridSpan w:val="2"/>
            <w:tcBorders>
              <w:bottom w:val="single" w:sz="4" w:space="0" w:color="auto"/>
            </w:tcBorders>
          </w:tcPr>
          <w:p w14:paraId="2F3E6154" w14:textId="73F78CE5" w:rsidR="0084628A" w:rsidRPr="008860F2" w:rsidRDefault="001D3264" w:rsidP="005640E1">
            <w:pPr>
              <w:pStyle w:val="BodyText"/>
              <w:tabs>
                <w:tab w:val="decimal" w:pos="585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(1.13)</w:t>
            </w:r>
          </w:p>
        </w:tc>
        <w:tc>
          <w:tcPr>
            <w:tcW w:w="141" w:type="pct"/>
          </w:tcPr>
          <w:p w14:paraId="072891DC" w14:textId="77777777" w:rsidR="0084628A" w:rsidRPr="008860F2" w:rsidRDefault="0084628A" w:rsidP="0084628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5" w:type="pct"/>
            <w:gridSpan w:val="3"/>
            <w:tcBorders>
              <w:bottom w:val="single" w:sz="4" w:space="0" w:color="auto"/>
            </w:tcBorders>
          </w:tcPr>
          <w:p w14:paraId="3A705D32" w14:textId="77777777" w:rsidR="0084628A" w:rsidRPr="008860F2" w:rsidRDefault="0084628A" w:rsidP="001B6A82">
            <w:pPr>
              <w:pStyle w:val="BodyText"/>
              <w:tabs>
                <w:tab w:val="decimal" w:pos="501"/>
              </w:tabs>
              <w:spacing w:after="0" w:line="240" w:lineRule="auto"/>
              <w:ind w:left="-108" w:right="-156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1.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11)</w:t>
            </w:r>
          </w:p>
        </w:tc>
        <w:tc>
          <w:tcPr>
            <w:tcW w:w="134" w:type="pct"/>
          </w:tcPr>
          <w:p w14:paraId="03B40A74" w14:textId="77777777" w:rsidR="0084628A" w:rsidRPr="008860F2" w:rsidRDefault="0084628A" w:rsidP="0084628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2D01BBF7" w14:textId="554A7230" w:rsidR="0084628A" w:rsidRPr="008860F2" w:rsidRDefault="001D3264" w:rsidP="0084628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gridSpan w:val="2"/>
          </w:tcPr>
          <w:p w14:paraId="3694B292" w14:textId="77777777" w:rsidR="0084628A" w:rsidRPr="008860F2" w:rsidRDefault="0084628A" w:rsidP="0084628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01935B97" w14:textId="77777777" w:rsidR="0084628A" w:rsidRPr="008860F2" w:rsidRDefault="0084628A" w:rsidP="005640E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84628A" w:rsidRPr="008860F2" w14:paraId="2E1E7929" w14:textId="77777777" w:rsidTr="00733BF0">
        <w:trPr>
          <w:gridAfter w:val="1"/>
          <w:wAfter w:w="4" w:type="pct"/>
        </w:trPr>
        <w:tc>
          <w:tcPr>
            <w:tcW w:w="2191" w:type="pct"/>
          </w:tcPr>
          <w:p w14:paraId="22CC9418" w14:textId="77777777" w:rsidR="0084628A" w:rsidRPr="008860F2" w:rsidRDefault="0084628A" w:rsidP="0084628A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</w:tcBorders>
          </w:tcPr>
          <w:p w14:paraId="1D5A2E5B" w14:textId="64160A05" w:rsidR="0084628A" w:rsidRPr="008860F2" w:rsidRDefault="001D3264" w:rsidP="0084628A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5.24</w:t>
            </w:r>
          </w:p>
        </w:tc>
        <w:tc>
          <w:tcPr>
            <w:tcW w:w="141" w:type="pct"/>
          </w:tcPr>
          <w:p w14:paraId="27B11BC9" w14:textId="77777777" w:rsidR="0084628A" w:rsidRPr="008860F2" w:rsidRDefault="0084628A" w:rsidP="0084628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gridSpan w:val="3"/>
            <w:tcBorders>
              <w:top w:val="single" w:sz="4" w:space="0" w:color="auto"/>
            </w:tcBorders>
          </w:tcPr>
          <w:p w14:paraId="5083AB1F" w14:textId="77777777" w:rsidR="0084628A" w:rsidRPr="008860F2" w:rsidRDefault="0084628A" w:rsidP="001B6A82">
            <w:pPr>
              <w:pStyle w:val="BodyText"/>
              <w:tabs>
                <w:tab w:val="decimal" w:pos="501"/>
              </w:tabs>
              <w:spacing w:after="0" w:line="240" w:lineRule="auto"/>
              <w:ind w:left="-108" w:right="-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1.15</w:t>
            </w:r>
          </w:p>
        </w:tc>
        <w:tc>
          <w:tcPr>
            <w:tcW w:w="134" w:type="pct"/>
          </w:tcPr>
          <w:p w14:paraId="6648B630" w14:textId="77777777" w:rsidR="0084628A" w:rsidRPr="008860F2" w:rsidRDefault="0084628A" w:rsidP="0084628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0E824394" w14:textId="65DDADFC" w:rsidR="0084628A" w:rsidRPr="008860F2" w:rsidRDefault="001D3264" w:rsidP="001B6A82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58.93</w:t>
            </w:r>
          </w:p>
        </w:tc>
        <w:tc>
          <w:tcPr>
            <w:tcW w:w="150" w:type="pct"/>
            <w:gridSpan w:val="2"/>
          </w:tcPr>
          <w:p w14:paraId="36674D13" w14:textId="77777777" w:rsidR="0084628A" w:rsidRPr="008860F2" w:rsidRDefault="0084628A" w:rsidP="0084628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3404903E" w14:textId="77777777" w:rsidR="0084628A" w:rsidRPr="008860F2" w:rsidRDefault="0084628A" w:rsidP="001B6A82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0.88</w:t>
            </w:r>
          </w:p>
        </w:tc>
      </w:tr>
      <w:tr w:rsidR="000F1BD9" w:rsidRPr="008860F2" w14:paraId="7D12CADA" w14:textId="77777777" w:rsidTr="00733BF0">
        <w:trPr>
          <w:gridAfter w:val="1"/>
          <w:wAfter w:w="4" w:type="pct"/>
        </w:trPr>
        <w:tc>
          <w:tcPr>
            <w:tcW w:w="2191" w:type="pct"/>
          </w:tcPr>
          <w:p w14:paraId="0EA38C87" w14:textId="77777777" w:rsidR="000F1BD9" w:rsidRPr="008860F2" w:rsidRDefault="000F1BD9" w:rsidP="00F30EE9">
            <w:pPr>
              <w:spacing w:line="240" w:lineRule="auto"/>
              <w:ind w:right="-20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8" w:type="pct"/>
            <w:gridSpan w:val="2"/>
            <w:tcBorders>
              <w:top w:val="double" w:sz="4" w:space="0" w:color="auto"/>
            </w:tcBorders>
          </w:tcPr>
          <w:p w14:paraId="3352CFD7" w14:textId="77777777" w:rsidR="000F1BD9" w:rsidRPr="008860F2" w:rsidRDefault="000F1BD9" w:rsidP="00F30EE9">
            <w:pPr>
              <w:pStyle w:val="BodyText"/>
              <w:tabs>
                <w:tab w:val="decimal" w:pos="627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0AFC38CF" w14:textId="77777777" w:rsidR="000F1BD9" w:rsidRPr="008860F2" w:rsidRDefault="000F1BD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gridSpan w:val="3"/>
            <w:tcBorders>
              <w:top w:val="double" w:sz="4" w:space="0" w:color="auto"/>
            </w:tcBorders>
          </w:tcPr>
          <w:p w14:paraId="091C1E8A" w14:textId="77777777" w:rsidR="000F1BD9" w:rsidRPr="008860F2" w:rsidRDefault="000F1BD9" w:rsidP="00F30EE9">
            <w:pPr>
              <w:pStyle w:val="BodyText"/>
              <w:tabs>
                <w:tab w:val="decimal" w:pos="627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16CC5699" w14:textId="77777777" w:rsidR="000F1BD9" w:rsidRPr="008860F2" w:rsidRDefault="000F1BD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3822E37B" w14:textId="77777777" w:rsidR="000F1BD9" w:rsidRPr="008860F2" w:rsidRDefault="000F1BD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  <w:gridSpan w:val="2"/>
          </w:tcPr>
          <w:p w14:paraId="2D7DAC7E" w14:textId="77777777" w:rsidR="000F1BD9" w:rsidRPr="008860F2" w:rsidRDefault="000F1BD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</w:tcPr>
          <w:p w14:paraId="494F2A33" w14:textId="77777777" w:rsidR="000F1BD9" w:rsidRPr="008860F2" w:rsidRDefault="000F1BD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81179" w:rsidRPr="008860F2" w14:paraId="6E7111A5" w14:textId="77777777" w:rsidTr="00733BF0">
        <w:tc>
          <w:tcPr>
            <w:tcW w:w="2191" w:type="pct"/>
          </w:tcPr>
          <w:p w14:paraId="274FF063" w14:textId="77777777" w:rsidR="00131B4E" w:rsidRDefault="008F0133" w:rsidP="008F0133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F0133">
              <w:rPr>
                <w:rFonts w:ascii="Angsana New" w:hAnsi="Angsana New"/>
                <w:sz w:val="28"/>
                <w:szCs w:val="28"/>
                <w:cs/>
              </w:rPr>
              <w:t>หนี้สูญและหนี้สงสัยจะสูญ</w:t>
            </w:r>
            <w:r w:rsidR="00516F79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9128F9" w:rsidRPr="008860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  <w:p w14:paraId="4B745D5B" w14:textId="02FF9FE9" w:rsidR="009128F9" w:rsidRPr="008860F2" w:rsidRDefault="00131B4E" w:rsidP="00131B4E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AD2D43" w:rsidRPr="008860F2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AD2D43" w:rsidRPr="008860F2">
              <w:rPr>
                <w:rFonts w:ascii="Angsana New" w:hAnsi="Angsana New"/>
                <w:sz w:val="28"/>
                <w:szCs w:val="28"/>
              </w:rPr>
              <w:t>30</w:t>
            </w:r>
            <w:r w:rsidR="00AD2D43" w:rsidRPr="008860F2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14:paraId="4A2E54F5" w14:textId="2C8E53D0" w:rsidR="009128F9" w:rsidRPr="00081179" w:rsidRDefault="00081179" w:rsidP="0008117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81179">
              <w:rPr>
                <w:rFonts w:ascii="Angsana New" w:hAnsi="Angsana New"/>
                <w:b/>
                <w:bCs/>
                <w:sz w:val="28"/>
                <w:szCs w:val="28"/>
              </w:rPr>
              <w:t>0.02</w:t>
            </w:r>
          </w:p>
        </w:tc>
        <w:tc>
          <w:tcPr>
            <w:tcW w:w="161" w:type="pct"/>
            <w:gridSpan w:val="3"/>
            <w:vAlign w:val="bottom"/>
          </w:tcPr>
          <w:p w14:paraId="6E7E203B" w14:textId="77777777" w:rsidR="009128F9" w:rsidRPr="00081179" w:rsidRDefault="009128F9" w:rsidP="006F6DCE">
            <w:pPr>
              <w:tabs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  <w:vAlign w:val="bottom"/>
          </w:tcPr>
          <w:p w14:paraId="77A7607B" w14:textId="6B320FED" w:rsidR="009128F9" w:rsidRPr="00081179" w:rsidRDefault="00081179" w:rsidP="0008117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8117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6B2D41FF" w14:textId="77777777" w:rsidR="009128F9" w:rsidRPr="00081179" w:rsidRDefault="009128F9" w:rsidP="006F6DCE">
            <w:pPr>
              <w:tabs>
                <w:tab w:val="decimal" w:pos="585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tcBorders>
              <w:bottom w:val="double" w:sz="4" w:space="0" w:color="auto"/>
            </w:tcBorders>
            <w:vAlign w:val="bottom"/>
          </w:tcPr>
          <w:p w14:paraId="4249C275" w14:textId="7E554670" w:rsidR="009128F9" w:rsidRPr="00081179" w:rsidRDefault="00081179" w:rsidP="00081179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8117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22B5CEDC" w14:textId="77777777" w:rsidR="009128F9" w:rsidRPr="00081179" w:rsidRDefault="009128F9" w:rsidP="006F6DCE">
            <w:pPr>
              <w:tabs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tcBorders>
              <w:bottom w:val="double" w:sz="4" w:space="0" w:color="auto"/>
            </w:tcBorders>
            <w:vAlign w:val="bottom"/>
          </w:tcPr>
          <w:p w14:paraId="33CD84EC" w14:textId="7A99EE3B" w:rsidR="009128F9" w:rsidRPr="00081179" w:rsidRDefault="00081179" w:rsidP="00081179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8117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57421C4C" w14:textId="77777777" w:rsidR="00081179" w:rsidRDefault="00081179"/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5"/>
        <w:gridCol w:w="1173"/>
        <w:gridCol w:w="272"/>
        <w:gridCol w:w="1090"/>
        <w:gridCol w:w="258"/>
        <w:gridCol w:w="1169"/>
        <w:gridCol w:w="270"/>
        <w:gridCol w:w="1173"/>
      </w:tblGrid>
      <w:tr w:rsidR="00F30EE9" w:rsidRPr="008860F2" w14:paraId="008BE3DA" w14:textId="77777777" w:rsidTr="000F7846">
        <w:tc>
          <w:tcPr>
            <w:tcW w:w="2194" w:type="pct"/>
          </w:tcPr>
          <w:p w14:paraId="0C36E586" w14:textId="5CC74493" w:rsidR="00F30EE9" w:rsidRPr="000F7846" w:rsidRDefault="00F30EE9" w:rsidP="000F7846">
            <w:pPr>
              <w:spacing w:line="240" w:lineRule="auto"/>
              <w:ind w:right="-20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เงินล่วงหน้าค่าก่อสร้าง</w:t>
            </w:r>
            <w:r w:rsidR="000F784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</w:t>
            </w: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สังหาริมทรัพย์พัฒนา</w:t>
            </w:r>
            <w:r w:rsidR="000F784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เพื่อขาย</w:t>
            </w:r>
          </w:p>
        </w:tc>
        <w:tc>
          <w:tcPr>
            <w:tcW w:w="609" w:type="pct"/>
          </w:tcPr>
          <w:p w14:paraId="31100991" w14:textId="77777777" w:rsidR="00F30EE9" w:rsidRPr="008860F2" w:rsidRDefault="00F30EE9" w:rsidP="00F30EE9">
            <w:pPr>
              <w:pStyle w:val="BodyText"/>
              <w:tabs>
                <w:tab w:val="decimal" w:pos="627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4F4BC8E1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</w:tcPr>
          <w:p w14:paraId="29664B56" w14:textId="77777777" w:rsidR="00F30EE9" w:rsidRPr="008860F2" w:rsidRDefault="00F30EE9" w:rsidP="00F30EE9">
            <w:pPr>
              <w:pStyle w:val="BodyText"/>
              <w:tabs>
                <w:tab w:val="decimal" w:pos="627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5464F5C9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</w:tcPr>
          <w:p w14:paraId="40360E2A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74CA3B8B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</w:tcPr>
          <w:p w14:paraId="0D5B3EFB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0EE9" w:rsidRPr="008860F2" w14:paraId="0E252ACE" w14:textId="77777777" w:rsidTr="000F7846">
        <w:tc>
          <w:tcPr>
            <w:tcW w:w="2194" w:type="pct"/>
          </w:tcPr>
          <w:p w14:paraId="0DC1C1DC" w14:textId="1C1E137C" w:rsidR="00F30EE9" w:rsidRPr="008860F2" w:rsidRDefault="008F0133" w:rsidP="00F30EE9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auto"/>
          </w:tcPr>
          <w:p w14:paraId="5D36BB9F" w14:textId="5898CE89" w:rsidR="00F30EE9" w:rsidRPr="008860F2" w:rsidRDefault="009E0D90" w:rsidP="001B6A82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2.82</w:t>
            </w:r>
          </w:p>
        </w:tc>
        <w:tc>
          <w:tcPr>
            <w:tcW w:w="141" w:type="pct"/>
          </w:tcPr>
          <w:p w14:paraId="17C8A8C8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07FFAC91" w14:textId="77777777" w:rsidR="00F30EE9" w:rsidRPr="008860F2" w:rsidRDefault="00F30EE9" w:rsidP="001B6A82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768BFB15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732C4E9C" w14:textId="00B3BF91" w:rsidR="00F30EE9" w:rsidRPr="008860F2" w:rsidRDefault="009E0D90" w:rsidP="001B6A8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05D0ABCA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</w:tcPr>
          <w:p w14:paraId="315B1443" w14:textId="77777777" w:rsidR="00F30EE9" w:rsidRPr="008860F2" w:rsidRDefault="00F30EE9" w:rsidP="001B6A82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8710AE" w:rsidRPr="008860F2" w14:paraId="0E34D03E" w14:textId="77777777" w:rsidTr="000F7846">
        <w:tc>
          <w:tcPr>
            <w:tcW w:w="2194" w:type="pct"/>
          </w:tcPr>
          <w:p w14:paraId="46C94C97" w14:textId="77777777" w:rsidR="008710AE" w:rsidRPr="008860F2" w:rsidRDefault="008710AE" w:rsidP="00F30EE9">
            <w:pPr>
              <w:spacing w:line="240" w:lineRule="auto"/>
              <w:ind w:right="-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  <w:shd w:val="clear" w:color="auto" w:fill="auto"/>
          </w:tcPr>
          <w:p w14:paraId="338C05D6" w14:textId="77777777" w:rsidR="008710AE" w:rsidRPr="008860F2" w:rsidRDefault="008710AE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1DC8B970" w14:textId="77777777" w:rsidR="008710AE" w:rsidRPr="008860F2" w:rsidRDefault="008710AE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387EB73C" w14:textId="77777777" w:rsidR="008710AE" w:rsidRPr="008860F2" w:rsidRDefault="008710AE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70483F74" w14:textId="77777777" w:rsidR="008710AE" w:rsidRPr="008860F2" w:rsidRDefault="008710AE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1EB729FF" w14:textId="77777777" w:rsidR="008710AE" w:rsidRPr="008860F2" w:rsidRDefault="008710AE" w:rsidP="00F30EE9">
            <w:pPr>
              <w:pStyle w:val="BodyText"/>
              <w:tabs>
                <w:tab w:val="left" w:pos="618"/>
              </w:tabs>
              <w:spacing w:after="0" w:line="380" w:lineRule="exact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73D2E1FE" w14:textId="77777777" w:rsidR="008710AE" w:rsidRPr="008860F2" w:rsidRDefault="008710AE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7C34BC9D" w14:textId="77777777" w:rsidR="008710AE" w:rsidRPr="008860F2" w:rsidRDefault="008710AE" w:rsidP="00F30EE9">
            <w:pPr>
              <w:pStyle w:val="BodyText"/>
              <w:tabs>
                <w:tab w:val="left" w:pos="618"/>
              </w:tabs>
              <w:spacing w:after="0" w:line="380" w:lineRule="exact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551C" w:rsidRPr="008860F2" w14:paraId="59A90146" w14:textId="77777777" w:rsidTr="008D551C">
        <w:tc>
          <w:tcPr>
            <w:tcW w:w="2194" w:type="pct"/>
          </w:tcPr>
          <w:p w14:paraId="323E96BC" w14:textId="0C0DCA34" w:rsidR="008D551C" w:rsidRPr="00F42274" w:rsidRDefault="008D551C" w:rsidP="00F30EE9">
            <w:pPr>
              <w:spacing w:line="240" w:lineRule="auto"/>
              <w:ind w:right="-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เงินมัดจำค่าเช่าและค่าบริการ</w:t>
            </w:r>
          </w:p>
        </w:tc>
        <w:tc>
          <w:tcPr>
            <w:tcW w:w="609" w:type="pct"/>
            <w:shd w:val="clear" w:color="auto" w:fill="auto"/>
          </w:tcPr>
          <w:p w14:paraId="26297A66" w14:textId="77777777" w:rsidR="008D551C" w:rsidRPr="00241F1B" w:rsidRDefault="008D551C" w:rsidP="00F30EE9">
            <w:pPr>
              <w:pStyle w:val="BodyText"/>
              <w:tabs>
                <w:tab w:val="decimal" w:pos="522"/>
              </w:tabs>
              <w:spacing w:after="0" w:line="380" w:lineRule="exact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20495534" w14:textId="77777777" w:rsidR="008D551C" w:rsidRPr="00241F1B" w:rsidRDefault="008D551C" w:rsidP="00F30EE9">
            <w:pPr>
              <w:pStyle w:val="BodyText"/>
              <w:tabs>
                <w:tab w:val="decimal" w:pos="522"/>
              </w:tabs>
              <w:spacing w:after="0" w:line="380" w:lineRule="exact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</w:tcPr>
          <w:p w14:paraId="38565D92" w14:textId="77777777" w:rsidR="008D551C" w:rsidRPr="00241F1B" w:rsidRDefault="008D551C" w:rsidP="00F30EE9">
            <w:pPr>
              <w:pStyle w:val="BodyText"/>
              <w:tabs>
                <w:tab w:val="decimal" w:pos="522"/>
              </w:tabs>
              <w:spacing w:after="0" w:line="380" w:lineRule="exact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64506DEC" w14:textId="77777777" w:rsidR="008D551C" w:rsidRPr="00241F1B" w:rsidRDefault="008D551C" w:rsidP="00F30EE9">
            <w:pPr>
              <w:pStyle w:val="BodyText"/>
              <w:tabs>
                <w:tab w:val="decimal" w:pos="522"/>
              </w:tabs>
              <w:spacing w:after="0" w:line="380" w:lineRule="exact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</w:tcPr>
          <w:p w14:paraId="7C95E64D" w14:textId="77777777" w:rsidR="008D551C" w:rsidRPr="00241F1B" w:rsidRDefault="008D551C" w:rsidP="00F30EE9">
            <w:pPr>
              <w:pStyle w:val="BodyText"/>
              <w:tabs>
                <w:tab w:val="decimal" w:pos="522"/>
              </w:tabs>
              <w:spacing w:after="0" w:line="380" w:lineRule="exact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1DB10392" w14:textId="77777777" w:rsidR="008D551C" w:rsidRPr="008860F2" w:rsidRDefault="008D551C" w:rsidP="00F30EE9">
            <w:pPr>
              <w:pStyle w:val="BodyText"/>
              <w:tabs>
                <w:tab w:val="decimal" w:pos="522"/>
              </w:tabs>
              <w:spacing w:after="0" w:line="380" w:lineRule="exact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</w:tcPr>
          <w:p w14:paraId="2AE2CB96" w14:textId="77777777" w:rsidR="008D551C" w:rsidRPr="008860F2" w:rsidRDefault="008D551C" w:rsidP="00F30EE9">
            <w:pPr>
              <w:pStyle w:val="BodyText"/>
              <w:tabs>
                <w:tab w:val="decimal" w:pos="522"/>
              </w:tabs>
              <w:spacing w:after="0" w:line="380" w:lineRule="exact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551C" w:rsidRPr="008860F2" w14:paraId="2A267B48" w14:textId="77777777" w:rsidTr="008D551C">
        <w:tc>
          <w:tcPr>
            <w:tcW w:w="2194" w:type="pct"/>
          </w:tcPr>
          <w:p w14:paraId="34CEA77A" w14:textId="42803153" w:rsidR="008D551C" w:rsidRPr="00F42274" w:rsidRDefault="008D551C" w:rsidP="008D551C">
            <w:pPr>
              <w:spacing w:line="240" w:lineRule="auto"/>
              <w:ind w:right="-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auto"/>
          </w:tcPr>
          <w:p w14:paraId="76FBD64C" w14:textId="265E1DAF" w:rsidR="008D551C" w:rsidRPr="008D551C" w:rsidRDefault="008D551C" w:rsidP="008D551C">
            <w:pPr>
              <w:pStyle w:val="BodyText"/>
              <w:tabs>
                <w:tab w:val="decimal" w:pos="522"/>
              </w:tabs>
              <w:spacing w:after="0" w:line="380" w:lineRule="exact"/>
              <w:ind w:left="48" w:right="27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551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7.00</w:t>
            </w:r>
          </w:p>
        </w:tc>
        <w:tc>
          <w:tcPr>
            <w:tcW w:w="141" w:type="pct"/>
          </w:tcPr>
          <w:p w14:paraId="36591FCA" w14:textId="77777777" w:rsidR="008D551C" w:rsidRPr="008D551C" w:rsidRDefault="008D551C" w:rsidP="008D551C">
            <w:pPr>
              <w:pStyle w:val="BodyText"/>
              <w:tabs>
                <w:tab w:val="decimal" w:pos="522"/>
              </w:tabs>
              <w:spacing w:after="0" w:line="380" w:lineRule="exact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14255DBB" w14:textId="2BDA7D21" w:rsidR="008D551C" w:rsidRPr="008D551C" w:rsidRDefault="008D551C" w:rsidP="008D551C">
            <w:pPr>
              <w:pStyle w:val="BodyText"/>
              <w:tabs>
                <w:tab w:val="decimal" w:pos="522"/>
              </w:tabs>
              <w:spacing w:after="0" w:line="380" w:lineRule="exact"/>
              <w:ind w:left="48" w:right="27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551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7.22</w:t>
            </w:r>
          </w:p>
        </w:tc>
        <w:tc>
          <w:tcPr>
            <w:tcW w:w="134" w:type="pct"/>
          </w:tcPr>
          <w:p w14:paraId="78897E23" w14:textId="77777777" w:rsidR="008D551C" w:rsidRPr="00241F1B" w:rsidRDefault="008D551C" w:rsidP="008D551C">
            <w:pPr>
              <w:pStyle w:val="BodyText"/>
              <w:tabs>
                <w:tab w:val="decimal" w:pos="522"/>
              </w:tabs>
              <w:spacing w:after="0" w:line="380" w:lineRule="exact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4DB8EF30" w14:textId="47667213" w:rsidR="008D551C" w:rsidRPr="00241F1B" w:rsidRDefault="008D551C" w:rsidP="008D551C">
            <w:pPr>
              <w:pStyle w:val="BodyText"/>
              <w:tabs>
                <w:tab w:val="decimal" w:pos="522"/>
              </w:tabs>
              <w:spacing w:after="0" w:line="380" w:lineRule="exact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7.00</w:t>
            </w:r>
          </w:p>
        </w:tc>
        <w:tc>
          <w:tcPr>
            <w:tcW w:w="140" w:type="pct"/>
          </w:tcPr>
          <w:p w14:paraId="4ABCE29F" w14:textId="77777777" w:rsidR="008D551C" w:rsidRPr="008860F2" w:rsidRDefault="008D551C" w:rsidP="008D551C">
            <w:pPr>
              <w:pStyle w:val="BodyText"/>
              <w:tabs>
                <w:tab w:val="decimal" w:pos="522"/>
              </w:tabs>
              <w:spacing w:after="0" w:line="380" w:lineRule="exact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</w:tcPr>
          <w:p w14:paraId="4B4ED3F7" w14:textId="40331240" w:rsidR="008D551C" w:rsidRPr="008860F2" w:rsidRDefault="008D551C" w:rsidP="008D551C">
            <w:pPr>
              <w:pStyle w:val="BodyText"/>
              <w:tabs>
                <w:tab w:val="decimal" w:pos="522"/>
              </w:tabs>
              <w:spacing w:after="0" w:line="380" w:lineRule="exact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6.91</w:t>
            </w:r>
          </w:p>
        </w:tc>
      </w:tr>
      <w:tr w:rsidR="008D551C" w:rsidRPr="008860F2" w14:paraId="64F2B503" w14:textId="77777777" w:rsidTr="008D551C">
        <w:tc>
          <w:tcPr>
            <w:tcW w:w="2194" w:type="pct"/>
          </w:tcPr>
          <w:p w14:paraId="215436C0" w14:textId="77777777" w:rsidR="008D551C" w:rsidRPr="00F42274" w:rsidRDefault="008D551C" w:rsidP="008D551C">
            <w:pPr>
              <w:spacing w:line="240" w:lineRule="auto"/>
              <w:ind w:right="-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  <w:shd w:val="clear" w:color="auto" w:fill="auto"/>
          </w:tcPr>
          <w:p w14:paraId="36C52311" w14:textId="77777777" w:rsidR="008D551C" w:rsidRPr="00241F1B" w:rsidRDefault="008D551C" w:rsidP="008D551C">
            <w:pPr>
              <w:pStyle w:val="BodyText"/>
              <w:tabs>
                <w:tab w:val="decimal" w:pos="522"/>
              </w:tabs>
              <w:spacing w:after="0" w:line="380" w:lineRule="exact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43DF094F" w14:textId="77777777" w:rsidR="008D551C" w:rsidRPr="00241F1B" w:rsidRDefault="008D551C" w:rsidP="008D551C">
            <w:pPr>
              <w:pStyle w:val="BodyText"/>
              <w:tabs>
                <w:tab w:val="decimal" w:pos="522"/>
              </w:tabs>
              <w:spacing w:after="0" w:line="380" w:lineRule="exact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5E74F623" w14:textId="77777777" w:rsidR="008D551C" w:rsidRPr="00241F1B" w:rsidRDefault="008D551C" w:rsidP="008D551C">
            <w:pPr>
              <w:pStyle w:val="BodyText"/>
              <w:tabs>
                <w:tab w:val="decimal" w:pos="522"/>
              </w:tabs>
              <w:spacing w:after="0" w:line="380" w:lineRule="exact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48137FC5" w14:textId="77777777" w:rsidR="008D551C" w:rsidRPr="00241F1B" w:rsidRDefault="008D551C" w:rsidP="008D551C">
            <w:pPr>
              <w:pStyle w:val="BodyText"/>
              <w:tabs>
                <w:tab w:val="decimal" w:pos="522"/>
              </w:tabs>
              <w:spacing w:after="0" w:line="380" w:lineRule="exact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2F19875A" w14:textId="77777777" w:rsidR="008D551C" w:rsidRPr="00241F1B" w:rsidRDefault="008D551C" w:rsidP="008D551C">
            <w:pPr>
              <w:pStyle w:val="BodyText"/>
              <w:tabs>
                <w:tab w:val="decimal" w:pos="522"/>
              </w:tabs>
              <w:spacing w:after="0" w:line="380" w:lineRule="exact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016A58EC" w14:textId="77777777" w:rsidR="008D551C" w:rsidRPr="008860F2" w:rsidRDefault="008D551C" w:rsidP="008D551C">
            <w:pPr>
              <w:pStyle w:val="BodyText"/>
              <w:tabs>
                <w:tab w:val="decimal" w:pos="522"/>
              </w:tabs>
              <w:spacing w:after="0" w:line="380" w:lineRule="exact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67E20550" w14:textId="77777777" w:rsidR="008D551C" w:rsidRPr="008860F2" w:rsidRDefault="008D551C" w:rsidP="008D551C">
            <w:pPr>
              <w:pStyle w:val="BodyText"/>
              <w:tabs>
                <w:tab w:val="decimal" w:pos="522"/>
              </w:tabs>
              <w:spacing w:after="0" w:line="380" w:lineRule="exact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551C" w:rsidRPr="008860F2" w14:paraId="5567D988" w14:textId="77777777" w:rsidTr="000F7846">
        <w:tc>
          <w:tcPr>
            <w:tcW w:w="2194" w:type="pct"/>
          </w:tcPr>
          <w:p w14:paraId="1A61F2E6" w14:textId="1CB2B68D" w:rsidR="008D551C" w:rsidRPr="00F42274" w:rsidRDefault="008D551C" w:rsidP="008D551C">
            <w:pPr>
              <w:spacing w:line="240" w:lineRule="auto"/>
              <w:ind w:right="-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เงินมัดจำ</w:t>
            </w:r>
            <w:r w:rsidRPr="00F4227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609" w:type="pct"/>
            <w:shd w:val="clear" w:color="auto" w:fill="auto"/>
          </w:tcPr>
          <w:p w14:paraId="3AB02CEF" w14:textId="77777777" w:rsidR="008D551C" w:rsidRPr="00241F1B" w:rsidRDefault="008D551C" w:rsidP="008D551C">
            <w:pPr>
              <w:pStyle w:val="BodyText"/>
              <w:tabs>
                <w:tab w:val="decimal" w:pos="522"/>
              </w:tabs>
              <w:spacing w:after="0" w:line="380" w:lineRule="exact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13B89C53" w14:textId="77777777" w:rsidR="008D551C" w:rsidRPr="00241F1B" w:rsidRDefault="008D551C" w:rsidP="008D551C">
            <w:pPr>
              <w:pStyle w:val="BodyText"/>
              <w:tabs>
                <w:tab w:val="decimal" w:pos="522"/>
              </w:tabs>
              <w:spacing w:after="0" w:line="380" w:lineRule="exact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</w:tcPr>
          <w:p w14:paraId="2C51EB47" w14:textId="77777777" w:rsidR="008D551C" w:rsidRPr="00241F1B" w:rsidRDefault="008D551C" w:rsidP="008D551C">
            <w:pPr>
              <w:pStyle w:val="BodyText"/>
              <w:tabs>
                <w:tab w:val="decimal" w:pos="522"/>
              </w:tabs>
              <w:spacing w:after="0" w:line="380" w:lineRule="exact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5DBBD570" w14:textId="77777777" w:rsidR="008D551C" w:rsidRPr="00241F1B" w:rsidRDefault="008D551C" w:rsidP="008D551C">
            <w:pPr>
              <w:pStyle w:val="BodyText"/>
              <w:tabs>
                <w:tab w:val="decimal" w:pos="522"/>
              </w:tabs>
              <w:spacing w:after="0" w:line="380" w:lineRule="exact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</w:tcPr>
          <w:p w14:paraId="09F810F1" w14:textId="77777777" w:rsidR="008D551C" w:rsidRPr="00241F1B" w:rsidRDefault="008D551C" w:rsidP="008D551C">
            <w:pPr>
              <w:pStyle w:val="BodyText"/>
              <w:tabs>
                <w:tab w:val="decimal" w:pos="522"/>
              </w:tabs>
              <w:spacing w:after="0" w:line="380" w:lineRule="exact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0CAEAC92" w14:textId="77777777" w:rsidR="008D551C" w:rsidRPr="008860F2" w:rsidRDefault="008D551C" w:rsidP="008D551C">
            <w:pPr>
              <w:pStyle w:val="BodyText"/>
              <w:tabs>
                <w:tab w:val="decimal" w:pos="522"/>
              </w:tabs>
              <w:spacing w:after="0" w:line="380" w:lineRule="exact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</w:tcPr>
          <w:p w14:paraId="241F074D" w14:textId="77777777" w:rsidR="008D551C" w:rsidRPr="008860F2" w:rsidRDefault="008D551C" w:rsidP="008D551C">
            <w:pPr>
              <w:pStyle w:val="BodyText"/>
              <w:tabs>
                <w:tab w:val="decimal" w:pos="522"/>
              </w:tabs>
              <w:spacing w:after="0" w:line="380" w:lineRule="exact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93F78" w:rsidRPr="008860F2" w14:paraId="7EC29938" w14:textId="77777777" w:rsidTr="000F7846">
        <w:tc>
          <w:tcPr>
            <w:tcW w:w="2194" w:type="pct"/>
          </w:tcPr>
          <w:p w14:paraId="0C1117F7" w14:textId="77777777" w:rsidR="00A93F78" w:rsidRPr="008860F2" w:rsidRDefault="00A93F78" w:rsidP="00A93F78">
            <w:pPr>
              <w:spacing w:line="240" w:lineRule="auto"/>
              <w:ind w:right="-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auto"/>
          </w:tcPr>
          <w:p w14:paraId="06D1253E" w14:textId="0F98745F" w:rsidR="00A93F78" w:rsidRPr="00241F1B" w:rsidRDefault="00A93F78" w:rsidP="00A93F78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241F1B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241F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17</w:t>
            </w:r>
          </w:p>
        </w:tc>
        <w:tc>
          <w:tcPr>
            <w:tcW w:w="141" w:type="pct"/>
          </w:tcPr>
          <w:p w14:paraId="208E6C14" w14:textId="77777777" w:rsidR="00A93F78" w:rsidRPr="00241F1B" w:rsidRDefault="00A93F78" w:rsidP="00A93F78">
            <w:pPr>
              <w:pStyle w:val="BodyText"/>
              <w:tabs>
                <w:tab w:val="decimal" w:pos="627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12D509B8" w14:textId="0BDDAB2C" w:rsidR="00A93F78" w:rsidRPr="00241F1B" w:rsidRDefault="00A93F78" w:rsidP="00A93F78">
            <w:pPr>
              <w:pStyle w:val="BodyText"/>
              <w:tabs>
                <w:tab w:val="decimal" w:pos="501"/>
              </w:tabs>
              <w:spacing w:after="0" w:line="240" w:lineRule="auto"/>
              <w:ind w:left="-108" w:right="-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241F1B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34" w:type="pct"/>
          </w:tcPr>
          <w:p w14:paraId="11E29224" w14:textId="77777777" w:rsidR="00A93F78" w:rsidRPr="00241F1B" w:rsidRDefault="00A93F78" w:rsidP="00A93F78">
            <w:pPr>
              <w:pStyle w:val="BodyText"/>
              <w:tabs>
                <w:tab w:val="decimal" w:pos="627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3C0D2EB1" w14:textId="2B0CD0A8" w:rsidR="00A93F78" w:rsidRPr="00241F1B" w:rsidRDefault="00A93F78" w:rsidP="00A93F78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60C51E4E" w14:textId="77777777" w:rsidR="00A93F78" w:rsidRPr="008860F2" w:rsidRDefault="00A93F78" w:rsidP="00A93F78">
            <w:pPr>
              <w:pStyle w:val="BodyText"/>
              <w:tabs>
                <w:tab w:val="decimal" w:pos="627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</w:tcPr>
          <w:p w14:paraId="052886A8" w14:textId="25AD839E" w:rsidR="00A93F78" w:rsidRPr="008860F2" w:rsidRDefault="00A93F78" w:rsidP="00A93F78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06CE0A7D" w14:textId="77777777" w:rsidR="00A343C8" w:rsidRDefault="00A343C8" w:rsidP="00E42532">
      <w:pPr>
        <w:spacing w:before="240" w:line="240" w:lineRule="auto"/>
        <w:ind w:left="540"/>
        <w:rPr>
          <w:rFonts w:ascii="Angsana New" w:hAnsi="Angsana New"/>
          <w:sz w:val="28"/>
          <w:szCs w:val="28"/>
          <w:cs/>
        </w:rPr>
      </w:pPr>
    </w:p>
    <w:p w14:paraId="091E9CC6" w14:textId="16470D33" w:rsidR="00A343C8" w:rsidRDefault="00A343C8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34194102" w14:textId="297503C6" w:rsidR="005C7516" w:rsidRDefault="00CE2CBC" w:rsidP="00E42532">
      <w:pPr>
        <w:spacing w:before="240"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รายการเคลื่อนไหวของเงินให้กู้ยืมระยะสั้นและดอกเบี้ยค้างรับแก่</w:t>
      </w:r>
      <w:r w:rsidR="006772AF" w:rsidRPr="008860F2">
        <w:rPr>
          <w:rFonts w:ascii="Angsana New" w:hAnsi="Angsana New" w:hint="cs"/>
          <w:sz w:val="28"/>
          <w:szCs w:val="28"/>
          <w:cs/>
        </w:rPr>
        <w:t>บุคคลหรือ</w:t>
      </w:r>
      <w:r w:rsidRPr="008860F2">
        <w:rPr>
          <w:rFonts w:ascii="Angsana New" w:hAnsi="Angsana New"/>
          <w:sz w:val="28"/>
          <w:szCs w:val="28"/>
          <w:cs/>
        </w:rPr>
        <w:t xml:space="preserve">กิจการที่เกี่ยวข้องกันสำหรับแต่ละปีสิ้นสุดวันที่ </w:t>
      </w:r>
      <w:r w:rsidRPr="008860F2">
        <w:rPr>
          <w:rFonts w:ascii="Angsana New" w:hAnsi="Angsana New"/>
          <w:sz w:val="28"/>
          <w:szCs w:val="28"/>
        </w:rPr>
        <w:t xml:space="preserve">30 </w:t>
      </w:r>
      <w:r w:rsidRPr="008860F2">
        <w:rPr>
          <w:rFonts w:ascii="Angsana New" w:hAnsi="Angsana New"/>
          <w:sz w:val="28"/>
          <w:szCs w:val="28"/>
          <w:cs/>
        </w:rPr>
        <w:t>กันยายน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มีดังนี้</w:t>
      </w:r>
    </w:p>
    <w:p w14:paraId="05B8D412" w14:textId="77777777" w:rsidR="00E42532" w:rsidRPr="00E42532" w:rsidRDefault="00E42532" w:rsidP="00E42532">
      <w:pPr>
        <w:spacing w:line="240" w:lineRule="auto"/>
        <w:ind w:left="540"/>
        <w:rPr>
          <w:rFonts w:ascii="Angsana New" w:hAnsi="Angsana New"/>
          <w:sz w:val="16"/>
          <w:szCs w:val="16"/>
          <w:cs/>
        </w:rPr>
      </w:pPr>
    </w:p>
    <w:tbl>
      <w:tblPr>
        <w:tblW w:w="9755" w:type="dxa"/>
        <w:tblInd w:w="450" w:type="dxa"/>
        <w:tblLook w:val="04A0" w:firstRow="1" w:lastRow="0" w:firstColumn="1" w:lastColumn="0" w:noHBand="0" w:noVBand="1"/>
      </w:tblPr>
      <w:tblGrid>
        <w:gridCol w:w="2718"/>
        <w:gridCol w:w="1405"/>
        <w:gridCol w:w="236"/>
        <w:gridCol w:w="1154"/>
        <w:gridCol w:w="252"/>
        <w:gridCol w:w="1092"/>
        <w:gridCol w:w="252"/>
        <w:gridCol w:w="1204"/>
        <w:gridCol w:w="252"/>
        <w:gridCol w:w="1190"/>
      </w:tblGrid>
      <w:tr w:rsidR="00271D4B" w:rsidRPr="008860F2" w14:paraId="2ED2114C" w14:textId="77777777" w:rsidTr="00AA4957">
        <w:trPr>
          <w:tblHeader/>
        </w:trPr>
        <w:tc>
          <w:tcPr>
            <w:tcW w:w="2718" w:type="dxa"/>
            <w:shd w:val="clear" w:color="auto" w:fill="auto"/>
            <w:vAlign w:val="bottom"/>
          </w:tcPr>
          <w:p w14:paraId="47DFAC7D" w14:textId="77777777" w:rsidR="00271D4B" w:rsidRPr="008860F2" w:rsidRDefault="00271D4B" w:rsidP="00C1051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AE90B2D" w14:textId="77777777" w:rsidR="00271D4B" w:rsidRPr="008860F2" w:rsidRDefault="00271D4B" w:rsidP="00C1051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5EC067" w14:textId="77777777" w:rsidR="00271D4B" w:rsidRPr="008860F2" w:rsidRDefault="00271D4B" w:rsidP="00C1051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96" w:type="dxa"/>
            <w:gridSpan w:val="7"/>
            <w:shd w:val="clear" w:color="auto" w:fill="auto"/>
            <w:vAlign w:val="bottom"/>
          </w:tcPr>
          <w:p w14:paraId="1307D70F" w14:textId="77777777" w:rsidR="00271D4B" w:rsidRPr="008860F2" w:rsidRDefault="00271D4B" w:rsidP="00271D4B">
            <w:pPr>
              <w:spacing w:line="240" w:lineRule="auto"/>
              <w:ind w:left="-306" w:right="-120" w:firstLine="2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71D4B" w:rsidRPr="008860F2" w14:paraId="39E7FE47" w14:textId="77777777" w:rsidTr="00AA4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E68F3" w14:textId="77777777" w:rsidR="00271D4B" w:rsidRPr="008860F2" w:rsidRDefault="00271D4B" w:rsidP="00C1051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D120A" w14:textId="77777777" w:rsidR="00271D4B" w:rsidRPr="008860F2" w:rsidRDefault="00271D4B" w:rsidP="00C1051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05E9C25B" w14:textId="77777777" w:rsidR="00271D4B" w:rsidRPr="008860F2" w:rsidRDefault="00271D4B" w:rsidP="00C1051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1E3CA" w14:textId="77777777" w:rsidR="00271D4B" w:rsidRPr="008860F2" w:rsidRDefault="00271D4B" w:rsidP="00C1051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CA834" w14:textId="77777777" w:rsidR="00271D4B" w:rsidRPr="008860F2" w:rsidRDefault="00271D4B" w:rsidP="00C10514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246DBB6B" w14:textId="77777777" w:rsidR="00271D4B" w:rsidRPr="008860F2" w:rsidRDefault="00271D4B" w:rsidP="00C10514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ตุลาคม 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BBA43" w14:textId="77777777" w:rsidR="00271D4B" w:rsidRPr="008860F2" w:rsidRDefault="00271D4B" w:rsidP="00C1051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54D44" w14:textId="77777777" w:rsidR="00271D4B" w:rsidRPr="008860F2" w:rsidRDefault="00271D4B" w:rsidP="00C1051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21AFE" w14:textId="77777777" w:rsidR="00271D4B" w:rsidRPr="008860F2" w:rsidRDefault="00271D4B" w:rsidP="00C1051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274B1" w14:textId="77777777" w:rsidR="00271D4B" w:rsidRPr="008860F2" w:rsidRDefault="00271D4B" w:rsidP="00C1051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36BC9" w14:textId="77777777" w:rsidR="00271D4B" w:rsidRPr="008860F2" w:rsidRDefault="00271D4B" w:rsidP="00C1051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AF4C8" w14:textId="77777777" w:rsidR="00271D4B" w:rsidRPr="008860F2" w:rsidRDefault="00271D4B" w:rsidP="00C1051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77BD72BF" w14:textId="77777777" w:rsidR="00271D4B" w:rsidRPr="008860F2" w:rsidRDefault="00271D4B" w:rsidP="00C1051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271D4B" w:rsidRPr="008860F2" w14:paraId="43C86F3D" w14:textId="77777777" w:rsidTr="00AA4957">
        <w:trPr>
          <w:tblHeader/>
        </w:trPr>
        <w:tc>
          <w:tcPr>
            <w:tcW w:w="2718" w:type="dxa"/>
            <w:shd w:val="clear" w:color="auto" w:fill="auto"/>
            <w:vAlign w:val="bottom"/>
          </w:tcPr>
          <w:p w14:paraId="1412AB0F" w14:textId="77777777" w:rsidR="00271D4B" w:rsidRPr="008860F2" w:rsidRDefault="00271D4B" w:rsidP="00C1051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B3919F2" w14:textId="77777777" w:rsidR="00271D4B" w:rsidRPr="008860F2" w:rsidRDefault="00271D4B" w:rsidP="00C1051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 w:rsidR="00F30EE9" w:rsidRPr="008860F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A514EE" w14:textId="77777777" w:rsidR="00271D4B" w:rsidRPr="008860F2" w:rsidRDefault="00271D4B" w:rsidP="00C1051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020DB43" w14:textId="77777777" w:rsidR="00271D4B" w:rsidRPr="008860F2" w:rsidRDefault="00271D4B" w:rsidP="00C10514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 w:rsidR="0032492B" w:rsidRPr="008860F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78842EE" w14:textId="77777777" w:rsidR="00271D4B" w:rsidRPr="008860F2" w:rsidRDefault="00271D4B" w:rsidP="00C1051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117C50AC" w14:textId="77777777" w:rsidR="00271D4B" w:rsidRPr="008860F2" w:rsidRDefault="00271D4B" w:rsidP="00C1051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92F9EC7" w14:textId="77777777" w:rsidR="00271D4B" w:rsidRPr="008860F2" w:rsidRDefault="00271D4B" w:rsidP="00C1051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2EB341C" w14:textId="77777777" w:rsidR="00271D4B" w:rsidRPr="008860F2" w:rsidRDefault="00271D4B" w:rsidP="00C1051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43B0969" w14:textId="77777777" w:rsidR="00271D4B" w:rsidRPr="008860F2" w:rsidRDefault="00271D4B" w:rsidP="00C1051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7E4E8EC" w14:textId="77777777" w:rsidR="00271D4B" w:rsidRPr="008860F2" w:rsidRDefault="00271D4B" w:rsidP="00C1051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 w:rsidR="00F30EE9" w:rsidRPr="008860F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71D4B" w:rsidRPr="008860F2" w14:paraId="2BC57462" w14:textId="77777777" w:rsidTr="00AA4957">
        <w:trPr>
          <w:tblHeader/>
        </w:trPr>
        <w:tc>
          <w:tcPr>
            <w:tcW w:w="2718" w:type="dxa"/>
            <w:shd w:val="clear" w:color="auto" w:fill="auto"/>
          </w:tcPr>
          <w:p w14:paraId="7B605844" w14:textId="77777777" w:rsidR="00271D4B" w:rsidRPr="008860F2" w:rsidRDefault="00271D4B" w:rsidP="00C1051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shd w:val="clear" w:color="auto" w:fill="auto"/>
          </w:tcPr>
          <w:p w14:paraId="3A271221" w14:textId="77777777" w:rsidR="00271D4B" w:rsidRPr="008860F2" w:rsidRDefault="00271D4B" w:rsidP="00C1051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07EF4559" w14:textId="77777777" w:rsidR="00271D4B" w:rsidRPr="008860F2" w:rsidRDefault="00271D4B" w:rsidP="00C1051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6" w:type="dxa"/>
            <w:gridSpan w:val="7"/>
            <w:shd w:val="clear" w:color="auto" w:fill="auto"/>
          </w:tcPr>
          <w:p w14:paraId="01441425" w14:textId="77777777" w:rsidR="00271D4B" w:rsidRPr="008860F2" w:rsidRDefault="00271D4B" w:rsidP="00C1051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71D4B" w:rsidRPr="008860F2" w14:paraId="11288294" w14:textId="77777777" w:rsidTr="00AA4957">
        <w:tc>
          <w:tcPr>
            <w:tcW w:w="2718" w:type="dxa"/>
            <w:shd w:val="clear" w:color="auto" w:fill="auto"/>
          </w:tcPr>
          <w:p w14:paraId="510E9C22" w14:textId="77777777" w:rsidR="00271D4B" w:rsidRPr="008860F2" w:rsidRDefault="00271D4B" w:rsidP="00C1051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05" w:type="dxa"/>
            <w:shd w:val="clear" w:color="auto" w:fill="auto"/>
          </w:tcPr>
          <w:p w14:paraId="3888A319" w14:textId="77777777" w:rsidR="00271D4B" w:rsidRPr="008860F2" w:rsidRDefault="00271D4B" w:rsidP="00C1051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CE5D709" w14:textId="77777777" w:rsidR="00271D4B" w:rsidRPr="008860F2" w:rsidRDefault="00271D4B" w:rsidP="00C1051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4877761F" w14:textId="77777777" w:rsidR="00271D4B" w:rsidRPr="008860F2" w:rsidRDefault="00271D4B" w:rsidP="00817507">
            <w:pPr>
              <w:tabs>
                <w:tab w:val="decimal" w:pos="858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29FB54DC" w14:textId="77777777" w:rsidR="00271D4B" w:rsidRPr="008860F2" w:rsidRDefault="00271D4B" w:rsidP="00C1051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shd w:val="clear" w:color="auto" w:fill="auto"/>
          </w:tcPr>
          <w:p w14:paraId="29F34E58" w14:textId="77777777" w:rsidR="00271D4B" w:rsidRPr="008860F2" w:rsidRDefault="00271D4B" w:rsidP="00C10514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76115850" w14:textId="77777777" w:rsidR="00271D4B" w:rsidRPr="008860F2" w:rsidRDefault="00271D4B" w:rsidP="00C1051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275E6CF" w14:textId="77777777" w:rsidR="00271D4B" w:rsidRPr="008860F2" w:rsidRDefault="00271D4B" w:rsidP="00C10514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50243C7C" w14:textId="77777777" w:rsidR="00271D4B" w:rsidRPr="008860F2" w:rsidRDefault="00271D4B" w:rsidP="00C1051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19313E1C" w14:textId="77777777" w:rsidR="00271D4B" w:rsidRPr="008860F2" w:rsidRDefault="00271D4B" w:rsidP="002932D6">
            <w:pPr>
              <w:tabs>
                <w:tab w:val="decimal" w:pos="738"/>
                <w:tab w:val="left" w:pos="99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6D4" w:rsidRPr="008860F2" w14:paraId="71D9076D" w14:textId="77777777" w:rsidTr="00AA4957">
        <w:tc>
          <w:tcPr>
            <w:tcW w:w="2718" w:type="dxa"/>
            <w:shd w:val="clear" w:color="auto" w:fill="auto"/>
          </w:tcPr>
          <w:p w14:paraId="5A262967" w14:textId="77777777" w:rsidR="00A056D4" w:rsidRPr="008860F2" w:rsidRDefault="00A056D4" w:rsidP="00A056D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เงินให้กู้ยืมระยะสั้น</w:t>
            </w:r>
          </w:p>
        </w:tc>
        <w:tc>
          <w:tcPr>
            <w:tcW w:w="1405" w:type="dxa"/>
            <w:shd w:val="clear" w:color="auto" w:fill="auto"/>
          </w:tcPr>
          <w:p w14:paraId="050F32C2" w14:textId="067D1757" w:rsidR="00A056D4" w:rsidRPr="008860F2" w:rsidRDefault="00FD0CBE" w:rsidP="00A056D4">
            <w:pPr>
              <w:spacing w:line="240" w:lineRule="auto"/>
              <w:ind w:left="-8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8.00</w:t>
            </w:r>
            <w:r w:rsidRPr="008860F2">
              <w:rPr>
                <w:rFonts w:ascii="Angsana New" w:hAnsi="Angsana New"/>
                <w:sz w:val="28"/>
                <w:szCs w:val="28"/>
              </w:rPr>
              <w:t>, 9.00</w:t>
            </w:r>
          </w:p>
        </w:tc>
        <w:tc>
          <w:tcPr>
            <w:tcW w:w="236" w:type="dxa"/>
            <w:shd w:val="clear" w:color="auto" w:fill="auto"/>
          </w:tcPr>
          <w:p w14:paraId="331AE3E4" w14:textId="77777777" w:rsidR="00A056D4" w:rsidRPr="008860F2" w:rsidRDefault="00A056D4" w:rsidP="00A056D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29A56A23" w14:textId="77777777" w:rsidR="00A056D4" w:rsidRPr="008860F2" w:rsidRDefault="00A056D4" w:rsidP="00A056D4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7.24</w:t>
            </w:r>
          </w:p>
        </w:tc>
        <w:tc>
          <w:tcPr>
            <w:tcW w:w="252" w:type="dxa"/>
            <w:shd w:val="clear" w:color="auto" w:fill="auto"/>
          </w:tcPr>
          <w:p w14:paraId="49E57F0E" w14:textId="77777777" w:rsidR="00A056D4" w:rsidRPr="008860F2" w:rsidRDefault="00A056D4" w:rsidP="00A056D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shd w:val="clear" w:color="auto" w:fill="auto"/>
          </w:tcPr>
          <w:p w14:paraId="04481AB9" w14:textId="41F3D68E" w:rsidR="00A056D4" w:rsidRPr="008860F2" w:rsidRDefault="006F14CA" w:rsidP="00A056D4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D35EE7E" w14:textId="77777777" w:rsidR="00A056D4" w:rsidRPr="008860F2" w:rsidRDefault="00A056D4" w:rsidP="00A056D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790B35F5" w14:textId="427AEBB7" w:rsidR="00A056D4" w:rsidRPr="008860F2" w:rsidRDefault="006F14CA" w:rsidP="00A056D4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 w:hanging="5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E21DE35" w14:textId="77777777" w:rsidR="00A056D4" w:rsidRPr="008860F2" w:rsidRDefault="00A056D4" w:rsidP="00A056D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345667CE" w14:textId="20004B55" w:rsidR="00A056D4" w:rsidRPr="008860F2" w:rsidRDefault="006F14CA" w:rsidP="00A056D4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7.24</w:t>
            </w:r>
          </w:p>
        </w:tc>
      </w:tr>
      <w:tr w:rsidR="00A056D4" w:rsidRPr="008860F2" w14:paraId="0B693844" w14:textId="77777777" w:rsidTr="00AA4957">
        <w:tc>
          <w:tcPr>
            <w:tcW w:w="2718" w:type="dxa"/>
            <w:shd w:val="clear" w:color="auto" w:fill="auto"/>
          </w:tcPr>
          <w:p w14:paraId="2DFEC647" w14:textId="77777777" w:rsidR="00A056D4" w:rsidRPr="008860F2" w:rsidRDefault="00A056D4" w:rsidP="00A056D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ดอกเบี้ยค้างรับ</w:t>
            </w:r>
          </w:p>
        </w:tc>
        <w:tc>
          <w:tcPr>
            <w:tcW w:w="1405" w:type="dxa"/>
            <w:shd w:val="clear" w:color="auto" w:fill="auto"/>
          </w:tcPr>
          <w:p w14:paraId="22095801" w14:textId="77777777" w:rsidR="00A056D4" w:rsidRPr="008860F2" w:rsidRDefault="00A056D4" w:rsidP="00A056D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B81D968" w14:textId="77777777" w:rsidR="00A056D4" w:rsidRPr="008860F2" w:rsidRDefault="00A056D4" w:rsidP="00A056D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1F7E49B8" w14:textId="77777777" w:rsidR="00A056D4" w:rsidRPr="008860F2" w:rsidRDefault="00A056D4" w:rsidP="00A056D4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2.79</w:t>
            </w:r>
          </w:p>
        </w:tc>
        <w:tc>
          <w:tcPr>
            <w:tcW w:w="252" w:type="dxa"/>
            <w:shd w:val="clear" w:color="auto" w:fill="auto"/>
          </w:tcPr>
          <w:p w14:paraId="4ADED0A4" w14:textId="77777777" w:rsidR="00A056D4" w:rsidRPr="008860F2" w:rsidRDefault="00A056D4" w:rsidP="00A056D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shd w:val="clear" w:color="auto" w:fill="auto"/>
          </w:tcPr>
          <w:p w14:paraId="60F6F147" w14:textId="00B19510" w:rsidR="00A056D4" w:rsidRPr="008860F2" w:rsidRDefault="006F14CA" w:rsidP="00A056D4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C93187E" w14:textId="77777777" w:rsidR="00A056D4" w:rsidRPr="008860F2" w:rsidRDefault="00A056D4" w:rsidP="00A056D4">
            <w:pPr>
              <w:pStyle w:val="BodyText"/>
              <w:tabs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21F8299" w14:textId="37B04887" w:rsidR="00A056D4" w:rsidRPr="008860F2" w:rsidRDefault="006F14CA" w:rsidP="00A056D4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DE205EA" w14:textId="77777777" w:rsidR="00A056D4" w:rsidRPr="008860F2" w:rsidRDefault="00A056D4" w:rsidP="00A056D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6309D625" w14:textId="68F2E6EF" w:rsidR="00A056D4" w:rsidRPr="008860F2" w:rsidRDefault="006F14CA" w:rsidP="00A056D4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2.79</w:t>
            </w:r>
          </w:p>
        </w:tc>
      </w:tr>
      <w:tr w:rsidR="00A056D4" w:rsidRPr="008860F2" w14:paraId="2D3861AD" w14:textId="77777777" w:rsidTr="00AA4957">
        <w:tc>
          <w:tcPr>
            <w:tcW w:w="2718" w:type="dxa"/>
            <w:shd w:val="clear" w:color="auto" w:fill="auto"/>
          </w:tcPr>
          <w:p w14:paraId="5EA02E9E" w14:textId="77777777" w:rsidR="00A056D4" w:rsidRPr="008860F2" w:rsidRDefault="00A056D4" w:rsidP="00A056D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05" w:type="dxa"/>
            <w:shd w:val="clear" w:color="auto" w:fill="auto"/>
          </w:tcPr>
          <w:p w14:paraId="422939CA" w14:textId="77777777" w:rsidR="00A056D4" w:rsidRPr="008860F2" w:rsidRDefault="00A056D4" w:rsidP="00A056D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29AE4C8" w14:textId="77777777" w:rsidR="00A056D4" w:rsidRPr="008860F2" w:rsidRDefault="00A056D4" w:rsidP="00A056D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</w:tcPr>
          <w:p w14:paraId="4B47A3CC" w14:textId="77777777" w:rsidR="00A056D4" w:rsidRPr="008860F2" w:rsidRDefault="00A056D4" w:rsidP="00A056D4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10.03</w:t>
            </w:r>
          </w:p>
        </w:tc>
        <w:tc>
          <w:tcPr>
            <w:tcW w:w="252" w:type="dxa"/>
            <w:shd w:val="clear" w:color="auto" w:fill="auto"/>
          </w:tcPr>
          <w:p w14:paraId="1663AC78" w14:textId="77777777" w:rsidR="00A056D4" w:rsidRPr="008860F2" w:rsidRDefault="00A056D4" w:rsidP="00A056D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shd w:val="clear" w:color="auto" w:fill="auto"/>
          </w:tcPr>
          <w:p w14:paraId="08DC2587" w14:textId="77777777" w:rsidR="00A056D4" w:rsidRPr="008860F2" w:rsidRDefault="00A056D4" w:rsidP="00A056D4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00986CC9" w14:textId="77777777" w:rsidR="00A056D4" w:rsidRPr="008860F2" w:rsidRDefault="00A056D4" w:rsidP="00A056D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72920C18" w14:textId="77777777" w:rsidR="00A056D4" w:rsidRPr="008860F2" w:rsidRDefault="00A056D4" w:rsidP="00A056D4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67E6F3F2" w14:textId="77777777" w:rsidR="00A056D4" w:rsidRPr="008860F2" w:rsidRDefault="00A056D4" w:rsidP="00A056D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</w:tcPr>
          <w:p w14:paraId="222980A1" w14:textId="7D588A06" w:rsidR="00A056D4" w:rsidRPr="008860F2" w:rsidRDefault="006F14CA" w:rsidP="00A056D4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10.03</w:t>
            </w:r>
          </w:p>
        </w:tc>
      </w:tr>
      <w:tr w:rsidR="00A056D4" w:rsidRPr="008860F2" w14:paraId="5FBBBC1C" w14:textId="77777777" w:rsidTr="00AA4957">
        <w:tc>
          <w:tcPr>
            <w:tcW w:w="2718" w:type="dxa"/>
            <w:shd w:val="clear" w:color="auto" w:fill="auto"/>
          </w:tcPr>
          <w:p w14:paraId="670804BC" w14:textId="77777777" w:rsidR="00A056D4" w:rsidRPr="008860F2" w:rsidRDefault="00A056D4" w:rsidP="00A056D4">
            <w:pPr>
              <w:spacing w:line="240" w:lineRule="auto"/>
              <w:ind w:left="342" w:right="-108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05" w:type="dxa"/>
            <w:shd w:val="clear" w:color="auto" w:fill="auto"/>
          </w:tcPr>
          <w:p w14:paraId="39AA86CD" w14:textId="77777777" w:rsidR="00A056D4" w:rsidRPr="008860F2" w:rsidRDefault="00A056D4" w:rsidP="00A056D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E022C87" w14:textId="77777777" w:rsidR="00A056D4" w:rsidRPr="008860F2" w:rsidRDefault="00A056D4" w:rsidP="00A056D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147330E1" w14:textId="77777777" w:rsidR="00A056D4" w:rsidRPr="008860F2" w:rsidRDefault="00A056D4" w:rsidP="00A056D4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(10.03)</w:t>
            </w:r>
          </w:p>
        </w:tc>
        <w:tc>
          <w:tcPr>
            <w:tcW w:w="252" w:type="dxa"/>
            <w:shd w:val="clear" w:color="auto" w:fill="auto"/>
          </w:tcPr>
          <w:p w14:paraId="2226E88E" w14:textId="77777777" w:rsidR="00A056D4" w:rsidRPr="008860F2" w:rsidRDefault="00A056D4" w:rsidP="00A056D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shd w:val="clear" w:color="auto" w:fill="auto"/>
          </w:tcPr>
          <w:p w14:paraId="49B447A2" w14:textId="77777777" w:rsidR="00A056D4" w:rsidRPr="008860F2" w:rsidRDefault="00A056D4" w:rsidP="00A056D4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242CE699" w14:textId="77777777" w:rsidR="00A056D4" w:rsidRPr="008860F2" w:rsidRDefault="00A056D4" w:rsidP="00A056D4">
            <w:pPr>
              <w:tabs>
                <w:tab w:val="decimal" w:pos="522"/>
              </w:tabs>
              <w:spacing w:line="240" w:lineRule="auto"/>
              <w:ind w:left="-10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9973FC4" w14:textId="77777777" w:rsidR="00A056D4" w:rsidRPr="008860F2" w:rsidRDefault="00A056D4" w:rsidP="00A056D4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6A762747" w14:textId="77777777" w:rsidR="00A056D4" w:rsidRPr="008860F2" w:rsidRDefault="00A056D4" w:rsidP="00A056D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51CDD045" w14:textId="569D5C6A" w:rsidR="00A056D4" w:rsidRPr="008860F2" w:rsidRDefault="006F14CA" w:rsidP="00A056D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(10.03)</w:t>
            </w:r>
          </w:p>
        </w:tc>
      </w:tr>
      <w:tr w:rsidR="00A056D4" w:rsidRPr="008860F2" w14:paraId="30C2B36D" w14:textId="77777777" w:rsidTr="00AA4957">
        <w:tc>
          <w:tcPr>
            <w:tcW w:w="2718" w:type="dxa"/>
            <w:shd w:val="clear" w:color="auto" w:fill="auto"/>
          </w:tcPr>
          <w:p w14:paraId="402C5E3B" w14:textId="77777777" w:rsidR="00A056D4" w:rsidRPr="008860F2" w:rsidRDefault="00A056D4" w:rsidP="00A056D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05" w:type="dxa"/>
            <w:shd w:val="clear" w:color="auto" w:fill="auto"/>
          </w:tcPr>
          <w:p w14:paraId="0127D208" w14:textId="77777777" w:rsidR="00A056D4" w:rsidRPr="008860F2" w:rsidRDefault="00A056D4" w:rsidP="00A056D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FB13327" w14:textId="77777777" w:rsidR="00A056D4" w:rsidRPr="008860F2" w:rsidRDefault="00A056D4" w:rsidP="00A056D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44C7C" w14:textId="77777777" w:rsidR="00A056D4" w:rsidRPr="008860F2" w:rsidRDefault="00A056D4" w:rsidP="006F14CA">
            <w:pPr>
              <w:pStyle w:val="BodyText"/>
              <w:tabs>
                <w:tab w:val="decimal" w:pos="66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BF73D63" w14:textId="77777777" w:rsidR="00A056D4" w:rsidRPr="008860F2" w:rsidRDefault="00A056D4" w:rsidP="00A056D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2" w:type="dxa"/>
            <w:shd w:val="clear" w:color="auto" w:fill="auto"/>
          </w:tcPr>
          <w:p w14:paraId="66FAE10B" w14:textId="77777777" w:rsidR="00A056D4" w:rsidRPr="008860F2" w:rsidRDefault="00A056D4" w:rsidP="00A056D4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41985A48" w14:textId="77777777" w:rsidR="00A056D4" w:rsidRPr="008860F2" w:rsidRDefault="00A056D4" w:rsidP="00A056D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0CCC5C98" w14:textId="77777777" w:rsidR="00A056D4" w:rsidRPr="008860F2" w:rsidRDefault="00A056D4" w:rsidP="00A056D4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1708DDEE" w14:textId="77777777" w:rsidR="00A056D4" w:rsidRPr="008860F2" w:rsidRDefault="00A056D4" w:rsidP="00A056D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36BB77" w14:textId="44AC6265" w:rsidR="00A056D4" w:rsidRPr="008860F2" w:rsidRDefault="006F14CA" w:rsidP="006F14CA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386A255B" w14:textId="77777777" w:rsidR="002B4659" w:rsidRPr="00E42532" w:rsidRDefault="002B4659">
      <w:pPr>
        <w:rPr>
          <w:rFonts w:ascii="Angsana New" w:hAnsi="Angsana New"/>
          <w:sz w:val="16"/>
          <w:szCs w:val="16"/>
        </w:rPr>
      </w:pPr>
    </w:p>
    <w:tbl>
      <w:tblPr>
        <w:tblW w:w="96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59"/>
        <w:gridCol w:w="1303"/>
        <w:gridCol w:w="248"/>
        <w:gridCol w:w="1218"/>
        <w:gridCol w:w="255"/>
        <w:gridCol w:w="1162"/>
        <w:gridCol w:w="241"/>
        <w:gridCol w:w="1221"/>
        <w:gridCol w:w="236"/>
        <w:gridCol w:w="1205"/>
      </w:tblGrid>
      <w:tr w:rsidR="002B4659" w:rsidRPr="008860F2" w14:paraId="0CB70407" w14:textId="77777777" w:rsidTr="00E42532">
        <w:trPr>
          <w:tblHeader/>
        </w:trPr>
        <w:tc>
          <w:tcPr>
            <w:tcW w:w="2559" w:type="dxa"/>
            <w:shd w:val="clear" w:color="auto" w:fill="auto"/>
            <w:vAlign w:val="bottom"/>
          </w:tcPr>
          <w:p w14:paraId="5B27D5D8" w14:textId="77777777" w:rsidR="002B4659" w:rsidRPr="008860F2" w:rsidRDefault="002B4659" w:rsidP="003E4163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243ABBE" w14:textId="77777777" w:rsidR="002B4659" w:rsidRPr="008860F2" w:rsidRDefault="002B4659" w:rsidP="003E416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9205D8F" w14:textId="77777777" w:rsidR="002B4659" w:rsidRPr="008860F2" w:rsidRDefault="002B4659" w:rsidP="003E416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38" w:type="dxa"/>
            <w:gridSpan w:val="7"/>
            <w:shd w:val="clear" w:color="auto" w:fill="auto"/>
            <w:vAlign w:val="bottom"/>
          </w:tcPr>
          <w:p w14:paraId="09B20002" w14:textId="77777777" w:rsidR="002B4659" w:rsidRPr="008860F2" w:rsidRDefault="002B4659" w:rsidP="003E4163">
            <w:pPr>
              <w:spacing w:line="240" w:lineRule="auto"/>
              <w:ind w:left="-306" w:right="-120" w:firstLine="2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B4659" w:rsidRPr="008860F2" w14:paraId="3814DD04" w14:textId="77777777" w:rsidTr="00E425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235F7" w14:textId="77777777" w:rsidR="002B4659" w:rsidRPr="008860F2" w:rsidRDefault="002B4659" w:rsidP="003E416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D3221" w14:textId="77777777" w:rsidR="002B4659" w:rsidRPr="008860F2" w:rsidRDefault="002B4659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50F8D6F5" w14:textId="77777777" w:rsidR="002B4659" w:rsidRPr="008860F2" w:rsidRDefault="002B4659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B4CF7" w14:textId="77777777" w:rsidR="002B4659" w:rsidRPr="008860F2" w:rsidRDefault="002B4659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4A960" w14:textId="77777777" w:rsidR="002B4659" w:rsidRPr="008860F2" w:rsidRDefault="002B4659" w:rsidP="003E4163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2A029547" w14:textId="77777777" w:rsidR="002B4659" w:rsidRPr="008860F2" w:rsidRDefault="002B4659" w:rsidP="003E4163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ตุลาคม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5909F" w14:textId="77777777" w:rsidR="002B4659" w:rsidRPr="008860F2" w:rsidRDefault="002B4659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9F6B4" w14:textId="77777777" w:rsidR="002B4659" w:rsidRPr="008860F2" w:rsidRDefault="002B4659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A5A83" w14:textId="77777777" w:rsidR="002B4659" w:rsidRPr="008860F2" w:rsidRDefault="002B4659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F4EFF" w14:textId="77777777" w:rsidR="002B4659" w:rsidRPr="008860F2" w:rsidRDefault="002B4659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66CC6" w14:textId="77777777" w:rsidR="002B4659" w:rsidRPr="008860F2" w:rsidRDefault="002B4659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79D21" w14:textId="77777777" w:rsidR="002B4659" w:rsidRPr="008860F2" w:rsidRDefault="002B4659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0F43D37B" w14:textId="77777777" w:rsidR="002B4659" w:rsidRPr="008860F2" w:rsidRDefault="002B4659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2B4659" w:rsidRPr="008860F2" w14:paraId="2EB4CE5B" w14:textId="77777777" w:rsidTr="00E42532">
        <w:trPr>
          <w:tblHeader/>
        </w:trPr>
        <w:tc>
          <w:tcPr>
            <w:tcW w:w="2559" w:type="dxa"/>
            <w:shd w:val="clear" w:color="auto" w:fill="auto"/>
            <w:vAlign w:val="bottom"/>
          </w:tcPr>
          <w:p w14:paraId="136FB94C" w14:textId="77777777" w:rsidR="002B4659" w:rsidRPr="008860F2" w:rsidRDefault="002B4659" w:rsidP="003E416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0246017" w14:textId="77777777" w:rsidR="002B4659" w:rsidRPr="008860F2" w:rsidRDefault="002B4659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 w:rsidR="00F30EE9" w:rsidRPr="008860F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E873722" w14:textId="77777777" w:rsidR="002B4659" w:rsidRPr="008860F2" w:rsidRDefault="002B4659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345AF8F5" w14:textId="77777777" w:rsidR="002B4659" w:rsidRPr="008860F2" w:rsidRDefault="002B4659" w:rsidP="003E4163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 w:rsidR="00DA76B0" w:rsidRPr="008860F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10D8E2C" w14:textId="77777777" w:rsidR="002B4659" w:rsidRPr="008860F2" w:rsidRDefault="002B4659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013E62F" w14:textId="77777777" w:rsidR="002B4659" w:rsidRPr="008860F2" w:rsidRDefault="002B4659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6725564" w14:textId="77777777" w:rsidR="002B4659" w:rsidRPr="008860F2" w:rsidRDefault="002B4659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5B42BFA2" w14:textId="77777777" w:rsidR="002B4659" w:rsidRPr="008860F2" w:rsidRDefault="002B4659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BE8FAE" w14:textId="77777777" w:rsidR="002B4659" w:rsidRPr="008860F2" w:rsidRDefault="002B4659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B9ADA47" w14:textId="77777777" w:rsidR="002B4659" w:rsidRPr="008860F2" w:rsidRDefault="002B4659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 w:rsidR="00F30EE9" w:rsidRPr="008860F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B4659" w:rsidRPr="008860F2" w14:paraId="48218524" w14:textId="77777777" w:rsidTr="00E42532">
        <w:trPr>
          <w:tblHeader/>
        </w:trPr>
        <w:tc>
          <w:tcPr>
            <w:tcW w:w="2559" w:type="dxa"/>
            <w:shd w:val="clear" w:color="auto" w:fill="auto"/>
          </w:tcPr>
          <w:p w14:paraId="695D3693" w14:textId="77777777" w:rsidR="002B4659" w:rsidRPr="008860F2" w:rsidRDefault="002B4659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3803841D" w14:textId="77777777" w:rsidR="002B4659" w:rsidRPr="008860F2" w:rsidRDefault="002B4659" w:rsidP="003E416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8" w:type="dxa"/>
            <w:shd w:val="clear" w:color="auto" w:fill="auto"/>
          </w:tcPr>
          <w:p w14:paraId="79F016C9" w14:textId="77777777" w:rsidR="002B4659" w:rsidRPr="008860F2" w:rsidRDefault="002B4659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8" w:type="dxa"/>
            <w:gridSpan w:val="7"/>
            <w:shd w:val="clear" w:color="auto" w:fill="auto"/>
          </w:tcPr>
          <w:p w14:paraId="0AA71D73" w14:textId="77777777" w:rsidR="002B4659" w:rsidRPr="008860F2" w:rsidRDefault="002B4659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B4659" w:rsidRPr="008860F2" w14:paraId="38C99A51" w14:textId="77777777" w:rsidTr="00E42532">
        <w:tc>
          <w:tcPr>
            <w:tcW w:w="2559" w:type="dxa"/>
            <w:shd w:val="clear" w:color="auto" w:fill="auto"/>
          </w:tcPr>
          <w:p w14:paraId="48FD910A" w14:textId="77777777" w:rsidR="002B4659" w:rsidRPr="008860F2" w:rsidRDefault="002B4659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03" w:type="dxa"/>
            <w:shd w:val="clear" w:color="auto" w:fill="auto"/>
          </w:tcPr>
          <w:p w14:paraId="42B21A1A" w14:textId="77777777" w:rsidR="002B4659" w:rsidRPr="008860F2" w:rsidRDefault="002B4659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45A03FBF" w14:textId="77777777" w:rsidR="002B4659" w:rsidRPr="008860F2" w:rsidRDefault="002B4659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</w:tcPr>
          <w:p w14:paraId="2FBA563C" w14:textId="77777777" w:rsidR="002B4659" w:rsidRPr="008860F2" w:rsidRDefault="002B4659" w:rsidP="002B4659">
            <w:pPr>
              <w:tabs>
                <w:tab w:val="decimal" w:pos="858"/>
                <w:tab w:val="left" w:pos="948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1A8AF917" w14:textId="77777777" w:rsidR="002B4659" w:rsidRPr="008860F2" w:rsidRDefault="002B4659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6082B128" w14:textId="77777777" w:rsidR="002B4659" w:rsidRPr="008860F2" w:rsidRDefault="002B4659" w:rsidP="003E4163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10D34884" w14:textId="77777777" w:rsidR="002B4659" w:rsidRPr="008860F2" w:rsidRDefault="002B4659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1491A288" w14:textId="77777777" w:rsidR="002B4659" w:rsidRPr="008860F2" w:rsidRDefault="002B4659" w:rsidP="003E4163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150630" w14:textId="77777777" w:rsidR="002B4659" w:rsidRPr="008860F2" w:rsidRDefault="002B4659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B9B1D8D" w14:textId="77777777" w:rsidR="002B4659" w:rsidRPr="008860F2" w:rsidRDefault="002B4659" w:rsidP="003E4163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0EE9" w:rsidRPr="008860F2" w14:paraId="4C645DD1" w14:textId="77777777" w:rsidTr="00E42532">
        <w:tc>
          <w:tcPr>
            <w:tcW w:w="2559" w:type="dxa"/>
            <w:shd w:val="clear" w:color="auto" w:fill="auto"/>
          </w:tcPr>
          <w:p w14:paraId="2931E514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เงินให้กู้ยืมระยะสั้น</w:t>
            </w:r>
          </w:p>
        </w:tc>
        <w:tc>
          <w:tcPr>
            <w:tcW w:w="1303" w:type="dxa"/>
            <w:shd w:val="clear" w:color="auto" w:fill="auto"/>
          </w:tcPr>
          <w:p w14:paraId="7A2DE6F6" w14:textId="77777777" w:rsidR="00F30EE9" w:rsidRPr="008860F2" w:rsidRDefault="00F30EE9" w:rsidP="00F30EE9">
            <w:pPr>
              <w:spacing w:line="240" w:lineRule="auto"/>
              <w:ind w:left="-8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8.00</w:t>
            </w:r>
            <w:r w:rsidRPr="008860F2">
              <w:rPr>
                <w:rFonts w:ascii="Angsana New" w:hAnsi="Angsana New"/>
                <w:sz w:val="28"/>
                <w:szCs w:val="28"/>
              </w:rPr>
              <w:t>, 9.00</w:t>
            </w:r>
          </w:p>
        </w:tc>
        <w:tc>
          <w:tcPr>
            <w:tcW w:w="248" w:type="dxa"/>
            <w:shd w:val="clear" w:color="auto" w:fill="auto"/>
          </w:tcPr>
          <w:p w14:paraId="4E025C22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</w:tcPr>
          <w:p w14:paraId="4B956C6D" w14:textId="77777777" w:rsidR="00F30EE9" w:rsidRPr="008860F2" w:rsidRDefault="00F30EE9" w:rsidP="00AA4957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7.24</w:t>
            </w:r>
          </w:p>
        </w:tc>
        <w:tc>
          <w:tcPr>
            <w:tcW w:w="255" w:type="dxa"/>
            <w:shd w:val="clear" w:color="auto" w:fill="auto"/>
          </w:tcPr>
          <w:p w14:paraId="3E6D76E7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08774594" w14:textId="77777777" w:rsidR="00F30EE9" w:rsidRPr="008860F2" w:rsidRDefault="00F30EE9" w:rsidP="00F30EE9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2B4E115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502BC3CF" w14:textId="77777777" w:rsidR="00F30EE9" w:rsidRPr="008860F2" w:rsidRDefault="00F30EE9" w:rsidP="00F30EE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 w:hanging="54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03CC98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3ECCA861" w14:textId="77777777" w:rsidR="00F30EE9" w:rsidRPr="008860F2" w:rsidRDefault="00F30EE9" w:rsidP="00AA4957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7.24</w:t>
            </w:r>
          </w:p>
        </w:tc>
      </w:tr>
      <w:tr w:rsidR="00F30EE9" w:rsidRPr="008860F2" w14:paraId="274C270D" w14:textId="77777777" w:rsidTr="00E42532">
        <w:tc>
          <w:tcPr>
            <w:tcW w:w="2559" w:type="dxa"/>
            <w:shd w:val="clear" w:color="auto" w:fill="auto"/>
          </w:tcPr>
          <w:p w14:paraId="416FE6D4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ดอกเบี้ยค้างรับ</w:t>
            </w:r>
          </w:p>
        </w:tc>
        <w:tc>
          <w:tcPr>
            <w:tcW w:w="1303" w:type="dxa"/>
            <w:shd w:val="clear" w:color="auto" w:fill="auto"/>
          </w:tcPr>
          <w:p w14:paraId="7CF72CED" w14:textId="77777777" w:rsidR="00F30EE9" w:rsidRPr="008860F2" w:rsidRDefault="00F30EE9" w:rsidP="00F30EE9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31837F1A" w14:textId="77777777" w:rsidR="00F30EE9" w:rsidRPr="008860F2" w:rsidRDefault="00F30EE9" w:rsidP="00F30EE9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</w:tcPr>
          <w:p w14:paraId="1CAFDDCB" w14:textId="77777777" w:rsidR="00F30EE9" w:rsidRPr="008860F2" w:rsidRDefault="00F30EE9" w:rsidP="00AA4957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2.77</w:t>
            </w:r>
          </w:p>
        </w:tc>
        <w:tc>
          <w:tcPr>
            <w:tcW w:w="255" w:type="dxa"/>
            <w:shd w:val="clear" w:color="auto" w:fill="auto"/>
          </w:tcPr>
          <w:p w14:paraId="21DC63F4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1EF34BC1" w14:textId="77777777" w:rsidR="00F30EE9" w:rsidRPr="008860F2" w:rsidRDefault="00F30EE9" w:rsidP="005640E1">
            <w:pPr>
              <w:pStyle w:val="BodyText"/>
              <w:tabs>
                <w:tab w:val="decimal" w:pos="46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  <w:tc>
          <w:tcPr>
            <w:tcW w:w="241" w:type="dxa"/>
            <w:shd w:val="clear" w:color="auto" w:fill="auto"/>
          </w:tcPr>
          <w:p w14:paraId="76ADE2DB" w14:textId="77777777" w:rsidR="00F30EE9" w:rsidRPr="008860F2" w:rsidRDefault="00F30EE9" w:rsidP="00F30EE9">
            <w:pPr>
              <w:pStyle w:val="BodyText"/>
              <w:tabs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07E4F129" w14:textId="77777777" w:rsidR="00F30EE9" w:rsidRPr="008860F2" w:rsidRDefault="00F30EE9" w:rsidP="00F30EE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046046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43EE47FA" w14:textId="77777777" w:rsidR="00F30EE9" w:rsidRPr="008860F2" w:rsidRDefault="00F30EE9" w:rsidP="00AA4957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2.79</w:t>
            </w:r>
          </w:p>
        </w:tc>
      </w:tr>
      <w:tr w:rsidR="00F30EE9" w:rsidRPr="008860F2" w14:paraId="46DE1600" w14:textId="77777777" w:rsidTr="00E42532">
        <w:tc>
          <w:tcPr>
            <w:tcW w:w="2559" w:type="dxa"/>
            <w:shd w:val="clear" w:color="auto" w:fill="auto"/>
          </w:tcPr>
          <w:p w14:paraId="2F82E069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3" w:type="dxa"/>
            <w:shd w:val="clear" w:color="auto" w:fill="auto"/>
          </w:tcPr>
          <w:p w14:paraId="4AE7E8F2" w14:textId="77777777" w:rsidR="00F30EE9" w:rsidRPr="008860F2" w:rsidRDefault="00F30EE9" w:rsidP="00F30EE9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3DE06CB9" w14:textId="77777777" w:rsidR="00F30EE9" w:rsidRPr="008860F2" w:rsidRDefault="00F30EE9" w:rsidP="00F30EE9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</w:tcPr>
          <w:p w14:paraId="65B7C2C1" w14:textId="77777777" w:rsidR="00F30EE9" w:rsidRPr="008860F2" w:rsidRDefault="00F30EE9" w:rsidP="00AA4957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10.01</w:t>
            </w:r>
          </w:p>
        </w:tc>
        <w:tc>
          <w:tcPr>
            <w:tcW w:w="255" w:type="dxa"/>
            <w:shd w:val="clear" w:color="auto" w:fill="auto"/>
          </w:tcPr>
          <w:p w14:paraId="55B7663D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7DA2339" w14:textId="77777777" w:rsidR="00F30EE9" w:rsidRPr="008860F2" w:rsidRDefault="00F30EE9" w:rsidP="005640E1">
            <w:pPr>
              <w:pStyle w:val="BodyText"/>
              <w:tabs>
                <w:tab w:val="decimal" w:pos="46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06864596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682832FA" w14:textId="77777777" w:rsidR="00F30EE9" w:rsidRPr="008860F2" w:rsidRDefault="00F30EE9" w:rsidP="00F30EE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9389675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3AF0E716" w14:textId="77777777" w:rsidR="00F30EE9" w:rsidRPr="008860F2" w:rsidRDefault="00F30EE9" w:rsidP="00AA4957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10.03</w:t>
            </w:r>
          </w:p>
        </w:tc>
      </w:tr>
      <w:tr w:rsidR="00F30EE9" w:rsidRPr="008860F2" w14:paraId="7197EC06" w14:textId="77777777" w:rsidTr="00E42532">
        <w:tc>
          <w:tcPr>
            <w:tcW w:w="2559" w:type="dxa"/>
            <w:shd w:val="clear" w:color="auto" w:fill="auto"/>
          </w:tcPr>
          <w:p w14:paraId="50FEE420" w14:textId="77777777" w:rsidR="00F30EE9" w:rsidRPr="008860F2" w:rsidRDefault="00F30EE9" w:rsidP="00F30EE9">
            <w:pPr>
              <w:spacing w:line="240" w:lineRule="auto"/>
              <w:ind w:left="342" w:right="-108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03" w:type="dxa"/>
            <w:shd w:val="clear" w:color="auto" w:fill="auto"/>
          </w:tcPr>
          <w:p w14:paraId="5D828F91" w14:textId="77777777" w:rsidR="00F30EE9" w:rsidRPr="008860F2" w:rsidRDefault="00F30EE9" w:rsidP="00F30EE9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74CA95C0" w14:textId="77777777" w:rsidR="00F30EE9" w:rsidRPr="008860F2" w:rsidRDefault="00F30EE9" w:rsidP="00F30EE9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1ADFCC0E" w14:textId="77777777" w:rsidR="00F30EE9" w:rsidRPr="00AA4957" w:rsidRDefault="00F30EE9" w:rsidP="00AA4957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A4957">
              <w:rPr>
                <w:rFonts w:ascii="Angsana New" w:hAnsi="Angsana New" w:cs="Angsana New"/>
                <w:sz w:val="28"/>
                <w:szCs w:val="28"/>
                <w:cs/>
              </w:rPr>
              <w:t>(10.01)</w:t>
            </w:r>
          </w:p>
        </w:tc>
        <w:tc>
          <w:tcPr>
            <w:tcW w:w="255" w:type="dxa"/>
            <w:shd w:val="clear" w:color="auto" w:fill="auto"/>
          </w:tcPr>
          <w:p w14:paraId="16A3FEBE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2C7087B5" w14:textId="77777777" w:rsidR="00F30EE9" w:rsidRPr="008860F2" w:rsidRDefault="00F30EE9" w:rsidP="005640E1">
            <w:pPr>
              <w:pStyle w:val="BodyText"/>
              <w:tabs>
                <w:tab w:val="decimal" w:pos="46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(0.02)</w:t>
            </w:r>
          </w:p>
        </w:tc>
        <w:tc>
          <w:tcPr>
            <w:tcW w:w="241" w:type="dxa"/>
            <w:shd w:val="clear" w:color="auto" w:fill="auto"/>
          </w:tcPr>
          <w:p w14:paraId="7412E592" w14:textId="77777777" w:rsidR="00F30EE9" w:rsidRPr="008860F2" w:rsidRDefault="00F30EE9" w:rsidP="00F30EE9">
            <w:pPr>
              <w:tabs>
                <w:tab w:val="decimal" w:pos="522"/>
              </w:tabs>
              <w:spacing w:line="240" w:lineRule="auto"/>
              <w:ind w:left="-10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13FE026F" w14:textId="77777777" w:rsidR="00F30EE9" w:rsidRPr="008860F2" w:rsidRDefault="00F30EE9" w:rsidP="00F30EE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B0217C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0A015EA1" w14:textId="77777777" w:rsidR="00F30EE9" w:rsidRPr="008860F2" w:rsidRDefault="00F30EE9" w:rsidP="00AA4957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(10.03)</w:t>
            </w:r>
          </w:p>
        </w:tc>
      </w:tr>
      <w:tr w:rsidR="00F30EE9" w:rsidRPr="008860F2" w14:paraId="52EFE71E" w14:textId="77777777" w:rsidTr="00E42532">
        <w:tc>
          <w:tcPr>
            <w:tcW w:w="2559" w:type="dxa"/>
            <w:shd w:val="clear" w:color="auto" w:fill="auto"/>
          </w:tcPr>
          <w:p w14:paraId="6C46A274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03" w:type="dxa"/>
            <w:shd w:val="clear" w:color="auto" w:fill="auto"/>
          </w:tcPr>
          <w:p w14:paraId="6CD33B24" w14:textId="77777777" w:rsidR="00F30EE9" w:rsidRPr="008860F2" w:rsidRDefault="00F30EE9" w:rsidP="00F30EE9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7E90CFC8" w14:textId="77777777" w:rsidR="00F30EE9" w:rsidRPr="008860F2" w:rsidRDefault="00F30EE9" w:rsidP="00F30EE9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8027AA" w14:textId="77777777" w:rsidR="00F30EE9" w:rsidRPr="008860F2" w:rsidRDefault="00F30EE9" w:rsidP="00AA4957">
            <w:pPr>
              <w:pStyle w:val="BodyText"/>
              <w:tabs>
                <w:tab w:val="decimal" w:pos="73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37E6FEA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4981E99" w14:textId="77777777" w:rsidR="00F30EE9" w:rsidRPr="008860F2" w:rsidRDefault="00F30EE9" w:rsidP="00F30EE9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0ADAD570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083AD4ED" w14:textId="77777777" w:rsidR="00F30EE9" w:rsidRPr="008860F2" w:rsidRDefault="00F30EE9" w:rsidP="00F30EE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4073428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8B4E1" w14:textId="77777777" w:rsidR="00F30EE9" w:rsidRPr="008860F2" w:rsidRDefault="00F30EE9" w:rsidP="00AA4957">
            <w:pPr>
              <w:pStyle w:val="BodyText"/>
              <w:tabs>
                <w:tab w:val="decimal" w:pos="72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506A1C7A" w14:textId="00321F05" w:rsidR="00380B6B" w:rsidRDefault="00380B6B"/>
    <w:p w14:paraId="1512757E" w14:textId="641087CB" w:rsidR="00A83A11" w:rsidRDefault="00A83A11" w:rsidP="00380B6B">
      <w:pPr>
        <w:spacing w:line="240" w:lineRule="auto"/>
        <w:jc w:val="left"/>
      </w:pPr>
    </w:p>
    <w:p w14:paraId="1D653E50" w14:textId="77777777" w:rsidR="00F35ED6" w:rsidRDefault="00F35ED6">
      <w:r>
        <w:br w:type="page"/>
      </w:r>
    </w:p>
    <w:tbl>
      <w:tblPr>
        <w:tblW w:w="96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59"/>
        <w:gridCol w:w="1303"/>
        <w:gridCol w:w="248"/>
        <w:gridCol w:w="1218"/>
        <w:gridCol w:w="255"/>
        <w:gridCol w:w="1162"/>
        <w:gridCol w:w="241"/>
        <w:gridCol w:w="1221"/>
        <w:gridCol w:w="236"/>
        <w:gridCol w:w="1205"/>
      </w:tblGrid>
      <w:tr w:rsidR="002B4659" w:rsidRPr="008860F2" w14:paraId="780965E3" w14:textId="77777777" w:rsidTr="00E42532">
        <w:trPr>
          <w:tblHeader/>
        </w:trPr>
        <w:tc>
          <w:tcPr>
            <w:tcW w:w="2559" w:type="dxa"/>
            <w:shd w:val="clear" w:color="auto" w:fill="auto"/>
            <w:vAlign w:val="bottom"/>
          </w:tcPr>
          <w:p w14:paraId="16E0CD2F" w14:textId="7A90BB10" w:rsidR="002B4659" w:rsidRPr="008860F2" w:rsidRDefault="002B4659" w:rsidP="003E4163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92C305B" w14:textId="77777777" w:rsidR="002B4659" w:rsidRPr="008860F2" w:rsidRDefault="002B4659" w:rsidP="003E416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F47FA4F" w14:textId="77777777" w:rsidR="002B4659" w:rsidRPr="008860F2" w:rsidRDefault="002B4659" w:rsidP="003E416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38" w:type="dxa"/>
            <w:gridSpan w:val="7"/>
            <w:shd w:val="clear" w:color="auto" w:fill="auto"/>
            <w:vAlign w:val="bottom"/>
          </w:tcPr>
          <w:p w14:paraId="475A8E14" w14:textId="77777777" w:rsidR="002B4659" w:rsidRPr="008860F2" w:rsidRDefault="002B4659" w:rsidP="003E4163">
            <w:pPr>
              <w:spacing w:line="240" w:lineRule="auto"/>
              <w:ind w:left="-306" w:right="-120" w:firstLine="2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4659" w:rsidRPr="008860F2" w14:paraId="14FCD9A0" w14:textId="77777777" w:rsidTr="00E425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6A064" w14:textId="77777777" w:rsidR="002B4659" w:rsidRPr="008860F2" w:rsidRDefault="002B4659" w:rsidP="003E416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3D798" w14:textId="77777777" w:rsidR="002B4659" w:rsidRPr="008860F2" w:rsidRDefault="002B4659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4EC2D60F" w14:textId="77777777" w:rsidR="002B4659" w:rsidRPr="008860F2" w:rsidRDefault="002B4659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AD066" w14:textId="77777777" w:rsidR="002B4659" w:rsidRPr="008860F2" w:rsidRDefault="002B4659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98F75" w14:textId="77777777" w:rsidR="002B4659" w:rsidRPr="008860F2" w:rsidRDefault="002B4659" w:rsidP="003E4163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0C412A0A" w14:textId="77777777" w:rsidR="002B4659" w:rsidRPr="008860F2" w:rsidRDefault="002B4659" w:rsidP="003E4163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ตุลาคม 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66D64" w14:textId="77777777" w:rsidR="002B4659" w:rsidRPr="008860F2" w:rsidRDefault="002B4659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F722B" w14:textId="77777777" w:rsidR="002B4659" w:rsidRPr="008860F2" w:rsidRDefault="002B4659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B911F" w14:textId="77777777" w:rsidR="002B4659" w:rsidRPr="008860F2" w:rsidRDefault="002B4659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B2044" w14:textId="77777777" w:rsidR="002B4659" w:rsidRPr="008860F2" w:rsidRDefault="002B4659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1878E" w14:textId="77777777" w:rsidR="002B4659" w:rsidRPr="008860F2" w:rsidRDefault="002B4659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A0491" w14:textId="77777777" w:rsidR="002B4659" w:rsidRPr="008860F2" w:rsidRDefault="002B4659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4F3DE812" w14:textId="77777777" w:rsidR="002B4659" w:rsidRPr="008860F2" w:rsidRDefault="002B4659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2B4659" w:rsidRPr="008860F2" w14:paraId="4AA9BE80" w14:textId="77777777" w:rsidTr="00E42532">
        <w:trPr>
          <w:tblHeader/>
        </w:trPr>
        <w:tc>
          <w:tcPr>
            <w:tcW w:w="2559" w:type="dxa"/>
            <w:shd w:val="clear" w:color="auto" w:fill="auto"/>
            <w:vAlign w:val="bottom"/>
          </w:tcPr>
          <w:p w14:paraId="433595DC" w14:textId="77777777" w:rsidR="002B4659" w:rsidRPr="008860F2" w:rsidRDefault="002B4659" w:rsidP="003E416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9C2DE61" w14:textId="77777777" w:rsidR="002B4659" w:rsidRPr="008860F2" w:rsidRDefault="002B4659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 w:rsidR="00F30EE9" w:rsidRPr="008860F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3DA17B0" w14:textId="77777777" w:rsidR="002B4659" w:rsidRPr="008860F2" w:rsidRDefault="002B4659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20CB9CDF" w14:textId="77777777" w:rsidR="002B4659" w:rsidRPr="008860F2" w:rsidRDefault="002B4659" w:rsidP="003E4163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 w:rsidR="00ED361E" w:rsidRPr="008860F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E4DD9FF" w14:textId="77777777" w:rsidR="002B4659" w:rsidRPr="008860F2" w:rsidRDefault="002B4659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BB0F450" w14:textId="77777777" w:rsidR="002B4659" w:rsidRPr="008860F2" w:rsidRDefault="002B4659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E997162" w14:textId="77777777" w:rsidR="002B4659" w:rsidRPr="008860F2" w:rsidRDefault="002B4659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3F9FB204" w14:textId="77777777" w:rsidR="002B4659" w:rsidRPr="008860F2" w:rsidRDefault="002B4659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7D0F21" w14:textId="77777777" w:rsidR="002B4659" w:rsidRPr="008860F2" w:rsidRDefault="002B4659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4BA505D" w14:textId="77777777" w:rsidR="002B4659" w:rsidRPr="008860F2" w:rsidRDefault="002B4659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 w:rsidR="00F30EE9" w:rsidRPr="008860F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B4659" w:rsidRPr="008860F2" w14:paraId="50D7BBE3" w14:textId="77777777" w:rsidTr="00E42532">
        <w:trPr>
          <w:tblHeader/>
        </w:trPr>
        <w:tc>
          <w:tcPr>
            <w:tcW w:w="2559" w:type="dxa"/>
            <w:shd w:val="clear" w:color="auto" w:fill="auto"/>
          </w:tcPr>
          <w:p w14:paraId="6CFE0F9C" w14:textId="77777777" w:rsidR="002B4659" w:rsidRPr="008860F2" w:rsidRDefault="002B4659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69A9CF14" w14:textId="77777777" w:rsidR="002B4659" w:rsidRPr="008860F2" w:rsidRDefault="002B4659" w:rsidP="003E416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8" w:type="dxa"/>
            <w:shd w:val="clear" w:color="auto" w:fill="auto"/>
          </w:tcPr>
          <w:p w14:paraId="327A1266" w14:textId="77777777" w:rsidR="002B4659" w:rsidRPr="008860F2" w:rsidRDefault="002B4659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8" w:type="dxa"/>
            <w:gridSpan w:val="7"/>
            <w:shd w:val="clear" w:color="auto" w:fill="auto"/>
          </w:tcPr>
          <w:p w14:paraId="1020AE9F" w14:textId="77777777" w:rsidR="002B4659" w:rsidRPr="008860F2" w:rsidRDefault="002B4659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B4659" w:rsidRPr="008860F2" w14:paraId="717F94E6" w14:textId="77777777" w:rsidTr="00E42532">
        <w:tc>
          <w:tcPr>
            <w:tcW w:w="2559" w:type="dxa"/>
            <w:shd w:val="clear" w:color="auto" w:fill="auto"/>
          </w:tcPr>
          <w:p w14:paraId="7F4FE128" w14:textId="77777777" w:rsidR="002B4659" w:rsidRPr="008860F2" w:rsidRDefault="002B4659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3" w:type="dxa"/>
            <w:shd w:val="clear" w:color="auto" w:fill="auto"/>
          </w:tcPr>
          <w:p w14:paraId="367DB8BD" w14:textId="77777777" w:rsidR="002B4659" w:rsidRPr="008860F2" w:rsidRDefault="002B4659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1024F238" w14:textId="77777777" w:rsidR="002B4659" w:rsidRPr="008860F2" w:rsidRDefault="002B4659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</w:tcPr>
          <w:p w14:paraId="746D13B9" w14:textId="77777777" w:rsidR="002B4659" w:rsidRPr="008860F2" w:rsidRDefault="002B4659" w:rsidP="003E4163">
            <w:pPr>
              <w:tabs>
                <w:tab w:val="decimal" w:pos="858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179AA80E" w14:textId="77777777" w:rsidR="002B4659" w:rsidRPr="008860F2" w:rsidRDefault="002B4659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232DE0B4" w14:textId="77777777" w:rsidR="002B4659" w:rsidRPr="008860F2" w:rsidRDefault="002B4659" w:rsidP="003E4163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32121509" w14:textId="77777777" w:rsidR="002B4659" w:rsidRPr="008860F2" w:rsidRDefault="002B4659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7ABDC438" w14:textId="77777777" w:rsidR="002B4659" w:rsidRPr="008860F2" w:rsidRDefault="002B4659" w:rsidP="003E4163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1DA342" w14:textId="77777777" w:rsidR="002B4659" w:rsidRPr="008860F2" w:rsidRDefault="002B4659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550D1230" w14:textId="77777777" w:rsidR="002B4659" w:rsidRPr="008860F2" w:rsidRDefault="002B4659" w:rsidP="002B4659">
            <w:pPr>
              <w:tabs>
                <w:tab w:val="decimal" w:pos="715"/>
                <w:tab w:val="left" w:pos="90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361E" w:rsidRPr="008860F2" w14:paraId="4E96F13E" w14:textId="77777777" w:rsidTr="00E42532">
        <w:tc>
          <w:tcPr>
            <w:tcW w:w="2559" w:type="dxa"/>
            <w:shd w:val="clear" w:color="auto" w:fill="auto"/>
          </w:tcPr>
          <w:p w14:paraId="4680371D" w14:textId="77777777" w:rsidR="00ED361E" w:rsidRPr="008860F2" w:rsidRDefault="00ED361E" w:rsidP="00ED361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เงินให้กู้ยืมระยะสั้น</w:t>
            </w:r>
          </w:p>
        </w:tc>
        <w:tc>
          <w:tcPr>
            <w:tcW w:w="1303" w:type="dxa"/>
            <w:shd w:val="clear" w:color="auto" w:fill="auto"/>
          </w:tcPr>
          <w:p w14:paraId="3FCF1B3E" w14:textId="79E3448C" w:rsidR="00ED361E" w:rsidRPr="008860F2" w:rsidRDefault="00E47E74" w:rsidP="00E42532">
            <w:pPr>
              <w:spacing w:line="240" w:lineRule="auto"/>
              <w:ind w:left="-84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</w:t>
            </w:r>
            <w:r w:rsidR="00824DBB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248" w:type="dxa"/>
            <w:shd w:val="clear" w:color="auto" w:fill="auto"/>
          </w:tcPr>
          <w:p w14:paraId="0754ECD9" w14:textId="77777777" w:rsidR="00ED361E" w:rsidRPr="008860F2" w:rsidRDefault="00ED361E" w:rsidP="00ED361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</w:tcPr>
          <w:p w14:paraId="600EF3B5" w14:textId="77777777" w:rsidR="00ED361E" w:rsidRPr="008860F2" w:rsidRDefault="00ED361E" w:rsidP="00ED361E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9,752.30</w:t>
            </w:r>
          </w:p>
        </w:tc>
        <w:tc>
          <w:tcPr>
            <w:tcW w:w="255" w:type="dxa"/>
            <w:shd w:val="clear" w:color="auto" w:fill="auto"/>
          </w:tcPr>
          <w:p w14:paraId="38A84D68" w14:textId="77777777" w:rsidR="00ED361E" w:rsidRPr="008860F2" w:rsidRDefault="00ED361E" w:rsidP="00ED361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2BAE62C7" w14:textId="3C811CCC" w:rsidR="00ED361E" w:rsidRPr="008860F2" w:rsidRDefault="003311B0" w:rsidP="005640E1">
            <w:pPr>
              <w:pStyle w:val="BodyText"/>
              <w:tabs>
                <w:tab w:val="decimal" w:pos="46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861E8D">
              <w:rPr>
                <w:rFonts w:ascii="Angsana New" w:hAnsi="Angsana New" w:cs="Angsana New"/>
                <w:sz w:val="28"/>
                <w:szCs w:val="28"/>
              </w:rPr>
              <w:t>890.50</w:t>
            </w:r>
          </w:p>
        </w:tc>
        <w:tc>
          <w:tcPr>
            <w:tcW w:w="241" w:type="dxa"/>
            <w:shd w:val="clear" w:color="auto" w:fill="auto"/>
          </w:tcPr>
          <w:p w14:paraId="5C103785" w14:textId="77777777" w:rsidR="00ED361E" w:rsidRPr="008860F2" w:rsidRDefault="00ED361E" w:rsidP="00ED361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752ED13D" w14:textId="435B4763" w:rsidR="00ED361E" w:rsidRPr="008860F2" w:rsidRDefault="003311B0" w:rsidP="00733FE7">
            <w:pPr>
              <w:pStyle w:val="BodyText"/>
              <w:tabs>
                <w:tab w:val="decimal" w:pos="63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</w:t>
            </w:r>
            <w:r w:rsidR="00861E8D">
              <w:rPr>
                <w:rFonts w:ascii="Angsana New" w:hAnsi="Angsana New" w:cs="Angsana New"/>
                <w:sz w:val="28"/>
                <w:szCs w:val="28"/>
              </w:rPr>
              <w:t>759.90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01E0EE4" w14:textId="77777777" w:rsidR="00ED361E" w:rsidRPr="008860F2" w:rsidRDefault="00ED361E" w:rsidP="00ED361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3C2E12E0" w14:textId="3A422A06" w:rsidR="00ED361E" w:rsidRPr="008860F2" w:rsidRDefault="003311B0" w:rsidP="00ED361E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</w:t>
            </w:r>
            <w:r w:rsidR="00E47E74">
              <w:rPr>
                <w:rFonts w:ascii="Angsana New" w:hAnsi="Angsana New" w:cs="Angsana New"/>
                <w:sz w:val="28"/>
                <w:szCs w:val="28"/>
              </w:rPr>
              <w:t>82.90</w:t>
            </w:r>
          </w:p>
        </w:tc>
      </w:tr>
      <w:tr w:rsidR="00ED361E" w:rsidRPr="008860F2" w14:paraId="508AD37C" w14:textId="77777777" w:rsidTr="00E42532">
        <w:tc>
          <w:tcPr>
            <w:tcW w:w="2559" w:type="dxa"/>
            <w:shd w:val="clear" w:color="auto" w:fill="auto"/>
          </w:tcPr>
          <w:p w14:paraId="0FB1B783" w14:textId="77777777" w:rsidR="00ED361E" w:rsidRPr="008860F2" w:rsidRDefault="00ED361E" w:rsidP="00ED361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ดอกเบี้ยค้างรับ</w:t>
            </w:r>
          </w:p>
        </w:tc>
        <w:tc>
          <w:tcPr>
            <w:tcW w:w="1303" w:type="dxa"/>
            <w:shd w:val="clear" w:color="auto" w:fill="auto"/>
          </w:tcPr>
          <w:p w14:paraId="2FD9C3DB" w14:textId="5DE0CF5F" w:rsidR="00ED361E" w:rsidRPr="008860F2" w:rsidRDefault="00ED361E" w:rsidP="00E47E7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503B62ED" w14:textId="77777777" w:rsidR="00ED361E" w:rsidRPr="008860F2" w:rsidRDefault="00ED361E" w:rsidP="00ED361E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</w:tcPr>
          <w:p w14:paraId="114F0B0C" w14:textId="77777777" w:rsidR="00ED361E" w:rsidRPr="008860F2" w:rsidRDefault="00ED361E" w:rsidP="005640E1">
            <w:pPr>
              <w:pStyle w:val="BodyText"/>
              <w:tabs>
                <w:tab w:val="decimal" w:pos="73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06782E2" w14:textId="77777777" w:rsidR="00ED361E" w:rsidRPr="008860F2" w:rsidRDefault="00ED361E" w:rsidP="00ED361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3E14E26E" w14:textId="40D6D6F6" w:rsidR="00ED361E" w:rsidRPr="008860F2" w:rsidRDefault="003311B0" w:rsidP="005640E1">
            <w:pPr>
              <w:pStyle w:val="BodyText"/>
              <w:tabs>
                <w:tab w:val="decimal" w:pos="46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198.78</w:t>
            </w:r>
          </w:p>
        </w:tc>
        <w:tc>
          <w:tcPr>
            <w:tcW w:w="241" w:type="dxa"/>
            <w:shd w:val="clear" w:color="auto" w:fill="auto"/>
          </w:tcPr>
          <w:p w14:paraId="423F76FE" w14:textId="77777777" w:rsidR="00ED361E" w:rsidRPr="008860F2" w:rsidRDefault="00ED361E" w:rsidP="00ED361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17C4D0BB" w14:textId="034F06FD" w:rsidR="00ED361E" w:rsidRPr="008860F2" w:rsidRDefault="003311B0" w:rsidP="00733FE7">
            <w:pPr>
              <w:pStyle w:val="BodyText"/>
              <w:tabs>
                <w:tab w:val="decimal" w:pos="63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</w:t>
            </w:r>
            <w:r w:rsidR="00E47E74">
              <w:rPr>
                <w:rFonts w:ascii="Angsana New" w:hAnsi="Angsana New" w:cs="Angsana New"/>
                <w:sz w:val="28"/>
                <w:szCs w:val="28"/>
              </w:rPr>
              <w:t>65.81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4886355" w14:textId="77777777" w:rsidR="00ED361E" w:rsidRPr="008860F2" w:rsidRDefault="00ED361E" w:rsidP="00ED361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2F57A612" w14:textId="29758EFF" w:rsidR="00ED361E" w:rsidRPr="008860F2" w:rsidRDefault="00E47E74" w:rsidP="00ED361E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32.97</w:t>
            </w:r>
          </w:p>
        </w:tc>
      </w:tr>
      <w:tr w:rsidR="00ED361E" w:rsidRPr="008860F2" w14:paraId="42B075E3" w14:textId="77777777" w:rsidTr="00E42532">
        <w:tc>
          <w:tcPr>
            <w:tcW w:w="2559" w:type="dxa"/>
            <w:shd w:val="clear" w:color="auto" w:fill="auto"/>
          </w:tcPr>
          <w:p w14:paraId="78E018CE" w14:textId="77777777" w:rsidR="00ED361E" w:rsidRPr="008860F2" w:rsidRDefault="00ED361E" w:rsidP="00ED361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03" w:type="dxa"/>
            <w:shd w:val="clear" w:color="auto" w:fill="auto"/>
          </w:tcPr>
          <w:p w14:paraId="48249218" w14:textId="77777777" w:rsidR="00ED361E" w:rsidRPr="008860F2" w:rsidRDefault="00ED361E" w:rsidP="00ED361E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3E0574EA" w14:textId="77777777" w:rsidR="00ED361E" w:rsidRPr="008860F2" w:rsidRDefault="00ED361E" w:rsidP="00ED361E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</w:tcPr>
          <w:p w14:paraId="726318CF" w14:textId="77777777" w:rsidR="00ED361E" w:rsidRPr="008860F2" w:rsidRDefault="00ED361E" w:rsidP="00ED361E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5EBBBB4D" w14:textId="77777777" w:rsidR="00ED361E" w:rsidRPr="008860F2" w:rsidRDefault="00ED361E" w:rsidP="00ED361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630D6DC9" w14:textId="77777777" w:rsidR="00ED361E" w:rsidRPr="008860F2" w:rsidRDefault="00ED361E" w:rsidP="00ED361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153998AE" w14:textId="77777777" w:rsidR="00ED361E" w:rsidRPr="008860F2" w:rsidRDefault="00ED361E" w:rsidP="00ED361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5DA30AD3" w14:textId="77777777" w:rsidR="00ED361E" w:rsidRPr="008860F2" w:rsidRDefault="00ED361E" w:rsidP="00ED361E">
            <w:pPr>
              <w:pStyle w:val="BodyText"/>
              <w:tabs>
                <w:tab w:val="decimal" w:pos="47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2E322A8" w14:textId="77777777" w:rsidR="00ED361E" w:rsidRPr="008860F2" w:rsidRDefault="00ED361E" w:rsidP="00ED361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EB57759" w14:textId="77777777" w:rsidR="00ED361E" w:rsidRPr="008860F2" w:rsidRDefault="00ED361E" w:rsidP="00ED361E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361E" w:rsidRPr="008860F2" w14:paraId="6EFECA2B" w14:textId="77777777" w:rsidTr="00E42532">
        <w:tc>
          <w:tcPr>
            <w:tcW w:w="2559" w:type="dxa"/>
            <w:shd w:val="clear" w:color="auto" w:fill="auto"/>
          </w:tcPr>
          <w:p w14:paraId="06A75651" w14:textId="77777777" w:rsidR="00ED361E" w:rsidRPr="008860F2" w:rsidRDefault="00ED361E" w:rsidP="00ED361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เงินให้กู้ยืมระยะสั้น</w:t>
            </w:r>
          </w:p>
        </w:tc>
        <w:tc>
          <w:tcPr>
            <w:tcW w:w="1303" w:type="dxa"/>
            <w:shd w:val="clear" w:color="auto" w:fill="auto"/>
          </w:tcPr>
          <w:p w14:paraId="5CA71487" w14:textId="0BF4D083" w:rsidR="00ED361E" w:rsidRPr="008860F2" w:rsidRDefault="00E47E74" w:rsidP="00ED361E">
            <w:pPr>
              <w:spacing w:line="240" w:lineRule="auto"/>
              <w:ind w:left="-9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5C17">
              <w:rPr>
                <w:rFonts w:ascii="Angsana New" w:hAnsi="Angsana New"/>
                <w:sz w:val="28"/>
                <w:szCs w:val="28"/>
              </w:rPr>
              <w:t>9.00</w:t>
            </w:r>
          </w:p>
        </w:tc>
        <w:tc>
          <w:tcPr>
            <w:tcW w:w="248" w:type="dxa"/>
            <w:shd w:val="clear" w:color="auto" w:fill="auto"/>
          </w:tcPr>
          <w:p w14:paraId="10CB543D" w14:textId="77777777" w:rsidR="00ED361E" w:rsidRPr="008860F2" w:rsidRDefault="00ED361E" w:rsidP="00ED361E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</w:tcPr>
          <w:p w14:paraId="636B6FCA" w14:textId="77777777" w:rsidR="00ED361E" w:rsidRPr="008860F2" w:rsidRDefault="00ED361E" w:rsidP="00ED361E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6.50</w:t>
            </w:r>
          </w:p>
        </w:tc>
        <w:tc>
          <w:tcPr>
            <w:tcW w:w="255" w:type="dxa"/>
            <w:shd w:val="clear" w:color="auto" w:fill="auto"/>
          </w:tcPr>
          <w:p w14:paraId="2BAC8B19" w14:textId="77777777" w:rsidR="00ED361E" w:rsidRPr="008860F2" w:rsidRDefault="00ED361E" w:rsidP="00ED361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15611B72" w14:textId="1DFBA535" w:rsidR="00ED361E" w:rsidRPr="008860F2" w:rsidRDefault="00E47E74" w:rsidP="005640E1">
            <w:pPr>
              <w:pStyle w:val="BodyText"/>
              <w:tabs>
                <w:tab w:val="decimal" w:pos="56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966A454" w14:textId="77777777" w:rsidR="00ED361E" w:rsidRPr="008860F2" w:rsidRDefault="00ED361E" w:rsidP="00ED361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01BB0209" w14:textId="59FDA131" w:rsidR="00ED361E" w:rsidRPr="008860F2" w:rsidRDefault="00E47E74" w:rsidP="005640E1">
            <w:pPr>
              <w:pStyle w:val="BodyText"/>
              <w:tabs>
                <w:tab w:val="decimal" w:pos="56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49CCBC" w14:textId="77777777" w:rsidR="00ED361E" w:rsidRPr="008860F2" w:rsidRDefault="00ED361E" w:rsidP="00ED361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04054B6" w14:textId="32A040A4" w:rsidR="00ED361E" w:rsidRPr="008860F2" w:rsidRDefault="00E47E74" w:rsidP="00ED361E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6.50</w:t>
            </w:r>
          </w:p>
        </w:tc>
      </w:tr>
      <w:tr w:rsidR="00ED361E" w:rsidRPr="008860F2" w14:paraId="71050A1F" w14:textId="77777777" w:rsidTr="00E42532">
        <w:tc>
          <w:tcPr>
            <w:tcW w:w="2559" w:type="dxa"/>
            <w:shd w:val="clear" w:color="auto" w:fill="auto"/>
          </w:tcPr>
          <w:p w14:paraId="3F9EBDCB" w14:textId="77777777" w:rsidR="00ED361E" w:rsidRPr="008860F2" w:rsidRDefault="00ED361E" w:rsidP="00ED361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ดอกเบี้ยค้างรับ</w:t>
            </w:r>
          </w:p>
        </w:tc>
        <w:tc>
          <w:tcPr>
            <w:tcW w:w="1303" w:type="dxa"/>
            <w:shd w:val="clear" w:color="auto" w:fill="auto"/>
          </w:tcPr>
          <w:p w14:paraId="47E3FD6C" w14:textId="07F50581" w:rsidR="00ED361E" w:rsidRPr="008860F2" w:rsidRDefault="00ED361E" w:rsidP="00E47E74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107DE890" w14:textId="77777777" w:rsidR="00ED361E" w:rsidRPr="008860F2" w:rsidRDefault="00ED361E" w:rsidP="00ED361E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</w:tcPr>
          <w:p w14:paraId="494F8500" w14:textId="77777777" w:rsidR="00ED361E" w:rsidRPr="008860F2" w:rsidRDefault="00ED361E" w:rsidP="00ED361E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2.4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</w:p>
        </w:tc>
        <w:tc>
          <w:tcPr>
            <w:tcW w:w="255" w:type="dxa"/>
            <w:shd w:val="clear" w:color="auto" w:fill="auto"/>
          </w:tcPr>
          <w:p w14:paraId="0AAE1CAE" w14:textId="77777777" w:rsidR="00ED361E" w:rsidRPr="008860F2" w:rsidRDefault="00ED361E" w:rsidP="00ED361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548F0438" w14:textId="622691DA" w:rsidR="00ED361E" w:rsidRPr="008860F2" w:rsidRDefault="00E47E74" w:rsidP="005640E1">
            <w:pPr>
              <w:pStyle w:val="BodyText"/>
              <w:tabs>
                <w:tab w:val="decimal" w:pos="56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DA1BD5A" w14:textId="77777777" w:rsidR="00ED361E" w:rsidRPr="008860F2" w:rsidRDefault="00ED361E" w:rsidP="00ED361E">
            <w:pPr>
              <w:pStyle w:val="BodyText"/>
              <w:tabs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10E9D37B" w14:textId="7CB63C4C" w:rsidR="00ED361E" w:rsidRPr="008860F2" w:rsidRDefault="00E47E74" w:rsidP="005640E1">
            <w:pPr>
              <w:pStyle w:val="BodyText"/>
              <w:tabs>
                <w:tab w:val="decimal" w:pos="56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62C87B" w14:textId="77777777" w:rsidR="00ED361E" w:rsidRPr="008860F2" w:rsidRDefault="00ED361E" w:rsidP="00ED361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9B21CBA" w14:textId="5731525C" w:rsidR="00ED361E" w:rsidRPr="008860F2" w:rsidRDefault="00E47E74" w:rsidP="00ED361E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2.42</w:t>
            </w:r>
          </w:p>
        </w:tc>
      </w:tr>
      <w:tr w:rsidR="00ED361E" w:rsidRPr="008860F2" w14:paraId="1319B5D6" w14:textId="77777777" w:rsidTr="00E42532">
        <w:tc>
          <w:tcPr>
            <w:tcW w:w="2559" w:type="dxa"/>
            <w:shd w:val="clear" w:color="auto" w:fill="auto"/>
          </w:tcPr>
          <w:p w14:paraId="69623F72" w14:textId="77777777" w:rsidR="00ED361E" w:rsidRPr="008860F2" w:rsidRDefault="00ED361E" w:rsidP="00ED361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3" w:type="dxa"/>
            <w:shd w:val="clear" w:color="auto" w:fill="auto"/>
          </w:tcPr>
          <w:p w14:paraId="7928DFBD" w14:textId="77777777" w:rsidR="00ED361E" w:rsidRPr="008860F2" w:rsidRDefault="00ED361E" w:rsidP="00ED361E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301C4202" w14:textId="77777777" w:rsidR="00ED361E" w:rsidRPr="008860F2" w:rsidRDefault="00ED361E" w:rsidP="00ED361E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</w:tcPr>
          <w:p w14:paraId="471D1361" w14:textId="77777777" w:rsidR="00ED361E" w:rsidRPr="008860F2" w:rsidRDefault="00ED361E" w:rsidP="00ED361E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9,761.2</w:t>
            </w: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255" w:type="dxa"/>
            <w:shd w:val="clear" w:color="auto" w:fill="auto"/>
          </w:tcPr>
          <w:p w14:paraId="417D431C" w14:textId="77777777" w:rsidR="00ED361E" w:rsidRPr="008860F2" w:rsidRDefault="00ED361E" w:rsidP="00ED361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D845EF6" w14:textId="77777777" w:rsidR="00ED361E" w:rsidRPr="008860F2" w:rsidRDefault="00ED361E" w:rsidP="00ED361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5A3C02BE" w14:textId="77777777" w:rsidR="00ED361E" w:rsidRPr="008860F2" w:rsidRDefault="00ED361E" w:rsidP="00ED361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4B422B22" w14:textId="77777777" w:rsidR="00ED361E" w:rsidRPr="008860F2" w:rsidRDefault="00ED361E" w:rsidP="00ED361E">
            <w:pPr>
              <w:pStyle w:val="BodyText"/>
              <w:tabs>
                <w:tab w:val="decimal" w:pos="47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47D97B6" w14:textId="77777777" w:rsidR="00ED361E" w:rsidRPr="008860F2" w:rsidRDefault="00ED361E" w:rsidP="00ED361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2131EB39" w14:textId="281C200F" w:rsidR="00ED361E" w:rsidRPr="008860F2" w:rsidRDefault="003D602A" w:rsidP="00ED361E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6,924.79</w:t>
            </w:r>
          </w:p>
        </w:tc>
      </w:tr>
      <w:tr w:rsidR="00ED361E" w:rsidRPr="008860F2" w14:paraId="6C73D986" w14:textId="77777777" w:rsidTr="00E42532">
        <w:tc>
          <w:tcPr>
            <w:tcW w:w="2559" w:type="dxa"/>
            <w:shd w:val="clear" w:color="auto" w:fill="auto"/>
          </w:tcPr>
          <w:p w14:paraId="5C619B32" w14:textId="77777777" w:rsidR="00ED361E" w:rsidRPr="008860F2" w:rsidRDefault="00ED361E" w:rsidP="00ED361E">
            <w:pPr>
              <w:spacing w:line="240" w:lineRule="auto"/>
              <w:ind w:left="342" w:right="-108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03" w:type="dxa"/>
            <w:shd w:val="clear" w:color="auto" w:fill="auto"/>
          </w:tcPr>
          <w:p w14:paraId="278BBFCE" w14:textId="77777777" w:rsidR="00ED361E" w:rsidRPr="008860F2" w:rsidRDefault="00ED361E" w:rsidP="00ED361E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374A183B" w14:textId="77777777" w:rsidR="00ED361E" w:rsidRPr="008860F2" w:rsidRDefault="00ED361E" w:rsidP="00ED361E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30905378" w14:textId="77777777" w:rsidR="00ED361E" w:rsidRPr="008860F2" w:rsidRDefault="00ED361E" w:rsidP="00ED361E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(8.9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2BDEF9BD" w14:textId="77777777" w:rsidR="00ED361E" w:rsidRPr="008860F2" w:rsidRDefault="00ED361E" w:rsidP="00ED361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241F84A7" w14:textId="77777777" w:rsidR="00ED361E" w:rsidRPr="008860F2" w:rsidRDefault="00ED361E" w:rsidP="00ED361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6830CEF6" w14:textId="77777777" w:rsidR="00ED361E" w:rsidRPr="008860F2" w:rsidRDefault="00ED361E" w:rsidP="00ED361E">
            <w:pPr>
              <w:tabs>
                <w:tab w:val="decimal" w:pos="51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33809A78" w14:textId="77777777" w:rsidR="00ED361E" w:rsidRPr="008860F2" w:rsidRDefault="00ED361E" w:rsidP="00ED361E">
            <w:pPr>
              <w:pStyle w:val="BodyText"/>
              <w:tabs>
                <w:tab w:val="decimal" w:pos="47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7B2C508" w14:textId="77777777" w:rsidR="00ED361E" w:rsidRPr="008860F2" w:rsidRDefault="00ED361E" w:rsidP="00ED361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503DC322" w14:textId="41CF6F0C" w:rsidR="00ED361E" w:rsidRPr="008860F2" w:rsidRDefault="003D602A" w:rsidP="00ED361E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(8.92)</w:t>
            </w:r>
          </w:p>
        </w:tc>
      </w:tr>
      <w:tr w:rsidR="00ED361E" w:rsidRPr="008860F2" w14:paraId="1C71AA73" w14:textId="77777777" w:rsidTr="00E42532">
        <w:tc>
          <w:tcPr>
            <w:tcW w:w="2559" w:type="dxa"/>
            <w:shd w:val="clear" w:color="auto" w:fill="auto"/>
          </w:tcPr>
          <w:p w14:paraId="336CD248" w14:textId="77777777" w:rsidR="00ED361E" w:rsidRPr="008860F2" w:rsidRDefault="00ED361E" w:rsidP="00ED361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03" w:type="dxa"/>
            <w:shd w:val="clear" w:color="auto" w:fill="auto"/>
          </w:tcPr>
          <w:p w14:paraId="70CBDD82" w14:textId="77777777" w:rsidR="00ED361E" w:rsidRPr="008860F2" w:rsidRDefault="00ED361E" w:rsidP="00ED361E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57FDBDC2" w14:textId="77777777" w:rsidR="00ED361E" w:rsidRPr="008860F2" w:rsidRDefault="00ED361E" w:rsidP="00ED361E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65AD4B" w14:textId="77777777" w:rsidR="00ED361E" w:rsidRPr="008860F2" w:rsidRDefault="00ED361E" w:rsidP="00AA4957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9,752.30</w:t>
            </w:r>
          </w:p>
        </w:tc>
        <w:tc>
          <w:tcPr>
            <w:tcW w:w="255" w:type="dxa"/>
            <w:shd w:val="clear" w:color="auto" w:fill="auto"/>
          </w:tcPr>
          <w:p w14:paraId="23B5ECB7" w14:textId="77777777" w:rsidR="00ED361E" w:rsidRPr="008860F2" w:rsidRDefault="00ED361E" w:rsidP="00ED361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1546F37D" w14:textId="77777777" w:rsidR="00ED361E" w:rsidRPr="008860F2" w:rsidRDefault="00ED361E" w:rsidP="00ED361E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5DF7AF11" w14:textId="77777777" w:rsidR="00ED361E" w:rsidRPr="008860F2" w:rsidRDefault="00ED361E" w:rsidP="00ED361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020402E9" w14:textId="77777777" w:rsidR="00ED361E" w:rsidRPr="008860F2" w:rsidRDefault="00ED361E" w:rsidP="00ED361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EF04F0D" w14:textId="77777777" w:rsidR="00ED361E" w:rsidRPr="008860F2" w:rsidRDefault="00ED361E" w:rsidP="00ED361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59E96" w14:textId="103417E6" w:rsidR="00ED361E" w:rsidRPr="008860F2" w:rsidRDefault="003D602A" w:rsidP="00ED361E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6,915.87</w:t>
            </w:r>
          </w:p>
        </w:tc>
      </w:tr>
    </w:tbl>
    <w:p w14:paraId="68F70006" w14:textId="5014534F" w:rsidR="00333FA2" w:rsidRDefault="00333FA2"/>
    <w:tbl>
      <w:tblPr>
        <w:tblW w:w="9659" w:type="dxa"/>
        <w:tblInd w:w="450" w:type="dxa"/>
        <w:tblLook w:val="04A0" w:firstRow="1" w:lastRow="0" w:firstColumn="1" w:lastColumn="0" w:noHBand="0" w:noVBand="1"/>
      </w:tblPr>
      <w:tblGrid>
        <w:gridCol w:w="2574"/>
        <w:gridCol w:w="1300"/>
        <w:gridCol w:w="236"/>
        <w:gridCol w:w="1214"/>
        <w:gridCol w:w="236"/>
        <w:gridCol w:w="1168"/>
        <w:gridCol w:w="232"/>
        <w:gridCol w:w="1233"/>
        <w:gridCol w:w="232"/>
        <w:gridCol w:w="1234"/>
      </w:tblGrid>
      <w:tr w:rsidR="00AB35DA" w:rsidRPr="008860F2" w14:paraId="66497DC1" w14:textId="77777777" w:rsidTr="00333FA2">
        <w:trPr>
          <w:tblHeader/>
        </w:trPr>
        <w:tc>
          <w:tcPr>
            <w:tcW w:w="2574" w:type="dxa"/>
            <w:shd w:val="clear" w:color="auto" w:fill="auto"/>
            <w:vAlign w:val="bottom"/>
          </w:tcPr>
          <w:p w14:paraId="12D4DC47" w14:textId="6936736D" w:rsidR="00AB35DA" w:rsidRPr="008860F2" w:rsidRDefault="00AB35DA" w:rsidP="003E4163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B1346DE" w14:textId="77777777" w:rsidR="00AB35DA" w:rsidRPr="008860F2" w:rsidRDefault="00AB35DA" w:rsidP="003E416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927987" w14:textId="77777777" w:rsidR="00AB35DA" w:rsidRPr="008860F2" w:rsidRDefault="00AB35DA" w:rsidP="003E416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49" w:type="dxa"/>
            <w:gridSpan w:val="7"/>
            <w:shd w:val="clear" w:color="auto" w:fill="auto"/>
            <w:vAlign w:val="bottom"/>
          </w:tcPr>
          <w:p w14:paraId="774D29CC" w14:textId="77777777" w:rsidR="00AB35DA" w:rsidRPr="008860F2" w:rsidRDefault="00AB35DA" w:rsidP="00AB35DA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35DA" w:rsidRPr="008860F2" w14:paraId="033671B4" w14:textId="77777777" w:rsidTr="00E425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A3EB0" w14:textId="77777777" w:rsidR="00AB35DA" w:rsidRPr="008860F2" w:rsidRDefault="00AB35DA" w:rsidP="003E416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3BD28" w14:textId="77777777" w:rsidR="00AB35DA" w:rsidRPr="008860F2" w:rsidRDefault="00AB35DA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5BAC6B7D" w14:textId="77777777" w:rsidR="00AB35DA" w:rsidRPr="008860F2" w:rsidRDefault="00AB35DA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490F4" w14:textId="77777777" w:rsidR="00AB35DA" w:rsidRPr="008860F2" w:rsidRDefault="00AB35DA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99265" w14:textId="77777777" w:rsidR="00AB35DA" w:rsidRPr="008860F2" w:rsidRDefault="00AB35DA" w:rsidP="003E4163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3B51F78C" w14:textId="77777777" w:rsidR="00AB35DA" w:rsidRPr="008860F2" w:rsidRDefault="00AB35DA" w:rsidP="003E4163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ตุลาคม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28668" w14:textId="77777777" w:rsidR="00AB35DA" w:rsidRPr="008860F2" w:rsidRDefault="00AB35DA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B27BC" w14:textId="77777777" w:rsidR="00AB35DA" w:rsidRPr="008860F2" w:rsidRDefault="00AB35DA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03CFA" w14:textId="77777777" w:rsidR="00AB35DA" w:rsidRPr="008860F2" w:rsidRDefault="00AB35DA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008F4" w14:textId="77777777" w:rsidR="00AB35DA" w:rsidRPr="008860F2" w:rsidRDefault="00AB35DA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45314" w14:textId="77777777" w:rsidR="00AB35DA" w:rsidRPr="008860F2" w:rsidRDefault="00AB35DA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40951" w14:textId="77777777" w:rsidR="00AB35DA" w:rsidRPr="008860F2" w:rsidRDefault="00AB35DA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7ED66D92" w14:textId="77777777" w:rsidR="00AB35DA" w:rsidRPr="008860F2" w:rsidRDefault="00AB35DA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AB35DA" w:rsidRPr="008860F2" w14:paraId="3F1BD8F9" w14:textId="77777777" w:rsidTr="00E42532">
        <w:trPr>
          <w:tblHeader/>
        </w:trPr>
        <w:tc>
          <w:tcPr>
            <w:tcW w:w="2574" w:type="dxa"/>
            <w:shd w:val="clear" w:color="auto" w:fill="auto"/>
            <w:vAlign w:val="bottom"/>
          </w:tcPr>
          <w:p w14:paraId="5AB4BD03" w14:textId="77777777" w:rsidR="00AB35DA" w:rsidRPr="008860F2" w:rsidRDefault="00AB35DA" w:rsidP="003E416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2C405E4" w14:textId="77777777" w:rsidR="00AB35DA" w:rsidRPr="008860F2" w:rsidRDefault="00AB35DA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 w:rsidR="00F30EE9" w:rsidRPr="008860F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22D898" w14:textId="77777777" w:rsidR="00AB35DA" w:rsidRPr="008860F2" w:rsidRDefault="00AB35DA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74DBEDBF" w14:textId="77777777" w:rsidR="00AB35DA" w:rsidRPr="008860F2" w:rsidRDefault="00AB35DA" w:rsidP="003E4163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 w:rsidR="00ED361E" w:rsidRPr="008860F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3CB0DF" w14:textId="77777777" w:rsidR="00AB35DA" w:rsidRPr="008860F2" w:rsidRDefault="00AB35DA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75A37DA" w14:textId="77777777" w:rsidR="00AB35DA" w:rsidRPr="008860F2" w:rsidRDefault="00AB35DA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7B1D5BB1" w14:textId="77777777" w:rsidR="00AB35DA" w:rsidRPr="008860F2" w:rsidRDefault="00AB35DA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05389AA" w14:textId="77777777" w:rsidR="00AB35DA" w:rsidRPr="008860F2" w:rsidRDefault="00AB35DA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FD51C0C" w14:textId="77777777" w:rsidR="00AB35DA" w:rsidRPr="008860F2" w:rsidRDefault="00AB35DA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7DA1B14D" w14:textId="77777777" w:rsidR="00AB35DA" w:rsidRPr="008860F2" w:rsidRDefault="00AB35DA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 w:rsidR="00ED361E" w:rsidRPr="008860F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B35DA" w:rsidRPr="008860F2" w14:paraId="39F452CA" w14:textId="77777777" w:rsidTr="00333FA2">
        <w:trPr>
          <w:tblHeader/>
        </w:trPr>
        <w:tc>
          <w:tcPr>
            <w:tcW w:w="2574" w:type="dxa"/>
            <w:shd w:val="clear" w:color="auto" w:fill="auto"/>
          </w:tcPr>
          <w:p w14:paraId="2A5FA7FE" w14:textId="77777777" w:rsidR="00AB35DA" w:rsidRPr="008860F2" w:rsidRDefault="00AB35DA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32BC8574" w14:textId="77777777" w:rsidR="00AB35DA" w:rsidRPr="008860F2" w:rsidRDefault="00AB35DA" w:rsidP="003E416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0558863D" w14:textId="77777777" w:rsidR="00AB35DA" w:rsidRPr="008860F2" w:rsidRDefault="00AB35DA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9" w:type="dxa"/>
            <w:gridSpan w:val="7"/>
            <w:shd w:val="clear" w:color="auto" w:fill="auto"/>
          </w:tcPr>
          <w:p w14:paraId="3022967F" w14:textId="77777777" w:rsidR="00AB35DA" w:rsidRPr="008860F2" w:rsidRDefault="00AB35DA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B35DA" w:rsidRPr="008860F2" w14:paraId="1AEE0B86" w14:textId="77777777" w:rsidTr="00E42532">
        <w:tc>
          <w:tcPr>
            <w:tcW w:w="2574" w:type="dxa"/>
            <w:shd w:val="clear" w:color="auto" w:fill="auto"/>
          </w:tcPr>
          <w:p w14:paraId="6D18E240" w14:textId="77777777" w:rsidR="00AB35DA" w:rsidRPr="008860F2" w:rsidRDefault="00AB35DA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0" w:type="dxa"/>
            <w:shd w:val="clear" w:color="auto" w:fill="auto"/>
          </w:tcPr>
          <w:p w14:paraId="6EACAD67" w14:textId="77777777" w:rsidR="00AB35DA" w:rsidRPr="008860F2" w:rsidRDefault="00AB35DA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18547DE" w14:textId="77777777" w:rsidR="00AB35DA" w:rsidRPr="008860F2" w:rsidRDefault="00AB35DA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14:paraId="21230ECE" w14:textId="77777777" w:rsidR="00AB35DA" w:rsidRPr="008860F2" w:rsidRDefault="00AB35DA" w:rsidP="003E4163">
            <w:pPr>
              <w:tabs>
                <w:tab w:val="decimal" w:pos="858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8FBB1C0" w14:textId="77777777" w:rsidR="00AB35DA" w:rsidRPr="008860F2" w:rsidRDefault="00AB35DA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ADF0670" w14:textId="77777777" w:rsidR="00AB35DA" w:rsidRPr="008860F2" w:rsidRDefault="00AB35DA" w:rsidP="003E4163">
            <w:pPr>
              <w:tabs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shd w:val="clear" w:color="auto" w:fill="auto"/>
          </w:tcPr>
          <w:p w14:paraId="6906E1E8" w14:textId="77777777" w:rsidR="00AB35DA" w:rsidRPr="008860F2" w:rsidRDefault="00AB35DA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48157EB6" w14:textId="77777777" w:rsidR="00AB35DA" w:rsidRPr="008860F2" w:rsidRDefault="00AB35DA" w:rsidP="003E4163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shd w:val="clear" w:color="auto" w:fill="auto"/>
          </w:tcPr>
          <w:p w14:paraId="7BAAE880" w14:textId="77777777" w:rsidR="00AB35DA" w:rsidRPr="008860F2" w:rsidRDefault="00AB35DA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</w:tcPr>
          <w:p w14:paraId="66A67547" w14:textId="77777777" w:rsidR="00AB35DA" w:rsidRPr="008860F2" w:rsidRDefault="00AB35DA" w:rsidP="003E4163">
            <w:pPr>
              <w:tabs>
                <w:tab w:val="decimal" w:pos="715"/>
                <w:tab w:val="left" w:pos="90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0EE9" w:rsidRPr="008860F2" w14:paraId="33B4983A" w14:textId="77777777" w:rsidTr="00E42532">
        <w:tc>
          <w:tcPr>
            <w:tcW w:w="2574" w:type="dxa"/>
            <w:shd w:val="clear" w:color="auto" w:fill="auto"/>
          </w:tcPr>
          <w:p w14:paraId="393CC848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เงินให้กู้ยืมระยะสั้น</w:t>
            </w:r>
          </w:p>
        </w:tc>
        <w:tc>
          <w:tcPr>
            <w:tcW w:w="1300" w:type="dxa"/>
            <w:shd w:val="clear" w:color="auto" w:fill="auto"/>
          </w:tcPr>
          <w:p w14:paraId="6BDC3943" w14:textId="77777777" w:rsidR="00F30EE9" w:rsidRPr="008860F2" w:rsidRDefault="00F30EE9" w:rsidP="00F30EE9">
            <w:pPr>
              <w:spacing w:line="240" w:lineRule="auto"/>
              <w:ind w:left="-8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2.20</w:t>
            </w:r>
          </w:p>
        </w:tc>
        <w:tc>
          <w:tcPr>
            <w:tcW w:w="236" w:type="dxa"/>
            <w:shd w:val="clear" w:color="auto" w:fill="auto"/>
          </w:tcPr>
          <w:p w14:paraId="7A8DA7A3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14:paraId="2765126D" w14:textId="77777777" w:rsidR="00F30EE9" w:rsidRPr="008860F2" w:rsidRDefault="00F30EE9" w:rsidP="00F30EE9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6,247.00</w:t>
            </w:r>
          </w:p>
        </w:tc>
        <w:tc>
          <w:tcPr>
            <w:tcW w:w="236" w:type="dxa"/>
            <w:shd w:val="clear" w:color="auto" w:fill="auto"/>
          </w:tcPr>
          <w:p w14:paraId="6B809CF6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0128081" w14:textId="77777777" w:rsidR="00F30EE9" w:rsidRPr="008860F2" w:rsidRDefault="00F30EE9" w:rsidP="00F30EE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12,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188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.30</w:t>
            </w:r>
          </w:p>
        </w:tc>
        <w:tc>
          <w:tcPr>
            <w:tcW w:w="232" w:type="dxa"/>
            <w:shd w:val="clear" w:color="auto" w:fill="auto"/>
          </w:tcPr>
          <w:p w14:paraId="20D8A783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329F0D7B" w14:textId="77777777" w:rsidR="00F30EE9" w:rsidRPr="008860F2" w:rsidRDefault="00F30EE9" w:rsidP="00AA4957">
            <w:pPr>
              <w:pStyle w:val="BodyText"/>
              <w:tabs>
                <w:tab w:val="decimal" w:pos="63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(8,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683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.00)</w:t>
            </w:r>
          </w:p>
        </w:tc>
        <w:tc>
          <w:tcPr>
            <w:tcW w:w="232" w:type="dxa"/>
            <w:shd w:val="clear" w:color="auto" w:fill="auto"/>
          </w:tcPr>
          <w:p w14:paraId="1AD4E6B3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</w:tcPr>
          <w:p w14:paraId="74A331A6" w14:textId="77777777" w:rsidR="00F30EE9" w:rsidRPr="008860F2" w:rsidRDefault="00F30EE9" w:rsidP="00F30EE9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9,752.30</w:t>
            </w:r>
          </w:p>
        </w:tc>
      </w:tr>
      <w:tr w:rsidR="00F30EE9" w:rsidRPr="008860F2" w14:paraId="7A12DD5E" w14:textId="77777777" w:rsidTr="00E42532">
        <w:tc>
          <w:tcPr>
            <w:tcW w:w="2574" w:type="dxa"/>
            <w:shd w:val="clear" w:color="auto" w:fill="auto"/>
          </w:tcPr>
          <w:p w14:paraId="3240CAB4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ดอกเบี้ยค้างรับ</w:t>
            </w:r>
          </w:p>
        </w:tc>
        <w:tc>
          <w:tcPr>
            <w:tcW w:w="1300" w:type="dxa"/>
            <w:shd w:val="clear" w:color="auto" w:fill="auto"/>
          </w:tcPr>
          <w:p w14:paraId="7AAD28DD" w14:textId="77777777" w:rsidR="00F30EE9" w:rsidRPr="008860F2" w:rsidRDefault="00F30EE9" w:rsidP="00F30EE9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0059F71" w14:textId="77777777" w:rsidR="00F30EE9" w:rsidRPr="008860F2" w:rsidRDefault="00F30EE9" w:rsidP="00F30EE9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14:paraId="52C2A750" w14:textId="77777777" w:rsidR="00F30EE9" w:rsidRPr="008860F2" w:rsidRDefault="00F30EE9" w:rsidP="00F30EE9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19.96</w:t>
            </w:r>
          </w:p>
        </w:tc>
        <w:tc>
          <w:tcPr>
            <w:tcW w:w="236" w:type="dxa"/>
            <w:shd w:val="clear" w:color="auto" w:fill="auto"/>
          </w:tcPr>
          <w:p w14:paraId="10998C2B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6DA31ADF" w14:textId="77777777" w:rsidR="00F30EE9" w:rsidRPr="008860F2" w:rsidRDefault="00F30EE9" w:rsidP="00F30EE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243.84</w:t>
            </w:r>
          </w:p>
        </w:tc>
        <w:tc>
          <w:tcPr>
            <w:tcW w:w="232" w:type="dxa"/>
            <w:shd w:val="clear" w:color="auto" w:fill="auto"/>
          </w:tcPr>
          <w:p w14:paraId="254AC145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3FE5290B" w14:textId="77777777" w:rsidR="00F30EE9" w:rsidRPr="008860F2" w:rsidRDefault="00F30EE9" w:rsidP="00AA4957">
            <w:pPr>
              <w:pStyle w:val="BodyText"/>
              <w:tabs>
                <w:tab w:val="decimal" w:pos="63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(263.80)</w:t>
            </w:r>
          </w:p>
        </w:tc>
        <w:tc>
          <w:tcPr>
            <w:tcW w:w="232" w:type="dxa"/>
            <w:shd w:val="clear" w:color="auto" w:fill="auto"/>
          </w:tcPr>
          <w:p w14:paraId="55644E95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</w:tcPr>
          <w:p w14:paraId="04277DD4" w14:textId="77777777" w:rsidR="00F30EE9" w:rsidRPr="008860F2" w:rsidRDefault="00F30EE9" w:rsidP="00AA4957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30EE9" w:rsidRPr="008860F2" w14:paraId="11584FF6" w14:textId="77777777" w:rsidTr="00E42532">
        <w:tc>
          <w:tcPr>
            <w:tcW w:w="2574" w:type="dxa"/>
            <w:shd w:val="clear" w:color="auto" w:fill="auto"/>
          </w:tcPr>
          <w:p w14:paraId="40C3578F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00" w:type="dxa"/>
            <w:shd w:val="clear" w:color="auto" w:fill="auto"/>
          </w:tcPr>
          <w:p w14:paraId="2102DEE5" w14:textId="77777777" w:rsidR="00F30EE9" w:rsidRPr="008860F2" w:rsidRDefault="00F30EE9" w:rsidP="00F30EE9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62DB7C9" w14:textId="77777777" w:rsidR="00F30EE9" w:rsidRPr="008860F2" w:rsidRDefault="00F30EE9" w:rsidP="00F30EE9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14:paraId="22F03D2A" w14:textId="77777777" w:rsidR="00F30EE9" w:rsidRPr="008860F2" w:rsidRDefault="00F30EE9" w:rsidP="00F30EE9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5672F00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282FC6D" w14:textId="77777777" w:rsidR="00F30EE9" w:rsidRPr="008860F2" w:rsidRDefault="00F30EE9" w:rsidP="00F30EE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2" w:type="dxa"/>
            <w:shd w:val="clear" w:color="auto" w:fill="auto"/>
          </w:tcPr>
          <w:p w14:paraId="461AAAF4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081D25D1" w14:textId="77777777" w:rsidR="00F30EE9" w:rsidRPr="008860F2" w:rsidRDefault="00F30EE9" w:rsidP="00F30EE9">
            <w:pPr>
              <w:pStyle w:val="BodyText"/>
              <w:tabs>
                <w:tab w:val="decimal" w:pos="47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2" w:type="dxa"/>
            <w:shd w:val="clear" w:color="auto" w:fill="auto"/>
          </w:tcPr>
          <w:p w14:paraId="614067DD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</w:tcPr>
          <w:p w14:paraId="7EDD782D" w14:textId="77777777" w:rsidR="00F30EE9" w:rsidRPr="008860F2" w:rsidRDefault="00F30EE9" w:rsidP="00F30EE9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0EE9" w:rsidRPr="008860F2" w14:paraId="24A2B205" w14:textId="77777777" w:rsidTr="00E42532">
        <w:tc>
          <w:tcPr>
            <w:tcW w:w="2574" w:type="dxa"/>
            <w:shd w:val="clear" w:color="auto" w:fill="auto"/>
          </w:tcPr>
          <w:p w14:paraId="04003C5B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เงินให้กู้ยืมระยะสั้น</w:t>
            </w:r>
          </w:p>
        </w:tc>
        <w:tc>
          <w:tcPr>
            <w:tcW w:w="1300" w:type="dxa"/>
            <w:shd w:val="clear" w:color="auto" w:fill="auto"/>
          </w:tcPr>
          <w:p w14:paraId="18181413" w14:textId="77777777" w:rsidR="00F30EE9" w:rsidRPr="008860F2" w:rsidRDefault="00F30EE9" w:rsidP="00F30EE9">
            <w:pPr>
              <w:spacing w:line="240" w:lineRule="auto"/>
              <w:ind w:left="-9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9.00</w:t>
            </w:r>
          </w:p>
        </w:tc>
        <w:tc>
          <w:tcPr>
            <w:tcW w:w="236" w:type="dxa"/>
            <w:shd w:val="clear" w:color="auto" w:fill="auto"/>
          </w:tcPr>
          <w:p w14:paraId="6EC6EC66" w14:textId="77777777" w:rsidR="00F30EE9" w:rsidRPr="008860F2" w:rsidRDefault="00F30EE9" w:rsidP="00F30EE9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14:paraId="6067FA8A" w14:textId="77777777" w:rsidR="00F30EE9" w:rsidRPr="008860F2" w:rsidRDefault="00F30EE9" w:rsidP="00F30EE9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6.50</w:t>
            </w:r>
          </w:p>
        </w:tc>
        <w:tc>
          <w:tcPr>
            <w:tcW w:w="236" w:type="dxa"/>
            <w:shd w:val="clear" w:color="auto" w:fill="auto"/>
          </w:tcPr>
          <w:p w14:paraId="10037925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04B4154" w14:textId="77777777" w:rsidR="00F30EE9" w:rsidRPr="008860F2" w:rsidRDefault="00F30EE9" w:rsidP="00AA4957">
            <w:pPr>
              <w:pStyle w:val="BodyText"/>
              <w:tabs>
                <w:tab w:val="decimal" w:pos="68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121618E6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74C5D9E3" w14:textId="77777777" w:rsidR="00F30EE9" w:rsidRPr="008860F2" w:rsidRDefault="00F30EE9" w:rsidP="00AA4957">
            <w:pPr>
              <w:pStyle w:val="BodyText"/>
              <w:tabs>
                <w:tab w:val="decimal" w:pos="71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6544CB5B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</w:tcPr>
          <w:p w14:paraId="1B3A3F7F" w14:textId="77777777" w:rsidR="00F30EE9" w:rsidRPr="008860F2" w:rsidRDefault="00F30EE9" w:rsidP="00F30EE9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6.50</w:t>
            </w:r>
          </w:p>
        </w:tc>
      </w:tr>
      <w:tr w:rsidR="00F30EE9" w:rsidRPr="008860F2" w14:paraId="5ABB4FDE" w14:textId="77777777" w:rsidTr="00E42532">
        <w:tc>
          <w:tcPr>
            <w:tcW w:w="2574" w:type="dxa"/>
            <w:shd w:val="clear" w:color="auto" w:fill="auto"/>
          </w:tcPr>
          <w:p w14:paraId="10943D37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ดอกเบี้ยค้างรับ</w:t>
            </w:r>
          </w:p>
        </w:tc>
        <w:tc>
          <w:tcPr>
            <w:tcW w:w="1300" w:type="dxa"/>
            <w:shd w:val="clear" w:color="auto" w:fill="auto"/>
          </w:tcPr>
          <w:p w14:paraId="21FD20D4" w14:textId="77777777" w:rsidR="00F30EE9" w:rsidRPr="008860F2" w:rsidRDefault="00F30EE9" w:rsidP="00F30EE9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6E12130" w14:textId="77777777" w:rsidR="00F30EE9" w:rsidRPr="008860F2" w:rsidRDefault="00F30EE9" w:rsidP="00F30EE9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14:paraId="05C2DC73" w14:textId="77777777" w:rsidR="00F30EE9" w:rsidRPr="008860F2" w:rsidRDefault="00F30EE9" w:rsidP="00F30EE9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2.40</w:t>
            </w:r>
          </w:p>
        </w:tc>
        <w:tc>
          <w:tcPr>
            <w:tcW w:w="236" w:type="dxa"/>
            <w:shd w:val="clear" w:color="auto" w:fill="auto"/>
          </w:tcPr>
          <w:p w14:paraId="1F8FC91F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6A237D94" w14:textId="77777777" w:rsidR="00F30EE9" w:rsidRPr="008860F2" w:rsidRDefault="00F30EE9" w:rsidP="00F30EE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0.0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2" w:type="dxa"/>
            <w:shd w:val="clear" w:color="auto" w:fill="auto"/>
          </w:tcPr>
          <w:p w14:paraId="6E95965E" w14:textId="77777777" w:rsidR="00F30EE9" w:rsidRPr="008860F2" w:rsidRDefault="00F30EE9" w:rsidP="00F30EE9">
            <w:pPr>
              <w:pStyle w:val="BodyText"/>
              <w:tabs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BB67ACC" w14:textId="77777777" w:rsidR="00F30EE9" w:rsidRPr="008860F2" w:rsidRDefault="00F30EE9" w:rsidP="00AA4957">
            <w:pPr>
              <w:pStyle w:val="BodyText"/>
              <w:tabs>
                <w:tab w:val="decimal" w:pos="63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(0.01)</w:t>
            </w:r>
          </w:p>
        </w:tc>
        <w:tc>
          <w:tcPr>
            <w:tcW w:w="232" w:type="dxa"/>
            <w:shd w:val="clear" w:color="auto" w:fill="auto"/>
          </w:tcPr>
          <w:p w14:paraId="2291DE9F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</w:tcPr>
          <w:p w14:paraId="51162CA3" w14:textId="77777777" w:rsidR="00F30EE9" w:rsidRPr="008860F2" w:rsidRDefault="00F30EE9" w:rsidP="00F30EE9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2.4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</w:p>
        </w:tc>
      </w:tr>
      <w:tr w:rsidR="00F30EE9" w:rsidRPr="008860F2" w14:paraId="669D9368" w14:textId="77777777" w:rsidTr="00E42532">
        <w:tc>
          <w:tcPr>
            <w:tcW w:w="2574" w:type="dxa"/>
            <w:shd w:val="clear" w:color="auto" w:fill="auto"/>
          </w:tcPr>
          <w:p w14:paraId="5EF3CBA4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0" w:type="dxa"/>
            <w:shd w:val="clear" w:color="auto" w:fill="auto"/>
          </w:tcPr>
          <w:p w14:paraId="49D8442B" w14:textId="77777777" w:rsidR="00F30EE9" w:rsidRPr="008860F2" w:rsidRDefault="00F30EE9" w:rsidP="00F30EE9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BC0D8D" w14:textId="77777777" w:rsidR="00F30EE9" w:rsidRPr="008860F2" w:rsidRDefault="00F30EE9" w:rsidP="00F30EE9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</w:tcPr>
          <w:p w14:paraId="31608B3A" w14:textId="77777777" w:rsidR="00F30EE9" w:rsidRPr="008860F2" w:rsidRDefault="00F30EE9" w:rsidP="00F30EE9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6,275.86</w:t>
            </w:r>
          </w:p>
        </w:tc>
        <w:tc>
          <w:tcPr>
            <w:tcW w:w="236" w:type="dxa"/>
            <w:shd w:val="clear" w:color="auto" w:fill="auto"/>
          </w:tcPr>
          <w:p w14:paraId="5FCA01F7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63BA4F06" w14:textId="77777777" w:rsidR="00F30EE9" w:rsidRPr="008860F2" w:rsidRDefault="00F30EE9" w:rsidP="00F30EE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2" w:type="dxa"/>
            <w:shd w:val="clear" w:color="auto" w:fill="auto"/>
          </w:tcPr>
          <w:p w14:paraId="7D768167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464F3FA8" w14:textId="77777777" w:rsidR="00F30EE9" w:rsidRPr="008860F2" w:rsidRDefault="00F30EE9" w:rsidP="00F30EE9">
            <w:pPr>
              <w:pStyle w:val="BodyText"/>
              <w:tabs>
                <w:tab w:val="decimal" w:pos="47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2" w:type="dxa"/>
            <w:shd w:val="clear" w:color="auto" w:fill="auto"/>
          </w:tcPr>
          <w:p w14:paraId="6949F7F4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</w:tcPr>
          <w:p w14:paraId="55BA495F" w14:textId="77777777" w:rsidR="00F30EE9" w:rsidRPr="008860F2" w:rsidRDefault="00F30EE9" w:rsidP="00F30EE9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9,761.2</w:t>
            </w: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</w:t>
            </w:r>
          </w:p>
        </w:tc>
      </w:tr>
      <w:tr w:rsidR="00F30EE9" w:rsidRPr="008860F2" w14:paraId="19EA29BB" w14:textId="77777777" w:rsidTr="00E42532">
        <w:tc>
          <w:tcPr>
            <w:tcW w:w="2574" w:type="dxa"/>
            <w:shd w:val="clear" w:color="auto" w:fill="auto"/>
          </w:tcPr>
          <w:p w14:paraId="462CEB13" w14:textId="77777777" w:rsidR="00F30EE9" w:rsidRPr="008860F2" w:rsidRDefault="00F30EE9" w:rsidP="00F30EE9">
            <w:pPr>
              <w:spacing w:line="240" w:lineRule="auto"/>
              <w:ind w:left="342" w:right="-108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00" w:type="dxa"/>
            <w:shd w:val="clear" w:color="auto" w:fill="auto"/>
          </w:tcPr>
          <w:p w14:paraId="44432021" w14:textId="77777777" w:rsidR="00F30EE9" w:rsidRPr="008860F2" w:rsidRDefault="00F30EE9" w:rsidP="00F30EE9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E345EDD" w14:textId="77777777" w:rsidR="00F30EE9" w:rsidRPr="008860F2" w:rsidRDefault="00F30EE9" w:rsidP="00F30EE9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1A282C10" w14:textId="77777777" w:rsidR="00F30EE9" w:rsidRPr="008860F2" w:rsidRDefault="00F30EE9" w:rsidP="00F30EE9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8.90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22F2B3F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69AC3AA" w14:textId="77777777" w:rsidR="00F30EE9" w:rsidRPr="008860F2" w:rsidRDefault="00F30EE9" w:rsidP="00F30EE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(0.02)</w:t>
            </w:r>
          </w:p>
        </w:tc>
        <w:tc>
          <w:tcPr>
            <w:tcW w:w="232" w:type="dxa"/>
            <w:shd w:val="clear" w:color="auto" w:fill="auto"/>
          </w:tcPr>
          <w:p w14:paraId="6A5117F0" w14:textId="77777777" w:rsidR="00F30EE9" w:rsidRPr="008860F2" w:rsidRDefault="00F30EE9" w:rsidP="00F30EE9">
            <w:pPr>
              <w:tabs>
                <w:tab w:val="decimal" w:pos="51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4104175" w14:textId="77777777" w:rsidR="00F30EE9" w:rsidRPr="008860F2" w:rsidRDefault="00F30EE9" w:rsidP="00AA4957">
            <w:pPr>
              <w:pStyle w:val="BodyText"/>
              <w:tabs>
                <w:tab w:val="decimal" w:pos="71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3EABF53A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65EB9619" w14:textId="77777777" w:rsidR="00F30EE9" w:rsidRPr="008860F2" w:rsidRDefault="00F30EE9" w:rsidP="00F30EE9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(8.9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30EE9" w:rsidRPr="008860F2" w14:paraId="4A50A500" w14:textId="77777777" w:rsidTr="00E42532">
        <w:tc>
          <w:tcPr>
            <w:tcW w:w="2574" w:type="dxa"/>
            <w:shd w:val="clear" w:color="auto" w:fill="auto"/>
          </w:tcPr>
          <w:p w14:paraId="474FACF2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00" w:type="dxa"/>
            <w:shd w:val="clear" w:color="auto" w:fill="auto"/>
          </w:tcPr>
          <w:p w14:paraId="56AA9ABA" w14:textId="77777777" w:rsidR="00F30EE9" w:rsidRPr="008860F2" w:rsidRDefault="00F30EE9" w:rsidP="00F30EE9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9FEB11A" w14:textId="77777777" w:rsidR="00F30EE9" w:rsidRPr="008860F2" w:rsidRDefault="00F30EE9" w:rsidP="00F30EE9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D22FC" w14:textId="77777777" w:rsidR="00F30EE9" w:rsidRPr="008860F2" w:rsidRDefault="00F30EE9" w:rsidP="00F30EE9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6,266.96</w:t>
            </w:r>
          </w:p>
        </w:tc>
        <w:tc>
          <w:tcPr>
            <w:tcW w:w="236" w:type="dxa"/>
            <w:shd w:val="clear" w:color="auto" w:fill="auto"/>
          </w:tcPr>
          <w:p w14:paraId="40941702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0C436C24" w14:textId="77777777" w:rsidR="00F30EE9" w:rsidRPr="008860F2" w:rsidRDefault="00F30EE9" w:rsidP="00F30EE9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2" w:type="dxa"/>
            <w:shd w:val="clear" w:color="auto" w:fill="auto"/>
          </w:tcPr>
          <w:p w14:paraId="11984E57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1B0207FF" w14:textId="77777777" w:rsidR="00F30EE9" w:rsidRPr="008860F2" w:rsidRDefault="00F30EE9" w:rsidP="00F30EE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2" w:type="dxa"/>
            <w:shd w:val="clear" w:color="auto" w:fill="auto"/>
          </w:tcPr>
          <w:p w14:paraId="37F97171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1D18A" w14:textId="77777777" w:rsidR="00F30EE9" w:rsidRPr="008860F2" w:rsidRDefault="00F30EE9" w:rsidP="00F30EE9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9,752.30</w:t>
            </w:r>
          </w:p>
        </w:tc>
      </w:tr>
    </w:tbl>
    <w:p w14:paraId="4BD1035E" w14:textId="77777777" w:rsidR="00E42532" w:rsidRDefault="00E42532">
      <w:pPr>
        <w:rPr>
          <w:cs/>
        </w:rPr>
      </w:pPr>
    </w:p>
    <w:p w14:paraId="6E8C173D" w14:textId="77777777" w:rsidR="00F35ED6" w:rsidRDefault="00F35ED6">
      <w:r>
        <w:br w:type="page"/>
      </w:r>
    </w:p>
    <w:tbl>
      <w:tblPr>
        <w:tblW w:w="9630" w:type="dxa"/>
        <w:tblInd w:w="468" w:type="dxa"/>
        <w:tblLook w:val="0000" w:firstRow="0" w:lastRow="0" w:firstColumn="0" w:lastColumn="0" w:noHBand="0" w:noVBand="0"/>
      </w:tblPr>
      <w:tblGrid>
        <w:gridCol w:w="4046"/>
        <w:gridCol w:w="1233"/>
        <w:gridCol w:w="254"/>
        <w:gridCol w:w="1179"/>
        <w:gridCol w:w="241"/>
        <w:gridCol w:w="1229"/>
        <w:gridCol w:w="237"/>
        <w:gridCol w:w="1211"/>
      </w:tblGrid>
      <w:tr w:rsidR="002A4039" w:rsidRPr="008860F2" w14:paraId="2D0AE792" w14:textId="77777777" w:rsidTr="00E42532">
        <w:trPr>
          <w:tblHeader/>
        </w:trPr>
        <w:tc>
          <w:tcPr>
            <w:tcW w:w="4046" w:type="dxa"/>
          </w:tcPr>
          <w:p w14:paraId="56725D4B" w14:textId="36CCEC25" w:rsidR="005C7516" w:rsidRPr="008860F2" w:rsidRDefault="005C7516" w:rsidP="00C1051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666" w:type="dxa"/>
            <w:gridSpan w:val="3"/>
          </w:tcPr>
          <w:p w14:paraId="7C71DE6F" w14:textId="77777777" w:rsidR="005C7516" w:rsidRPr="008860F2" w:rsidRDefault="005C7516" w:rsidP="00C10514">
            <w:pPr>
              <w:pStyle w:val="BodyText"/>
              <w:spacing w:after="0" w:line="240" w:lineRule="auto"/>
              <w:ind w:left="363" w:right="-110" w:hanging="47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376F4083" w14:textId="77777777" w:rsidR="005C7516" w:rsidRPr="008860F2" w:rsidRDefault="005C7516" w:rsidP="00C105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7" w:type="dxa"/>
            <w:gridSpan w:val="3"/>
          </w:tcPr>
          <w:p w14:paraId="420AA28E" w14:textId="77777777" w:rsidR="005C7516" w:rsidRPr="008860F2" w:rsidRDefault="005C7516" w:rsidP="00C105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0EE9" w:rsidRPr="008860F2" w14:paraId="37AC26EA" w14:textId="77777777" w:rsidTr="00E42532">
        <w:trPr>
          <w:tblHeader/>
        </w:trPr>
        <w:tc>
          <w:tcPr>
            <w:tcW w:w="4046" w:type="dxa"/>
          </w:tcPr>
          <w:p w14:paraId="1662988B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5F82D16E" w14:textId="77777777" w:rsidR="00F30EE9" w:rsidRPr="008860F2" w:rsidRDefault="00F30EE9" w:rsidP="00F30EE9">
            <w:pPr>
              <w:pStyle w:val="BodyText"/>
              <w:spacing w:after="0" w:line="240" w:lineRule="auto"/>
              <w:ind w:left="363" w:right="-110" w:hanging="47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54" w:type="dxa"/>
          </w:tcPr>
          <w:p w14:paraId="38A946FF" w14:textId="77777777" w:rsidR="00F30EE9" w:rsidRPr="008860F2" w:rsidRDefault="00F30EE9" w:rsidP="00F30EE9">
            <w:pPr>
              <w:pStyle w:val="BodyText"/>
              <w:spacing w:after="0" w:line="240" w:lineRule="auto"/>
              <w:ind w:left="363" w:right="-110" w:hanging="47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1157CE7" w14:textId="77777777" w:rsidR="00F30EE9" w:rsidRPr="008860F2" w:rsidRDefault="00F30EE9" w:rsidP="00F30EE9">
            <w:pPr>
              <w:pStyle w:val="BodyText"/>
              <w:spacing w:after="0" w:line="240" w:lineRule="auto"/>
              <w:ind w:left="363" w:right="-110" w:hanging="47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41" w:type="dxa"/>
          </w:tcPr>
          <w:p w14:paraId="406582B5" w14:textId="77777777" w:rsidR="00F30EE9" w:rsidRPr="008860F2" w:rsidRDefault="00F30EE9" w:rsidP="00F30E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</w:tcPr>
          <w:p w14:paraId="11543CF6" w14:textId="77777777" w:rsidR="00F30EE9" w:rsidRPr="008860F2" w:rsidRDefault="00F30EE9" w:rsidP="00F30EE9">
            <w:pPr>
              <w:pStyle w:val="BodyText"/>
              <w:spacing w:after="0" w:line="240" w:lineRule="auto"/>
              <w:ind w:left="363" w:right="-110" w:hanging="47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37" w:type="dxa"/>
          </w:tcPr>
          <w:p w14:paraId="67B36FB9" w14:textId="77777777" w:rsidR="00F30EE9" w:rsidRPr="008860F2" w:rsidRDefault="00F30EE9" w:rsidP="00F30EE9">
            <w:pPr>
              <w:pStyle w:val="BodyText"/>
              <w:spacing w:after="0" w:line="240" w:lineRule="auto"/>
              <w:ind w:left="363" w:right="-110" w:hanging="47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69D1FB8C" w14:textId="77777777" w:rsidR="00F30EE9" w:rsidRPr="008860F2" w:rsidRDefault="00F30EE9" w:rsidP="00F30EE9">
            <w:pPr>
              <w:pStyle w:val="BodyText"/>
              <w:spacing w:after="0" w:line="240" w:lineRule="auto"/>
              <w:ind w:left="363" w:right="-110" w:hanging="47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F30EE9" w:rsidRPr="008860F2" w14:paraId="4E116565" w14:textId="77777777" w:rsidTr="00E42532">
        <w:trPr>
          <w:tblHeader/>
        </w:trPr>
        <w:tc>
          <w:tcPr>
            <w:tcW w:w="4046" w:type="dxa"/>
          </w:tcPr>
          <w:p w14:paraId="625DBEEA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4" w:type="dxa"/>
            <w:gridSpan w:val="7"/>
          </w:tcPr>
          <w:p w14:paraId="41720407" w14:textId="77777777" w:rsidR="00F30EE9" w:rsidRPr="008860F2" w:rsidRDefault="00F30EE9" w:rsidP="00F30EE9">
            <w:pPr>
              <w:pStyle w:val="BodyText"/>
              <w:spacing w:after="0" w:line="240" w:lineRule="auto"/>
              <w:ind w:left="363" w:right="-110" w:hanging="47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30EE9" w:rsidRPr="008860F2" w14:paraId="2F2E106A" w14:textId="77777777" w:rsidTr="00E42532">
        <w:tc>
          <w:tcPr>
            <w:tcW w:w="4046" w:type="dxa"/>
          </w:tcPr>
          <w:p w14:paraId="0C6BC044" w14:textId="1A49690F" w:rsidR="00F30EE9" w:rsidRPr="008860F2" w:rsidRDefault="00F30EE9" w:rsidP="00F30EE9">
            <w:pPr>
              <w:spacing w:line="240" w:lineRule="auto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หนี้สูญและหนี้สงสัยจะสูญของเงินให้กู้ยืมและดอกเบี้ยค้างรับแก่กิจการที่เกี่ยวข้องกันสำหรับ</w:t>
            </w:r>
            <w:r w:rsidR="00F35ED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33" w:type="dxa"/>
          </w:tcPr>
          <w:p w14:paraId="1CBBABC0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363" w:right="27" w:hanging="4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" w:type="dxa"/>
          </w:tcPr>
          <w:p w14:paraId="66B89D52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363" w:right="-131" w:hanging="4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37831F2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363" w:right="27" w:hanging="4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452104FA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</w:tcPr>
          <w:p w14:paraId="1EC8D286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357" w:right="111" w:hanging="4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19412125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72A14056" w14:textId="77777777" w:rsidR="00F30EE9" w:rsidRPr="008860F2" w:rsidRDefault="00F30EE9" w:rsidP="00F30EE9">
            <w:pPr>
              <w:pStyle w:val="BodyText"/>
              <w:tabs>
                <w:tab w:val="decimal" w:pos="522"/>
              </w:tabs>
              <w:spacing w:after="0" w:line="240" w:lineRule="auto"/>
              <w:ind w:left="357" w:right="111" w:hanging="46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0EE9" w:rsidRPr="008860F2" w14:paraId="21ABA8AA" w14:textId="77777777" w:rsidTr="00E42532">
        <w:tc>
          <w:tcPr>
            <w:tcW w:w="4046" w:type="dxa"/>
          </w:tcPr>
          <w:p w14:paraId="15387F03" w14:textId="56EEB708" w:rsidR="00F30EE9" w:rsidRPr="008860F2" w:rsidRDefault="00F30EE9" w:rsidP="00F30EE9">
            <w:pPr>
              <w:spacing w:line="240" w:lineRule="auto"/>
              <w:ind w:left="75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>30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336D5B06" w14:textId="0C47EE71" w:rsidR="00F30EE9" w:rsidRPr="008860F2" w:rsidRDefault="00FD0CBE" w:rsidP="00AA4957">
            <w:pPr>
              <w:tabs>
                <w:tab w:val="decimal" w:pos="784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4" w:type="dxa"/>
            <w:vAlign w:val="bottom"/>
          </w:tcPr>
          <w:p w14:paraId="0549D338" w14:textId="77777777" w:rsidR="00F30EE9" w:rsidRPr="008860F2" w:rsidRDefault="00F30EE9" w:rsidP="00F30EE9">
            <w:pPr>
              <w:tabs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7C38BD3E" w14:textId="77777777" w:rsidR="00F30EE9" w:rsidRPr="008860F2" w:rsidRDefault="00F30EE9" w:rsidP="00AA4957">
            <w:pPr>
              <w:tabs>
                <w:tab w:val="decimal" w:pos="6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0.02</w:t>
            </w:r>
          </w:p>
        </w:tc>
        <w:tc>
          <w:tcPr>
            <w:tcW w:w="241" w:type="dxa"/>
            <w:vAlign w:val="bottom"/>
          </w:tcPr>
          <w:p w14:paraId="27C0F2AE" w14:textId="77777777" w:rsidR="00F30EE9" w:rsidRPr="008860F2" w:rsidRDefault="00F30EE9" w:rsidP="00F30EE9">
            <w:pPr>
              <w:tabs>
                <w:tab w:val="decimal" w:pos="585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vAlign w:val="bottom"/>
          </w:tcPr>
          <w:p w14:paraId="302ABA21" w14:textId="3E9311B5" w:rsidR="00F30EE9" w:rsidRPr="008860F2" w:rsidRDefault="00FD0CBE" w:rsidP="00AA4957">
            <w:pPr>
              <w:tabs>
                <w:tab w:val="decimal" w:pos="687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72335150" w14:textId="77777777" w:rsidR="00F30EE9" w:rsidRPr="008860F2" w:rsidRDefault="00F30EE9" w:rsidP="00F30EE9">
            <w:pPr>
              <w:tabs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35C35549" w14:textId="77777777" w:rsidR="00F30EE9" w:rsidRPr="008860F2" w:rsidRDefault="00F30EE9" w:rsidP="00AA4957">
            <w:pPr>
              <w:tabs>
                <w:tab w:val="decimal" w:pos="631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0.02</w:t>
            </w:r>
          </w:p>
        </w:tc>
      </w:tr>
    </w:tbl>
    <w:p w14:paraId="7537E0A4" w14:textId="77777777" w:rsidR="00081179" w:rsidRPr="00DA0FC4" w:rsidRDefault="00081179" w:rsidP="00E00610">
      <w:pPr>
        <w:spacing w:line="240" w:lineRule="auto"/>
        <w:ind w:left="540"/>
        <w:rPr>
          <w:rFonts w:ascii="Angsana New" w:hAnsi="Angsana New"/>
          <w:sz w:val="14"/>
          <w:szCs w:val="14"/>
        </w:rPr>
      </w:pPr>
    </w:p>
    <w:p w14:paraId="730AC5D8" w14:textId="1269A48C" w:rsidR="00081179" w:rsidRDefault="005C7516" w:rsidP="00E00610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รายการเคลื่อนไหวของเงินให้กู้ยืมระยะยาวและดอกเบี้ยค้างรับแก่กิจการที่เกี่ยวข้องกัน</w:t>
      </w:r>
      <w:r w:rsidR="004E79D1" w:rsidRPr="008860F2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="004E79D1" w:rsidRPr="008860F2">
        <w:rPr>
          <w:rFonts w:ascii="Angsana New" w:hAnsi="Angsana New"/>
          <w:sz w:val="28"/>
          <w:szCs w:val="28"/>
        </w:rPr>
        <w:t xml:space="preserve">30 </w:t>
      </w:r>
      <w:r w:rsidR="004E79D1" w:rsidRPr="008860F2">
        <w:rPr>
          <w:rFonts w:ascii="Angsana New" w:hAnsi="Angsana New"/>
          <w:sz w:val="28"/>
          <w:szCs w:val="28"/>
          <w:cs/>
        </w:rPr>
        <w:t>กันยายน</w:t>
      </w:r>
      <w:r w:rsidR="007F39A7">
        <w:rPr>
          <w:rFonts w:ascii="Angsana New" w:hAnsi="Angsana New" w:hint="cs"/>
          <w:sz w:val="28"/>
          <w:szCs w:val="28"/>
          <w:cs/>
        </w:rPr>
        <w:t xml:space="preserve"> </w:t>
      </w:r>
      <w:r w:rsidR="007F39A7">
        <w:rPr>
          <w:rFonts w:ascii="Angsana New" w:hAnsi="Angsana New"/>
          <w:sz w:val="28"/>
          <w:szCs w:val="28"/>
        </w:rPr>
        <w:t>2562</w:t>
      </w:r>
      <w:r w:rsidR="004E79D1" w:rsidRPr="008860F2">
        <w:rPr>
          <w:rFonts w:ascii="Angsana New" w:hAnsi="Angsana New"/>
          <w:sz w:val="28"/>
          <w:szCs w:val="28"/>
        </w:rPr>
        <w:t xml:space="preserve"> </w:t>
      </w:r>
      <w:r w:rsidR="004E79D1" w:rsidRPr="008860F2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648" w:type="dxa"/>
        <w:tblInd w:w="450" w:type="dxa"/>
        <w:tblLook w:val="04A0" w:firstRow="1" w:lastRow="0" w:firstColumn="1" w:lastColumn="0" w:noHBand="0" w:noVBand="1"/>
      </w:tblPr>
      <w:tblGrid>
        <w:gridCol w:w="2696"/>
        <w:gridCol w:w="1398"/>
        <w:gridCol w:w="236"/>
        <w:gridCol w:w="1249"/>
        <w:gridCol w:w="234"/>
        <w:gridCol w:w="1109"/>
        <w:gridCol w:w="234"/>
        <w:gridCol w:w="1023"/>
        <w:gridCol w:w="234"/>
        <w:gridCol w:w="1235"/>
      </w:tblGrid>
      <w:tr w:rsidR="00FF6558" w:rsidRPr="008860F2" w14:paraId="05ACF50C" w14:textId="77777777" w:rsidTr="00AA4957">
        <w:trPr>
          <w:tblHeader/>
        </w:trPr>
        <w:tc>
          <w:tcPr>
            <w:tcW w:w="2696" w:type="dxa"/>
            <w:shd w:val="clear" w:color="auto" w:fill="auto"/>
            <w:vAlign w:val="bottom"/>
          </w:tcPr>
          <w:p w14:paraId="1C3185E2" w14:textId="77777777" w:rsidR="00FF6558" w:rsidRPr="008860F2" w:rsidRDefault="00FF6558" w:rsidP="003E4163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32E9E14E" w14:textId="77777777" w:rsidR="00FF6558" w:rsidRPr="008860F2" w:rsidRDefault="00FF6558" w:rsidP="003E416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753BA3" w14:textId="77777777" w:rsidR="00FF6558" w:rsidRPr="008860F2" w:rsidRDefault="00FF6558" w:rsidP="003E416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18" w:type="dxa"/>
            <w:gridSpan w:val="7"/>
            <w:shd w:val="clear" w:color="auto" w:fill="auto"/>
            <w:vAlign w:val="bottom"/>
          </w:tcPr>
          <w:p w14:paraId="197DAEF0" w14:textId="77777777" w:rsidR="00FF6558" w:rsidRPr="008860F2" w:rsidRDefault="00FF6558" w:rsidP="003E4163">
            <w:pPr>
              <w:spacing w:line="240" w:lineRule="auto"/>
              <w:ind w:left="-306" w:right="-120" w:firstLine="2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F6558" w:rsidRPr="008860F2" w14:paraId="32183FFD" w14:textId="77777777" w:rsidTr="00AA4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18840" w14:textId="77777777" w:rsidR="00FF6558" w:rsidRPr="008860F2" w:rsidRDefault="00FF6558" w:rsidP="003E416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4F69D" w14:textId="77777777" w:rsidR="00FF6558" w:rsidRPr="008860F2" w:rsidRDefault="00FF6558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2745A613" w14:textId="77777777" w:rsidR="00FF6558" w:rsidRPr="008860F2" w:rsidRDefault="00FF6558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0F3DB" w14:textId="77777777" w:rsidR="00FF6558" w:rsidRPr="008860F2" w:rsidRDefault="00FF6558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7E0F0" w14:textId="77777777" w:rsidR="00FF6558" w:rsidRPr="008860F2" w:rsidRDefault="00FF6558" w:rsidP="003E4163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269D42DD" w14:textId="77777777" w:rsidR="00FF6558" w:rsidRPr="008860F2" w:rsidRDefault="00FF6558" w:rsidP="003E4163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ตุลาคม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ACC6F" w14:textId="77777777" w:rsidR="00FF6558" w:rsidRPr="008860F2" w:rsidRDefault="00FF6558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1A858" w14:textId="77777777" w:rsidR="00FF6558" w:rsidRPr="008860F2" w:rsidRDefault="00FF6558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43912" w14:textId="77777777" w:rsidR="00FF6558" w:rsidRPr="008860F2" w:rsidRDefault="00FF6558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E402E" w14:textId="77777777" w:rsidR="00FF6558" w:rsidRPr="008860F2" w:rsidRDefault="00FF6558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0F9FA" w14:textId="77777777" w:rsidR="00FF6558" w:rsidRPr="008860F2" w:rsidRDefault="00FF6558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2E0C9" w14:textId="77777777" w:rsidR="00FF6558" w:rsidRPr="008860F2" w:rsidRDefault="00FF6558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7BF6473F" w14:textId="77777777" w:rsidR="00FF6558" w:rsidRPr="008860F2" w:rsidRDefault="00FF6558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FF6558" w:rsidRPr="008860F2" w14:paraId="092453EC" w14:textId="77777777" w:rsidTr="00AA4957">
        <w:trPr>
          <w:tblHeader/>
        </w:trPr>
        <w:tc>
          <w:tcPr>
            <w:tcW w:w="2696" w:type="dxa"/>
            <w:shd w:val="clear" w:color="auto" w:fill="auto"/>
            <w:vAlign w:val="bottom"/>
          </w:tcPr>
          <w:p w14:paraId="675B8960" w14:textId="77777777" w:rsidR="00FF6558" w:rsidRPr="008860F2" w:rsidRDefault="00FF6558" w:rsidP="003E416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3DB2181E" w14:textId="77777777" w:rsidR="00FF6558" w:rsidRPr="008860F2" w:rsidRDefault="00FF6558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 w:rsidR="00F30EE9" w:rsidRPr="008860F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54147B" w14:textId="77777777" w:rsidR="00FF6558" w:rsidRPr="008860F2" w:rsidRDefault="00FF6558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58A2ADDD" w14:textId="77777777" w:rsidR="00FF6558" w:rsidRPr="008860F2" w:rsidRDefault="00FF6558" w:rsidP="003E4163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 w:rsidR="004F7AF6" w:rsidRPr="008860F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3F4E8CC" w14:textId="77777777" w:rsidR="00FF6558" w:rsidRPr="008860F2" w:rsidRDefault="00FF6558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593E16F" w14:textId="77777777" w:rsidR="00FF6558" w:rsidRPr="008860F2" w:rsidRDefault="00FF6558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53C1499" w14:textId="77777777" w:rsidR="00FF6558" w:rsidRPr="008860F2" w:rsidRDefault="00FF6558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CEF110A" w14:textId="77777777" w:rsidR="00FF6558" w:rsidRPr="008860F2" w:rsidRDefault="00FF6558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A6D9636" w14:textId="77777777" w:rsidR="00FF6558" w:rsidRPr="008860F2" w:rsidRDefault="00FF6558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29284679" w14:textId="77777777" w:rsidR="00FF6558" w:rsidRPr="008860F2" w:rsidRDefault="00FF6558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 w:rsidR="00F30EE9" w:rsidRPr="008860F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F6558" w:rsidRPr="008860F2" w14:paraId="31C76642" w14:textId="77777777" w:rsidTr="00AA4957">
        <w:trPr>
          <w:tblHeader/>
        </w:trPr>
        <w:tc>
          <w:tcPr>
            <w:tcW w:w="2696" w:type="dxa"/>
            <w:shd w:val="clear" w:color="auto" w:fill="auto"/>
          </w:tcPr>
          <w:p w14:paraId="51B42E8B" w14:textId="77777777" w:rsidR="00FF6558" w:rsidRPr="008860F2" w:rsidRDefault="00FF6558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shd w:val="clear" w:color="auto" w:fill="auto"/>
          </w:tcPr>
          <w:p w14:paraId="086A71FA" w14:textId="77777777" w:rsidR="00FF6558" w:rsidRPr="008860F2" w:rsidRDefault="00FF6558" w:rsidP="003E416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76A33160" w14:textId="77777777" w:rsidR="00FF6558" w:rsidRPr="008860F2" w:rsidRDefault="00FF6558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8" w:type="dxa"/>
            <w:gridSpan w:val="7"/>
            <w:shd w:val="clear" w:color="auto" w:fill="auto"/>
          </w:tcPr>
          <w:p w14:paraId="6DAA1A7F" w14:textId="77777777" w:rsidR="00FF6558" w:rsidRPr="008860F2" w:rsidRDefault="00FF6558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F6558" w:rsidRPr="008860F2" w14:paraId="230E7900" w14:textId="77777777" w:rsidTr="00AA4957">
        <w:tc>
          <w:tcPr>
            <w:tcW w:w="2696" w:type="dxa"/>
            <w:shd w:val="clear" w:color="auto" w:fill="auto"/>
          </w:tcPr>
          <w:p w14:paraId="49AAD003" w14:textId="77777777" w:rsidR="00FF6558" w:rsidRPr="008860F2" w:rsidRDefault="00FF6558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98" w:type="dxa"/>
            <w:shd w:val="clear" w:color="auto" w:fill="auto"/>
          </w:tcPr>
          <w:p w14:paraId="38FADB5B" w14:textId="77777777" w:rsidR="00FF6558" w:rsidRPr="008860F2" w:rsidRDefault="00FF6558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ABE0ADA" w14:textId="77777777" w:rsidR="00FF6558" w:rsidRPr="008860F2" w:rsidRDefault="00FF6558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37B30A0A" w14:textId="77777777" w:rsidR="00FF6558" w:rsidRPr="008860F2" w:rsidRDefault="00FF6558" w:rsidP="003E4163">
            <w:pPr>
              <w:tabs>
                <w:tab w:val="decimal" w:pos="858"/>
                <w:tab w:val="left" w:pos="948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A94E7FD" w14:textId="77777777" w:rsidR="00FF6558" w:rsidRPr="008860F2" w:rsidRDefault="00FF6558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6D94C440" w14:textId="77777777" w:rsidR="00FF6558" w:rsidRPr="008860F2" w:rsidRDefault="00FF6558" w:rsidP="008F60C2">
            <w:pPr>
              <w:tabs>
                <w:tab w:val="decimal" w:pos="55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F39C84D" w14:textId="77777777" w:rsidR="00FF6558" w:rsidRPr="008860F2" w:rsidRDefault="00FF6558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66C63851" w14:textId="77777777" w:rsidR="00FF6558" w:rsidRPr="008860F2" w:rsidRDefault="00FF6558" w:rsidP="00FF6558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5D6B6F7D" w14:textId="77777777" w:rsidR="00FF6558" w:rsidRPr="008860F2" w:rsidRDefault="00FF6558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</w:tcPr>
          <w:p w14:paraId="7DA0F61C" w14:textId="77777777" w:rsidR="00FF6558" w:rsidRPr="008860F2" w:rsidRDefault="00FF6558" w:rsidP="003E4163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0EE9" w:rsidRPr="008860F2" w14:paraId="08EADAD8" w14:textId="77777777" w:rsidTr="00AA4957">
        <w:tc>
          <w:tcPr>
            <w:tcW w:w="2696" w:type="dxa"/>
            <w:shd w:val="clear" w:color="auto" w:fill="auto"/>
          </w:tcPr>
          <w:p w14:paraId="7D44ACF8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เงินให้กู้ยืมระยะยาว</w:t>
            </w:r>
          </w:p>
        </w:tc>
        <w:tc>
          <w:tcPr>
            <w:tcW w:w="1398" w:type="dxa"/>
            <w:shd w:val="clear" w:color="auto" w:fill="auto"/>
          </w:tcPr>
          <w:p w14:paraId="4EAC9A3B" w14:textId="62FD21F6" w:rsidR="00F30EE9" w:rsidRPr="008860F2" w:rsidRDefault="00AD203C" w:rsidP="00F30EE9">
            <w:pPr>
              <w:spacing w:line="240" w:lineRule="auto"/>
              <w:ind w:left="-8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A5B841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469A61E4" w14:textId="77777777" w:rsidR="00F30EE9" w:rsidRPr="008860F2" w:rsidRDefault="00F30EE9" w:rsidP="00F30EE9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241.74</w:t>
            </w:r>
          </w:p>
        </w:tc>
        <w:tc>
          <w:tcPr>
            <w:tcW w:w="234" w:type="dxa"/>
            <w:shd w:val="clear" w:color="auto" w:fill="auto"/>
          </w:tcPr>
          <w:p w14:paraId="2BAA3E39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D21D4BE" w14:textId="77777777" w:rsidR="00F30EE9" w:rsidRPr="008860F2" w:rsidRDefault="00F30EE9" w:rsidP="00F30EE9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55EB542A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4008B29D" w14:textId="77777777" w:rsidR="00F30EE9" w:rsidRPr="008860F2" w:rsidRDefault="00F30EE9" w:rsidP="00F30EE9">
            <w:pPr>
              <w:pStyle w:val="BodyText"/>
              <w:tabs>
                <w:tab w:val="decimal" w:pos="48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(241.74)</w:t>
            </w:r>
          </w:p>
        </w:tc>
        <w:tc>
          <w:tcPr>
            <w:tcW w:w="234" w:type="dxa"/>
            <w:shd w:val="clear" w:color="auto" w:fill="auto"/>
          </w:tcPr>
          <w:p w14:paraId="28B90555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5D0E4E9E" w14:textId="77777777" w:rsidR="00F30EE9" w:rsidRPr="008860F2" w:rsidRDefault="00F30EE9" w:rsidP="00F30EE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30EE9" w:rsidRPr="008860F2" w14:paraId="10C219C2" w14:textId="77777777" w:rsidTr="00AA4957">
        <w:tc>
          <w:tcPr>
            <w:tcW w:w="2696" w:type="dxa"/>
            <w:shd w:val="clear" w:color="auto" w:fill="auto"/>
          </w:tcPr>
          <w:p w14:paraId="34DA42F9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ดอกเบี้ยค้างรับ</w:t>
            </w:r>
          </w:p>
        </w:tc>
        <w:tc>
          <w:tcPr>
            <w:tcW w:w="1398" w:type="dxa"/>
            <w:shd w:val="clear" w:color="auto" w:fill="auto"/>
          </w:tcPr>
          <w:p w14:paraId="34480E45" w14:textId="77777777" w:rsidR="00F30EE9" w:rsidRPr="008860F2" w:rsidRDefault="00F30EE9" w:rsidP="00F30EE9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B582F4D" w14:textId="77777777" w:rsidR="00F30EE9" w:rsidRPr="008860F2" w:rsidRDefault="00F30EE9" w:rsidP="00F30EE9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111B8CB2" w14:textId="77777777" w:rsidR="00F30EE9" w:rsidRPr="008860F2" w:rsidRDefault="00F30EE9" w:rsidP="00F30EE9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19.05</w:t>
            </w:r>
          </w:p>
        </w:tc>
        <w:tc>
          <w:tcPr>
            <w:tcW w:w="234" w:type="dxa"/>
            <w:shd w:val="clear" w:color="auto" w:fill="auto"/>
          </w:tcPr>
          <w:p w14:paraId="68F13578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089D2E44" w14:textId="77777777" w:rsidR="00F30EE9" w:rsidRPr="008860F2" w:rsidRDefault="00F30EE9" w:rsidP="009B745A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8.90</w:t>
            </w:r>
          </w:p>
        </w:tc>
        <w:tc>
          <w:tcPr>
            <w:tcW w:w="234" w:type="dxa"/>
            <w:shd w:val="clear" w:color="auto" w:fill="auto"/>
          </w:tcPr>
          <w:p w14:paraId="110488E0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603A641" w14:textId="77777777" w:rsidR="00F30EE9" w:rsidRPr="008860F2" w:rsidRDefault="00F30EE9" w:rsidP="00F30EE9">
            <w:pPr>
              <w:pStyle w:val="BodyText"/>
              <w:tabs>
                <w:tab w:val="decimal" w:pos="48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(27.95)</w:t>
            </w:r>
          </w:p>
        </w:tc>
        <w:tc>
          <w:tcPr>
            <w:tcW w:w="234" w:type="dxa"/>
            <w:shd w:val="clear" w:color="auto" w:fill="auto"/>
          </w:tcPr>
          <w:p w14:paraId="050E0440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05C5CFD0" w14:textId="77777777" w:rsidR="00F30EE9" w:rsidRPr="008860F2" w:rsidRDefault="00F30EE9" w:rsidP="00F30EE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30EE9" w:rsidRPr="008860F2" w14:paraId="6D4CFDBB" w14:textId="77777777" w:rsidTr="00AA4957">
        <w:tc>
          <w:tcPr>
            <w:tcW w:w="2696" w:type="dxa"/>
            <w:shd w:val="clear" w:color="auto" w:fill="auto"/>
          </w:tcPr>
          <w:p w14:paraId="0162EDFD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8" w:type="dxa"/>
            <w:shd w:val="clear" w:color="auto" w:fill="auto"/>
          </w:tcPr>
          <w:p w14:paraId="4B50B377" w14:textId="77777777" w:rsidR="00F30EE9" w:rsidRPr="008860F2" w:rsidRDefault="00F30EE9" w:rsidP="00F30EE9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201AAAE" w14:textId="77777777" w:rsidR="00F30EE9" w:rsidRPr="008860F2" w:rsidRDefault="00F30EE9" w:rsidP="00F30EE9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DC155" w14:textId="77777777" w:rsidR="00F30EE9" w:rsidRPr="008860F2" w:rsidRDefault="00F30EE9" w:rsidP="00F30EE9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260.79</w:t>
            </w:r>
          </w:p>
        </w:tc>
        <w:tc>
          <w:tcPr>
            <w:tcW w:w="234" w:type="dxa"/>
            <w:shd w:val="clear" w:color="auto" w:fill="auto"/>
          </w:tcPr>
          <w:p w14:paraId="55EEB7EA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42126446" w14:textId="77777777" w:rsidR="00F30EE9" w:rsidRPr="008860F2" w:rsidRDefault="00F30EE9" w:rsidP="00F30EE9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569DAA38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7998098C" w14:textId="77777777" w:rsidR="00F30EE9" w:rsidRPr="008860F2" w:rsidRDefault="00F30EE9" w:rsidP="00F30EE9">
            <w:pPr>
              <w:pStyle w:val="BodyText"/>
              <w:tabs>
                <w:tab w:val="decimal" w:pos="48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58B32C94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2192E" w14:textId="77777777" w:rsidR="00F30EE9" w:rsidRPr="008860F2" w:rsidRDefault="00F30EE9" w:rsidP="00F30EE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F30EE9" w:rsidRPr="008860F2" w14:paraId="3BC27BB0" w14:textId="77777777" w:rsidTr="00AA4957">
        <w:tc>
          <w:tcPr>
            <w:tcW w:w="2696" w:type="dxa"/>
            <w:shd w:val="clear" w:color="auto" w:fill="auto"/>
          </w:tcPr>
          <w:p w14:paraId="3DAEF13C" w14:textId="77777777" w:rsidR="00F30EE9" w:rsidRPr="008860F2" w:rsidRDefault="00F30EE9" w:rsidP="00F30EE9">
            <w:pPr>
              <w:spacing w:line="240" w:lineRule="auto"/>
              <w:ind w:left="342" w:right="-108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98" w:type="dxa"/>
            <w:shd w:val="clear" w:color="auto" w:fill="auto"/>
          </w:tcPr>
          <w:p w14:paraId="7B695FD6" w14:textId="77777777" w:rsidR="00F30EE9" w:rsidRPr="008860F2" w:rsidRDefault="00F30EE9" w:rsidP="00F30EE9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48E9B2B" w14:textId="77777777" w:rsidR="00F30EE9" w:rsidRPr="008860F2" w:rsidRDefault="00F30EE9" w:rsidP="00F30EE9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36F01" w14:textId="77777777" w:rsidR="00F30EE9" w:rsidRPr="008860F2" w:rsidRDefault="00F30EE9" w:rsidP="00F30EE9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(28.21)</w:t>
            </w:r>
          </w:p>
        </w:tc>
        <w:tc>
          <w:tcPr>
            <w:tcW w:w="234" w:type="dxa"/>
            <w:shd w:val="clear" w:color="auto" w:fill="auto"/>
          </w:tcPr>
          <w:p w14:paraId="59263D8C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2B1408F0" w14:textId="77777777" w:rsidR="00F30EE9" w:rsidRPr="008860F2" w:rsidRDefault="00F30EE9" w:rsidP="009B745A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(8.90)</w:t>
            </w:r>
          </w:p>
        </w:tc>
        <w:tc>
          <w:tcPr>
            <w:tcW w:w="234" w:type="dxa"/>
            <w:shd w:val="clear" w:color="auto" w:fill="auto"/>
          </w:tcPr>
          <w:p w14:paraId="3AA7BA4D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FA2F104" w14:textId="77777777" w:rsidR="00F30EE9" w:rsidRPr="008860F2" w:rsidRDefault="00F30EE9" w:rsidP="00681AA4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37.11</w:t>
            </w:r>
          </w:p>
        </w:tc>
        <w:tc>
          <w:tcPr>
            <w:tcW w:w="234" w:type="dxa"/>
            <w:shd w:val="clear" w:color="auto" w:fill="auto"/>
          </w:tcPr>
          <w:p w14:paraId="39050683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7A430" w14:textId="77777777" w:rsidR="00F30EE9" w:rsidRPr="008860F2" w:rsidRDefault="00F30EE9" w:rsidP="00380B6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="Angsana New" w:hAnsi="Angsana New"/>
                <w:sz w:val="28"/>
                <w:szCs w:val="28"/>
              </w:rPr>
            </w:pPr>
            <w:r w:rsidRPr="00380B6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30EE9" w:rsidRPr="008860F2" w14:paraId="24BDEBDC" w14:textId="77777777" w:rsidTr="00AA4957">
        <w:tc>
          <w:tcPr>
            <w:tcW w:w="2696" w:type="dxa"/>
            <w:shd w:val="clear" w:color="auto" w:fill="auto"/>
          </w:tcPr>
          <w:p w14:paraId="2F0FD5E5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98" w:type="dxa"/>
            <w:shd w:val="clear" w:color="auto" w:fill="auto"/>
          </w:tcPr>
          <w:p w14:paraId="0D8D8C8F" w14:textId="77777777" w:rsidR="00F30EE9" w:rsidRPr="008860F2" w:rsidRDefault="00F30EE9" w:rsidP="00F30EE9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A55FFAD" w14:textId="77777777" w:rsidR="00F30EE9" w:rsidRPr="008860F2" w:rsidRDefault="00F30EE9" w:rsidP="00F30EE9">
            <w:pPr>
              <w:pStyle w:val="BodyText"/>
              <w:tabs>
                <w:tab w:val="left" w:pos="227"/>
                <w:tab w:val="left" w:pos="454"/>
                <w:tab w:val="left" w:pos="680"/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6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3E4C64" w14:textId="77777777" w:rsidR="00F30EE9" w:rsidRPr="008860F2" w:rsidRDefault="00F30EE9" w:rsidP="00F30EE9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232.58</w:t>
            </w:r>
          </w:p>
        </w:tc>
        <w:tc>
          <w:tcPr>
            <w:tcW w:w="234" w:type="dxa"/>
            <w:shd w:val="clear" w:color="auto" w:fill="auto"/>
          </w:tcPr>
          <w:p w14:paraId="1105692E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17A0BCD1" w14:textId="77777777" w:rsidR="00F30EE9" w:rsidRPr="008860F2" w:rsidRDefault="00F30EE9" w:rsidP="00F30EE9">
            <w:pPr>
              <w:pStyle w:val="BodyText"/>
              <w:tabs>
                <w:tab w:val="decimal" w:pos="40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0C784CC2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7E25761B" w14:textId="77777777" w:rsidR="00F30EE9" w:rsidRPr="008860F2" w:rsidRDefault="00F30EE9" w:rsidP="00F30EE9">
            <w:pPr>
              <w:pStyle w:val="BodyText"/>
              <w:tabs>
                <w:tab w:val="decimal" w:pos="48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E30DC85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88DE1E" w14:textId="77777777" w:rsidR="00F30EE9" w:rsidRPr="008860F2" w:rsidRDefault="00F30EE9" w:rsidP="00380B6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0B6B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250E0AED" w14:textId="77777777" w:rsidR="00246047" w:rsidRPr="00333FA2" w:rsidRDefault="00246047">
      <w:pPr>
        <w:rPr>
          <w:rFonts w:ascii="Angsana New" w:hAnsi="Angsana New"/>
          <w:b/>
          <w:bCs/>
          <w:sz w:val="10"/>
          <w:szCs w:val="10"/>
        </w:rPr>
      </w:pPr>
    </w:p>
    <w:tbl>
      <w:tblPr>
        <w:tblW w:w="96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270"/>
        <w:gridCol w:w="1080"/>
        <w:gridCol w:w="270"/>
        <w:gridCol w:w="990"/>
        <w:gridCol w:w="270"/>
        <w:gridCol w:w="1170"/>
      </w:tblGrid>
      <w:tr w:rsidR="001B3C30" w:rsidRPr="008860F2" w14:paraId="6D1E51ED" w14:textId="77777777" w:rsidTr="0051341F">
        <w:tc>
          <w:tcPr>
            <w:tcW w:w="4320" w:type="dxa"/>
            <w:shd w:val="clear" w:color="auto" w:fill="auto"/>
          </w:tcPr>
          <w:p w14:paraId="26C5DBD3" w14:textId="77777777" w:rsidR="001B3C30" w:rsidRPr="008860F2" w:rsidRDefault="001B3C30" w:rsidP="00C10514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F8EEA33" w14:textId="77777777" w:rsidR="001B3C30" w:rsidRPr="008860F2" w:rsidRDefault="001B3C30" w:rsidP="00C105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8BB5102" w14:textId="77777777" w:rsidR="001B3C30" w:rsidRPr="008860F2" w:rsidRDefault="001B3C30" w:rsidP="00C105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51FB98E" w14:textId="77777777" w:rsidR="001B3C30" w:rsidRPr="008860F2" w:rsidRDefault="001B3C30" w:rsidP="00C105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0EE9" w:rsidRPr="008860F2" w14:paraId="754F6CF5" w14:textId="77777777" w:rsidTr="0051341F">
        <w:tc>
          <w:tcPr>
            <w:tcW w:w="4320" w:type="dxa"/>
            <w:shd w:val="clear" w:color="auto" w:fill="auto"/>
          </w:tcPr>
          <w:p w14:paraId="3F39ED08" w14:textId="77777777" w:rsidR="00F30EE9" w:rsidRPr="008860F2" w:rsidRDefault="00F30EE9" w:rsidP="00F30EE9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C47102B" w14:textId="77777777" w:rsidR="00F30EE9" w:rsidRPr="008860F2" w:rsidRDefault="00F30EE9" w:rsidP="00F30EE9">
            <w:pPr>
              <w:pStyle w:val="BodyText"/>
              <w:tabs>
                <w:tab w:val="decimal" w:pos="62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D44074E" w14:textId="77777777" w:rsidR="00F30EE9" w:rsidRPr="008860F2" w:rsidRDefault="00F30EE9" w:rsidP="00F30EE9">
            <w:pPr>
              <w:pStyle w:val="BodyText"/>
              <w:tabs>
                <w:tab w:val="decimal" w:pos="521"/>
              </w:tabs>
              <w:spacing w:after="0"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5D91253" w14:textId="77777777" w:rsidR="00F30EE9" w:rsidRPr="008860F2" w:rsidRDefault="00F30EE9" w:rsidP="00F30EE9">
            <w:pPr>
              <w:pStyle w:val="BodyText"/>
              <w:tabs>
                <w:tab w:val="decimal" w:pos="62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3A0F5F0" w14:textId="77777777" w:rsidR="00F30EE9" w:rsidRPr="008860F2" w:rsidRDefault="00F30EE9" w:rsidP="00F30EE9">
            <w:pPr>
              <w:pStyle w:val="BodyText"/>
              <w:tabs>
                <w:tab w:val="decimal" w:pos="521"/>
              </w:tabs>
              <w:spacing w:after="0" w:line="240" w:lineRule="auto"/>
              <w:ind w:left="-126"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107AE5C" w14:textId="77777777" w:rsidR="00F30EE9" w:rsidRPr="008860F2" w:rsidRDefault="00F30EE9" w:rsidP="00F30EE9">
            <w:pPr>
              <w:pStyle w:val="BodyText"/>
              <w:tabs>
                <w:tab w:val="decimal" w:pos="62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EB8E5C6" w14:textId="77777777" w:rsidR="00F30EE9" w:rsidRPr="008860F2" w:rsidRDefault="00F30EE9" w:rsidP="00F30EE9">
            <w:pPr>
              <w:pStyle w:val="BodyText"/>
              <w:tabs>
                <w:tab w:val="decimal" w:pos="521"/>
              </w:tabs>
              <w:spacing w:after="0"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53BB91" w14:textId="77777777" w:rsidR="00F30EE9" w:rsidRPr="008860F2" w:rsidRDefault="00F30EE9" w:rsidP="00F30EE9">
            <w:pPr>
              <w:pStyle w:val="BodyText"/>
              <w:tabs>
                <w:tab w:val="decimal" w:pos="62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F30EE9" w:rsidRPr="008860F2" w14:paraId="748E8004" w14:textId="77777777" w:rsidTr="0051341F">
        <w:tc>
          <w:tcPr>
            <w:tcW w:w="4320" w:type="dxa"/>
            <w:shd w:val="clear" w:color="auto" w:fill="auto"/>
          </w:tcPr>
          <w:p w14:paraId="0313F78E" w14:textId="77777777" w:rsidR="00F30EE9" w:rsidRPr="008860F2" w:rsidRDefault="00F30EE9" w:rsidP="00F30EE9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300CC280" w14:textId="77777777" w:rsidR="00F30EE9" w:rsidRPr="008860F2" w:rsidRDefault="00F30EE9" w:rsidP="00F30EE9">
            <w:pPr>
              <w:tabs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30EE9" w:rsidRPr="008860F2" w14:paraId="64FDCC32" w14:textId="77777777" w:rsidTr="0051341F">
        <w:tc>
          <w:tcPr>
            <w:tcW w:w="4320" w:type="dxa"/>
            <w:shd w:val="clear" w:color="auto" w:fill="auto"/>
          </w:tcPr>
          <w:p w14:paraId="19D2104B" w14:textId="77777777" w:rsidR="00F30EE9" w:rsidRPr="008860F2" w:rsidRDefault="00F30EE9" w:rsidP="00F30EE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หนี้สูญและหนี้สงสัยจะสูญของเงินให้กู้ยืมและดอกเบี้ยค้างรับแก่กิจการที่เกี่ยวข้องกันสำหรับ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C7C405" w14:textId="77777777" w:rsidR="00F30EE9" w:rsidRPr="008860F2" w:rsidRDefault="00F30EE9" w:rsidP="00F30EE9">
            <w:pPr>
              <w:tabs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B7C530" w14:textId="77777777" w:rsidR="00F30EE9" w:rsidRPr="008860F2" w:rsidRDefault="00F30EE9" w:rsidP="00F30EE9">
            <w:pPr>
              <w:tabs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14A651" w14:textId="77777777" w:rsidR="00F30EE9" w:rsidRPr="008860F2" w:rsidRDefault="00F30EE9" w:rsidP="00F30EE9">
            <w:pPr>
              <w:tabs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3D5022" w14:textId="77777777" w:rsidR="00F30EE9" w:rsidRPr="008860F2" w:rsidRDefault="00F30EE9" w:rsidP="00F30EE9">
            <w:pPr>
              <w:tabs>
                <w:tab w:val="decimal" w:pos="585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3818F8" w14:textId="77777777" w:rsidR="00F30EE9" w:rsidRPr="008860F2" w:rsidRDefault="00F30EE9" w:rsidP="00F30EE9">
            <w:pPr>
              <w:tabs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22BC29" w14:textId="77777777" w:rsidR="00F30EE9" w:rsidRPr="008860F2" w:rsidRDefault="00F30EE9" w:rsidP="00F30EE9">
            <w:pPr>
              <w:tabs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99311B" w14:textId="77777777" w:rsidR="00F30EE9" w:rsidRPr="008860F2" w:rsidRDefault="00F30EE9" w:rsidP="00F30EE9">
            <w:pPr>
              <w:tabs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0EE9" w:rsidRPr="008860F2" w14:paraId="06E5ACE5" w14:textId="77777777" w:rsidTr="0051341F">
        <w:tc>
          <w:tcPr>
            <w:tcW w:w="4320" w:type="dxa"/>
            <w:shd w:val="clear" w:color="auto" w:fill="auto"/>
          </w:tcPr>
          <w:p w14:paraId="778F8FE0" w14:textId="77777777" w:rsidR="00F30EE9" w:rsidRPr="008860F2" w:rsidRDefault="00F30EE9" w:rsidP="00F30EE9">
            <w:pPr>
              <w:spacing w:line="240" w:lineRule="auto"/>
              <w:ind w:left="75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ปีสิ้นสุดวันที่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>30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8F6BED" w14:textId="69B8A03E" w:rsidR="00F30EE9" w:rsidRPr="008860F2" w:rsidRDefault="00FD0CBE" w:rsidP="00FB683B">
            <w:pPr>
              <w:tabs>
                <w:tab w:val="decimal" w:pos="821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2C3E22" w14:textId="77777777" w:rsidR="00F30EE9" w:rsidRPr="008860F2" w:rsidRDefault="00F30EE9" w:rsidP="00F30EE9">
            <w:pPr>
              <w:tabs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5892CB" w14:textId="77777777" w:rsidR="00F30EE9" w:rsidRPr="008860F2" w:rsidRDefault="00F30EE9" w:rsidP="009B745A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8.90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0433B7" w14:textId="77777777" w:rsidR="00F30EE9" w:rsidRPr="008860F2" w:rsidRDefault="00F30EE9" w:rsidP="00F30EE9">
            <w:pPr>
              <w:tabs>
                <w:tab w:val="decimal" w:pos="585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40AF46" w14:textId="6AE866C1" w:rsidR="00F30EE9" w:rsidRPr="008860F2" w:rsidRDefault="00FD0CBE" w:rsidP="009B745A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90E852" w14:textId="77777777" w:rsidR="00F30EE9" w:rsidRPr="008860F2" w:rsidRDefault="00F30EE9" w:rsidP="00F30EE9">
            <w:pPr>
              <w:tabs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2D6E1A" w14:textId="77777777" w:rsidR="00F30EE9" w:rsidRPr="008860F2" w:rsidRDefault="00F30EE9" w:rsidP="00681AA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342691AD" w14:textId="29C0F181" w:rsidR="004D7B57" w:rsidRPr="00DA0FC4" w:rsidRDefault="004D7B57" w:rsidP="006538D7">
      <w:pPr>
        <w:ind w:left="540"/>
        <w:rPr>
          <w:rFonts w:ascii="Angsana New" w:hAnsi="Angsana New"/>
        </w:rPr>
      </w:pPr>
    </w:p>
    <w:p w14:paraId="6C85ED8F" w14:textId="77777777" w:rsidR="00995411" w:rsidRDefault="00995411">
      <w:r>
        <w:br w:type="page"/>
      </w:r>
    </w:p>
    <w:tbl>
      <w:tblPr>
        <w:tblW w:w="9645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372"/>
        <w:gridCol w:w="1243"/>
        <w:gridCol w:w="239"/>
        <w:gridCol w:w="1078"/>
        <w:gridCol w:w="293"/>
        <w:gridCol w:w="997"/>
        <w:gridCol w:w="239"/>
        <w:gridCol w:w="1184"/>
      </w:tblGrid>
      <w:tr w:rsidR="001F38A5" w:rsidRPr="008860F2" w14:paraId="7D65FB39" w14:textId="77777777" w:rsidTr="009B745A">
        <w:tc>
          <w:tcPr>
            <w:tcW w:w="2266" w:type="pct"/>
          </w:tcPr>
          <w:p w14:paraId="46AF7470" w14:textId="53D6A507" w:rsidR="00684E9F" w:rsidRPr="008860F2" w:rsidRDefault="004D7B57" w:rsidP="00D16544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br w:type="page"/>
            </w:r>
            <w:r w:rsidRPr="008860F2">
              <w:rPr>
                <w:rFonts w:ascii="Angsana New" w:hAnsi="Angsana New"/>
                <w:sz w:val="28"/>
                <w:szCs w:val="28"/>
              </w:rPr>
              <w:br w:type="page"/>
            </w:r>
            <w:r w:rsidR="00CE1EB0" w:rsidRPr="008860F2">
              <w:rPr>
                <w:rFonts w:ascii="Angsana New" w:hAnsi="Angsana New"/>
                <w:sz w:val="28"/>
                <w:szCs w:val="28"/>
              </w:rPr>
              <w:br w:type="page"/>
            </w:r>
            <w:r w:rsidR="00684E9F" w:rsidRPr="008860F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684E9F"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 w:type="page"/>
            </w:r>
            <w:r w:rsidR="00684E9F" w:rsidRPr="008860F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684E9F" w:rsidRPr="008860F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684E9F" w:rsidRPr="008860F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684E9F" w:rsidRPr="008860F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684E9F" w:rsidRPr="008860F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327" w:type="pct"/>
            <w:gridSpan w:val="3"/>
          </w:tcPr>
          <w:p w14:paraId="5412B751" w14:textId="77777777" w:rsidR="00684E9F" w:rsidRPr="008860F2" w:rsidRDefault="00684E9F" w:rsidP="00D16544">
            <w:pPr>
              <w:pStyle w:val="BodyText"/>
              <w:spacing w:after="0" w:line="240" w:lineRule="auto"/>
              <w:ind w:left="-10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6D0F74F7" w14:textId="77777777" w:rsidR="00684E9F" w:rsidRPr="008860F2" w:rsidRDefault="00684E9F" w:rsidP="00D16544">
            <w:pPr>
              <w:pStyle w:val="BodyText"/>
              <w:spacing w:after="0" w:line="240" w:lineRule="auto"/>
              <w:ind w:left="-10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5" w:type="pct"/>
            <w:gridSpan w:val="3"/>
          </w:tcPr>
          <w:p w14:paraId="05072012" w14:textId="77777777" w:rsidR="00684E9F" w:rsidRPr="008860F2" w:rsidRDefault="00684E9F" w:rsidP="00D16544">
            <w:pPr>
              <w:pStyle w:val="BodyText"/>
              <w:spacing w:after="0" w:line="240" w:lineRule="auto"/>
              <w:ind w:left="-10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745A" w:rsidRPr="008860F2" w14:paraId="102FB9C3" w14:textId="77777777" w:rsidTr="009B745A">
        <w:tc>
          <w:tcPr>
            <w:tcW w:w="2266" w:type="pct"/>
          </w:tcPr>
          <w:p w14:paraId="4C63ABBF" w14:textId="77777777" w:rsidR="00F30EE9" w:rsidRPr="008860F2" w:rsidRDefault="00F30EE9" w:rsidP="00F30EE9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pct"/>
          </w:tcPr>
          <w:p w14:paraId="26C0A9E9" w14:textId="77777777" w:rsidR="00F30EE9" w:rsidRPr="008860F2" w:rsidRDefault="00F30EE9" w:rsidP="00F30E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24" w:type="pct"/>
          </w:tcPr>
          <w:p w14:paraId="48431C39" w14:textId="77777777" w:rsidR="00F30EE9" w:rsidRPr="008860F2" w:rsidRDefault="00F30EE9" w:rsidP="00F30E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519E829C" w14:textId="77777777" w:rsidR="00F30EE9" w:rsidRPr="008860F2" w:rsidRDefault="00F30EE9" w:rsidP="00F30E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  <w:tc>
          <w:tcPr>
            <w:tcW w:w="152" w:type="pct"/>
          </w:tcPr>
          <w:p w14:paraId="49057496" w14:textId="77777777" w:rsidR="00F30EE9" w:rsidRPr="008860F2" w:rsidRDefault="00F30EE9" w:rsidP="00F30E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7" w:type="pct"/>
          </w:tcPr>
          <w:p w14:paraId="71567721" w14:textId="77777777" w:rsidR="00F30EE9" w:rsidRPr="008860F2" w:rsidRDefault="00F30EE9" w:rsidP="00F30E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24" w:type="pct"/>
          </w:tcPr>
          <w:p w14:paraId="1D25289F" w14:textId="77777777" w:rsidR="00F30EE9" w:rsidRPr="008860F2" w:rsidRDefault="00F30EE9" w:rsidP="00F30E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4" w:type="pct"/>
          </w:tcPr>
          <w:p w14:paraId="35942A83" w14:textId="77777777" w:rsidR="00F30EE9" w:rsidRPr="008860F2" w:rsidRDefault="00F30EE9" w:rsidP="00F30E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</w:tr>
      <w:tr w:rsidR="00F30EE9" w:rsidRPr="008860F2" w14:paraId="1B2884D1" w14:textId="77777777" w:rsidTr="009B745A">
        <w:tc>
          <w:tcPr>
            <w:tcW w:w="2266" w:type="pct"/>
          </w:tcPr>
          <w:p w14:paraId="11F61CF9" w14:textId="77777777" w:rsidR="00F30EE9" w:rsidRPr="008860F2" w:rsidRDefault="00F30EE9" w:rsidP="00F30EE9">
            <w:pPr>
              <w:pStyle w:val="BodyText"/>
              <w:spacing w:after="0"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4" w:type="pct"/>
            <w:gridSpan w:val="7"/>
          </w:tcPr>
          <w:p w14:paraId="29C2399A" w14:textId="77777777" w:rsidR="00F30EE9" w:rsidRPr="008860F2" w:rsidRDefault="00F30EE9" w:rsidP="00F30EE9">
            <w:pPr>
              <w:pStyle w:val="BodyText"/>
              <w:spacing w:after="0" w:line="240" w:lineRule="auto"/>
              <w:ind w:left="-10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B745A" w:rsidRPr="008860F2" w14:paraId="5BA56ACF" w14:textId="77777777" w:rsidTr="009B745A">
        <w:tc>
          <w:tcPr>
            <w:tcW w:w="2266" w:type="pct"/>
          </w:tcPr>
          <w:p w14:paraId="7C7BFE6B" w14:textId="77777777" w:rsidR="00F30EE9" w:rsidRPr="008860F2" w:rsidRDefault="00F30EE9" w:rsidP="00F30EE9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44" w:type="pct"/>
          </w:tcPr>
          <w:p w14:paraId="3BDC4D6D" w14:textId="77777777" w:rsidR="00F30EE9" w:rsidRPr="008860F2" w:rsidRDefault="00F30EE9" w:rsidP="00F30EE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0D93207F" w14:textId="77777777" w:rsidR="00F30EE9" w:rsidRPr="008860F2" w:rsidRDefault="00F30EE9" w:rsidP="00F30EE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60527011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55A22466" w14:textId="77777777" w:rsidR="00F30EE9" w:rsidRPr="008860F2" w:rsidRDefault="00F30EE9" w:rsidP="00F30EE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7" w:type="pct"/>
            <w:shd w:val="clear" w:color="auto" w:fill="auto"/>
          </w:tcPr>
          <w:p w14:paraId="485B504B" w14:textId="77777777" w:rsidR="00F30EE9" w:rsidRPr="008860F2" w:rsidRDefault="00F30EE9" w:rsidP="00CF19D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72243505" w14:textId="77777777" w:rsidR="00F30EE9" w:rsidRPr="008860F2" w:rsidRDefault="00F30EE9" w:rsidP="00F30EE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14:paraId="7212F09B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B745A" w:rsidRPr="008860F2" w14:paraId="674406DA" w14:textId="77777777" w:rsidTr="009B745A">
        <w:tc>
          <w:tcPr>
            <w:tcW w:w="2266" w:type="pct"/>
          </w:tcPr>
          <w:p w14:paraId="73FF74D1" w14:textId="77777777" w:rsidR="00F30EE9" w:rsidRPr="008860F2" w:rsidRDefault="00F30EE9" w:rsidP="00F30EE9">
            <w:pPr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44" w:type="pct"/>
          </w:tcPr>
          <w:p w14:paraId="2A316C2A" w14:textId="1A5D4F57" w:rsidR="00F30EE9" w:rsidRPr="008860F2" w:rsidRDefault="00B777EE" w:rsidP="00FB683B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3.08</w:t>
            </w:r>
          </w:p>
        </w:tc>
        <w:tc>
          <w:tcPr>
            <w:tcW w:w="124" w:type="pct"/>
          </w:tcPr>
          <w:p w14:paraId="450F5303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77F06610" w14:textId="77777777" w:rsidR="00F30EE9" w:rsidRPr="008860F2" w:rsidRDefault="00F30EE9" w:rsidP="00681AA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8.67</w:t>
            </w:r>
          </w:p>
        </w:tc>
        <w:tc>
          <w:tcPr>
            <w:tcW w:w="152" w:type="pct"/>
            <w:shd w:val="clear" w:color="auto" w:fill="auto"/>
          </w:tcPr>
          <w:p w14:paraId="5C887B0F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7" w:type="pct"/>
            <w:shd w:val="clear" w:color="auto" w:fill="auto"/>
          </w:tcPr>
          <w:p w14:paraId="7AE5C30A" w14:textId="70BADA18" w:rsidR="00F30EE9" w:rsidRPr="008860F2" w:rsidRDefault="00FD0CBE" w:rsidP="00681AA4">
            <w:pPr>
              <w:tabs>
                <w:tab w:val="decimal" w:pos="600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5B78599B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14:paraId="33127CA1" w14:textId="77777777" w:rsidR="00F30EE9" w:rsidRPr="008860F2" w:rsidRDefault="00F30EE9" w:rsidP="00681AA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B745A" w:rsidRPr="008860F2" w14:paraId="31B5E32C" w14:textId="77777777" w:rsidTr="009B745A">
        <w:tc>
          <w:tcPr>
            <w:tcW w:w="2266" w:type="pct"/>
          </w:tcPr>
          <w:p w14:paraId="37C7B548" w14:textId="77777777" w:rsidR="00F30EE9" w:rsidRPr="008860F2" w:rsidRDefault="00F30EE9" w:rsidP="00F30EE9">
            <w:pPr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03826E11" w14:textId="2DD7D1AC" w:rsidR="00F30EE9" w:rsidRPr="008860F2" w:rsidRDefault="00B777EE" w:rsidP="00FB683B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0.27</w:t>
            </w:r>
          </w:p>
        </w:tc>
        <w:tc>
          <w:tcPr>
            <w:tcW w:w="124" w:type="pct"/>
          </w:tcPr>
          <w:p w14:paraId="3DC52CA9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504F28DC" w14:textId="77777777" w:rsidR="00F30EE9" w:rsidRPr="008860F2" w:rsidRDefault="00F30EE9" w:rsidP="00681AA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1.20</w:t>
            </w:r>
          </w:p>
        </w:tc>
        <w:tc>
          <w:tcPr>
            <w:tcW w:w="152" w:type="pct"/>
            <w:shd w:val="clear" w:color="auto" w:fill="auto"/>
          </w:tcPr>
          <w:p w14:paraId="07DF551E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</w:tcPr>
          <w:p w14:paraId="1DD12788" w14:textId="4B4DBEC8" w:rsidR="00F30EE9" w:rsidRPr="008860F2" w:rsidRDefault="00FD0CBE" w:rsidP="00681AA4">
            <w:pPr>
              <w:tabs>
                <w:tab w:val="decimal" w:pos="600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7BE658C1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4EE7E7D6" w14:textId="77777777" w:rsidR="00F30EE9" w:rsidRPr="008860F2" w:rsidRDefault="00F30EE9" w:rsidP="00681AA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B745A" w:rsidRPr="008860F2" w14:paraId="48B5C360" w14:textId="77777777" w:rsidTr="009B745A">
        <w:tc>
          <w:tcPr>
            <w:tcW w:w="2266" w:type="pct"/>
          </w:tcPr>
          <w:p w14:paraId="29D8CE13" w14:textId="77777777" w:rsidR="00F30EE9" w:rsidRPr="008860F2" w:rsidRDefault="00F30EE9" w:rsidP="00F30EE9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7D66867D" w14:textId="7EB08FAC" w:rsidR="00F30EE9" w:rsidRPr="008860F2" w:rsidRDefault="00B777EE" w:rsidP="00FB683B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3.35</w:t>
            </w:r>
          </w:p>
        </w:tc>
        <w:tc>
          <w:tcPr>
            <w:tcW w:w="124" w:type="pct"/>
          </w:tcPr>
          <w:p w14:paraId="61427693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</w:tcPr>
          <w:p w14:paraId="4DCBC755" w14:textId="77777777" w:rsidR="00F30EE9" w:rsidRPr="008860F2" w:rsidRDefault="00F30EE9" w:rsidP="00681AA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9.87</w:t>
            </w:r>
          </w:p>
        </w:tc>
        <w:tc>
          <w:tcPr>
            <w:tcW w:w="152" w:type="pct"/>
            <w:shd w:val="clear" w:color="auto" w:fill="auto"/>
          </w:tcPr>
          <w:p w14:paraId="1DAAF13B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shd w:val="clear" w:color="auto" w:fill="auto"/>
          </w:tcPr>
          <w:p w14:paraId="41F526BF" w14:textId="009CE670" w:rsidR="00F30EE9" w:rsidRPr="00681AA4" w:rsidRDefault="00FD0CBE" w:rsidP="00681AA4">
            <w:pPr>
              <w:tabs>
                <w:tab w:val="decimal" w:pos="600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1AA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74DC3DB5" w14:textId="77777777" w:rsidR="00F30EE9" w:rsidRPr="00681AA4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shd w:val="clear" w:color="auto" w:fill="auto"/>
          </w:tcPr>
          <w:p w14:paraId="40383E2B" w14:textId="77777777" w:rsidR="00F30EE9" w:rsidRPr="00681AA4" w:rsidRDefault="00F30EE9" w:rsidP="00681AA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1A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9B745A" w:rsidRPr="008860F2" w14:paraId="251F12E4" w14:textId="77777777" w:rsidTr="009B745A">
        <w:trPr>
          <w:trHeight w:val="80"/>
        </w:trPr>
        <w:tc>
          <w:tcPr>
            <w:tcW w:w="2266" w:type="pct"/>
          </w:tcPr>
          <w:p w14:paraId="001505DB" w14:textId="77777777" w:rsidR="00F30EE9" w:rsidRPr="008860F2" w:rsidRDefault="00F30EE9" w:rsidP="00F30EE9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418E5D14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0D959CCA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shd w:val="clear" w:color="auto" w:fill="auto"/>
          </w:tcPr>
          <w:p w14:paraId="3FACAE4D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5EA78D4C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  <w:shd w:val="clear" w:color="auto" w:fill="auto"/>
          </w:tcPr>
          <w:p w14:paraId="5CE487D5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463BCD72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  <w:shd w:val="clear" w:color="auto" w:fill="auto"/>
          </w:tcPr>
          <w:p w14:paraId="7F456ACC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B745A" w:rsidRPr="008860F2" w14:paraId="4CE0D59D" w14:textId="77777777" w:rsidTr="009B745A">
        <w:trPr>
          <w:trHeight w:val="80"/>
        </w:trPr>
        <w:tc>
          <w:tcPr>
            <w:tcW w:w="2266" w:type="pct"/>
          </w:tcPr>
          <w:p w14:paraId="34247531" w14:textId="77777777" w:rsidR="00F30EE9" w:rsidRPr="008860F2" w:rsidRDefault="00F30EE9" w:rsidP="00F30EE9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644" w:type="pct"/>
          </w:tcPr>
          <w:p w14:paraId="75B0B3C3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16ED2D50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23F01814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4CD86BB7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7" w:type="pct"/>
            <w:shd w:val="clear" w:color="auto" w:fill="auto"/>
          </w:tcPr>
          <w:p w14:paraId="25A92B04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65E402A1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14:paraId="7745D3F2" w14:textId="77777777" w:rsidR="00F30EE9" w:rsidRPr="008860F2" w:rsidRDefault="00F30EE9" w:rsidP="00D607BC">
            <w:pPr>
              <w:pStyle w:val="BodyText"/>
              <w:tabs>
                <w:tab w:val="left" w:pos="708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B745A" w:rsidRPr="008860F2" w14:paraId="0B7A6989" w14:textId="77777777" w:rsidTr="009B745A">
        <w:trPr>
          <w:trHeight w:val="80"/>
        </w:trPr>
        <w:tc>
          <w:tcPr>
            <w:tcW w:w="2266" w:type="pct"/>
          </w:tcPr>
          <w:p w14:paraId="686FB4AF" w14:textId="77777777" w:rsidR="00F30EE9" w:rsidRPr="008860F2" w:rsidRDefault="00F30EE9" w:rsidP="00F30EE9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4" w:type="pct"/>
          </w:tcPr>
          <w:p w14:paraId="207396CF" w14:textId="1C30710F" w:rsidR="00F30EE9" w:rsidRPr="008860F2" w:rsidRDefault="00B777EE" w:rsidP="00FB683B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0D6D58FF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36FBE14A" w14:textId="77777777" w:rsidR="00F30EE9" w:rsidRPr="008860F2" w:rsidRDefault="00F30EE9" w:rsidP="00681AA4">
            <w:pPr>
              <w:pStyle w:val="BodyText"/>
              <w:tabs>
                <w:tab w:val="decimal" w:pos="59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77FEA5A0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7" w:type="pct"/>
            <w:shd w:val="clear" w:color="auto" w:fill="auto"/>
          </w:tcPr>
          <w:p w14:paraId="7F24F1D8" w14:textId="10EAD66B" w:rsidR="00F30EE9" w:rsidRPr="008860F2" w:rsidRDefault="00B777EE" w:rsidP="00681AA4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27.46</w:t>
            </w:r>
          </w:p>
        </w:tc>
        <w:tc>
          <w:tcPr>
            <w:tcW w:w="124" w:type="pct"/>
            <w:shd w:val="clear" w:color="auto" w:fill="auto"/>
          </w:tcPr>
          <w:p w14:paraId="475EDC16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14:paraId="1D2E1222" w14:textId="77777777" w:rsidR="00F30EE9" w:rsidRPr="008860F2" w:rsidRDefault="00F30EE9" w:rsidP="00681AA4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3.24</w:t>
            </w:r>
          </w:p>
        </w:tc>
      </w:tr>
      <w:tr w:rsidR="009B745A" w:rsidRPr="008860F2" w14:paraId="05BB2E3A" w14:textId="77777777" w:rsidTr="009B745A">
        <w:trPr>
          <w:trHeight w:val="80"/>
        </w:trPr>
        <w:tc>
          <w:tcPr>
            <w:tcW w:w="2266" w:type="pct"/>
          </w:tcPr>
          <w:p w14:paraId="722F75AC" w14:textId="77777777" w:rsidR="00F30EE9" w:rsidRPr="008860F2" w:rsidRDefault="00F30EE9" w:rsidP="00F30EE9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21C23D93" w14:textId="12B47F78" w:rsidR="00F30EE9" w:rsidRPr="008860F2" w:rsidRDefault="00B777EE" w:rsidP="00FB683B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3.43</w:t>
            </w:r>
          </w:p>
        </w:tc>
        <w:tc>
          <w:tcPr>
            <w:tcW w:w="124" w:type="pct"/>
          </w:tcPr>
          <w:p w14:paraId="33C0EE12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0B79EED3" w14:textId="77777777" w:rsidR="00F30EE9" w:rsidRPr="008860F2" w:rsidRDefault="00F30EE9" w:rsidP="00295123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5.60</w:t>
            </w:r>
          </w:p>
        </w:tc>
        <w:tc>
          <w:tcPr>
            <w:tcW w:w="152" w:type="pct"/>
            <w:shd w:val="clear" w:color="auto" w:fill="auto"/>
          </w:tcPr>
          <w:p w14:paraId="5FCBD6AA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</w:tcPr>
          <w:p w14:paraId="29F71293" w14:textId="3ED9AE9A" w:rsidR="00F30EE9" w:rsidRPr="008860F2" w:rsidRDefault="00B777EE" w:rsidP="00681AA4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1.24</w:t>
            </w:r>
          </w:p>
        </w:tc>
        <w:tc>
          <w:tcPr>
            <w:tcW w:w="124" w:type="pct"/>
            <w:shd w:val="clear" w:color="auto" w:fill="auto"/>
          </w:tcPr>
          <w:p w14:paraId="06904A94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6889B394" w14:textId="77777777" w:rsidR="00F30EE9" w:rsidRPr="008860F2" w:rsidRDefault="00F30EE9" w:rsidP="00681AA4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1.99</w:t>
            </w:r>
          </w:p>
        </w:tc>
      </w:tr>
      <w:tr w:rsidR="009B745A" w:rsidRPr="008860F2" w14:paraId="3A714F4A" w14:textId="77777777" w:rsidTr="009B745A">
        <w:trPr>
          <w:trHeight w:val="80"/>
        </w:trPr>
        <w:tc>
          <w:tcPr>
            <w:tcW w:w="2266" w:type="pct"/>
          </w:tcPr>
          <w:p w14:paraId="78E92B67" w14:textId="77777777" w:rsidR="00F30EE9" w:rsidRPr="008860F2" w:rsidRDefault="00F30EE9" w:rsidP="00F30EE9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2433016F" w14:textId="00023971" w:rsidR="00F30EE9" w:rsidRPr="008860F2" w:rsidRDefault="00B777EE" w:rsidP="00FB683B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3.43</w:t>
            </w:r>
          </w:p>
        </w:tc>
        <w:tc>
          <w:tcPr>
            <w:tcW w:w="124" w:type="pct"/>
          </w:tcPr>
          <w:p w14:paraId="53CAD245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17DD4" w14:textId="77777777" w:rsidR="00F30EE9" w:rsidRPr="008860F2" w:rsidRDefault="00F30EE9" w:rsidP="00681AA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5.60</w:t>
            </w:r>
          </w:p>
        </w:tc>
        <w:tc>
          <w:tcPr>
            <w:tcW w:w="152" w:type="pct"/>
            <w:shd w:val="clear" w:color="auto" w:fill="auto"/>
          </w:tcPr>
          <w:p w14:paraId="197502E9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FD76C4" w14:textId="463DAE23" w:rsidR="00F30EE9" w:rsidRPr="008860F2" w:rsidRDefault="00B777EE" w:rsidP="00681AA4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28.70</w:t>
            </w:r>
          </w:p>
        </w:tc>
        <w:tc>
          <w:tcPr>
            <w:tcW w:w="124" w:type="pct"/>
            <w:shd w:val="clear" w:color="auto" w:fill="auto"/>
          </w:tcPr>
          <w:p w14:paraId="6EC21A09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DCD7F" w14:textId="77777777" w:rsidR="00F30EE9" w:rsidRPr="008860F2" w:rsidRDefault="00F30EE9" w:rsidP="00681AA4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5.23</w:t>
            </w:r>
          </w:p>
        </w:tc>
      </w:tr>
      <w:tr w:rsidR="009B745A" w:rsidRPr="008860F2" w14:paraId="79C99694" w14:textId="77777777" w:rsidTr="009B745A">
        <w:tc>
          <w:tcPr>
            <w:tcW w:w="2266" w:type="pct"/>
          </w:tcPr>
          <w:p w14:paraId="27FB8EAB" w14:textId="77777777" w:rsidR="00F30EE9" w:rsidRPr="008860F2" w:rsidRDefault="00F30EE9" w:rsidP="00F30EE9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4" w:type="pct"/>
          </w:tcPr>
          <w:p w14:paraId="789D0637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3B0472DA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34B6ED3D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" w:type="pct"/>
          </w:tcPr>
          <w:p w14:paraId="68B8010B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7" w:type="pct"/>
          </w:tcPr>
          <w:p w14:paraId="760CF290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69C269E8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4" w:type="pct"/>
          </w:tcPr>
          <w:p w14:paraId="6265E330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B745A" w:rsidRPr="008860F2" w14:paraId="28E73B1B" w14:textId="77777777" w:rsidTr="009B745A">
        <w:tc>
          <w:tcPr>
            <w:tcW w:w="2266" w:type="pct"/>
          </w:tcPr>
          <w:p w14:paraId="45A2AC6B" w14:textId="77777777" w:rsidR="00F30EE9" w:rsidRPr="008860F2" w:rsidRDefault="00F30EE9" w:rsidP="00F30EE9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644" w:type="pct"/>
          </w:tcPr>
          <w:p w14:paraId="0CBD5A11" w14:textId="77777777" w:rsidR="00F30EE9" w:rsidRPr="008860F2" w:rsidRDefault="00F30EE9" w:rsidP="00336386">
            <w:pPr>
              <w:pStyle w:val="BodyText"/>
              <w:tabs>
                <w:tab w:val="decimal" w:pos="709"/>
                <w:tab w:val="left" w:pos="918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573505CE" w14:textId="77777777" w:rsidR="00F30EE9" w:rsidRPr="008860F2" w:rsidRDefault="00F30EE9" w:rsidP="00F30EE9">
            <w:pPr>
              <w:tabs>
                <w:tab w:val="decimal" w:pos="611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</w:tcPr>
          <w:p w14:paraId="282CA28E" w14:textId="77777777" w:rsidR="00F30EE9" w:rsidRPr="008860F2" w:rsidRDefault="00F30EE9" w:rsidP="0033638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" w:type="pct"/>
          </w:tcPr>
          <w:p w14:paraId="5364D895" w14:textId="77777777" w:rsidR="00F30EE9" w:rsidRPr="008860F2" w:rsidRDefault="00F30EE9" w:rsidP="00F30EE9">
            <w:pPr>
              <w:tabs>
                <w:tab w:val="decimal" w:pos="611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7" w:type="pct"/>
          </w:tcPr>
          <w:p w14:paraId="5ED5B268" w14:textId="77777777" w:rsidR="00F30EE9" w:rsidRPr="008860F2" w:rsidRDefault="00F30EE9" w:rsidP="00D607BC">
            <w:pPr>
              <w:pStyle w:val="BodyText"/>
              <w:tabs>
                <w:tab w:val="decimal" w:pos="774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472A174C" w14:textId="77777777" w:rsidR="00F30EE9" w:rsidRPr="008860F2" w:rsidRDefault="00F30EE9" w:rsidP="00F30EE9">
            <w:pPr>
              <w:tabs>
                <w:tab w:val="decimal" w:pos="42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</w:tcPr>
          <w:p w14:paraId="34CC9E72" w14:textId="77777777" w:rsidR="00F30EE9" w:rsidRPr="008860F2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B745A" w:rsidRPr="00101791" w14:paraId="35E31BB3" w14:textId="77777777" w:rsidTr="009B745A">
        <w:tc>
          <w:tcPr>
            <w:tcW w:w="2266" w:type="pct"/>
          </w:tcPr>
          <w:p w14:paraId="49D33D6B" w14:textId="77777777" w:rsidR="00F30EE9" w:rsidRPr="00101791" w:rsidRDefault="00F30EE9" w:rsidP="00F30EE9">
            <w:pPr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101791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44" w:type="pct"/>
          </w:tcPr>
          <w:p w14:paraId="47E81E11" w14:textId="78DDB665" w:rsidR="00F30EE9" w:rsidRPr="00101791" w:rsidRDefault="00181C2A" w:rsidP="00FB683B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01791">
              <w:rPr>
                <w:rFonts w:ascii="Angsana New" w:hAnsi="Angsana New" w:cs="Angsana New" w:hint="cs"/>
                <w:sz w:val="28"/>
                <w:szCs w:val="28"/>
                <w:cs/>
              </w:rPr>
              <w:t>16.71</w:t>
            </w:r>
          </w:p>
        </w:tc>
        <w:tc>
          <w:tcPr>
            <w:tcW w:w="124" w:type="pct"/>
          </w:tcPr>
          <w:p w14:paraId="2ED6571B" w14:textId="77777777" w:rsidR="00F30EE9" w:rsidRPr="00101791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6FD873FB" w14:textId="77777777" w:rsidR="00F30EE9" w:rsidRPr="00101791" w:rsidRDefault="00F30EE9" w:rsidP="00D12073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01791">
              <w:rPr>
                <w:rFonts w:ascii="Angsana New" w:hAnsi="Angsana New" w:cs="Angsana New"/>
                <w:sz w:val="28"/>
                <w:szCs w:val="28"/>
                <w:cs/>
              </w:rPr>
              <w:t>9.42</w:t>
            </w:r>
          </w:p>
        </w:tc>
        <w:tc>
          <w:tcPr>
            <w:tcW w:w="152" w:type="pct"/>
          </w:tcPr>
          <w:p w14:paraId="5DE667D5" w14:textId="77777777" w:rsidR="00F30EE9" w:rsidRPr="00101791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7" w:type="pct"/>
          </w:tcPr>
          <w:p w14:paraId="6B2A35C3" w14:textId="279AB433" w:rsidR="00F30EE9" w:rsidRPr="00101791" w:rsidRDefault="002749C4" w:rsidP="00681AA4">
            <w:pPr>
              <w:tabs>
                <w:tab w:val="decimal" w:pos="600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10179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4" w:type="pct"/>
          </w:tcPr>
          <w:p w14:paraId="4D5D5C72" w14:textId="77777777" w:rsidR="00F30EE9" w:rsidRPr="00101791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4" w:type="pct"/>
          </w:tcPr>
          <w:p w14:paraId="11B05CC1" w14:textId="77777777" w:rsidR="00F30EE9" w:rsidRPr="00101791" w:rsidRDefault="00F30EE9" w:rsidP="00681AA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1017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745A" w:rsidRPr="00101791" w14:paraId="0CA3BB3B" w14:textId="77777777" w:rsidTr="009B745A">
        <w:tc>
          <w:tcPr>
            <w:tcW w:w="2266" w:type="pct"/>
          </w:tcPr>
          <w:p w14:paraId="64AA75B8" w14:textId="77777777" w:rsidR="00F30EE9" w:rsidRPr="00101791" w:rsidRDefault="00F30EE9" w:rsidP="00F30EE9">
            <w:pPr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101791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7A730FEC" w14:textId="4148EC00" w:rsidR="00F30EE9" w:rsidRPr="00101791" w:rsidRDefault="00295123" w:rsidP="00295123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1791"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  <w:tc>
          <w:tcPr>
            <w:tcW w:w="124" w:type="pct"/>
          </w:tcPr>
          <w:p w14:paraId="2B36C925" w14:textId="77777777" w:rsidR="00F30EE9" w:rsidRPr="00101791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6FCF6662" w14:textId="77777777" w:rsidR="00F30EE9" w:rsidRPr="00101791" w:rsidRDefault="00F30EE9" w:rsidP="00D12073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1791">
              <w:rPr>
                <w:rFonts w:ascii="Angsana New" w:hAnsi="Angsana New" w:cs="Angsana New"/>
                <w:sz w:val="28"/>
                <w:szCs w:val="28"/>
                <w:cs/>
              </w:rPr>
              <w:t>19.95</w:t>
            </w:r>
          </w:p>
        </w:tc>
        <w:tc>
          <w:tcPr>
            <w:tcW w:w="152" w:type="pct"/>
          </w:tcPr>
          <w:p w14:paraId="0297A48F" w14:textId="77777777" w:rsidR="00F30EE9" w:rsidRPr="00101791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0E90A53E" w14:textId="74FFE01E" w:rsidR="00F30EE9" w:rsidRPr="00101791" w:rsidRDefault="002749C4" w:rsidP="00681AA4">
            <w:pPr>
              <w:tabs>
                <w:tab w:val="decimal" w:pos="600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10179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4" w:type="pct"/>
          </w:tcPr>
          <w:p w14:paraId="5E200434" w14:textId="77777777" w:rsidR="00F30EE9" w:rsidRPr="00101791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0D4E3714" w14:textId="77777777" w:rsidR="00F30EE9" w:rsidRPr="00101791" w:rsidRDefault="00F30EE9" w:rsidP="00681AA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1017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745A" w:rsidRPr="00101791" w14:paraId="201AEE23" w14:textId="77777777" w:rsidTr="009B745A">
        <w:tc>
          <w:tcPr>
            <w:tcW w:w="2266" w:type="pct"/>
          </w:tcPr>
          <w:p w14:paraId="00528C6C" w14:textId="77777777" w:rsidR="00F30EE9" w:rsidRPr="00101791" w:rsidRDefault="00F30EE9" w:rsidP="00F30EE9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17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79E1B15F" w14:textId="3FEE6F0B" w:rsidR="00F30EE9" w:rsidRPr="00101791" w:rsidRDefault="002749C4" w:rsidP="00D12073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017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</w:t>
            </w:r>
            <w:r w:rsidR="00973C72" w:rsidRPr="001017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6.7</w:t>
            </w:r>
            <w:r w:rsidR="00295123" w:rsidRPr="001017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4" w:type="pct"/>
          </w:tcPr>
          <w:p w14:paraId="625E74CF" w14:textId="77777777" w:rsidR="00F30EE9" w:rsidRPr="00101791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5CB4159E" w14:textId="77777777" w:rsidR="00F30EE9" w:rsidRPr="00101791" w:rsidRDefault="00F30EE9" w:rsidP="00D12073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017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29.</w:t>
            </w:r>
            <w:r w:rsidRPr="001017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152" w:type="pct"/>
          </w:tcPr>
          <w:p w14:paraId="03AE483C" w14:textId="77777777" w:rsidR="00F30EE9" w:rsidRPr="00101791" w:rsidRDefault="00F30EE9" w:rsidP="00D12073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5015E69C" w14:textId="1745C5B4" w:rsidR="00F30EE9" w:rsidRPr="00101791" w:rsidRDefault="002749C4" w:rsidP="00681AA4">
            <w:pPr>
              <w:tabs>
                <w:tab w:val="decimal" w:pos="600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17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24" w:type="pct"/>
          </w:tcPr>
          <w:p w14:paraId="733CCD14" w14:textId="77777777" w:rsidR="00F30EE9" w:rsidRPr="00101791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7E94735F" w14:textId="77777777" w:rsidR="00F30EE9" w:rsidRPr="00101791" w:rsidRDefault="00F30EE9" w:rsidP="00681AA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179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9B745A" w:rsidRPr="00101791" w14:paraId="34447DB1" w14:textId="77777777" w:rsidTr="009B745A">
        <w:tc>
          <w:tcPr>
            <w:tcW w:w="2266" w:type="pct"/>
          </w:tcPr>
          <w:p w14:paraId="442E7A79" w14:textId="77777777" w:rsidR="00F30EE9" w:rsidRPr="00101791" w:rsidRDefault="00F30EE9" w:rsidP="00F30EE9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4" w:type="pct"/>
          </w:tcPr>
          <w:p w14:paraId="461D51EB" w14:textId="77777777" w:rsidR="00F30EE9" w:rsidRPr="00101791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6DDC75AA" w14:textId="77777777" w:rsidR="00F30EE9" w:rsidRPr="00101791" w:rsidRDefault="00F30EE9" w:rsidP="00F30EE9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3D9AFE08" w14:textId="77777777" w:rsidR="00F30EE9" w:rsidRPr="00101791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" w:type="pct"/>
          </w:tcPr>
          <w:p w14:paraId="7E105BBC" w14:textId="77777777" w:rsidR="00F30EE9" w:rsidRPr="00101791" w:rsidRDefault="00F30EE9" w:rsidP="00F30EE9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7" w:type="pct"/>
          </w:tcPr>
          <w:p w14:paraId="549C2B8A" w14:textId="77777777" w:rsidR="00F30EE9" w:rsidRPr="00101791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063F2ADF" w14:textId="77777777" w:rsidR="00F30EE9" w:rsidRPr="00101791" w:rsidRDefault="00F30EE9" w:rsidP="00F30EE9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4" w:type="pct"/>
          </w:tcPr>
          <w:p w14:paraId="405C6967" w14:textId="77777777" w:rsidR="00F30EE9" w:rsidRPr="00101791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B745A" w:rsidRPr="00101791" w14:paraId="56D4BC34" w14:textId="77777777" w:rsidTr="009B745A">
        <w:tc>
          <w:tcPr>
            <w:tcW w:w="2266" w:type="pct"/>
          </w:tcPr>
          <w:p w14:paraId="4296D102" w14:textId="77777777" w:rsidR="00F30EE9" w:rsidRPr="00101791" w:rsidRDefault="00F30EE9" w:rsidP="00F30EE9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0179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644" w:type="pct"/>
          </w:tcPr>
          <w:p w14:paraId="2EDD0E2C" w14:textId="77777777" w:rsidR="00F30EE9" w:rsidRPr="00101791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71757CA8" w14:textId="77777777" w:rsidR="00F30EE9" w:rsidRPr="00101791" w:rsidRDefault="00F30EE9" w:rsidP="00F30EE9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433C2E98" w14:textId="77777777" w:rsidR="00F30EE9" w:rsidRPr="00101791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" w:type="pct"/>
          </w:tcPr>
          <w:p w14:paraId="76D456E8" w14:textId="77777777" w:rsidR="00F30EE9" w:rsidRPr="00101791" w:rsidRDefault="00F30EE9" w:rsidP="00F30EE9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7" w:type="pct"/>
          </w:tcPr>
          <w:p w14:paraId="4B16EC61" w14:textId="77777777" w:rsidR="00F30EE9" w:rsidRPr="00101791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497726DF" w14:textId="77777777" w:rsidR="00F30EE9" w:rsidRPr="00101791" w:rsidRDefault="00F30EE9" w:rsidP="00F30EE9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4" w:type="pct"/>
          </w:tcPr>
          <w:p w14:paraId="7B1B067C" w14:textId="77777777" w:rsidR="00F30EE9" w:rsidRPr="00101791" w:rsidRDefault="00F30EE9" w:rsidP="00F30EE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B745A" w:rsidRPr="00101791" w14:paraId="69577C2F" w14:textId="77777777" w:rsidTr="009B745A">
        <w:tc>
          <w:tcPr>
            <w:tcW w:w="2266" w:type="pct"/>
          </w:tcPr>
          <w:p w14:paraId="3A450C27" w14:textId="77777777" w:rsidR="00F30EE9" w:rsidRPr="00101791" w:rsidRDefault="006B7F67" w:rsidP="00F30EE9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1791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05F01847" w14:textId="690ED232" w:rsidR="00F30EE9" w:rsidRPr="00101791" w:rsidRDefault="00295123" w:rsidP="00D12073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017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2.54</w:t>
            </w:r>
          </w:p>
        </w:tc>
        <w:tc>
          <w:tcPr>
            <w:tcW w:w="124" w:type="pct"/>
          </w:tcPr>
          <w:p w14:paraId="66E002AE" w14:textId="77777777" w:rsidR="00F30EE9" w:rsidRPr="00101791" w:rsidRDefault="00F30EE9" w:rsidP="00F30EE9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14:paraId="3AD3B177" w14:textId="77777777" w:rsidR="00F30EE9" w:rsidRPr="00101791" w:rsidRDefault="00F30EE9" w:rsidP="00FB683B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017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2.04</w:t>
            </w:r>
          </w:p>
        </w:tc>
        <w:tc>
          <w:tcPr>
            <w:tcW w:w="152" w:type="pct"/>
          </w:tcPr>
          <w:p w14:paraId="664BFD6B" w14:textId="77777777" w:rsidR="00F30EE9" w:rsidRPr="00101791" w:rsidRDefault="00F30EE9" w:rsidP="00F30EE9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7" w:type="pct"/>
            <w:tcBorders>
              <w:bottom w:val="double" w:sz="4" w:space="0" w:color="auto"/>
            </w:tcBorders>
          </w:tcPr>
          <w:p w14:paraId="0C45CDE3" w14:textId="5665B6D5" w:rsidR="00F30EE9" w:rsidRPr="00101791" w:rsidRDefault="002749C4" w:rsidP="00CF19DE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17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1.55</w:t>
            </w:r>
          </w:p>
        </w:tc>
        <w:tc>
          <w:tcPr>
            <w:tcW w:w="124" w:type="pct"/>
          </w:tcPr>
          <w:p w14:paraId="6CF83309" w14:textId="77777777" w:rsidR="00F30EE9" w:rsidRPr="00101791" w:rsidRDefault="00F30EE9" w:rsidP="00F30EE9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08CADB9B" w14:textId="77777777" w:rsidR="00F30EE9" w:rsidRPr="00101791" w:rsidRDefault="00F30EE9" w:rsidP="00FB683B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017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1.25</w:t>
            </w:r>
          </w:p>
        </w:tc>
      </w:tr>
      <w:tr w:rsidR="009B745A" w:rsidRPr="00101791" w14:paraId="2C0AD76D" w14:textId="77777777" w:rsidTr="009B745A">
        <w:tc>
          <w:tcPr>
            <w:tcW w:w="2266" w:type="pct"/>
          </w:tcPr>
          <w:p w14:paraId="5C43FDB9" w14:textId="77777777" w:rsidR="00F30EE9" w:rsidRPr="00101791" w:rsidRDefault="00F30EE9" w:rsidP="00F30EE9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37699C91" w14:textId="77777777" w:rsidR="00F30EE9" w:rsidRPr="00101791" w:rsidRDefault="00F30EE9" w:rsidP="00FB683B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69A831E7" w14:textId="77777777" w:rsidR="00F30EE9" w:rsidRPr="00101791" w:rsidRDefault="00F30EE9" w:rsidP="00F30EE9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</w:tcPr>
          <w:p w14:paraId="748F52D7" w14:textId="77777777" w:rsidR="00F30EE9" w:rsidRPr="00101791" w:rsidRDefault="00F30EE9" w:rsidP="00FB683B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" w:type="pct"/>
          </w:tcPr>
          <w:p w14:paraId="3969FFD6" w14:textId="77777777" w:rsidR="00F30EE9" w:rsidRPr="00101791" w:rsidRDefault="00F30EE9" w:rsidP="00F30EE9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14:paraId="328886CA" w14:textId="77777777" w:rsidR="00F30EE9" w:rsidRPr="00101791" w:rsidRDefault="00F30EE9" w:rsidP="00FB683B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3AA7C940" w14:textId="77777777" w:rsidR="00F30EE9" w:rsidRPr="00101791" w:rsidRDefault="00F30EE9" w:rsidP="00F30EE9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51E07C3B" w14:textId="77777777" w:rsidR="00F30EE9" w:rsidRPr="00101791" w:rsidRDefault="00F30EE9" w:rsidP="00FB683B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B745A" w:rsidRPr="00101791" w14:paraId="1EE611C7" w14:textId="77777777" w:rsidTr="009B745A">
        <w:tc>
          <w:tcPr>
            <w:tcW w:w="2266" w:type="pct"/>
          </w:tcPr>
          <w:p w14:paraId="36F72AF8" w14:textId="77777777" w:rsidR="00F30EE9" w:rsidRPr="00101791" w:rsidRDefault="00F30EE9" w:rsidP="00F30EE9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0179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644" w:type="pct"/>
          </w:tcPr>
          <w:p w14:paraId="433832AD" w14:textId="77777777" w:rsidR="00F30EE9" w:rsidRPr="00101791" w:rsidRDefault="00F30EE9" w:rsidP="00FB683B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5DFCF4BB" w14:textId="77777777" w:rsidR="00F30EE9" w:rsidRPr="00101791" w:rsidRDefault="00F30EE9" w:rsidP="00F30EE9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4C459AA0" w14:textId="77777777" w:rsidR="00F30EE9" w:rsidRPr="00101791" w:rsidRDefault="00F30EE9" w:rsidP="00FB683B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" w:type="pct"/>
          </w:tcPr>
          <w:p w14:paraId="2549CD29" w14:textId="77777777" w:rsidR="00F30EE9" w:rsidRPr="00101791" w:rsidRDefault="00F30EE9" w:rsidP="00F30EE9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7" w:type="pct"/>
          </w:tcPr>
          <w:p w14:paraId="1B5059FD" w14:textId="77777777" w:rsidR="00F30EE9" w:rsidRPr="00101791" w:rsidRDefault="00F30EE9" w:rsidP="00FB683B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74990C4F" w14:textId="77777777" w:rsidR="00F30EE9" w:rsidRPr="00101791" w:rsidRDefault="00F30EE9" w:rsidP="00F30EE9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4" w:type="pct"/>
          </w:tcPr>
          <w:p w14:paraId="2E7A24E4" w14:textId="77777777" w:rsidR="00F30EE9" w:rsidRPr="00101791" w:rsidRDefault="00F30EE9" w:rsidP="00FB683B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B745A" w:rsidRPr="008860F2" w14:paraId="211A884C" w14:textId="77777777" w:rsidTr="009B745A">
        <w:tc>
          <w:tcPr>
            <w:tcW w:w="2266" w:type="pct"/>
          </w:tcPr>
          <w:p w14:paraId="7B44B5B0" w14:textId="77777777" w:rsidR="00F30EE9" w:rsidRPr="00101791" w:rsidRDefault="004C3D21" w:rsidP="00F30EE9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1791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15FB1C33" w14:textId="644F4BC0" w:rsidR="00F30EE9" w:rsidRPr="00101791" w:rsidRDefault="00295123" w:rsidP="00D12073">
            <w:pPr>
              <w:pStyle w:val="BodyText"/>
              <w:tabs>
                <w:tab w:val="decimal" w:pos="67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017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6.62</w:t>
            </w:r>
          </w:p>
        </w:tc>
        <w:tc>
          <w:tcPr>
            <w:tcW w:w="124" w:type="pct"/>
          </w:tcPr>
          <w:p w14:paraId="5D757C5C" w14:textId="77777777" w:rsidR="00F30EE9" w:rsidRPr="00101791" w:rsidRDefault="00F30EE9" w:rsidP="00F30EE9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14:paraId="7F30B939" w14:textId="77777777" w:rsidR="00F30EE9" w:rsidRPr="00101791" w:rsidRDefault="00F30EE9" w:rsidP="00FB683B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017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7.37</w:t>
            </w:r>
          </w:p>
        </w:tc>
        <w:tc>
          <w:tcPr>
            <w:tcW w:w="152" w:type="pct"/>
          </w:tcPr>
          <w:p w14:paraId="0B3EBDD1" w14:textId="77777777" w:rsidR="00F30EE9" w:rsidRPr="00101791" w:rsidRDefault="00F30EE9" w:rsidP="00F30EE9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7" w:type="pct"/>
            <w:tcBorders>
              <w:bottom w:val="double" w:sz="4" w:space="0" w:color="auto"/>
            </w:tcBorders>
          </w:tcPr>
          <w:p w14:paraId="0104A304" w14:textId="09D9F75C" w:rsidR="00F30EE9" w:rsidRPr="00101791" w:rsidRDefault="002749C4" w:rsidP="00CF19DE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17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3.53</w:t>
            </w:r>
          </w:p>
        </w:tc>
        <w:tc>
          <w:tcPr>
            <w:tcW w:w="124" w:type="pct"/>
          </w:tcPr>
          <w:p w14:paraId="29EE8AC0" w14:textId="77777777" w:rsidR="00F30EE9" w:rsidRPr="00101791" w:rsidRDefault="00F30EE9" w:rsidP="00F30EE9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3F4DA75E" w14:textId="77777777" w:rsidR="00F30EE9" w:rsidRPr="008860F2" w:rsidRDefault="00F30EE9" w:rsidP="00FB683B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017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3.78</w:t>
            </w:r>
          </w:p>
        </w:tc>
      </w:tr>
    </w:tbl>
    <w:p w14:paraId="11EB7DD1" w14:textId="77777777" w:rsidR="00D84CF9" w:rsidRPr="008860F2" w:rsidRDefault="00D84CF9" w:rsidP="00762FFA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7876729A" w14:textId="77777777" w:rsidR="00995411" w:rsidRDefault="00995411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124662DE" w14:textId="68F775FE" w:rsidR="008055C3" w:rsidRPr="008860F2" w:rsidRDefault="008055C3" w:rsidP="00762FFA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รายการเคลื่อนไหวของเงินกู้ยืมระยะสั้นจาก</w:t>
      </w:r>
      <w:r w:rsidR="005F00BE" w:rsidRPr="008860F2">
        <w:rPr>
          <w:rFonts w:ascii="Angsana New" w:hAnsi="Angsana New" w:hint="cs"/>
          <w:sz w:val="28"/>
          <w:szCs w:val="28"/>
          <w:cs/>
        </w:rPr>
        <w:t>บุคคลหรือ</w:t>
      </w:r>
      <w:r w:rsidRPr="008860F2">
        <w:rPr>
          <w:rFonts w:ascii="Angsana New" w:hAnsi="Angsana New"/>
          <w:sz w:val="28"/>
          <w:szCs w:val="28"/>
          <w:cs/>
        </w:rPr>
        <w:t xml:space="preserve">กิจการที่เกี่ยวข้องกันสำหรับปีสิ้นสุดวันที่ </w:t>
      </w:r>
      <w:r w:rsidRPr="008860F2">
        <w:rPr>
          <w:rFonts w:ascii="Angsana New" w:hAnsi="Angsana New"/>
          <w:sz w:val="28"/>
          <w:szCs w:val="28"/>
        </w:rPr>
        <w:t xml:space="preserve">30 </w:t>
      </w:r>
      <w:r w:rsidRPr="008860F2">
        <w:rPr>
          <w:rFonts w:ascii="Angsana New" w:hAnsi="Angsana New"/>
          <w:sz w:val="28"/>
          <w:szCs w:val="28"/>
          <w:cs/>
        </w:rPr>
        <w:t>กันยายน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มีดังนี้</w:t>
      </w:r>
    </w:p>
    <w:p w14:paraId="314B8B02" w14:textId="77777777" w:rsidR="008055C3" w:rsidRPr="008860F2" w:rsidRDefault="008055C3" w:rsidP="008055C3">
      <w:pPr>
        <w:spacing w:line="240" w:lineRule="auto"/>
        <w:ind w:left="450"/>
        <w:rPr>
          <w:rFonts w:ascii="Angsana New" w:hAnsi="Angsana New"/>
          <w:sz w:val="28"/>
          <w:szCs w:val="28"/>
        </w:rPr>
      </w:pPr>
    </w:p>
    <w:tbl>
      <w:tblPr>
        <w:tblW w:w="9648" w:type="dxa"/>
        <w:tblInd w:w="450" w:type="dxa"/>
        <w:tblLook w:val="04A0" w:firstRow="1" w:lastRow="0" w:firstColumn="1" w:lastColumn="0" w:noHBand="0" w:noVBand="1"/>
      </w:tblPr>
      <w:tblGrid>
        <w:gridCol w:w="2718"/>
        <w:gridCol w:w="1405"/>
        <w:gridCol w:w="236"/>
        <w:gridCol w:w="1249"/>
        <w:gridCol w:w="234"/>
        <w:gridCol w:w="1106"/>
        <w:gridCol w:w="234"/>
        <w:gridCol w:w="1026"/>
        <w:gridCol w:w="234"/>
        <w:gridCol w:w="1206"/>
      </w:tblGrid>
      <w:tr w:rsidR="00826A97" w:rsidRPr="008860F2" w14:paraId="136EE885" w14:textId="77777777" w:rsidTr="003E4163">
        <w:trPr>
          <w:tblHeader/>
        </w:trPr>
        <w:tc>
          <w:tcPr>
            <w:tcW w:w="2718" w:type="dxa"/>
            <w:shd w:val="clear" w:color="auto" w:fill="auto"/>
            <w:vAlign w:val="bottom"/>
          </w:tcPr>
          <w:p w14:paraId="3A209395" w14:textId="77777777" w:rsidR="00826A97" w:rsidRPr="008860F2" w:rsidRDefault="00826A97" w:rsidP="003E4163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ECA9C64" w14:textId="77777777" w:rsidR="00826A97" w:rsidRPr="008860F2" w:rsidRDefault="00826A97" w:rsidP="003E416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DE52F7" w14:textId="77777777" w:rsidR="00826A97" w:rsidRPr="008860F2" w:rsidRDefault="00826A97" w:rsidP="003E416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89" w:type="dxa"/>
            <w:gridSpan w:val="7"/>
            <w:shd w:val="clear" w:color="auto" w:fill="auto"/>
            <w:vAlign w:val="bottom"/>
          </w:tcPr>
          <w:p w14:paraId="25218EC5" w14:textId="77777777" w:rsidR="00826A97" w:rsidRPr="008860F2" w:rsidRDefault="00826A97" w:rsidP="003E4163">
            <w:pPr>
              <w:spacing w:line="240" w:lineRule="auto"/>
              <w:ind w:left="-306" w:right="-120" w:firstLine="2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26A97" w:rsidRPr="008860F2" w14:paraId="47058064" w14:textId="77777777" w:rsidTr="003E41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AFEB3" w14:textId="77777777" w:rsidR="00826A97" w:rsidRPr="008860F2" w:rsidRDefault="00826A97" w:rsidP="003E416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9DE57" w14:textId="77777777" w:rsidR="00826A97" w:rsidRPr="008860F2" w:rsidRDefault="00826A97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548363C1" w14:textId="77777777" w:rsidR="00826A97" w:rsidRPr="008860F2" w:rsidRDefault="00826A97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6CD23" w14:textId="77777777" w:rsidR="00826A97" w:rsidRPr="008860F2" w:rsidRDefault="00826A97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89260" w14:textId="77777777" w:rsidR="00826A97" w:rsidRPr="008860F2" w:rsidRDefault="00826A97" w:rsidP="003E4163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662464D5" w14:textId="77777777" w:rsidR="00826A97" w:rsidRPr="008860F2" w:rsidRDefault="00826A97" w:rsidP="003E4163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ตุลาคม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D382A" w14:textId="77777777" w:rsidR="00826A97" w:rsidRPr="008860F2" w:rsidRDefault="00826A97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0759A" w14:textId="77777777" w:rsidR="00826A97" w:rsidRPr="008860F2" w:rsidRDefault="00826A97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C86B0" w14:textId="77777777" w:rsidR="00826A97" w:rsidRPr="008860F2" w:rsidRDefault="00826A97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7DD6F" w14:textId="77777777" w:rsidR="00826A97" w:rsidRPr="008860F2" w:rsidRDefault="00826A97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6E0D0" w14:textId="77777777" w:rsidR="00826A97" w:rsidRPr="008860F2" w:rsidRDefault="00826A97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B5E35" w14:textId="77777777" w:rsidR="00826A97" w:rsidRPr="008860F2" w:rsidRDefault="00826A97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75D9FE81" w14:textId="77777777" w:rsidR="00826A97" w:rsidRPr="008860F2" w:rsidRDefault="00826A97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26A97" w:rsidRPr="008860F2" w14:paraId="6F02B3DD" w14:textId="77777777" w:rsidTr="003E4163">
        <w:trPr>
          <w:tblHeader/>
        </w:trPr>
        <w:tc>
          <w:tcPr>
            <w:tcW w:w="2718" w:type="dxa"/>
            <w:shd w:val="clear" w:color="auto" w:fill="auto"/>
            <w:vAlign w:val="bottom"/>
          </w:tcPr>
          <w:p w14:paraId="391B5AF7" w14:textId="77777777" w:rsidR="00826A97" w:rsidRPr="008860F2" w:rsidRDefault="00826A97" w:rsidP="003E416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97D7904" w14:textId="77777777" w:rsidR="00826A97" w:rsidRPr="008860F2" w:rsidRDefault="00826A97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 w:rsidR="00F30EE9" w:rsidRPr="008860F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986CA4" w14:textId="77777777" w:rsidR="00826A97" w:rsidRPr="008860F2" w:rsidRDefault="00826A97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2B8C8F6B" w14:textId="77777777" w:rsidR="00826A97" w:rsidRPr="008860F2" w:rsidRDefault="00826A97" w:rsidP="003E4163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 w:rsidR="00D84CF9" w:rsidRPr="008860F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A66CC6B" w14:textId="77777777" w:rsidR="00826A97" w:rsidRPr="008860F2" w:rsidRDefault="00826A97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4BD08D3" w14:textId="77777777" w:rsidR="00826A97" w:rsidRPr="008860F2" w:rsidRDefault="00826A97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3086C55" w14:textId="77777777" w:rsidR="00826A97" w:rsidRPr="008860F2" w:rsidRDefault="00826A97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530BF03" w14:textId="77777777" w:rsidR="00826A97" w:rsidRPr="008860F2" w:rsidRDefault="00826A97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A1CB088" w14:textId="77777777" w:rsidR="00826A97" w:rsidRPr="008860F2" w:rsidRDefault="00826A97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9AD0E1A" w14:textId="77777777" w:rsidR="00826A97" w:rsidRPr="008860F2" w:rsidRDefault="00826A97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 w:rsidR="00F30EE9" w:rsidRPr="008860F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26A97" w:rsidRPr="008860F2" w14:paraId="16127551" w14:textId="77777777" w:rsidTr="003E4163">
        <w:trPr>
          <w:tblHeader/>
        </w:trPr>
        <w:tc>
          <w:tcPr>
            <w:tcW w:w="2718" w:type="dxa"/>
            <w:shd w:val="clear" w:color="auto" w:fill="auto"/>
          </w:tcPr>
          <w:p w14:paraId="55BB1CDF" w14:textId="77777777" w:rsidR="00826A97" w:rsidRPr="008860F2" w:rsidRDefault="00826A97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shd w:val="clear" w:color="auto" w:fill="auto"/>
          </w:tcPr>
          <w:p w14:paraId="064F6CF5" w14:textId="77777777" w:rsidR="00826A97" w:rsidRPr="008860F2" w:rsidRDefault="00826A97" w:rsidP="003E416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3013B398" w14:textId="77777777" w:rsidR="00826A97" w:rsidRPr="008860F2" w:rsidRDefault="00826A97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9" w:type="dxa"/>
            <w:gridSpan w:val="7"/>
            <w:shd w:val="clear" w:color="auto" w:fill="auto"/>
          </w:tcPr>
          <w:p w14:paraId="7EDD97B8" w14:textId="77777777" w:rsidR="00826A97" w:rsidRPr="008860F2" w:rsidRDefault="00826A97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26A97" w:rsidRPr="008860F2" w14:paraId="2C2131D8" w14:textId="77777777" w:rsidTr="00826A97">
        <w:tc>
          <w:tcPr>
            <w:tcW w:w="2718" w:type="dxa"/>
            <w:shd w:val="clear" w:color="auto" w:fill="auto"/>
          </w:tcPr>
          <w:p w14:paraId="5D2B677C" w14:textId="77777777" w:rsidR="00826A97" w:rsidRPr="008860F2" w:rsidRDefault="00826A97" w:rsidP="00826A9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05" w:type="dxa"/>
            <w:shd w:val="clear" w:color="auto" w:fill="auto"/>
          </w:tcPr>
          <w:p w14:paraId="652DEFB0" w14:textId="4CF1FDDD" w:rsidR="00826A97" w:rsidRPr="008860F2" w:rsidRDefault="002D0D25" w:rsidP="00826A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512581" w14:textId="77777777" w:rsidR="00826A97" w:rsidRPr="008860F2" w:rsidRDefault="00826A97" w:rsidP="00826A9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shd w:val="clear" w:color="auto" w:fill="auto"/>
          </w:tcPr>
          <w:p w14:paraId="7A189549" w14:textId="5692CBE2" w:rsidR="00826A97" w:rsidRPr="008860F2" w:rsidRDefault="008F5120" w:rsidP="007B324F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3.20</w:t>
            </w:r>
          </w:p>
        </w:tc>
        <w:tc>
          <w:tcPr>
            <w:tcW w:w="234" w:type="dxa"/>
            <w:shd w:val="clear" w:color="auto" w:fill="auto"/>
          </w:tcPr>
          <w:p w14:paraId="1C24000B" w14:textId="77777777" w:rsidR="00826A97" w:rsidRPr="008860F2" w:rsidRDefault="00826A97" w:rsidP="00826A9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2C22567A" w14:textId="6C7318B9" w:rsidR="00826A97" w:rsidRPr="008860F2" w:rsidRDefault="00912611" w:rsidP="007B324F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0.40</w:t>
            </w:r>
          </w:p>
        </w:tc>
        <w:tc>
          <w:tcPr>
            <w:tcW w:w="234" w:type="dxa"/>
            <w:shd w:val="clear" w:color="auto" w:fill="auto"/>
          </w:tcPr>
          <w:p w14:paraId="3C5C4DCD" w14:textId="77777777" w:rsidR="00826A97" w:rsidRPr="008860F2" w:rsidRDefault="00826A97" w:rsidP="00826A9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3C219640" w14:textId="0B819E50" w:rsidR="00826A97" w:rsidRPr="008860F2" w:rsidRDefault="008F5120" w:rsidP="00FA68C4">
            <w:pPr>
              <w:pStyle w:val="BodyText"/>
              <w:tabs>
                <w:tab w:val="decimal" w:pos="468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(3.</w:t>
            </w:r>
            <w:r w:rsidR="00912611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0)</w:t>
            </w:r>
          </w:p>
        </w:tc>
        <w:tc>
          <w:tcPr>
            <w:tcW w:w="234" w:type="dxa"/>
            <w:shd w:val="clear" w:color="auto" w:fill="auto"/>
          </w:tcPr>
          <w:p w14:paraId="6F8DFADA" w14:textId="77777777" w:rsidR="00826A97" w:rsidRPr="008860F2" w:rsidRDefault="00826A97" w:rsidP="00826A9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14:paraId="34DD62B9" w14:textId="7E22FF68" w:rsidR="00826A97" w:rsidRPr="008860F2" w:rsidRDefault="008F5120" w:rsidP="007B324F">
            <w:pPr>
              <w:pStyle w:val="BodyText"/>
              <w:tabs>
                <w:tab w:val="decimal" w:pos="603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1081EEC2" w14:textId="77777777" w:rsidR="00826A97" w:rsidRPr="008860F2" w:rsidRDefault="00826A97" w:rsidP="008055C3">
      <w:pPr>
        <w:spacing w:line="240" w:lineRule="auto"/>
        <w:ind w:left="450"/>
        <w:rPr>
          <w:rFonts w:ascii="Angsana New" w:hAnsi="Angsana New"/>
          <w:sz w:val="28"/>
          <w:szCs w:val="28"/>
        </w:rPr>
      </w:pPr>
    </w:p>
    <w:tbl>
      <w:tblPr>
        <w:tblW w:w="9648" w:type="dxa"/>
        <w:tblInd w:w="450" w:type="dxa"/>
        <w:tblLook w:val="04A0" w:firstRow="1" w:lastRow="0" w:firstColumn="1" w:lastColumn="0" w:noHBand="0" w:noVBand="1"/>
      </w:tblPr>
      <w:tblGrid>
        <w:gridCol w:w="2718"/>
        <w:gridCol w:w="1405"/>
        <w:gridCol w:w="236"/>
        <w:gridCol w:w="1249"/>
        <w:gridCol w:w="234"/>
        <w:gridCol w:w="1106"/>
        <w:gridCol w:w="234"/>
        <w:gridCol w:w="1026"/>
        <w:gridCol w:w="234"/>
        <w:gridCol w:w="1206"/>
      </w:tblGrid>
      <w:tr w:rsidR="007E4D36" w:rsidRPr="008860F2" w14:paraId="2C163874" w14:textId="77777777" w:rsidTr="008E209D">
        <w:trPr>
          <w:tblHeader/>
        </w:trPr>
        <w:tc>
          <w:tcPr>
            <w:tcW w:w="2718" w:type="dxa"/>
            <w:shd w:val="clear" w:color="auto" w:fill="auto"/>
            <w:vAlign w:val="bottom"/>
          </w:tcPr>
          <w:p w14:paraId="63B1404C" w14:textId="77777777" w:rsidR="007E4D36" w:rsidRPr="008860F2" w:rsidRDefault="007E4D36" w:rsidP="008E209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1FC89D0" w14:textId="77777777" w:rsidR="007E4D36" w:rsidRPr="008860F2" w:rsidRDefault="007E4D36" w:rsidP="008E209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3FC11C" w14:textId="77777777" w:rsidR="007E4D36" w:rsidRPr="008860F2" w:rsidRDefault="007E4D36" w:rsidP="008E209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89" w:type="dxa"/>
            <w:gridSpan w:val="7"/>
            <w:shd w:val="clear" w:color="auto" w:fill="auto"/>
            <w:vAlign w:val="bottom"/>
          </w:tcPr>
          <w:p w14:paraId="58E03320" w14:textId="77777777" w:rsidR="007E4D36" w:rsidRPr="008860F2" w:rsidRDefault="007E4D36" w:rsidP="008E209D">
            <w:pPr>
              <w:spacing w:line="240" w:lineRule="auto"/>
              <w:ind w:left="-306" w:right="-120" w:firstLine="2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E4D36" w:rsidRPr="008860F2" w14:paraId="0D31EFC1" w14:textId="77777777" w:rsidTr="008E2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08E35" w14:textId="77777777" w:rsidR="007E4D36" w:rsidRPr="008860F2" w:rsidRDefault="007E4D36" w:rsidP="008E209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C7FD0" w14:textId="77777777" w:rsidR="007E4D36" w:rsidRPr="008860F2" w:rsidRDefault="007E4D36" w:rsidP="008E209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4F203271" w14:textId="77777777" w:rsidR="007E4D36" w:rsidRPr="008860F2" w:rsidRDefault="007E4D36" w:rsidP="008E209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BF7C3" w14:textId="77777777" w:rsidR="007E4D36" w:rsidRPr="008860F2" w:rsidRDefault="007E4D36" w:rsidP="008E209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CBE19" w14:textId="77777777" w:rsidR="007E4D36" w:rsidRPr="008860F2" w:rsidRDefault="007E4D36" w:rsidP="008E209D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5C3578C8" w14:textId="77777777" w:rsidR="007E4D36" w:rsidRPr="008860F2" w:rsidRDefault="007E4D36" w:rsidP="008E209D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ตุลาคม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7773D" w14:textId="77777777" w:rsidR="007E4D36" w:rsidRPr="008860F2" w:rsidRDefault="007E4D36" w:rsidP="008E209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605D3" w14:textId="77777777" w:rsidR="007E4D36" w:rsidRPr="008860F2" w:rsidRDefault="007E4D36" w:rsidP="008E209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A3F01" w14:textId="77777777" w:rsidR="007E4D36" w:rsidRPr="008860F2" w:rsidRDefault="007E4D36" w:rsidP="008E209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FCA8D" w14:textId="77777777" w:rsidR="007E4D36" w:rsidRPr="008860F2" w:rsidRDefault="007E4D36" w:rsidP="008E209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A5E1D" w14:textId="77777777" w:rsidR="007E4D36" w:rsidRPr="008860F2" w:rsidRDefault="007E4D36" w:rsidP="008E209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93EAD" w14:textId="77777777" w:rsidR="007E4D36" w:rsidRPr="008860F2" w:rsidRDefault="007E4D36" w:rsidP="008E209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7A3638E7" w14:textId="77777777" w:rsidR="007E4D36" w:rsidRPr="008860F2" w:rsidRDefault="007E4D36" w:rsidP="008E209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7E4D36" w:rsidRPr="008860F2" w14:paraId="7F3AE39C" w14:textId="77777777" w:rsidTr="008E209D">
        <w:trPr>
          <w:tblHeader/>
        </w:trPr>
        <w:tc>
          <w:tcPr>
            <w:tcW w:w="2718" w:type="dxa"/>
            <w:shd w:val="clear" w:color="auto" w:fill="auto"/>
            <w:vAlign w:val="bottom"/>
          </w:tcPr>
          <w:p w14:paraId="4FC78013" w14:textId="77777777" w:rsidR="007E4D36" w:rsidRPr="008860F2" w:rsidRDefault="007E4D36" w:rsidP="008E209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3894540" w14:textId="77777777" w:rsidR="007E4D36" w:rsidRPr="008860F2" w:rsidRDefault="007E4D36" w:rsidP="008E209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3274C1" w14:textId="77777777" w:rsidR="007E4D36" w:rsidRPr="008860F2" w:rsidRDefault="007E4D36" w:rsidP="008E209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EB5D50D" w14:textId="77777777" w:rsidR="007E4D36" w:rsidRPr="008860F2" w:rsidRDefault="007E4D36" w:rsidP="008E209D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0BB0B64" w14:textId="77777777" w:rsidR="007E4D36" w:rsidRPr="008860F2" w:rsidRDefault="007E4D36" w:rsidP="008E209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2B0F9F5" w14:textId="77777777" w:rsidR="007E4D36" w:rsidRPr="008860F2" w:rsidRDefault="007E4D36" w:rsidP="008E209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A7204F1" w14:textId="77777777" w:rsidR="007E4D36" w:rsidRPr="008860F2" w:rsidRDefault="007E4D36" w:rsidP="008E209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33482B2" w14:textId="77777777" w:rsidR="007E4D36" w:rsidRPr="008860F2" w:rsidRDefault="007E4D36" w:rsidP="008E209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086A4C9" w14:textId="77777777" w:rsidR="007E4D36" w:rsidRPr="008860F2" w:rsidRDefault="007E4D36" w:rsidP="008E209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86C5663" w14:textId="77777777" w:rsidR="007E4D36" w:rsidRPr="008860F2" w:rsidRDefault="007E4D36" w:rsidP="008E209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E4D36" w:rsidRPr="008860F2" w14:paraId="60AAE119" w14:textId="77777777" w:rsidTr="008E209D">
        <w:trPr>
          <w:tblHeader/>
        </w:trPr>
        <w:tc>
          <w:tcPr>
            <w:tcW w:w="2718" w:type="dxa"/>
            <w:shd w:val="clear" w:color="auto" w:fill="auto"/>
          </w:tcPr>
          <w:p w14:paraId="113AE690" w14:textId="77777777" w:rsidR="007E4D36" w:rsidRPr="008860F2" w:rsidRDefault="007E4D36" w:rsidP="008E209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shd w:val="clear" w:color="auto" w:fill="auto"/>
          </w:tcPr>
          <w:p w14:paraId="1BABE4C7" w14:textId="77777777" w:rsidR="007E4D36" w:rsidRPr="008860F2" w:rsidRDefault="007E4D36" w:rsidP="008E209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2C745E31" w14:textId="77777777" w:rsidR="007E4D36" w:rsidRPr="008860F2" w:rsidRDefault="007E4D36" w:rsidP="008E209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9" w:type="dxa"/>
            <w:gridSpan w:val="7"/>
            <w:shd w:val="clear" w:color="auto" w:fill="auto"/>
          </w:tcPr>
          <w:p w14:paraId="074E449D" w14:textId="77777777" w:rsidR="007E4D36" w:rsidRPr="008860F2" w:rsidRDefault="007E4D36" w:rsidP="008E209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E4D36" w:rsidRPr="008860F2" w14:paraId="1324397F" w14:textId="77777777" w:rsidTr="008E209D">
        <w:tc>
          <w:tcPr>
            <w:tcW w:w="2718" w:type="dxa"/>
            <w:shd w:val="clear" w:color="auto" w:fill="auto"/>
          </w:tcPr>
          <w:p w14:paraId="168A606A" w14:textId="77777777" w:rsidR="007E4D36" w:rsidRPr="008860F2" w:rsidRDefault="007E4D36" w:rsidP="008E209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05" w:type="dxa"/>
            <w:shd w:val="clear" w:color="auto" w:fill="auto"/>
          </w:tcPr>
          <w:p w14:paraId="55A17E4D" w14:textId="77777777" w:rsidR="007E4D36" w:rsidRPr="008860F2" w:rsidRDefault="007E4D36" w:rsidP="008E209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4.05</w:t>
            </w:r>
          </w:p>
        </w:tc>
        <w:tc>
          <w:tcPr>
            <w:tcW w:w="236" w:type="dxa"/>
            <w:shd w:val="clear" w:color="auto" w:fill="auto"/>
          </w:tcPr>
          <w:p w14:paraId="2F7727DD" w14:textId="77777777" w:rsidR="007E4D36" w:rsidRPr="008860F2" w:rsidRDefault="007E4D36" w:rsidP="008E209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shd w:val="clear" w:color="auto" w:fill="auto"/>
          </w:tcPr>
          <w:p w14:paraId="0941259A" w14:textId="77777777" w:rsidR="007E4D36" w:rsidRPr="008860F2" w:rsidRDefault="007E4D36" w:rsidP="007B324F">
            <w:pPr>
              <w:pStyle w:val="BodyText"/>
              <w:tabs>
                <w:tab w:val="decimal" w:pos="624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234C3008" w14:textId="77777777" w:rsidR="007E4D36" w:rsidRPr="008860F2" w:rsidRDefault="007E4D36" w:rsidP="008E209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3CDB6764" w14:textId="77777777" w:rsidR="007E4D36" w:rsidRPr="008860F2" w:rsidRDefault="007E4D36" w:rsidP="00FA68C4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3.20</w:t>
            </w:r>
          </w:p>
        </w:tc>
        <w:tc>
          <w:tcPr>
            <w:tcW w:w="234" w:type="dxa"/>
            <w:shd w:val="clear" w:color="auto" w:fill="auto"/>
          </w:tcPr>
          <w:p w14:paraId="481A41EB" w14:textId="77777777" w:rsidR="007E4D36" w:rsidRPr="008860F2" w:rsidRDefault="007E4D36" w:rsidP="008E209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325F9F00" w14:textId="77777777" w:rsidR="007E4D36" w:rsidRPr="008860F2" w:rsidRDefault="007E4D36" w:rsidP="007B324F">
            <w:pPr>
              <w:pStyle w:val="BodyText"/>
              <w:tabs>
                <w:tab w:val="decimal" w:pos="561"/>
              </w:tabs>
              <w:spacing w:after="0" w:line="240" w:lineRule="auto"/>
              <w:ind w:left="-105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1963998B" w14:textId="77777777" w:rsidR="007E4D36" w:rsidRPr="008860F2" w:rsidRDefault="007E4D36" w:rsidP="008E209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14:paraId="1D063B78" w14:textId="77777777" w:rsidR="007E4D36" w:rsidRPr="008860F2" w:rsidRDefault="007E4D36" w:rsidP="00FA68C4">
            <w:pPr>
              <w:pStyle w:val="BodyText"/>
              <w:tabs>
                <w:tab w:val="decimal" w:pos="504"/>
              </w:tabs>
              <w:spacing w:after="0" w:line="240" w:lineRule="auto"/>
              <w:ind w:right="-16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3.20</w:t>
            </w:r>
          </w:p>
        </w:tc>
      </w:tr>
    </w:tbl>
    <w:p w14:paraId="6FBE7AE0" w14:textId="77777777" w:rsidR="007E4D36" w:rsidRPr="008860F2" w:rsidRDefault="007E4D36" w:rsidP="008055C3">
      <w:pPr>
        <w:spacing w:line="240" w:lineRule="auto"/>
        <w:ind w:left="450"/>
        <w:rPr>
          <w:rFonts w:ascii="Angsana New" w:hAnsi="Angsana New"/>
          <w:sz w:val="28"/>
          <w:szCs w:val="28"/>
        </w:rPr>
      </w:pPr>
    </w:p>
    <w:tbl>
      <w:tblPr>
        <w:tblW w:w="9648" w:type="dxa"/>
        <w:tblInd w:w="450" w:type="dxa"/>
        <w:tblLook w:val="04A0" w:firstRow="1" w:lastRow="0" w:firstColumn="1" w:lastColumn="0" w:noHBand="0" w:noVBand="1"/>
      </w:tblPr>
      <w:tblGrid>
        <w:gridCol w:w="2718"/>
        <w:gridCol w:w="1405"/>
        <w:gridCol w:w="236"/>
        <w:gridCol w:w="1249"/>
        <w:gridCol w:w="234"/>
        <w:gridCol w:w="1106"/>
        <w:gridCol w:w="234"/>
        <w:gridCol w:w="1026"/>
        <w:gridCol w:w="234"/>
        <w:gridCol w:w="1206"/>
      </w:tblGrid>
      <w:tr w:rsidR="00B45B52" w:rsidRPr="008860F2" w14:paraId="43600AA1" w14:textId="77777777" w:rsidTr="003E4163">
        <w:trPr>
          <w:tblHeader/>
        </w:trPr>
        <w:tc>
          <w:tcPr>
            <w:tcW w:w="2718" w:type="dxa"/>
            <w:shd w:val="clear" w:color="auto" w:fill="auto"/>
            <w:vAlign w:val="bottom"/>
          </w:tcPr>
          <w:p w14:paraId="797CD6FC" w14:textId="77777777" w:rsidR="00B45B52" w:rsidRPr="008860F2" w:rsidRDefault="00B45B52" w:rsidP="003E4163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5508C3D" w14:textId="77777777" w:rsidR="00B45B52" w:rsidRPr="008860F2" w:rsidRDefault="00B45B52" w:rsidP="003E416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20E264" w14:textId="77777777" w:rsidR="00B45B52" w:rsidRPr="008860F2" w:rsidRDefault="00B45B52" w:rsidP="003E416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89" w:type="dxa"/>
            <w:gridSpan w:val="7"/>
            <w:shd w:val="clear" w:color="auto" w:fill="auto"/>
            <w:vAlign w:val="bottom"/>
          </w:tcPr>
          <w:p w14:paraId="0E99F531" w14:textId="77777777" w:rsidR="00B45B52" w:rsidRPr="008860F2" w:rsidRDefault="00B45B52" w:rsidP="003E4163">
            <w:pPr>
              <w:spacing w:line="240" w:lineRule="auto"/>
              <w:ind w:left="-306" w:right="-120" w:firstLine="2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5B52" w:rsidRPr="008860F2" w14:paraId="231FE75D" w14:textId="77777777" w:rsidTr="003E41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4944F" w14:textId="77777777" w:rsidR="00B45B52" w:rsidRPr="008860F2" w:rsidRDefault="00B45B52" w:rsidP="003E416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A8207" w14:textId="77777777" w:rsidR="00B45B52" w:rsidRPr="008860F2" w:rsidRDefault="00B45B52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5A9B0C86" w14:textId="77777777" w:rsidR="00B45B52" w:rsidRPr="008860F2" w:rsidRDefault="00B45B52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C638C" w14:textId="77777777" w:rsidR="00B45B52" w:rsidRPr="008860F2" w:rsidRDefault="00B45B52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3B6CA" w14:textId="77777777" w:rsidR="00B45B52" w:rsidRPr="008860F2" w:rsidRDefault="00B45B52" w:rsidP="003E4163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2B4867C8" w14:textId="77777777" w:rsidR="00B45B52" w:rsidRPr="008860F2" w:rsidRDefault="00B45B52" w:rsidP="003E4163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ตุลาคม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23C00" w14:textId="77777777" w:rsidR="00B45B52" w:rsidRPr="008860F2" w:rsidRDefault="00B45B52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48566" w14:textId="77777777" w:rsidR="00B45B52" w:rsidRPr="008860F2" w:rsidRDefault="00B45B52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E52C6" w14:textId="77777777" w:rsidR="00B45B52" w:rsidRPr="008860F2" w:rsidRDefault="00B45B52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A6306" w14:textId="77777777" w:rsidR="00B45B52" w:rsidRPr="008860F2" w:rsidRDefault="00B45B52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5C901" w14:textId="77777777" w:rsidR="00B45B52" w:rsidRPr="008860F2" w:rsidRDefault="00B45B52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CED74" w14:textId="77777777" w:rsidR="00B45B52" w:rsidRPr="008860F2" w:rsidRDefault="00B45B52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751E368E" w14:textId="77777777" w:rsidR="00B45B52" w:rsidRPr="008860F2" w:rsidRDefault="00B45B52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B45B52" w:rsidRPr="008860F2" w14:paraId="44FC0D4D" w14:textId="77777777" w:rsidTr="003E4163">
        <w:trPr>
          <w:tblHeader/>
        </w:trPr>
        <w:tc>
          <w:tcPr>
            <w:tcW w:w="2718" w:type="dxa"/>
            <w:shd w:val="clear" w:color="auto" w:fill="auto"/>
            <w:vAlign w:val="bottom"/>
          </w:tcPr>
          <w:p w14:paraId="19FBA557" w14:textId="77777777" w:rsidR="00B45B52" w:rsidRPr="008860F2" w:rsidRDefault="00B45B52" w:rsidP="00B45B5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602CA2D" w14:textId="77777777" w:rsidR="00B45B52" w:rsidRPr="008860F2" w:rsidRDefault="00B45B52" w:rsidP="00B45B5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 w:rsidR="00FB3A7F" w:rsidRPr="008860F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131CCE" w14:textId="77777777" w:rsidR="00B45B52" w:rsidRPr="008860F2" w:rsidRDefault="00B45B52" w:rsidP="00B45B5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C44D95D" w14:textId="77777777" w:rsidR="00B45B52" w:rsidRPr="008860F2" w:rsidRDefault="00B45B52" w:rsidP="00B45B52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 w:rsidR="00FB3A7F" w:rsidRPr="008860F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853860C" w14:textId="77777777" w:rsidR="00B45B52" w:rsidRPr="008860F2" w:rsidRDefault="00B45B52" w:rsidP="00B45B5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774A5C36" w14:textId="77777777" w:rsidR="00B45B52" w:rsidRPr="008860F2" w:rsidRDefault="00B45B52" w:rsidP="00B45B5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AC08C5C" w14:textId="77777777" w:rsidR="00B45B52" w:rsidRPr="008860F2" w:rsidRDefault="00B45B52" w:rsidP="00B45B5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7D5924B" w14:textId="77777777" w:rsidR="00B45B52" w:rsidRPr="008860F2" w:rsidRDefault="00B45B52" w:rsidP="00B45B5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75A1E3C" w14:textId="77777777" w:rsidR="00B45B52" w:rsidRPr="008860F2" w:rsidRDefault="00B45B52" w:rsidP="00B45B5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746DF95" w14:textId="77777777" w:rsidR="00B45B52" w:rsidRPr="008860F2" w:rsidRDefault="00B45B52" w:rsidP="00B45B52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 w:rsidR="00FB3A7F" w:rsidRPr="008860F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45B52" w:rsidRPr="008860F2" w14:paraId="11370323" w14:textId="77777777" w:rsidTr="003E4163">
        <w:trPr>
          <w:tblHeader/>
        </w:trPr>
        <w:tc>
          <w:tcPr>
            <w:tcW w:w="2718" w:type="dxa"/>
            <w:shd w:val="clear" w:color="auto" w:fill="auto"/>
          </w:tcPr>
          <w:p w14:paraId="14972954" w14:textId="77777777" w:rsidR="00B45B52" w:rsidRPr="008860F2" w:rsidRDefault="00B45B52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shd w:val="clear" w:color="auto" w:fill="auto"/>
          </w:tcPr>
          <w:p w14:paraId="061933A4" w14:textId="77777777" w:rsidR="00B45B52" w:rsidRPr="008860F2" w:rsidRDefault="00B45B52" w:rsidP="003E416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0FDECFEE" w14:textId="77777777" w:rsidR="00B45B52" w:rsidRPr="008860F2" w:rsidRDefault="00B45B52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9" w:type="dxa"/>
            <w:gridSpan w:val="7"/>
            <w:shd w:val="clear" w:color="auto" w:fill="auto"/>
          </w:tcPr>
          <w:p w14:paraId="71DB9D86" w14:textId="77777777" w:rsidR="00B45B52" w:rsidRPr="008860F2" w:rsidRDefault="00B45B52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45B52" w:rsidRPr="008860F2" w14:paraId="06DBA6F1" w14:textId="77777777" w:rsidTr="003E4163">
        <w:tc>
          <w:tcPr>
            <w:tcW w:w="2718" w:type="dxa"/>
            <w:shd w:val="clear" w:color="auto" w:fill="auto"/>
          </w:tcPr>
          <w:p w14:paraId="06800719" w14:textId="77777777" w:rsidR="00B45B52" w:rsidRPr="008860F2" w:rsidRDefault="00B45B52" w:rsidP="00B45B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5" w:type="dxa"/>
            <w:shd w:val="clear" w:color="auto" w:fill="auto"/>
          </w:tcPr>
          <w:p w14:paraId="789CF217" w14:textId="24104255" w:rsidR="00B45B52" w:rsidRPr="008860F2" w:rsidRDefault="008F5120" w:rsidP="00B45B5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7AFA">
              <w:rPr>
                <w:rFonts w:ascii="Angsana New" w:hAnsi="Angsana New"/>
                <w:sz w:val="28"/>
                <w:szCs w:val="28"/>
              </w:rPr>
              <w:t>0.50</w:t>
            </w:r>
            <w:r w:rsidR="004F2E74">
              <w:rPr>
                <w:rFonts w:ascii="Angsana New" w:hAnsi="Angsana New"/>
                <w:sz w:val="28"/>
                <w:szCs w:val="28"/>
              </w:rPr>
              <w:t>,</w:t>
            </w:r>
            <w:r w:rsidRPr="00E77A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95123" w:rsidRPr="00E77AFA">
              <w:rPr>
                <w:rFonts w:ascii="Angsana New" w:hAnsi="Angsana New"/>
                <w:sz w:val="28"/>
                <w:szCs w:val="28"/>
              </w:rPr>
              <w:t>2.60</w:t>
            </w:r>
          </w:p>
        </w:tc>
        <w:tc>
          <w:tcPr>
            <w:tcW w:w="236" w:type="dxa"/>
            <w:shd w:val="clear" w:color="auto" w:fill="auto"/>
          </w:tcPr>
          <w:p w14:paraId="38005C69" w14:textId="77777777" w:rsidR="00B45B52" w:rsidRPr="008860F2" w:rsidRDefault="00B45B52" w:rsidP="00B45B5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shd w:val="clear" w:color="auto" w:fill="auto"/>
          </w:tcPr>
          <w:p w14:paraId="00E5EBF5" w14:textId="77777777" w:rsidR="00B45B52" w:rsidRPr="008860F2" w:rsidRDefault="00FB3A7F" w:rsidP="00FA68C4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,288.90</w:t>
            </w:r>
          </w:p>
        </w:tc>
        <w:tc>
          <w:tcPr>
            <w:tcW w:w="234" w:type="dxa"/>
            <w:shd w:val="clear" w:color="auto" w:fill="auto"/>
          </w:tcPr>
          <w:p w14:paraId="0F99D83E" w14:textId="77777777" w:rsidR="00B45B52" w:rsidRPr="008860F2" w:rsidRDefault="00B45B52" w:rsidP="00B45B5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1C098BE2" w14:textId="5F11D6AA" w:rsidR="00B45B52" w:rsidRPr="008860F2" w:rsidRDefault="008F5120" w:rsidP="00FA68C4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</w:t>
            </w:r>
            <w:r w:rsidR="00393791">
              <w:rPr>
                <w:rFonts w:ascii="Angsana New" w:hAnsi="Angsana New" w:cs="Angsana New"/>
                <w:sz w:val="28"/>
                <w:szCs w:val="28"/>
              </w:rPr>
              <w:t>68.20</w:t>
            </w:r>
          </w:p>
        </w:tc>
        <w:tc>
          <w:tcPr>
            <w:tcW w:w="234" w:type="dxa"/>
            <w:shd w:val="clear" w:color="auto" w:fill="auto"/>
          </w:tcPr>
          <w:p w14:paraId="35481569" w14:textId="77777777" w:rsidR="00B45B52" w:rsidRPr="008860F2" w:rsidRDefault="00B45B52" w:rsidP="00B45B5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296A3719" w14:textId="2F2F2FA4" w:rsidR="00B45B52" w:rsidRPr="008860F2" w:rsidRDefault="00393791" w:rsidP="00FA68C4">
            <w:pPr>
              <w:pStyle w:val="BodyText"/>
              <w:tabs>
                <w:tab w:val="decimal" w:pos="468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</w:t>
            </w:r>
            <w:r w:rsidR="009F786F">
              <w:rPr>
                <w:rFonts w:ascii="Angsana New" w:hAnsi="Angsana New" w:cs="Angsana New"/>
                <w:sz w:val="28"/>
                <w:szCs w:val="28"/>
              </w:rPr>
              <w:t>99</w:t>
            </w:r>
            <w:r>
              <w:rPr>
                <w:rFonts w:ascii="Angsana New" w:hAnsi="Angsana New" w:cs="Angsana New"/>
                <w:sz w:val="28"/>
                <w:szCs w:val="28"/>
              </w:rPr>
              <w:t>.30)</w:t>
            </w:r>
          </w:p>
        </w:tc>
        <w:tc>
          <w:tcPr>
            <w:tcW w:w="234" w:type="dxa"/>
            <w:shd w:val="clear" w:color="auto" w:fill="auto"/>
          </w:tcPr>
          <w:p w14:paraId="6AD08306" w14:textId="77777777" w:rsidR="00B45B52" w:rsidRPr="008860F2" w:rsidRDefault="00B45B52" w:rsidP="00B45B5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14:paraId="5C3F6391" w14:textId="10007B40" w:rsidR="00B45B52" w:rsidRPr="008860F2" w:rsidRDefault="00393791" w:rsidP="00FA68C4">
            <w:pPr>
              <w:pStyle w:val="BodyText"/>
              <w:tabs>
                <w:tab w:val="decimal" w:pos="504"/>
              </w:tabs>
              <w:spacing w:after="0" w:line="240" w:lineRule="auto"/>
              <w:ind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1,657.80</w:t>
            </w:r>
          </w:p>
        </w:tc>
      </w:tr>
    </w:tbl>
    <w:p w14:paraId="33A0294B" w14:textId="77777777" w:rsidR="00B45B52" w:rsidRPr="008860F2" w:rsidRDefault="00B45B52" w:rsidP="008055C3">
      <w:pPr>
        <w:spacing w:line="240" w:lineRule="auto"/>
        <w:ind w:left="450"/>
        <w:rPr>
          <w:rFonts w:ascii="Angsana New" w:hAnsi="Angsana New"/>
          <w:sz w:val="28"/>
          <w:szCs w:val="28"/>
        </w:rPr>
      </w:pPr>
    </w:p>
    <w:tbl>
      <w:tblPr>
        <w:tblW w:w="9630" w:type="dxa"/>
        <w:tblInd w:w="450" w:type="dxa"/>
        <w:tblLook w:val="04A0" w:firstRow="1" w:lastRow="0" w:firstColumn="1" w:lastColumn="0" w:noHBand="0" w:noVBand="1"/>
      </w:tblPr>
      <w:tblGrid>
        <w:gridCol w:w="17"/>
        <w:gridCol w:w="2639"/>
        <w:gridCol w:w="1484"/>
        <w:gridCol w:w="236"/>
        <w:gridCol w:w="1248"/>
        <w:gridCol w:w="236"/>
        <w:gridCol w:w="1103"/>
        <w:gridCol w:w="234"/>
        <w:gridCol w:w="993"/>
        <w:gridCol w:w="234"/>
        <w:gridCol w:w="1206"/>
      </w:tblGrid>
      <w:tr w:rsidR="00EE0286" w:rsidRPr="008860F2" w14:paraId="5BDDA0AB" w14:textId="77777777" w:rsidTr="00FA68C4">
        <w:trPr>
          <w:gridBefore w:val="1"/>
          <w:wBefore w:w="17" w:type="dxa"/>
          <w:tblHeader/>
        </w:trPr>
        <w:tc>
          <w:tcPr>
            <w:tcW w:w="2639" w:type="dxa"/>
            <w:shd w:val="clear" w:color="auto" w:fill="auto"/>
            <w:vAlign w:val="bottom"/>
          </w:tcPr>
          <w:p w14:paraId="225CEF80" w14:textId="77777777" w:rsidR="00EE0286" w:rsidRPr="008860F2" w:rsidRDefault="00EE0286" w:rsidP="003E4163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14:paraId="625CBF64" w14:textId="77777777" w:rsidR="00EE0286" w:rsidRPr="008860F2" w:rsidRDefault="00EE0286" w:rsidP="003E416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273A85" w14:textId="77777777" w:rsidR="00EE0286" w:rsidRPr="008860F2" w:rsidRDefault="00EE0286" w:rsidP="003E416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54" w:type="dxa"/>
            <w:gridSpan w:val="7"/>
            <w:shd w:val="clear" w:color="auto" w:fill="auto"/>
            <w:vAlign w:val="bottom"/>
          </w:tcPr>
          <w:p w14:paraId="4AFCB5F7" w14:textId="77777777" w:rsidR="00EE0286" w:rsidRPr="008860F2" w:rsidRDefault="00EE0286" w:rsidP="00EE028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0286" w:rsidRPr="008860F2" w14:paraId="67E2FFFB" w14:textId="77777777" w:rsidTr="00FA68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99517" w14:textId="77777777" w:rsidR="00EE0286" w:rsidRPr="008860F2" w:rsidRDefault="00EE0286" w:rsidP="003E416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96C72" w14:textId="77777777" w:rsidR="00EE0286" w:rsidRPr="008860F2" w:rsidRDefault="00EE0286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2C122A21" w14:textId="77777777" w:rsidR="00EE0286" w:rsidRPr="008860F2" w:rsidRDefault="00EE0286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71039" w14:textId="77777777" w:rsidR="00EE0286" w:rsidRPr="008860F2" w:rsidRDefault="00EE0286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64B8C" w14:textId="77777777" w:rsidR="00EE0286" w:rsidRPr="008860F2" w:rsidRDefault="00EE0286" w:rsidP="003E4163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656D28D4" w14:textId="77777777" w:rsidR="00EE0286" w:rsidRPr="008860F2" w:rsidRDefault="00EE0286" w:rsidP="003E4163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ตุลาคม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4274E" w14:textId="77777777" w:rsidR="00EE0286" w:rsidRPr="008860F2" w:rsidRDefault="00EE0286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4B075" w14:textId="77777777" w:rsidR="00EE0286" w:rsidRPr="008860F2" w:rsidRDefault="00EE0286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2392B" w14:textId="77777777" w:rsidR="00EE0286" w:rsidRPr="008860F2" w:rsidRDefault="00EE0286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7F718" w14:textId="77777777" w:rsidR="00EE0286" w:rsidRPr="008860F2" w:rsidRDefault="00EE0286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F30B4" w14:textId="77777777" w:rsidR="00EE0286" w:rsidRPr="008860F2" w:rsidRDefault="00EE0286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C5330" w14:textId="77777777" w:rsidR="00EE0286" w:rsidRPr="008860F2" w:rsidRDefault="00EE0286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03D04490" w14:textId="77777777" w:rsidR="00EE0286" w:rsidRPr="008860F2" w:rsidRDefault="00EE0286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EE0286" w:rsidRPr="008860F2" w14:paraId="151586E3" w14:textId="77777777" w:rsidTr="00FA68C4">
        <w:trPr>
          <w:tblHeader/>
        </w:trPr>
        <w:tc>
          <w:tcPr>
            <w:tcW w:w="2656" w:type="dxa"/>
            <w:gridSpan w:val="2"/>
            <w:shd w:val="clear" w:color="auto" w:fill="auto"/>
            <w:vAlign w:val="bottom"/>
          </w:tcPr>
          <w:p w14:paraId="0A833ED1" w14:textId="77777777" w:rsidR="00EE0286" w:rsidRPr="008860F2" w:rsidRDefault="00EE0286" w:rsidP="003E416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14:paraId="680D8A5A" w14:textId="77777777" w:rsidR="00EE0286" w:rsidRPr="008860F2" w:rsidRDefault="00EE0286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 w:rsidR="002C1EA7" w:rsidRPr="008860F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8181E6" w14:textId="77777777" w:rsidR="00EE0286" w:rsidRPr="008860F2" w:rsidRDefault="00EE0286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05614148" w14:textId="77777777" w:rsidR="00EE0286" w:rsidRPr="008860F2" w:rsidRDefault="00EE0286" w:rsidP="003E4163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 w:rsidR="002C1EA7" w:rsidRPr="008860F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1209C5" w14:textId="77777777" w:rsidR="00EE0286" w:rsidRPr="008860F2" w:rsidRDefault="00EE0286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20DC79E" w14:textId="77777777" w:rsidR="00EE0286" w:rsidRPr="008860F2" w:rsidRDefault="00EE0286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5AFFEBF" w14:textId="77777777" w:rsidR="00EE0286" w:rsidRPr="008860F2" w:rsidRDefault="00EE0286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BCCB317" w14:textId="77777777" w:rsidR="00EE0286" w:rsidRPr="008860F2" w:rsidRDefault="00EE0286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6FF3AB2" w14:textId="77777777" w:rsidR="00EE0286" w:rsidRPr="008860F2" w:rsidRDefault="00EE0286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87B8120" w14:textId="77777777" w:rsidR="00EE0286" w:rsidRPr="008860F2" w:rsidRDefault="00EE0286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 w:rsidR="002C1EA7" w:rsidRPr="008860F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E0286" w:rsidRPr="008860F2" w14:paraId="41888CCD" w14:textId="77777777" w:rsidTr="00FA68C4">
        <w:trPr>
          <w:tblHeader/>
        </w:trPr>
        <w:tc>
          <w:tcPr>
            <w:tcW w:w="2656" w:type="dxa"/>
            <w:gridSpan w:val="2"/>
            <w:shd w:val="clear" w:color="auto" w:fill="auto"/>
          </w:tcPr>
          <w:p w14:paraId="75E47945" w14:textId="77777777" w:rsidR="00EE0286" w:rsidRPr="008860F2" w:rsidRDefault="00EE0286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shd w:val="clear" w:color="auto" w:fill="auto"/>
          </w:tcPr>
          <w:p w14:paraId="590D3EDB" w14:textId="77777777" w:rsidR="00EE0286" w:rsidRPr="008860F2" w:rsidRDefault="00EE0286" w:rsidP="003E416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6C313BE3" w14:textId="77777777" w:rsidR="00EE0286" w:rsidRPr="008860F2" w:rsidRDefault="00EE0286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gridSpan w:val="7"/>
            <w:shd w:val="clear" w:color="auto" w:fill="auto"/>
          </w:tcPr>
          <w:p w14:paraId="37D3559F" w14:textId="77777777" w:rsidR="00EE0286" w:rsidRPr="008860F2" w:rsidRDefault="00EE0286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30EE9" w:rsidRPr="008860F2" w14:paraId="60319DFE" w14:textId="77777777" w:rsidTr="00FA68C4">
        <w:tc>
          <w:tcPr>
            <w:tcW w:w="2656" w:type="dxa"/>
            <w:gridSpan w:val="2"/>
            <w:shd w:val="clear" w:color="auto" w:fill="auto"/>
          </w:tcPr>
          <w:p w14:paraId="2E8E7EB9" w14:textId="77777777" w:rsidR="00F30EE9" w:rsidRPr="008860F2" w:rsidRDefault="00F30EE9" w:rsidP="00F30E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84" w:type="dxa"/>
            <w:shd w:val="clear" w:color="auto" w:fill="auto"/>
          </w:tcPr>
          <w:p w14:paraId="2BA0486A" w14:textId="77777777" w:rsidR="00F30EE9" w:rsidRPr="008860F2" w:rsidRDefault="00F30EE9" w:rsidP="00F30EE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1.65</w:t>
            </w:r>
          </w:p>
        </w:tc>
        <w:tc>
          <w:tcPr>
            <w:tcW w:w="236" w:type="dxa"/>
            <w:shd w:val="clear" w:color="auto" w:fill="auto"/>
          </w:tcPr>
          <w:p w14:paraId="3F06CFBE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  <w:shd w:val="clear" w:color="auto" w:fill="auto"/>
          </w:tcPr>
          <w:p w14:paraId="035C7F93" w14:textId="77777777" w:rsidR="00F30EE9" w:rsidRPr="008860F2" w:rsidRDefault="00F30EE9" w:rsidP="00D9541A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1,136.00</w:t>
            </w:r>
          </w:p>
        </w:tc>
        <w:tc>
          <w:tcPr>
            <w:tcW w:w="236" w:type="dxa"/>
            <w:shd w:val="clear" w:color="auto" w:fill="auto"/>
          </w:tcPr>
          <w:p w14:paraId="0E96CBD3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</w:tcPr>
          <w:p w14:paraId="4A161194" w14:textId="77777777" w:rsidR="00F30EE9" w:rsidRPr="008860F2" w:rsidRDefault="00F30EE9" w:rsidP="00FA68C4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43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8.80</w:t>
            </w:r>
          </w:p>
        </w:tc>
        <w:tc>
          <w:tcPr>
            <w:tcW w:w="234" w:type="dxa"/>
            <w:shd w:val="clear" w:color="auto" w:fill="auto"/>
          </w:tcPr>
          <w:p w14:paraId="4BAD2FE2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E12D821" w14:textId="77777777" w:rsidR="00F30EE9" w:rsidRPr="008860F2" w:rsidRDefault="00F30EE9" w:rsidP="00FA68C4">
            <w:pPr>
              <w:pStyle w:val="BodyText"/>
              <w:tabs>
                <w:tab w:val="decimal" w:pos="468"/>
              </w:tabs>
              <w:spacing w:after="0" w:line="240" w:lineRule="auto"/>
              <w:ind w:left="-105" w:right="-168"/>
              <w:rPr>
                <w:rFonts w:ascii="Angsana New" w:hAnsi="Angsana New"/>
                <w:sz w:val="28"/>
                <w:szCs w:val="28"/>
              </w:rPr>
            </w:pPr>
            <w:r w:rsidRPr="00FA68C4">
              <w:rPr>
                <w:rFonts w:ascii="Angsana New" w:hAnsi="Angsana New" w:cs="Angsana New"/>
                <w:sz w:val="28"/>
                <w:szCs w:val="28"/>
                <w:cs/>
              </w:rPr>
              <w:t>(285.90)</w:t>
            </w:r>
          </w:p>
        </w:tc>
        <w:tc>
          <w:tcPr>
            <w:tcW w:w="234" w:type="dxa"/>
            <w:shd w:val="clear" w:color="auto" w:fill="auto"/>
          </w:tcPr>
          <w:p w14:paraId="43FA3A76" w14:textId="77777777" w:rsidR="00F30EE9" w:rsidRPr="008860F2" w:rsidRDefault="00F30EE9" w:rsidP="00F30EE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14:paraId="71A19DDA" w14:textId="469838A6" w:rsidR="00F30EE9" w:rsidRPr="008860F2" w:rsidRDefault="00FA68C4" w:rsidP="00FA68C4">
            <w:pPr>
              <w:pStyle w:val="BodyText"/>
              <w:tabs>
                <w:tab w:val="decimal" w:pos="504"/>
              </w:tabs>
              <w:spacing w:after="0" w:line="240" w:lineRule="auto"/>
              <w:ind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F30EE9" w:rsidRPr="008860F2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="00F30EE9" w:rsidRPr="008860F2">
              <w:rPr>
                <w:rFonts w:ascii="Angsana New" w:hAnsi="Angsana New" w:cs="Angsana New"/>
                <w:sz w:val="28"/>
                <w:szCs w:val="28"/>
              </w:rPr>
              <w:t>,288.90</w:t>
            </w:r>
          </w:p>
        </w:tc>
      </w:tr>
    </w:tbl>
    <w:p w14:paraId="6A870565" w14:textId="77777777" w:rsidR="00840B12" w:rsidRPr="008860F2" w:rsidRDefault="00840B12" w:rsidP="00D71884">
      <w:pPr>
        <w:ind w:left="540"/>
        <w:rPr>
          <w:rFonts w:ascii="Angsana New" w:hAnsi="Angsana New"/>
          <w:sz w:val="28"/>
          <w:szCs w:val="28"/>
        </w:rPr>
      </w:pPr>
    </w:p>
    <w:p w14:paraId="60484D32" w14:textId="77777777" w:rsidR="00E42532" w:rsidRDefault="00E42532" w:rsidP="00762FFA">
      <w:pPr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65F5A450" w14:textId="77777777" w:rsidR="00E42532" w:rsidRDefault="00E42532" w:rsidP="00762FFA">
      <w:pPr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6B93DBEB" w14:textId="77777777" w:rsidR="00E42532" w:rsidRDefault="00E42532" w:rsidP="00762FFA">
      <w:pPr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58E6D1A6" w14:textId="6D22D271" w:rsidR="00840B12" w:rsidRDefault="00840B12" w:rsidP="00762FFA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รายการเคลื่อนไหวของเงินกู้ยืมระยะยาวและดอกเบี้ย</w:t>
      </w:r>
      <w:r w:rsidRPr="00FD3677">
        <w:rPr>
          <w:rFonts w:ascii="Angsana New" w:hAnsi="Angsana New"/>
          <w:sz w:val="28"/>
          <w:szCs w:val="28"/>
          <w:cs/>
        </w:rPr>
        <w:t>ค้างจ่าย</w:t>
      </w:r>
      <w:r w:rsidR="00117BD2" w:rsidRPr="00FD3677">
        <w:rPr>
          <w:rFonts w:ascii="Angsana New" w:hAnsi="Angsana New" w:hint="cs"/>
          <w:sz w:val="28"/>
          <w:szCs w:val="28"/>
          <w:cs/>
        </w:rPr>
        <w:t>จากผู้ถือหุ้นของบริษัทย่อย</w:t>
      </w:r>
      <w:r w:rsidRPr="00FD3677">
        <w:rPr>
          <w:rFonts w:ascii="Angsana New" w:hAnsi="Angsana New"/>
          <w:sz w:val="28"/>
          <w:szCs w:val="28"/>
          <w:cs/>
        </w:rPr>
        <w:t>สำหรับ</w:t>
      </w:r>
      <w:r w:rsidRPr="008860F2">
        <w:rPr>
          <w:rFonts w:ascii="Angsana New" w:hAnsi="Angsana New"/>
          <w:sz w:val="28"/>
          <w:szCs w:val="28"/>
          <w:cs/>
        </w:rPr>
        <w:t xml:space="preserve">ปีสิ้นสุดวันที่ </w:t>
      </w:r>
      <w:r w:rsidRPr="008860F2">
        <w:rPr>
          <w:rFonts w:ascii="Angsana New" w:hAnsi="Angsana New"/>
          <w:sz w:val="28"/>
          <w:szCs w:val="28"/>
        </w:rPr>
        <w:t xml:space="preserve">30 </w:t>
      </w:r>
      <w:r w:rsidRPr="008860F2">
        <w:rPr>
          <w:rFonts w:ascii="Angsana New" w:hAnsi="Angsana New"/>
          <w:sz w:val="28"/>
          <w:szCs w:val="28"/>
          <w:cs/>
        </w:rPr>
        <w:t>กันยายน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="00142EEB">
        <w:rPr>
          <w:rFonts w:ascii="Angsana New" w:hAnsi="Angsana New"/>
          <w:sz w:val="28"/>
          <w:szCs w:val="28"/>
        </w:rPr>
        <w:t xml:space="preserve">2562 </w:t>
      </w:r>
      <w:r w:rsidRPr="008860F2">
        <w:rPr>
          <w:rFonts w:ascii="Angsana New" w:hAnsi="Angsana New"/>
          <w:sz w:val="28"/>
          <w:szCs w:val="28"/>
          <w:cs/>
        </w:rPr>
        <w:t>มีดังนี้</w:t>
      </w:r>
    </w:p>
    <w:p w14:paraId="0AED33B7" w14:textId="77777777" w:rsidR="00415B83" w:rsidRDefault="00415B83" w:rsidP="00762FFA">
      <w:pPr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9648" w:type="dxa"/>
        <w:tblInd w:w="450" w:type="dxa"/>
        <w:tblLook w:val="04A0" w:firstRow="1" w:lastRow="0" w:firstColumn="1" w:lastColumn="0" w:noHBand="0" w:noVBand="1"/>
      </w:tblPr>
      <w:tblGrid>
        <w:gridCol w:w="2718"/>
        <w:gridCol w:w="1405"/>
        <w:gridCol w:w="236"/>
        <w:gridCol w:w="1249"/>
        <w:gridCol w:w="234"/>
        <w:gridCol w:w="1106"/>
        <w:gridCol w:w="234"/>
        <w:gridCol w:w="1026"/>
        <w:gridCol w:w="234"/>
        <w:gridCol w:w="1206"/>
      </w:tblGrid>
      <w:tr w:rsidR="00AC175E" w:rsidRPr="008860F2" w14:paraId="7A78E305" w14:textId="77777777" w:rsidTr="003E4163">
        <w:trPr>
          <w:tblHeader/>
        </w:trPr>
        <w:tc>
          <w:tcPr>
            <w:tcW w:w="2718" w:type="dxa"/>
            <w:shd w:val="clear" w:color="auto" w:fill="auto"/>
            <w:vAlign w:val="bottom"/>
          </w:tcPr>
          <w:p w14:paraId="3A6214A4" w14:textId="77777777" w:rsidR="00AC175E" w:rsidRPr="008860F2" w:rsidRDefault="00AC175E" w:rsidP="003E4163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FBEBA68" w14:textId="77777777" w:rsidR="00AC175E" w:rsidRPr="008860F2" w:rsidRDefault="00AC175E" w:rsidP="003E416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021806" w14:textId="77777777" w:rsidR="00AC175E" w:rsidRPr="008860F2" w:rsidRDefault="00AC175E" w:rsidP="003E416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89" w:type="dxa"/>
            <w:gridSpan w:val="7"/>
            <w:shd w:val="clear" w:color="auto" w:fill="auto"/>
            <w:vAlign w:val="bottom"/>
          </w:tcPr>
          <w:p w14:paraId="72607BC3" w14:textId="77777777" w:rsidR="00AC175E" w:rsidRPr="008860F2" w:rsidRDefault="00AC175E" w:rsidP="003E4163">
            <w:pPr>
              <w:spacing w:line="240" w:lineRule="auto"/>
              <w:ind w:left="-306" w:right="-120" w:firstLine="2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C175E" w:rsidRPr="008860F2" w14:paraId="04D7DABC" w14:textId="77777777" w:rsidTr="003E41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A2856" w14:textId="77777777" w:rsidR="00AC175E" w:rsidRPr="008860F2" w:rsidRDefault="00AC175E" w:rsidP="003E416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A25E9" w14:textId="77777777" w:rsidR="00AC175E" w:rsidRPr="008860F2" w:rsidRDefault="00AC175E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17ED3E1A" w14:textId="77777777" w:rsidR="00AC175E" w:rsidRPr="008860F2" w:rsidRDefault="00AC175E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438DA" w14:textId="77777777" w:rsidR="00AC175E" w:rsidRPr="008860F2" w:rsidRDefault="00AC175E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5A8A9" w14:textId="77777777" w:rsidR="00AC175E" w:rsidRPr="008860F2" w:rsidRDefault="00AC175E" w:rsidP="003E4163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00142E58" w14:textId="77777777" w:rsidR="00AC175E" w:rsidRPr="008860F2" w:rsidRDefault="00AC175E" w:rsidP="003E4163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ตุลาคม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29C5E" w14:textId="77777777" w:rsidR="00AC175E" w:rsidRPr="008860F2" w:rsidRDefault="00AC175E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5970C" w14:textId="77777777" w:rsidR="00AC175E" w:rsidRPr="008860F2" w:rsidRDefault="00AC175E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060C2" w14:textId="77777777" w:rsidR="00AC175E" w:rsidRPr="008860F2" w:rsidRDefault="00AC175E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CAB32" w14:textId="77777777" w:rsidR="00AC175E" w:rsidRPr="008860F2" w:rsidRDefault="00AC175E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08A43" w14:textId="77777777" w:rsidR="00AC175E" w:rsidRPr="008860F2" w:rsidRDefault="00AC175E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4F1CD" w14:textId="77777777" w:rsidR="00AC175E" w:rsidRPr="008860F2" w:rsidRDefault="00AC175E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0EBD0790" w14:textId="77777777" w:rsidR="00AC175E" w:rsidRPr="008860F2" w:rsidRDefault="00AC175E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AC175E" w:rsidRPr="008860F2" w14:paraId="40EF7495" w14:textId="77777777" w:rsidTr="003E4163">
        <w:trPr>
          <w:tblHeader/>
        </w:trPr>
        <w:tc>
          <w:tcPr>
            <w:tcW w:w="2718" w:type="dxa"/>
            <w:shd w:val="clear" w:color="auto" w:fill="auto"/>
            <w:vAlign w:val="bottom"/>
          </w:tcPr>
          <w:p w14:paraId="67EF1358" w14:textId="77777777" w:rsidR="00AC175E" w:rsidRPr="008860F2" w:rsidRDefault="00AC175E" w:rsidP="003E416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9C607E2" w14:textId="77777777" w:rsidR="00AC175E" w:rsidRPr="008860F2" w:rsidRDefault="00AC175E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 w:rsidR="008C1AE4" w:rsidRPr="008860F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295F0B" w14:textId="77777777" w:rsidR="00AC175E" w:rsidRPr="008860F2" w:rsidRDefault="00AC175E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572FD8B9" w14:textId="77777777" w:rsidR="00AC175E" w:rsidRPr="008860F2" w:rsidRDefault="00AC175E" w:rsidP="003E4163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 w:rsidR="002A6413" w:rsidRPr="008860F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19A2618" w14:textId="77777777" w:rsidR="00AC175E" w:rsidRPr="008860F2" w:rsidRDefault="00AC175E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71B44E58" w14:textId="77777777" w:rsidR="00AC175E" w:rsidRPr="008860F2" w:rsidRDefault="00AC175E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D2E67D4" w14:textId="77777777" w:rsidR="00AC175E" w:rsidRPr="008860F2" w:rsidRDefault="00AC175E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851EC2E" w14:textId="77777777" w:rsidR="00AC175E" w:rsidRPr="008860F2" w:rsidRDefault="00AC175E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9DE9B72" w14:textId="77777777" w:rsidR="00AC175E" w:rsidRPr="008860F2" w:rsidRDefault="00AC175E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BFE2C1E" w14:textId="77777777" w:rsidR="00AC175E" w:rsidRPr="008860F2" w:rsidRDefault="00AC175E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 w:rsidR="008C1AE4" w:rsidRPr="008860F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C175E" w:rsidRPr="008860F2" w14:paraId="0463559B" w14:textId="77777777" w:rsidTr="003E4163">
        <w:trPr>
          <w:tblHeader/>
        </w:trPr>
        <w:tc>
          <w:tcPr>
            <w:tcW w:w="2718" w:type="dxa"/>
            <w:shd w:val="clear" w:color="auto" w:fill="auto"/>
          </w:tcPr>
          <w:p w14:paraId="3D58515E" w14:textId="77777777" w:rsidR="00AC175E" w:rsidRPr="008860F2" w:rsidRDefault="00AC175E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shd w:val="clear" w:color="auto" w:fill="auto"/>
          </w:tcPr>
          <w:p w14:paraId="003669CE" w14:textId="77777777" w:rsidR="00AC175E" w:rsidRPr="008860F2" w:rsidRDefault="00AC175E" w:rsidP="003E416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4285B178" w14:textId="77777777" w:rsidR="00AC175E" w:rsidRPr="008860F2" w:rsidRDefault="00AC175E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9" w:type="dxa"/>
            <w:gridSpan w:val="7"/>
            <w:shd w:val="clear" w:color="auto" w:fill="auto"/>
          </w:tcPr>
          <w:p w14:paraId="1DF613D3" w14:textId="77777777" w:rsidR="00AC175E" w:rsidRPr="008860F2" w:rsidRDefault="00AC175E" w:rsidP="003E4163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C175E" w:rsidRPr="008860F2" w14:paraId="61D47F8E" w14:textId="77777777" w:rsidTr="003E4163">
        <w:tc>
          <w:tcPr>
            <w:tcW w:w="2718" w:type="dxa"/>
            <w:shd w:val="clear" w:color="auto" w:fill="auto"/>
          </w:tcPr>
          <w:p w14:paraId="71D7C783" w14:textId="77777777" w:rsidR="00AC175E" w:rsidRPr="008860F2" w:rsidRDefault="00AC175E" w:rsidP="003E41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ผู้ถือหุ้นของบริษัทย่อย</w:t>
            </w:r>
          </w:p>
        </w:tc>
        <w:tc>
          <w:tcPr>
            <w:tcW w:w="1405" w:type="dxa"/>
            <w:shd w:val="clear" w:color="auto" w:fill="auto"/>
          </w:tcPr>
          <w:p w14:paraId="7E0DF33C" w14:textId="77777777" w:rsidR="00AC175E" w:rsidRPr="008860F2" w:rsidRDefault="00AC175E" w:rsidP="003E41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8392E5E" w14:textId="77777777" w:rsidR="00AC175E" w:rsidRPr="008860F2" w:rsidRDefault="00AC175E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44B4C9CE" w14:textId="77777777" w:rsidR="00AC175E" w:rsidRPr="008860F2" w:rsidRDefault="00AC175E" w:rsidP="003E4163">
            <w:pPr>
              <w:pStyle w:val="BodyText"/>
              <w:tabs>
                <w:tab w:val="decimal" w:pos="678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6AEAED6" w14:textId="77777777" w:rsidR="00AC175E" w:rsidRPr="008860F2" w:rsidRDefault="00AC175E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56764120" w14:textId="77777777" w:rsidR="00AC175E" w:rsidRPr="008860F2" w:rsidRDefault="00AC175E" w:rsidP="003E4163">
            <w:pPr>
              <w:pStyle w:val="BodyText"/>
              <w:tabs>
                <w:tab w:val="decimal" w:pos="552"/>
              </w:tabs>
              <w:spacing w:after="0" w:line="240" w:lineRule="auto"/>
              <w:ind w:lef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11AD4C5C" w14:textId="77777777" w:rsidR="00AC175E" w:rsidRPr="008860F2" w:rsidRDefault="00AC175E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40570FD5" w14:textId="77777777" w:rsidR="00AC175E" w:rsidRPr="008860F2" w:rsidRDefault="00AC175E" w:rsidP="003E4163">
            <w:pPr>
              <w:pStyle w:val="BodyText"/>
              <w:tabs>
                <w:tab w:val="decimal" w:pos="468"/>
              </w:tabs>
              <w:spacing w:after="0" w:line="240" w:lineRule="auto"/>
              <w:ind w:left="-10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70730DF" w14:textId="77777777" w:rsidR="00AC175E" w:rsidRPr="008860F2" w:rsidRDefault="00AC175E" w:rsidP="003E416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19EADAB1" w14:textId="77777777" w:rsidR="00AC175E" w:rsidRPr="008860F2" w:rsidRDefault="00AC175E" w:rsidP="003E4163">
            <w:pPr>
              <w:pStyle w:val="BodyText"/>
              <w:tabs>
                <w:tab w:val="decimal" w:pos="738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C1AE4" w:rsidRPr="008860F2" w14:paraId="1F4D97E0" w14:textId="77777777" w:rsidTr="003E4163">
        <w:tc>
          <w:tcPr>
            <w:tcW w:w="2718" w:type="dxa"/>
            <w:shd w:val="clear" w:color="auto" w:fill="auto"/>
          </w:tcPr>
          <w:p w14:paraId="302E60D3" w14:textId="77777777" w:rsidR="008C1AE4" w:rsidRPr="008860F2" w:rsidRDefault="008C1AE4" w:rsidP="008C1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เงินกู้ยืมระยะยาว</w:t>
            </w:r>
          </w:p>
        </w:tc>
        <w:tc>
          <w:tcPr>
            <w:tcW w:w="1405" w:type="dxa"/>
            <w:shd w:val="clear" w:color="auto" w:fill="auto"/>
          </w:tcPr>
          <w:p w14:paraId="7E454A40" w14:textId="685515D6" w:rsidR="008C1AE4" w:rsidRPr="008860F2" w:rsidRDefault="00332DFD" w:rsidP="00F8109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3E8404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505B7694" w14:textId="77777777" w:rsidR="008C1AE4" w:rsidRPr="008860F2" w:rsidRDefault="008C1AE4" w:rsidP="00F8109C">
            <w:pPr>
              <w:spacing w:line="240" w:lineRule="auto"/>
              <w:ind w:left="120" w:right="-1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273.43</w:t>
            </w:r>
          </w:p>
        </w:tc>
        <w:tc>
          <w:tcPr>
            <w:tcW w:w="234" w:type="dxa"/>
            <w:shd w:val="clear" w:color="auto" w:fill="auto"/>
          </w:tcPr>
          <w:p w14:paraId="5FE0DF89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50EC6775" w14:textId="77777777" w:rsidR="008C1AE4" w:rsidRPr="006F6D30" w:rsidRDefault="008C1AE4" w:rsidP="006F6D30">
            <w:pPr>
              <w:pStyle w:val="BodyText"/>
              <w:tabs>
                <w:tab w:val="decimal" w:pos="650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6F6D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1849C16F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608E6F34" w14:textId="77777777" w:rsidR="008C1AE4" w:rsidRPr="008860F2" w:rsidRDefault="008C1AE4" w:rsidP="008C1AE4">
            <w:pPr>
              <w:spacing w:line="240" w:lineRule="auto"/>
              <w:ind w:right="-1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(273.43)</w:t>
            </w:r>
          </w:p>
        </w:tc>
        <w:tc>
          <w:tcPr>
            <w:tcW w:w="234" w:type="dxa"/>
            <w:shd w:val="clear" w:color="auto" w:fill="auto"/>
          </w:tcPr>
          <w:p w14:paraId="534CFA5A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4B2D2E14" w14:textId="77777777" w:rsidR="008C1AE4" w:rsidRPr="006F6D30" w:rsidRDefault="008C1AE4" w:rsidP="00F8109C">
            <w:pPr>
              <w:pStyle w:val="BodyText"/>
              <w:tabs>
                <w:tab w:val="decimal" w:pos="715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6F6D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C1AE4" w:rsidRPr="008860F2" w14:paraId="532108F8" w14:textId="77777777" w:rsidTr="0055400D">
        <w:tc>
          <w:tcPr>
            <w:tcW w:w="2718" w:type="dxa"/>
            <w:shd w:val="clear" w:color="auto" w:fill="auto"/>
          </w:tcPr>
          <w:p w14:paraId="7EC82159" w14:textId="77777777" w:rsidR="008C1AE4" w:rsidRPr="008860F2" w:rsidRDefault="008C1AE4" w:rsidP="008C1A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ดอกเบี้ยค้างจ่าย</w:t>
            </w:r>
          </w:p>
        </w:tc>
        <w:tc>
          <w:tcPr>
            <w:tcW w:w="1405" w:type="dxa"/>
            <w:shd w:val="clear" w:color="auto" w:fill="auto"/>
          </w:tcPr>
          <w:p w14:paraId="5EB43D47" w14:textId="77777777" w:rsidR="008C1AE4" w:rsidRPr="008860F2" w:rsidRDefault="008C1AE4" w:rsidP="008C1AE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39FC700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63A22EA7" w14:textId="77777777" w:rsidR="008C1AE4" w:rsidRPr="008860F2" w:rsidRDefault="008C1AE4" w:rsidP="006F6D30">
            <w:pPr>
              <w:spacing w:line="240" w:lineRule="auto"/>
              <w:ind w:left="120" w:right="-1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252.11</w:t>
            </w:r>
          </w:p>
        </w:tc>
        <w:tc>
          <w:tcPr>
            <w:tcW w:w="234" w:type="dxa"/>
            <w:shd w:val="clear" w:color="auto" w:fill="auto"/>
          </w:tcPr>
          <w:p w14:paraId="5FE4ACD6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62C7645C" w14:textId="77777777" w:rsidR="008C1AE4" w:rsidRPr="006F6D30" w:rsidRDefault="008C1AE4" w:rsidP="006F6D30">
            <w:pPr>
              <w:pStyle w:val="BodyText"/>
              <w:tabs>
                <w:tab w:val="decimal" w:pos="552"/>
              </w:tabs>
              <w:spacing w:after="0" w:line="240" w:lineRule="auto"/>
              <w:ind w:left="-105"/>
              <w:rPr>
                <w:rFonts w:ascii="Angsana New" w:hAnsi="Angsana New" w:cs="Angsana New"/>
                <w:sz w:val="28"/>
                <w:szCs w:val="28"/>
              </w:rPr>
            </w:pPr>
            <w:r w:rsidRPr="006F6D30">
              <w:rPr>
                <w:rFonts w:ascii="Angsana New" w:hAnsi="Angsana New" w:cs="Angsana New"/>
                <w:sz w:val="28"/>
                <w:szCs w:val="28"/>
              </w:rPr>
              <w:t>12.32</w:t>
            </w:r>
          </w:p>
        </w:tc>
        <w:tc>
          <w:tcPr>
            <w:tcW w:w="234" w:type="dxa"/>
            <w:shd w:val="clear" w:color="auto" w:fill="auto"/>
          </w:tcPr>
          <w:p w14:paraId="1661F65D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47351890" w14:textId="77777777" w:rsidR="008C1AE4" w:rsidRPr="008860F2" w:rsidRDefault="008C1AE4" w:rsidP="008C1AE4">
            <w:pPr>
              <w:spacing w:line="240" w:lineRule="auto"/>
              <w:ind w:right="-1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(264.43)</w:t>
            </w:r>
          </w:p>
        </w:tc>
        <w:tc>
          <w:tcPr>
            <w:tcW w:w="234" w:type="dxa"/>
            <w:shd w:val="clear" w:color="auto" w:fill="auto"/>
          </w:tcPr>
          <w:p w14:paraId="5AFC30CA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17E8A57A" w14:textId="77777777" w:rsidR="008C1AE4" w:rsidRPr="006F6D30" w:rsidRDefault="008C1AE4" w:rsidP="006F6D30">
            <w:pPr>
              <w:pStyle w:val="BodyText"/>
              <w:tabs>
                <w:tab w:val="decimal" w:pos="715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6F6D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C1AE4" w:rsidRPr="008860F2" w14:paraId="3948E021" w14:textId="77777777" w:rsidTr="0055400D">
        <w:tc>
          <w:tcPr>
            <w:tcW w:w="2718" w:type="dxa"/>
            <w:shd w:val="clear" w:color="auto" w:fill="auto"/>
          </w:tcPr>
          <w:p w14:paraId="3561EF28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5" w:type="dxa"/>
            <w:shd w:val="clear" w:color="auto" w:fill="auto"/>
          </w:tcPr>
          <w:p w14:paraId="09209BF0" w14:textId="77777777" w:rsidR="008C1AE4" w:rsidRPr="008860F2" w:rsidRDefault="008C1AE4" w:rsidP="008C1AE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30B07D3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807FD" w14:textId="77777777" w:rsidR="008C1AE4" w:rsidRPr="0055400D" w:rsidRDefault="008C1AE4" w:rsidP="006F6D30">
            <w:pPr>
              <w:spacing w:line="240" w:lineRule="auto"/>
              <w:ind w:left="120" w:right="-1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40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525.54</w:t>
            </w:r>
          </w:p>
        </w:tc>
        <w:tc>
          <w:tcPr>
            <w:tcW w:w="234" w:type="dxa"/>
            <w:shd w:val="clear" w:color="auto" w:fill="auto"/>
          </w:tcPr>
          <w:p w14:paraId="159742B0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66E6223E" w14:textId="77777777" w:rsidR="008C1AE4" w:rsidRPr="008860F2" w:rsidRDefault="008C1AE4" w:rsidP="008C1AE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25BC893B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4CE954B4" w14:textId="77777777" w:rsidR="008C1AE4" w:rsidRPr="008860F2" w:rsidRDefault="008C1AE4" w:rsidP="008C1AE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2E63670A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74C8D2" w14:textId="77777777" w:rsidR="008C1AE4" w:rsidRPr="0055400D" w:rsidRDefault="008C1AE4" w:rsidP="006F6D30">
            <w:pPr>
              <w:pStyle w:val="BodyText"/>
              <w:tabs>
                <w:tab w:val="decimal" w:pos="715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540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3BCB2289" w14:textId="13A0695A" w:rsidR="00AC175E" w:rsidRPr="00415B83" w:rsidRDefault="00AC175E" w:rsidP="00762FFA">
      <w:pPr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76BBC6A1" w14:textId="2B1AEF82" w:rsidR="006364DF" w:rsidRDefault="006364DF" w:rsidP="00762FFA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รายการเคลื่อนไหวของเงินกู้ยืมระยะยาว</w:t>
      </w:r>
      <w:r w:rsidR="00630715">
        <w:rPr>
          <w:rFonts w:ascii="Angsana New" w:hAnsi="Angsana New" w:hint="cs"/>
          <w:sz w:val="28"/>
          <w:szCs w:val="28"/>
          <w:cs/>
        </w:rPr>
        <w:t>จาก</w:t>
      </w:r>
      <w:r w:rsidRPr="00FD3677">
        <w:rPr>
          <w:rFonts w:ascii="Angsana New" w:hAnsi="Angsana New" w:hint="cs"/>
          <w:sz w:val="28"/>
          <w:szCs w:val="28"/>
          <w:cs/>
        </w:rPr>
        <w:t>บริษัทย่อย</w:t>
      </w:r>
      <w:r w:rsidRPr="00FD3677">
        <w:rPr>
          <w:rFonts w:ascii="Angsana New" w:hAnsi="Angsana New"/>
          <w:sz w:val="28"/>
          <w:szCs w:val="28"/>
          <w:cs/>
        </w:rPr>
        <w:t>สำหรับ</w:t>
      </w:r>
      <w:r w:rsidRPr="008860F2">
        <w:rPr>
          <w:rFonts w:ascii="Angsana New" w:hAnsi="Angsana New"/>
          <w:sz w:val="28"/>
          <w:szCs w:val="28"/>
          <w:cs/>
        </w:rPr>
        <w:t xml:space="preserve">ปีสิ้นสุดวันที่ </w:t>
      </w:r>
      <w:r w:rsidRPr="008860F2">
        <w:rPr>
          <w:rFonts w:ascii="Angsana New" w:hAnsi="Angsana New"/>
          <w:sz w:val="28"/>
          <w:szCs w:val="28"/>
        </w:rPr>
        <w:t xml:space="preserve">30 </w:t>
      </w:r>
      <w:r w:rsidRPr="008860F2">
        <w:rPr>
          <w:rFonts w:ascii="Angsana New" w:hAnsi="Angsana New"/>
          <w:sz w:val="28"/>
          <w:szCs w:val="28"/>
          <w:cs/>
        </w:rPr>
        <w:t>กันยายน</w:t>
      </w:r>
      <w:r w:rsidRPr="008860F2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2563 </w:t>
      </w:r>
      <w:r w:rsidRPr="008860F2">
        <w:rPr>
          <w:rFonts w:ascii="Angsana New" w:hAnsi="Angsana New"/>
          <w:sz w:val="28"/>
          <w:szCs w:val="28"/>
          <w:cs/>
        </w:rPr>
        <w:t>มีดังนี้</w:t>
      </w:r>
    </w:p>
    <w:p w14:paraId="4363193B" w14:textId="77777777" w:rsidR="00415B83" w:rsidRPr="00415B83" w:rsidRDefault="00415B83" w:rsidP="00762FFA">
      <w:pPr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9701" w:type="dxa"/>
        <w:tblInd w:w="378" w:type="dxa"/>
        <w:tblLook w:val="04A0" w:firstRow="1" w:lastRow="0" w:firstColumn="1" w:lastColumn="0" w:noHBand="0" w:noVBand="1"/>
      </w:tblPr>
      <w:tblGrid>
        <w:gridCol w:w="2786"/>
        <w:gridCol w:w="1400"/>
        <w:gridCol w:w="238"/>
        <w:gridCol w:w="1245"/>
        <w:gridCol w:w="238"/>
        <w:gridCol w:w="1106"/>
        <w:gridCol w:w="252"/>
        <w:gridCol w:w="980"/>
        <w:gridCol w:w="238"/>
        <w:gridCol w:w="1218"/>
      </w:tblGrid>
      <w:tr w:rsidR="00F8109C" w:rsidRPr="00DD52CA" w14:paraId="6AA18226" w14:textId="77777777" w:rsidTr="00B72FE6">
        <w:trPr>
          <w:tblHeader/>
        </w:trPr>
        <w:tc>
          <w:tcPr>
            <w:tcW w:w="2786" w:type="dxa"/>
            <w:shd w:val="clear" w:color="auto" w:fill="auto"/>
            <w:vAlign w:val="bottom"/>
          </w:tcPr>
          <w:p w14:paraId="1868AD7F" w14:textId="77777777" w:rsidR="00F8109C" w:rsidRPr="00DD52CA" w:rsidRDefault="00F8109C" w:rsidP="00B72FE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02D4AC72" w14:textId="77777777" w:rsidR="00F8109C" w:rsidRPr="00DD52CA" w:rsidRDefault="00F8109C" w:rsidP="00B72FE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52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3E83395" w14:textId="77777777" w:rsidR="00F8109C" w:rsidRPr="00DD52CA" w:rsidRDefault="00F8109C" w:rsidP="00B72FE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77" w:type="dxa"/>
            <w:gridSpan w:val="7"/>
            <w:shd w:val="clear" w:color="auto" w:fill="auto"/>
            <w:vAlign w:val="bottom"/>
          </w:tcPr>
          <w:p w14:paraId="6E0FAE60" w14:textId="77777777" w:rsidR="00F8109C" w:rsidRPr="00DD52CA" w:rsidRDefault="00F8109C" w:rsidP="00B72FE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52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8109C" w:rsidRPr="00DD52CA" w14:paraId="46681555" w14:textId="77777777" w:rsidTr="00B72F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ACD96" w14:textId="77777777" w:rsidR="00F8109C" w:rsidRPr="00DD52CA" w:rsidRDefault="00F8109C" w:rsidP="00B72FE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DCEE8" w14:textId="77777777" w:rsidR="00F8109C" w:rsidRPr="00DD52CA" w:rsidRDefault="00F8109C" w:rsidP="00B72FE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2C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437764D6" w14:textId="77777777" w:rsidR="00F8109C" w:rsidRPr="00DD52CA" w:rsidRDefault="00F8109C" w:rsidP="00B72FE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0AD6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43551" w14:textId="77777777" w:rsidR="00F8109C" w:rsidRPr="00DD52CA" w:rsidRDefault="00F8109C" w:rsidP="00B72FE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E3A84" w14:textId="77777777" w:rsidR="00F8109C" w:rsidRPr="00DD52CA" w:rsidRDefault="00F8109C" w:rsidP="00B72FE6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2C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02F7CED8" w14:textId="7599787D" w:rsidR="00F8109C" w:rsidRPr="00DD52CA" w:rsidRDefault="00D61767" w:rsidP="00B72FE6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ตุลาคม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6F5BA" w14:textId="77777777" w:rsidR="00F8109C" w:rsidRPr="00DD52CA" w:rsidRDefault="00F8109C" w:rsidP="00B72FE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DE8CB" w14:textId="77777777" w:rsidR="00F8109C" w:rsidRPr="00DD52CA" w:rsidRDefault="00F8109C" w:rsidP="00B72FE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886D7" w14:textId="77777777" w:rsidR="00F8109C" w:rsidRPr="00DD52CA" w:rsidRDefault="00F8109C" w:rsidP="00B72FE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9D0CD" w14:textId="77777777" w:rsidR="00F8109C" w:rsidRPr="00DD52CA" w:rsidRDefault="00F8109C" w:rsidP="00B72FE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C3B7E" w14:textId="77777777" w:rsidR="00F8109C" w:rsidRPr="00DD52CA" w:rsidRDefault="00F8109C" w:rsidP="00B72FE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2FD5A" w14:textId="77777777" w:rsidR="00F8109C" w:rsidRPr="00DD52CA" w:rsidRDefault="00F8109C" w:rsidP="00B72FE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2C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43DE68D2" w14:textId="77777777" w:rsidR="00F8109C" w:rsidRPr="00DD52CA" w:rsidRDefault="00F8109C" w:rsidP="00B72FE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0AD6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8109C" w:rsidRPr="00DD52CA" w14:paraId="7E62A8E3" w14:textId="77777777" w:rsidTr="00B72FE6">
        <w:trPr>
          <w:tblHeader/>
        </w:trPr>
        <w:tc>
          <w:tcPr>
            <w:tcW w:w="2786" w:type="dxa"/>
            <w:shd w:val="clear" w:color="auto" w:fill="auto"/>
            <w:vAlign w:val="bottom"/>
          </w:tcPr>
          <w:p w14:paraId="22073DF0" w14:textId="77777777" w:rsidR="00F8109C" w:rsidRPr="00DD52CA" w:rsidRDefault="00F8109C" w:rsidP="00B72FE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0ADFF4C9" w14:textId="77777777" w:rsidR="00F8109C" w:rsidRPr="00DD52CA" w:rsidRDefault="00F8109C" w:rsidP="00B72FE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2C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D52C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CBE7944" w14:textId="77777777" w:rsidR="00F8109C" w:rsidRPr="00DD52CA" w:rsidRDefault="00F8109C" w:rsidP="00B72FE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423F1306" w14:textId="77777777" w:rsidR="00F8109C" w:rsidRPr="00DD52CA" w:rsidRDefault="00F8109C" w:rsidP="00B72FE6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2C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8C9A78C" w14:textId="77777777" w:rsidR="00F8109C" w:rsidRPr="00DD52CA" w:rsidRDefault="00F8109C" w:rsidP="00B72FE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B2D5B95" w14:textId="77777777" w:rsidR="00F8109C" w:rsidRPr="00DD52CA" w:rsidRDefault="00F8109C" w:rsidP="00B72FE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2C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61F4609" w14:textId="77777777" w:rsidR="00F8109C" w:rsidRPr="00DD52CA" w:rsidRDefault="00F8109C" w:rsidP="00B72FE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8CE981F" w14:textId="77777777" w:rsidR="00F8109C" w:rsidRPr="00DD52CA" w:rsidRDefault="00F8109C" w:rsidP="00B72FE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2CA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8AE905C" w14:textId="77777777" w:rsidR="00F8109C" w:rsidRPr="00DD52CA" w:rsidRDefault="00F8109C" w:rsidP="00B72FE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5BE514FA" w14:textId="77777777" w:rsidR="00F8109C" w:rsidRPr="00DD52CA" w:rsidRDefault="00F8109C" w:rsidP="00B72FE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2C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D52C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8109C" w:rsidRPr="00DD52CA" w14:paraId="13844234" w14:textId="77777777" w:rsidTr="00B72FE6">
        <w:trPr>
          <w:tblHeader/>
        </w:trPr>
        <w:tc>
          <w:tcPr>
            <w:tcW w:w="2786" w:type="dxa"/>
            <w:shd w:val="clear" w:color="auto" w:fill="auto"/>
          </w:tcPr>
          <w:p w14:paraId="29F60626" w14:textId="77777777" w:rsidR="00F8109C" w:rsidRPr="00DD52CA" w:rsidRDefault="00F8109C" w:rsidP="00B72FE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shd w:val="clear" w:color="auto" w:fill="auto"/>
          </w:tcPr>
          <w:p w14:paraId="5E56B90B" w14:textId="77777777" w:rsidR="00F8109C" w:rsidRPr="00DD52CA" w:rsidRDefault="00F8109C" w:rsidP="00B72FE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D52C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8" w:type="dxa"/>
            <w:shd w:val="clear" w:color="auto" w:fill="auto"/>
          </w:tcPr>
          <w:p w14:paraId="4005C1A6" w14:textId="77777777" w:rsidR="00F8109C" w:rsidRPr="00DD52CA" w:rsidRDefault="00F8109C" w:rsidP="00B72FE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77" w:type="dxa"/>
            <w:gridSpan w:val="7"/>
            <w:shd w:val="clear" w:color="auto" w:fill="auto"/>
          </w:tcPr>
          <w:p w14:paraId="37E2D14D" w14:textId="77777777" w:rsidR="00F8109C" w:rsidRPr="00DD52CA" w:rsidRDefault="00F8109C" w:rsidP="00B72FE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D52C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8109C" w:rsidRPr="00DD52CA" w14:paraId="3267408C" w14:textId="77777777" w:rsidTr="00B72FE6">
        <w:tc>
          <w:tcPr>
            <w:tcW w:w="2786" w:type="dxa"/>
            <w:shd w:val="clear" w:color="auto" w:fill="auto"/>
          </w:tcPr>
          <w:p w14:paraId="53EC8674" w14:textId="77777777" w:rsidR="00F8109C" w:rsidRPr="00DD52CA" w:rsidRDefault="00F8109C" w:rsidP="00B72F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59"/>
              <w:rPr>
                <w:rFonts w:ascii="Angsana New" w:hAnsi="Angsana New"/>
                <w:sz w:val="28"/>
                <w:szCs w:val="28"/>
              </w:rPr>
            </w:pPr>
            <w:r w:rsidRPr="00DD52C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0" w:type="dxa"/>
            <w:shd w:val="clear" w:color="auto" w:fill="auto"/>
          </w:tcPr>
          <w:p w14:paraId="33EEE782" w14:textId="77777777" w:rsidR="00F8109C" w:rsidRPr="00DD52CA" w:rsidRDefault="00F8109C" w:rsidP="00B72FE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0.85</w:t>
            </w:r>
          </w:p>
        </w:tc>
        <w:tc>
          <w:tcPr>
            <w:tcW w:w="238" w:type="dxa"/>
            <w:shd w:val="clear" w:color="auto" w:fill="auto"/>
          </w:tcPr>
          <w:p w14:paraId="6F34381F" w14:textId="77777777" w:rsidR="00F8109C" w:rsidRPr="00DD52CA" w:rsidRDefault="00F8109C" w:rsidP="00B72FE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14:paraId="4159EB8E" w14:textId="77777777" w:rsidR="00F8109C" w:rsidRPr="00DD52CA" w:rsidRDefault="00F8109C" w:rsidP="00B72FE6">
            <w:pPr>
              <w:tabs>
                <w:tab w:val="decimal" w:pos="36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1AE8ED0" w14:textId="77777777" w:rsidR="00F8109C" w:rsidRPr="00DD52CA" w:rsidRDefault="00F8109C" w:rsidP="00B72FE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10A98E71" w14:textId="77777777" w:rsidR="00F8109C" w:rsidRPr="00DD52CA" w:rsidRDefault="00F8109C" w:rsidP="00F8109C">
            <w:pPr>
              <w:pStyle w:val="BodyText"/>
              <w:tabs>
                <w:tab w:val="decimal" w:pos="552"/>
              </w:tabs>
              <w:spacing w:after="0" w:line="240" w:lineRule="auto"/>
              <w:ind w:left="-105"/>
              <w:rPr>
                <w:rFonts w:ascii="Angsana New" w:hAnsi="Angsana New"/>
                <w:sz w:val="28"/>
                <w:szCs w:val="28"/>
              </w:rPr>
            </w:pPr>
            <w:r w:rsidRPr="00F8109C">
              <w:rPr>
                <w:rFonts w:ascii="Angsana New" w:hAnsi="Angsana New" w:cs="Angsana New"/>
                <w:sz w:val="28"/>
                <w:szCs w:val="28"/>
              </w:rPr>
              <w:t>5.00</w:t>
            </w:r>
          </w:p>
        </w:tc>
        <w:tc>
          <w:tcPr>
            <w:tcW w:w="252" w:type="dxa"/>
            <w:shd w:val="clear" w:color="auto" w:fill="auto"/>
          </w:tcPr>
          <w:p w14:paraId="53CA4676" w14:textId="77777777" w:rsidR="00F8109C" w:rsidRPr="00DD52CA" w:rsidRDefault="00F8109C" w:rsidP="00B72FE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14:paraId="11FE0CAA" w14:textId="77777777" w:rsidR="00F8109C" w:rsidRPr="00DD52CA" w:rsidRDefault="00F8109C" w:rsidP="00B72FE6">
            <w:pPr>
              <w:tabs>
                <w:tab w:val="decimal" w:pos="180"/>
              </w:tabs>
              <w:spacing w:line="240" w:lineRule="auto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A388988" w14:textId="77777777" w:rsidR="00F8109C" w:rsidRPr="00DD52CA" w:rsidRDefault="00F8109C" w:rsidP="00B72FE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14:paraId="460113F4" w14:textId="77777777" w:rsidR="00F8109C" w:rsidRPr="00DD52CA" w:rsidRDefault="00F8109C" w:rsidP="00F8109C">
            <w:pPr>
              <w:pStyle w:val="BodyText"/>
              <w:tabs>
                <w:tab w:val="decimal" w:pos="666"/>
              </w:tabs>
              <w:spacing w:after="0" w:line="240" w:lineRule="auto"/>
              <w:ind w:left="-105" w:right="-168"/>
              <w:rPr>
                <w:rFonts w:ascii="Angsana New" w:hAnsi="Angsana New"/>
                <w:sz w:val="28"/>
                <w:szCs w:val="28"/>
              </w:rPr>
            </w:pPr>
            <w:r w:rsidRPr="00F8109C">
              <w:rPr>
                <w:rFonts w:ascii="Angsana New" w:hAnsi="Angsana New" w:cs="Angsana New"/>
                <w:sz w:val="28"/>
                <w:szCs w:val="28"/>
              </w:rPr>
              <w:t>5.00</w:t>
            </w:r>
          </w:p>
        </w:tc>
      </w:tr>
    </w:tbl>
    <w:p w14:paraId="6D2AA77F" w14:textId="77777777" w:rsidR="00F8109C" w:rsidRPr="008860F2" w:rsidRDefault="00F8109C" w:rsidP="00762FFA">
      <w:pPr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966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402"/>
        <w:gridCol w:w="1245"/>
        <w:gridCol w:w="238"/>
        <w:gridCol w:w="1081"/>
        <w:gridCol w:w="251"/>
        <w:gridCol w:w="1023"/>
        <w:gridCol w:w="240"/>
        <w:gridCol w:w="1187"/>
      </w:tblGrid>
      <w:tr w:rsidR="00376FFE" w:rsidRPr="008860F2" w14:paraId="677939C3" w14:textId="77777777" w:rsidTr="00753632">
        <w:tc>
          <w:tcPr>
            <w:tcW w:w="2277" w:type="pct"/>
          </w:tcPr>
          <w:p w14:paraId="7AF8C5B8" w14:textId="77777777" w:rsidR="00376FFE" w:rsidRPr="008860F2" w:rsidRDefault="00A57FFD" w:rsidP="006C3A0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br w:type="page"/>
            </w:r>
            <w:r w:rsidR="00DF5233" w:rsidRPr="008860F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5902E5" w:rsidRPr="008860F2">
              <w:rPr>
                <w:rFonts w:ascii="Angsana New" w:hAnsi="Angsana New"/>
                <w:sz w:val="28"/>
                <w:szCs w:val="28"/>
              </w:rPr>
              <w:br w:type="page"/>
            </w:r>
            <w:r w:rsidR="00376FFE"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 w:type="page"/>
            </w:r>
          </w:p>
        </w:tc>
        <w:tc>
          <w:tcPr>
            <w:tcW w:w="1326" w:type="pct"/>
            <w:gridSpan w:val="3"/>
          </w:tcPr>
          <w:p w14:paraId="34C62FE3" w14:textId="77777777" w:rsidR="00376FFE" w:rsidRPr="008860F2" w:rsidRDefault="00376FFE" w:rsidP="006C3A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3227DDAC" w14:textId="77777777" w:rsidR="00376FFE" w:rsidRPr="008860F2" w:rsidRDefault="00376FFE" w:rsidP="006C3A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pct"/>
            <w:gridSpan w:val="3"/>
          </w:tcPr>
          <w:p w14:paraId="3E6FF0E4" w14:textId="77777777" w:rsidR="00376FFE" w:rsidRPr="008860F2" w:rsidRDefault="00376FFE" w:rsidP="006C3A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753632" w:rsidRPr="008860F2" w14:paraId="088DE481" w14:textId="77777777" w:rsidTr="00753632">
        <w:tc>
          <w:tcPr>
            <w:tcW w:w="2277" w:type="pct"/>
          </w:tcPr>
          <w:p w14:paraId="30A9CD00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pct"/>
          </w:tcPr>
          <w:p w14:paraId="7D2A46B2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23" w:type="pct"/>
          </w:tcPr>
          <w:p w14:paraId="59E728BA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14125066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  <w:tc>
          <w:tcPr>
            <w:tcW w:w="130" w:type="pct"/>
          </w:tcPr>
          <w:p w14:paraId="1DA310F4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13CE2773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24" w:type="pct"/>
          </w:tcPr>
          <w:p w14:paraId="66CC3334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4" w:type="pct"/>
          </w:tcPr>
          <w:p w14:paraId="42D53638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</w:tr>
      <w:tr w:rsidR="008C1AE4" w:rsidRPr="008860F2" w14:paraId="71CB0706" w14:textId="77777777" w:rsidTr="00753632">
        <w:tc>
          <w:tcPr>
            <w:tcW w:w="2277" w:type="pct"/>
          </w:tcPr>
          <w:p w14:paraId="4683DA64" w14:textId="77777777" w:rsidR="008C1AE4" w:rsidRPr="008860F2" w:rsidRDefault="008C1AE4" w:rsidP="008C1AE4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3" w:type="pct"/>
            <w:gridSpan w:val="7"/>
          </w:tcPr>
          <w:p w14:paraId="4B5E0AA4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53632" w:rsidRPr="008860F2" w14:paraId="59A8A5B4" w14:textId="77777777" w:rsidTr="00753632">
        <w:tc>
          <w:tcPr>
            <w:tcW w:w="2277" w:type="pct"/>
          </w:tcPr>
          <w:p w14:paraId="14D95C08" w14:textId="77777777" w:rsidR="008C1AE4" w:rsidRPr="008860F2" w:rsidRDefault="008C1AE4" w:rsidP="008C1AE4">
            <w:pPr>
              <w:spacing w:line="240" w:lineRule="auto"/>
              <w:ind w:left="144" w:hanging="14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รายได้สิทธิการเช่ารอตัดบัญชีจากกิจการที่เกี่ยวข้องกัน</w:t>
            </w:r>
          </w:p>
        </w:tc>
        <w:tc>
          <w:tcPr>
            <w:tcW w:w="644" w:type="pct"/>
          </w:tcPr>
          <w:p w14:paraId="71AC5347" w14:textId="77777777" w:rsidR="008C1AE4" w:rsidRPr="008860F2" w:rsidRDefault="008C1AE4" w:rsidP="008C1AE4">
            <w:pPr>
              <w:pStyle w:val="BodyText"/>
              <w:tabs>
                <w:tab w:val="decimal" w:pos="516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" w:type="pct"/>
          </w:tcPr>
          <w:p w14:paraId="7B03C9B8" w14:textId="77777777" w:rsidR="008C1AE4" w:rsidRPr="008860F2" w:rsidRDefault="008C1AE4" w:rsidP="008C1AE4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5B5E8CA8" w14:textId="77777777" w:rsidR="008C1AE4" w:rsidRPr="008860F2" w:rsidRDefault="008C1AE4" w:rsidP="008C1AE4">
            <w:pPr>
              <w:pStyle w:val="BodyText"/>
              <w:tabs>
                <w:tab w:val="decimal" w:pos="516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5546E9C3" w14:textId="77777777" w:rsidR="008C1AE4" w:rsidRPr="008860F2" w:rsidRDefault="008C1AE4" w:rsidP="008C1AE4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1C82CACA" w14:textId="77777777" w:rsidR="008C1AE4" w:rsidRPr="008860F2" w:rsidRDefault="008C1AE4" w:rsidP="008C1AE4">
            <w:pPr>
              <w:pStyle w:val="BodyText"/>
              <w:tabs>
                <w:tab w:val="decimal" w:pos="42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60AA5EE7" w14:textId="77777777" w:rsidR="008C1AE4" w:rsidRPr="008860F2" w:rsidRDefault="008C1AE4" w:rsidP="008C1AE4">
            <w:pPr>
              <w:pStyle w:val="BodyText"/>
              <w:tabs>
                <w:tab w:val="decimal" w:pos="42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4" w:type="pct"/>
          </w:tcPr>
          <w:p w14:paraId="0307B49D" w14:textId="77777777" w:rsidR="008C1AE4" w:rsidRPr="008860F2" w:rsidRDefault="008C1AE4" w:rsidP="008C1AE4">
            <w:pPr>
              <w:pStyle w:val="BodyText"/>
              <w:tabs>
                <w:tab w:val="decimal" w:pos="42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53632" w:rsidRPr="008860F2" w14:paraId="66AB8FD2" w14:textId="77777777" w:rsidTr="00415B83">
        <w:tc>
          <w:tcPr>
            <w:tcW w:w="2277" w:type="pct"/>
          </w:tcPr>
          <w:p w14:paraId="35E9CCDA" w14:textId="77777777" w:rsidR="008C1AE4" w:rsidRPr="008860F2" w:rsidRDefault="008C1AE4" w:rsidP="008C1AE4">
            <w:pPr>
              <w:spacing w:line="240" w:lineRule="auto"/>
              <w:ind w:left="144" w:hanging="14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ส่วนที่จะรับรู้ภายในหนึ่งปี</w:t>
            </w:r>
          </w:p>
        </w:tc>
        <w:tc>
          <w:tcPr>
            <w:tcW w:w="644" w:type="pct"/>
          </w:tcPr>
          <w:p w14:paraId="6564853C" w14:textId="77777777" w:rsidR="008C1AE4" w:rsidRPr="008860F2" w:rsidRDefault="008C1AE4" w:rsidP="008C1AE4">
            <w:pPr>
              <w:pStyle w:val="BodyText"/>
              <w:tabs>
                <w:tab w:val="decimal" w:pos="516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" w:type="pct"/>
          </w:tcPr>
          <w:p w14:paraId="5C5837EB" w14:textId="77777777" w:rsidR="008C1AE4" w:rsidRPr="008860F2" w:rsidRDefault="008C1AE4" w:rsidP="008C1AE4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3F662C81" w14:textId="77777777" w:rsidR="008C1AE4" w:rsidRPr="008860F2" w:rsidRDefault="008C1AE4" w:rsidP="008C1AE4">
            <w:pPr>
              <w:pStyle w:val="BodyText"/>
              <w:tabs>
                <w:tab w:val="decimal" w:pos="516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4DC62D8D" w14:textId="77777777" w:rsidR="008C1AE4" w:rsidRPr="008860F2" w:rsidRDefault="008C1AE4" w:rsidP="008C1AE4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46CE4826" w14:textId="77777777" w:rsidR="008C1AE4" w:rsidRPr="008860F2" w:rsidRDefault="008C1AE4" w:rsidP="008C1AE4">
            <w:pPr>
              <w:pStyle w:val="BodyText"/>
              <w:tabs>
                <w:tab w:val="decimal" w:pos="42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72B2B00B" w14:textId="77777777" w:rsidR="008C1AE4" w:rsidRPr="008860F2" w:rsidRDefault="008C1AE4" w:rsidP="008C1AE4">
            <w:pPr>
              <w:pStyle w:val="BodyText"/>
              <w:tabs>
                <w:tab w:val="decimal" w:pos="42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4" w:type="pct"/>
          </w:tcPr>
          <w:p w14:paraId="4C1898D2" w14:textId="77777777" w:rsidR="008C1AE4" w:rsidRPr="008860F2" w:rsidRDefault="008C1AE4" w:rsidP="008C1AE4">
            <w:pPr>
              <w:pStyle w:val="BodyText"/>
              <w:tabs>
                <w:tab w:val="decimal" w:pos="42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53632" w:rsidRPr="008860F2" w14:paraId="305012EC" w14:textId="77777777" w:rsidTr="00415B83">
        <w:tc>
          <w:tcPr>
            <w:tcW w:w="2277" w:type="pct"/>
          </w:tcPr>
          <w:p w14:paraId="5EB95BD4" w14:textId="77777777" w:rsidR="002A7B45" w:rsidRPr="008860F2" w:rsidRDefault="002A7B45" w:rsidP="002A7B4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44" w:type="pct"/>
          </w:tcPr>
          <w:p w14:paraId="0804CD7A" w14:textId="694AA0FA" w:rsidR="002A7B45" w:rsidRPr="008860F2" w:rsidRDefault="002A7B45" w:rsidP="006F6D30">
            <w:pPr>
              <w:pStyle w:val="BodyText"/>
              <w:tabs>
                <w:tab w:val="decimal" w:pos="67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133.02</w:t>
            </w:r>
          </w:p>
        </w:tc>
        <w:tc>
          <w:tcPr>
            <w:tcW w:w="123" w:type="pct"/>
          </w:tcPr>
          <w:p w14:paraId="3B4B85A8" w14:textId="77777777" w:rsidR="002A7B45" w:rsidRPr="008860F2" w:rsidRDefault="002A7B45" w:rsidP="002A7B45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5B534AAE" w14:textId="77777777" w:rsidR="002A7B45" w:rsidRPr="008860F2" w:rsidRDefault="002A7B45" w:rsidP="006F6D30">
            <w:pPr>
              <w:pStyle w:val="BodyText"/>
              <w:tabs>
                <w:tab w:val="decimal" w:pos="53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133.02</w:t>
            </w:r>
          </w:p>
        </w:tc>
        <w:tc>
          <w:tcPr>
            <w:tcW w:w="130" w:type="pct"/>
          </w:tcPr>
          <w:p w14:paraId="2564EE72" w14:textId="77777777" w:rsidR="002A7B45" w:rsidRPr="008860F2" w:rsidRDefault="002A7B45" w:rsidP="002A7B45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2C1C6135" w14:textId="1733DD7B" w:rsidR="002A7B45" w:rsidRPr="008860F2" w:rsidRDefault="002A7B45" w:rsidP="006F6D30">
            <w:pPr>
              <w:pStyle w:val="BodyText"/>
              <w:tabs>
                <w:tab w:val="decimal" w:pos="588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57CA0745" w14:textId="77777777" w:rsidR="002A7B45" w:rsidRPr="008860F2" w:rsidRDefault="002A7B45" w:rsidP="002A7B45">
            <w:pPr>
              <w:pStyle w:val="BodyText"/>
              <w:tabs>
                <w:tab w:val="decimal" w:pos="42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4" w:type="pct"/>
          </w:tcPr>
          <w:p w14:paraId="7C85B3CF" w14:textId="77777777" w:rsidR="002A7B45" w:rsidRPr="008860F2" w:rsidRDefault="002A7B45" w:rsidP="006F6D30">
            <w:pPr>
              <w:pStyle w:val="BodyText"/>
              <w:tabs>
                <w:tab w:val="decimal" w:pos="686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53632" w:rsidRPr="008860F2" w14:paraId="39BD6407" w14:textId="77777777" w:rsidTr="00415B83">
        <w:tc>
          <w:tcPr>
            <w:tcW w:w="2277" w:type="pct"/>
          </w:tcPr>
          <w:p w14:paraId="1E1D14A2" w14:textId="77777777" w:rsidR="002A7B45" w:rsidRPr="008860F2" w:rsidRDefault="002A7B45" w:rsidP="002A7B45">
            <w:pPr>
              <w:spacing w:line="240" w:lineRule="auto"/>
              <w:ind w:left="144" w:hanging="14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ส่วนที่จะรับรู้หลังจากหนึ่งปี</w:t>
            </w:r>
          </w:p>
        </w:tc>
        <w:tc>
          <w:tcPr>
            <w:tcW w:w="644" w:type="pct"/>
          </w:tcPr>
          <w:p w14:paraId="5CAD49DD" w14:textId="77777777" w:rsidR="002A7B45" w:rsidRPr="008860F2" w:rsidRDefault="002A7B45" w:rsidP="006F6D30">
            <w:pPr>
              <w:pStyle w:val="BodyText"/>
              <w:tabs>
                <w:tab w:val="decimal" w:pos="67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" w:type="pct"/>
          </w:tcPr>
          <w:p w14:paraId="7EF79A45" w14:textId="77777777" w:rsidR="002A7B45" w:rsidRPr="008860F2" w:rsidRDefault="002A7B45" w:rsidP="002A7B45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7BE633FC" w14:textId="77777777" w:rsidR="002A7B45" w:rsidRPr="008860F2" w:rsidRDefault="002A7B45" w:rsidP="006F6D30">
            <w:pPr>
              <w:pStyle w:val="BodyText"/>
              <w:tabs>
                <w:tab w:val="decimal" w:pos="53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4965528B" w14:textId="77777777" w:rsidR="002A7B45" w:rsidRPr="008860F2" w:rsidRDefault="002A7B45" w:rsidP="002A7B45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4F1C6C0C" w14:textId="77777777" w:rsidR="002A7B45" w:rsidRPr="008860F2" w:rsidRDefault="002A7B45" w:rsidP="006F6D30">
            <w:pPr>
              <w:pStyle w:val="BodyText"/>
              <w:tabs>
                <w:tab w:val="decimal" w:pos="588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" w:type="pct"/>
          </w:tcPr>
          <w:p w14:paraId="1069E220" w14:textId="77777777" w:rsidR="002A7B45" w:rsidRPr="008860F2" w:rsidRDefault="002A7B45" w:rsidP="002A7B45">
            <w:pPr>
              <w:pStyle w:val="BodyText"/>
              <w:tabs>
                <w:tab w:val="decimal" w:pos="42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4" w:type="pct"/>
          </w:tcPr>
          <w:p w14:paraId="4914B054" w14:textId="77777777" w:rsidR="002A7B45" w:rsidRPr="008860F2" w:rsidRDefault="002A7B45" w:rsidP="006F6D30">
            <w:pPr>
              <w:pStyle w:val="BodyText"/>
              <w:tabs>
                <w:tab w:val="decimal" w:pos="686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53632" w:rsidRPr="008860F2" w14:paraId="5C53DC9B" w14:textId="77777777" w:rsidTr="00753632">
        <w:tc>
          <w:tcPr>
            <w:tcW w:w="2277" w:type="pct"/>
          </w:tcPr>
          <w:p w14:paraId="31B32E65" w14:textId="77777777" w:rsidR="002A7B45" w:rsidRPr="008860F2" w:rsidRDefault="002A7B45" w:rsidP="002A7B4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4207A7F7" w14:textId="4CE7CDBE" w:rsidR="002A7B45" w:rsidRPr="00497923" w:rsidRDefault="002A7B45" w:rsidP="006F6D30">
            <w:pPr>
              <w:pStyle w:val="BodyText"/>
              <w:tabs>
                <w:tab w:val="decimal" w:pos="67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07319D">
              <w:rPr>
                <w:rFonts w:ascii="Angsana New" w:hAnsi="Angsana New" w:cs="Angsana New"/>
                <w:sz w:val="28"/>
                <w:szCs w:val="28"/>
              </w:rPr>
              <w:t>2,645.38</w:t>
            </w:r>
          </w:p>
        </w:tc>
        <w:tc>
          <w:tcPr>
            <w:tcW w:w="123" w:type="pct"/>
          </w:tcPr>
          <w:p w14:paraId="3AC38F50" w14:textId="77777777" w:rsidR="002A7B45" w:rsidRPr="008860F2" w:rsidRDefault="002A7B45" w:rsidP="002A7B45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7B5DCF11" w14:textId="77777777" w:rsidR="002A7B45" w:rsidRPr="008860F2" w:rsidRDefault="002A7B45" w:rsidP="006F6D30">
            <w:pPr>
              <w:pStyle w:val="BodyText"/>
              <w:tabs>
                <w:tab w:val="decimal" w:pos="53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2,782.63</w:t>
            </w:r>
          </w:p>
        </w:tc>
        <w:tc>
          <w:tcPr>
            <w:tcW w:w="130" w:type="pct"/>
          </w:tcPr>
          <w:p w14:paraId="58DDCBAA" w14:textId="77777777" w:rsidR="002A7B45" w:rsidRPr="008860F2" w:rsidRDefault="002A7B45" w:rsidP="002A7B45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4FDB28C6" w14:textId="1E6D7195" w:rsidR="002A7B45" w:rsidRPr="008860F2" w:rsidRDefault="002A7B45" w:rsidP="006F6D30">
            <w:pPr>
              <w:pStyle w:val="BodyText"/>
              <w:tabs>
                <w:tab w:val="decimal" w:pos="588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25B822FA" w14:textId="77777777" w:rsidR="002A7B45" w:rsidRPr="008860F2" w:rsidRDefault="002A7B45" w:rsidP="002A7B45">
            <w:pPr>
              <w:pStyle w:val="BodyText"/>
              <w:tabs>
                <w:tab w:val="decimal" w:pos="42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24228BA4" w14:textId="77777777" w:rsidR="002A7B45" w:rsidRPr="008860F2" w:rsidRDefault="002A7B45" w:rsidP="006F6D30">
            <w:pPr>
              <w:pStyle w:val="BodyText"/>
              <w:tabs>
                <w:tab w:val="decimal" w:pos="686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53632" w:rsidRPr="008860F2" w14:paraId="3159EBD6" w14:textId="77777777" w:rsidTr="00753632">
        <w:tc>
          <w:tcPr>
            <w:tcW w:w="2277" w:type="pct"/>
          </w:tcPr>
          <w:p w14:paraId="24D841CC" w14:textId="77777777" w:rsidR="002A7B45" w:rsidRPr="008860F2" w:rsidRDefault="002A7B45" w:rsidP="002A7B45">
            <w:pPr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1760E429" w14:textId="0595EA00" w:rsidR="002A7B45" w:rsidRPr="008860F2" w:rsidRDefault="002A7B45" w:rsidP="006F6D30">
            <w:pPr>
              <w:pStyle w:val="BodyText"/>
              <w:tabs>
                <w:tab w:val="decimal" w:pos="679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2,778.40</w:t>
            </w:r>
          </w:p>
        </w:tc>
        <w:tc>
          <w:tcPr>
            <w:tcW w:w="123" w:type="pct"/>
          </w:tcPr>
          <w:p w14:paraId="7B1DC372" w14:textId="77777777" w:rsidR="002A7B45" w:rsidRPr="008860F2" w:rsidRDefault="002A7B45" w:rsidP="002A7B45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3FDFE25A" w14:textId="77777777" w:rsidR="002A7B45" w:rsidRPr="008860F2" w:rsidRDefault="002A7B45" w:rsidP="006F6D30">
            <w:pPr>
              <w:pStyle w:val="BodyText"/>
              <w:tabs>
                <w:tab w:val="decimal" w:pos="537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2,915.65</w:t>
            </w:r>
          </w:p>
        </w:tc>
        <w:tc>
          <w:tcPr>
            <w:tcW w:w="130" w:type="pct"/>
          </w:tcPr>
          <w:p w14:paraId="0AFB6CF1" w14:textId="77777777" w:rsidR="002A7B45" w:rsidRPr="008860F2" w:rsidRDefault="002A7B45" w:rsidP="002A7B45">
            <w:pPr>
              <w:pStyle w:val="BodyText"/>
              <w:tabs>
                <w:tab w:val="decimal" w:pos="611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6A8F0FA6" w14:textId="0B2016E6" w:rsidR="002A7B45" w:rsidRPr="008860F2" w:rsidRDefault="002A7B45" w:rsidP="006F6D30">
            <w:pPr>
              <w:pStyle w:val="BodyText"/>
              <w:tabs>
                <w:tab w:val="decimal" w:pos="588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0D5832B1" w14:textId="77777777" w:rsidR="002A7B45" w:rsidRPr="008860F2" w:rsidRDefault="002A7B45" w:rsidP="002A7B45">
            <w:pPr>
              <w:pStyle w:val="BodyText"/>
              <w:tabs>
                <w:tab w:val="decimal" w:pos="42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0B9D6C8C" w14:textId="77777777" w:rsidR="002A7B45" w:rsidRPr="008860F2" w:rsidRDefault="002A7B45" w:rsidP="006F6D30">
            <w:pPr>
              <w:pStyle w:val="BodyText"/>
              <w:tabs>
                <w:tab w:val="decimal" w:pos="68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1B93453" w14:textId="77777777" w:rsidR="000828F0" w:rsidRPr="00415B83" w:rsidRDefault="000828F0" w:rsidP="00695F50">
      <w:pPr>
        <w:pStyle w:val="NoSpacing"/>
        <w:rPr>
          <w:rFonts w:ascii="Angsana New" w:hAnsi="Angsana New"/>
          <w:sz w:val="20"/>
          <w:szCs w:val="20"/>
        </w:rPr>
      </w:pPr>
    </w:p>
    <w:p w14:paraId="296E752A" w14:textId="1E114899" w:rsidR="009758D5" w:rsidRPr="008860F2" w:rsidRDefault="00015BF1" w:rsidP="009B745A">
      <w:pPr>
        <w:spacing w:line="240" w:lineRule="auto"/>
        <w:ind w:left="540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สัญญาสำคัญที่เกี่ยวข้องกับรายได้สิทธิการเช่า (ดูหมายเหตุข้อ </w:t>
      </w:r>
      <w:r w:rsidR="00766759">
        <w:rPr>
          <w:rFonts w:ascii="Angsana New" w:hAnsi="Angsana New"/>
          <w:sz w:val="28"/>
          <w:szCs w:val="28"/>
        </w:rPr>
        <w:t>21</w:t>
      </w:r>
      <w:r w:rsidR="009758D5" w:rsidRPr="008860F2">
        <w:rPr>
          <w:rFonts w:ascii="Angsana New" w:hAnsi="Angsana New"/>
          <w:sz w:val="28"/>
          <w:szCs w:val="28"/>
        </w:rPr>
        <w:t>)</w:t>
      </w:r>
      <w:r w:rsidR="009758D5"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22560C4A" w14:textId="42469928" w:rsidR="00015BF1" w:rsidRPr="008860F2" w:rsidRDefault="00015BF1" w:rsidP="00C47630">
      <w:pPr>
        <w:spacing w:line="240" w:lineRule="auto"/>
        <w:ind w:left="540"/>
        <w:rPr>
          <w:rFonts w:ascii="Angsana New" w:hAnsi="Angsana New"/>
          <w:b/>
          <w:bCs/>
          <w:i/>
          <w:iCs/>
          <w:sz w:val="28"/>
          <w:szCs w:val="28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สัญญาสำคัญที่ทำกับกิจการที่เกี่ยวข้องกัน มีดังต่อไปนี้  </w:t>
      </w:r>
    </w:p>
    <w:p w14:paraId="5A2248D3" w14:textId="77777777" w:rsidR="00695F50" w:rsidRPr="008860F2" w:rsidRDefault="00695F50" w:rsidP="00695F50">
      <w:pPr>
        <w:pStyle w:val="NoSpacing"/>
        <w:rPr>
          <w:rFonts w:ascii="Angsana New" w:hAnsi="Angsana New"/>
          <w:sz w:val="28"/>
          <w:szCs w:val="28"/>
        </w:rPr>
      </w:pPr>
    </w:p>
    <w:p w14:paraId="7050AD9A" w14:textId="77777777" w:rsidR="009512A0" w:rsidRPr="008860F2" w:rsidRDefault="009512A0" w:rsidP="00C47630">
      <w:pPr>
        <w:spacing w:line="240" w:lineRule="auto"/>
        <w:ind w:left="540"/>
        <w:rPr>
          <w:rFonts w:ascii="Angsana New" w:hAnsi="Angsana New"/>
          <w:i/>
          <w:iCs/>
          <w:snapToGrid w:val="0"/>
          <w:sz w:val="28"/>
          <w:szCs w:val="28"/>
          <w:lang w:eastAsia="th-TH"/>
        </w:rPr>
      </w:pPr>
      <w:r w:rsidRPr="008860F2"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t>สัญญาบริหารจัดการ</w:t>
      </w:r>
    </w:p>
    <w:p w14:paraId="6220DCD0" w14:textId="77777777" w:rsidR="009512A0" w:rsidRPr="008860F2" w:rsidRDefault="009512A0" w:rsidP="009512A0">
      <w:pPr>
        <w:pStyle w:val="NoSpacing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21C3F8BF" w14:textId="77777777" w:rsidR="009512A0" w:rsidRPr="008860F2" w:rsidRDefault="009512A0" w:rsidP="005B6E63">
      <w:pPr>
        <w:pStyle w:val="ListParagraph"/>
        <w:widowControl w:val="0"/>
        <w:numPr>
          <w:ilvl w:val="0"/>
          <w:numId w:val="9"/>
        </w:numPr>
        <w:spacing w:line="240" w:lineRule="auto"/>
        <w:ind w:left="540" w:hanging="540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  <w:r w:rsidRPr="008860F2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บริษัทได้ทำสัญญากับบริษัทย่อยหลายแห่ง เพื่อให้บริการในการช่วยบริหารมีกำหนดระยะเวลาและค่าบริการเป็นราคาที่ตกลงกันตามสัญญา</w:t>
      </w:r>
    </w:p>
    <w:p w14:paraId="762A816A" w14:textId="77777777" w:rsidR="009512A0" w:rsidRPr="008860F2" w:rsidRDefault="009512A0" w:rsidP="009512A0">
      <w:pPr>
        <w:pStyle w:val="NoSpacing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57B3AB07" w14:textId="77777777" w:rsidR="009512A0" w:rsidRPr="008860F2" w:rsidRDefault="009512A0" w:rsidP="005B6E63">
      <w:pPr>
        <w:pStyle w:val="ListParagraph"/>
        <w:widowControl w:val="0"/>
        <w:numPr>
          <w:ilvl w:val="0"/>
          <w:numId w:val="9"/>
        </w:numPr>
        <w:spacing w:line="240" w:lineRule="auto"/>
        <w:ind w:left="540" w:hanging="540"/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</w:pPr>
      <w:r w:rsidRPr="008860F2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บริษัทย่อยของบริษัทได้ทำสัญญาให้บริการที่ปรึกษากับบริษัทที่เกี่ยวข้องกัน โดยมีกำหนดระยะเวลาและค่าบริการเป็นราคาที่ตกลงกันตามสัญญา</w:t>
      </w:r>
    </w:p>
    <w:p w14:paraId="22B51E8F" w14:textId="77777777" w:rsidR="009512A0" w:rsidRPr="008860F2" w:rsidRDefault="009512A0" w:rsidP="009512A0">
      <w:pPr>
        <w:pStyle w:val="NoSpacing"/>
        <w:rPr>
          <w:rFonts w:ascii="Angsana New" w:hAnsi="Angsana New"/>
          <w:snapToGrid w:val="0"/>
          <w:sz w:val="28"/>
          <w:szCs w:val="28"/>
          <w:cs/>
          <w:lang w:eastAsia="th-TH"/>
        </w:rPr>
      </w:pPr>
    </w:p>
    <w:p w14:paraId="196226D3" w14:textId="25C39418" w:rsidR="009512A0" w:rsidRPr="00E03CB2" w:rsidRDefault="009512A0" w:rsidP="005B6E63">
      <w:pPr>
        <w:pStyle w:val="ListParagraph"/>
        <w:widowControl w:val="0"/>
        <w:numPr>
          <w:ilvl w:val="0"/>
          <w:numId w:val="9"/>
        </w:numPr>
        <w:spacing w:line="240" w:lineRule="auto"/>
        <w:ind w:left="540" w:hanging="540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  <w:r w:rsidRPr="00E03CB2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บริษัทย่อยของบริษัทได้ทำสัญญาว่าจ้างบริหารงานและควบคุมงานก่อสร้างกับบริษัทร่วมแห่งหนึ่ง เพื่อดำเนินการบริหารงานก่อสร้างและควบคุมงบประมาณของการก่อสร้างรวมทั้งเป็นที่ปรึกษาในด้านต่างๆ ที่เกี่ยวกับการก่อสร้างโครงการโดยมีกำหนดระยะเวลาและค่าบริการเป็นราคาที่ตกลงกันตามสัญญา</w:t>
      </w:r>
    </w:p>
    <w:p w14:paraId="5B152B8B" w14:textId="77777777" w:rsidR="009758D5" w:rsidRPr="00E03CB2" w:rsidRDefault="009758D5" w:rsidP="009758D5">
      <w:pPr>
        <w:pStyle w:val="ListParagraph"/>
        <w:widowControl w:val="0"/>
        <w:spacing w:line="240" w:lineRule="auto"/>
        <w:ind w:left="540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0BA2CDB1" w14:textId="77777777" w:rsidR="009512A0" w:rsidRPr="00E03CB2" w:rsidRDefault="009512A0" w:rsidP="005B6E63">
      <w:pPr>
        <w:pStyle w:val="ListParagraph"/>
        <w:widowControl w:val="0"/>
        <w:numPr>
          <w:ilvl w:val="0"/>
          <w:numId w:val="9"/>
        </w:numPr>
        <w:spacing w:line="240" w:lineRule="auto"/>
        <w:ind w:left="540" w:hanging="540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  <w:r w:rsidRPr="00E03CB2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บริษัทย่อยของบริษัทได้ทำสัญญารับบริหารอาคารกับบริษัทที่เกี่ยวข้องกัน โดยมีกำหนดระยะเวลาและค่าบริการเป็นราคาที่ตกลงกันตามสัญญา</w:t>
      </w:r>
    </w:p>
    <w:p w14:paraId="7FB9B94B" w14:textId="77777777" w:rsidR="009512A0" w:rsidRPr="00E03CB2" w:rsidRDefault="009512A0" w:rsidP="009512A0">
      <w:pPr>
        <w:pStyle w:val="ListParagraph"/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</w:pPr>
    </w:p>
    <w:p w14:paraId="130662B7" w14:textId="77777777" w:rsidR="009512A0" w:rsidRPr="008860F2" w:rsidRDefault="009512A0" w:rsidP="005B6E63">
      <w:pPr>
        <w:pStyle w:val="ListParagraph"/>
        <w:widowControl w:val="0"/>
        <w:numPr>
          <w:ilvl w:val="0"/>
          <w:numId w:val="9"/>
        </w:numPr>
        <w:spacing w:line="240" w:lineRule="auto"/>
        <w:ind w:left="540" w:hanging="540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  <w:r w:rsidRPr="00E03CB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ในเดือนกันยายน </w:t>
      </w:r>
      <w:r w:rsidRPr="00E03CB2">
        <w:rPr>
          <w:rFonts w:ascii="Angsana New" w:hAnsi="Angsana New"/>
          <w:snapToGrid w:val="0"/>
          <w:sz w:val="28"/>
          <w:szCs w:val="28"/>
          <w:lang w:eastAsia="th-TH"/>
        </w:rPr>
        <w:t>25</w:t>
      </w:r>
      <w:r w:rsidRPr="00E03CB2">
        <w:rPr>
          <w:rFonts w:ascii="Angsana New" w:hAnsi="Angsana New"/>
          <w:snapToGrid w:val="0"/>
          <w:sz w:val="28"/>
          <w:szCs w:val="28"/>
          <w:cs/>
          <w:lang w:eastAsia="th-TH"/>
        </w:rPr>
        <w:t>61</w:t>
      </w:r>
      <w:r w:rsidRPr="00E03CB2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E03CB2">
        <w:rPr>
          <w:rFonts w:ascii="Angsana New" w:hAnsi="Angsana New"/>
          <w:snapToGrid w:val="0"/>
          <w:sz w:val="28"/>
          <w:szCs w:val="28"/>
          <w:cs/>
          <w:lang w:eastAsia="th-TH"/>
        </w:rPr>
        <w:t>บริษัทย่อยของบริษัทได้เข้าทำสัญญากับบริษัทที่เกี่ยวข้องกัน</w:t>
      </w:r>
      <w:r w:rsidR="00874D97" w:rsidRPr="00E03CB2">
        <w:rPr>
          <w:rFonts w:ascii="Angsana New" w:hAnsi="Angsana New"/>
          <w:snapToGrid w:val="0"/>
          <w:sz w:val="28"/>
          <w:szCs w:val="28"/>
          <w:cs/>
          <w:lang w:eastAsia="th-TH"/>
        </w:rPr>
        <w:t>สองแห่ง</w:t>
      </w:r>
      <w:r w:rsidRPr="00E03CB2">
        <w:rPr>
          <w:rFonts w:ascii="Angsana New" w:hAnsi="Angsana New"/>
          <w:snapToGrid w:val="0"/>
          <w:sz w:val="28"/>
          <w:szCs w:val="28"/>
          <w:cs/>
          <w:lang w:eastAsia="th-TH"/>
        </w:rPr>
        <w:t>มีกำหนด 3 ปี เริ่มตั้งแต่ปีที่เริ่มดำเนินโครงการและสามารถต่ออายุสัญญาได้อีกเป็นเวลา 3 ปี บริษัทดังกล่าวจะให้บริการในด้านการบริหารงานโรงแรมของบริษัทย่อยของบริษัทและอนุญาตให้ใช้เครื่องหมาย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การค</w:t>
      </w:r>
      <w:r w:rsidR="00BA1662"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้าโดยจะต้องจ่ายค่าธรรมเนียมต่าง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ๆ ตามที่ระบุไว้ในสัญญา</w:t>
      </w:r>
    </w:p>
    <w:p w14:paraId="7705D2AE" w14:textId="77777777" w:rsidR="00274F89" w:rsidRPr="008860F2" w:rsidRDefault="00274F89" w:rsidP="00274F89">
      <w:pPr>
        <w:pStyle w:val="ListParagraph"/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</w:pPr>
    </w:p>
    <w:p w14:paraId="35705300" w14:textId="77777777" w:rsidR="00274F89" w:rsidRPr="008860F2" w:rsidRDefault="00274F89" w:rsidP="005B6E63">
      <w:pPr>
        <w:pStyle w:val="ListParagraph"/>
        <w:widowControl w:val="0"/>
        <w:numPr>
          <w:ilvl w:val="0"/>
          <w:numId w:val="9"/>
        </w:numPr>
        <w:spacing w:line="240" w:lineRule="auto"/>
        <w:ind w:left="540" w:hanging="540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  <w:r w:rsidRPr="008860F2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บริษัทย่อยของบริษัทได้ทำสัญญาจ้างบริหารกับบริษัทที่เกี่ยวข้องกันแห่งหนึ่ง สัญญามีกำหนด 1 ปี เพื่อบริหารโครงการโรงแรมของบริษัทย่อยของบริษัท โดยต้องจ่ายค่าธรรมเนียมต่างๆ ตามที่ระบุไว้ในสัญญา</w:t>
      </w:r>
    </w:p>
    <w:p w14:paraId="312CEF28" w14:textId="77777777" w:rsidR="00FD4652" w:rsidRPr="008860F2" w:rsidRDefault="00FD4652" w:rsidP="00FD4652">
      <w:pPr>
        <w:pStyle w:val="ListParagraph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23DFA84D" w14:textId="77777777" w:rsidR="00FD4652" w:rsidRPr="008860F2" w:rsidRDefault="00FD4652" w:rsidP="005B6E63">
      <w:pPr>
        <w:pStyle w:val="ListParagraph"/>
        <w:widowControl w:val="0"/>
        <w:numPr>
          <w:ilvl w:val="0"/>
          <w:numId w:val="9"/>
        </w:numPr>
        <w:spacing w:line="240" w:lineRule="auto"/>
        <w:ind w:left="540" w:hanging="540"/>
        <w:rPr>
          <w:rFonts w:ascii="Angsana New" w:hAnsi="Angsana New"/>
          <w:snapToGrid w:val="0"/>
          <w:sz w:val="28"/>
          <w:szCs w:val="28"/>
          <w:lang w:eastAsia="th-TH"/>
        </w:rPr>
      </w:pPr>
      <w:r w:rsidRPr="008860F2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บริษัทย่อยของบริษัทได้ทำสัญญารับบริหารโครงการกับบริษัทที่เกี่ยวข้องกัน โดยมีกำหนดระยะเวลาและค่าบริการเป็นราคาที่ตกลงกันตามสัญญา</w:t>
      </w:r>
    </w:p>
    <w:p w14:paraId="64D59658" w14:textId="47D39696" w:rsidR="009758D5" w:rsidRPr="008860F2" w:rsidRDefault="009758D5">
      <w:pPr>
        <w:spacing w:line="240" w:lineRule="auto"/>
        <w:jc w:val="left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5B7FF220" w14:textId="4310568F" w:rsidR="009512A0" w:rsidRPr="008860F2" w:rsidRDefault="009512A0" w:rsidP="005B6E63">
      <w:pPr>
        <w:pStyle w:val="ListParagraph"/>
        <w:widowControl w:val="0"/>
        <w:numPr>
          <w:ilvl w:val="0"/>
          <w:numId w:val="9"/>
        </w:numPr>
        <w:spacing w:line="240" w:lineRule="auto"/>
        <w:ind w:left="540" w:hanging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 xml:space="preserve">GOLD 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ได้ทำสัญญาบริการกับการร่วมค้าแห่งหนึ่งสำหรับการให้บริการ</w:t>
      </w:r>
      <w:r w:rsidRPr="008860F2">
        <w:rPr>
          <w:rFonts w:ascii="Angsana New" w:hAnsi="Angsana New"/>
          <w:sz w:val="28"/>
          <w:szCs w:val="28"/>
          <w:cs/>
        </w:rPr>
        <w:t xml:space="preserve">บริหารโครงการ 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การก่อสร้างและ</w:t>
      </w:r>
      <w:r w:rsidRPr="008860F2">
        <w:rPr>
          <w:rFonts w:ascii="Angsana New" w:hAnsi="Angsana New"/>
          <w:sz w:val="28"/>
          <w:szCs w:val="28"/>
          <w:cs/>
        </w:rPr>
        <w:t>การ             อ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อกแบบรูปแบบโครงการ โดยคิดค่าบริการเป็นรายเดือนในอัตราที่</w:t>
      </w:r>
      <w:r w:rsidRPr="008860F2">
        <w:rPr>
          <w:rFonts w:ascii="Angsana New" w:hAnsi="Angsana New"/>
          <w:sz w:val="28"/>
          <w:szCs w:val="28"/>
          <w:cs/>
        </w:rPr>
        <w:t>ตกลงกันตามสัญญา</w:t>
      </w:r>
    </w:p>
    <w:p w14:paraId="5678A8F0" w14:textId="77777777" w:rsidR="009512A0" w:rsidRPr="008860F2" w:rsidRDefault="009512A0" w:rsidP="009512A0">
      <w:pPr>
        <w:pStyle w:val="NoSpacing"/>
        <w:rPr>
          <w:rFonts w:ascii="Angsana New" w:hAnsi="Angsana New"/>
          <w:sz w:val="28"/>
          <w:szCs w:val="28"/>
        </w:rPr>
      </w:pPr>
    </w:p>
    <w:p w14:paraId="6DF5EDEE" w14:textId="77777777" w:rsidR="00622986" w:rsidRPr="008860F2" w:rsidRDefault="009512A0" w:rsidP="005B6E63">
      <w:pPr>
        <w:pStyle w:val="ListParagraph"/>
        <w:widowControl w:val="0"/>
        <w:numPr>
          <w:ilvl w:val="0"/>
          <w:numId w:val="9"/>
        </w:numPr>
        <w:spacing w:line="240" w:lineRule="auto"/>
        <w:ind w:left="540" w:hanging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บริษัทย่อยของ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 xml:space="preserve">GOLD 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ได้เข้าทำสัญญากับบริษัทที่เกี่ยวข้องกันแห่งหนึ่ง บริษัทดังกล่าวจะให้บริการในด้านการบริหารโครงการอาคารพักอาศัยให้เช่าของบริษัทย่อยของ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>GOLD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และอนุญาตให้บริษัทย่อย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ของ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 xml:space="preserve">GOLD </w:t>
      </w:r>
      <w:r w:rsidRPr="008860F2">
        <w:rPr>
          <w:rFonts w:ascii="Angsana New" w:hAnsi="Angsana New"/>
          <w:sz w:val="28"/>
          <w:szCs w:val="28"/>
          <w:cs/>
        </w:rPr>
        <w:t>ใช้เครื่องหมายการค้า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สำหรับระยะเวลา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>10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ปี โดยเริ่ม</w:t>
      </w:r>
      <w:r w:rsidRPr="008860F2">
        <w:rPr>
          <w:rFonts w:ascii="Angsana New" w:hAnsi="Angsana New"/>
          <w:sz w:val="28"/>
          <w:szCs w:val="28"/>
          <w:cs/>
        </w:rPr>
        <w:t xml:space="preserve">ตั้งแต่เดือนกรกฎาคม </w:t>
      </w:r>
      <w:r w:rsidRPr="008860F2">
        <w:rPr>
          <w:rFonts w:ascii="Angsana New" w:hAnsi="Angsana New"/>
          <w:sz w:val="28"/>
          <w:szCs w:val="28"/>
        </w:rPr>
        <w:t xml:space="preserve">2546 </w:t>
      </w:r>
      <w:r w:rsidRPr="008860F2">
        <w:rPr>
          <w:rFonts w:ascii="Angsana New" w:hAnsi="Angsana New"/>
          <w:sz w:val="28"/>
          <w:szCs w:val="28"/>
          <w:cs/>
        </w:rPr>
        <w:t xml:space="preserve">และสิ้นสุดเดือนเมษายน </w:t>
      </w:r>
      <w:r w:rsidRPr="008860F2">
        <w:rPr>
          <w:rFonts w:ascii="Angsana New" w:hAnsi="Angsana New"/>
          <w:sz w:val="28"/>
          <w:szCs w:val="28"/>
        </w:rPr>
        <w:t xml:space="preserve">2557 </w:t>
      </w:r>
      <w:r w:rsidRPr="008860F2">
        <w:rPr>
          <w:rFonts w:ascii="Angsana New" w:hAnsi="Angsana New"/>
          <w:sz w:val="28"/>
          <w:szCs w:val="28"/>
          <w:cs/>
        </w:rPr>
        <w:t>ภายหลังสิ้นสุดสัญญา บริษัทย่อย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ของ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 xml:space="preserve">GOLD </w:t>
      </w:r>
      <w:r w:rsidRPr="008860F2">
        <w:rPr>
          <w:rFonts w:ascii="Angsana New" w:hAnsi="Angsana New"/>
          <w:sz w:val="28"/>
          <w:szCs w:val="28"/>
          <w:cs/>
        </w:rPr>
        <w:t xml:space="preserve">ได้ต่ออายุสัญญาทุกๆ </w:t>
      </w:r>
      <w:r w:rsidRPr="008860F2">
        <w:rPr>
          <w:rFonts w:ascii="Angsana New" w:hAnsi="Angsana New"/>
          <w:sz w:val="28"/>
          <w:szCs w:val="28"/>
        </w:rPr>
        <w:t xml:space="preserve">3 </w:t>
      </w:r>
      <w:r w:rsidRPr="008860F2">
        <w:rPr>
          <w:rFonts w:ascii="Angsana New" w:hAnsi="Angsana New"/>
          <w:sz w:val="28"/>
          <w:szCs w:val="28"/>
          <w:cs/>
        </w:rPr>
        <w:t xml:space="preserve">เดือน </w:t>
      </w:r>
    </w:p>
    <w:p w14:paraId="6B0C85F0" w14:textId="70F5AB79" w:rsidR="009512A0" w:rsidRPr="008860F2" w:rsidRDefault="009512A0" w:rsidP="005B6E63">
      <w:pPr>
        <w:pStyle w:val="ListParagraph"/>
        <w:widowControl w:val="0"/>
        <w:numPr>
          <w:ilvl w:val="0"/>
          <w:numId w:val="9"/>
        </w:numPr>
        <w:spacing w:line="240" w:lineRule="auto"/>
        <w:ind w:left="540" w:hanging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 xml:space="preserve">GOLD 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ได้เข้าทำสัญญากับบริษัทที่เกี่ยวข้องกันสองแห่งมีกำหนด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>10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ปี เริ่มตั้งแต่กุมภาพันธ์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 xml:space="preserve">2559 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และสามารถต่ออายุสัญญาได้อีกเป็นเวลา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>10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ปี บริษัทดังกล่าวจะให้บริการในด้านการบริหารงานโรงแรมของ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>GOLD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และอนุญาตให้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 xml:space="preserve"> GOLD 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ใช้เครื่องหมายการค้าโดยจะต้องจ่ายค่าธรรมเนียมต่าง ๆ ตามที่ระบุไว้ในสัญญา </w:t>
      </w:r>
    </w:p>
    <w:p w14:paraId="353DE582" w14:textId="77777777" w:rsidR="009758D5" w:rsidRPr="008860F2" w:rsidRDefault="009758D5" w:rsidP="009758D5">
      <w:pPr>
        <w:pStyle w:val="ListParagraph"/>
        <w:rPr>
          <w:rFonts w:ascii="Angsana New" w:hAnsi="Angsana New"/>
          <w:sz w:val="28"/>
          <w:szCs w:val="28"/>
        </w:rPr>
      </w:pPr>
    </w:p>
    <w:p w14:paraId="5A7B392E" w14:textId="2DE79DAF" w:rsidR="009512A0" w:rsidRPr="008860F2" w:rsidRDefault="009512A0" w:rsidP="005B6E63">
      <w:pPr>
        <w:pStyle w:val="ListParagraph"/>
        <w:widowControl w:val="0"/>
        <w:numPr>
          <w:ilvl w:val="0"/>
          <w:numId w:val="9"/>
        </w:numPr>
        <w:spacing w:line="240" w:lineRule="auto"/>
        <w:ind w:left="540" w:hanging="540"/>
        <w:rPr>
          <w:rFonts w:ascii="Angsana New" w:hAnsi="Angsana New"/>
          <w:snapToGrid w:val="0"/>
          <w:sz w:val="28"/>
          <w:szCs w:val="28"/>
          <w:lang w:eastAsia="th-TH"/>
        </w:rPr>
      </w:pP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บริษัทย่อยของ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>GOLD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 xml:space="preserve">ได้เข้าทำสัญญาบริหารโครงการกับบริษัทที่เกี่ยวข้องกันแห่งหนึ่ง สัญญามีกำหนด </w:t>
      </w:r>
      <w:r w:rsidRPr="008860F2">
        <w:rPr>
          <w:rFonts w:ascii="Angsana New" w:hAnsi="Angsana New"/>
          <w:sz w:val="28"/>
          <w:szCs w:val="28"/>
        </w:rPr>
        <w:t>20</w:t>
      </w:r>
      <w:r w:rsidRPr="008860F2">
        <w:rPr>
          <w:rFonts w:ascii="Angsana New" w:hAnsi="Angsana New"/>
          <w:sz w:val="28"/>
          <w:szCs w:val="28"/>
          <w:cs/>
        </w:rPr>
        <w:t xml:space="preserve"> ปี สิ้นสุดวันที่ </w:t>
      </w:r>
      <w:r w:rsidRPr="008860F2">
        <w:rPr>
          <w:rFonts w:ascii="Angsana New" w:hAnsi="Angsana New"/>
          <w:sz w:val="28"/>
          <w:szCs w:val="28"/>
        </w:rPr>
        <w:t xml:space="preserve">28 </w:t>
      </w:r>
      <w:r w:rsidRPr="008860F2">
        <w:rPr>
          <w:rFonts w:ascii="Angsana New" w:hAnsi="Angsana New"/>
          <w:sz w:val="28"/>
          <w:szCs w:val="28"/>
          <w:cs/>
        </w:rPr>
        <w:t xml:space="preserve">กรกฎาคม </w:t>
      </w:r>
      <w:r w:rsidRPr="008860F2">
        <w:rPr>
          <w:rFonts w:ascii="Angsana New" w:hAnsi="Angsana New"/>
          <w:sz w:val="28"/>
          <w:szCs w:val="28"/>
        </w:rPr>
        <w:t>2566</w:t>
      </w:r>
      <w:r w:rsidRPr="008860F2">
        <w:rPr>
          <w:rFonts w:ascii="Angsana New" w:hAnsi="Angsana New"/>
          <w:sz w:val="28"/>
          <w:szCs w:val="28"/>
          <w:cs/>
        </w:rPr>
        <w:t xml:space="preserve"> และสามารถต่ออายุสัญญาได้อีกเป็นเวลา </w:t>
      </w:r>
      <w:r w:rsidRPr="008860F2">
        <w:rPr>
          <w:rFonts w:ascii="Angsana New" w:hAnsi="Angsana New"/>
          <w:sz w:val="28"/>
          <w:szCs w:val="28"/>
        </w:rPr>
        <w:t>10</w:t>
      </w:r>
      <w:r w:rsidRPr="008860F2">
        <w:rPr>
          <w:rFonts w:ascii="Angsana New" w:hAnsi="Angsana New"/>
          <w:sz w:val="28"/>
          <w:szCs w:val="28"/>
          <w:cs/>
        </w:rPr>
        <w:t xml:space="preserve"> ปี บริษัทดังกล่าวจะให้บริการในด้านการบริหารโครงการอาคารพักอาศัยให้เช่าของบริษัทย่อยของ</w:t>
      </w:r>
      <w:r w:rsidRPr="008860F2">
        <w:rPr>
          <w:rFonts w:ascii="Angsana New" w:hAnsi="Angsana New"/>
          <w:sz w:val="28"/>
          <w:szCs w:val="28"/>
        </w:rPr>
        <w:t xml:space="preserve"> GOLD </w:t>
      </w:r>
      <w:r w:rsidRPr="008860F2">
        <w:rPr>
          <w:rFonts w:ascii="Angsana New" w:hAnsi="Angsana New"/>
          <w:sz w:val="28"/>
          <w:szCs w:val="28"/>
          <w:cs/>
        </w:rPr>
        <w:t>และอนุญาตให้ใช้เครื่องหมายการค้า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โดยจะต้องจ่ายค่าธรรมเนียมต่าง ๆ ตามที่ระบุไว้ในสัญญา</w:t>
      </w:r>
    </w:p>
    <w:p w14:paraId="69D83F95" w14:textId="32B33CB7" w:rsidR="00FD4652" w:rsidRPr="008860F2" w:rsidRDefault="00FD4652" w:rsidP="00FD4652">
      <w:pPr>
        <w:pStyle w:val="ListParagraph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15E76868" w14:textId="1B44D961" w:rsidR="009758D5" w:rsidRDefault="009512A0" w:rsidP="004D6A4E">
      <w:pPr>
        <w:pStyle w:val="ListParagraph"/>
        <w:widowControl w:val="0"/>
        <w:numPr>
          <w:ilvl w:val="0"/>
          <w:numId w:val="9"/>
        </w:numPr>
        <w:spacing w:line="240" w:lineRule="auto"/>
        <w:ind w:left="540" w:hanging="540"/>
        <w:jc w:val="left"/>
        <w:rPr>
          <w:rFonts w:ascii="Angsana New" w:hAnsi="Angsana New"/>
          <w:i/>
          <w:iCs/>
          <w:snapToGrid w:val="0"/>
          <w:sz w:val="28"/>
          <w:szCs w:val="28"/>
          <w:lang w:eastAsia="th-TH"/>
        </w:rPr>
      </w:pPr>
      <w:r w:rsidRPr="00EB06DC">
        <w:rPr>
          <w:rFonts w:ascii="Angsana New" w:hAnsi="Angsana New"/>
          <w:snapToGrid w:val="0"/>
          <w:sz w:val="28"/>
          <w:szCs w:val="28"/>
          <w:lang w:eastAsia="th-TH"/>
        </w:rPr>
        <w:t xml:space="preserve">GOLD </w:t>
      </w:r>
      <w:r w:rsidRPr="00EB06DC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และบริษัทย่อยของ </w:t>
      </w:r>
      <w:r w:rsidRPr="00EB06DC">
        <w:rPr>
          <w:rFonts w:ascii="Angsana New" w:hAnsi="Angsana New"/>
          <w:snapToGrid w:val="0"/>
          <w:sz w:val="28"/>
          <w:szCs w:val="28"/>
          <w:lang w:eastAsia="th-TH"/>
        </w:rPr>
        <w:t>GOLD</w:t>
      </w:r>
      <w:r w:rsidRPr="00EB06DC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ได้เข้าทำสัญญาจ้างบริหารกับบริษัทที่เกี่ยวข้องกันแห่งหนึ่ง สัญญามีกำหนด </w:t>
      </w:r>
      <w:r w:rsidRPr="00EB06DC">
        <w:rPr>
          <w:rFonts w:ascii="Angsana New" w:hAnsi="Angsana New"/>
          <w:snapToGrid w:val="0"/>
          <w:sz w:val="28"/>
          <w:szCs w:val="28"/>
          <w:lang w:eastAsia="th-TH"/>
        </w:rPr>
        <w:t xml:space="preserve">1 </w:t>
      </w:r>
      <w:r w:rsidRPr="00EB06DC">
        <w:rPr>
          <w:rFonts w:ascii="Angsana New" w:hAnsi="Angsana New"/>
          <w:snapToGrid w:val="0"/>
          <w:sz w:val="28"/>
          <w:szCs w:val="28"/>
          <w:cs/>
          <w:lang w:eastAsia="th-TH"/>
        </w:rPr>
        <w:t>ปี เพื่อบริหารโครงการโรงแรมของกลุ่มบริษัท</w:t>
      </w:r>
      <w:r w:rsidRPr="00EB06DC">
        <w:rPr>
          <w:rFonts w:ascii="Angsana New" w:hAnsi="Angsana New"/>
          <w:snapToGrid w:val="0"/>
          <w:sz w:val="28"/>
          <w:szCs w:val="28"/>
          <w:lang w:eastAsia="th-TH"/>
        </w:rPr>
        <w:t xml:space="preserve"> GOLD </w:t>
      </w:r>
      <w:r w:rsidRPr="00EB06DC">
        <w:rPr>
          <w:rFonts w:ascii="Angsana New" w:hAnsi="Angsana New"/>
          <w:snapToGrid w:val="0"/>
          <w:sz w:val="28"/>
          <w:szCs w:val="28"/>
          <w:cs/>
          <w:lang w:eastAsia="th-TH"/>
        </w:rPr>
        <w:t>โดยจะต้องจ่ายค่าธรรมเนียมต่างๆ ตามที่ระบุไว้ในสัญญา</w:t>
      </w:r>
    </w:p>
    <w:p w14:paraId="287A115B" w14:textId="77777777" w:rsidR="00EB06DC" w:rsidRPr="00EB06DC" w:rsidRDefault="00EB06DC" w:rsidP="00EB06DC">
      <w:pPr>
        <w:pStyle w:val="ListParagraph"/>
        <w:widowControl w:val="0"/>
        <w:spacing w:line="240" w:lineRule="auto"/>
        <w:ind w:left="540"/>
        <w:jc w:val="left"/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</w:pPr>
    </w:p>
    <w:p w14:paraId="59885B93" w14:textId="77A52773" w:rsidR="009512A0" w:rsidRPr="008860F2" w:rsidRDefault="009512A0" w:rsidP="00C47630">
      <w:pPr>
        <w:pStyle w:val="ListParagraph"/>
        <w:widowControl w:val="0"/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t>สัญญาเช่า</w:t>
      </w:r>
    </w:p>
    <w:p w14:paraId="5F2DFABB" w14:textId="77777777" w:rsidR="009512A0" w:rsidRPr="008860F2" w:rsidRDefault="009512A0" w:rsidP="009512A0">
      <w:pPr>
        <w:pStyle w:val="NoSpacing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01F8BA18" w14:textId="77777777" w:rsidR="009512A0" w:rsidRPr="008860F2" w:rsidRDefault="009512A0" w:rsidP="005B6E63">
      <w:pPr>
        <w:pStyle w:val="ListParagraph"/>
        <w:widowControl w:val="0"/>
        <w:numPr>
          <w:ilvl w:val="0"/>
          <w:numId w:val="9"/>
        </w:numPr>
        <w:spacing w:line="240" w:lineRule="auto"/>
        <w:ind w:left="540" w:hanging="540"/>
        <w:rPr>
          <w:rFonts w:ascii="Angsana New" w:hAnsi="Angsana New"/>
          <w:snapToGrid w:val="0"/>
          <w:sz w:val="28"/>
          <w:szCs w:val="28"/>
          <w:lang w:eastAsia="th-TH"/>
        </w:rPr>
      </w:pP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ในระหว่างปี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>2550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บริษัท โกลเด้นแลนด์ (เมย์แฟร์) จำกัด ซึ่งเป็นบริษัทย่อยของ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 xml:space="preserve"> GOLD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ได้เข้าทำสัญญาเช่ากับกองทุนรวมสิทธิการเช่าอสังหาริมทรัพย์โกลด์ (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>“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กองทุนรวม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>”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) ซึ่งเป็นบริษัทร่วมโดย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 xml:space="preserve"> GOLD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ได้เข้าถือหน่วยลงทุนในกองทุนรวมคิดเป็นสัดส่วนร้อยละ 33 ของหน่วยลงทุน ตามสัญญากองทุนรวมได้ตกลงเช่าที่ดินและอาคารในโครงการเมย์แฟร์แมริออท (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>“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โครงการ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>”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) ซึ่งเป็นโครงการที่พักและธุรกิจที่เกี่ยวข้องจากบริษัทย่อยเป็นระยะเวลา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 xml:space="preserve"> 30 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ปี ตั้งแต่วันที่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 xml:space="preserve">8 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พฤษภาคม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 xml:space="preserve">2550 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ถึงวันที่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 xml:space="preserve">7 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พฤษภาคม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 xml:space="preserve">2580 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เป็นจำนวนรวม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 xml:space="preserve">1,700 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ล้านบาท ซึ่งชำระในวันเริ่มสัญญาเช่าและชำระเพิ่มอีกจำนวน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 xml:space="preserve">259 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ล้านบาท ซึ่งชำระในวันเริ่มสัญญาเช่า เพื่อเป็นคำมั่นในการต่อสัญญาเช่าอีกเป็นระยะเวลา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 xml:space="preserve">30 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ปี ภายใต้สัญญาเช่ากองทุนรวมสามารถใช้สิทธิที่จะซื้อสินทรัพย์ที่เช่าในราคา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 xml:space="preserve">405 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ล้านบาท เมื่อครบกำหนดสัญญาเช่า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 xml:space="preserve">30 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ปีแรกหรือจำนวน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 xml:space="preserve">984 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ล้านบาท เมื่อครบกำหนดสัญญาเช่าในอีก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 xml:space="preserve">30 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ปีถัดไป บริษัทย่อยได้จำนองสินทรัพย์ที่ให้เช่าและจำนำหุ้นของบริษัท แกรนด์ เมย์แฟร์ จำกัด ที่ถือไว้ทั้งจำนวนให้แก่กองทุนรวม รวมทั้ง</w:t>
      </w:r>
      <w:r w:rsidR="00162B4C" w:rsidRPr="008860F2">
        <w:rPr>
          <w:rFonts w:ascii="Angsana New" w:hAnsi="Angsana New"/>
          <w:snapToGrid w:val="0"/>
          <w:sz w:val="28"/>
          <w:szCs w:val="28"/>
          <w:lang w:eastAsia="th-TH"/>
        </w:rPr>
        <w:t xml:space="preserve"> GOLD 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ค้ำประกันการปฏิบัติตามสัญญาดังกล่าวให้แก่กองทุนรวม</w:t>
      </w:r>
    </w:p>
    <w:p w14:paraId="275A9188" w14:textId="77777777" w:rsidR="00EB06DC" w:rsidRPr="008860F2" w:rsidRDefault="00EB06DC" w:rsidP="009512A0">
      <w:pPr>
        <w:pStyle w:val="NoSpacing"/>
        <w:rPr>
          <w:rFonts w:ascii="Angsana New" w:hAnsi="Angsana New"/>
          <w:sz w:val="28"/>
          <w:szCs w:val="28"/>
        </w:rPr>
      </w:pPr>
    </w:p>
    <w:p w14:paraId="4B10529D" w14:textId="4DCC2C37" w:rsidR="009758D5" w:rsidRDefault="009512A0" w:rsidP="009827C0">
      <w:pPr>
        <w:pStyle w:val="ListParagraph"/>
        <w:widowControl w:val="0"/>
        <w:numPr>
          <w:ilvl w:val="0"/>
          <w:numId w:val="9"/>
        </w:numPr>
        <w:spacing w:line="240" w:lineRule="auto"/>
        <w:ind w:left="540" w:hanging="540"/>
        <w:rPr>
          <w:rFonts w:ascii="Angsana New" w:hAnsi="Angsana New"/>
          <w:i/>
          <w:iCs/>
          <w:snapToGrid w:val="0"/>
          <w:sz w:val="28"/>
          <w:szCs w:val="28"/>
          <w:lang w:eastAsia="th-TH"/>
        </w:rPr>
      </w:pPr>
      <w:r w:rsidRPr="00EB06DC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ในระหว่างปี </w:t>
      </w:r>
      <w:r w:rsidRPr="00EB06DC">
        <w:rPr>
          <w:rFonts w:ascii="Angsana New" w:hAnsi="Angsana New"/>
          <w:snapToGrid w:val="0"/>
          <w:sz w:val="28"/>
          <w:szCs w:val="28"/>
          <w:lang w:eastAsia="th-TH"/>
        </w:rPr>
        <w:t>2550</w:t>
      </w:r>
      <w:r w:rsidRPr="00EB06DC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บริษัท แกรนด์ เมย์แฟร์ จำกัด ซึ่งเป็นบริษัทย่อยแห่งหนึ่งของบริษัทโกลเด้นแลนด์ (เมย์แฟร์) จำกัด ได้ทำสัญญากับกองทุนรวมสิทธิการเช่าอสังหาริมทรัพย์โกลด์เพื่อเช่าช่วงที่ดินและอาคาร และเช่าเฟอร์นิเจอร์และอุปกรณ์ของโครงการเมย์แฟร์ แมริออท </w:t>
      </w:r>
      <w:r w:rsidRPr="00EB06DC">
        <w:rPr>
          <w:rFonts w:ascii="Angsana New" w:hAnsi="Angsana New"/>
          <w:sz w:val="28"/>
          <w:szCs w:val="28"/>
          <w:cs/>
        </w:rPr>
        <w:t>(ดูหมายเหตุ (</w:t>
      </w:r>
      <w:r w:rsidR="00295123">
        <w:rPr>
          <w:rFonts w:ascii="Angsana New" w:hAnsi="Angsana New" w:hint="cs"/>
          <w:sz w:val="28"/>
          <w:szCs w:val="28"/>
          <w:cs/>
        </w:rPr>
        <w:t>ฐ</w:t>
      </w:r>
      <w:r w:rsidRPr="00EB06DC">
        <w:rPr>
          <w:rFonts w:ascii="Angsana New" w:hAnsi="Angsana New"/>
          <w:sz w:val="28"/>
          <w:szCs w:val="28"/>
          <w:cs/>
        </w:rPr>
        <w:t>) ก่อนหน้า) เป็นระยะเวลา</w:t>
      </w:r>
      <w:r w:rsidRPr="00EB06DC">
        <w:rPr>
          <w:rFonts w:ascii="Angsana New" w:hAnsi="Angsana New"/>
          <w:sz w:val="28"/>
          <w:szCs w:val="28"/>
        </w:rPr>
        <w:t xml:space="preserve"> 16</w:t>
      </w:r>
      <w:r w:rsidRPr="00EB06DC">
        <w:rPr>
          <w:rFonts w:ascii="Angsana New" w:hAnsi="Angsana New"/>
          <w:sz w:val="28"/>
          <w:szCs w:val="28"/>
          <w:cs/>
        </w:rPr>
        <w:t xml:space="preserve"> ปี ตั้งแต่วันที่ </w:t>
      </w:r>
      <w:r w:rsidRPr="00EB06DC">
        <w:rPr>
          <w:rFonts w:ascii="Angsana New" w:hAnsi="Angsana New"/>
          <w:sz w:val="28"/>
          <w:szCs w:val="28"/>
        </w:rPr>
        <w:t>8</w:t>
      </w:r>
      <w:r w:rsidRPr="00EB06DC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EB06DC">
        <w:rPr>
          <w:rFonts w:ascii="Angsana New" w:hAnsi="Angsana New"/>
          <w:sz w:val="28"/>
          <w:szCs w:val="28"/>
        </w:rPr>
        <w:t>2550</w:t>
      </w:r>
      <w:r w:rsidRPr="00EB06DC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EB06DC">
        <w:rPr>
          <w:rFonts w:ascii="Angsana New" w:hAnsi="Angsana New"/>
          <w:sz w:val="28"/>
          <w:szCs w:val="28"/>
        </w:rPr>
        <w:t>15</w:t>
      </w:r>
      <w:r w:rsidRPr="00EB06DC">
        <w:rPr>
          <w:rFonts w:ascii="Angsana New" w:hAnsi="Angsana New"/>
          <w:sz w:val="28"/>
          <w:szCs w:val="28"/>
          <w:cs/>
        </w:rPr>
        <w:t xml:space="preserve"> มีนาคม </w:t>
      </w:r>
      <w:r w:rsidRPr="00EB06DC">
        <w:rPr>
          <w:rFonts w:ascii="Angsana New" w:hAnsi="Angsana New"/>
          <w:sz w:val="28"/>
          <w:szCs w:val="28"/>
        </w:rPr>
        <w:t>2566</w:t>
      </w:r>
      <w:r w:rsidRPr="00EB06DC">
        <w:rPr>
          <w:rFonts w:ascii="Angsana New" w:hAnsi="Angsana New"/>
          <w:sz w:val="28"/>
          <w:szCs w:val="28"/>
          <w:cs/>
        </w:rPr>
        <w:t xml:space="preserve"> ทั้งนี้ กองทุนรวมสามารถใช้สิทธิต่ออายุสัญญาฉบับดังกล่าวได้อีกเป็นระยะเวลา </w:t>
      </w:r>
      <w:r w:rsidRPr="00EB06DC">
        <w:rPr>
          <w:rFonts w:ascii="Angsana New" w:hAnsi="Angsana New"/>
          <w:sz w:val="28"/>
          <w:szCs w:val="28"/>
        </w:rPr>
        <w:t xml:space="preserve">10 </w:t>
      </w:r>
      <w:r w:rsidRPr="00EB06DC">
        <w:rPr>
          <w:rFonts w:ascii="Angsana New" w:hAnsi="Angsana New"/>
          <w:sz w:val="28"/>
          <w:szCs w:val="28"/>
          <w:cs/>
        </w:rPr>
        <w:t xml:space="preserve">ปี ค่าเช่าจ่ายให้กองทุนรวมภายใต้สัญญาประกอบด้วยอัตราค่าเช่าคงที่เดือนละ </w:t>
      </w:r>
      <w:r w:rsidRPr="00EB06DC">
        <w:rPr>
          <w:rFonts w:ascii="Angsana New" w:hAnsi="Angsana New"/>
          <w:sz w:val="28"/>
          <w:szCs w:val="28"/>
        </w:rPr>
        <w:t xml:space="preserve">4 </w:t>
      </w:r>
      <w:r w:rsidRPr="00EB06DC">
        <w:rPr>
          <w:rFonts w:ascii="Angsana New" w:hAnsi="Angsana New"/>
          <w:sz w:val="28"/>
          <w:szCs w:val="28"/>
          <w:cs/>
        </w:rPr>
        <w:t xml:space="preserve">ล้านบาท และค่าเช่าแปรผันรายเดือนตามผลการดำเนินงานของบริษัท </w:t>
      </w:r>
      <w:r w:rsidR="000B3DA7">
        <w:rPr>
          <w:rFonts w:ascii="Angsana New" w:hAnsi="Angsana New"/>
          <w:sz w:val="28"/>
          <w:szCs w:val="28"/>
        </w:rPr>
        <w:br/>
      </w:r>
      <w:r w:rsidRPr="00EB06DC">
        <w:rPr>
          <w:rFonts w:ascii="Angsana New" w:hAnsi="Angsana New"/>
          <w:sz w:val="28"/>
          <w:szCs w:val="28"/>
          <w:cs/>
        </w:rPr>
        <w:t>แกรนด์ เมย์แฟร์ จำกัด</w:t>
      </w:r>
    </w:p>
    <w:p w14:paraId="2A3CEA85" w14:textId="77777777" w:rsidR="00EB06DC" w:rsidRPr="00EB06DC" w:rsidRDefault="00EB06DC" w:rsidP="00EB06DC">
      <w:pPr>
        <w:pStyle w:val="ListParagraph"/>
        <w:widowControl w:val="0"/>
        <w:spacing w:line="240" w:lineRule="auto"/>
        <w:ind w:left="540"/>
        <w:jc w:val="left"/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</w:pPr>
    </w:p>
    <w:p w14:paraId="02742508" w14:textId="77777777" w:rsidR="00DB7437" w:rsidRDefault="00DB7437">
      <w:pPr>
        <w:spacing w:line="240" w:lineRule="auto"/>
        <w:jc w:val="left"/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</w:pPr>
      <w:r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br w:type="page"/>
      </w:r>
    </w:p>
    <w:p w14:paraId="397FAB9E" w14:textId="2ABF2827" w:rsidR="009512A0" w:rsidRPr="008860F2" w:rsidRDefault="009512A0" w:rsidP="00C47630">
      <w:pPr>
        <w:pStyle w:val="ListParagraph"/>
        <w:widowControl w:val="0"/>
        <w:spacing w:line="240" w:lineRule="auto"/>
        <w:ind w:left="540"/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</w:pPr>
      <w:r w:rsidRPr="008860F2"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t>สัญญาแต่งตั้งผู้จัดการกองทรัสต์</w:t>
      </w:r>
    </w:p>
    <w:p w14:paraId="71E7A569" w14:textId="77777777" w:rsidR="009512A0" w:rsidRPr="008860F2" w:rsidRDefault="009512A0" w:rsidP="009512A0">
      <w:pPr>
        <w:pStyle w:val="NoSpacing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5EC1A541" w14:textId="77777777" w:rsidR="009512A0" w:rsidRPr="008860F2" w:rsidRDefault="009512A0" w:rsidP="005B6E63">
      <w:pPr>
        <w:pStyle w:val="ListParagraph"/>
        <w:widowControl w:val="0"/>
        <w:numPr>
          <w:ilvl w:val="0"/>
          <w:numId w:val="9"/>
        </w:numPr>
        <w:spacing w:line="240" w:lineRule="auto"/>
        <w:ind w:left="540" w:hanging="540"/>
        <w:rPr>
          <w:rFonts w:ascii="Angsana New" w:hAnsi="Angsana New"/>
          <w:snapToGrid w:val="0"/>
          <w:sz w:val="28"/>
          <w:szCs w:val="28"/>
          <w:lang w:eastAsia="th-TH"/>
        </w:rPr>
      </w:pP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ในเดือนมีนาคม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>2559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บริษัท ยูนิเวนเจอร์ รีท แมเนจเม้นท์ จำกัด ซึ่งเป็นบริษัทย่อยได้รับแต่งตั้งจากบริษัทหลักทรัพย์จัดการกองทุน กสิกรไทย จำกัด (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>“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ทรัสตี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>”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) ให้เป็นผู้จัดการกองทรัสต์ โดยได้รับค่าตอบแทนจากกองทรัสต์ ดังนี้ </w:t>
      </w:r>
    </w:p>
    <w:p w14:paraId="45ED8F0C" w14:textId="77777777" w:rsidR="009512A0" w:rsidRPr="008860F2" w:rsidRDefault="009512A0" w:rsidP="009512A0">
      <w:pPr>
        <w:pStyle w:val="NoSpacing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4595906F" w14:textId="77777777" w:rsidR="009512A0" w:rsidRPr="008860F2" w:rsidRDefault="009512A0" w:rsidP="00C47630">
      <w:pPr>
        <w:pStyle w:val="ListParagraph"/>
        <w:tabs>
          <w:tab w:val="left" w:pos="567"/>
          <w:tab w:val="left" w:pos="900"/>
          <w:tab w:val="left" w:pos="2160"/>
        </w:tabs>
        <w:ind w:left="1260" w:hanging="720"/>
        <w:rPr>
          <w:rFonts w:ascii="Angsana New" w:hAnsi="Angsana New"/>
          <w:spacing w:val="-6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(</w:t>
      </w:r>
      <w:r w:rsidRPr="008860F2">
        <w:rPr>
          <w:rFonts w:ascii="Angsana New" w:hAnsi="Angsana New"/>
          <w:sz w:val="28"/>
          <w:szCs w:val="28"/>
        </w:rPr>
        <w:t>1</w:t>
      </w:r>
      <w:r w:rsidRPr="008860F2">
        <w:rPr>
          <w:rFonts w:ascii="Angsana New" w:hAnsi="Angsana New"/>
          <w:sz w:val="28"/>
          <w:szCs w:val="28"/>
          <w:cs/>
        </w:rPr>
        <w:t>)</w:t>
      </w:r>
      <w:r w:rsidRPr="008860F2">
        <w:rPr>
          <w:rFonts w:ascii="Angsana New" w:hAnsi="Angsana New"/>
          <w:sz w:val="28"/>
          <w:szCs w:val="28"/>
        </w:rPr>
        <w:tab/>
      </w:r>
      <w:r w:rsidRPr="008860F2">
        <w:rPr>
          <w:rFonts w:ascii="Angsana New" w:hAnsi="Angsana New"/>
          <w:sz w:val="28"/>
          <w:szCs w:val="28"/>
        </w:rPr>
        <w:tab/>
      </w:r>
      <w:r w:rsidRPr="008860F2">
        <w:rPr>
          <w:rFonts w:ascii="Angsana New" w:hAnsi="Angsana New"/>
          <w:sz w:val="28"/>
          <w:szCs w:val="28"/>
          <w:cs/>
        </w:rPr>
        <w:t>ค่าธรรมเนียมอัตราพื้นฐานร้อยละ</w:t>
      </w:r>
      <w:r w:rsidRPr="008860F2">
        <w:rPr>
          <w:rFonts w:ascii="Angsana New" w:hAnsi="Angsana New"/>
          <w:sz w:val="28"/>
          <w:szCs w:val="28"/>
        </w:rPr>
        <w:t xml:space="preserve"> 0</w:t>
      </w:r>
      <w:r w:rsidRPr="008860F2">
        <w:rPr>
          <w:rFonts w:ascii="Angsana New" w:hAnsi="Angsana New"/>
          <w:sz w:val="28"/>
          <w:szCs w:val="28"/>
          <w:cs/>
        </w:rPr>
        <w:t>.</w:t>
      </w:r>
      <w:r w:rsidRPr="008860F2">
        <w:rPr>
          <w:rFonts w:ascii="Angsana New" w:hAnsi="Angsana New"/>
          <w:sz w:val="28"/>
          <w:szCs w:val="28"/>
        </w:rPr>
        <w:t xml:space="preserve">15 </w:t>
      </w:r>
      <w:r w:rsidRPr="008860F2">
        <w:rPr>
          <w:rFonts w:ascii="Angsana New" w:hAnsi="Angsana New"/>
          <w:sz w:val="28"/>
          <w:szCs w:val="28"/>
          <w:cs/>
        </w:rPr>
        <w:t xml:space="preserve">ของมูลค่าทรัพย์สินสุทธิ (ที่คำนวณก่อนหักค่าธรรมเนียมผันแปรของผู้จัดการกองทรัสต์) แต่ต้องไม่น้อยกว่าอัตราขั้นต่ำที่ </w:t>
      </w:r>
      <w:r w:rsidRPr="008860F2">
        <w:rPr>
          <w:rFonts w:ascii="Angsana New" w:hAnsi="Angsana New"/>
          <w:sz w:val="28"/>
          <w:szCs w:val="28"/>
        </w:rPr>
        <w:t>12</w:t>
      </w:r>
      <w:r w:rsidRPr="008860F2">
        <w:rPr>
          <w:rFonts w:ascii="Angsana New" w:hAnsi="Angsana New"/>
          <w:sz w:val="28"/>
          <w:szCs w:val="28"/>
          <w:cs/>
        </w:rPr>
        <w:t xml:space="preserve"> ล้านบาทต่อปี </w:t>
      </w:r>
      <w:r w:rsidRPr="008860F2">
        <w:rPr>
          <w:rFonts w:ascii="Angsana New" w:hAnsi="Angsana New"/>
          <w:spacing w:val="-6"/>
          <w:sz w:val="28"/>
          <w:szCs w:val="28"/>
          <w:cs/>
        </w:rPr>
        <w:t>โดยชำระเป็นรายเดือน</w:t>
      </w:r>
    </w:p>
    <w:p w14:paraId="15D2BA55" w14:textId="77777777" w:rsidR="00BF4C32" w:rsidRPr="008860F2" w:rsidRDefault="00BF4C32" w:rsidP="009512A0">
      <w:pPr>
        <w:pStyle w:val="NoSpacing"/>
        <w:rPr>
          <w:rFonts w:ascii="Angsana New" w:hAnsi="Angsana New"/>
          <w:sz w:val="28"/>
          <w:szCs w:val="28"/>
        </w:rPr>
      </w:pPr>
    </w:p>
    <w:p w14:paraId="504317B5" w14:textId="77777777" w:rsidR="009512A0" w:rsidRPr="008860F2" w:rsidRDefault="009512A0" w:rsidP="00C47630">
      <w:pPr>
        <w:pStyle w:val="ListParagraph"/>
        <w:tabs>
          <w:tab w:val="left" w:pos="567"/>
          <w:tab w:val="left" w:pos="900"/>
          <w:tab w:val="left" w:pos="2160"/>
        </w:tabs>
        <w:ind w:left="1260" w:hanging="720"/>
        <w:rPr>
          <w:rFonts w:ascii="Angsana New" w:hAnsi="Angsana New"/>
          <w:spacing w:val="-6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(</w:t>
      </w:r>
      <w:r w:rsidRPr="008860F2">
        <w:rPr>
          <w:rFonts w:ascii="Angsana New" w:hAnsi="Angsana New"/>
          <w:sz w:val="28"/>
          <w:szCs w:val="28"/>
        </w:rPr>
        <w:t>2</w:t>
      </w:r>
      <w:r w:rsidRPr="008860F2">
        <w:rPr>
          <w:rFonts w:ascii="Angsana New" w:hAnsi="Angsana New"/>
          <w:sz w:val="28"/>
          <w:szCs w:val="28"/>
          <w:cs/>
        </w:rPr>
        <w:t>)</w:t>
      </w:r>
      <w:r w:rsidRPr="008860F2">
        <w:rPr>
          <w:rFonts w:ascii="Angsana New" w:hAnsi="Angsana New"/>
          <w:sz w:val="28"/>
          <w:szCs w:val="28"/>
        </w:rPr>
        <w:tab/>
      </w:r>
      <w:r w:rsidRPr="008860F2">
        <w:rPr>
          <w:rFonts w:ascii="Angsana New" w:hAnsi="Angsana New"/>
          <w:sz w:val="28"/>
          <w:szCs w:val="28"/>
        </w:rPr>
        <w:tab/>
      </w:r>
      <w:r w:rsidRPr="008860F2">
        <w:rPr>
          <w:rFonts w:ascii="Angsana New" w:hAnsi="Angsana New"/>
          <w:sz w:val="28"/>
          <w:szCs w:val="28"/>
          <w:cs/>
        </w:rPr>
        <w:t xml:space="preserve">ค่าธรรมเนียมผันแปรร้อยละ </w:t>
      </w:r>
      <w:r w:rsidRPr="008860F2">
        <w:rPr>
          <w:rFonts w:ascii="Angsana New" w:hAnsi="Angsana New"/>
          <w:sz w:val="28"/>
          <w:szCs w:val="28"/>
        </w:rPr>
        <w:t>0</w:t>
      </w:r>
      <w:r w:rsidRPr="008860F2">
        <w:rPr>
          <w:rFonts w:ascii="Angsana New" w:hAnsi="Angsana New"/>
          <w:sz w:val="28"/>
          <w:szCs w:val="28"/>
          <w:cs/>
        </w:rPr>
        <w:t>.</w:t>
      </w:r>
      <w:r w:rsidRPr="008860F2">
        <w:rPr>
          <w:rFonts w:ascii="Angsana New" w:hAnsi="Angsana New"/>
          <w:sz w:val="28"/>
          <w:szCs w:val="28"/>
        </w:rPr>
        <w:t>7</w:t>
      </w:r>
      <w:r w:rsidRPr="008860F2">
        <w:rPr>
          <w:rFonts w:ascii="Angsana New" w:hAnsi="Angsana New"/>
          <w:sz w:val="28"/>
          <w:szCs w:val="28"/>
          <w:cs/>
        </w:rPr>
        <w:t xml:space="preserve"> ของรายได้จากการลงทุนสุทธิหลังปรับปรุงแล้ว </w:t>
      </w:r>
      <w:r w:rsidRPr="008860F2">
        <w:rPr>
          <w:rFonts w:ascii="Angsana New" w:hAnsi="Angsana New"/>
          <w:spacing w:val="-6"/>
          <w:sz w:val="28"/>
          <w:szCs w:val="28"/>
          <w:cs/>
        </w:rPr>
        <w:t>โดยชำระเป็นรายไตรมาส</w:t>
      </w:r>
    </w:p>
    <w:p w14:paraId="38F169E0" w14:textId="77777777" w:rsidR="009512A0" w:rsidRPr="008860F2" w:rsidRDefault="009512A0" w:rsidP="009512A0">
      <w:pPr>
        <w:pStyle w:val="NoSpacing"/>
        <w:rPr>
          <w:rFonts w:ascii="Angsana New" w:hAnsi="Angsana New"/>
          <w:sz w:val="28"/>
          <w:szCs w:val="28"/>
        </w:rPr>
      </w:pPr>
    </w:p>
    <w:p w14:paraId="2077782A" w14:textId="77777777" w:rsidR="009512A0" w:rsidRPr="008860F2" w:rsidRDefault="009512A0" w:rsidP="009512A0">
      <w:pPr>
        <w:tabs>
          <w:tab w:val="left" w:pos="900"/>
          <w:tab w:val="left" w:pos="1260"/>
          <w:tab w:val="left" w:pos="2160"/>
        </w:tabs>
        <w:ind w:left="1260"/>
        <w:rPr>
          <w:rFonts w:ascii="Angsana New" w:hAnsi="Angsana New"/>
          <w:sz w:val="28"/>
          <w:szCs w:val="28"/>
          <w:cs/>
        </w:rPr>
      </w:pPr>
      <w:r w:rsidRPr="008860F2">
        <w:rPr>
          <w:rFonts w:ascii="Angsana New" w:hAnsi="Angsana New"/>
          <w:sz w:val="28"/>
          <w:szCs w:val="28"/>
          <w:cs/>
        </w:rPr>
        <w:t>ทั้งนี้ รายได้จากการลงทุนสุทธิหลังปรับปรุงแล้ว หมายถึง รายได้สุทธิของอสังหาริมทรัพย์บวกดอกเบี้ยรับจากเงินฝากธนาคารและหักค่าใช้จ่ายของกองทรัสต์ แต่ไม่รวมถึงค่าธรรมเนียมผันแปรของผู้จัดการกองทรัสต์ ค่าใช้จ่ายในการออกและเสนอขายหน่วยทรัสต์ตัดจำหน่าย และปรับปรุงด้วยรายการที่มิได้จ่ายเป็นเงินสดจากค่าเช่าพื้นที่อาคารและรายการที่มิได้รับเป็นเงินสดจากรายได้ค่าเช่าและบริการ</w:t>
      </w:r>
    </w:p>
    <w:p w14:paraId="2249A92B" w14:textId="77777777" w:rsidR="00846694" w:rsidRPr="008860F2" w:rsidRDefault="00846694" w:rsidP="009512A0">
      <w:pPr>
        <w:pStyle w:val="ListParagraph"/>
        <w:widowControl w:val="0"/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napToGrid w:val="0"/>
          <w:sz w:val="28"/>
          <w:szCs w:val="28"/>
          <w:lang w:eastAsia="th-TH"/>
        </w:rPr>
      </w:pPr>
    </w:p>
    <w:p w14:paraId="7EEB9C27" w14:textId="77777777" w:rsidR="009512A0" w:rsidRPr="008860F2" w:rsidRDefault="009512A0" w:rsidP="00C47630">
      <w:pPr>
        <w:pStyle w:val="ListParagraph"/>
        <w:widowControl w:val="0"/>
        <w:spacing w:line="240" w:lineRule="auto"/>
        <w:ind w:left="540"/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</w:pPr>
      <w:r w:rsidRPr="008860F2"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t>สัญญาแต่งตั้งผู้บริหารอสังหาริมทรัพย์</w:t>
      </w:r>
    </w:p>
    <w:p w14:paraId="2FD27396" w14:textId="77777777" w:rsidR="009512A0" w:rsidRPr="008860F2" w:rsidRDefault="009512A0" w:rsidP="009512A0">
      <w:pPr>
        <w:tabs>
          <w:tab w:val="left" w:pos="1260"/>
          <w:tab w:val="left" w:pos="2160"/>
        </w:tabs>
        <w:rPr>
          <w:rFonts w:ascii="Angsana New" w:hAnsi="Angsana New"/>
          <w:sz w:val="28"/>
          <w:szCs w:val="28"/>
          <w:cs/>
        </w:rPr>
      </w:pPr>
    </w:p>
    <w:p w14:paraId="37A91F3A" w14:textId="77777777" w:rsidR="009512A0" w:rsidRPr="008860F2" w:rsidRDefault="009512A0" w:rsidP="005B6E63">
      <w:pPr>
        <w:pStyle w:val="ListParagraph"/>
        <w:widowControl w:val="0"/>
        <w:numPr>
          <w:ilvl w:val="0"/>
          <w:numId w:val="9"/>
        </w:numPr>
        <w:spacing w:line="240" w:lineRule="auto"/>
        <w:ind w:left="540" w:hanging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ใน</w:t>
      </w:r>
      <w:r w:rsidRPr="008860F2">
        <w:rPr>
          <w:rFonts w:ascii="Angsana New" w:hAnsi="Angsana New"/>
          <w:sz w:val="28"/>
          <w:szCs w:val="28"/>
          <w:cs/>
        </w:rPr>
        <w:t xml:space="preserve">เดือนมีนาคม </w:t>
      </w:r>
      <w:r w:rsidRPr="008860F2">
        <w:rPr>
          <w:rFonts w:ascii="Angsana New" w:hAnsi="Angsana New"/>
          <w:sz w:val="28"/>
          <w:szCs w:val="28"/>
        </w:rPr>
        <w:t xml:space="preserve">2559 </w:t>
      </w:r>
      <w:r w:rsidRPr="008860F2">
        <w:rPr>
          <w:rFonts w:ascii="Angsana New" w:hAnsi="Angsana New"/>
          <w:sz w:val="28"/>
          <w:szCs w:val="28"/>
          <w:cs/>
        </w:rPr>
        <w:t xml:space="preserve">บริษัทนอร์ท สาธร เรียลตี้ จำกัด ซึ่งเป็นบริษัทย่อยของ </w:t>
      </w:r>
      <w:r w:rsidRPr="008860F2">
        <w:rPr>
          <w:rFonts w:ascii="Angsana New" w:hAnsi="Angsana New"/>
          <w:sz w:val="28"/>
          <w:szCs w:val="28"/>
        </w:rPr>
        <w:t>GOLD</w:t>
      </w:r>
      <w:r w:rsidRPr="008860F2">
        <w:rPr>
          <w:rFonts w:ascii="Angsana New" w:hAnsi="Angsana New"/>
          <w:sz w:val="28"/>
          <w:szCs w:val="28"/>
          <w:cs/>
        </w:rPr>
        <w:t xml:space="preserve"> ได้รับแต่งตั้งจากกองทรัสต์ซึ่งเป็นบริษัทร่วมของบริษัทให้เป็นผู้บริหารอสังหาริมทรัพย์ โดย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ได้รับ</w:t>
      </w:r>
      <w:r w:rsidRPr="008860F2">
        <w:rPr>
          <w:rFonts w:ascii="Angsana New" w:hAnsi="Angsana New"/>
          <w:sz w:val="28"/>
          <w:szCs w:val="28"/>
          <w:cs/>
        </w:rPr>
        <w:t xml:space="preserve">ค่าตอบแทนจากกองทรัสต์ ดังนี้ </w:t>
      </w:r>
    </w:p>
    <w:p w14:paraId="6E1FD6D3" w14:textId="77777777" w:rsidR="009512A0" w:rsidRPr="008860F2" w:rsidRDefault="009512A0" w:rsidP="009512A0">
      <w:pPr>
        <w:pStyle w:val="ListParagraph"/>
        <w:ind w:left="540" w:right="-27"/>
        <w:rPr>
          <w:rFonts w:ascii="Angsana New" w:hAnsi="Angsana New"/>
          <w:sz w:val="28"/>
          <w:szCs w:val="28"/>
        </w:rPr>
      </w:pPr>
    </w:p>
    <w:p w14:paraId="568145ED" w14:textId="77777777" w:rsidR="009512A0" w:rsidRPr="008860F2" w:rsidRDefault="009512A0" w:rsidP="005B6E63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line="240" w:lineRule="auto"/>
        <w:ind w:left="1260" w:hanging="720"/>
        <w:textAlignment w:val="baseline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ค่าธรรมเนียมพื้นฐานในการจัดการทรัพย์สิน ประมาณ </w:t>
      </w:r>
      <w:r w:rsidRPr="008860F2">
        <w:rPr>
          <w:rFonts w:ascii="Angsana New" w:hAnsi="Angsana New"/>
          <w:sz w:val="28"/>
          <w:szCs w:val="28"/>
        </w:rPr>
        <w:t>15</w:t>
      </w:r>
      <w:r w:rsidRPr="008860F2">
        <w:rPr>
          <w:rFonts w:ascii="Angsana New" w:hAnsi="Angsana New"/>
          <w:sz w:val="28"/>
          <w:szCs w:val="28"/>
          <w:cs/>
        </w:rPr>
        <w:t xml:space="preserve"> - </w:t>
      </w:r>
      <w:r w:rsidRPr="008860F2">
        <w:rPr>
          <w:rFonts w:ascii="Angsana New" w:hAnsi="Angsana New"/>
          <w:sz w:val="28"/>
          <w:szCs w:val="28"/>
        </w:rPr>
        <w:t>33</w:t>
      </w:r>
      <w:r w:rsidRPr="008860F2">
        <w:rPr>
          <w:rFonts w:ascii="Angsana New" w:hAnsi="Angsana New"/>
          <w:sz w:val="28"/>
          <w:szCs w:val="28"/>
          <w:cs/>
        </w:rPr>
        <w:t xml:space="preserve"> ล้านบาทต่อปี สำหรับโครงการปาร์คเวนเชอร์ อีโคเพล็กซ์ และประมาณ </w:t>
      </w:r>
      <w:r w:rsidRPr="008860F2">
        <w:rPr>
          <w:rFonts w:ascii="Angsana New" w:hAnsi="Angsana New"/>
          <w:sz w:val="28"/>
          <w:szCs w:val="28"/>
        </w:rPr>
        <w:t>19</w:t>
      </w:r>
      <w:r w:rsidRPr="008860F2">
        <w:rPr>
          <w:rFonts w:ascii="Angsana New" w:hAnsi="Angsana New"/>
          <w:sz w:val="28"/>
          <w:szCs w:val="28"/>
          <w:cs/>
        </w:rPr>
        <w:t xml:space="preserve"> - </w:t>
      </w:r>
      <w:r w:rsidRPr="008860F2">
        <w:rPr>
          <w:rFonts w:ascii="Angsana New" w:hAnsi="Angsana New"/>
          <w:sz w:val="28"/>
          <w:szCs w:val="28"/>
        </w:rPr>
        <w:t>45</w:t>
      </w:r>
      <w:r w:rsidRPr="008860F2">
        <w:rPr>
          <w:rFonts w:ascii="Angsana New" w:hAnsi="Angsana New"/>
          <w:sz w:val="28"/>
          <w:szCs w:val="28"/>
          <w:cs/>
        </w:rPr>
        <w:t xml:space="preserve"> ล้านบาทต่อปี สำหรับ</w:t>
      </w:r>
      <w:r w:rsidRPr="008860F2">
        <w:rPr>
          <w:rFonts w:ascii="Angsana New" w:eastAsia="Calibri" w:hAnsi="Angsana New"/>
          <w:sz w:val="28"/>
          <w:szCs w:val="28"/>
          <w:cs/>
        </w:rPr>
        <w:t xml:space="preserve">โครงการสาทร สแควร์ </w:t>
      </w:r>
      <w:r w:rsidRPr="008860F2">
        <w:rPr>
          <w:rFonts w:ascii="Angsana New" w:hAnsi="Angsana New"/>
          <w:sz w:val="28"/>
          <w:szCs w:val="28"/>
          <w:cs/>
        </w:rPr>
        <w:t>โดยคิดในอัตราคงที่</w:t>
      </w:r>
      <w:r w:rsidRPr="008860F2">
        <w:rPr>
          <w:rFonts w:ascii="Angsana New" w:hAnsi="Angsana New"/>
          <w:sz w:val="28"/>
          <w:szCs w:val="28"/>
        </w:rPr>
        <w:br/>
      </w:r>
      <w:r w:rsidRPr="008860F2">
        <w:rPr>
          <w:rFonts w:ascii="Angsana New" w:hAnsi="Angsana New"/>
          <w:sz w:val="28"/>
          <w:szCs w:val="28"/>
          <w:cs/>
        </w:rPr>
        <w:t>ที่แตกต่างกันในแต่ละปีตามที่กำหนดในสัญญาแต่งตั้งผู้บริหารอสังหาริมทรัพย์ โดยชำระเป็นรายเดือน</w:t>
      </w:r>
    </w:p>
    <w:p w14:paraId="252942AD" w14:textId="77777777" w:rsidR="000F723F" w:rsidRPr="008860F2" w:rsidRDefault="000F723F" w:rsidP="009512A0">
      <w:pPr>
        <w:pStyle w:val="NoSpacing"/>
        <w:rPr>
          <w:rFonts w:ascii="Angsana New" w:hAnsi="Angsana New"/>
          <w:sz w:val="28"/>
          <w:szCs w:val="28"/>
        </w:rPr>
      </w:pPr>
    </w:p>
    <w:p w14:paraId="74381BC7" w14:textId="4461FEC7" w:rsidR="001E0670" w:rsidRDefault="009512A0" w:rsidP="009827C0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line="240" w:lineRule="auto"/>
        <w:ind w:left="1260" w:hanging="720"/>
        <w:textAlignment w:val="baseline"/>
        <w:rPr>
          <w:rFonts w:ascii="Angsana New" w:hAnsi="Angsana New"/>
          <w:i/>
          <w:iCs/>
          <w:snapToGrid w:val="0"/>
          <w:sz w:val="28"/>
          <w:szCs w:val="28"/>
          <w:lang w:eastAsia="th-TH"/>
        </w:rPr>
      </w:pPr>
      <w:r w:rsidRPr="000F723F">
        <w:rPr>
          <w:rFonts w:ascii="Angsana New" w:hAnsi="Angsana New"/>
          <w:sz w:val="28"/>
          <w:szCs w:val="28"/>
          <w:cs/>
        </w:rPr>
        <w:t>ค่าธรรมเนียมผันแปรในการจัดการทรัพย์สินสำหรับโครงการปาร์คเวนเชอร์ อีโคเพล็กซ์ในปีที่</w:t>
      </w:r>
      <w:r w:rsidRPr="000F723F">
        <w:rPr>
          <w:rFonts w:ascii="Angsana New" w:hAnsi="Angsana New"/>
          <w:sz w:val="28"/>
          <w:szCs w:val="28"/>
        </w:rPr>
        <w:t xml:space="preserve"> 1</w:t>
      </w:r>
      <w:r w:rsidR="00C34B28">
        <w:rPr>
          <w:rFonts w:ascii="Angsana New" w:hAnsi="Angsana New"/>
          <w:sz w:val="28"/>
          <w:szCs w:val="28"/>
        </w:rPr>
        <w:t xml:space="preserve"> </w:t>
      </w:r>
      <w:r w:rsidRPr="000F723F">
        <w:rPr>
          <w:rFonts w:ascii="Angsana New" w:hAnsi="Angsana New"/>
          <w:sz w:val="28"/>
          <w:szCs w:val="28"/>
          <w:cs/>
        </w:rPr>
        <w:t>-</w:t>
      </w:r>
      <w:r w:rsidR="00C34B28">
        <w:rPr>
          <w:rFonts w:ascii="Angsana New" w:hAnsi="Angsana New" w:hint="cs"/>
          <w:sz w:val="28"/>
          <w:szCs w:val="28"/>
          <w:cs/>
        </w:rPr>
        <w:t xml:space="preserve"> </w:t>
      </w:r>
      <w:r w:rsidRPr="000F723F">
        <w:rPr>
          <w:rFonts w:ascii="Angsana New" w:hAnsi="Angsana New"/>
          <w:sz w:val="28"/>
          <w:szCs w:val="28"/>
        </w:rPr>
        <w:t>3 </w:t>
      </w:r>
      <w:r w:rsidRPr="000F723F">
        <w:rPr>
          <w:rFonts w:ascii="Angsana New" w:hAnsi="Angsana New"/>
          <w:sz w:val="28"/>
          <w:szCs w:val="28"/>
          <w:cs/>
        </w:rPr>
        <w:t>คิดในอัตราร้อยละ</w:t>
      </w:r>
      <w:r w:rsidRPr="000F723F">
        <w:rPr>
          <w:rFonts w:ascii="Angsana New" w:hAnsi="Angsana New"/>
          <w:sz w:val="28"/>
          <w:szCs w:val="28"/>
        </w:rPr>
        <w:t> 3</w:t>
      </w:r>
      <w:r w:rsidRPr="000F723F">
        <w:rPr>
          <w:rFonts w:ascii="Angsana New" w:hAnsi="Angsana New"/>
          <w:sz w:val="28"/>
          <w:szCs w:val="28"/>
          <w:cs/>
        </w:rPr>
        <w:t>.</w:t>
      </w:r>
      <w:r w:rsidRPr="000F723F">
        <w:rPr>
          <w:rFonts w:ascii="Angsana New" w:hAnsi="Angsana New"/>
          <w:sz w:val="28"/>
          <w:szCs w:val="28"/>
        </w:rPr>
        <w:t>50 </w:t>
      </w:r>
      <w:r w:rsidRPr="000F723F">
        <w:rPr>
          <w:rFonts w:ascii="Angsana New" w:hAnsi="Angsana New"/>
          <w:sz w:val="28"/>
          <w:szCs w:val="28"/>
          <w:cs/>
        </w:rPr>
        <w:t>-</w:t>
      </w:r>
      <w:r w:rsidRPr="000F723F">
        <w:rPr>
          <w:rFonts w:ascii="Angsana New" w:hAnsi="Angsana New"/>
          <w:sz w:val="28"/>
          <w:szCs w:val="28"/>
        </w:rPr>
        <w:t> 4</w:t>
      </w:r>
      <w:r w:rsidRPr="000F723F">
        <w:rPr>
          <w:rFonts w:ascii="Angsana New" w:hAnsi="Angsana New"/>
          <w:sz w:val="28"/>
          <w:szCs w:val="28"/>
          <w:cs/>
        </w:rPr>
        <w:t>.</w:t>
      </w:r>
      <w:r w:rsidRPr="000F723F">
        <w:rPr>
          <w:rFonts w:ascii="Angsana New" w:hAnsi="Angsana New"/>
          <w:sz w:val="28"/>
          <w:szCs w:val="28"/>
        </w:rPr>
        <w:t>75 </w:t>
      </w:r>
      <w:r w:rsidRPr="000F723F">
        <w:rPr>
          <w:rFonts w:ascii="Angsana New" w:hAnsi="Angsana New"/>
          <w:sz w:val="28"/>
          <w:szCs w:val="28"/>
          <w:cs/>
        </w:rPr>
        <w:t>ต่อปี และตั้งแต่ปีที่</w:t>
      </w:r>
      <w:r w:rsidRPr="000F723F">
        <w:rPr>
          <w:rFonts w:ascii="Angsana New" w:hAnsi="Angsana New"/>
          <w:sz w:val="28"/>
          <w:szCs w:val="28"/>
        </w:rPr>
        <w:t> 4 </w:t>
      </w:r>
      <w:r w:rsidRPr="000F723F">
        <w:rPr>
          <w:rFonts w:ascii="Angsana New" w:hAnsi="Angsana New"/>
          <w:sz w:val="28"/>
          <w:szCs w:val="28"/>
          <w:cs/>
        </w:rPr>
        <w:t>เป็นต้นไป คิดในอัตราร้อยละ</w:t>
      </w:r>
      <w:r w:rsidRPr="000F723F">
        <w:rPr>
          <w:rFonts w:ascii="Angsana New" w:hAnsi="Angsana New"/>
          <w:sz w:val="28"/>
          <w:szCs w:val="28"/>
        </w:rPr>
        <w:t> 6</w:t>
      </w:r>
      <w:r w:rsidRPr="000F723F">
        <w:rPr>
          <w:rFonts w:ascii="Angsana New" w:hAnsi="Angsana New"/>
          <w:sz w:val="28"/>
          <w:szCs w:val="28"/>
          <w:cs/>
        </w:rPr>
        <w:t>.</w:t>
      </w:r>
      <w:r w:rsidRPr="000F723F">
        <w:rPr>
          <w:rFonts w:ascii="Angsana New" w:hAnsi="Angsana New"/>
          <w:sz w:val="28"/>
          <w:szCs w:val="28"/>
        </w:rPr>
        <w:t>20 </w:t>
      </w:r>
      <w:r w:rsidRPr="000F723F">
        <w:rPr>
          <w:rFonts w:ascii="Angsana New" w:hAnsi="Angsana New"/>
          <w:sz w:val="28"/>
          <w:szCs w:val="28"/>
          <w:cs/>
        </w:rPr>
        <w:t>ต่อปี และสำหรับโครงการสาทร สแควร์ในปีที่</w:t>
      </w:r>
      <w:r w:rsidRPr="000F723F">
        <w:rPr>
          <w:rFonts w:ascii="Angsana New" w:hAnsi="Angsana New"/>
          <w:sz w:val="28"/>
          <w:szCs w:val="28"/>
        </w:rPr>
        <w:t> 1 </w:t>
      </w:r>
      <w:r w:rsidRPr="000F723F">
        <w:rPr>
          <w:rFonts w:ascii="Angsana New" w:hAnsi="Angsana New"/>
          <w:sz w:val="28"/>
          <w:szCs w:val="28"/>
          <w:cs/>
        </w:rPr>
        <w:t>-</w:t>
      </w:r>
      <w:r w:rsidRPr="000F723F">
        <w:rPr>
          <w:rFonts w:ascii="Angsana New" w:hAnsi="Angsana New"/>
          <w:sz w:val="28"/>
          <w:szCs w:val="28"/>
        </w:rPr>
        <w:t> 3 </w:t>
      </w:r>
      <w:r w:rsidRPr="000F723F">
        <w:rPr>
          <w:rFonts w:ascii="Angsana New" w:hAnsi="Angsana New"/>
          <w:sz w:val="28"/>
          <w:szCs w:val="28"/>
          <w:cs/>
        </w:rPr>
        <w:t>คิดในอัตราร้อยละ</w:t>
      </w:r>
      <w:r w:rsidRPr="000F723F">
        <w:rPr>
          <w:rFonts w:ascii="Angsana New" w:hAnsi="Angsana New"/>
          <w:sz w:val="28"/>
          <w:szCs w:val="28"/>
        </w:rPr>
        <w:t> 1</w:t>
      </w:r>
      <w:r w:rsidRPr="000F723F">
        <w:rPr>
          <w:rFonts w:ascii="Angsana New" w:hAnsi="Angsana New"/>
          <w:sz w:val="28"/>
          <w:szCs w:val="28"/>
          <w:cs/>
        </w:rPr>
        <w:t>.</w:t>
      </w:r>
      <w:r w:rsidRPr="000F723F">
        <w:rPr>
          <w:rFonts w:ascii="Angsana New" w:hAnsi="Angsana New"/>
          <w:sz w:val="28"/>
          <w:szCs w:val="28"/>
        </w:rPr>
        <w:t>55 </w:t>
      </w:r>
      <w:r w:rsidRPr="000F723F">
        <w:rPr>
          <w:rFonts w:ascii="Angsana New" w:hAnsi="Angsana New"/>
          <w:sz w:val="28"/>
          <w:szCs w:val="28"/>
          <w:cs/>
        </w:rPr>
        <w:t>-</w:t>
      </w:r>
      <w:r w:rsidRPr="000F723F">
        <w:rPr>
          <w:rFonts w:ascii="Angsana New" w:hAnsi="Angsana New"/>
          <w:sz w:val="28"/>
          <w:szCs w:val="28"/>
        </w:rPr>
        <w:t> 3</w:t>
      </w:r>
      <w:r w:rsidRPr="000F723F">
        <w:rPr>
          <w:rFonts w:ascii="Angsana New" w:hAnsi="Angsana New"/>
          <w:sz w:val="28"/>
          <w:szCs w:val="28"/>
          <w:cs/>
        </w:rPr>
        <w:t>.</w:t>
      </w:r>
      <w:r w:rsidRPr="000F723F">
        <w:rPr>
          <w:rFonts w:ascii="Angsana New" w:hAnsi="Angsana New"/>
          <w:sz w:val="28"/>
          <w:szCs w:val="28"/>
        </w:rPr>
        <w:t>45 </w:t>
      </w:r>
      <w:r w:rsidRPr="000F723F">
        <w:rPr>
          <w:rFonts w:ascii="Angsana New" w:hAnsi="Angsana New"/>
          <w:sz w:val="28"/>
          <w:szCs w:val="28"/>
          <w:cs/>
        </w:rPr>
        <w:t>ต่อปี และตั้งแต่ปีที่</w:t>
      </w:r>
      <w:r w:rsidRPr="000F723F">
        <w:rPr>
          <w:rFonts w:ascii="Angsana New" w:hAnsi="Angsana New"/>
          <w:sz w:val="28"/>
          <w:szCs w:val="28"/>
        </w:rPr>
        <w:t> 4 </w:t>
      </w:r>
      <w:r w:rsidRPr="000F723F">
        <w:rPr>
          <w:rFonts w:ascii="Angsana New" w:hAnsi="Angsana New"/>
          <w:sz w:val="28"/>
          <w:szCs w:val="28"/>
          <w:cs/>
        </w:rPr>
        <w:t>เป็นต้นไป คิดในอัตราร้อยละ</w:t>
      </w:r>
      <w:r w:rsidRPr="000F723F">
        <w:rPr>
          <w:rFonts w:ascii="Angsana New" w:hAnsi="Angsana New"/>
          <w:sz w:val="28"/>
          <w:szCs w:val="28"/>
        </w:rPr>
        <w:t> 4</w:t>
      </w:r>
      <w:r w:rsidRPr="000F723F">
        <w:rPr>
          <w:rFonts w:ascii="Angsana New" w:hAnsi="Angsana New"/>
          <w:sz w:val="28"/>
          <w:szCs w:val="28"/>
          <w:cs/>
        </w:rPr>
        <w:t>.</w:t>
      </w:r>
      <w:r w:rsidRPr="000F723F">
        <w:rPr>
          <w:rFonts w:ascii="Angsana New" w:hAnsi="Angsana New"/>
          <w:sz w:val="28"/>
          <w:szCs w:val="28"/>
        </w:rPr>
        <w:t>65 </w:t>
      </w:r>
      <w:r w:rsidRPr="000F723F">
        <w:rPr>
          <w:rFonts w:ascii="Angsana New" w:hAnsi="Angsana New"/>
          <w:sz w:val="28"/>
          <w:szCs w:val="28"/>
          <w:cs/>
        </w:rPr>
        <w:t>ต่อปี โดยค่าธรรมเนียมผันแปรคิดในอัตราร้อยละต่อปีของรายได้จากการให้เช่าพื้นที่และบริการพื้นที่เช่าอาคารซึ่งประกอบด้วยพื้นที่สำนักงานให้เช่า พื้นที่พาณิชยกรรม (ไม่รวมรายได้จากลานจัดกิจกรรม) และพื้นที่ห้องเก็บของ โดยชำระเป็นรายไตรมาส</w:t>
      </w:r>
    </w:p>
    <w:p w14:paraId="73DD6006" w14:textId="77777777" w:rsidR="000F723F" w:rsidRPr="000F723F" w:rsidRDefault="000F723F" w:rsidP="000F723F">
      <w:pPr>
        <w:pStyle w:val="ListParagraph"/>
        <w:overflowPunct w:val="0"/>
        <w:autoSpaceDE w:val="0"/>
        <w:autoSpaceDN w:val="0"/>
        <w:adjustRightInd w:val="0"/>
        <w:spacing w:line="240" w:lineRule="auto"/>
        <w:ind w:left="1260"/>
        <w:jc w:val="left"/>
        <w:textAlignment w:val="baseline"/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</w:pPr>
    </w:p>
    <w:p w14:paraId="6930152E" w14:textId="77777777" w:rsidR="00F11955" w:rsidRDefault="00F11955">
      <w:pPr>
        <w:spacing w:line="240" w:lineRule="auto"/>
        <w:jc w:val="left"/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</w:pPr>
      <w:r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br w:type="page"/>
      </w:r>
    </w:p>
    <w:p w14:paraId="278EA937" w14:textId="7B82EFA2" w:rsidR="009512A0" w:rsidRPr="008860F2" w:rsidRDefault="009512A0" w:rsidP="00C47630">
      <w:pPr>
        <w:pStyle w:val="ListParagraph"/>
        <w:widowControl w:val="0"/>
        <w:spacing w:line="240" w:lineRule="auto"/>
        <w:ind w:left="540"/>
        <w:rPr>
          <w:rFonts w:ascii="Angsana New" w:hAnsi="Angsana New"/>
          <w:i/>
          <w:iCs/>
          <w:snapToGrid w:val="0"/>
          <w:sz w:val="28"/>
          <w:szCs w:val="28"/>
          <w:lang w:eastAsia="th-TH"/>
        </w:rPr>
      </w:pPr>
      <w:r w:rsidRPr="008860F2"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t>สัญญาอื่น</w:t>
      </w:r>
    </w:p>
    <w:p w14:paraId="26FE69A4" w14:textId="77777777" w:rsidR="009512A0" w:rsidRPr="008860F2" w:rsidRDefault="009512A0" w:rsidP="009512A0">
      <w:pPr>
        <w:pStyle w:val="NoSpacing"/>
        <w:rPr>
          <w:rFonts w:ascii="Angsana New" w:hAnsi="Angsana New"/>
          <w:sz w:val="28"/>
          <w:szCs w:val="28"/>
        </w:rPr>
      </w:pPr>
    </w:p>
    <w:p w14:paraId="09277712" w14:textId="77777777" w:rsidR="006F0E26" w:rsidRPr="008860F2" w:rsidRDefault="009512A0" w:rsidP="005B6E63">
      <w:pPr>
        <w:pStyle w:val="ListParagraph"/>
        <w:widowControl w:val="0"/>
        <w:numPr>
          <w:ilvl w:val="0"/>
          <w:numId w:val="9"/>
        </w:numPr>
        <w:spacing w:line="240" w:lineRule="auto"/>
        <w:ind w:left="540" w:hanging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บริษัทย่อยของบริษัทได้ทำสัญญาให้บริการงานด้านการตลาดและขายสื่อโฆษณา ตลอดจนให้บริการในการวางแผนและดำเนินการเพื่อประโยชน์ตามวัตถุประสงค์ข้างต้นกับบริษัทที่เกี่ยวข้องกันแห่งหนึ่ง โดยมีกำหนดระยะเวลาและค่าบริการเป็นราคาที่ตกลงกันตามสัญญา</w:t>
      </w:r>
    </w:p>
    <w:p w14:paraId="4A0FB3BF" w14:textId="77777777" w:rsidR="009512A0" w:rsidRPr="008860F2" w:rsidRDefault="009512A0" w:rsidP="009512A0">
      <w:pPr>
        <w:pStyle w:val="NoSpacing"/>
        <w:rPr>
          <w:rFonts w:ascii="Angsana New" w:hAnsi="Angsana New"/>
          <w:sz w:val="28"/>
          <w:szCs w:val="28"/>
        </w:rPr>
      </w:pPr>
    </w:p>
    <w:p w14:paraId="576F87CB" w14:textId="77777777" w:rsidR="009512A0" w:rsidRPr="008860F2" w:rsidRDefault="009512A0" w:rsidP="005B6E63">
      <w:pPr>
        <w:pStyle w:val="ListParagraph"/>
        <w:widowControl w:val="0"/>
        <w:numPr>
          <w:ilvl w:val="0"/>
          <w:numId w:val="9"/>
        </w:numPr>
        <w:spacing w:line="240" w:lineRule="auto"/>
        <w:ind w:left="540" w:hanging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บริษัทย่อยของบริษัทได้ทำสัญญาว่าจ้างทำงานการตลาดและสื่อโฆษณากับบริษัทที่เกี่ยวข้องกันแห่งหนึ่งเพื่อทำงานการตลาดและสื่อโฆษณาประชาสัมพันธ์โครงการ โดยมีกำหนดระยะเวลาและค่าบริการเป็นราคาที่ตกลงกันตามสัญญา</w:t>
      </w:r>
    </w:p>
    <w:p w14:paraId="6CB955AE" w14:textId="77777777" w:rsidR="00AD52CB" w:rsidRPr="008860F2" w:rsidRDefault="00AD52CB" w:rsidP="00AD52CB">
      <w:pPr>
        <w:pStyle w:val="NoSpacing"/>
        <w:ind w:left="1386"/>
        <w:rPr>
          <w:rFonts w:ascii="Angsana New" w:hAnsi="Angsana New"/>
          <w:sz w:val="28"/>
          <w:szCs w:val="28"/>
        </w:rPr>
      </w:pPr>
    </w:p>
    <w:p w14:paraId="1D18D35F" w14:textId="77777777" w:rsidR="009512A0" w:rsidRPr="008860F2" w:rsidRDefault="009512A0" w:rsidP="00C47630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  <w:r w:rsidRPr="008860F2"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  <w:t>หนี้สินที่อาจเกิดขึ้นกับกิจการที่เกี่ยวข้องกัน</w:t>
      </w:r>
    </w:p>
    <w:p w14:paraId="5C71B15C" w14:textId="77777777" w:rsidR="009512A0" w:rsidRPr="008860F2" w:rsidRDefault="009512A0" w:rsidP="009512A0">
      <w:pPr>
        <w:pStyle w:val="NoSpacing"/>
        <w:rPr>
          <w:rFonts w:ascii="Angsana New" w:hAnsi="Angsana New"/>
          <w:sz w:val="28"/>
          <w:szCs w:val="28"/>
        </w:rPr>
      </w:pPr>
    </w:p>
    <w:p w14:paraId="10AE0C10" w14:textId="77777777" w:rsidR="009512A0" w:rsidRPr="008860F2" w:rsidRDefault="009512A0" w:rsidP="00C47630">
      <w:pPr>
        <w:pStyle w:val="ListParagraph"/>
        <w:widowControl w:val="0"/>
        <w:spacing w:line="240" w:lineRule="auto"/>
        <w:ind w:left="540"/>
        <w:rPr>
          <w:rFonts w:ascii="Angsana New" w:hAnsi="Angsana New"/>
          <w:snapToGrid w:val="0"/>
          <w:sz w:val="28"/>
          <w:szCs w:val="28"/>
          <w:lang w:eastAsia="th-TH"/>
        </w:rPr>
      </w:pP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ณ วันที่</w:t>
      </w:r>
      <w:r w:rsidRPr="008860F2">
        <w:rPr>
          <w:rFonts w:ascii="Angsana New" w:hAnsi="Angsana New"/>
          <w:sz w:val="28"/>
          <w:szCs w:val="28"/>
        </w:rPr>
        <w:t xml:space="preserve"> 30</w:t>
      </w:r>
      <w:r w:rsidRPr="008860F2">
        <w:rPr>
          <w:rFonts w:ascii="Angsana New" w:hAnsi="Angsana New"/>
          <w:sz w:val="28"/>
          <w:szCs w:val="28"/>
          <w:cs/>
        </w:rPr>
        <w:t xml:space="preserve"> กันยายน </w:t>
      </w:r>
      <w:r w:rsidRPr="008860F2">
        <w:rPr>
          <w:rFonts w:ascii="Angsana New" w:hAnsi="Angsana New"/>
          <w:sz w:val="28"/>
          <w:szCs w:val="28"/>
        </w:rPr>
        <w:t>256</w:t>
      </w:r>
      <w:r w:rsidR="008C1AE4" w:rsidRPr="008860F2">
        <w:rPr>
          <w:rFonts w:ascii="Angsana New" w:hAnsi="Angsana New"/>
          <w:sz w:val="28"/>
          <w:szCs w:val="28"/>
        </w:rPr>
        <w:t>3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หนี้สินที่อาจเกิดขึ้นจากการที่บริษัทได้ค้ำประกันหนี้สินของบริษัทย่อยที่มีต่อสถาบันการเงิน มีดังนี้</w:t>
      </w:r>
    </w:p>
    <w:p w14:paraId="00117C09" w14:textId="77777777" w:rsidR="009512A0" w:rsidRPr="008860F2" w:rsidRDefault="009512A0" w:rsidP="009512A0">
      <w:pPr>
        <w:pStyle w:val="NoSpacing"/>
        <w:rPr>
          <w:rFonts w:ascii="Angsana New" w:hAnsi="Angsana New"/>
          <w:snapToGrid w:val="0"/>
          <w:sz w:val="28"/>
          <w:szCs w:val="28"/>
          <w:lang w:eastAsia="th-TH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9"/>
        <w:gridCol w:w="1800"/>
        <w:gridCol w:w="270"/>
        <w:gridCol w:w="1980"/>
      </w:tblGrid>
      <w:tr w:rsidR="009512A0" w:rsidRPr="008860F2" w14:paraId="1BF6BDD5" w14:textId="77777777" w:rsidTr="00C8441A">
        <w:tc>
          <w:tcPr>
            <w:tcW w:w="5229" w:type="dxa"/>
          </w:tcPr>
          <w:p w14:paraId="39D01DEB" w14:textId="77777777" w:rsidR="009512A0" w:rsidRPr="008860F2" w:rsidRDefault="009512A0" w:rsidP="004353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00188024" w14:textId="77777777" w:rsidR="009512A0" w:rsidRPr="008860F2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วงเงินค้ำประกัน</w:t>
            </w:r>
          </w:p>
        </w:tc>
        <w:tc>
          <w:tcPr>
            <w:tcW w:w="270" w:type="dxa"/>
          </w:tcPr>
          <w:p w14:paraId="46F895EE" w14:textId="77777777" w:rsidR="009512A0" w:rsidRPr="008860F2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99CB5C9" w14:textId="77777777" w:rsidR="009512A0" w:rsidRPr="008860F2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วงเงินที่บริษัทย่อยใช้ไป</w:t>
            </w:r>
          </w:p>
        </w:tc>
      </w:tr>
      <w:tr w:rsidR="009512A0" w:rsidRPr="008860F2" w14:paraId="525357A5" w14:textId="77777777" w:rsidTr="00C8441A">
        <w:tc>
          <w:tcPr>
            <w:tcW w:w="5229" w:type="dxa"/>
          </w:tcPr>
          <w:p w14:paraId="63DD57BD" w14:textId="77777777" w:rsidR="009512A0" w:rsidRPr="008860F2" w:rsidRDefault="009512A0" w:rsidP="004353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3D7BD2D0" w14:textId="77777777" w:rsidR="009512A0" w:rsidRPr="008860F2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9512A0" w:rsidRPr="008860F2" w14:paraId="7DBEDB11" w14:textId="77777777" w:rsidTr="00C8441A">
        <w:tc>
          <w:tcPr>
            <w:tcW w:w="5229" w:type="dxa"/>
          </w:tcPr>
          <w:p w14:paraId="625625DD" w14:textId="77777777" w:rsidR="009512A0" w:rsidRPr="008860F2" w:rsidRDefault="009512A0" w:rsidP="00C8441A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ฟอร์เวิร์ด ซิสเต็ม จำกัด</w:t>
            </w:r>
          </w:p>
        </w:tc>
        <w:tc>
          <w:tcPr>
            <w:tcW w:w="1800" w:type="dxa"/>
          </w:tcPr>
          <w:p w14:paraId="1DF76FB8" w14:textId="0D9E9AA8" w:rsidR="009512A0" w:rsidRPr="008860F2" w:rsidRDefault="002A7B45" w:rsidP="00435317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60.73</w:t>
            </w:r>
          </w:p>
        </w:tc>
        <w:tc>
          <w:tcPr>
            <w:tcW w:w="270" w:type="dxa"/>
          </w:tcPr>
          <w:p w14:paraId="3885B6EB" w14:textId="77777777" w:rsidR="009512A0" w:rsidRPr="008860F2" w:rsidRDefault="009512A0" w:rsidP="00435317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CC71D60" w14:textId="69B70740" w:rsidR="009512A0" w:rsidRPr="008860F2" w:rsidRDefault="002A7B45" w:rsidP="00435317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4.44</w:t>
            </w:r>
          </w:p>
        </w:tc>
      </w:tr>
      <w:tr w:rsidR="009512A0" w:rsidRPr="008860F2" w14:paraId="56B22FF6" w14:textId="77777777" w:rsidTr="00C8441A">
        <w:tc>
          <w:tcPr>
            <w:tcW w:w="5229" w:type="dxa"/>
          </w:tcPr>
          <w:p w14:paraId="1DE70A4C" w14:textId="77777777" w:rsidR="009512A0" w:rsidRPr="008860F2" w:rsidRDefault="009512A0" w:rsidP="00C8441A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ไทย-ไลซาท จำกัด</w:t>
            </w:r>
          </w:p>
        </w:tc>
        <w:tc>
          <w:tcPr>
            <w:tcW w:w="1800" w:type="dxa"/>
          </w:tcPr>
          <w:p w14:paraId="4382C779" w14:textId="3467C56C" w:rsidR="009512A0" w:rsidRPr="008860F2" w:rsidRDefault="002A7B45" w:rsidP="00435317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1,664.44</w:t>
            </w:r>
          </w:p>
        </w:tc>
        <w:tc>
          <w:tcPr>
            <w:tcW w:w="270" w:type="dxa"/>
          </w:tcPr>
          <w:p w14:paraId="0B2B39D6" w14:textId="77777777" w:rsidR="009512A0" w:rsidRPr="008860F2" w:rsidRDefault="009512A0" w:rsidP="00435317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4568828" w14:textId="32F32E42" w:rsidR="009512A0" w:rsidRPr="008860F2" w:rsidRDefault="002A7B45" w:rsidP="00435317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392.22</w:t>
            </w:r>
          </w:p>
        </w:tc>
      </w:tr>
    </w:tbl>
    <w:p w14:paraId="201CBF2C" w14:textId="77777777" w:rsidR="000F723F" w:rsidRPr="008860F2" w:rsidRDefault="000F723F" w:rsidP="009512A0">
      <w:pPr>
        <w:spacing w:line="240" w:lineRule="auto"/>
        <w:ind w:right="-27"/>
        <w:rPr>
          <w:rFonts w:ascii="Angsana New" w:hAnsi="Angsana New"/>
          <w:i/>
          <w:iCs/>
          <w:sz w:val="28"/>
          <w:szCs w:val="28"/>
        </w:rPr>
      </w:pPr>
    </w:p>
    <w:p w14:paraId="0CF3A469" w14:textId="77777777" w:rsidR="003B14EA" w:rsidRPr="008860F2" w:rsidRDefault="003B14EA" w:rsidP="00C8441A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Cs w:val="0"/>
          <w:sz w:val="28"/>
          <w:szCs w:val="28"/>
          <w:u w:val="none"/>
        </w:rPr>
      </w:pP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>เงินสดและรายการเทียบเท่าเงินสด</w:t>
      </w:r>
    </w:p>
    <w:p w14:paraId="79F7190C" w14:textId="77777777" w:rsidR="00132C9B" w:rsidRPr="008860F2" w:rsidRDefault="00132C9B" w:rsidP="0008695A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20"/>
        <w:gridCol w:w="1044"/>
        <w:gridCol w:w="268"/>
        <w:gridCol w:w="1066"/>
        <w:gridCol w:w="268"/>
        <w:gridCol w:w="994"/>
        <w:gridCol w:w="268"/>
        <w:gridCol w:w="1023"/>
      </w:tblGrid>
      <w:tr w:rsidR="003B14EA" w:rsidRPr="008860F2" w14:paraId="6509922F" w14:textId="77777777" w:rsidTr="00C8441A">
        <w:tc>
          <w:tcPr>
            <w:tcW w:w="2391" w:type="pct"/>
          </w:tcPr>
          <w:p w14:paraId="1788D773" w14:textId="77777777" w:rsidR="003B14EA" w:rsidRPr="008860F2" w:rsidRDefault="003B14EA" w:rsidP="00445741">
            <w:pPr>
              <w:spacing w:line="240" w:lineRule="auto"/>
              <w:ind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pct"/>
            <w:gridSpan w:val="3"/>
          </w:tcPr>
          <w:p w14:paraId="77BE1471" w14:textId="77777777" w:rsidR="003B14EA" w:rsidRPr="008860F2" w:rsidRDefault="003B14EA" w:rsidP="004457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52231FB2" w14:textId="77777777" w:rsidR="003B14EA" w:rsidRPr="008860F2" w:rsidRDefault="003B14EA" w:rsidP="004457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9" w:type="pct"/>
            <w:gridSpan w:val="3"/>
          </w:tcPr>
          <w:p w14:paraId="2883D831" w14:textId="77777777" w:rsidR="003B14EA" w:rsidRPr="008860F2" w:rsidRDefault="003B14EA" w:rsidP="004457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C1AE4" w:rsidRPr="008860F2" w14:paraId="71DE8919" w14:textId="77777777" w:rsidTr="00C8441A">
        <w:tc>
          <w:tcPr>
            <w:tcW w:w="2391" w:type="pct"/>
          </w:tcPr>
          <w:p w14:paraId="3B3A12BB" w14:textId="77777777" w:rsidR="008C1AE4" w:rsidRPr="008860F2" w:rsidRDefault="008C1AE4" w:rsidP="008C1AE4">
            <w:pPr>
              <w:spacing w:line="240" w:lineRule="auto"/>
              <w:ind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</w:tcPr>
          <w:p w14:paraId="3DED5ADD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42" w:type="pct"/>
          </w:tcPr>
          <w:p w14:paraId="55C39C56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4" w:type="pct"/>
          </w:tcPr>
          <w:p w14:paraId="4C517718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  <w:tc>
          <w:tcPr>
            <w:tcW w:w="142" w:type="pct"/>
          </w:tcPr>
          <w:p w14:paraId="6C52A41D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396EE8EB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42" w:type="pct"/>
          </w:tcPr>
          <w:p w14:paraId="6EEA46ED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2CAFDDD9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</w:tr>
      <w:tr w:rsidR="008C1AE4" w:rsidRPr="008860F2" w14:paraId="03AECEFA" w14:textId="77777777" w:rsidTr="00C8441A">
        <w:tc>
          <w:tcPr>
            <w:tcW w:w="2391" w:type="pct"/>
          </w:tcPr>
          <w:p w14:paraId="013E77ED" w14:textId="77777777" w:rsidR="008C1AE4" w:rsidRPr="008860F2" w:rsidRDefault="008C1AE4" w:rsidP="008C1AE4">
            <w:pPr>
              <w:pStyle w:val="BodyText"/>
              <w:spacing w:after="0" w:line="240" w:lineRule="auto"/>
              <w:ind w:right="-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09" w:type="pct"/>
            <w:gridSpan w:val="7"/>
          </w:tcPr>
          <w:p w14:paraId="548B6BAE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C1AE4" w:rsidRPr="008860F2" w14:paraId="7CF02CA1" w14:textId="77777777" w:rsidTr="00C8441A">
        <w:tc>
          <w:tcPr>
            <w:tcW w:w="2391" w:type="pct"/>
          </w:tcPr>
          <w:p w14:paraId="644706D0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552" w:type="pct"/>
          </w:tcPr>
          <w:p w14:paraId="13DD4A08" w14:textId="4AA79EDC" w:rsidR="008C1AE4" w:rsidRPr="008860F2" w:rsidRDefault="00AF3113" w:rsidP="00F507F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0.53</w:t>
            </w:r>
          </w:p>
        </w:tc>
        <w:tc>
          <w:tcPr>
            <w:tcW w:w="142" w:type="pct"/>
          </w:tcPr>
          <w:p w14:paraId="2B6DE109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4" w:type="pct"/>
          </w:tcPr>
          <w:p w14:paraId="315EDEBA" w14:textId="77777777" w:rsidR="008C1AE4" w:rsidRPr="008860F2" w:rsidRDefault="008C1AE4" w:rsidP="00F507F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0.53</w:t>
            </w:r>
          </w:p>
        </w:tc>
        <w:tc>
          <w:tcPr>
            <w:tcW w:w="142" w:type="pct"/>
          </w:tcPr>
          <w:p w14:paraId="1F9351DA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71B7C839" w14:textId="0C083FC9" w:rsidR="008C1AE4" w:rsidRPr="008860F2" w:rsidRDefault="00AF3113" w:rsidP="00F507FA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0.20</w:t>
            </w:r>
          </w:p>
        </w:tc>
        <w:tc>
          <w:tcPr>
            <w:tcW w:w="142" w:type="pct"/>
          </w:tcPr>
          <w:p w14:paraId="32891D1B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512E6BF3" w14:textId="77777777" w:rsidR="008C1AE4" w:rsidRPr="008860F2" w:rsidRDefault="008C1AE4" w:rsidP="00F507FA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0.20</w:t>
            </w:r>
          </w:p>
        </w:tc>
      </w:tr>
      <w:tr w:rsidR="008C1AE4" w:rsidRPr="008860F2" w14:paraId="601D679F" w14:textId="77777777" w:rsidTr="00C8441A">
        <w:tc>
          <w:tcPr>
            <w:tcW w:w="2391" w:type="pct"/>
          </w:tcPr>
          <w:p w14:paraId="24ED1726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เงินฝากธนาคารประเภทกระแสรายวันและ</w:t>
            </w:r>
          </w:p>
        </w:tc>
        <w:tc>
          <w:tcPr>
            <w:tcW w:w="552" w:type="pct"/>
          </w:tcPr>
          <w:p w14:paraId="369DCD9E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5EE604CE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4" w:type="pct"/>
          </w:tcPr>
          <w:p w14:paraId="39534DF2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4BE20119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26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38510129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16A65D03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074AEAC6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C1AE4" w:rsidRPr="008860F2" w14:paraId="5FE0AB1F" w14:textId="77777777" w:rsidTr="00C8441A">
        <w:tc>
          <w:tcPr>
            <w:tcW w:w="2391" w:type="pct"/>
          </w:tcPr>
          <w:p w14:paraId="631D39B8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เงินฝากธนาคารประเภทออมทรัพย์</w:t>
            </w:r>
          </w:p>
        </w:tc>
        <w:tc>
          <w:tcPr>
            <w:tcW w:w="552" w:type="pct"/>
          </w:tcPr>
          <w:p w14:paraId="733C2474" w14:textId="2610442C" w:rsidR="008C1AE4" w:rsidRPr="008860F2" w:rsidRDefault="00AF3113" w:rsidP="00F507F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2,453.86</w:t>
            </w:r>
          </w:p>
        </w:tc>
        <w:tc>
          <w:tcPr>
            <w:tcW w:w="142" w:type="pct"/>
          </w:tcPr>
          <w:p w14:paraId="654F6376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4" w:type="pct"/>
          </w:tcPr>
          <w:p w14:paraId="31A7804F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2,225.89</w:t>
            </w:r>
          </w:p>
        </w:tc>
        <w:tc>
          <w:tcPr>
            <w:tcW w:w="142" w:type="pct"/>
          </w:tcPr>
          <w:p w14:paraId="01F21365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26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3EDEC21D" w14:textId="657983E8" w:rsidR="008C1AE4" w:rsidRPr="008860F2" w:rsidRDefault="00AF3113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2,233.39</w:t>
            </w:r>
          </w:p>
        </w:tc>
        <w:tc>
          <w:tcPr>
            <w:tcW w:w="142" w:type="pct"/>
          </w:tcPr>
          <w:p w14:paraId="02C9A3C4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0C9C366D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2,153.40</w:t>
            </w:r>
          </w:p>
        </w:tc>
      </w:tr>
      <w:tr w:rsidR="008C1AE4" w:rsidRPr="008860F2" w14:paraId="51AA48DC" w14:textId="77777777" w:rsidTr="00C8441A">
        <w:tc>
          <w:tcPr>
            <w:tcW w:w="2391" w:type="pct"/>
          </w:tcPr>
          <w:p w14:paraId="4911A595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450A342C" w14:textId="5FF1F956" w:rsidR="008C1AE4" w:rsidRPr="008860F2" w:rsidRDefault="00AF3113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400.00</w:t>
            </w:r>
          </w:p>
        </w:tc>
        <w:tc>
          <w:tcPr>
            <w:tcW w:w="142" w:type="pct"/>
          </w:tcPr>
          <w:p w14:paraId="33805D2B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5E8304A6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2,000.00</w:t>
            </w:r>
          </w:p>
        </w:tc>
        <w:tc>
          <w:tcPr>
            <w:tcW w:w="142" w:type="pct"/>
          </w:tcPr>
          <w:p w14:paraId="63563FD3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26"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7EDB7497" w14:textId="0D860237" w:rsidR="008C1AE4" w:rsidRPr="008860F2" w:rsidRDefault="00AF3113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400.00</w:t>
            </w:r>
          </w:p>
        </w:tc>
        <w:tc>
          <w:tcPr>
            <w:tcW w:w="142" w:type="pct"/>
          </w:tcPr>
          <w:p w14:paraId="4414B71F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69C1FA40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,000.00</w:t>
            </w:r>
          </w:p>
        </w:tc>
      </w:tr>
      <w:tr w:rsidR="008C1AE4" w:rsidRPr="008860F2" w14:paraId="4B795CBB" w14:textId="77777777" w:rsidTr="00C8441A">
        <w:tc>
          <w:tcPr>
            <w:tcW w:w="2391" w:type="pct"/>
          </w:tcPr>
          <w:p w14:paraId="0CB9F113" w14:textId="77777777" w:rsidR="008C1AE4" w:rsidRPr="008860F2" w:rsidRDefault="008C1AE4" w:rsidP="008C1AE4">
            <w:pPr>
              <w:ind w:left="144" w:hanging="14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เงินสดและรายการเทียบเท่าเงินสดใน</w:t>
            </w:r>
          </w:p>
          <w:p w14:paraId="54620E83" w14:textId="77777777" w:rsidR="008C1AE4" w:rsidRPr="008860F2" w:rsidRDefault="008C1AE4" w:rsidP="008C1AE4">
            <w:pPr>
              <w:ind w:left="14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งบแสดงฐานะการเงิน 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0B4847C1" w14:textId="77777777" w:rsidR="008C1AE4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50D3A2A9" w14:textId="493DE8DF" w:rsidR="00AF3113" w:rsidRPr="008860F2" w:rsidRDefault="00AF3113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2,854.39</w:t>
            </w:r>
          </w:p>
        </w:tc>
        <w:tc>
          <w:tcPr>
            <w:tcW w:w="142" w:type="pct"/>
          </w:tcPr>
          <w:p w14:paraId="62141CE3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38A51518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30271163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4,226.42</w:t>
            </w:r>
          </w:p>
        </w:tc>
        <w:tc>
          <w:tcPr>
            <w:tcW w:w="142" w:type="pct"/>
          </w:tcPr>
          <w:p w14:paraId="65D2CA5F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26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17B60A40" w14:textId="77777777" w:rsidR="008C1AE4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2AA7C52" w14:textId="4E042D0E" w:rsidR="00AF3113" w:rsidRPr="008860F2" w:rsidRDefault="00AF3113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2,633.59</w:t>
            </w:r>
          </w:p>
        </w:tc>
        <w:tc>
          <w:tcPr>
            <w:tcW w:w="142" w:type="pct"/>
          </w:tcPr>
          <w:p w14:paraId="41703F83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0A4169BF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A82801C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4,153.60</w:t>
            </w:r>
          </w:p>
        </w:tc>
      </w:tr>
      <w:tr w:rsidR="008C1AE4" w:rsidRPr="008860F2" w14:paraId="22B4FC98" w14:textId="77777777" w:rsidTr="00C8441A">
        <w:tc>
          <w:tcPr>
            <w:tcW w:w="2391" w:type="pct"/>
          </w:tcPr>
          <w:p w14:paraId="09E7525F" w14:textId="77777777" w:rsidR="008C1AE4" w:rsidRPr="008860F2" w:rsidRDefault="008C1AE4" w:rsidP="008C1AE4">
            <w:pPr>
              <w:ind w:left="144" w:hanging="14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เงินสดและรายการเทียบเท่าเงินสดใน</w:t>
            </w:r>
          </w:p>
          <w:p w14:paraId="0A4FB139" w14:textId="77777777" w:rsidR="008C1AE4" w:rsidRPr="008860F2" w:rsidRDefault="008C1AE4" w:rsidP="008C1AE4">
            <w:pPr>
              <w:ind w:left="14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552" w:type="pct"/>
            <w:tcBorders>
              <w:top w:val="double" w:sz="4" w:space="0" w:color="auto"/>
              <w:bottom w:val="double" w:sz="4" w:space="0" w:color="auto"/>
            </w:tcBorders>
          </w:tcPr>
          <w:p w14:paraId="4DADF378" w14:textId="77777777" w:rsidR="008C1AE4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2E4E9FB7" w14:textId="075B0F1B" w:rsidR="00AF3113" w:rsidRPr="008860F2" w:rsidRDefault="00AF3113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2,854.39</w:t>
            </w:r>
          </w:p>
        </w:tc>
        <w:tc>
          <w:tcPr>
            <w:tcW w:w="142" w:type="pct"/>
          </w:tcPr>
          <w:p w14:paraId="1951F850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double" w:sz="4" w:space="0" w:color="auto"/>
              <w:bottom w:val="double" w:sz="4" w:space="0" w:color="auto"/>
            </w:tcBorders>
          </w:tcPr>
          <w:p w14:paraId="78AFDDD1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DDD8314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4,226.42</w:t>
            </w:r>
          </w:p>
        </w:tc>
        <w:tc>
          <w:tcPr>
            <w:tcW w:w="142" w:type="pct"/>
          </w:tcPr>
          <w:p w14:paraId="05FA5C54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26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6" w:type="pct"/>
            <w:tcBorders>
              <w:top w:val="double" w:sz="4" w:space="0" w:color="auto"/>
              <w:bottom w:val="double" w:sz="4" w:space="0" w:color="auto"/>
            </w:tcBorders>
          </w:tcPr>
          <w:p w14:paraId="0F4FE8B0" w14:textId="77777777" w:rsidR="008C1AE4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70B4AF9F" w14:textId="1D4F28BF" w:rsidR="00AF3113" w:rsidRPr="008860F2" w:rsidRDefault="00AF3113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2,633.59</w:t>
            </w:r>
          </w:p>
        </w:tc>
        <w:tc>
          <w:tcPr>
            <w:tcW w:w="142" w:type="pct"/>
          </w:tcPr>
          <w:p w14:paraId="5EC24DF0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double" w:sz="4" w:space="0" w:color="auto"/>
              <w:bottom w:val="double" w:sz="4" w:space="0" w:color="auto"/>
            </w:tcBorders>
          </w:tcPr>
          <w:p w14:paraId="5F34CEAC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7E97833" w14:textId="77777777" w:rsidR="008C1AE4" w:rsidRPr="008860F2" w:rsidRDefault="008C1AE4" w:rsidP="008C1AE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4,153.60</w:t>
            </w:r>
          </w:p>
        </w:tc>
      </w:tr>
    </w:tbl>
    <w:p w14:paraId="144B1250" w14:textId="77777777" w:rsidR="002A30BE" w:rsidRPr="008860F2" w:rsidRDefault="002A30BE" w:rsidP="002A30BE">
      <w:pPr>
        <w:pStyle w:val="NoSpacing"/>
        <w:rPr>
          <w:rFonts w:ascii="Angsana New" w:hAnsi="Angsana New"/>
          <w:sz w:val="28"/>
          <w:szCs w:val="28"/>
        </w:rPr>
      </w:pPr>
    </w:p>
    <w:p w14:paraId="1A2F336D" w14:textId="600AA4E0" w:rsidR="00F32E25" w:rsidRPr="008860F2" w:rsidRDefault="00F32E25" w:rsidP="00F32E25">
      <w:pPr>
        <w:pStyle w:val="Heading1"/>
        <w:keepLines/>
        <w:numPr>
          <w:ilvl w:val="0"/>
          <w:numId w:val="21"/>
        </w:numPr>
        <w:shd w:val="clear" w:color="auto" w:fill="auto"/>
        <w:tabs>
          <w:tab w:val="clear" w:pos="1148"/>
        </w:tabs>
        <w:spacing w:line="240" w:lineRule="auto"/>
        <w:ind w:left="540" w:right="-45"/>
        <w:rPr>
          <w:rFonts w:asciiTheme="majorBidi" w:hAnsiTheme="majorBidi" w:cstheme="majorBidi"/>
          <w:bCs w:val="0"/>
          <w:sz w:val="28"/>
          <w:szCs w:val="28"/>
          <w:u w:val="none"/>
        </w:rPr>
      </w:pP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>เงิน</w:t>
      </w:r>
      <w:r>
        <w:rPr>
          <w:rFonts w:asciiTheme="majorBidi" w:hAnsiTheme="majorBidi" w:cstheme="majorBidi" w:hint="cs"/>
          <w:sz w:val="28"/>
          <w:szCs w:val="28"/>
          <w:u w:val="none"/>
          <w:cs/>
        </w:rPr>
        <w:t>ลงทุนอื่น</w:t>
      </w:r>
    </w:p>
    <w:p w14:paraId="661E55AF" w14:textId="77777777" w:rsidR="00C97C92" w:rsidRPr="008860F2" w:rsidRDefault="00C97C92" w:rsidP="0008695A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94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6"/>
        <w:gridCol w:w="1075"/>
        <w:gridCol w:w="249"/>
        <w:gridCol w:w="1052"/>
        <w:gridCol w:w="280"/>
        <w:gridCol w:w="981"/>
        <w:gridCol w:w="280"/>
        <w:gridCol w:w="1024"/>
      </w:tblGrid>
      <w:tr w:rsidR="00DE2997" w:rsidRPr="008860F2" w14:paraId="78A65B16" w14:textId="77777777" w:rsidTr="006E5B9A">
        <w:trPr>
          <w:trHeight w:val="435"/>
          <w:tblHeader/>
        </w:trPr>
        <w:tc>
          <w:tcPr>
            <w:tcW w:w="2385" w:type="pct"/>
          </w:tcPr>
          <w:p w14:paraId="34C9FC82" w14:textId="77777777" w:rsidR="00DE2997" w:rsidRPr="008860F2" w:rsidRDefault="00DE2997" w:rsidP="00445741">
            <w:pPr>
              <w:spacing w:line="240" w:lineRule="auto"/>
              <w:ind w:right="-37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pct"/>
            <w:gridSpan w:val="3"/>
          </w:tcPr>
          <w:p w14:paraId="43E8CA36" w14:textId="77777777" w:rsidR="00DE2997" w:rsidRPr="008860F2" w:rsidRDefault="00DE2997" w:rsidP="004457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4A2624B" w14:textId="77777777" w:rsidR="00DE2997" w:rsidRPr="008860F2" w:rsidRDefault="00DE2997" w:rsidP="004457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9" w:type="pct"/>
            <w:gridSpan w:val="3"/>
          </w:tcPr>
          <w:p w14:paraId="74A1A791" w14:textId="77777777" w:rsidR="00DE2997" w:rsidRPr="008860F2" w:rsidRDefault="00DE2997" w:rsidP="004457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1AE4" w:rsidRPr="008860F2" w14:paraId="6C59838F" w14:textId="77777777" w:rsidTr="006E5B9A">
        <w:tblPrEx>
          <w:tblLook w:val="01E0" w:firstRow="1" w:lastRow="1" w:firstColumn="1" w:lastColumn="1" w:noHBand="0" w:noVBand="0"/>
        </w:tblPrEx>
        <w:trPr>
          <w:trHeight w:val="419"/>
          <w:tblHeader/>
        </w:trPr>
        <w:tc>
          <w:tcPr>
            <w:tcW w:w="2385" w:type="pct"/>
          </w:tcPr>
          <w:p w14:paraId="21014D1C" w14:textId="77777777" w:rsidR="008C1AE4" w:rsidRPr="008860F2" w:rsidRDefault="008C1AE4" w:rsidP="008C1AE4">
            <w:pPr>
              <w:spacing w:line="240" w:lineRule="auto"/>
              <w:ind w:right="-37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69" w:type="pct"/>
          </w:tcPr>
          <w:p w14:paraId="49F7F739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32" w:type="pct"/>
          </w:tcPr>
          <w:p w14:paraId="48D42D8F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6" w:type="pct"/>
          </w:tcPr>
          <w:p w14:paraId="0EE4975A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  <w:tc>
          <w:tcPr>
            <w:tcW w:w="148" w:type="pct"/>
          </w:tcPr>
          <w:p w14:paraId="728F0759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9" w:type="pct"/>
          </w:tcPr>
          <w:p w14:paraId="7419CF40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48" w:type="pct"/>
          </w:tcPr>
          <w:p w14:paraId="1D30B613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pct"/>
          </w:tcPr>
          <w:p w14:paraId="70C5B910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</w:tr>
      <w:tr w:rsidR="008C1AE4" w:rsidRPr="008860F2" w14:paraId="3D9606DD" w14:textId="77777777" w:rsidTr="006E5B9A">
        <w:tblPrEx>
          <w:tblLook w:val="01E0" w:firstRow="1" w:lastRow="1" w:firstColumn="1" w:lastColumn="1" w:noHBand="0" w:noVBand="0"/>
        </w:tblPrEx>
        <w:trPr>
          <w:trHeight w:val="435"/>
          <w:tblHeader/>
        </w:trPr>
        <w:tc>
          <w:tcPr>
            <w:tcW w:w="2385" w:type="pct"/>
          </w:tcPr>
          <w:p w14:paraId="411902C1" w14:textId="77777777" w:rsidR="008C1AE4" w:rsidRPr="008860F2" w:rsidRDefault="008C1AE4" w:rsidP="008C1AE4">
            <w:pPr>
              <w:spacing w:line="240" w:lineRule="auto"/>
              <w:ind w:right="-37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15" w:type="pct"/>
            <w:gridSpan w:val="7"/>
          </w:tcPr>
          <w:p w14:paraId="778B7F0D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C1AE4" w:rsidRPr="008860F2" w14:paraId="0E810171" w14:textId="77777777" w:rsidTr="006E5B9A">
        <w:trPr>
          <w:trHeight w:val="435"/>
        </w:trPr>
        <w:tc>
          <w:tcPr>
            <w:tcW w:w="2385" w:type="pct"/>
          </w:tcPr>
          <w:p w14:paraId="3F9230EA" w14:textId="77777777" w:rsidR="008C1AE4" w:rsidRPr="008860F2" w:rsidRDefault="008C1AE4" w:rsidP="00C8441A">
            <w:pPr>
              <w:pStyle w:val="BodyText"/>
              <w:spacing w:after="0" w:line="240" w:lineRule="auto"/>
              <w:ind w:left="-24" w:right="-37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8860F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เงินลงทุนชั่วคราว</w:t>
            </w:r>
          </w:p>
        </w:tc>
        <w:tc>
          <w:tcPr>
            <w:tcW w:w="569" w:type="pct"/>
          </w:tcPr>
          <w:p w14:paraId="666B58AC" w14:textId="77777777" w:rsidR="008C1AE4" w:rsidRPr="008860F2" w:rsidRDefault="008C1AE4" w:rsidP="008C1AE4">
            <w:pPr>
              <w:tabs>
                <w:tab w:val="decimal" w:pos="458"/>
                <w:tab w:val="left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</w:tcPr>
          <w:p w14:paraId="3F35AC41" w14:textId="77777777" w:rsidR="008C1AE4" w:rsidRPr="008860F2" w:rsidRDefault="008C1AE4" w:rsidP="008C1A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</w:tcPr>
          <w:p w14:paraId="091E176D" w14:textId="77777777" w:rsidR="008C1AE4" w:rsidRPr="008860F2" w:rsidRDefault="008C1AE4" w:rsidP="008C1AE4">
            <w:pPr>
              <w:tabs>
                <w:tab w:val="decimal" w:pos="458"/>
                <w:tab w:val="left" w:pos="5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627573F5" w14:textId="77777777" w:rsidR="008C1AE4" w:rsidRPr="008860F2" w:rsidRDefault="008C1AE4" w:rsidP="008C1AE4">
            <w:pPr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</w:tcPr>
          <w:p w14:paraId="4EEE6328" w14:textId="77777777" w:rsidR="008C1AE4" w:rsidRPr="008860F2" w:rsidRDefault="008C1AE4" w:rsidP="008C1AE4">
            <w:pPr>
              <w:tabs>
                <w:tab w:val="decimal" w:pos="45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2A5ED79D" w14:textId="77777777" w:rsidR="008C1AE4" w:rsidRPr="008860F2" w:rsidRDefault="008C1AE4" w:rsidP="008C1AE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" w:type="pct"/>
          </w:tcPr>
          <w:p w14:paraId="138272F6" w14:textId="77777777" w:rsidR="008C1AE4" w:rsidRPr="008860F2" w:rsidRDefault="008C1AE4" w:rsidP="008C1AE4">
            <w:pPr>
              <w:tabs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3113" w:rsidRPr="008860F2" w14:paraId="40C13279" w14:textId="77777777" w:rsidTr="006E5B9A">
        <w:trPr>
          <w:trHeight w:val="419"/>
        </w:trPr>
        <w:tc>
          <w:tcPr>
            <w:tcW w:w="2385" w:type="pct"/>
          </w:tcPr>
          <w:p w14:paraId="0F8BCDF9" w14:textId="6011421C" w:rsidR="00AF3113" w:rsidRPr="008860F2" w:rsidRDefault="00400E36" w:rsidP="00C8441A">
            <w:pPr>
              <w:pStyle w:val="BodyText"/>
              <w:spacing w:after="0" w:line="240" w:lineRule="auto"/>
              <w:ind w:left="-24" w:right="-37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ตราสารทุนถือไว้เพื่อค้า</w:t>
            </w:r>
          </w:p>
        </w:tc>
        <w:tc>
          <w:tcPr>
            <w:tcW w:w="569" w:type="pct"/>
          </w:tcPr>
          <w:p w14:paraId="0169907E" w14:textId="4D7FA66A" w:rsidR="00AF3113" w:rsidRPr="008860F2" w:rsidRDefault="00AF3113" w:rsidP="00AF3113">
            <w:pPr>
              <w:tabs>
                <w:tab w:val="decimal" w:pos="5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16.33</w:t>
            </w:r>
          </w:p>
        </w:tc>
        <w:tc>
          <w:tcPr>
            <w:tcW w:w="132" w:type="pct"/>
          </w:tcPr>
          <w:p w14:paraId="49D8ECBE" w14:textId="77777777" w:rsidR="00AF3113" w:rsidRPr="008860F2" w:rsidRDefault="00AF3113" w:rsidP="00AF31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</w:tcPr>
          <w:p w14:paraId="21FF0CFE" w14:textId="77777777" w:rsidR="00AF3113" w:rsidRPr="008860F2" w:rsidRDefault="00AF3113" w:rsidP="00AF3113">
            <w:pPr>
              <w:tabs>
                <w:tab w:val="decimal" w:pos="5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16.00</w:t>
            </w:r>
          </w:p>
        </w:tc>
        <w:tc>
          <w:tcPr>
            <w:tcW w:w="148" w:type="pct"/>
          </w:tcPr>
          <w:p w14:paraId="50A234A7" w14:textId="77777777" w:rsidR="00AF3113" w:rsidRPr="008860F2" w:rsidRDefault="00AF3113" w:rsidP="00AF3113">
            <w:pPr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</w:tcPr>
          <w:p w14:paraId="79CAD656" w14:textId="16E9E97C" w:rsidR="00AF3113" w:rsidRPr="008860F2" w:rsidRDefault="00AF3113" w:rsidP="00AF3113">
            <w:pPr>
              <w:tabs>
                <w:tab w:val="decimal" w:pos="45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</w:tcPr>
          <w:p w14:paraId="758DA21E" w14:textId="77777777" w:rsidR="00AF3113" w:rsidRPr="008860F2" w:rsidRDefault="00AF3113" w:rsidP="00AF31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" w:type="pct"/>
          </w:tcPr>
          <w:p w14:paraId="559142EC" w14:textId="77777777" w:rsidR="00AF3113" w:rsidRPr="008860F2" w:rsidRDefault="00AF3113" w:rsidP="00AF3113">
            <w:pPr>
              <w:tabs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F3113" w:rsidRPr="008860F2" w14:paraId="41623E87" w14:textId="77777777" w:rsidTr="006E5B9A">
        <w:trPr>
          <w:trHeight w:val="435"/>
        </w:trPr>
        <w:tc>
          <w:tcPr>
            <w:tcW w:w="2385" w:type="pct"/>
          </w:tcPr>
          <w:p w14:paraId="4EBA2486" w14:textId="77777777" w:rsidR="00AF3113" w:rsidRPr="008860F2" w:rsidRDefault="00AF3113" w:rsidP="00C8441A">
            <w:pPr>
              <w:pStyle w:val="BodyText"/>
              <w:spacing w:after="0" w:line="240" w:lineRule="auto"/>
              <w:ind w:left="-24" w:right="-37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8860F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เงินลงทุนระยะยาว</w:t>
            </w:r>
          </w:p>
        </w:tc>
        <w:tc>
          <w:tcPr>
            <w:tcW w:w="569" w:type="pct"/>
          </w:tcPr>
          <w:p w14:paraId="5617F6FB" w14:textId="77777777" w:rsidR="00AF3113" w:rsidRPr="008860F2" w:rsidRDefault="00AF3113" w:rsidP="00AF3113">
            <w:pPr>
              <w:tabs>
                <w:tab w:val="decimal" w:pos="5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</w:tcPr>
          <w:p w14:paraId="706ACDE7" w14:textId="77777777" w:rsidR="00AF3113" w:rsidRPr="008860F2" w:rsidRDefault="00AF3113" w:rsidP="00AF31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</w:tcPr>
          <w:p w14:paraId="4C6A0523" w14:textId="77777777" w:rsidR="00AF3113" w:rsidRPr="008860F2" w:rsidRDefault="00AF3113" w:rsidP="00AF3113">
            <w:pPr>
              <w:tabs>
                <w:tab w:val="decimal" w:pos="5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1A53F10D" w14:textId="77777777" w:rsidR="00AF3113" w:rsidRPr="008860F2" w:rsidRDefault="00AF3113" w:rsidP="00AF3113">
            <w:pPr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</w:tcPr>
          <w:p w14:paraId="21533154" w14:textId="77777777" w:rsidR="00AF3113" w:rsidRPr="008860F2" w:rsidRDefault="00AF3113" w:rsidP="00AF3113">
            <w:pPr>
              <w:tabs>
                <w:tab w:val="decimal" w:pos="45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0F982070" w14:textId="77777777" w:rsidR="00AF3113" w:rsidRPr="008860F2" w:rsidRDefault="00AF3113" w:rsidP="00AF31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" w:type="pct"/>
          </w:tcPr>
          <w:p w14:paraId="5A210FA6" w14:textId="77777777" w:rsidR="00AF3113" w:rsidRPr="008860F2" w:rsidRDefault="00AF3113" w:rsidP="00AF3113">
            <w:pPr>
              <w:tabs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3113" w:rsidRPr="008860F2" w14:paraId="31DFA919" w14:textId="77777777" w:rsidTr="006E5B9A">
        <w:trPr>
          <w:trHeight w:val="419"/>
        </w:trPr>
        <w:tc>
          <w:tcPr>
            <w:tcW w:w="2385" w:type="pct"/>
          </w:tcPr>
          <w:p w14:paraId="7105981B" w14:textId="77777777" w:rsidR="00AF3113" w:rsidRPr="008860F2" w:rsidRDefault="00AF3113" w:rsidP="00C8441A">
            <w:pPr>
              <w:pStyle w:val="BodyText"/>
              <w:spacing w:after="0" w:line="240" w:lineRule="auto"/>
              <w:ind w:left="-24" w:right="-37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เงินฝากธนาคารที่มีภาระค้ำประกัน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7EA9468E" w14:textId="11F93EA4" w:rsidR="00AF3113" w:rsidRPr="008860F2" w:rsidRDefault="00AF3113" w:rsidP="00AF3113">
            <w:pPr>
              <w:tabs>
                <w:tab w:val="decimal" w:pos="5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0.90</w:t>
            </w:r>
          </w:p>
        </w:tc>
        <w:tc>
          <w:tcPr>
            <w:tcW w:w="132" w:type="pct"/>
          </w:tcPr>
          <w:p w14:paraId="3F04B471" w14:textId="77777777" w:rsidR="00AF3113" w:rsidRPr="008860F2" w:rsidRDefault="00AF3113" w:rsidP="00AF31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328B1A75" w14:textId="77777777" w:rsidR="00AF3113" w:rsidRPr="008860F2" w:rsidRDefault="00AF3113" w:rsidP="00AF3113">
            <w:pPr>
              <w:tabs>
                <w:tab w:val="decimal" w:pos="5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0.90</w:t>
            </w:r>
          </w:p>
        </w:tc>
        <w:tc>
          <w:tcPr>
            <w:tcW w:w="148" w:type="pct"/>
          </w:tcPr>
          <w:p w14:paraId="1D82D851" w14:textId="77777777" w:rsidR="00AF3113" w:rsidRPr="008860F2" w:rsidRDefault="00AF3113" w:rsidP="00AF3113">
            <w:pPr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3FB15EC9" w14:textId="26AF0910" w:rsidR="00AF3113" w:rsidRPr="008860F2" w:rsidRDefault="00AF3113" w:rsidP="00AF3113">
            <w:pPr>
              <w:tabs>
                <w:tab w:val="decimal" w:pos="45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</w:tcPr>
          <w:p w14:paraId="128E2A2D" w14:textId="77777777" w:rsidR="00AF3113" w:rsidRPr="008860F2" w:rsidRDefault="00AF3113" w:rsidP="00AF31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72F4BC10" w14:textId="77777777" w:rsidR="00AF3113" w:rsidRPr="008860F2" w:rsidRDefault="00AF3113" w:rsidP="00AF3113">
            <w:pPr>
              <w:tabs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F3113" w:rsidRPr="008860F2" w14:paraId="3F75C31A" w14:textId="77777777" w:rsidTr="006E5B9A">
        <w:trPr>
          <w:trHeight w:val="419"/>
        </w:trPr>
        <w:tc>
          <w:tcPr>
            <w:tcW w:w="2385" w:type="pct"/>
          </w:tcPr>
          <w:p w14:paraId="6C670483" w14:textId="77777777" w:rsidR="00AF3113" w:rsidRPr="008860F2" w:rsidRDefault="00AF3113" w:rsidP="00C8441A">
            <w:pPr>
              <w:pStyle w:val="BodyText"/>
              <w:spacing w:after="0" w:line="240" w:lineRule="auto"/>
              <w:ind w:left="-24" w:right="-37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7250D07" w14:textId="2CEDAF1F" w:rsidR="00AF3113" w:rsidRPr="008860F2" w:rsidRDefault="00AF3113" w:rsidP="00AF3113">
            <w:pPr>
              <w:tabs>
                <w:tab w:val="decimal" w:pos="5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17.23</w:t>
            </w:r>
          </w:p>
        </w:tc>
        <w:tc>
          <w:tcPr>
            <w:tcW w:w="132" w:type="pct"/>
          </w:tcPr>
          <w:p w14:paraId="73718DB2" w14:textId="77777777" w:rsidR="00AF3113" w:rsidRPr="008860F2" w:rsidRDefault="00AF3113" w:rsidP="00AF31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6655E2CB" w14:textId="77777777" w:rsidR="00AF3113" w:rsidRPr="008860F2" w:rsidRDefault="00AF3113" w:rsidP="00AF3113">
            <w:pPr>
              <w:tabs>
                <w:tab w:val="decimal" w:pos="5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16.90</w:t>
            </w:r>
          </w:p>
        </w:tc>
        <w:tc>
          <w:tcPr>
            <w:tcW w:w="148" w:type="pct"/>
          </w:tcPr>
          <w:p w14:paraId="07EA6CC7" w14:textId="77777777" w:rsidR="00AF3113" w:rsidRPr="008860F2" w:rsidRDefault="00AF3113" w:rsidP="00AF3113">
            <w:pPr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</w:tcPr>
          <w:p w14:paraId="475BB867" w14:textId="23FB5FD4" w:rsidR="00AF3113" w:rsidRPr="008860F2" w:rsidRDefault="00AF3113" w:rsidP="00AF3113">
            <w:pPr>
              <w:tabs>
                <w:tab w:val="decimal" w:pos="4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</w:tcPr>
          <w:p w14:paraId="24BE2468" w14:textId="77777777" w:rsidR="00AF3113" w:rsidRPr="008860F2" w:rsidRDefault="00AF3113" w:rsidP="00AF31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2D876D38" w14:textId="77777777" w:rsidR="00AF3113" w:rsidRPr="008860F2" w:rsidRDefault="00AF3113" w:rsidP="00AF3113">
            <w:pPr>
              <w:tabs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23CA9A68" w14:textId="77777777" w:rsidR="00E37DE3" w:rsidRPr="008860F2" w:rsidRDefault="00E37DE3" w:rsidP="00AC6ED8">
      <w:pPr>
        <w:pStyle w:val="NoSpacing"/>
        <w:rPr>
          <w:rFonts w:ascii="Angsana New" w:hAnsi="Angsana New"/>
          <w:sz w:val="22"/>
        </w:rPr>
      </w:pPr>
    </w:p>
    <w:p w14:paraId="2E925914" w14:textId="3A2A87D7" w:rsidR="00BB2CA0" w:rsidRPr="008860F2" w:rsidRDefault="00DE2997" w:rsidP="00AC1B05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ณ วันที่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="00AF3113">
        <w:rPr>
          <w:rFonts w:ascii="Angsana New" w:hAnsi="Angsana New"/>
          <w:sz w:val="28"/>
          <w:szCs w:val="28"/>
        </w:rPr>
        <w:t>30</w:t>
      </w:r>
      <w:r w:rsidR="003C66FE" w:rsidRPr="008860F2">
        <w:rPr>
          <w:rFonts w:ascii="Angsana New" w:hAnsi="Angsana New"/>
          <w:sz w:val="28"/>
          <w:szCs w:val="28"/>
        </w:rPr>
        <w:t xml:space="preserve"> </w:t>
      </w:r>
      <w:r w:rsidR="003C66FE" w:rsidRPr="008860F2">
        <w:rPr>
          <w:rFonts w:ascii="Angsana New" w:hAnsi="Angsana New"/>
          <w:sz w:val="28"/>
          <w:szCs w:val="28"/>
          <w:cs/>
        </w:rPr>
        <w:t xml:space="preserve">กันยายน </w:t>
      </w:r>
      <w:r w:rsidR="00AF3113">
        <w:rPr>
          <w:rFonts w:ascii="Angsana New" w:hAnsi="Angsana New"/>
          <w:sz w:val="28"/>
          <w:szCs w:val="28"/>
        </w:rPr>
        <w:t>2563</w:t>
      </w:r>
      <w:r w:rsidR="003C66FE" w:rsidRPr="008860F2">
        <w:rPr>
          <w:rFonts w:ascii="Angsana New" w:hAnsi="Angsana New"/>
          <w:sz w:val="28"/>
          <w:szCs w:val="28"/>
        </w:rPr>
        <w:t xml:space="preserve"> </w:t>
      </w:r>
      <w:r w:rsidR="00231AE8" w:rsidRPr="008860F2">
        <w:rPr>
          <w:rFonts w:ascii="Angsana New" w:hAnsi="Angsana New"/>
          <w:sz w:val="28"/>
          <w:szCs w:val="28"/>
          <w:cs/>
        </w:rPr>
        <w:t xml:space="preserve">และ </w:t>
      </w:r>
      <w:r w:rsidR="00AF3113">
        <w:rPr>
          <w:rFonts w:ascii="Angsana New" w:hAnsi="Angsana New"/>
          <w:sz w:val="28"/>
          <w:szCs w:val="28"/>
        </w:rPr>
        <w:t>2562</w:t>
      </w:r>
      <w:r w:rsidR="00E21BD7" w:rsidRPr="008860F2">
        <w:rPr>
          <w:rFonts w:ascii="Angsana New" w:hAnsi="Angsana New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เงินฝากธนาคาร</w:t>
      </w:r>
      <w:r w:rsidR="00196C6A" w:rsidRPr="008860F2">
        <w:rPr>
          <w:rFonts w:ascii="Angsana New" w:hAnsi="Angsana New"/>
          <w:sz w:val="28"/>
          <w:szCs w:val="28"/>
          <w:cs/>
        </w:rPr>
        <w:t>บางส่วน</w:t>
      </w:r>
      <w:r w:rsidRPr="008860F2">
        <w:rPr>
          <w:rFonts w:ascii="Angsana New" w:hAnsi="Angsana New"/>
          <w:sz w:val="28"/>
          <w:szCs w:val="28"/>
          <w:cs/>
        </w:rPr>
        <w:t>ของบริษัทย่อยได้วางไว้เป็นหลักทรัพย์ค้ำประกันกับธนาคารพาณิชย์ในการออกหนังสือค้ำประกัน</w:t>
      </w:r>
    </w:p>
    <w:p w14:paraId="3F70312D" w14:textId="09DEADDD" w:rsidR="00AC1B05" w:rsidRDefault="00AC1B05" w:rsidP="00AC1B05">
      <w:pPr>
        <w:spacing w:line="240" w:lineRule="auto"/>
        <w:ind w:left="547"/>
        <w:rPr>
          <w:rFonts w:asciiTheme="majorBidi" w:hAnsiTheme="majorBidi" w:cstheme="majorBidi"/>
          <w:b/>
          <w:bCs/>
          <w:sz w:val="20"/>
          <w:szCs w:val="20"/>
        </w:rPr>
      </w:pPr>
    </w:p>
    <w:p w14:paraId="085F47E3" w14:textId="77941EE4" w:rsidR="00D751CA" w:rsidRDefault="00D751CA" w:rsidP="00D751CA">
      <w:pPr>
        <w:spacing w:line="240" w:lineRule="auto"/>
        <w:ind w:left="547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  <w:r w:rsidRPr="008860F2">
        <w:rPr>
          <w:rFonts w:ascii="Angsana New" w:hAnsi="Angsana New" w:hint="cs"/>
          <w:snapToGrid w:val="0"/>
          <w:spacing w:val="-2"/>
          <w:sz w:val="28"/>
          <w:szCs w:val="28"/>
          <w:cs/>
          <w:lang w:eastAsia="th-TH"/>
        </w:rPr>
        <w:t>รายการเคลื่อนไหวในระหว่างปีสิ้นสุดวันที่</w:t>
      </w:r>
      <w:r w:rsidRPr="008860F2">
        <w:rPr>
          <w:rFonts w:ascii="Angsana New" w:hAnsi="Angsana New"/>
          <w:snapToGrid w:val="0"/>
          <w:spacing w:val="-2"/>
          <w:sz w:val="28"/>
          <w:szCs w:val="28"/>
          <w:lang w:eastAsia="th-TH"/>
        </w:rPr>
        <w:t xml:space="preserve"> 30 </w:t>
      </w:r>
      <w:r w:rsidR="00254F67" w:rsidRPr="008860F2">
        <w:rPr>
          <w:rFonts w:ascii="Angsana New" w:hAnsi="Angsana New" w:hint="cs"/>
          <w:snapToGrid w:val="0"/>
          <w:spacing w:val="-2"/>
          <w:sz w:val="28"/>
          <w:szCs w:val="28"/>
          <w:cs/>
          <w:lang w:eastAsia="th-TH"/>
        </w:rPr>
        <w:t>กันยายน</w:t>
      </w:r>
      <w:r w:rsidR="00AE2A32">
        <w:rPr>
          <w:rFonts w:ascii="Angsana New" w:hAnsi="Angsana New" w:hint="cs"/>
          <w:snapToGrid w:val="0"/>
          <w:spacing w:val="-2"/>
          <w:sz w:val="28"/>
          <w:szCs w:val="28"/>
          <w:cs/>
          <w:lang w:eastAsia="th-TH"/>
        </w:rPr>
        <w:t xml:space="preserve"> </w:t>
      </w:r>
      <w:r w:rsidR="00AE2A32">
        <w:rPr>
          <w:rFonts w:ascii="Angsana New" w:hAnsi="Angsana New"/>
          <w:snapToGrid w:val="0"/>
          <w:spacing w:val="-2"/>
          <w:sz w:val="28"/>
          <w:szCs w:val="28"/>
          <w:lang w:eastAsia="th-TH"/>
        </w:rPr>
        <w:t>2563</w:t>
      </w:r>
      <w:r w:rsidRPr="008860F2">
        <w:rPr>
          <w:rFonts w:ascii="Angsana New" w:hAnsi="Angsana New" w:hint="cs"/>
          <w:snapToGrid w:val="0"/>
          <w:spacing w:val="-2"/>
          <w:sz w:val="28"/>
          <w:szCs w:val="28"/>
          <w:cs/>
          <w:lang w:eastAsia="th-TH"/>
        </w:rPr>
        <w:t xml:space="preserve"> ของตราสารทุนที่อยู่ในความต้องการของตลาดมีดังนี้</w:t>
      </w:r>
    </w:p>
    <w:p w14:paraId="37D1C088" w14:textId="77777777" w:rsidR="005E7A1D" w:rsidRPr="008860F2" w:rsidRDefault="005E7A1D" w:rsidP="00D751CA">
      <w:pPr>
        <w:spacing w:line="240" w:lineRule="auto"/>
        <w:ind w:left="547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tbl>
      <w:tblPr>
        <w:tblW w:w="966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338"/>
        <w:gridCol w:w="256"/>
        <w:gridCol w:w="672"/>
        <w:gridCol w:w="1190"/>
        <w:gridCol w:w="238"/>
        <w:gridCol w:w="1063"/>
        <w:gridCol w:w="266"/>
        <w:gridCol w:w="1106"/>
        <w:gridCol w:w="252"/>
        <w:gridCol w:w="980"/>
        <w:gridCol w:w="266"/>
        <w:gridCol w:w="1036"/>
      </w:tblGrid>
      <w:tr w:rsidR="00D751CA" w:rsidRPr="008860F2" w14:paraId="49120CF0" w14:textId="77777777" w:rsidTr="00404CB2">
        <w:trPr>
          <w:tblHeader/>
        </w:trPr>
        <w:tc>
          <w:tcPr>
            <w:tcW w:w="2338" w:type="dxa"/>
            <w:shd w:val="clear" w:color="auto" w:fill="auto"/>
            <w:vAlign w:val="bottom"/>
          </w:tcPr>
          <w:p w14:paraId="4DEEE4D3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60CD5961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40EAB934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97" w:type="dxa"/>
            <w:gridSpan w:val="9"/>
            <w:shd w:val="clear" w:color="auto" w:fill="auto"/>
            <w:vAlign w:val="bottom"/>
            <w:hideMark/>
          </w:tcPr>
          <w:p w14:paraId="07CFC700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751CA" w:rsidRPr="008860F2" w14:paraId="0D506E77" w14:textId="77777777" w:rsidTr="00404CB2">
        <w:trPr>
          <w:tblHeader/>
        </w:trPr>
        <w:tc>
          <w:tcPr>
            <w:tcW w:w="2338" w:type="dxa"/>
            <w:shd w:val="clear" w:color="auto" w:fill="auto"/>
            <w:vAlign w:val="bottom"/>
            <w:hideMark/>
          </w:tcPr>
          <w:p w14:paraId="54872708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5FF1418F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456CFB1E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" w:type="dxa"/>
            <w:shd w:val="clear" w:color="auto" w:fill="auto"/>
            <w:vAlign w:val="bottom"/>
            <w:hideMark/>
          </w:tcPr>
          <w:p w14:paraId="00EA8485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3FEA94E5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55EDFF9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43C31D09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F3DCA59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70887745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E548216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0" w:type="dxa"/>
            <w:shd w:val="clear" w:color="auto" w:fill="auto"/>
            <w:vAlign w:val="bottom"/>
            <w:hideMark/>
          </w:tcPr>
          <w:p w14:paraId="4B0F4EBF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54CDD8A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6" w:type="dxa"/>
            <w:shd w:val="clear" w:color="auto" w:fill="auto"/>
            <w:vAlign w:val="bottom"/>
            <w:hideMark/>
          </w:tcPr>
          <w:p w14:paraId="10DBBD0B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58F01487" w14:textId="1CE3FAFD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41D09" w:rsidRPr="008860F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D751CA" w:rsidRPr="008860F2" w14:paraId="59E0B52B" w14:textId="77777777" w:rsidTr="00404CB2">
        <w:trPr>
          <w:tblHeader/>
        </w:trPr>
        <w:tc>
          <w:tcPr>
            <w:tcW w:w="2338" w:type="dxa"/>
            <w:shd w:val="clear" w:color="auto" w:fill="auto"/>
            <w:vAlign w:val="bottom"/>
          </w:tcPr>
          <w:p w14:paraId="61AA8287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655E50D4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6E4FC269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  <w:hideMark/>
          </w:tcPr>
          <w:p w14:paraId="04E2177B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860F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0AB7B5C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3" w:type="dxa"/>
            <w:shd w:val="clear" w:color="auto" w:fill="auto"/>
            <w:vAlign w:val="bottom"/>
            <w:hideMark/>
          </w:tcPr>
          <w:p w14:paraId="7DA862AB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FDE29D7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48F7F05A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ACC7EF7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0" w:type="dxa"/>
            <w:shd w:val="clear" w:color="auto" w:fill="auto"/>
            <w:vAlign w:val="bottom"/>
            <w:hideMark/>
          </w:tcPr>
          <w:p w14:paraId="422FB481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B2C8C8F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6" w:type="dxa"/>
            <w:shd w:val="clear" w:color="auto" w:fill="auto"/>
            <w:vAlign w:val="bottom"/>
            <w:hideMark/>
          </w:tcPr>
          <w:p w14:paraId="37191FAB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860F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751CA" w:rsidRPr="008860F2" w14:paraId="18D85E7B" w14:textId="77777777" w:rsidTr="00404CB2">
        <w:trPr>
          <w:tblHeader/>
        </w:trPr>
        <w:tc>
          <w:tcPr>
            <w:tcW w:w="2338" w:type="dxa"/>
            <w:shd w:val="clear" w:color="auto" w:fill="auto"/>
          </w:tcPr>
          <w:p w14:paraId="1C93087E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4FB98365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2" w:type="dxa"/>
            <w:shd w:val="clear" w:color="auto" w:fill="auto"/>
          </w:tcPr>
          <w:p w14:paraId="1AF28752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7" w:type="dxa"/>
            <w:gridSpan w:val="9"/>
            <w:shd w:val="clear" w:color="auto" w:fill="auto"/>
            <w:hideMark/>
          </w:tcPr>
          <w:p w14:paraId="653E0F28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751CA" w:rsidRPr="008860F2" w14:paraId="58D74D9E" w14:textId="77777777" w:rsidTr="00404CB2">
        <w:tc>
          <w:tcPr>
            <w:tcW w:w="2338" w:type="dxa"/>
            <w:shd w:val="clear" w:color="auto" w:fill="auto"/>
            <w:hideMark/>
          </w:tcPr>
          <w:p w14:paraId="3FAD4C35" w14:textId="77777777" w:rsidR="00D751CA" w:rsidRPr="008860F2" w:rsidRDefault="00D751CA" w:rsidP="00C8441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7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256" w:type="dxa"/>
            <w:shd w:val="clear" w:color="auto" w:fill="auto"/>
          </w:tcPr>
          <w:p w14:paraId="76515794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shd w:val="clear" w:color="auto" w:fill="auto"/>
          </w:tcPr>
          <w:p w14:paraId="2999D02A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0CD3976E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2C6504F8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14:paraId="3A7C65CD" w14:textId="77777777" w:rsidR="00D751CA" w:rsidRPr="008860F2" w:rsidRDefault="00D751CA" w:rsidP="00840013">
            <w:pPr>
              <w:tabs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515A3CCB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0DDB10FD" w14:textId="77777777" w:rsidR="00D751CA" w:rsidRPr="008860F2" w:rsidRDefault="00D751CA" w:rsidP="00840013">
            <w:pPr>
              <w:tabs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28277A33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14:paraId="0D87CA86" w14:textId="77777777" w:rsidR="00D751CA" w:rsidRPr="008860F2" w:rsidRDefault="00D751CA" w:rsidP="00840013">
            <w:pPr>
              <w:tabs>
                <w:tab w:val="decimal" w:pos="57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2D7141E9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</w:tcPr>
          <w:p w14:paraId="6CFA4934" w14:textId="77777777" w:rsidR="00D751CA" w:rsidRPr="008860F2" w:rsidRDefault="00D751CA" w:rsidP="00840013">
            <w:pPr>
              <w:tabs>
                <w:tab w:val="decimal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51CA" w:rsidRPr="008860F2" w14:paraId="1EA8564B" w14:textId="77777777" w:rsidTr="00404CB2">
        <w:tc>
          <w:tcPr>
            <w:tcW w:w="2338" w:type="dxa"/>
            <w:shd w:val="clear" w:color="auto" w:fill="auto"/>
            <w:hideMark/>
          </w:tcPr>
          <w:p w14:paraId="56C99ECF" w14:textId="259DF666" w:rsidR="00D751CA" w:rsidRPr="008860F2" w:rsidRDefault="00B66867" w:rsidP="00B668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7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ตราสารทุนถือไว้เพื่อค้า</w:t>
            </w:r>
          </w:p>
        </w:tc>
        <w:tc>
          <w:tcPr>
            <w:tcW w:w="256" w:type="dxa"/>
            <w:shd w:val="clear" w:color="auto" w:fill="auto"/>
          </w:tcPr>
          <w:p w14:paraId="0FDE4112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2" w:type="dxa"/>
            <w:shd w:val="clear" w:color="auto" w:fill="auto"/>
          </w:tcPr>
          <w:p w14:paraId="5C730928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hideMark/>
          </w:tcPr>
          <w:p w14:paraId="44333785" w14:textId="77777777" w:rsidR="00D751CA" w:rsidRPr="008860F2" w:rsidRDefault="00D751CA" w:rsidP="00840013">
            <w:pPr>
              <w:tabs>
                <w:tab w:val="decimal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16.00</w:t>
            </w:r>
          </w:p>
        </w:tc>
        <w:tc>
          <w:tcPr>
            <w:tcW w:w="238" w:type="dxa"/>
            <w:shd w:val="clear" w:color="auto" w:fill="auto"/>
          </w:tcPr>
          <w:p w14:paraId="7BE5CA0C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14:paraId="39851B4E" w14:textId="6A18801A" w:rsidR="00D751CA" w:rsidRPr="008860F2" w:rsidRDefault="00AF3113" w:rsidP="00840013">
            <w:pPr>
              <w:tabs>
                <w:tab w:val="decimal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3,666.74</w:t>
            </w:r>
          </w:p>
        </w:tc>
        <w:tc>
          <w:tcPr>
            <w:tcW w:w="266" w:type="dxa"/>
            <w:shd w:val="clear" w:color="auto" w:fill="auto"/>
          </w:tcPr>
          <w:p w14:paraId="42755D5F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2B8BDDC7" w14:textId="362BC86F" w:rsidR="00D751CA" w:rsidRPr="008860F2" w:rsidRDefault="00AF3113" w:rsidP="00840013">
            <w:pPr>
              <w:tabs>
                <w:tab w:val="decimal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(3,665.30)</w:t>
            </w:r>
          </w:p>
        </w:tc>
        <w:tc>
          <w:tcPr>
            <w:tcW w:w="252" w:type="dxa"/>
            <w:shd w:val="clear" w:color="auto" w:fill="auto"/>
          </w:tcPr>
          <w:p w14:paraId="2FC7F416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14:paraId="24EBACD6" w14:textId="4D386862" w:rsidR="00D751CA" w:rsidRPr="008860F2" w:rsidRDefault="00AF3113" w:rsidP="00840013">
            <w:pPr>
              <w:tabs>
                <w:tab w:val="decimal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(1.11)</w:t>
            </w:r>
          </w:p>
        </w:tc>
        <w:tc>
          <w:tcPr>
            <w:tcW w:w="266" w:type="dxa"/>
            <w:shd w:val="clear" w:color="auto" w:fill="auto"/>
          </w:tcPr>
          <w:p w14:paraId="0052541B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</w:tcPr>
          <w:p w14:paraId="7171326C" w14:textId="07853E3A" w:rsidR="00D751CA" w:rsidRPr="008860F2" w:rsidRDefault="00AF3113" w:rsidP="00840013">
            <w:pPr>
              <w:tabs>
                <w:tab w:val="decimal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16.33</w:t>
            </w:r>
          </w:p>
        </w:tc>
      </w:tr>
      <w:tr w:rsidR="00D751CA" w:rsidRPr="008860F2" w14:paraId="42293876" w14:textId="77777777" w:rsidTr="00404CB2">
        <w:tc>
          <w:tcPr>
            <w:tcW w:w="2338" w:type="dxa"/>
            <w:shd w:val="clear" w:color="auto" w:fill="auto"/>
            <w:hideMark/>
          </w:tcPr>
          <w:p w14:paraId="3B034341" w14:textId="77777777" w:rsidR="00D751CA" w:rsidRPr="008860F2" w:rsidRDefault="00D751CA" w:rsidP="00C8441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7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56" w:type="dxa"/>
            <w:shd w:val="clear" w:color="auto" w:fill="auto"/>
          </w:tcPr>
          <w:p w14:paraId="0737DD73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2" w:type="dxa"/>
            <w:shd w:val="clear" w:color="auto" w:fill="auto"/>
          </w:tcPr>
          <w:p w14:paraId="0537272C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2FE684C6" w14:textId="77777777" w:rsidR="00D751CA" w:rsidRPr="008860F2" w:rsidRDefault="00D751CA" w:rsidP="00840013">
            <w:pPr>
              <w:tabs>
                <w:tab w:val="decimal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16.00</w:t>
            </w:r>
          </w:p>
        </w:tc>
        <w:tc>
          <w:tcPr>
            <w:tcW w:w="238" w:type="dxa"/>
            <w:shd w:val="clear" w:color="auto" w:fill="auto"/>
          </w:tcPr>
          <w:p w14:paraId="398065D7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14:paraId="0DCFAEA4" w14:textId="77777777" w:rsidR="00D751CA" w:rsidRPr="008860F2" w:rsidRDefault="00D751CA" w:rsidP="00840013">
            <w:pPr>
              <w:tabs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736B92A1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00E52E84" w14:textId="77777777" w:rsidR="00D751CA" w:rsidRPr="008860F2" w:rsidRDefault="00D751CA" w:rsidP="00840013">
            <w:pPr>
              <w:tabs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73363386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14:paraId="01639704" w14:textId="77777777" w:rsidR="00D751CA" w:rsidRPr="008860F2" w:rsidRDefault="00D751CA" w:rsidP="00840013">
            <w:pPr>
              <w:tabs>
                <w:tab w:val="decimal" w:pos="57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64A532B7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979483" w14:textId="4AED7F32" w:rsidR="00D751CA" w:rsidRPr="008860F2" w:rsidRDefault="00AF3113" w:rsidP="00840013">
            <w:pPr>
              <w:tabs>
                <w:tab w:val="decimal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16.33</w:t>
            </w:r>
          </w:p>
        </w:tc>
      </w:tr>
    </w:tbl>
    <w:p w14:paraId="1DA415DD" w14:textId="69909FF2" w:rsidR="00F41D09" w:rsidRPr="008860F2" w:rsidRDefault="00F41D09"/>
    <w:tbl>
      <w:tblPr>
        <w:tblW w:w="9663" w:type="dxa"/>
        <w:tblInd w:w="360" w:type="dxa"/>
        <w:tblLook w:val="04A0" w:firstRow="1" w:lastRow="0" w:firstColumn="1" w:lastColumn="0" w:noHBand="0" w:noVBand="1"/>
      </w:tblPr>
      <w:tblGrid>
        <w:gridCol w:w="2356"/>
        <w:gridCol w:w="238"/>
        <w:gridCol w:w="658"/>
        <w:gridCol w:w="1218"/>
        <w:gridCol w:w="238"/>
        <w:gridCol w:w="1049"/>
        <w:gridCol w:w="266"/>
        <w:gridCol w:w="1106"/>
        <w:gridCol w:w="238"/>
        <w:gridCol w:w="1008"/>
        <w:gridCol w:w="252"/>
        <w:gridCol w:w="1036"/>
      </w:tblGrid>
      <w:tr w:rsidR="00D751CA" w:rsidRPr="008860F2" w14:paraId="0AFFCBA0" w14:textId="77777777" w:rsidTr="00404CB2">
        <w:trPr>
          <w:tblHeader/>
        </w:trPr>
        <w:tc>
          <w:tcPr>
            <w:tcW w:w="2356" w:type="dxa"/>
            <w:shd w:val="clear" w:color="auto" w:fill="auto"/>
            <w:vAlign w:val="bottom"/>
          </w:tcPr>
          <w:p w14:paraId="25891869" w14:textId="4DD27374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77A45E5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8" w:type="dxa"/>
            <w:shd w:val="clear" w:color="auto" w:fill="auto"/>
            <w:vAlign w:val="bottom"/>
          </w:tcPr>
          <w:p w14:paraId="48D81C30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11" w:type="dxa"/>
            <w:gridSpan w:val="9"/>
            <w:shd w:val="clear" w:color="auto" w:fill="auto"/>
            <w:vAlign w:val="bottom"/>
            <w:hideMark/>
          </w:tcPr>
          <w:p w14:paraId="25BE278B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51CA" w:rsidRPr="008860F2" w14:paraId="2C17B7F7" w14:textId="77777777" w:rsidTr="00404CB2">
        <w:trPr>
          <w:tblHeader/>
        </w:trPr>
        <w:tc>
          <w:tcPr>
            <w:tcW w:w="2356" w:type="dxa"/>
            <w:shd w:val="clear" w:color="auto" w:fill="auto"/>
            <w:vAlign w:val="bottom"/>
            <w:hideMark/>
          </w:tcPr>
          <w:p w14:paraId="12338195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CFEFD68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8" w:type="dxa"/>
            <w:shd w:val="clear" w:color="auto" w:fill="auto"/>
            <w:vAlign w:val="bottom"/>
          </w:tcPr>
          <w:p w14:paraId="3D4C552D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bottom"/>
            <w:hideMark/>
          </w:tcPr>
          <w:p w14:paraId="346C6362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3D2D7DBE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53DC562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DC9EE87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46D0BE82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12958AB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A3B70FD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56A5DB9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C9A4472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6" w:type="dxa"/>
            <w:shd w:val="clear" w:color="auto" w:fill="auto"/>
            <w:vAlign w:val="bottom"/>
            <w:hideMark/>
          </w:tcPr>
          <w:p w14:paraId="354092C5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094B62BE" w14:textId="2CDA4D41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41D09" w:rsidRPr="008860F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D751CA" w:rsidRPr="008860F2" w14:paraId="3D3EBB14" w14:textId="77777777" w:rsidTr="00404CB2">
        <w:trPr>
          <w:tblHeader/>
        </w:trPr>
        <w:tc>
          <w:tcPr>
            <w:tcW w:w="2356" w:type="dxa"/>
            <w:shd w:val="clear" w:color="auto" w:fill="auto"/>
            <w:vAlign w:val="bottom"/>
          </w:tcPr>
          <w:p w14:paraId="24F94743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A2FA897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8" w:type="dxa"/>
            <w:shd w:val="clear" w:color="auto" w:fill="auto"/>
            <w:vAlign w:val="bottom"/>
          </w:tcPr>
          <w:p w14:paraId="616354C3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  <w:hideMark/>
          </w:tcPr>
          <w:p w14:paraId="3AB7A79D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860F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2A605A8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9" w:type="dxa"/>
            <w:shd w:val="clear" w:color="auto" w:fill="auto"/>
            <w:vAlign w:val="bottom"/>
            <w:hideMark/>
          </w:tcPr>
          <w:p w14:paraId="2633CCC8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C43EAD3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  <w:hideMark/>
          </w:tcPr>
          <w:p w14:paraId="44947625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E854CF3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AE5C226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B55E44D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6" w:type="dxa"/>
            <w:shd w:val="clear" w:color="auto" w:fill="auto"/>
            <w:vAlign w:val="bottom"/>
            <w:hideMark/>
          </w:tcPr>
          <w:p w14:paraId="3924362A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860F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751CA" w:rsidRPr="008860F2" w14:paraId="58FCF829" w14:textId="77777777" w:rsidTr="00404CB2">
        <w:trPr>
          <w:tblHeader/>
        </w:trPr>
        <w:tc>
          <w:tcPr>
            <w:tcW w:w="2356" w:type="dxa"/>
            <w:shd w:val="clear" w:color="auto" w:fill="auto"/>
          </w:tcPr>
          <w:p w14:paraId="2A9BD598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375DEE34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8" w:type="dxa"/>
            <w:shd w:val="clear" w:color="auto" w:fill="auto"/>
          </w:tcPr>
          <w:p w14:paraId="29880D65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1" w:type="dxa"/>
            <w:gridSpan w:val="9"/>
            <w:shd w:val="clear" w:color="auto" w:fill="auto"/>
            <w:hideMark/>
          </w:tcPr>
          <w:p w14:paraId="6376A0A0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751CA" w:rsidRPr="008860F2" w14:paraId="0CEB5091" w14:textId="77777777" w:rsidTr="00404CB2">
        <w:tc>
          <w:tcPr>
            <w:tcW w:w="2356" w:type="dxa"/>
            <w:shd w:val="clear" w:color="auto" w:fill="auto"/>
            <w:hideMark/>
          </w:tcPr>
          <w:p w14:paraId="7BC91528" w14:textId="77777777" w:rsidR="00D751CA" w:rsidRPr="008860F2" w:rsidRDefault="00D751CA" w:rsidP="00C8441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7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238" w:type="dxa"/>
            <w:shd w:val="clear" w:color="auto" w:fill="auto"/>
          </w:tcPr>
          <w:p w14:paraId="6C3D9EAF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dxa"/>
            <w:shd w:val="clear" w:color="auto" w:fill="auto"/>
          </w:tcPr>
          <w:p w14:paraId="12FD82DB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</w:tcPr>
          <w:p w14:paraId="2291D8F6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03D2132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</w:tcPr>
          <w:p w14:paraId="542F4E1C" w14:textId="77777777" w:rsidR="00D751CA" w:rsidRPr="008860F2" w:rsidRDefault="00D751CA" w:rsidP="00840013">
            <w:pPr>
              <w:tabs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35D464EF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3030F9B8" w14:textId="77777777" w:rsidR="00D751CA" w:rsidRPr="008860F2" w:rsidRDefault="00D751CA" w:rsidP="00840013">
            <w:pPr>
              <w:tabs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1E8D9F7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3CFEB591" w14:textId="77777777" w:rsidR="00D751CA" w:rsidRPr="008860F2" w:rsidRDefault="00D751CA" w:rsidP="00840013">
            <w:pPr>
              <w:tabs>
                <w:tab w:val="decimal" w:pos="57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1288578A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</w:tcPr>
          <w:p w14:paraId="13931723" w14:textId="77777777" w:rsidR="00D751CA" w:rsidRPr="008860F2" w:rsidRDefault="00D751CA" w:rsidP="00840013">
            <w:pPr>
              <w:tabs>
                <w:tab w:val="decimal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51CA" w:rsidRPr="008860F2" w14:paraId="40A66034" w14:textId="77777777" w:rsidTr="00404CB2">
        <w:tc>
          <w:tcPr>
            <w:tcW w:w="2356" w:type="dxa"/>
            <w:shd w:val="clear" w:color="auto" w:fill="auto"/>
            <w:hideMark/>
          </w:tcPr>
          <w:p w14:paraId="3A7E7CA7" w14:textId="1B87C500" w:rsidR="00D751CA" w:rsidRPr="008860F2" w:rsidRDefault="00B66867" w:rsidP="00B668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7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ตราสารทุนถือไว้เพื่อค้า</w:t>
            </w:r>
          </w:p>
        </w:tc>
        <w:tc>
          <w:tcPr>
            <w:tcW w:w="238" w:type="dxa"/>
            <w:shd w:val="clear" w:color="auto" w:fill="auto"/>
          </w:tcPr>
          <w:p w14:paraId="2180F26E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8" w:type="dxa"/>
            <w:shd w:val="clear" w:color="auto" w:fill="auto"/>
          </w:tcPr>
          <w:p w14:paraId="6AE11EAE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  <w:hideMark/>
          </w:tcPr>
          <w:p w14:paraId="5962E64E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22A2A28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</w:tcPr>
          <w:p w14:paraId="66A028FB" w14:textId="398449A3" w:rsidR="00D751CA" w:rsidRPr="008860F2" w:rsidRDefault="00AF3113" w:rsidP="00840013">
            <w:pPr>
              <w:tabs>
                <w:tab w:val="decimal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3,653.60</w:t>
            </w:r>
          </w:p>
        </w:tc>
        <w:tc>
          <w:tcPr>
            <w:tcW w:w="266" w:type="dxa"/>
            <w:shd w:val="clear" w:color="auto" w:fill="auto"/>
          </w:tcPr>
          <w:p w14:paraId="295106F7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24850D25" w14:textId="4C7EAF86" w:rsidR="00D751CA" w:rsidRPr="008860F2" w:rsidRDefault="00AF3113" w:rsidP="00840013">
            <w:pPr>
              <w:tabs>
                <w:tab w:val="decimal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(3,653.60)</w:t>
            </w:r>
          </w:p>
        </w:tc>
        <w:tc>
          <w:tcPr>
            <w:tcW w:w="238" w:type="dxa"/>
            <w:shd w:val="clear" w:color="auto" w:fill="auto"/>
          </w:tcPr>
          <w:p w14:paraId="1F560EFF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438A1C36" w14:textId="3320856B" w:rsidR="00D751CA" w:rsidRPr="008860F2" w:rsidRDefault="00AF3113" w:rsidP="00840013">
            <w:pPr>
              <w:tabs>
                <w:tab w:val="decimal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46919B6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</w:tcPr>
          <w:p w14:paraId="6F0C29A4" w14:textId="01AB1644" w:rsidR="00D751CA" w:rsidRPr="008860F2" w:rsidRDefault="00AF3113" w:rsidP="00840013">
            <w:pPr>
              <w:tabs>
                <w:tab w:val="decimal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51CA" w:rsidRPr="008860F2" w14:paraId="3D2A6471" w14:textId="77777777" w:rsidTr="00404CB2">
        <w:tc>
          <w:tcPr>
            <w:tcW w:w="2356" w:type="dxa"/>
            <w:shd w:val="clear" w:color="auto" w:fill="auto"/>
            <w:hideMark/>
          </w:tcPr>
          <w:p w14:paraId="49C58CD2" w14:textId="77777777" w:rsidR="00D751CA" w:rsidRPr="008860F2" w:rsidRDefault="00D751CA" w:rsidP="00C8441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7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  <w:shd w:val="clear" w:color="auto" w:fill="auto"/>
          </w:tcPr>
          <w:p w14:paraId="3AB83DA4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8" w:type="dxa"/>
            <w:shd w:val="clear" w:color="auto" w:fill="auto"/>
          </w:tcPr>
          <w:p w14:paraId="49217EE4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250DC127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BB7C438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</w:tcPr>
          <w:p w14:paraId="73EF6405" w14:textId="77777777" w:rsidR="00D751CA" w:rsidRPr="008860F2" w:rsidRDefault="00D751CA" w:rsidP="00840013">
            <w:pPr>
              <w:tabs>
                <w:tab w:val="decimal" w:pos="7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41DCFF30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5636B984" w14:textId="77777777" w:rsidR="00D751CA" w:rsidRPr="008860F2" w:rsidRDefault="00D751CA" w:rsidP="00840013">
            <w:pPr>
              <w:tabs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C77D812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6CA8D938" w14:textId="77777777" w:rsidR="00D751CA" w:rsidRPr="008860F2" w:rsidRDefault="00D751CA" w:rsidP="00840013">
            <w:pPr>
              <w:tabs>
                <w:tab w:val="decimal" w:pos="57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24A21967" w14:textId="77777777" w:rsidR="00D751CA" w:rsidRPr="008860F2" w:rsidRDefault="00D751CA" w:rsidP="0084001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B55929" w14:textId="1B81F19E" w:rsidR="00D751CA" w:rsidRPr="008860F2" w:rsidRDefault="00AF3113" w:rsidP="00840013">
            <w:pPr>
              <w:tabs>
                <w:tab w:val="decimal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1E5C2848" w14:textId="77777777" w:rsidR="00D751CA" w:rsidRPr="008860F2" w:rsidRDefault="00D751CA" w:rsidP="00D751CA">
      <w:pPr>
        <w:tabs>
          <w:tab w:val="left" w:pos="0"/>
          <w:tab w:val="left" w:pos="450"/>
          <w:tab w:val="left" w:pos="990"/>
        </w:tabs>
        <w:spacing w:line="240" w:lineRule="auto"/>
        <w:ind w:left="540" w:right="-43"/>
        <w:rPr>
          <w:rFonts w:ascii="Angsana New" w:hAnsi="Angsana New"/>
          <w:b/>
          <w:bCs/>
          <w:sz w:val="30"/>
          <w:szCs w:val="30"/>
        </w:rPr>
      </w:pPr>
    </w:p>
    <w:p w14:paraId="508214D7" w14:textId="0BD9C832" w:rsidR="00D751CA" w:rsidRPr="008860F2" w:rsidRDefault="00D751CA" w:rsidP="00C8441A">
      <w:pPr>
        <w:tabs>
          <w:tab w:val="left" w:pos="0"/>
          <w:tab w:val="left" w:pos="990"/>
        </w:tabs>
        <w:spacing w:line="240" w:lineRule="auto"/>
        <w:ind w:left="540" w:right="-43"/>
        <w:rPr>
          <w:rFonts w:ascii="Angsana New" w:hAnsi="Angsana New"/>
          <w:sz w:val="28"/>
          <w:szCs w:val="28"/>
          <w:cs/>
        </w:rPr>
      </w:pPr>
      <w:r w:rsidRPr="008860F2">
        <w:rPr>
          <w:rFonts w:ascii="Angsana New" w:hAnsi="Angsana New" w:hint="cs"/>
          <w:sz w:val="28"/>
          <w:szCs w:val="28"/>
          <w:cs/>
        </w:rPr>
        <w:t>กลุ่มบริษัทและบริษัทมีกำไรจากการขาย</w:t>
      </w:r>
      <w:r w:rsidR="00E811B7">
        <w:rPr>
          <w:rFonts w:ascii="Angsana New" w:hAnsi="Angsana New" w:hint="cs"/>
          <w:sz w:val="28"/>
          <w:szCs w:val="28"/>
          <w:cs/>
        </w:rPr>
        <w:t>ตราสารทุนถือไว้เพื่อค้า</w:t>
      </w:r>
      <w:r w:rsidR="00E811B7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 w:hint="cs"/>
          <w:sz w:val="28"/>
          <w:szCs w:val="28"/>
          <w:cs/>
        </w:rPr>
        <w:t>สำหรับ</w:t>
      </w:r>
      <w:r w:rsidR="00F41D09" w:rsidRPr="008860F2">
        <w:rPr>
          <w:rFonts w:ascii="Angsana New" w:hAnsi="Angsana New" w:hint="cs"/>
          <w:sz w:val="28"/>
          <w:szCs w:val="28"/>
          <w:cs/>
        </w:rPr>
        <w:t>ปี</w:t>
      </w:r>
      <w:r w:rsidRPr="008860F2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Pr="008860F2">
        <w:rPr>
          <w:rFonts w:ascii="Angsana New" w:hAnsi="Angsana New"/>
          <w:sz w:val="28"/>
          <w:szCs w:val="28"/>
        </w:rPr>
        <w:t xml:space="preserve">30 </w:t>
      </w:r>
      <w:r w:rsidR="00F41D09" w:rsidRPr="008860F2">
        <w:rPr>
          <w:rFonts w:ascii="Angsana New" w:hAnsi="Angsana New" w:hint="cs"/>
          <w:sz w:val="28"/>
          <w:szCs w:val="28"/>
          <w:cs/>
        </w:rPr>
        <w:t>กันยายน</w:t>
      </w:r>
      <w:r w:rsidRPr="008860F2">
        <w:rPr>
          <w:rFonts w:ascii="Angsana New" w:hAnsi="Angsana New" w:hint="cs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</w:rPr>
        <w:t xml:space="preserve">2563 </w:t>
      </w:r>
      <w:r w:rsidRPr="008860F2">
        <w:rPr>
          <w:rFonts w:ascii="Angsana New" w:hAnsi="Angsana New" w:hint="cs"/>
          <w:sz w:val="28"/>
          <w:szCs w:val="28"/>
          <w:cs/>
        </w:rPr>
        <w:t xml:space="preserve">เป็นจำนวน </w:t>
      </w:r>
      <w:r w:rsidR="008D33D3">
        <w:rPr>
          <w:rFonts w:ascii="Angsana New" w:hAnsi="Angsana New"/>
          <w:sz w:val="28"/>
          <w:szCs w:val="28"/>
        </w:rPr>
        <w:t>23.09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 w:hint="cs"/>
          <w:sz w:val="28"/>
          <w:szCs w:val="28"/>
          <w:cs/>
        </w:rPr>
        <w:t xml:space="preserve">ล้านบาทและ </w:t>
      </w:r>
      <w:r w:rsidR="008D33D3">
        <w:rPr>
          <w:rFonts w:ascii="Angsana New" w:hAnsi="Angsana New"/>
          <w:sz w:val="28"/>
          <w:szCs w:val="28"/>
        </w:rPr>
        <w:t>19.22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57D82E0D" w14:textId="58A6D561" w:rsidR="005E7A1D" w:rsidRDefault="005E7A1D">
      <w:pPr>
        <w:spacing w:line="240" w:lineRule="auto"/>
        <w:jc w:val="lef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4E1B6E2D" w14:textId="77777777" w:rsidR="003B14EA" w:rsidRPr="00C8441A" w:rsidRDefault="003B14EA" w:rsidP="00F32E2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>ลูกหนี้การค้า</w:t>
      </w:r>
    </w:p>
    <w:p w14:paraId="0D5EA498" w14:textId="77777777" w:rsidR="003B14EA" w:rsidRPr="008860F2" w:rsidRDefault="003B14EA" w:rsidP="00E03B63">
      <w:pPr>
        <w:pStyle w:val="NoSpacing"/>
        <w:rPr>
          <w:rFonts w:ascii="Angsana New" w:hAnsi="Angsana New"/>
          <w:sz w:val="20"/>
          <w:szCs w:val="20"/>
        </w:rPr>
      </w:pPr>
    </w:p>
    <w:tbl>
      <w:tblPr>
        <w:tblW w:w="95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55"/>
        <w:gridCol w:w="1068"/>
        <w:gridCol w:w="260"/>
        <w:gridCol w:w="1101"/>
        <w:gridCol w:w="245"/>
        <w:gridCol w:w="999"/>
        <w:gridCol w:w="264"/>
        <w:gridCol w:w="1011"/>
      </w:tblGrid>
      <w:tr w:rsidR="003B14EA" w:rsidRPr="008860F2" w14:paraId="6C33558C" w14:textId="77777777" w:rsidTr="00487561">
        <w:tc>
          <w:tcPr>
            <w:tcW w:w="1649" w:type="pct"/>
          </w:tcPr>
          <w:p w14:paraId="02DD1272" w14:textId="77777777" w:rsidR="003B14EA" w:rsidRPr="008860F2" w:rsidRDefault="003B14EA" w:rsidP="0044574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</w:tcPr>
          <w:p w14:paraId="76194DDE" w14:textId="77777777" w:rsidR="003B14EA" w:rsidRPr="008860F2" w:rsidRDefault="003B14EA" w:rsidP="0096365E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pct"/>
            <w:gridSpan w:val="3"/>
          </w:tcPr>
          <w:p w14:paraId="43CD2F2B" w14:textId="77777777" w:rsidR="003B14EA" w:rsidRPr="008860F2" w:rsidRDefault="003B14EA" w:rsidP="002747AE">
            <w:pPr>
              <w:pStyle w:val="BodyText"/>
              <w:spacing w:after="0" w:line="240" w:lineRule="auto"/>
              <w:ind w:left="-102" w:right="-110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31975638" w14:textId="77777777" w:rsidR="003B14EA" w:rsidRPr="008860F2" w:rsidRDefault="003B14EA" w:rsidP="002747AE">
            <w:pPr>
              <w:pStyle w:val="BodyText"/>
              <w:spacing w:after="0" w:line="240" w:lineRule="auto"/>
              <w:ind w:left="-102" w:right="-110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0" w:type="pct"/>
            <w:gridSpan w:val="3"/>
          </w:tcPr>
          <w:p w14:paraId="15D374C5" w14:textId="77777777" w:rsidR="003B14EA" w:rsidRPr="008860F2" w:rsidRDefault="003B14EA" w:rsidP="002747AE">
            <w:pPr>
              <w:pStyle w:val="BodyText"/>
              <w:spacing w:after="0" w:line="240" w:lineRule="auto"/>
              <w:ind w:left="-102" w:right="-110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C1AE4" w:rsidRPr="008860F2" w14:paraId="439F2F50" w14:textId="77777777" w:rsidTr="00487561">
        <w:tc>
          <w:tcPr>
            <w:tcW w:w="1649" w:type="pct"/>
          </w:tcPr>
          <w:p w14:paraId="0865CD9B" w14:textId="77777777" w:rsidR="008C1AE4" w:rsidRPr="008860F2" w:rsidRDefault="008C1AE4" w:rsidP="008C1AE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2" w:type="pct"/>
          </w:tcPr>
          <w:p w14:paraId="448D5C98" w14:textId="77777777" w:rsidR="008C1AE4" w:rsidRPr="008860F2" w:rsidRDefault="008C1AE4" w:rsidP="008C1AE4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559" w:type="pct"/>
          </w:tcPr>
          <w:p w14:paraId="7E261047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36" w:type="pct"/>
          </w:tcPr>
          <w:p w14:paraId="154B6490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085DAA07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  <w:tc>
          <w:tcPr>
            <w:tcW w:w="128" w:type="pct"/>
          </w:tcPr>
          <w:p w14:paraId="0C508D7C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095097B4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38" w:type="pct"/>
          </w:tcPr>
          <w:p w14:paraId="73D89D11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580E9CB8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</w:tr>
      <w:tr w:rsidR="008C1AE4" w:rsidRPr="008860F2" w14:paraId="7F43F001" w14:textId="77777777" w:rsidTr="00487561">
        <w:tc>
          <w:tcPr>
            <w:tcW w:w="1649" w:type="pct"/>
          </w:tcPr>
          <w:p w14:paraId="4CE6DC30" w14:textId="77777777" w:rsidR="008C1AE4" w:rsidRPr="008860F2" w:rsidRDefault="008C1AE4" w:rsidP="008C1AE4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2" w:type="pct"/>
          </w:tcPr>
          <w:p w14:paraId="4F9A0C41" w14:textId="77777777" w:rsidR="008C1AE4" w:rsidRPr="008860F2" w:rsidRDefault="008C1AE4" w:rsidP="008C1AE4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0" w:type="pct"/>
            <w:gridSpan w:val="7"/>
          </w:tcPr>
          <w:p w14:paraId="63D50C40" w14:textId="77777777" w:rsidR="008C1AE4" w:rsidRPr="008860F2" w:rsidRDefault="008C1AE4" w:rsidP="008C1AE4">
            <w:pPr>
              <w:pStyle w:val="BodyText"/>
              <w:spacing w:after="0" w:line="240" w:lineRule="auto"/>
              <w:ind w:left="-102" w:right="-110" w:hanging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C1AE4" w:rsidRPr="008860F2" w14:paraId="355DE94C" w14:textId="77777777" w:rsidTr="00487561">
        <w:tc>
          <w:tcPr>
            <w:tcW w:w="1649" w:type="pct"/>
          </w:tcPr>
          <w:p w14:paraId="6C5B40C2" w14:textId="77777777" w:rsidR="008C1AE4" w:rsidRPr="008860F2" w:rsidRDefault="008C1AE4" w:rsidP="008C1AE4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62" w:type="pct"/>
          </w:tcPr>
          <w:p w14:paraId="03D04FFC" w14:textId="77777777" w:rsidR="008C1AE4" w:rsidRPr="008860F2" w:rsidRDefault="008C1AE4" w:rsidP="008C1AE4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0" w:type="pct"/>
            <w:gridSpan w:val="7"/>
          </w:tcPr>
          <w:p w14:paraId="6999339C" w14:textId="77777777" w:rsidR="008C1AE4" w:rsidRPr="008860F2" w:rsidRDefault="008C1AE4" w:rsidP="008C1AE4">
            <w:pPr>
              <w:pStyle w:val="BodyText"/>
              <w:spacing w:after="0" w:line="240" w:lineRule="auto"/>
              <w:ind w:left="-102" w:right="-110" w:hanging="6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98363A" w:rsidRPr="008860F2" w14:paraId="1910A0D5" w14:textId="77777777" w:rsidTr="00487561">
        <w:tc>
          <w:tcPr>
            <w:tcW w:w="1649" w:type="pct"/>
          </w:tcPr>
          <w:p w14:paraId="6ECBEB96" w14:textId="77777777" w:rsidR="0098363A" w:rsidRPr="008860F2" w:rsidRDefault="0098363A" w:rsidP="0098363A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62" w:type="pct"/>
          </w:tcPr>
          <w:p w14:paraId="2019D7AC" w14:textId="77777777" w:rsidR="0098363A" w:rsidRPr="008860F2" w:rsidRDefault="0098363A" w:rsidP="0098363A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559" w:type="pct"/>
          </w:tcPr>
          <w:p w14:paraId="1A73B6D5" w14:textId="5FD84999" w:rsidR="0098363A" w:rsidRPr="008860F2" w:rsidRDefault="00E717D2" w:rsidP="0098363A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3</w:t>
            </w:r>
            <w:r w:rsidR="009A154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1.</w:t>
            </w:r>
            <w:r w:rsidR="000F723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72</w:t>
            </w:r>
          </w:p>
        </w:tc>
        <w:tc>
          <w:tcPr>
            <w:tcW w:w="136" w:type="pct"/>
          </w:tcPr>
          <w:p w14:paraId="6439B895" w14:textId="77777777" w:rsidR="0098363A" w:rsidRPr="008860F2" w:rsidRDefault="0098363A" w:rsidP="0098363A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6" w:type="pct"/>
          </w:tcPr>
          <w:p w14:paraId="156B169B" w14:textId="77777777" w:rsidR="0098363A" w:rsidRPr="008860F2" w:rsidRDefault="0098363A" w:rsidP="0098363A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49.84</w:t>
            </w:r>
          </w:p>
        </w:tc>
        <w:tc>
          <w:tcPr>
            <w:tcW w:w="128" w:type="pct"/>
          </w:tcPr>
          <w:p w14:paraId="484EF00E" w14:textId="77777777" w:rsidR="0098363A" w:rsidRPr="008860F2" w:rsidRDefault="0098363A" w:rsidP="0098363A">
            <w:pPr>
              <w:pStyle w:val="BodyText"/>
              <w:spacing w:after="0" w:line="240" w:lineRule="auto"/>
              <w:ind w:left="-102" w:right="-277" w:hanging="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175C2853" w14:textId="6F3EAE0D" w:rsidR="0098363A" w:rsidRPr="008860F2" w:rsidRDefault="0098363A" w:rsidP="0098363A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4583A675" w14:textId="77777777" w:rsidR="0098363A" w:rsidRPr="008860F2" w:rsidRDefault="0098363A" w:rsidP="0098363A">
            <w:pPr>
              <w:pStyle w:val="BodyText"/>
              <w:spacing w:after="0" w:line="240" w:lineRule="auto"/>
              <w:ind w:left="-102" w:right="-277" w:hanging="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6695BA15" w14:textId="77777777" w:rsidR="0098363A" w:rsidRPr="008860F2" w:rsidRDefault="0098363A" w:rsidP="0098363A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363A" w:rsidRPr="008860F2" w14:paraId="2D5D2660" w14:textId="77777777" w:rsidTr="00487561">
        <w:tc>
          <w:tcPr>
            <w:tcW w:w="1649" w:type="pct"/>
          </w:tcPr>
          <w:p w14:paraId="2DF6BFC1" w14:textId="77777777" w:rsidR="0098363A" w:rsidRPr="008860F2" w:rsidRDefault="0098363A" w:rsidP="0098363A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762" w:type="pct"/>
          </w:tcPr>
          <w:p w14:paraId="6E2727AD" w14:textId="77777777" w:rsidR="0098363A" w:rsidRPr="008860F2" w:rsidRDefault="0098363A" w:rsidP="0098363A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6F2A0C82" w14:textId="4B9EA415" w:rsidR="0098363A" w:rsidRPr="008860F2" w:rsidRDefault="00487561" w:rsidP="0098363A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201</w:t>
            </w:r>
            <w:r w:rsidR="000F723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.30</w:t>
            </w:r>
          </w:p>
        </w:tc>
        <w:tc>
          <w:tcPr>
            <w:tcW w:w="136" w:type="pct"/>
          </w:tcPr>
          <w:p w14:paraId="3B2ED063" w14:textId="77777777" w:rsidR="0098363A" w:rsidRPr="008860F2" w:rsidRDefault="0098363A" w:rsidP="0098363A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DFD34DE" w14:textId="77777777" w:rsidR="0098363A" w:rsidRPr="008860F2" w:rsidRDefault="0098363A" w:rsidP="0098363A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319.69</w:t>
            </w:r>
          </w:p>
        </w:tc>
        <w:tc>
          <w:tcPr>
            <w:tcW w:w="128" w:type="pct"/>
          </w:tcPr>
          <w:p w14:paraId="45E1E664" w14:textId="77777777" w:rsidR="0098363A" w:rsidRPr="008860F2" w:rsidRDefault="0098363A" w:rsidP="0098363A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06505795" w14:textId="52A81EF5" w:rsidR="0098363A" w:rsidRPr="008860F2" w:rsidRDefault="0098363A" w:rsidP="0098363A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533CAD05" w14:textId="77777777" w:rsidR="0098363A" w:rsidRPr="008860F2" w:rsidRDefault="0098363A" w:rsidP="0098363A">
            <w:pPr>
              <w:pStyle w:val="BodyText"/>
              <w:spacing w:after="0" w:line="240" w:lineRule="auto"/>
              <w:ind w:left="-102" w:right="-277" w:hanging="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59C67401" w14:textId="77777777" w:rsidR="0098363A" w:rsidRPr="008860F2" w:rsidRDefault="0098363A" w:rsidP="0098363A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363A" w:rsidRPr="008860F2" w14:paraId="6B2BFF3B" w14:textId="77777777" w:rsidTr="00487561">
        <w:tc>
          <w:tcPr>
            <w:tcW w:w="1649" w:type="pct"/>
          </w:tcPr>
          <w:p w14:paraId="69960CCF" w14:textId="77777777" w:rsidR="0098363A" w:rsidRPr="008860F2" w:rsidRDefault="0098363A" w:rsidP="0098363A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2" w:type="pct"/>
          </w:tcPr>
          <w:p w14:paraId="3C765C88" w14:textId="77777777" w:rsidR="0098363A" w:rsidRPr="008860F2" w:rsidRDefault="0098363A" w:rsidP="0098363A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23C8A67F" w14:textId="3A5E3E33" w:rsidR="0098363A" w:rsidRPr="008860F2" w:rsidRDefault="009A154F" w:rsidP="0098363A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23</w:t>
            </w:r>
            <w:r w:rsidR="000F723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3.02</w:t>
            </w:r>
          </w:p>
        </w:tc>
        <w:tc>
          <w:tcPr>
            <w:tcW w:w="136" w:type="pct"/>
          </w:tcPr>
          <w:p w14:paraId="63A82EDA" w14:textId="77777777" w:rsidR="0098363A" w:rsidRPr="008860F2" w:rsidRDefault="0098363A" w:rsidP="0098363A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461A3D6F" w14:textId="77777777" w:rsidR="0098363A" w:rsidRPr="008860F2" w:rsidRDefault="0098363A" w:rsidP="0098363A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fldChar w:fldCharType="begin"/>
            </w: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instrText xml:space="preserve"> =SUM(ABOVE) </w:instrText>
            </w: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fldChar w:fldCharType="separate"/>
            </w:r>
            <w:r w:rsidRPr="008860F2">
              <w:rPr>
                <w:rFonts w:ascii="Angsana New" w:hAnsi="Angsana New"/>
                <w:noProof/>
                <w:sz w:val="28"/>
                <w:szCs w:val="28"/>
                <w:lang w:val="en-US" w:bidi="th-TH"/>
              </w:rPr>
              <w:t>369.53</w:t>
            </w: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fldChar w:fldCharType="end"/>
            </w:r>
          </w:p>
        </w:tc>
        <w:tc>
          <w:tcPr>
            <w:tcW w:w="128" w:type="pct"/>
          </w:tcPr>
          <w:p w14:paraId="77B395CD" w14:textId="77777777" w:rsidR="0098363A" w:rsidRPr="008860F2" w:rsidRDefault="0098363A" w:rsidP="0098363A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</w:tcPr>
          <w:p w14:paraId="3F86C871" w14:textId="16B88F1F" w:rsidR="0098363A" w:rsidRPr="008860F2" w:rsidRDefault="0098363A" w:rsidP="0098363A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30C47157" w14:textId="77777777" w:rsidR="0098363A" w:rsidRPr="008860F2" w:rsidRDefault="0098363A" w:rsidP="0098363A">
            <w:pPr>
              <w:pStyle w:val="BodyText"/>
              <w:spacing w:after="0" w:line="240" w:lineRule="auto"/>
              <w:ind w:left="-102" w:right="-277" w:hanging="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</w:tcPr>
          <w:p w14:paraId="7B3CEBB9" w14:textId="77777777" w:rsidR="0098363A" w:rsidRPr="008860F2" w:rsidRDefault="0098363A" w:rsidP="0098363A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363A" w:rsidRPr="008860F2" w14:paraId="0310D91E" w14:textId="77777777" w:rsidTr="00487561">
        <w:tc>
          <w:tcPr>
            <w:tcW w:w="1649" w:type="pct"/>
          </w:tcPr>
          <w:p w14:paraId="11EB7159" w14:textId="77777777" w:rsidR="0098363A" w:rsidRPr="008860F2" w:rsidRDefault="0098363A" w:rsidP="0098363A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หัก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762" w:type="pct"/>
          </w:tcPr>
          <w:p w14:paraId="10682100" w14:textId="77777777" w:rsidR="0098363A" w:rsidRPr="008860F2" w:rsidRDefault="0098363A" w:rsidP="0098363A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05C6C349" w14:textId="6644E169" w:rsidR="0098363A" w:rsidRPr="008860F2" w:rsidRDefault="00487561" w:rsidP="0098363A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36" w:type="pct"/>
          </w:tcPr>
          <w:p w14:paraId="353E8988" w14:textId="77777777" w:rsidR="0098363A" w:rsidRPr="008860F2" w:rsidRDefault="0098363A" w:rsidP="0098363A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B2F0138" w14:textId="77777777" w:rsidR="0098363A" w:rsidRPr="008860F2" w:rsidRDefault="0098363A" w:rsidP="0098363A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(0.27)</w:t>
            </w:r>
          </w:p>
        </w:tc>
        <w:tc>
          <w:tcPr>
            <w:tcW w:w="128" w:type="pct"/>
          </w:tcPr>
          <w:p w14:paraId="154EA0E1" w14:textId="77777777" w:rsidR="0098363A" w:rsidRPr="008860F2" w:rsidRDefault="0098363A" w:rsidP="0098363A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047EA1EC" w14:textId="4157643D" w:rsidR="0098363A" w:rsidRPr="008860F2" w:rsidRDefault="0098363A" w:rsidP="0098363A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09168778" w14:textId="77777777" w:rsidR="0098363A" w:rsidRPr="008860F2" w:rsidRDefault="0098363A" w:rsidP="0098363A">
            <w:pPr>
              <w:pStyle w:val="BodyText"/>
              <w:spacing w:after="0" w:line="240" w:lineRule="auto"/>
              <w:ind w:left="-102" w:right="-277" w:hanging="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4057CAEE" w14:textId="77777777" w:rsidR="0098363A" w:rsidRPr="008860F2" w:rsidRDefault="0098363A" w:rsidP="0098363A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363A" w:rsidRPr="008860F2" w14:paraId="026405BC" w14:textId="77777777" w:rsidTr="00487561">
        <w:tc>
          <w:tcPr>
            <w:tcW w:w="1649" w:type="pct"/>
          </w:tcPr>
          <w:p w14:paraId="38660068" w14:textId="77777777" w:rsidR="0098363A" w:rsidRPr="008860F2" w:rsidRDefault="0098363A" w:rsidP="0098363A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62" w:type="pct"/>
          </w:tcPr>
          <w:p w14:paraId="3C2A6B94" w14:textId="77777777" w:rsidR="0098363A" w:rsidRPr="008860F2" w:rsidRDefault="0098363A" w:rsidP="0098363A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426DD66C" w14:textId="794615A3" w:rsidR="0098363A" w:rsidRPr="008860F2" w:rsidRDefault="00487561" w:rsidP="0098363A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23</w:t>
            </w:r>
            <w:r w:rsidR="000F723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3.02</w:t>
            </w:r>
          </w:p>
        </w:tc>
        <w:tc>
          <w:tcPr>
            <w:tcW w:w="136" w:type="pct"/>
          </w:tcPr>
          <w:p w14:paraId="0AC7B5EB" w14:textId="77777777" w:rsidR="0098363A" w:rsidRPr="008860F2" w:rsidRDefault="0098363A" w:rsidP="0098363A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2A9AB331" w14:textId="77777777" w:rsidR="0098363A" w:rsidRPr="008860F2" w:rsidRDefault="0098363A" w:rsidP="0098363A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369.26</w:t>
            </w:r>
          </w:p>
        </w:tc>
        <w:tc>
          <w:tcPr>
            <w:tcW w:w="128" w:type="pct"/>
          </w:tcPr>
          <w:p w14:paraId="0BD928D5" w14:textId="77777777" w:rsidR="0098363A" w:rsidRPr="008860F2" w:rsidRDefault="0098363A" w:rsidP="0098363A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</w:tcPr>
          <w:p w14:paraId="2500388A" w14:textId="50AD590B" w:rsidR="0098363A" w:rsidRPr="008860F2" w:rsidRDefault="0098363A" w:rsidP="0098363A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1485D2B6" w14:textId="77777777" w:rsidR="0098363A" w:rsidRPr="008860F2" w:rsidRDefault="0098363A" w:rsidP="0098363A">
            <w:pPr>
              <w:spacing w:line="240" w:lineRule="auto"/>
              <w:ind w:left="-102" w:hanging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</w:tcPr>
          <w:p w14:paraId="6CF15C04" w14:textId="77777777" w:rsidR="0098363A" w:rsidRPr="008860F2" w:rsidRDefault="0098363A" w:rsidP="0098363A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0F723F" w:rsidRPr="008860F2" w14:paraId="68F723C0" w14:textId="77777777" w:rsidTr="00487561">
        <w:tc>
          <w:tcPr>
            <w:tcW w:w="1649" w:type="pct"/>
          </w:tcPr>
          <w:p w14:paraId="511939D5" w14:textId="77777777" w:rsidR="000F723F" w:rsidRPr="008860F2" w:rsidRDefault="000F723F" w:rsidP="0098363A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62" w:type="pct"/>
          </w:tcPr>
          <w:p w14:paraId="4FCC9292" w14:textId="77777777" w:rsidR="000F723F" w:rsidRPr="008860F2" w:rsidRDefault="000F723F" w:rsidP="0098363A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761FBDFB" w14:textId="77777777" w:rsidR="000F723F" w:rsidRPr="008860F2" w:rsidRDefault="000F723F" w:rsidP="0098363A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6" w:type="pct"/>
          </w:tcPr>
          <w:p w14:paraId="3AC8494F" w14:textId="77777777" w:rsidR="000F723F" w:rsidRPr="008860F2" w:rsidRDefault="000F723F" w:rsidP="0098363A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30B130BE" w14:textId="77777777" w:rsidR="000F723F" w:rsidRPr="008860F2" w:rsidRDefault="000F723F" w:rsidP="0098363A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18A7C916" w14:textId="77777777" w:rsidR="000F723F" w:rsidRPr="008860F2" w:rsidRDefault="000F723F" w:rsidP="0098363A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77D9FF38" w14:textId="77777777" w:rsidR="000F723F" w:rsidRPr="008860F2" w:rsidRDefault="000F723F" w:rsidP="0098363A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01210A53" w14:textId="77777777" w:rsidR="000F723F" w:rsidRPr="008860F2" w:rsidRDefault="000F723F" w:rsidP="0098363A">
            <w:pPr>
              <w:pStyle w:val="BodyText"/>
              <w:spacing w:after="0" w:line="240" w:lineRule="auto"/>
              <w:ind w:left="-102" w:right="-277" w:hanging="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6B95B2BE" w14:textId="77777777" w:rsidR="000F723F" w:rsidRPr="008860F2" w:rsidRDefault="000F723F" w:rsidP="0098363A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363A" w:rsidRPr="008860F2" w14:paraId="67C7CD24" w14:textId="77777777" w:rsidTr="00487561">
        <w:tc>
          <w:tcPr>
            <w:tcW w:w="1649" w:type="pct"/>
          </w:tcPr>
          <w:p w14:paraId="523CAF93" w14:textId="77777777" w:rsidR="0098363A" w:rsidRPr="008860F2" w:rsidRDefault="0098363A" w:rsidP="0098363A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762" w:type="pct"/>
          </w:tcPr>
          <w:p w14:paraId="7D286FAB" w14:textId="77777777" w:rsidR="0098363A" w:rsidRPr="008860F2" w:rsidRDefault="0098363A" w:rsidP="0098363A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1350FF17" w14:textId="77777777" w:rsidR="0098363A" w:rsidRPr="008860F2" w:rsidRDefault="0098363A" w:rsidP="0098363A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6" w:type="pct"/>
          </w:tcPr>
          <w:p w14:paraId="2556D486" w14:textId="77777777" w:rsidR="0098363A" w:rsidRPr="008860F2" w:rsidRDefault="0098363A" w:rsidP="0098363A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0F23D0E1" w14:textId="77777777" w:rsidR="0098363A" w:rsidRPr="008860F2" w:rsidRDefault="0098363A" w:rsidP="0098363A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6C11040E" w14:textId="77777777" w:rsidR="0098363A" w:rsidRPr="008860F2" w:rsidRDefault="0098363A" w:rsidP="0098363A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</w:tcPr>
          <w:p w14:paraId="63D56F64" w14:textId="77777777" w:rsidR="0098363A" w:rsidRPr="008860F2" w:rsidRDefault="0098363A" w:rsidP="0098363A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0E1F3529" w14:textId="77777777" w:rsidR="0098363A" w:rsidRPr="008860F2" w:rsidRDefault="0098363A" w:rsidP="0098363A">
            <w:pPr>
              <w:pStyle w:val="BodyText"/>
              <w:spacing w:after="0" w:line="240" w:lineRule="auto"/>
              <w:ind w:left="-102" w:right="-277" w:hanging="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5E471399" w14:textId="77777777" w:rsidR="0098363A" w:rsidRPr="008860F2" w:rsidRDefault="0098363A" w:rsidP="0098363A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363A" w:rsidRPr="008860F2" w14:paraId="6A403FF5" w14:textId="77777777" w:rsidTr="00487561">
        <w:tc>
          <w:tcPr>
            <w:tcW w:w="1649" w:type="pct"/>
          </w:tcPr>
          <w:p w14:paraId="7715C1E1" w14:textId="77777777" w:rsidR="0098363A" w:rsidRPr="008860F2" w:rsidRDefault="0098363A" w:rsidP="00F507FA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62" w:type="pct"/>
          </w:tcPr>
          <w:p w14:paraId="18BBD2D8" w14:textId="77777777" w:rsidR="0098363A" w:rsidRPr="008860F2" w:rsidRDefault="0098363A" w:rsidP="0098363A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559" w:type="pct"/>
          </w:tcPr>
          <w:p w14:paraId="789476EA" w14:textId="79488521" w:rsidR="0098363A" w:rsidRPr="008860F2" w:rsidRDefault="00E717D2" w:rsidP="0098363A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2.</w:t>
            </w:r>
            <w:r w:rsidR="000F723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23</w:t>
            </w:r>
          </w:p>
        </w:tc>
        <w:tc>
          <w:tcPr>
            <w:tcW w:w="136" w:type="pct"/>
          </w:tcPr>
          <w:p w14:paraId="72A2F607" w14:textId="77777777" w:rsidR="0098363A" w:rsidRPr="008860F2" w:rsidRDefault="0098363A" w:rsidP="0098363A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70C550AB" w14:textId="77777777" w:rsidR="0098363A" w:rsidRPr="008860F2" w:rsidRDefault="0098363A" w:rsidP="0098363A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10.93</w:t>
            </w:r>
          </w:p>
        </w:tc>
        <w:tc>
          <w:tcPr>
            <w:tcW w:w="128" w:type="pct"/>
          </w:tcPr>
          <w:p w14:paraId="5CB4A023" w14:textId="77777777" w:rsidR="0098363A" w:rsidRPr="008860F2" w:rsidRDefault="0098363A" w:rsidP="0098363A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18704DD6" w14:textId="253DCF84" w:rsidR="0098363A" w:rsidRPr="008860F2" w:rsidRDefault="0098363A" w:rsidP="0098363A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2766CC88" w14:textId="77777777" w:rsidR="0098363A" w:rsidRPr="008860F2" w:rsidRDefault="0098363A" w:rsidP="0098363A">
            <w:pPr>
              <w:pStyle w:val="BodyText"/>
              <w:spacing w:after="0" w:line="240" w:lineRule="auto"/>
              <w:ind w:left="-102" w:right="-277" w:hanging="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2DC14351" w14:textId="77777777" w:rsidR="0098363A" w:rsidRPr="008860F2" w:rsidRDefault="0098363A" w:rsidP="0098363A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363A" w:rsidRPr="008860F2" w14:paraId="145077D4" w14:textId="77777777" w:rsidTr="00487561">
        <w:tc>
          <w:tcPr>
            <w:tcW w:w="1649" w:type="pct"/>
          </w:tcPr>
          <w:p w14:paraId="3DE2896C" w14:textId="77777777" w:rsidR="0098363A" w:rsidRPr="008860F2" w:rsidRDefault="0098363A" w:rsidP="0098363A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762" w:type="pct"/>
          </w:tcPr>
          <w:p w14:paraId="36BED1E5" w14:textId="77777777" w:rsidR="0098363A" w:rsidRPr="008860F2" w:rsidRDefault="0098363A" w:rsidP="0098363A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518719FA" w14:textId="7031395B" w:rsidR="0098363A" w:rsidRPr="008860F2" w:rsidRDefault="00487561" w:rsidP="0098363A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14.</w:t>
            </w:r>
            <w:r w:rsidR="00B3033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50</w:t>
            </w:r>
          </w:p>
        </w:tc>
        <w:tc>
          <w:tcPr>
            <w:tcW w:w="136" w:type="pct"/>
          </w:tcPr>
          <w:p w14:paraId="46FC7937" w14:textId="77777777" w:rsidR="0098363A" w:rsidRPr="008860F2" w:rsidRDefault="0098363A" w:rsidP="0098363A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EC31450" w14:textId="77777777" w:rsidR="0098363A" w:rsidRPr="008860F2" w:rsidRDefault="0098363A" w:rsidP="0098363A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7.31</w:t>
            </w:r>
          </w:p>
        </w:tc>
        <w:tc>
          <w:tcPr>
            <w:tcW w:w="128" w:type="pct"/>
          </w:tcPr>
          <w:p w14:paraId="7CEF1906" w14:textId="77777777" w:rsidR="0098363A" w:rsidRPr="008860F2" w:rsidRDefault="0098363A" w:rsidP="0098363A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7BA004D2" w14:textId="4F4ED098" w:rsidR="0098363A" w:rsidRPr="008860F2" w:rsidRDefault="0098363A" w:rsidP="0098363A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44E5E00E" w14:textId="77777777" w:rsidR="0098363A" w:rsidRPr="008860F2" w:rsidRDefault="0098363A" w:rsidP="0098363A">
            <w:pPr>
              <w:pStyle w:val="BodyText"/>
              <w:spacing w:after="0" w:line="240" w:lineRule="auto"/>
              <w:ind w:left="-102" w:right="-277" w:hanging="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41D144FD" w14:textId="77777777" w:rsidR="0098363A" w:rsidRPr="008860F2" w:rsidRDefault="0098363A" w:rsidP="0098363A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363A" w:rsidRPr="008860F2" w14:paraId="314332CF" w14:textId="77777777" w:rsidTr="00487561">
        <w:tc>
          <w:tcPr>
            <w:tcW w:w="1649" w:type="pct"/>
          </w:tcPr>
          <w:p w14:paraId="6E11B24A" w14:textId="77777777" w:rsidR="0098363A" w:rsidRPr="008860F2" w:rsidRDefault="0098363A" w:rsidP="0098363A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62" w:type="pct"/>
          </w:tcPr>
          <w:p w14:paraId="37F1BC84" w14:textId="77777777" w:rsidR="0098363A" w:rsidRPr="008860F2" w:rsidRDefault="0098363A" w:rsidP="0098363A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14:paraId="4FD9E2B4" w14:textId="5301DE5F" w:rsidR="0098363A" w:rsidRPr="008860F2" w:rsidRDefault="009A154F" w:rsidP="009A154F">
            <w:pPr>
              <w:pStyle w:val="eightpt4ptspaceafter"/>
              <w:tabs>
                <w:tab w:val="decimal" w:pos="560"/>
              </w:tabs>
              <w:spacing w:after="0" w:line="240" w:lineRule="auto"/>
              <w:ind w:right="-27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B3033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6.73</w:t>
            </w:r>
          </w:p>
        </w:tc>
        <w:tc>
          <w:tcPr>
            <w:tcW w:w="136" w:type="pct"/>
          </w:tcPr>
          <w:p w14:paraId="74DAE98E" w14:textId="77777777" w:rsidR="0098363A" w:rsidRPr="008860F2" w:rsidRDefault="0098363A" w:rsidP="0098363A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0D3EE872" w14:textId="77777777" w:rsidR="0098363A" w:rsidRPr="008860F2" w:rsidRDefault="0098363A" w:rsidP="0098363A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fldChar w:fldCharType="begin"/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instrText xml:space="preserve"> =SUM(ABOVE) </w:instrTex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fldChar w:fldCharType="separate"/>
            </w:r>
            <w:r w:rsidRPr="008860F2">
              <w:rPr>
                <w:rFonts w:ascii="Angsana New" w:hAnsi="Angsana New"/>
                <w:b/>
                <w:bCs/>
                <w:noProof/>
                <w:sz w:val="28"/>
                <w:szCs w:val="28"/>
                <w:lang w:bidi="th-TH"/>
              </w:rPr>
              <w:t>18.24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fldChar w:fldCharType="end"/>
            </w:r>
          </w:p>
        </w:tc>
        <w:tc>
          <w:tcPr>
            <w:tcW w:w="128" w:type="pct"/>
          </w:tcPr>
          <w:p w14:paraId="41681AA1" w14:textId="77777777" w:rsidR="0098363A" w:rsidRPr="008860F2" w:rsidRDefault="0098363A" w:rsidP="0098363A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</w:tcPr>
          <w:p w14:paraId="51D27BB0" w14:textId="1DA548AA" w:rsidR="0098363A" w:rsidRPr="008860F2" w:rsidRDefault="0098363A" w:rsidP="0098363A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12DFE9AE" w14:textId="77777777" w:rsidR="0098363A" w:rsidRPr="008860F2" w:rsidRDefault="0098363A" w:rsidP="0098363A">
            <w:pPr>
              <w:pStyle w:val="BodyText"/>
              <w:spacing w:after="0" w:line="240" w:lineRule="auto"/>
              <w:ind w:left="-102" w:right="-277" w:hanging="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14:paraId="33146A6A" w14:textId="77777777" w:rsidR="0098363A" w:rsidRPr="008860F2" w:rsidRDefault="0098363A" w:rsidP="0098363A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98363A" w:rsidRPr="008860F2" w14:paraId="3F703A0F" w14:textId="77777777" w:rsidTr="00487561">
        <w:tc>
          <w:tcPr>
            <w:tcW w:w="1649" w:type="pct"/>
          </w:tcPr>
          <w:p w14:paraId="7A0101EB" w14:textId="77777777" w:rsidR="0098363A" w:rsidRPr="008860F2" w:rsidRDefault="0098363A" w:rsidP="0098363A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62" w:type="pct"/>
          </w:tcPr>
          <w:p w14:paraId="13B38298" w14:textId="77777777" w:rsidR="0098363A" w:rsidRPr="008860F2" w:rsidRDefault="0098363A" w:rsidP="0098363A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68A5BC2F" w14:textId="16396210" w:rsidR="0098363A" w:rsidRPr="008860F2" w:rsidRDefault="00487561" w:rsidP="0098363A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24</w:t>
            </w:r>
            <w:r w:rsidR="009A154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9.75</w:t>
            </w:r>
          </w:p>
        </w:tc>
        <w:tc>
          <w:tcPr>
            <w:tcW w:w="136" w:type="pct"/>
          </w:tcPr>
          <w:p w14:paraId="39315567" w14:textId="77777777" w:rsidR="0098363A" w:rsidRPr="008860F2" w:rsidRDefault="0098363A" w:rsidP="0098363A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4A633B3" w14:textId="77777777" w:rsidR="0098363A" w:rsidRPr="008860F2" w:rsidRDefault="0098363A" w:rsidP="0098363A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387.50</w:t>
            </w:r>
          </w:p>
        </w:tc>
        <w:tc>
          <w:tcPr>
            <w:tcW w:w="128" w:type="pct"/>
          </w:tcPr>
          <w:p w14:paraId="671A275A" w14:textId="77777777" w:rsidR="0098363A" w:rsidRPr="008860F2" w:rsidRDefault="0098363A" w:rsidP="0098363A">
            <w:pPr>
              <w:pStyle w:val="eightpt4ptspaceafter"/>
              <w:spacing w:after="0"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14:paraId="716492EA" w14:textId="68E15562" w:rsidR="0098363A" w:rsidRPr="008860F2" w:rsidRDefault="0098363A" w:rsidP="0098363A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3A651870" w14:textId="77777777" w:rsidR="0098363A" w:rsidRPr="008860F2" w:rsidRDefault="0098363A" w:rsidP="0098363A">
            <w:pPr>
              <w:spacing w:line="240" w:lineRule="auto"/>
              <w:ind w:left="-102" w:hanging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53675D39" w14:textId="77777777" w:rsidR="0098363A" w:rsidRPr="008860F2" w:rsidRDefault="0098363A" w:rsidP="0098363A">
            <w:pPr>
              <w:tabs>
                <w:tab w:val="decimal" w:pos="490"/>
              </w:tabs>
              <w:spacing w:line="240" w:lineRule="auto"/>
              <w:ind w:left="-102" w:right="-277" w:hanging="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98363A" w:rsidRPr="008860F2" w14:paraId="77A9509D" w14:textId="77777777" w:rsidTr="00487561">
        <w:tc>
          <w:tcPr>
            <w:tcW w:w="1649" w:type="pct"/>
          </w:tcPr>
          <w:p w14:paraId="4F702FEF" w14:textId="77777777" w:rsidR="0098363A" w:rsidRPr="008860F2" w:rsidRDefault="0098363A" w:rsidP="0098363A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2" w:type="pct"/>
          </w:tcPr>
          <w:p w14:paraId="1DEBBF8A" w14:textId="77777777" w:rsidR="0098363A" w:rsidRPr="008860F2" w:rsidRDefault="0098363A" w:rsidP="0098363A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0" w:type="pct"/>
            <w:gridSpan w:val="7"/>
          </w:tcPr>
          <w:p w14:paraId="781FD132" w14:textId="77777777" w:rsidR="0098363A" w:rsidRPr="008860F2" w:rsidRDefault="0098363A" w:rsidP="0098363A">
            <w:pPr>
              <w:pStyle w:val="BodyText"/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363A" w:rsidRPr="008860F2" w14:paraId="263E8A77" w14:textId="77777777" w:rsidTr="00B1217A">
        <w:tc>
          <w:tcPr>
            <w:tcW w:w="2410" w:type="pct"/>
            <w:gridSpan w:val="2"/>
          </w:tcPr>
          <w:p w14:paraId="35869524" w14:textId="47C7DED0" w:rsidR="0098363A" w:rsidRPr="008860F2" w:rsidRDefault="0098363A" w:rsidP="00487561">
            <w:pPr>
              <w:pStyle w:val="BodyText"/>
              <w:spacing w:after="0" w:line="240" w:lineRule="auto"/>
              <w:ind w:right="-9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กลับรายการหนี้สูญและหนี้สงสัยจะสูญสำหรับ</w:t>
            </w:r>
          </w:p>
          <w:p w14:paraId="07145488" w14:textId="031DEC11" w:rsidR="0098363A" w:rsidRPr="008860F2" w:rsidRDefault="00295123" w:rsidP="0098363A">
            <w:pPr>
              <w:pStyle w:val="BodyText"/>
              <w:spacing w:after="0" w:line="240" w:lineRule="auto"/>
              <w:ind w:left="48" w:right="-9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F507FA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="0098363A" w:rsidRPr="008860F2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  <w:r w:rsidR="0098363A" w:rsidRPr="008860F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98363A" w:rsidRPr="008860F2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98363A" w:rsidRPr="008860F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14:paraId="2F293461" w14:textId="77777777" w:rsidR="0098363A" w:rsidRDefault="0098363A" w:rsidP="0098363A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7" w:right="-27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1FB9FB4" w14:textId="7F9046BB" w:rsidR="00487561" w:rsidRPr="008860F2" w:rsidRDefault="00487561" w:rsidP="0098363A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7" w:right="-27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1217A">
              <w:rPr>
                <w:rFonts w:ascii="Angsana New" w:hAnsi="Angsana New"/>
                <w:sz w:val="28"/>
                <w:szCs w:val="28"/>
                <w:lang w:bidi="th-TH"/>
              </w:rPr>
              <w:t>(0.27)</w:t>
            </w:r>
          </w:p>
        </w:tc>
        <w:tc>
          <w:tcPr>
            <w:tcW w:w="136" w:type="pct"/>
          </w:tcPr>
          <w:p w14:paraId="1D2A7C02" w14:textId="77777777" w:rsidR="0098363A" w:rsidRPr="008860F2" w:rsidRDefault="0098363A" w:rsidP="0098363A">
            <w:pPr>
              <w:pStyle w:val="eightpt4ptspaceafter"/>
              <w:spacing w:after="0" w:line="240" w:lineRule="auto"/>
              <w:ind w:left="-107" w:right="-27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01E41460" w14:textId="77777777" w:rsidR="0098363A" w:rsidRPr="008860F2" w:rsidRDefault="0098363A" w:rsidP="0098363A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7" w:right="-27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5EE4A78" w14:textId="77777777" w:rsidR="0098363A" w:rsidRPr="008860F2" w:rsidRDefault="0098363A" w:rsidP="00404CB2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7" w:right="-27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1217A">
              <w:rPr>
                <w:rFonts w:ascii="Angsana New" w:hAnsi="Angsana New"/>
                <w:sz w:val="28"/>
                <w:szCs w:val="28"/>
                <w:lang w:bidi="th-TH"/>
              </w:rPr>
              <w:t>(0.45)</w:t>
            </w:r>
          </w:p>
        </w:tc>
        <w:tc>
          <w:tcPr>
            <w:tcW w:w="128" w:type="pct"/>
          </w:tcPr>
          <w:p w14:paraId="41AB9BC9" w14:textId="77777777" w:rsidR="0098363A" w:rsidRPr="008860F2" w:rsidRDefault="0098363A" w:rsidP="0098363A">
            <w:pPr>
              <w:pStyle w:val="eightpt4ptspaceafter"/>
              <w:spacing w:after="0" w:line="240" w:lineRule="auto"/>
              <w:ind w:left="-107" w:right="-27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3" w:type="pct"/>
            <w:tcBorders>
              <w:bottom w:val="double" w:sz="4" w:space="0" w:color="auto"/>
            </w:tcBorders>
          </w:tcPr>
          <w:p w14:paraId="7637D462" w14:textId="77777777" w:rsidR="0098363A" w:rsidRDefault="0098363A" w:rsidP="0098363A">
            <w:pPr>
              <w:tabs>
                <w:tab w:val="decimal" w:pos="551"/>
              </w:tabs>
              <w:spacing w:line="240" w:lineRule="auto"/>
              <w:ind w:left="-107" w:right="-277"/>
              <w:rPr>
                <w:rFonts w:ascii="Angsana New" w:hAnsi="Angsana New"/>
                <w:sz w:val="28"/>
                <w:szCs w:val="28"/>
              </w:rPr>
            </w:pPr>
          </w:p>
          <w:p w14:paraId="6F8455B8" w14:textId="56DBA604" w:rsidR="003729E0" w:rsidRPr="008860F2" w:rsidRDefault="003729E0" w:rsidP="0098363A">
            <w:pPr>
              <w:tabs>
                <w:tab w:val="decimal" w:pos="551"/>
              </w:tabs>
              <w:spacing w:line="240" w:lineRule="auto"/>
              <w:ind w:left="-107" w:right="-27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42D95CAB" w14:textId="77777777" w:rsidR="0098363A" w:rsidRPr="008860F2" w:rsidRDefault="0098363A" w:rsidP="0098363A">
            <w:pPr>
              <w:spacing w:line="240" w:lineRule="auto"/>
              <w:ind w:lef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</w:tcPr>
          <w:p w14:paraId="27C4EA75" w14:textId="77777777" w:rsidR="0098363A" w:rsidRPr="008860F2" w:rsidRDefault="0098363A" w:rsidP="0098363A">
            <w:pPr>
              <w:tabs>
                <w:tab w:val="decimal" w:pos="546"/>
              </w:tabs>
              <w:spacing w:line="240" w:lineRule="auto"/>
              <w:ind w:left="-107" w:right="-277"/>
              <w:rPr>
                <w:rFonts w:ascii="Angsana New" w:hAnsi="Angsana New"/>
                <w:sz w:val="28"/>
                <w:szCs w:val="28"/>
              </w:rPr>
            </w:pPr>
          </w:p>
          <w:p w14:paraId="48635847" w14:textId="77777777" w:rsidR="0098363A" w:rsidRPr="008860F2" w:rsidRDefault="0098363A" w:rsidP="0098363A">
            <w:pPr>
              <w:tabs>
                <w:tab w:val="decimal" w:pos="546"/>
              </w:tabs>
              <w:spacing w:line="240" w:lineRule="auto"/>
              <w:ind w:left="-107" w:right="-27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0D0E4D2" w14:textId="77777777" w:rsidR="005E7A1D" w:rsidRDefault="005E7A1D" w:rsidP="00780CDF">
      <w:pPr>
        <w:tabs>
          <w:tab w:val="left" w:pos="720"/>
        </w:tabs>
        <w:spacing w:before="240" w:line="240" w:lineRule="auto"/>
        <w:ind w:right="-43" w:firstLine="540"/>
        <w:rPr>
          <w:rFonts w:ascii="Angsana New" w:hAnsi="Angsana New"/>
          <w:sz w:val="28"/>
          <w:szCs w:val="28"/>
          <w:cs/>
        </w:rPr>
      </w:pPr>
    </w:p>
    <w:p w14:paraId="02EB9CFD" w14:textId="77777777" w:rsidR="005E7A1D" w:rsidRDefault="005E7A1D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4852B592" w14:textId="68E70D06" w:rsidR="00C05D78" w:rsidRDefault="00C05D78" w:rsidP="00780CDF">
      <w:pPr>
        <w:tabs>
          <w:tab w:val="left" w:pos="720"/>
        </w:tabs>
        <w:spacing w:before="240" w:line="240" w:lineRule="auto"/>
        <w:ind w:right="-43" w:firstLine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การวิเคราะห์อายุของลูกหนี้การค้า มีดังนี้</w:t>
      </w:r>
      <w:r w:rsidR="00CA4901" w:rsidRPr="008860F2">
        <w:rPr>
          <w:rFonts w:ascii="Angsana New" w:hAnsi="Angsana New"/>
          <w:sz w:val="28"/>
          <w:szCs w:val="28"/>
        </w:rPr>
        <w:tab/>
      </w:r>
    </w:p>
    <w:p w14:paraId="4F949D03" w14:textId="77777777" w:rsidR="005E7A1D" w:rsidRPr="008860F2" w:rsidRDefault="005E7A1D" w:rsidP="005E7A1D">
      <w:pPr>
        <w:tabs>
          <w:tab w:val="left" w:pos="720"/>
        </w:tabs>
        <w:spacing w:line="240" w:lineRule="auto"/>
        <w:ind w:right="-43" w:firstLine="547"/>
        <w:rPr>
          <w:rFonts w:ascii="Angsana New" w:hAnsi="Angsana New"/>
          <w:sz w:val="28"/>
          <w:szCs w:val="28"/>
        </w:rPr>
      </w:pPr>
    </w:p>
    <w:tbl>
      <w:tblPr>
        <w:tblW w:w="96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8"/>
        <w:gridCol w:w="1442"/>
        <w:gridCol w:w="1088"/>
        <w:gridCol w:w="261"/>
        <w:gridCol w:w="17"/>
        <w:gridCol w:w="1094"/>
        <w:gridCol w:w="8"/>
        <w:gridCol w:w="13"/>
        <w:gridCol w:w="244"/>
        <w:gridCol w:w="1015"/>
        <w:gridCol w:w="23"/>
        <w:gridCol w:w="219"/>
        <w:gridCol w:w="31"/>
        <w:gridCol w:w="1007"/>
      </w:tblGrid>
      <w:tr w:rsidR="008F279A" w:rsidRPr="008860F2" w14:paraId="6537F789" w14:textId="77777777" w:rsidTr="00780CDF">
        <w:trPr>
          <w:trHeight w:val="416"/>
          <w:tblHeader/>
        </w:trPr>
        <w:tc>
          <w:tcPr>
            <w:tcW w:w="1638" w:type="pct"/>
          </w:tcPr>
          <w:p w14:paraId="02B13023" w14:textId="77777777" w:rsidR="008F279A" w:rsidRPr="008860F2" w:rsidRDefault="008F279A" w:rsidP="0044574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0" w:type="pct"/>
          </w:tcPr>
          <w:p w14:paraId="62906689" w14:textId="77777777" w:rsidR="008F279A" w:rsidRPr="008860F2" w:rsidRDefault="008F279A" w:rsidP="0096365E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pct"/>
            <w:gridSpan w:val="4"/>
          </w:tcPr>
          <w:p w14:paraId="58BA7BF9" w14:textId="77777777" w:rsidR="008F279A" w:rsidRPr="008860F2" w:rsidRDefault="008F279A" w:rsidP="0096365E">
            <w:pPr>
              <w:pStyle w:val="BodyText"/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pct"/>
            <w:gridSpan w:val="3"/>
          </w:tcPr>
          <w:p w14:paraId="0532E703" w14:textId="77777777" w:rsidR="008F279A" w:rsidRPr="008860F2" w:rsidRDefault="008F279A" w:rsidP="0096365E">
            <w:pPr>
              <w:pStyle w:val="BodyText"/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pct"/>
            <w:gridSpan w:val="5"/>
          </w:tcPr>
          <w:p w14:paraId="0CD5129E" w14:textId="77777777" w:rsidR="008F279A" w:rsidRPr="008860F2" w:rsidRDefault="008F279A" w:rsidP="004457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C1AE4" w:rsidRPr="008860F2" w14:paraId="32D54FA4" w14:textId="77777777" w:rsidTr="00780CDF">
        <w:trPr>
          <w:trHeight w:val="401"/>
          <w:tblHeader/>
        </w:trPr>
        <w:tc>
          <w:tcPr>
            <w:tcW w:w="1638" w:type="pct"/>
          </w:tcPr>
          <w:p w14:paraId="2F202F31" w14:textId="77777777" w:rsidR="008C1AE4" w:rsidRPr="008860F2" w:rsidRDefault="008C1AE4" w:rsidP="008C1AE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0" w:type="pct"/>
          </w:tcPr>
          <w:p w14:paraId="00BF3E46" w14:textId="77777777" w:rsidR="008C1AE4" w:rsidRPr="008860F2" w:rsidRDefault="008C1AE4" w:rsidP="008C1AE4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566" w:type="pct"/>
          </w:tcPr>
          <w:p w14:paraId="43C4C43E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36" w:type="pct"/>
          </w:tcPr>
          <w:p w14:paraId="6EA95CEF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14:paraId="725F1D08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  <w:tc>
          <w:tcPr>
            <w:tcW w:w="138" w:type="pct"/>
            <w:gridSpan w:val="3"/>
          </w:tcPr>
          <w:p w14:paraId="45E99E70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pct"/>
          </w:tcPr>
          <w:p w14:paraId="2E700322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26" w:type="pct"/>
            <w:gridSpan w:val="2"/>
          </w:tcPr>
          <w:p w14:paraId="1A34FE07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pct"/>
            <w:gridSpan w:val="2"/>
          </w:tcPr>
          <w:p w14:paraId="7E0221BD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</w:tr>
      <w:tr w:rsidR="008C1AE4" w:rsidRPr="008860F2" w14:paraId="01D9E705" w14:textId="77777777" w:rsidTr="00780CDF">
        <w:trPr>
          <w:trHeight w:val="401"/>
          <w:tblHeader/>
        </w:trPr>
        <w:tc>
          <w:tcPr>
            <w:tcW w:w="1638" w:type="pct"/>
          </w:tcPr>
          <w:p w14:paraId="3C5D0358" w14:textId="77777777" w:rsidR="008C1AE4" w:rsidRPr="008860F2" w:rsidRDefault="008C1AE4" w:rsidP="008C1AE4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0" w:type="pct"/>
          </w:tcPr>
          <w:p w14:paraId="57562CB8" w14:textId="77777777" w:rsidR="008C1AE4" w:rsidRPr="008860F2" w:rsidRDefault="008C1AE4" w:rsidP="008C1AE4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2" w:type="pct"/>
            <w:gridSpan w:val="12"/>
          </w:tcPr>
          <w:p w14:paraId="1FFE824F" w14:textId="77777777" w:rsidR="008C1AE4" w:rsidRPr="008860F2" w:rsidRDefault="008C1AE4" w:rsidP="008C1AE4">
            <w:pPr>
              <w:pStyle w:val="BodyText"/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C1AE4" w:rsidRPr="008860F2" w14:paraId="31F4838B" w14:textId="77777777" w:rsidTr="00780CDF">
        <w:trPr>
          <w:trHeight w:val="401"/>
        </w:trPr>
        <w:tc>
          <w:tcPr>
            <w:tcW w:w="1638" w:type="pct"/>
          </w:tcPr>
          <w:p w14:paraId="1F8067E3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50" w:type="pct"/>
          </w:tcPr>
          <w:p w14:paraId="1C1E245E" w14:textId="77777777" w:rsidR="008C1AE4" w:rsidRPr="008860F2" w:rsidRDefault="008C1AE4" w:rsidP="008C1AE4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66" w:type="pct"/>
          </w:tcPr>
          <w:p w14:paraId="4B65FDC5" w14:textId="77777777" w:rsidR="008C1AE4" w:rsidRPr="008860F2" w:rsidRDefault="008C1AE4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5" w:type="pct"/>
            <w:gridSpan w:val="2"/>
          </w:tcPr>
          <w:p w14:paraId="22C53D51" w14:textId="77777777" w:rsidR="008C1AE4" w:rsidRPr="008860F2" w:rsidRDefault="008C1AE4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03CE2299" w14:textId="77777777" w:rsidR="008C1AE4" w:rsidRPr="008860F2" w:rsidRDefault="008C1AE4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4" w:type="pct"/>
            <w:gridSpan w:val="2"/>
          </w:tcPr>
          <w:p w14:paraId="1611F6B7" w14:textId="77777777" w:rsidR="008C1AE4" w:rsidRPr="008860F2" w:rsidRDefault="008C1AE4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gridSpan w:val="2"/>
          </w:tcPr>
          <w:p w14:paraId="4A32879F" w14:textId="77777777" w:rsidR="008C1AE4" w:rsidRPr="008860F2" w:rsidRDefault="008C1AE4" w:rsidP="008C1AE4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gridSpan w:val="2"/>
          </w:tcPr>
          <w:p w14:paraId="0F89C0FF" w14:textId="77777777" w:rsidR="008C1AE4" w:rsidRPr="008860F2" w:rsidRDefault="008C1AE4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32BDAF22" w14:textId="77777777" w:rsidR="008C1AE4" w:rsidRPr="008860F2" w:rsidRDefault="008C1AE4" w:rsidP="008C1AE4">
            <w:pPr>
              <w:tabs>
                <w:tab w:val="decimal" w:pos="474"/>
              </w:tabs>
              <w:spacing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29E0" w:rsidRPr="008860F2" w14:paraId="2B7F9950" w14:textId="77777777" w:rsidTr="00780CDF">
        <w:trPr>
          <w:trHeight w:val="401"/>
        </w:trPr>
        <w:tc>
          <w:tcPr>
            <w:tcW w:w="1638" w:type="pct"/>
          </w:tcPr>
          <w:p w14:paraId="0C673D52" w14:textId="77777777" w:rsidR="003729E0" w:rsidRPr="008860F2" w:rsidRDefault="003729E0" w:rsidP="003729E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750" w:type="pct"/>
          </w:tcPr>
          <w:p w14:paraId="6FA833C0" w14:textId="77777777" w:rsidR="003729E0" w:rsidRPr="008860F2" w:rsidRDefault="003729E0" w:rsidP="003729E0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66" w:type="pct"/>
          </w:tcPr>
          <w:p w14:paraId="22D63919" w14:textId="4EB45E68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8.</w:t>
            </w:r>
            <w:r w:rsidR="00CC53E6">
              <w:rPr>
                <w:rFonts w:ascii="Angsana New" w:hAnsi="Angsana New"/>
                <w:sz w:val="28"/>
                <w:szCs w:val="28"/>
                <w:lang w:bidi="th-TH"/>
              </w:rPr>
              <w:t>76</w:t>
            </w:r>
          </w:p>
        </w:tc>
        <w:tc>
          <w:tcPr>
            <w:tcW w:w="145" w:type="pct"/>
            <w:gridSpan w:val="2"/>
          </w:tcPr>
          <w:p w14:paraId="0F5940BD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6E153F2A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18.78</w:t>
            </w:r>
          </w:p>
        </w:tc>
        <w:tc>
          <w:tcPr>
            <w:tcW w:w="134" w:type="pct"/>
            <w:gridSpan w:val="2"/>
          </w:tcPr>
          <w:p w14:paraId="40252A6A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gridSpan w:val="2"/>
          </w:tcPr>
          <w:p w14:paraId="6CD8FD98" w14:textId="162BC503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" w:type="pct"/>
            <w:gridSpan w:val="2"/>
          </w:tcPr>
          <w:p w14:paraId="5B85AF4C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32A2D2D9" w14:textId="77777777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29E0" w:rsidRPr="008860F2" w14:paraId="171C7734" w14:textId="77777777" w:rsidTr="00780CDF">
        <w:trPr>
          <w:trHeight w:val="401"/>
        </w:trPr>
        <w:tc>
          <w:tcPr>
            <w:tcW w:w="1638" w:type="pct"/>
          </w:tcPr>
          <w:p w14:paraId="59295AAB" w14:textId="77777777" w:rsidR="003729E0" w:rsidRPr="008860F2" w:rsidRDefault="003729E0" w:rsidP="003729E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เกินวันครบกำหนดชำระ</w:t>
            </w:r>
            <w:r w:rsidRPr="008860F2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750" w:type="pct"/>
          </w:tcPr>
          <w:p w14:paraId="22882C56" w14:textId="77777777" w:rsidR="003729E0" w:rsidRPr="008860F2" w:rsidRDefault="003729E0" w:rsidP="003729E0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5D19AD64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5" w:type="pct"/>
            <w:gridSpan w:val="2"/>
          </w:tcPr>
          <w:p w14:paraId="3D1DC07A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396DD86B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pct"/>
            <w:gridSpan w:val="2"/>
          </w:tcPr>
          <w:p w14:paraId="46146161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gridSpan w:val="2"/>
          </w:tcPr>
          <w:p w14:paraId="16E89E48" w14:textId="77777777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gridSpan w:val="2"/>
          </w:tcPr>
          <w:p w14:paraId="750CF40A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0CFB1334" w14:textId="77777777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29E0" w:rsidRPr="008860F2" w14:paraId="5D9D9B11" w14:textId="77777777" w:rsidTr="00780CDF">
        <w:trPr>
          <w:trHeight w:val="401"/>
        </w:trPr>
        <w:tc>
          <w:tcPr>
            <w:tcW w:w="1638" w:type="pct"/>
          </w:tcPr>
          <w:p w14:paraId="3A15BA0B" w14:textId="77777777" w:rsidR="003729E0" w:rsidRPr="008860F2" w:rsidRDefault="003729E0" w:rsidP="003729E0">
            <w:pPr>
              <w:spacing w:line="240" w:lineRule="auto"/>
              <w:ind w:left="342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8860F2">
              <w:rPr>
                <w:rFonts w:ascii="Angsana New" w:hAnsi="Angsana New"/>
                <w:sz w:val="28"/>
                <w:szCs w:val="28"/>
              </w:rPr>
              <w:t>3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50" w:type="pct"/>
          </w:tcPr>
          <w:p w14:paraId="6E8EFBA7" w14:textId="77777777" w:rsidR="003729E0" w:rsidRPr="008860F2" w:rsidRDefault="003729E0" w:rsidP="003729E0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7E5936B1" w14:textId="2CFDF1C3" w:rsidR="003729E0" w:rsidRPr="008860F2" w:rsidRDefault="00CC53E6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8.00</w:t>
            </w:r>
          </w:p>
        </w:tc>
        <w:tc>
          <w:tcPr>
            <w:tcW w:w="145" w:type="pct"/>
            <w:gridSpan w:val="2"/>
          </w:tcPr>
          <w:p w14:paraId="3F941C69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3012C894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24.87</w:t>
            </w:r>
          </w:p>
        </w:tc>
        <w:tc>
          <w:tcPr>
            <w:tcW w:w="134" w:type="pct"/>
            <w:gridSpan w:val="2"/>
          </w:tcPr>
          <w:p w14:paraId="5BA5A6D6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gridSpan w:val="2"/>
          </w:tcPr>
          <w:p w14:paraId="7CFE4E1C" w14:textId="2831C235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" w:type="pct"/>
            <w:gridSpan w:val="2"/>
          </w:tcPr>
          <w:p w14:paraId="4307775E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107B19E8" w14:textId="77777777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29E0" w:rsidRPr="008860F2" w14:paraId="694003FF" w14:textId="77777777" w:rsidTr="00780CDF">
        <w:trPr>
          <w:trHeight w:val="401"/>
        </w:trPr>
        <w:tc>
          <w:tcPr>
            <w:tcW w:w="1638" w:type="pct"/>
          </w:tcPr>
          <w:p w14:paraId="0252C774" w14:textId="77777777" w:rsidR="003729E0" w:rsidRPr="008860F2" w:rsidRDefault="003729E0" w:rsidP="003729E0">
            <w:pPr>
              <w:spacing w:line="240" w:lineRule="auto"/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50" w:type="pct"/>
          </w:tcPr>
          <w:p w14:paraId="3CBA4C50" w14:textId="77777777" w:rsidR="003729E0" w:rsidRPr="008860F2" w:rsidRDefault="003729E0" w:rsidP="003729E0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520E621F" w14:textId="73D9BC29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10.2</w:t>
            </w:r>
            <w:r w:rsidR="000F723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45" w:type="pct"/>
            <w:gridSpan w:val="2"/>
          </w:tcPr>
          <w:p w14:paraId="0CD70D91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31302009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1.51</w:t>
            </w:r>
          </w:p>
        </w:tc>
        <w:tc>
          <w:tcPr>
            <w:tcW w:w="134" w:type="pct"/>
            <w:gridSpan w:val="2"/>
          </w:tcPr>
          <w:p w14:paraId="1E49C121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gridSpan w:val="2"/>
          </w:tcPr>
          <w:p w14:paraId="0E82C9E3" w14:textId="17F434FC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" w:type="pct"/>
            <w:gridSpan w:val="2"/>
          </w:tcPr>
          <w:p w14:paraId="4A87B419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53150A7B" w14:textId="77777777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29E0" w:rsidRPr="008860F2" w14:paraId="4D39E3E3" w14:textId="77777777" w:rsidTr="00780CDF">
        <w:trPr>
          <w:trHeight w:val="401"/>
        </w:trPr>
        <w:tc>
          <w:tcPr>
            <w:tcW w:w="1638" w:type="pct"/>
          </w:tcPr>
          <w:p w14:paraId="57E63C61" w14:textId="77777777" w:rsidR="003729E0" w:rsidRPr="008860F2" w:rsidRDefault="003729E0" w:rsidP="003729E0">
            <w:pPr>
              <w:spacing w:line="240" w:lineRule="auto"/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6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50" w:type="pct"/>
          </w:tcPr>
          <w:p w14:paraId="36A740E9" w14:textId="77777777" w:rsidR="003729E0" w:rsidRPr="008860F2" w:rsidRDefault="003729E0" w:rsidP="003729E0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49720528" w14:textId="20E8C9D0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0.10</w:t>
            </w:r>
          </w:p>
        </w:tc>
        <w:tc>
          <w:tcPr>
            <w:tcW w:w="145" w:type="pct"/>
            <w:gridSpan w:val="2"/>
          </w:tcPr>
          <w:p w14:paraId="363CB98E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52A75740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pct"/>
            <w:gridSpan w:val="2"/>
          </w:tcPr>
          <w:p w14:paraId="78CB03D8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gridSpan w:val="2"/>
          </w:tcPr>
          <w:p w14:paraId="1F5F6E41" w14:textId="0EA17733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" w:type="pct"/>
            <w:gridSpan w:val="2"/>
          </w:tcPr>
          <w:p w14:paraId="2B1585F6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73C0F9BE" w14:textId="77777777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29E0" w:rsidRPr="008860F2" w14:paraId="712A9FFE" w14:textId="77777777" w:rsidTr="00780CDF">
        <w:trPr>
          <w:trHeight w:val="401"/>
        </w:trPr>
        <w:tc>
          <w:tcPr>
            <w:tcW w:w="1638" w:type="pct"/>
          </w:tcPr>
          <w:p w14:paraId="40E84AAA" w14:textId="77777777" w:rsidR="003729E0" w:rsidRPr="008860F2" w:rsidRDefault="003729E0" w:rsidP="003729E0">
            <w:pPr>
              <w:spacing w:line="240" w:lineRule="auto"/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50" w:type="pct"/>
          </w:tcPr>
          <w:p w14:paraId="2A853560" w14:textId="77777777" w:rsidR="003729E0" w:rsidRPr="008860F2" w:rsidRDefault="003729E0" w:rsidP="003729E0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535D60A4" w14:textId="2A0447F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4.65</w:t>
            </w:r>
          </w:p>
        </w:tc>
        <w:tc>
          <w:tcPr>
            <w:tcW w:w="145" w:type="pct"/>
            <w:gridSpan w:val="2"/>
          </w:tcPr>
          <w:p w14:paraId="40515955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0BDCDEFC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4.68</w:t>
            </w:r>
          </w:p>
        </w:tc>
        <w:tc>
          <w:tcPr>
            <w:tcW w:w="134" w:type="pct"/>
            <w:gridSpan w:val="2"/>
          </w:tcPr>
          <w:p w14:paraId="33631981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gridSpan w:val="2"/>
          </w:tcPr>
          <w:p w14:paraId="7BD626ED" w14:textId="63669639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" w:type="pct"/>
            <w:gridSpan w:val="2"/>
          </w:tcPr>
          <w:p w14:paraId="61A053B9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5EB8C356" w14:textId="77777777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29E0" w:rsidRPr="008860F2" w14:paraId="534BCA64" w14:textId="77777777" w:rsidTr="00780CDF">
        <w:trPr>
          <w:trHeight w:val="401"/>
        </w:trPr>
        <w:tc>
          <w:tcPr>
            <w:tcW w:w="1638" w:type="pct"/>
          </w:tcPr>
          <w:p w14:paraId="0B48C6BE" w14:textId="77777777" w:rsidR="003729E0" w:rsidRPr="008860F2" w:rsidRDefault="003729E0" w:rsidP="003729E0">
            <w:pPr>
              <w:spacing w:line="240" w:lineRule="auto"/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0" w:type="pct"/>
          </w:tcPr>
          <w:p w14:paraId="01FD170E" w14:textId="77777777" w:rsidR="003729E0" w:rsidRPr="008860F2" w:rsidRDefault="003729E0" w:rsidP="003729E0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6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A381E" w14:textId="50FEA58A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31.</w:t>
            </w:r>
            <w:r w:rsidR="00B3033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72</w:t>
            </w:r>
          </w:p>
        </w:tc>
        <w:tc>
          <w:tcPr>
            <w:tcW w:w="145" w:type="pct"/>
            <w:gridSpan w:val="2"/>
          </w:tcPr>
          <w:p w14:paraId="36F7D468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9C6DC6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49.84</w:t>
            </w:r>
          </w:p>
        </w:tc>
        <w:tc>
          <w:tcPr>
            <w:tcW w:w="134" w:type="pct"/>
            <w:gridSpan w:val="2"/>
          </w:tcPr>
          <w:p w14:paraId="782C3685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34743E" w14:textId="719DF979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" w:type="pct"/>
            <w:gridSpan w:val="2"/>
          </w:tcPr>
          <w:p w14:paraId="1E5C45F8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54F4ED98" w14:textId="77777777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3729E0" w:rsidRPr="008860F2" w14:paraId="4AF7BD9A" w14:textId="77777777" w:rsidTr="00780CDF">
        <w:trPr>
          <w:trHeight w:val="425"/>
        </w:trPr>
        <w:tc>
          <w:tcPr>
            <w:tcW w:w="1638" w:type="pct"/>
          </w:tcPr>
          <w:p w14:paraId="1DA046EE" w14:textId="77777777" w:rsidR="003729E0" w:rsidRPr="008860F2" w:rsidRDefault="003729E0" w:rsidP="003729E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750" w:type="pct"/>
          </w:tcPr>
          <w:p w14:paraId="28CDE1D1" w14:textId="77777777" w:rsidR="003729E0" w:rsidRPr="008860F2" w:rsidRDefault="003729E0" w:rsidP="003729E0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66" w:type="pct"/>
          </w:tcPr>
          <w:p w14:paraId="7D5CE218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" w:type="pct"/>
            <w:gridSpan w:val="2"/>
          </w:tcPr>
          <w:p w14:paraId="6F5AA462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gridSpan w:val="3"/>
          </w:tcPr>
          <w:p w14:paraId="03613293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" w:type="pct"/>
          </w:tcPr>
          <w:p w14:paraId="42DDE554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gridSpan w:val="2"/>
          </w:tcPr>
          <w:p w14:paraId="55B39CA2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gridSpan w:val="2"/>
          </w:tcPr>
          <w:p w14:paraId="668CD9E0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448F5D36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29E0" w:rsidRPr="008860F2" w14:paraId="47916A84" w14:textId="77777777" w:rsidTr="00780CDF">
        <w:trPr>
          <w:trHeight w:val="425"/>
        </w:trPr>
        <w:tc>
          <w:tcPr>
            <w:tcW w:w="1638" w:type="pct"/>
          </w:tcPr>
          <w:p w14:paraId="1D31A6BF" w14:textId="77777777" w:rsidR="003729E0" w:rsidRPr="008860F2" w:rsidRDefault="003729E0" w:rsidP="003729E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750" w:type="pct"/>
          </w:tcPr>
          <w:p w14:paraId="14D6B326" w14:textId="77777777" w:rsidR="003729E0" w:rsidRPr="008860F2" w:rsidRDefault="003729E0" w:rsidP="003729E0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66" w:type="pct"/>
          </w:tcPr>
          <w:p w14:paraId="0BA37068" w14:textId="0ED23330" w:rsidR="003729E0" w:rsidRPr="008860F2" w:rsidRDefault="00CC53E6" w:rsidP="003729E0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168.12</w:t>
            </w:r>
          </w:p>
        </w:tc>
        <w:tc>
          <w:tcPr>
            <w:tcW w:w="145" w:type="pct"/>
            <w:gridSpan w:val="2"/>
          </w:tcPr>
          <w:p w14:paraId="181BF0B8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gridSpan w:val="3"/>
          </w:tcPr>
          <w:p w14:paraId="02EE7965" w14:textId="77777777" w:rsidR="003729E0" w:rsidRPr="008860F2" w:rsidRDefault="003729E0" w:rsidP="003729E0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264.75</w:t>
            </w:r>
          </w:p>
        </w:tc>
        <w:tc>
          <w:tcPr>
            <w:tcW w:w="127" w:type="pct"/>
          </w:tcPr>
          <w:p w14:paraId="11B3D429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gridSpan w:val="2"/>
          </w:tcPr>
          <w:p w14:paraId="3ADEF2C7" w14:textId="54787EF5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" w:type="pct"/>
            <w:gridSpan w:val="2"/>
          </w:tcPr>
          <w:p w14:paraId="16148A85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2D12DC12" w14:textId="77777777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29E0" w:rsidRPr="008860F2" w14:paraId="44232BA4" w14:textId="77777777" w:rsidTr="00780CDF">
        <w:trPr>
          <w:trHeight w:val="425"/>
        </w:trPr>
        <w:tc>
          <w:tcPr>
            <w:tcW w:w="1638" w:type="pct"/>
          </w:tcPr>
          <w:p w14:paraId="30B02AD6" w14:textId="77777777" w:rsidR="003729E0" w:rsidRPr="008860F2" w:rsidRDefault="003729E0" w:rsidP="003729E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เกินวันครบกำหนดชำระ</w:t>
            </w:r>
            <w:r w:rsidRPr="008860F2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750" w:type="pct"/>
          </w:tcPr>
          <w:p w14:paraId="71682842" w14:textId="77777777" w:rsidR="003729E0" w:rsidRPr="008860F2" w:rsidRDefault="003729E0" w:rsidP="003729E0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43DD67FC" w14:textId="77777777" w:rsidR="003729E0" w:rsidRPr="008860F2" w:rsidRDefault="003729E0" w:rsidP="003729E0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5" w:type="pct"/>
            <w:gridSpan w:val="2"/>
          </w:tcPr>
          <w:p w14:paraId="1FEAF9B4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gridSpan w:val="3"/>
          </w:tcPr>
          <w:p w14:paraId="147A28FD" w14:textId="77777777" w:rsidR="003729E0" w:rsidRPr="008860F2" w:rsidRDefault="003729E0" w:rsidP="003729E0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" w:type="pct"/>
          </w:tcPr>
          <w:p w14:paraId="2D832709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gridSpan w:val="2"/>
          </w:tcPr>
          <w:p w14:paraId="1B7D55CB" w14:textId="77777777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  <w:gridSpan w:val="2"/>
          </w:tcPr>
          <w:p w14:paraId="32511833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6C1A32FE" w14:textId="77777777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29E0" w:rsidRPr="008860F2" w14:paraId="10F98FF3" w14:textId="77777777" w:rsidTr="00780CDF">
        <w:trPr>
          <w:trHeight w:val="440"/>
        </w:trPr>
        <w:tc>
          <w:tcPr>
            <w:tcW w:w="1638" w:type="pct"/>
          </w:tcPr>
          <w:p w14:paraId="144E05AD" w14:textId="77777777" w:rsidR="003729E0" w:rsidRPr="008860F2" w:rsidRDefault="003729E0" w:rsidP="003729E0">
            <w:pPr>
              <w:spacing w:line="240" w:lineRule="auto"/>
              <w:ind w:left="342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8860F2">
              <w:rPr>
                <w:rFonts w:ascii="Angsana New" w:hAnsi="Angsana New"/>
                <w:sz w:val="28"/>
                <w:szCs w:val="28"/>
              </w:rPr>
              <w:t>3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50" w:type="pct"/>
          </w:tcPr>
          <w:p w14:paraId="103C822F" w14:textId="77777777" w:rsidR="003729E0" w:rsidRPr="008860F2" w:rsidRDefault="003729E0" w:rsidP="003729E0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7C5B11B9" w14:textId="0E36D486" w:rsidR="003729E0" w:rsidRPr="008860F2" w:rsidRDefault="00CC53E6" w:rsidP="003729E0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26.88</w:t>
            </w:r>
          </w:p>
        </w:tc>
        <w:tc>
          <w:tcPr>
            <w:tcW w:w="145" w:type="pct"/>
            <w:gridSpan w:val="2"/>
          </w:tcPr>
          <w:p w14:paraId="4CC3DF71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gridSpan w:val="3"/>
          </w:tcPr>
          <w:p w14:paraId="115FC7FF" w14:textId="77777777" w:rsidR="003729E0" w:rsidRPr="008860F2" w:rsidRDefault="003729E0" w:rsidP="003729E0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51.45</w:t>
            </w:r>
          </w:p>
        </w:tc>
        <w:tc>
          <w:tcPr>
            <w:tcW w:w="127" w:type="pct"/>
          </w:tcPr>
          <w:p w14:paraId="2288423A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gridSpan w:val="2"/>
          </w:tcPr>
          <w:p w14:paraId="60617493" w14:textId="2DAB5B57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" w:type="pct"/>
            <w:gridSpan w:val="2"/>
          </w:tcPr>
          <w:p w14:paraId="15C20C83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5066C0A6" w14:textId="77777777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29E0" w:rsidRPr="008860F2" w14:paraId="5F0D1ACE" w14:textId="77777777" w:rsidTr="00780CDF">
        <w:trPr>
          <w:trHeight w:val="425"/>
        </w:trPr>
        <w:tc>
          <w:tcPr>
            <w:tcW w:w="1638" w:type="pct"/>
          </w:tcPr>
          <w:p w14:paraId="5114297B" w14:textId="77777777" w:rsidR="003729E0" w:rsidRPr="008860F2" w:rsidRDefault="003729E0" w:rsidP="003729E0">
            <w:pPr>
              <w:spacing w:line="240" w:lineRule="auto"/>
              <w:ind w:left="342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3 </w:t>
            </w: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50" w:type="pct"/>
          </w:tcPr>
          <w:p w14:paraId="0D88231C" w14:textId="77777777" w:rsidR="003729E0" w:rsidRPr="008860F2" w:rsidRDefault="003729E0" w:rsidP="003729E0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3AB7B154" w14:textId="4612C2D5" w:rsidR="003729E0" w:rsidRPr="008860F2" w:rsidRDefault="00CC53E6" w:rsidP="003729E0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2.92</w:t>
            </w:r>
          </w:p>
        </w:tc>
        <w:tc>
          <w:tcPr>
            <w:tcW w:w="145" w:type="pct"/>
            <w:gridSpan w:val="2"/>
          </w:tcPr>
          <w:p w14:paraId="341ABA49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gridSpan w:val="3"/>
          </w:tcPr>
          <w:p w14:paraId="00694309" w14:textId="77777777" w:rsidR="003729E0" w:rsidRPr="008860F2" w:rsidRDefault="003729E0" w:rsidP="003729E0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0.84</w:t>
            </w:r>
          </w:p>
        </w:tc>
        <w:tc>
          <w:tcPr>
            <w:tcW w:w="127" w:type="pct"/>
          </w:tcPr>
          <w:p w14:paraId="613D72CE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gridSpan w:val="2"/>
          </w:tcPr>
          <w:p w14:paraId="0D6A2E12" w14:textId="21DBE662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" w:type="pct"/>
            <w:gridSpan w:val="2"/>
          </w:tcPr>
          <w:p w14:paraId="3D761340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</w:tcPr>
          <w:p w14:paraId="75CD4641" w14:textId="77777777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29E0" w:rsidRPr="008860F2" w14:paraId="0231BA2B" w14:textId="77777777" w:rsidTr="00780CDF">
        <w:trPr>
          <w:trHeight w:val="425"/>
        </w:trPr>
        <w:tc>
          <w:tcPr>
            <w:tcW w:w="1638" w:type="pct"/>
          </w:tcPr>
          <w:p w14:paraId="14CA3FF5" w14:textId="77777777" w:rsidR="003729E0" w:rsidRPr="008860F2" w:rsidRDefault="003729E0" w:rsidP="003729E0">
            <w:pPr>
              <w:spacing w:line="240" w:lineRule="auto"/>
              <w:ind w:left="342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6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50" w:type="pct"/>
          </w:tcPr>
          <w:p w14:paraId="2E045BCB" w14:textId="77777777" w:rsidR="003729E0" w:rsidRPr="008860F2" w:rsidRDefault="003729E0" w:rsidP="003729E0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784240A7" w14:textId="11A801C0" w:rsidR="003729E0" w:rsidRPr="008860F2" w:rsidRDefault="00CC53E6" w:rsidP="003729E0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1.22</w:t>
            </w:r>
          </w:p>
        </w:tc>
        <w:tc>
          <w:tcPr>
            <w:tcW w:w="145" w:type="pct"/>
            <w:gridSpan w:val="2"/>
          </w:tcPr>
          <w:p w14:paraId="20B73291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gridSpan w:val="3"/>
          </w:tcPr>
          <w:p w14:paraId="2F1BADBB" w14:textId="77777777" w:rsidR="003729E0" w:rsidRPr="008860F2" w:rsidRDefault="003729E0" w:rsidP="003729E0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1.16</w:t>
            </w:r>
          </w:p>
        </w:tc>
        <w:tc>
          <w:tcPr>
            <w:tcW w:w="127" w:type="pct"/>
          </w:tcPr>
          <w:p w14:paraId="53E4BC98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40" w:type="pct"/>
            <w:gridSpan w:val="2"/>
          </w:tcPr>
          <w:p w14:paraId="0923EF02" w14:textId="0C2205E9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" w:type="pct"/>
            <w:gridSpan w:val="2"/>
          </w:tcPr>
          <w:p w14:paraId="4294E6C2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24" w:type="pct"/>
          </w:tcPr>
          <w:p w14:paraId="656581CE" w14:textId="77777777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29E0" w:rsidRPr="008860F2" w14:paraId="6DB567B0" w14:textId="77777777" w:rsidTr="00780CDF">
        <w:trPr>
          <w:trHeight w:val="425"/>
        </w:trPr>
        <w:tc>
          <w:tcPr>
            <w:tcW w:w="1638" w:type="pct"/>
          </w:tcPr>
          <w:p w14:paraId="48BFC08A" w14:textId="77777777" w:rsidR="003729E0" w:rsidRPr="008860F2" w:rsidRDefault="003729E0" w:rsidP="003729E0">
            <w:pPr>
              <w:spacing w:line="240" w:lineRule="auto"/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50" w:type="pct"/>
          </w:tcPr>
          <w:p w14:paraId="7F4A3B75" w14:textId="77777777" w:rsidR="003729E0" w:rsidRPr="008860F2" w:rsidRDefault="003729E0" w:rsidP="003729E0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5DD7F9BA" w14:textId="06AB8EED" w:rsidR="003729E0" w:rsidRPr="008860F2" w:rsidRDefault="003729E0" w:rsidP="003729E0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2.</w:t>
            </w:r>
            <w:r w:rsidR="00CC53E6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145" w:type="pct"/>
            <w:gridSpan w:val="2"/>
          </w:tcPr>
          <w:p w14:paraId="41944916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gridSpan w:val="3"/>
            <w:tcBorders>
              <w:bottom w:val="single" w:sz="4" w:space="0" w:color="auto"/>
            </w:tcBorders>
          </w:tcPr>
          <w:p w14:paraId="70C495C6" w14:textId="77777777" w:rsidR="003729E0" w:rsidRPr="008860F2" w:rsidRDefault="003729E0" w:rsidP="003729E0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1.49</w:t>
            </w:r>
          </w:p>
        </w:tc>
        <w:tc>
          <w:tcPr>
            <w:tcW w:w="127" w:type="pct"/>
          </w:tcPr>
          <w:p w14:paraId="40B2C364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</w:tcPr>
          <w:p w14:paraId="24FEB3EA" w14:textId="104979FD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" w:type="pct"/>
            <w:gridSpan w:val="2"/>
          </w:tcPr>
          <w:p w14:paraId="5A48D0A7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36797CCC" w14:textId="77777777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29E0" w:rsidRPr="008860F2" w14:paraId="680B9A1E" w14:textId="77777777" w:rsidTr="00780CDF">
        <w:trPr>
          <w:trHeight w:val="425"/>
        </w:trPr>
        <w:tc>
          <w:tcPr>
            <w:tcW w:w="1638" w:type="pct"/>
          </w:tcPr>
          <w:p w14:paraId="6357B303" w14:textId="77777777" w:rsidR="003729E0" w:rsidRPr="008860F2" w:rsidRDefault="003729E0" w:rsidP="003729E0">
            <w:pPr>
              <w:spacing w:line="240" w:lineRule="auto"/>
              <w:ind w:left="34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750" w:type="pct"/>
          </w:tcPr>
          <w:p w14:paraId="367B5F78" w14:textId="77777777" w:rsidR="003729E0" w:rsidRPr="008860F2" w:rsidRDefault="003729E0" w:rsidP="003729E0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360A4F38" w14:textId="3D100F2B" w:rsidR="003729E0" w:rsidRPr="008860F2" w:rsidRDefault="003729E0" w:rsidP="003729E0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201.30</w:t>
            </w:r>
          </w:p>
        </w:tc>
        <w:tc>
          <w:tcPr>
            <w:tcW w:w="145" w:type="pct"/>
            <w:gridSpan w:val="2"/>
          </w:tcPr>
          <w:p w14:paraId="448DDBE7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gridSpan w:val="3"/>
            <w:tcBorders>
              <w:bottom w:val="single" w:sz="4" w:space="0" w:color="auto"/>
            </w:tcBorders>
          </w:tcPr>
          <w:p w14:paraId="113A0E7A" w14:textId="77777777" w:rsidR="003729E0" w:rsidRPr="008860F2" w:rsidRDefault="003729E0" w:rsidP="003729E0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319.69</w:t>
            </w:r>
          </w:p>
        </w:tc>
        <w:tc>
          <w:tcPr>
            <w:tcW w:w="127" w:type="pct"/>
          </w:tcPr>
          <w:p w14:paraId="7B4A24D3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</w:tcPr>
          <w:p w14:paraId="6673AFEE" w14:textId="02262FB7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" w:type="pct"/>
            <w:gridSpan w:val="2"/>
          </w:tcPr>
          <w:p w14:paraId="7F313245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1D628817" w14:textId="77777777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3729E0" w:rsidRPr="008860F2" w14:paraId="175EAB36" w14:textId="77777777" w:rsidTr="00780CDF">
        <w:trPr>
          <w:trHeight w:val="425"/>
        </w:trPr>
        <w:tc>
          <w:tcPr>
            <w:tcW w:w="1638" w:type="pct"/>
          </w:tcPr>
          <w:p w14:paraId="202460D8" w14:textId="77777777" w:rsidR="003729E0" w:rsidRPr="008860F2" w:rsidRDefault="003729E0" w:rsidP="003729E0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750" w:type="pct"/>
          </w:tcPr>
          <w:p w14:paraId="2EA4002F" w14:textId="77777777" w:rsidR="003729E0" w:rsidRPr="008860F2" w:rsidRDefault="003729E0" w:rsidP="003729E0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64A7CA03" w14:textId="49CA124B" w:rsidR="003729E0" w:rsidRPr="008860F2" w:rsidRDefault="003729E0" w:rsidP="003729E0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</w:t>
            </w:r>
            <w:r w:rsidR="00B3033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3.02</w:t>
            </w:r>
          </w:p>
        </w:tc>
        <w:tc>
          <w:tcPr>
            <w:tcW w:w="145" w:type="pct"/>
            <w:gridSpan w:val="2"/>
          </w:tcPr>
          <w:p w14:paraId="13FDC51C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gridSpan w:val="3"/>
            <w:tcBorders>
              <w:top w:val="single" w:sz="4" w:space="0" w:color="auto"/>
            </w:tcBorders>
          </w:tcPr>
          <w:p w14:paraId="097F8BDB" w14:textId="77777777" w:rsidR="003729E0" w:rsidRPr="008860F2" w:rsidRDefault="003729E0" w:rsidP="003729E0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369.53</w:t>
            </w:r>
          </w:p>
        </w:tc>
        <w:tc>
          <w:tcPr>
            <w:tcW w:w="127" w:type="pct"/>
          </w:tcPr>
          <w:p w14:paraId="7D250B60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</w:tcBorders>
          </w:tcPr>
          <w:p w14:paraId="11325245" w14:textId="0E013595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" w:type="pct"/>
            <w:gridSpan w:val="2"/>
          </w:tcPr>
          <w:p w14:paraId="528AE639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35AF0BA6" w14:textId="77777777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3729E0" w:rsidRPr="008860F2" w14:paraId="41E78EBE" w14:textId="77777777" w:rsidTr="00780CDF">
        <w:trPr>
          <w:trHeight w:val="425"/>
        </w:trPr>
        <w:tc>
          <w:tcPr>
            <w:tcW w:w="1638" w:type="pct"/>
          </w:tcPr>
          <w:p w14:paraId="25DAEA2B" w14:textId="77777777" w:rsidR="003729E0" w:rsidRPr="008860F2" w:rsidRDefault="003729E0" w:rsidP="003729E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750" w:type="pct"/>
          </w:tcPr>
          <w:p w14:paraId="5A564C43" w14:textId="77777777" w:rsidR="003729E0" w:rsidRPr="008860F2" w:rsidRDefault="003729E0" w:rsidP="003729E0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3BB87B9C" w14:textId="7AA02F63" w:rsidR="003729E0" w:rsidRPr="008860F2" w:rsidRDefault="003729E0" w:rsidP="003729E0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  <w:gridSpan w:val="2"/>
          </w:tcPr>
          <w:p w14:paraId="2F6ADE46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gridSpan w:val="3"/>
            <w:tcBorders>
              <w:bottom w:val="single" w:sz="4" w:space="0" w:color="auto"/>
            </w:tcBorders>
          </w:tcPr>
          <w:p w14:paraId="31DDEBA9" w14:textId="77777777" w:rsidR="003729E0" w:rsidRPr="008860F2" w:rsidRDefault="003729E0" w:rsidP="003729E0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(0.27)</w:t>
            </w:r>
          </w:p>
        </w:tc>
        <w:tc>
          <w:tcPr>
            <w:tcW w:w="127" w:type="pct"/>
          </w:tcPr>
          <w:p w14:paraId="29A69022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</w:tcPr>
          <w:p w14:paraId="75F424BE" w14:textId="5F714E26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" w:type="pct"/>
            <w:gridSpan w:val="2"/>
          </w:tcPr>
          <w:p w14:paraId="3232764D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54F12364" w14:textId="77777777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29E0" w:rsidRPr="008860F2" w14:paraId="79C01356" w14:textId="77777777" w:rsidTr="00780CDF">
        <w:trPr>
          <w:trHeight w:val="440"/>
        </w:trPr>
        <w:tc>
          <w:tcPr>
            <w:tcW w:w="1638" w:type="pct"/>
          </w:tcPr>
          <w:p w14:paraId="6B5BD993" w14:textId="77777777" w:rsidR="003729E0" w:rsidRPr="008860F2" w:rsidRDefault="003729E0" w:rsidP="003729E0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50" w:type="pct"/>
          </w:tcPr>
          <w:p w14:paraId="3DB6D257" w14:textId="77777777" w:rsidR="003729E0" w:rsidRPr="008860F2" w:rsidRDefault="003729E0" w:rsidP="003729E0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</w:tcPr>
          <w:p w14:paraId="29B029DA" w14:textId="73A7D80D" w:rsidR="003729E0" w:rsidRPr="008860F2" w:rsidRDefault="003729E0" w:rsidP="003729E0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</w:t>
            </w:r>
            <w:r w:rsidR="00B3033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3.02</w:t>
            </w:r>
          </w:p>
        </w:tc>
        <w:tc>
          <w:tcPr>
            <w:tcW w:w="145" w:type="pct"/>
            <w:gridSpan w:val="2"/>
          </w:tcPr>
          <w:p w14:paraId="6642464B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gridSpan w:val="3"/>
          </w:tcPr>
          <w:p w14:paraId="178F8AA2" w14:textId="77777777" w:rsidR="003729E0" w:rsidRPr="008860F2" w:rsidRDefault="003729E0" w:rsidP="003729E0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369.26</w:t>
            </w:r>
          </w:p>
        </w:tc>
        <w:tc>
          <w:tcPr>
            <w:tcW w:w="127" w:type="pct"/>
          </w:tcPr>
          <w:p w14:paraId="78C62517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gridSpan w:val="2"/>
          </w:tcPr>
          <w:p w14:paraId="6489E50E" w14:textId="18D0016B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" w:type="pct"/>
            <w:gridSpan w:val="2"/>
          </w:tcPr>
          <w:p w14:paraId="1925341D" w14:textId="77777777" w:rsidR="003729E0" w:rsidRPr="008860F2" w:rsidRDefault="003729E0" w:rsidP="003729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4" w:type="pct"/>
          </w:tcPr>
          <w:p w14:paraId="434CF0D6" w14:textId="77777777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3729E0" w:rsidRPr="008860F2" w14:paraId="3204CB47" w14:textId="77777777" w:rsidTr="00780CDF">
        <w:trPr>
          <w:trHeight w:val="425"/>
        </w:trPr>
        <w:tc>
          <w:tcPr>
            <w:tcW w:w="1638" w:type="pct"/>
          </w:tcPr>
          <w:p w14:paraId="58B2C307" w14:textId="77777777" w:rsidR="003729E0" w:rsidRPr="008860F2" w:rsidRDefault="003729E0" w:rsidP="003729E0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750" w:type="pct"/>
          </w:tcPr>
          <w:p w14:paraId="5CF0B5E3" w14:textId="77777777" w:rsidR="003729E0" w:rsidRPr="008860F2" w:rsidRDefault="003729E0" w:rsidP="003729E0">
            <w:pPr>
              <w:pStyle w:val="BodyText"/>
              <w:spacing w:after="0" w:line="240" w:lineRule="auto"/>
              <w:ind w:left="-122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197EB735" w14:textId="12F0CA14" w:rsidR="003729E0" w:rsidRPr="008860F2" w:rsidRDefault="00B3033F" w:rsidP="003729E0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16.73</w:t>
            </w:r>
          </w:p>
        </w:tc>
        <w:tc>
          <w:tcPr>
            <w:tcW w:w="145" w:type="pct"/>
            <w:gridSpan w:val="2"/>
          </w:tcPr>
          <w:p w14:paraId="2D473BC1" w14:textId="77777777" w:rsidR="003729E0" w:rsidRPr="008860F2" w:rsidRDefault="003729E0" w:rsidP="003729E0">
            <w:pPr>
              <w:pStyle w:val="eightpt4ptspaceafter"/>
              <w:spacing w:after="0" w:line="240" w:lineRule="auto"/>
              <w:ind w:left="-122" w:right="-27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gridSpan w:val="3"/>
            <w:tcBorders>
              <w:bottom w:val="single" w:sz="4" w:space="0" w:color="auto"/>
            </w:tcBorders>
          </w:tcPr>
          <w:p w14:paraId="20CC2A3D" w14:textId="77777777" w:rsidR="003729E0" w:rsidRPr="008860F2" w:rsidRDefault="003729E0" w:rsidP="003729E0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18.24</w:t>
            </w:r>
          </w:p>
        </w:tc>
        <w:tc>
          <w:tcPr>
            <w:tcW w:w="127" w:type="pct"/>
          </w:tcPr>
          <w:p w14:paraId="537D38CE" w14:textId="77777777" w:rsidR="003729E0" w:rsidRPr="008860F2" w:rsidRDefault="003729E0" w:rsidP="003729E0">
            <w:pPr>
              <w:pStyle w:val="eightpt4ptspaceafter"/>
              <w:spacing w:after="0" w:line="240" w:lineRule="auto"/>
              <w:ind w:left="-122" w:right="-27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</w:tcPr>
          <w:p w14:paraId="05F91E17" w14:textId="7ED311C7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" w:type="pct"/>
            <w:gridSpan w:val="2"/>
          </w:tcPr>
          <w:p w14:paraId="4104175F" w14:textId="77777777" w:rsidR="003729E0" w:rsidRPr="008860F2" w:rsidRDefault="003729E0" w:rsidP="003729E0">
            <w:pPr>
              <w:pStyle w:val="BodyText"/>
              <w:spacing w:after="0" w:line="240" w:lineRule="auto"/>
              <w:ind w:left="-122" w:right="-27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55016822" w14:textId="77777777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29E0" w:rsidRPr="008860F2" w14:paraId="26331E42" w14:textId="77777777" w:rsidTr="00780CDF">
        <w:trPr>
          <w:trHeight w:val="425"/>
        </w:trPr>
        <w:tc>
          <w:tcPr>
            <w:tcW w:w="1638" w:type="pct"/>
          </w:tcPr>
          <w:p w14:paraId="7CF71DFC" w14:textId="77777777" w:rsidR="003729E0" w:rsidRPr="008860F2" w:rsidRDefault="003729E0" w:rsidP="003729E0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50" w:type="pct"/>
          </w:tcPr>
          <w:p w14:paraId="2F46396B" w14:textId="77777777" w:rsidR="003729E0" w:rsidRPr="008860F2" w:rsidRDefault="003729E0" w:rsidP="003729E0">
            <w:pPr>
              <w:pStyle w:val="BodyText"/>
              <w:spacing w:after="0" w:line="240" w:lineRule="auto"/>
              <w:ind w:left="-122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341594DD" w14:textId="03B4DAEE" w:rsidR="003729E0" w:rsidRPr="008860F2" w:rsidRDefault="003729E0" w:rsidP="003729E0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27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</w:t>
            </w:r>
            <w:r w:rsidR="005C6B2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49.75</w:t>
            </w:r>
          </w:p>
        </w:tc>
        <w:tc>
          <w:tcPr>
            <w:tcW w:w="145" w:type="pct"/>
            <w:gridSpan w:val="2"/>
          </w:tcPr>
          <w:p w14:paraId="3AFCB7B4" w14:textId="77777777" w:rsidR="003729E0" w:rsidRPr="008860F2" w:rsidRDefault="003729E0" w:rsidP="003729E0">
            <w:pPr>
              <w:pStyle w:val="eightpt4ptspaceafter"/>
              <w:spacing w:after="0" w:line="240" w:lineRule="auto"/>
              <w:ind w:left="-122" w:right="-27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C2050EE" w14:textId="77777777" w:rsidR="003729E0" w:rsidRPr="008860F2" w:rsidRDefault="003729E0" w:rsidP="003729E0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27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387.50</w:t>
            </w:r>
          </w:p>
        </w:tc>
        <w:tc>
          <w:tcPr>
            <w:tcW w:w="127" w:type="pct"/>
          </w:tcPr>
          <w:p w14:paraId="4ECD7A73" w14:textId="77777777" w:rsidR="003729E0" w:rsidRPr="008860F2" w:rsidRDefault="003729E0" w:rsidP="003729E0">
            <w:pPr>
              <w:pStyle w:val="eightpt4ptspaceafter"/>
              <w:spacing w:after="0" w:line="240" w:lineRule="auto"/>
              <w:ind w:left="-122" w:right="-27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DF6C43" w14:textId="025DEA12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" w:type="pct"/>
            <w:gridSpan w:val="2"/>
          </w:tcPr>
          <w:p w14:paraId="0549220E" w14:textId="77777777" w:rsidR="003729E0" w:rsidRPr="008860F2" w:rsidRDefault="003729E0" w:rsidP="003729E0">
            <w:pPr>
              <w:spacing w:line="240" w:lineRule="auto"/>
              <w:ind w:left="-1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61AC3326" w14:textId="77777777" w:rsidR="003729E0" w:rsidRPr="008860F2" w:rsidRDefault="003729E0" w:rsidP="003729E0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121CA192" w14:textId="77777777" w:rsidR="00236340" w:rsidRPr="008860F2" w:rsidRDefault="00236340" w:rsidP="00A90A42">
      <w:pPr>
        <w:spacing w:line="240" w:lineRule="auto"/>
        <w:ind w:firstLine="547"/>
        <w:jc w:val="left"/>
        <w:rPr>
          <w:rFonts w:ascii="Angsana New" w:hAnsi="Angsana New"/>
          <w:sz w:val="28"/>
          <w:szCs w:val="28"/>
          <w:lang w:val="th-TH"/>
        </w:rPr>
      </w:pPr>
    </w:p>
    <w:p w14:paraId="6F6F1E7A" w14:textId="77777777" w:rsidR="00A90A42" w:rsidRPr="008860F2" w:rsidRDefault="003B14EA" w:rsidP="00A90A42">
      <w:pPr>
        <w:spacing w:line="240" w:lineRule="auto"/>
        <w:ind w:firstLine="547"/>
        <w:jc w:val="left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8860F2">
        <w:rPr>
          <w:rFonts w:ascii="Angsana New" w:hAnsi="Angsana New"/>
          <w:sz w:val="28"/>
          <w:szCs w:val="28"/>
          <w:cs/>
        </w:rPr>
        <w:t>กลุ่ม</w:t>
      </w:r>
      <w:r w:rsidRPr="008860F2">
        <w:rPr>
          <w:rFonts w:ascii="Angsana New" w:hAnsi="Angsana New"/>
          <w:sz w:val="28"/>
          <w:szCs w:val="28"/>
          <w:cs/>
          <w:lang w:val="th-TH"/>
        </w:rPr>
        <w:t xml:space="preserve">บริษัท </w:t>
      </w:r>
      <w:r w:rsidRPr="008860F2">
        <w:rPr>
          <w:rFonts w:ascii="Angsana New" w:hAnsi="Angsana New"/>
          <w:sz w:val="28"/>
          <w:szCs w:val="28"/>
          <w:cs/>
        </w:rPr>
        <w:t xml:space="preserve">มีระยะเวลาตั้งแต่ </w:t>
      </w:r>
      <w:r w:rsidRPr="008860F2">
        <w:rPr>
          <w:rFonts w:ascii="Angsana New" w:hAnsi="Angsana New"/>
          <w:sz w:val="28"/>
          <w:szCs w:val="28"/>
        </w:rPr>
        <w:t xml:space="preserve">7 </w:t>
      </w:r>
      <w:r w:rsidRPr="008860F2">
        <w:rPr>
          <w:rFonts w:ascii="Angsana New" w:hAnsi="Angsana New"/>
          <w:sz w:val="28"/>
          <w:szCs w:val="28"/>
          <w:cs/>
        </w:rPr>
        <w:t>วันถึง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="00200E07" w:rsidRPr="008860F2">
        <w:rPr>
          <w:rFonts w:ascii="Angsana New" w:hAnsi="Angsana New"/>
          <w:sz w:val="28"/>
          <w:szCs w:val="28"/>
        </w:rPr>
        <w:t>120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="00520CDB" w:rsidRPr="008860F2">
        <w:rPr>
          <w:rFonts w:ascii="Angsana New" w:hAnsi="Angsana New"/>
          <w:sz w:val="28"/>
          <w:szCs w:val="28"/>
          <w:cs/>
        </w:rPr>
        <w:t>วัน</w:t>
      </w:r>
    </w:p>
    <w:p w14:paraId="7F0950AC" w14:textId="23F253E1" w:rsidR="005E7A1D" w:rsidRDefault="005E7A1D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2368C621" w14:textId="77777777" w:rsidR="003B14EA" w:rsidRPr="008860F2" w:rsidRDefault="003B14EA" w:rsidP="00F32E2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Cs w:val="0"/>
          <w:sz w:val="28"/>
          <w:szCs w:val="28"/>
          <w:u w:val="none"/>
        </w:rPr>
      </w:pP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>สินค้าคงเหลือ</w:t>
      </w:r>
    </w:p>
    <w:p w14:paraId="0585AC58" w14:textId="77777777" w:rsidR="003B14EA" w:rsidRPr="008860F2" w:rsidRDefault="003B14EA" w:rsidP="00B141B6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2"/>
        <w:gridCol w:w="1260"/>
        <w:gridCol w:w="358"/>
        <w:gridCol w:w="1260"/>
      </w:tblGrid>
      <w:tr w:rsidR="00762BF5" w:rsidRPr="008860F2" w14:paraId="330B1852" w14:textId="77777777" w:rsidTr="00204DAE">
        <w:trPr>
          <w:tblHeader/>
        </w:trPr>
        <w:tc>
          <w:tcPr>
            <w:tcW w:w="3401" w:type="pct"/>
          </w:tcPr>
          <w:p w14:paraId="743162F7" w14:textId="77777777" w:rsidR="00762BF5" w:rsidRPr="008860F2" w:rsidRDefault="00762BF5" w:rsidP="0044574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9" w:type="pct"/>
            <w:gridSpan w:val="3"/>
          </w:tcPr>
          <w:p w14:paraId="25AE8402" w14:textId="77777777" w:rsidR="00762BF5" w:rsidRPr="008860F2" w:rsidRDefault="00762BF5" w:rsidP="004457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C1AE4" w:rsidRPr="008860F2" w14:paraId="29B8320D" w14:textId="77777777" w:rsidTr="00204DAE">
        <w:trPr>
          <w:tblHeader/>
        </w:trPr>
        <w:tc>
          <w:tcPr>
            <w:tcW w:w="3401" w:type="pct"/>
          </w:tcPr>
          <w:p w14:paraId="4BB0C23A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57180D00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99" w:type="pct"/>
          </w:tcPr>
          <w:p w14:paraId="50B7A259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2FDC1902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</w:tr>
      <w:tr w:rsidR="008C1AE4" w:rsidRPr="008860F2" w14:paraId="56F6E3AE" w14:textId="77777777" w:rsidTr="00204DAE">
        <w:trPr>
          <w:tblHeader/>
        </w:trPr>
        <w:tc>
          <w:tcPr>
            <w:tcW w:w="3401" w:type="pct"/>
          </w:tcPr>
          <w:p w14:paraId="1A64EBC6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9" w:type="pct"/>
            <w:gridSpan w:val="3"/>
          </w:tcPr>
          <w:p w14:paraId="2CB5D69C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C1AE4" w:rsidRPr="00487561" w14:paraId="4B7D924B" w14:textId="77777777" w:rsidTr="00204DAE">
        <w:trPr>
          <w:trHeight w:val="317"/>
        </w:trPr>
        <w:tc>
          <w:tcPr>
            <w:tcW w:w="3401" w:type="pct"/>
          </w:tcPr>
          <w:p w14:paraId="58896F37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700" w:type="pct"/>
          </w:tcPr>
          <w:p w14:paraId="2B7C6520" w14:textId="59F3136D" w:rsidR="008C1AE4" w:rsidRPr="008860F2" w:rsidRDefault="0056759A" w:rsidP="00204DA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2" w:right="-102" w:hanging="3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234.37</w:t>
            </w:r>
          </w:p>
        </w:tc>
        <w:tc>
          <w:tcPr>
            <w:tcW w:w="199" w:type="pct"/>
          </w:tcPr>
          <w:p w14:paraId="5E4055CA" w14:textId="77777777" w:rsidR="008C1AE4" w:rsidRPr="008860F2" w:rsidRDefault="008C1AE4" w:rsidP="0048756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65280610" w14:textId="77777777" w:rsidR="008C1AE4" w:rsidRPr="008860F2" w:rsidRDefault="008C1AE4" w:rsidP="00204DA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258.</w:t>
            </w:r>
            <w:r w:rsidRPr="008B4641">
              <w:rPr>
                <w:rFonts w:ascii="Angsana New" w:hAnsi="Angsana New"/>
                <w:sz w:val="28"/>
                <w:szCs w:val="28"/>
                <w:lang w:bidi="th-TH"/>
              </w:rPr>
              <w:t>65</w:t>
            </w:r>
          </w:p>
        </w:tc>
      </w:tr>
      <w:tr w:rsidR="008C1AE4" w:rsidRPr="008860F2" w14:paraId="16DBC9BC" w14:textId="77777777" w:rsidTr="00204DAE">
        <w:tc>
          <w:tcPr>
            <w:tcW w:w="3401" w:type="pct"/>
          </w:tcPr>
          <w:p w14:paraId="2B62121A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700" w:type="pct"/>
          </w:tcPr>
          <w:p w14:paraId="6C5D3487" w14:textId="6A058010" w:rsidR="008C1AE4" w:rsidRPr="008860F2" w:rsidRDefault="0056759A" w:rsidP="00204DA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2" w:right="-10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2.66</w:t>
            </w:r>
          </w:p>
        </w:tc>
        <w:tc>
          <w:tcPr>
            <w:tcW w:w="199" w:type="pct"/>
          </w:tcPr>
          <w:p w14:paraId="4EB50B04" w14:textId="77777777" w:rsidR="008C1AE4" w:rsidRPr="008860F2" w:rsidRDefault="008C1AE4" w:rsidP="008C1AE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1274688E" w14:textId="77777777" w:rsidR="008C1AE4" w:rsidRPr="008860F2" w:rsidRDefault="008C1AE4" w:rsidP="00204DA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9.10</w:t>
            </w:r>
          </w:p>
        </w:tc>
      </w:tr>
      <w:tr w:rsidR="008C1AE4" w:rsidRPr="008860F2" w14:paraId="3A7C8D7E" w14:textId="77777777" w:rsidTr="00204DAE">
        <w:tc>
          <w:tcPr>
            <w:tcW w:w="3401" w:type="pct"/>
          </w:tcPr>
          <w:p w14:paraId="08D6E2FA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700" w:type="pct"/>
          </w:tcPr>
          <w:p w14:paraId="36CE54B5" w14:textId="3CA9A2CF" w:rsidR="008C1AE4" w:rsidRPr="008860F2" w:rsidRDefault="0056759A" w:rsidP="00204DA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2" w:right="-10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34.94</w:t>
            </w:r>
          </w:p>
        </w:tc>
        <w:tc>
          <w:tcPr>
            <w:tcW w:w="199" w:type="pct"/>
          </w:tcPr>
          <w:p w14:paraId="24946CF6" w14:textId="77777777" w:rsidR="008C1AE4" w:rsidRPr="008860F2" w:rsidRDefault="008C1AE4" w:rsidP="008C1AE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6D24DE99" w14:textId="77777777" w:rsidR="008C1AE4" w:rsidRPr="008860F2" w:rsidRDefault="008C1AE4" w:rsidP="00204DA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332.45</w:t>
            </w:r>
          </w:p>
        </w:tc>
      </w:tr>
      <w:tr w:rsidR="008C1AE4" w:rsidRPr="008860F2" w14:paraId="3FE94551" w14:textId="77777777" w:rsidTr="00204DAE">
        <w:tc>
          <w:tcPr>
            <w:tcW w:w="3401" w:type="pct"/>
          </w:tcPr>
          <w:p w14:paraId="574CE2A1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วัสดุ</w:t>
            </w:r>
          </w:p>
        </w:tc>
        <w:tc>
          <w:tcPr>
            <w:tcW w:w="700" w:type="pct"/>
          </w:tcPr>
          <w:p w14:paraId="3B9F1BBF" w14:textId="47F00D8C" w:rsidR="008C1AE4" w:rsidRPr="008860F2" w:rsidRDefault="0056759A" w:rsidP="00204DA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2" w:right="-10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12.90</w:t>
            </w:r>
          </w:p>
        </w:tc>
        <w:tc>
          <w:tcPr>
            <w:tcW w:w="199" w:type="pct"/>
          </w:tcPr>
          <w:p w14:paraId="61F83F62" w14:textId="77777777" w:rsidR="008C1AE4" w:rsidRPr="008860F2" w:rsidRDefault="008C1AE4" w:rsidP="008C1AE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0BA47A02" w14:textId="77777777" w:rsidR="008C1AE4" w:rsidRPr="00AF0C52" w:rsidRDefault="008C1AE4" w:rsidP="00204DA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14.12</w:t>
            </w:r>
          </w:p>
        </w:tc>
      </w:tr>
      <w:tr w:rsidR="008C1AE4" w:rsidRPr="008860F2" w14:paraId="3DA4B521" w14:textId="77777777" w:rsidTr="00204DAE">
        <w:tc>
          <w:tcPr>
            <w:tcW w:w="3401" w:type="pct"/>
          </w:tcPr>
          <w:p w14:paraId="7314FCCE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700" w:type="pct"/>
          </w:tcPr>
          <w:p w14:paraId="07335683" w14:textId="42532B03" w:rsidR="008C1AE4" w:rsidRPr="008860F2" w:rsidRDefault="00AF0C52" w:rsidP="00204DA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2" w:right="-10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1.62</w:t>
            </w:r>
          </w:p>
        </w:tc>
        <w:tc>
          <w:tcPr>
            <w:tcW w:w="199" w:type="pct"/>
          </w:tcPr>
          <w:p w14:paraId="578A93D0" w14:textId="77777777" w:rsidR="008C1AE4" w:rsidRPr="008860F2" w:rsidRDefault="008C1AE4" w:rsidP="008C1AE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7A55838D" w14:textId="77777777" w:rsidR="008C1AE4" w:rsidRPr="008860F2" w:rsidRDefault="008C1AE4" w:rsidP="00204DA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/>
              </w:rPr>
              <w:t>31.95</w:t>
            </w:r>
          </w:p>
        </w:tc>
      </w:tr>
      <w:tr w:rsidR="008C1AE4" w:rsidRPr="008860F2" w14:paraId="5EFAE92E" w14:textId="77777777" w:rsidTr="00204DAE">
        <w:tc>
          <w:tcPr>
            <w:tcW w:w="3401" w:type="pct"/>
          </w:tcPr>
          <w:p w14:paraId="72C58508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1E8D8024" w14:textId="477A9682" w:rsidR="008C1AE4" w:rsidRPr="008860F2" w:rsidRDefault="00AF0C52" w:rsidP="00204DA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0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286.49</w:t>
            </w:r>
          </w:p>
        </w:tc>
        <w:tc>
          <w:tcPr>
            <w:tcW w:w="199" w:type="pct"/>
          </w:tcPr>
          <w:p w14:paraId="35799ED9" w14:textId="77777777" w:rsidR="008C1AE4" w:rsidRPr="008860F2" w:rsidRDefault="008C1AE4" w:rsidP="008C1AE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15CFC666" w14:textId="77777777" w:rsidR="008C1AE4" w:rsidRPr="008860F2" w:rsidRDefault="008C1AE4" w:rsidP="00204DA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646.27</w:t>
            </w:r>
          </w:p>
        </w:tc>
      </w:tr>
      <w:tr w:rsidR="008C1AE4" w:rsidRPr="008860F2" w14:paraId="69224098" w14:textId="77777777" w:rsidTr="00204DAE">
        <w:tc>
          <w:tcPr>
            <w:tcW w:w="3401" w:type="pct"/>
          </w:tcPr>
          <w:p w14:paraId="5AD07768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0A81A7A0" w14:textId="1921A4E5" w:rsidR="008C1AE4" w:rsidRPr="008860F2" w:rsidRDefault="0056759A" w:rsidP="00204DA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2" w:right="-10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(20.69)</w:t>
            </w:r>
          </w:p>
        </w:tc>
        <w:tc>
          <w:tcPr>
            <w:tcW w:w="199" w:type="pct"/>
          </w:tcPr>
          <w:p w14:paraId="2B086C9C" w14:textId="77777777" w:rsidR="008C1AE4" w:rsidRPr="008860F2" w:rsidRDefault="008C1AE4" w:rsidP="008C1AE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7D3B5B15" w14:textId="77777777" w:rsidR="008C1AE4" w:rsidRPr="008860F2" w:rsidRDefault="008C1AE4" w:rsidP="00204DA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(38.99)</w:t>
            </w:r>
          </w:p>
        </w:tc>
      </w:tr>
      <w:tr w:rsidR="008C1AE4" w:rsidRPr="008860F2" w14:paraId="35505282" w14:textId="77777777" w:rsidTr="00204DAE">
        <w:tc>
          <w:tcPr>
            <w:tcW w:w="3401" w:type="pct"/>
          </w:tcPr>
          <w:p w14:paraId="6214ECBF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57CB39F2" w14:textId="647631FE" w:rsidR="008C1AE4" w:rsidRPr="008860F2" w:rsidRDefault="008B4641" w:rsidP="00204DA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2" w:right="-102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26</w:t>
            </w:r>
            <w:r w:rsidR="00AF0C5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5.80</w:t>
            </w:r>
          </w:p>
        </w:tc>
        <w:tc>
          <w:tcPr>
            <w:tcW w:w="199" w:type="pct"/>
          </w:tcPr>
          <w:p w14:paraId="2A7ADB99" w14:textId="77777777" w:rsidR="008C1AE4" w:rsidRPr="008860F2" w:rsidRDefault="008C1AE4" w:rsidP="008C1AE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46473886" w14:textId="77777777" w:rsidR="008C1AE4" w:rsidRPr="008860F2" w:rsidRDefault="008C1AE4" w:rsidP="00204DA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607.28</w:t>
            </w:r>
          </w:p>
        </w:tc>
      </w:tr>
      <w:tr w:rsidR="005235E0" w:rsidRPr="008860F2" w14:paraId="1D04990A" w14:textId="77777777" w:rsidTr="00204DAE">
        <w:tc>
          <w:tcPr>
            <w:tcW w:w="3401" w:type="pct"/>
          </w:tcPr>
          <w:p w14:paraId="3058D31B" w14:textId="77777777" w:rsidR="005235E0" w:rsidRPr="008860F2" w:rsidRDefault="005235E0" w:rsidP="008C1AE4">
            <w:pPr>
              <w:spacing w:line="240" w:lineRule="auto"/>
              <w:ind w:left="259" w:hanging="259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700" w:type="pct"/>
          </w:tcPr>
          <w:p w14:paraId="5AA791E4" w14:textId="77777777" w:rsidR="005235E0" w:rsidRPr="008860F2" w:rsidRDefault="005235E0" w:rsidP="00204DA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2" w:right="-1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" w:type="pct"/>
          </w:tcPr>
          <w:p w14:paraId="6994C4EC" w14:textId="77777777" w:rsidR="005235E0" w:rsidRPr="008860F2" w:rsidRDefault="005235E0" w:rsidP="008C1AE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0B537D8F" w14:textId="77777777" w:rsidR="005235E0" w:rsidRPr="008860F2" w:rsidRDefault="005235E0" w:rsidP="00204DA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1AE4" w:rsidRPr="008860F2" w14:paraId="1FC6BB2B" w14:textId="77777777" w:rsidTr="00204DAE">
        <w:tc>
          <w:tcPr>
            <w:tcW w:w="3401" w:type="pct"/>
          </w:tcPr>
          <w:p w14:paraId="657A194B" w14:textId="30382822" w:rsidR="008C1AE4" w:rsidRPr="008860F2" w:rsidRDefault="008C1AE4" w:rsidP="008C1AE4">
            <w:pPr>
              <w:spacing w:line="240" w:lineRule="auto"/>
              <w:ind w:left="259" w:hanging="25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700" w:type="pct"/>
          </w:tcPr>
          <w:p w14:paraId="18294ACF" w14:textId="77777777" w:rsidR="008C1AE4" w:rsidRPr="008860F2" w:rsidRDefault="008C1AE4" w:rsidP="00204DAE">
            <w:pPr>
              <w:pStyle w:val="acctfourfigures"/>
              <w:tabs>
                <w:tab w:val="clear" w:pos="765"/>
                <w:tab w:val="decimal" w:pos="606"/>
                <w:tab w:val="left" w:pos="786"/>
              </w:tabs>
              <w:spacing w:line="240" w:lineRule="auto"/>
              <w:ind w:left="-72" w:right="-1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" w:type="pct"/>
          </w:tcPr>
          <w:p w14:paraId="0327A4A5" w14:textId="77777777" w:rsidR="008C1AE4" w:rsidRPr="008860F2" w:rsidRDefault="008C1AE4" w:rsidP="008C1AE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22E3FF52" w14:textId="77777777" w:rsidR="008C1AE4" w:rsidRPr="008860F2" w:rsidRDefault="008C1AE4" w:rsidP="00204DAE">
            <w:pPr>
              <w:pStyle w:val="acctfourfigures"/>
              <w:tabs>
                <w:tab w:val="clear" w:pos="765"/>
                <w:tab w:val="decimal" w:pos="696"/>
                <w:tab w:val="left" w:pos="876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1AE4" w:rsidRPr="008860F2" w14:paraId="52781D64" w14:textId="77777777" w:rsidTr="00204DAE">
        <w:tc>
          <w:tcPr>
            <w:tcW w:w="3401" w:type="pct"/>
          </w:tcPr>
          <w:p w14:paraId="26072AF4" w14:textId="77777777" w:rsidR="008C1AE4" w:rsidRPr="008860F2" w:rsidRDefault="008C1AE4" w:rsidP="008B4641">
            <w:pPr>
              <w:numPr>
                <w:ilvl w:val="0"/>
                <w:numId w:val="3"/>
              </w:numPr>
              <w:tabs>
                <w:tab w:val="clear" w:pos="340"/>
              </w:tabs>
              <w:spacing w:line="240" w:lineRule="auto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700" w:type="pct"/>
          </w:tcPr>
          <w:p w14:paraId="7C078D4E" w14:textId="1A54DE5F" w:rsidR="008C1AE4" w:rsidRPr="008860F2" w:rsidRDefault="00D662FD" w:rsidP="00204DA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2" w:right="-10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</w:t>
            </w:r>
            <w:r w:rsidR="00AF3CA6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AB6927">
              <w:rPr>
                <w:rFonts w:ascii="Angsana New" w:hAnsi="Angsana New"/>
                <w:sz w:val="28"/>
                <w:szCs w:val="28"/>
                <w:lang w:val="en-US" w:bidi="th-TH"/>
              </w:rPr>
              <w:t>99.06</w:t>
            </w:r>
          </w:p>
        </w:tc>
        <w:tc>
          <w:tcPr>
            <w:tcW w:w="199" w:type="pct"/>
          </w:tcPr>
          <w:p w14:paraId="48C4F228" w14:textId="77777777" w:rsidR="008C1AE4" w:rsidRPr="008860F2" w:rsidRDefault="008C1AE4" w:rsidP="008C1AE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468AB615" w14:textId="77777777" w:rsidR="008C1AE4" w:rsidRPr="008860F2" w:rsidRDefault="008C1AE4" w:rsidP="00204DA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1,632.07</w:t>
            </w:r>
          </w:p>
        </w:tc>
      </w:tr>
      <w:tr w:rsidR="008C1AE4" w:rsidRPr="008860F2" w14:paraId="235D1A32" w14:textId="77777777" w:rsidTr="00204DAE">
        <w:tc>
          <w:tcPr>
            <w:tcW w:w="3401" w:type="pct"/>
          </w:tcPr>
          <w:p w14:paraId="650C7665" w14:textId="2AF371F6" w:rsidR="008C1AE4" w:rsidRPr="008860F2" w:rsidRDefault="00606D5E" w:rsidP="008B4641">
            <w:pPr>
              <w:numPr>
                <w:ilvl w:val="0"/>
                <w:numId w:val="3"/>
              </w:numPr>
              <w:tabs>
                <w:tab w:val="clear" w:pos="340"/>
              </w:tabs>
              <w:spacing w:line="240" w:lineRule="auto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(กลับรายการ) </w:t>
            </w:r>
            <w:r w:rsidR="008C1AE4" w:rsidRPr="008860F2">
              <w:rPr>
                <w:rFonts w:ascii="Angsana New" w:hAnsi="Angsana New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700" w:type="pct"/>
          </w:tcPr>
          <w:p w14:paraId="2A26DE34" w14:textId="3BB370A8" w:rsidR="008C1AE4" w:rsidRPr="008860F2" w:rsidRDefault="00D662FD" w:rsidP="00204DA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2" w:right="-102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(18.30)</w:t>
            </w:r>
          </w:p>
        </w:tc>
        <w:tc>
          <w:tcPr>
            <w:tcW w:w="199" w:type="pct"/>
          </w:tcPr>
          <w:p w14:paraId="30273EBE" w14:textId="77777777" w:rsidR="008C1AE4" w:rsidRPr="008860F2" w:rsidRDefault="008C1AE4" w:rsidP="008C1AE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pct"/>
          </w:tcPr>
          <w:p w14:paraId="6C9ECE4C" w14:textId="77777777" w:rsidR="008C1AE4" w:rsidRPr="008860F2" w:rsidRDefault="008C1AE4" w:rsidP="00204DA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16.10</w:t>
            </w:r>
          </w:p>
        </w:tc>
      </w:tr>
      <w:tr w:rsidR="008C1AE4" w:rsidRPr="008860F2" w14:paraId="5A8DC76B" w14:textId="77777777" w:rsidTr="00204DAE">
        <w:tc>
          <w:tcPr>
            <w:tcW w:w="3401" w:type="pct"/>
          </w:tcPr>
          <w:p w14:paraId="45C2A8E2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57D5D332" w14:textId="0B8917F6" w:rsidR="008C1AE4" w:rsidRPr="008860F2" w:rsidRDefault="00AF3CA6" w:rsidP="00204DA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2" w:right="-10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1,180.76</w:t>
            </w:r>
          </w:p>
        </w:tc>
        <w:tc>
          <w:tcPr>
            <w:tcW w:w="199" w:type="pct"/>
          </w:tcPr>
          <w:p w14:paraId="411410FC" w14:textId="77777777" w:rsidR="008C1AE4" w:rsidRPr="008860F2" w:rsidRDefault="008C1AE4" w:rsidP="008C1AE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39DC7BFF" w14:textId="77777777" w:rsidR="008C1AE4" w:rsidRPr="008860F2" w:rsidRDefault="008C1AE4" w:rsidP="00204DA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1,648.17</w:t>
            </w:r>
          </w:p>
        </w:tc>
      </w:tr>
    </w:tbl>
    <w:p w14:paraId="234C3EAE" w14:textId="4A66B196" w:rsidR="005E7A1D" w:rsidRDefault="005E7A1D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</w:p>
    <w:p w14:paraId="7CAACE12" w14:textId="2CBB0243" w:rsidR="003B14EA" w:rsidRPr="008860F2" w:rsidRDefault="00BB5C14" w:rsidP="00F32E2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after="240"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อสังหาริมทรัพย์พัฒนาเพื่อขาย</w:t>
      </w:r>
    </w:p>
    <w:tbl>
      <w:tblPr>
        <w:tblW w:w="90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77"/>
        <w:gridCol w:w="998"/>
        <w:gridCol w:w="1333"/>
        <w:gridCol w:w="331"/>
        <w:gridCol w:w="1302"/>
      </w:tblGrid>
      <w:tr w:rsidR="00D80F29" w:rsidRPr="008860F2" w14:paraId="67C38268" w14:textId="77777777" w:rsidTr="00B64C3F">
        <w:trPr>
          <w:trHeight w:val="422"/>
        </w:trPr>
        <w:tc>
          <w:tcPr>
            <w:tcW w:w="2808" w:type="pct"/>
          </w:tcPr>
          <w:p w14:paraId="70F0E48F" w14:textId="77777777" w:rsidR="00D80F29" w:rsidRPr="008860F2" w:rsidRDefault="00D80F29" w:rsidP="006C3A0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2" w:type="pct"/>
          </w:tcPr>
          <w:p w14:paraId="647D44C6" w14:textId="77777777" w:rsidR="00D80F29" w:rsidRPr="008860F2" w:rsidRDefault="00D80F29" w:rsidP="006C3A01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40" w:type="pct"/>
            <w:gridSpan w:val="3"/>
          </w:tcPr>
          <w:p w14:paraId="34C43F77" w14:textId="77777777" w:rsidR="00D80F29" w:rsidRPr="008860F2" w:rsidRDefault="00D80F29" w:rsidP="006C3A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C1AE4" w:rsidRPr="008860F2" w14:paraId="624A759C" w14:textId="77777777" w:rsidTr="00B64C3F">
        <w:trPr>
          <w:trHeight w:val="407"/>
        </w:trPr>
        <w:tc>
          <w:tcPr>
            <w:tcW w:w="2808" w:type="pct"/>
          </w:tcPr>
          <w:p w14:paraId="526EC93D" w14:textId="77777777" w:rsidR="008C1AE4" w:rsidRPr="008860F2" w:rsidRDefault="008C1AE4" w:rsidP="008C1AE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</w:tcPr>
          <w:p w14:paraId="7F2B13DB" w14:textId="292AFF84" w:rsidR="008C1AE4" w:rsidRPr="008860F2" w:rsidRDefault="008C1AE4" w:rsidP="008C1AE4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37" w:type="pct"/>
          </w:tcPr>
          <w:p w14:paraId="32A5AB93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83" w:type="pct"/>
          </w:tcPr>
          <w:p w14:paraId="18B3F95A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pct"/>
          </w:tcPr>
          <w:p w14:paraId="4B71A818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</w:tr>
      <w:tr w:rsidR="008C1AE4" w:rsidRPr="008860F2" w14:paraId="225A6018" w14:textId="77777777" w:rsidTr="00B64C3F">
        <w:trPr>
          <w:trHeight w:val="407"/>
        </w:trPr>
        <w:tc>
          <w:tcPr>
            <w:tcW w:w="2808" w:type="pct"/>
          </w:tcPr>
          <w:p w14:paraId="5D8EDA28" w14:textId="77777777" w:rsidR="008C1AE4" w:rsidRPr="008860F2" w:rsidRDefault="008C1AE4" w:rsidP="008C1AE4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2" w:type="pct"/>
          </w:tcPr>
          <w:p w14:paraId="4C540D5E" w14:textId="77777777" w:rsidR="008C1AE4" w:rsidRPr="008860F2" w:rsidRDefault="008C1AE4" w:rsidP="008C1AE4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0" w:type="pct"/>
            <w:gridSpan w:val="3"/>
          </w:tcPr>
          <w:p w14:paraId="4F91AB03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C1AE4" w:rsidRPr="008860F2" w14:paraId="76FFC516" w14:textId="77777777" w:rsidTr="00B64C3F">
        <w:trPr>
          <w:trHeight w:val="407"/>
        </w:trPr>
        <w:tc>
          <w:tcPr>
            <w:tcW w:w="2808" w:type="pct"/>
          </w:tcPr>
          <w:p w14:paraId="00252F92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552" w:type="pct"/>
          </w:tcPr>
          <w:p w14:paraId="2D9EA605" w14:textId="77777777" w:rsidR="008C1AE4" w:rsidRPr="008860F2" w:rsidRDefault="008C1AE4" w:rsidP="008C1AE4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37" w:type="pct"/>
          </w:tcPr>
          <w:p w14:paraId="3A53C737" w14:textId="17D18F55" w:rsidR="008C1AE4" w:rsidRPr="008860F2" w:rsidRDefault="009C24EE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4,673.73</w:t>
            </w:r>
          </w:p>
        </w:tc>
        <w:tc>
          <w:tcPr>
            <w:tcW w:w="183" w:type="pct"/>
          </w:tcPr>
          <w:p w14:paraId="3B0E5017" w14:textId="77777777" w:rsidR="008C1AE4" w:rsidRPr="008860F2" w:rsidRDefault="008C1AE4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</w:tcPr>
          <w:p w14:paraId="2F23444B" w14:textId="77777777" w:rsidR="008C1AE4" w:rsidRPr="008860F2" w:rsidRDefault="008C1AE4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4,737.80</w:t>
            </w:r>
          </w:p>
        </w:tc>
      </w:tr>
      <w:tr w:rsidR="008C1AE4" w:rsidRPr="008860F2" w14:paraId="41035FC7" w14:textId="77777777" w:rsidTr="00B64C3F">
        <w:trPr>
          <w:trHeight w:val="407"/>
        </w:trPr>
        <w:tc>
          <w:tcPr>
            <w:tcW w:w="2808" w:type="pct"/>
          </w:tcPr>
          <w:p w14:paraId="4D38E702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ค่าก่อสร้าง</w:t>
            </w:r>
          </w:p>
        </w:tc>
        <w:tc>
          <w:tcPr>
            <w:tcW w:w="552" w:type="pct"/>
          </w:tcPr>
          <w:p w14:paraId="1B03280C" w14:textId="77777777" w:rsidR="008C1AE4" w:rsidRPr="008860F2" w:rsidRDefault="008C1AE4" w:rsidP="008C1AE4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" w:type="pct"/>
          </w:tcPr>
          <w:p w14:paraId="6324128C" w14:textId="39E435F2" w:rsidR="008C1AE4" w:rsidRPr="008860F2" w:rsidRDefault="009C24EE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5,102.81</w:t>
            </w:r>
          </w:p>
        </w:tc>
        <w:tc>
          <w:tcPr>
            <w:tcW w:w="183" w:type="pct"/>
          </w:tcPr>
          <w:p w14:paraId="79E87BEB" w14:textId="77777777" w:rsidR="008C1AE4" w:rsidRPr="008860F2" w:rsidRDefault="008C1AE4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</w:tcPr>
          <w:p w14:paraId="66E6D843" w14:textId="77777777" w:rsidR="008C1AE4" w:rsidRPr="008860F2" w:rsidRDefault="008C1AE4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5,330.00</w:t>
            </w:r>
          </w:p>
        </w:tc>
      </w:tr>
      <w:tr w:rsidR="008C1AE4" w:rsidRPr="008860F2" w14:paraId="5FD95005" w14:textId="77777777" w:rsidTr="00B64C3F">
        <w:trPr>
          <w:trHeight w:val="407"/>
        </w:trPr>
        <w:tc>
          <w:tcPr>
            <w:tcW w:w="2808" w:type="pct"/>
          </w:tcPr>
          <w:p w14:paraId="397E1C2D" w14:textId="77777777" w:rsidR="008C1AE4" w:rsidRPr="008860F2" w:rsidRDefault="008C1AE4" w:rsidP="008C1AE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ดอกเบี้ยจ่ายที่ถือเป็นต้นทุน</w:t>
            </w:r>
          </w:p>
        </w:tc>
        <w:tc>
          <w:tcPr>
            <w:tcW w:w="552" w:type="pct"/>
          </w:tcPr>
          <w:p w14:paraId="360BBDBE" w14:textId="77777777" w:rsidR="008C1AE4" w:rsidRPr="008860F2" w:rsidRDefault="008C1AE4" w:rsidP="008C1AE4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7B7B023A" w14:textId="6070D92B" w:rsidR="008C1AE4" w:rsidRPr="008860F2" w:rsidRDefault="009C24EE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141.96</w:t>
            </w:r>
          </w:p>
        </w:tc>
        <w:tc>
          <w:tcPr>
            <w:tcW w:w="183" w:type="pct"/>
          </w:tcPr>
          <w:p w14:paraId="391173F7" w14:textId="77777777" w:rsidR="008C1AE4" w:rsidRPr="008860F2" w:rsidRDefault="008C1AE4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6D9A9F2C" w14:textId="77777777" w:rsidR="008C1AE4" w:rsidRPr="008860F2" w:rsidRDefault="008C1AE4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165.18</w:t>
            </w:r>
          </w:p>
        </w:tc>
      </w:tr>
      <w:tr w:rsidR="008C1AE4" w:rsidRPr="008860F2" w14:paraId="2FCC9ECF" w14:textId="77777777" w:rsidTr="00B64C3F">
        <w:trPr>
          <w:trHeight w:val="407"/>
        </w:trPr>
        <w:tc>
          <w:tcPr>
            <w:tcW w:w="2808" w:type="pct"/>
          </w:tcPr>
          <w:p w14:paraId="2EDFC588" w14:textId="77777777" w:rsidR="008C1AE4" w:rsidRPr="008860F2" w:rsidRDefault="008C1AE4" w:rsidP="008C1AE4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52" w:type="pct"/>
          </w:tcPr>
          <w:p w14:paraId="59A9B398" w14:textId="77777777" w:rsidR="008C1AE4" w:rsidRPr="008860F2" w:rsidRDefault="008C1AE4" w:rsidP="008C1AE4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5E5BA91B" w14:textId="002E5254" w:rsidR="008C1AE4" w:rsidRPr="008860F2" w:rsidRDefault="009C24EE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sz w:val="28"/>
                <w:szCs w:val="28"/>
                <w:lang w:val="en-US" w:bidi="th-TH"/>
              </w:rPr>
              <w:t>9,918.5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fldChar w:fldCharType="end"/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3" w:type="pct"/>
          </w:tcPr>
          <w:p w14:paraId="7D73574F" w14:textId="77777777" w:rsidR="008C1AE4" w:rsidRPr="008860F2" w:rsidRDefault="008C1AE4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4CE95E1F" w14:textId="77777777" w:rsidR="008C1AE4" w:rsidRPr="008860F2" w:rsidRDefault="008C1AE4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10,232.98</w:t>
            </w:r>
          </w:p>
        </w:tc>
      </w:tr>
      <w:tr w:rsidR="008C1AE4" w:rsidRPr="008860F2" w14:paraId="38A73AF6" w14:textId="77777777" w:rsidTr="00B64C3F">
        <w:trPr>
          <w:trHeight w:val="70"/>
        </w:trPr>
        <w:tc>
          <w:tcPr>
            <w:tcW w:w="2808" w:type="pct"/>
          </w:tcPr>
          <w:p w14:paraId="57F532FB" w14:textId="7CA46940" w:rsidR="008C1AE4" w:rsidRPr="008860F2" w:rsidRDefault="008C1AE4" w:rsidP="008C1AE4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</w:t>
            </w:r>
          </w:p>
        </w:tc>
        <w:tc>
          <w:tcPr>
            <w:tcW w:w="552" w:type="pct"/>
          </w:tcPr>
          <w:p w14:paraId="74B1A178" w14:textId="77777777" w:rsidR="008C1AE4" w:rsidRPr="008860F2" w:rsidRDefault="008C1AE4" w:rsidP="008C1AE4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5D8C7413" w14:textId="3AF833BD" w:rsidR="008C1AE4" w:rsidRPr="008860F2" w:rsidRDefault="009C24EE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(9.37)</w:t>
            </w:r>
          </w:p>
        </w:tc>
        <w:tc>
          <w:tcPr>
            <w:tcW w:w="183" w:type="pct"/>
          </w:tcPr>
          <w:p w14:paraId="704DE3ED" w14:textId="77777777" w:rsidR="008C1AE4" w:rsidRPr="008860F2" w:rsidRDefault="008C1AE4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772DF1EE" w14:textId="77777777" w:rsidR="008C1AE4" w:rsidRPr="008860F2" w:rsidRDefault="008C1AE4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(2.87)</w:t>
            </w:r>
          </w:p>
        </w:tc>
      </w:tr>
      <w:tr w:rsidR="008C1AE4" w:rsidRPr="008860F2" w14:paraId="231EBDDB" w14:textId="77777777" w:rsidTr="00B64C3F">
        <w:trPr>
          <w:trHeight w:val="407"/>
        </w:trPr>
        <w:tc>
          <w:tcPr>
            <w:tcW w:w="2808" w:type="pct"/>
          </w:tcPr>
          <w:p w14:paraId="028DC0D1" w14:textId="77777777" w:rsidR="008C1AE4" w:rsidRPr="008860F2" w:rsidRDefault="008C1AE4" w:rsidP="008C1AE4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52" w:type="pct"/>
          </w:tcPr>
          <w:p w14:paraId="132AD66A" w14:textId="77777777" w:rsidR="008C1AE4" w:rsidRPr="008860F2" w:rsidRDefault="008C1AE4" w:rsidP="008C1AE4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6D7054BC" w14:textId="0A6104F8" w:rsidR="008C1AE4" w:rsidRPr="008860F2" w:rsidRDefault="009C24EE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9,909.13</w:t>
            </w:r>
          </w:p>
        </w:tc>
        <w:tc>
          <w:tcPr>
            <w:tcW w:w="183" w:type="pct"/>
          </w:tcPr>
          <w:p w14:paraId="096F91EF" w14:textId="77777777" w:rsidR="008C1AE4" w:rsidRPr="008860F2" w:rsidRDefault="008C1AE4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183E2504" w14:textId="77777777" w:rsidR="008C1AE4" w:rsidRPr="008860F2" w:rsidRDefault="008C1AE4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10,230.11</w:t>
            </w:r>
          </w:p>
        </w:tc>
      </w:tr>
      <w:tr w:rsidR="00004F27" w:rsidRPr="008860F2" w14:paraId="6DB63455" w14:textId="77777777" w:rsidTr="00B64C3F">
        <w:trPr>
          <w:trHeight w:val="407"/>
        </w:trPr>
        <w:tc>
          <w:tcPr>
            <w:tcW w:w="2808" w:type="pct"/>
          </w:tcPr>
          <w:p w14:paraId="6D664542" w14:textId="77777777" w:rsidR="00004F27" w:rsidRPr="008860F2" w:rsidRDefault="00004F27" w:rsidP="008C1AE4">
            <w:pPr>
              <w:pStyle w:val="BodyText"/>
              <w:tabs>
                <w:tab w:val="left" w:pos="72"/>
                <w:tab w:val="left" w:pos="720"/>
              </w:tabs>
              <w:spacing w:after="0"/>
              <w:ind w:left="162" w:right="-11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2" w:type="pct"/>
          </w:tcPr>
          <w:p w14:paraId="077BF8DB" w14:textId="77777777" w:rsidR="00004F27" w:rsidRPr="008860F2" w:rsidRDefault="00004F27" w:rsidP="008C1AE4">
            <w:pPr>
              <w:pStyle w:val="BodyText"/>
              <w:spacing w:after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737" w:type="pct"/>
            <w:tcBorders>
              <w:top w:val="double" w:sz="4" w:space="0" w:color="auto"/>
            </w:tcBorders>
          </w:tcPr>
          <w:p w14:paraId="3A06910C" w14:textId="77777777" w:rsidR="00004F27" w:rsidRPr="008860F2" w:rsidRDefault="00004F27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3" w:type="pct"/>
          </w:tcPr>
          <w:p w14:paraId="28F748A3" w14:textId="77777777" w:rsidR="00004F27" w:rsidRPr="008860F2" w:rsidRDefault="00004F27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20" w:type="pct"/>
            <w:tcBorders>
              <w:top w:val="double" w:sz="4" w:space="0" w:color="auto"/>
            </w:tcBorders>
          </w:tcPr>
          <w:p w14:paraId="31AA4F6F" w14:textId="77777777" w:rsidR="00004F27" w:rsidRPr="008860F2" w:rsidRDefault="00004F27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3088B" w:rsidRPr="008860F2" w14:paraId="30D6C823" w14:textId="77777777" w:rsidTr="00B64C3F">
        <w:trPr>
          <w:trHeight w:val="407"/>
        </w:trPr>
        <w:tc>
          <w:tcPr>
            <w:tcW w:w="2808" w:type="pct"/>
          </w:tcPr>
          <w:p w14:paraId="69879C3F" w14:textId="77777777" w:rsidR="00A3088B" w:rsidRPr="008860F2" w:rsidRDefault="00A3088B" w:rsidP="008C1AE4">
            <w:pPr>
              <w:pStyle w:val="BodyText"/>
              <w:tabs>
                <w:tab w:val="left" w:pos="72"/>
                <w:tab w:val="left" w:pos="720"/>
              </w:tabs>
              <w:spacing w:after="0"/>
              <w:ind w:left="162" w:right="-11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2" w:type="pct"/>
          </w:tcPr>
          <w:p w14:paraId="12820544" w14:textId="77777777" w:rsidR="00A3088B" w:rsidRPr="008860F2" w:rsidRDefault="00A3088B" w:rsidP="008C1AE4">
            <w:pPr>
              <w:pStyle w:val="BodyText"/>
              <w:spacing w:after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737" w:type="pct"/>
          </w:tcPr>
          <w:p w14:paraId="2110B628" w14:textId="77777777" w:rsidR="00A3088B" w:rsidRPr="008860F2" w:rsidRDefault="00A3088B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3" w:type="pct"/>
          </w:tcPr>
          <w:p w14:paraId="1928D5B4" w14:textId="77777777" w:rsidR="00A3088B" w:rsidRPr="008860F2" w:rsidRDefault="00A3088B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20" w:type="pct"/>
          </w:tcPr>
          <w:p w14:paraId="4E9B2492" w14:textId="77777777" w:rsidR="00A3088B" w:rsidRPr="008860F2" w:rsidRDefault="00A3088B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</w:tbl>
    <w:p w14:paraId="7126BE1D" w14:textId="1C3D737B" w:rsidR="00B64C3F" w:rsidRDefault="00B64C3F" w:rsidP="00B64C3F">
      <w:pPr>
        <w:spacing w:line="240" w:lineRule="auto"/>
        <w:jc w:val="left"/>
      </w:pPr>
      <w:r>
        <w:br w:type="page"/>
      </w:r>
    </w:p>
    <w:tbl>
      <w:tblPr>
        <w:tblW w:w="90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77"/>
        <w:gridCol w:w="998"/>
        <w:gridCol w:w="1333"/>
        <w:gridCol w:w="331"/>
        <w:gridCol w:w="1302"/>
      </w:tblGrid>
      <w:tr w:rsidR="00B64C3F" w:rsidRPr="008860F2" w14:paraId="2E4A10C9" w14:textId="77777777" w:rsidTr="00D607BC">
        <w:trPr>
          <w:trHeight w:val="422"/>
        </w:trPr>
        <w:tc>
          <w:tcPr>
            <w:tcW w:w="2808" w:type="pct"/>
          </w:tcPr>
          <w:p w14:paraId="76586255" w14:textId="77777777" w:rsidR="00B64C3F" w:rsidRPr="008860F2" w:rsidRDefault="00B64C3F" w:rsidP="00D607B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2" w:type="pct"/>
          </w:tcPr>
          <w:p w14:paraId="37C14433" w14:textId="77777777" w:rsidR="00B64C3F" w:rsidRPr="008860F2" w:rsidRDefault="00B64C3F" w:rsidP="00D607BC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40" w:type="pct"/>
            <w:gridSpan w:val="3"/>
          </w:tcPr>
          <w:p w14:paraId="0C6232F8" w14:textId="77777777" w:rsidR="00B64C3F" w:rsidRPr="008860F2" w:rsidRDefault="00B64C3F" w:rsidP="00D607B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64C3F" w:rsidRPr="008860F2" w14:paraId="4106B880" w14:textId="77777777" w:rsidTr="00D607BC">
        <w:trPr>
          <w:trHeight w:val="407"/>
        </w:trPr>
        <w:tc>
          <w:tcPr>
            <w:tcW w:w="2808" w:type="pct"/>
          </w:tcPr>
          <w:p w14:paraId="6A72CDCD" w14:textId="77777777" w:rsidR="00B64C3F" w:rsidRPr="008860F2" w:rsidRDefault="00B64C3F" w:rsidP="00D607B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</w:tcPr>
          <w:p w14:paraId="514E290F" w14:textId="5B884D69" w:rsidR="00B64C3F" w:rsidRPr="008860F2" w:rsidRDefault="00B64C3F" w:rsidP="00D607BC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37" w:type="pct"/>
          </w:tcPr>
          <w:p w14:paraId="3E89FA64" w14:textId="77777777" w:rsidR="00B64C3F" w:rsidRPr="008860F2" w:rsidRDefault="00B64C3F" w:rsidP="00D607B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83" w:type="pct"/>
          </w:tcPr>
          <w:p w14:paraId="4E57B547" w14:textId="77777777" w:rsidR="00B64C3F" w:rsidRPr="008860F2" w:rsidRDefault="00B64C3F" w:rsidP="00D607B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pct"/>
          </w:tcPr>
          <w:p w14:paraId="15D254AA" w14:textId="77777777" w:rsidR="00B64C3F" w:rsidRPr="008860F2" w:rsidRDefault="00B64C3F" w:rsidP="00D607B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</w:tr>
      <w:tr w:rsidR="00B64C3F" w:rsidRPr="008860F2" w14:paraId="508BBF79" w14:textId="77777777" w:rsidTr="00D607BC">
        <w:trPr>
          <w:trHeight w:val="407"/>
        </w:trPr>
        <w:tc>
          <w:tcPr>
            <w:tcW w:w="2808" w:type="pct"/>
          </w:tcPr>
          <w:p w14:paraId="39E0EFED" w14:textId="77777777" w:rsidR="00B64C3F" w:rsidRPr="008860F2" w:rsidRDefault="00B64C3F" w:rsidP="00D607BC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2" w:type="pct"/>
          </w:tcPr>
          <w:p w14:paraId="05612062" w14:textId="77777777" w:rsidR="00B64C3F" w:rsidRPr="008860F2" w:rsidRDefault="00B64C3F" w:rsidP="00D607BC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0" w:type="pct"/>
            <w:gridSpan w:val="3"/>
          </w:tcPr>
          <w:p w14:paraId="7A23F570" w14:textId="77777777" w:rsidR="00B64C3F" w:rsidRPr="008860F2" w:rsidRDefault="00B64C3F" w:rsidP="00D607B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C1AE4" w:rsidRPr="008860F2" w14:paraId="149B73DF" w14:textId="77777777" w:rsidTr="00B64C3F">
        <w:trPr>
          <w:trHeight w:val="407"/>
        </w:trPr>
        <w:tc>
          <w:tcPr>
            <w:tcW w:w="2808" w:type="pct"/>
          </w:tcPr>
          <w:p w14:paraId="643FD3D3" w14:textId="77777777" w:rsidR="004C1036" w:rsidRDefault="004C1036" w:rsidP="004C103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C1036">
              <w:rPr>
                <w:rFonts w:ascii="Angsana New" w:hAnsi="Angsana New"/>
                <w:sz w:val="28"/>
                <w:szCs w:val="28"/>
                <w:cs/>
              </w:rPr>
              <w:t>ต้นทุนการกู้ยืมที่รวมเป็นส่วนหนึ่งของอสังหาริมทรัพย์พัฒนา</w:t>
            </w:r>
          </w:p>
          <w:p w14:paraId="0F32725F" w14:textId="3A40D533" w:rsidR="008C1AE4" w:rsidRPr="008860F2" w:rsidRDefault="004C1036" w:rsidP="004C1036">
            <w:pPr>
              <w:spacing w:line="240" w:lineRule="auto"/>
              <w:ind w:firstLine="15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1036">
              <w:rPr>
                <w:rFonts w:ascii="Angsana New" w:hAnsi="Angsana New"/>
                <w:sz w:val="28"/>
                <w:szCs w:val="28"/>
                <w:cs/>
              </w:rPr>
              <w:t>เพื่อขายในระหว่างปี</w:t>
            </w:r>
          </w:p>
        </w:tc>
        <w:tc>
          <w:tcPr>
            <w:tcW w:w="552" w:type="pct"/>
          </w:tcPr>
          <w:p w14:paraId="1D5A62AE" w14:textId="77777777" w:rsidR="008C1AE4" w:rsidRPr="008860F2" w:rsidRDefault="008C1AE4" w:rsidP="008C1AE4">
            <w:pPr>
              <w:pStyle w:val="BodyText"/>
              <w:spacing w:after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  <w:p w14:paraId="2F888195" w14:textId="2A3CA50C" w:rsidR="008C1AE4" w:rsidRPr="008860F2" w:rsidRDefault="008C1AE4" w:rsidP="008C1AE4">
            <w:pPr>
              <w:pStyle w:val="BodyText"/>
              <w:spacing w:after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i/>
                <w:iCs/>
                <w:sz w:val="28"/>
                <w:szCs w:val="28"/>
              </w:rPr>
              <w:t>3</w:t>
            </w:r>
            <w:r w:rsidR="001A3521">
              <w:rPr>
                <w:rFonts w:ascii="Angsana New" w:hAnsi="Angsana New" w:cs="Angsana New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737" w:type="pct"/>
            <w:tcBorders>
              <w:bottom w:val="double" w:sz="4" w:space="0" w:color="auto"/>
            </w:tcBorders>
          </w:tcPr>
          <w:p w14:paraId="4C63BBF9" w14:textId="77777777" w:rsidR="008C1AE4" w:rsidRDefault="008C1AE4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2DFF8D6" w14:textId="5360CA9F" w:rsidR="001510DA" w:rsidRPr="008860F2" w:rsidRDefault="001510DA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66.95</w:t>
            </w:r>
          </w:p>
        </w:tc>
        <w:tc>
          <w:tcPr>
            <w:tcW w:w="183" w:type="pct"/>
          </w:tcPr>
          <w:p w14:paraId="0559FD11" w14:textId="77777777" w:rsidR="008C1AE4" w:rsidRPr="008860F2" w:rsidRDefault="008C1AE4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20" w:type="pct"/>
            <w:tcBorders>
              <w:bottom w:val="double" w:sz="4" w:space="0" w:color="auto"/>
            </w:tcBorders>
          </w:tcPr>
          <w:p w14:paraId="684E280D" w14:textId="77777777" w:rsidR="008C1AE4" w:rsidRPr="008860F2" w:rsidRDefault="008C1AE4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9636161" w14:textId="77777777" w:rsidR="008C1AE4" w:rsidRPr="008860F2" w:rsidRDefault="008C1AE4" w:rsidP="008C1AE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478.43</w:t>
            </w:r>
          </w:p>
        </w:tc>
      </w:tr>
      <w:tr w:rsidR="008C1AE4" w:rsidRPr="008860F2" w14:paraId="1FD5B449" w14:textId="77777777" w:rsidTr="00B64C3F">
        <w:trPr>
          <w:trHeight w:val="1223"/>
        </w:trPr>
        <w:tc>
          <w:tcPr>
            <w:tcW w:w="2808" w:type="pct"/>
          </w:tcPr>
          <w:p w14:paraId="2AB8FD3E" w14:textId="77777777" w:rsidR="008C1AE4" w:rsidRPr="008860F2" w:rsidRDefault="008C1AE4" w:rsidP="008C1AE4">
            <w:pPr>
              <w:tabs>
                <w:tab w:val="left" w:pos="72"/>
              </w:tabs>
              <w:ind w:left="72" w:hanging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อัตราดอกเบี้ยของต้นทุนเงินกู้ยืม 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52" w:type="pct"/>
          </w:tcPr>
          <w:p w14:paraId="15D7F517" w14:textId="77777777" w:rsidR="008C1AE4" w:rsidRPr="008860F2" w:rsidRDefault="008C1AE4" w:rsidP="008C1AE4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7" w:type="pct"/>
            <w:tcBorders>
              <w:top w:val="double" w:sz="4" w:space="0" w:color="auto"/>
            </w:tcBorders>
          </w:tcPr>
          <w:p w14:paraId="3172822B" w14:textId="4BE2819D" w:rsidR="00F507FA" w:rsidRPr="00A3088B" w:rsidRDefault="00F507FA" w:rsidP="00F507FA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88B">
              <w:rPr>
                <w:rFonts w:ascii="Angsana New" w:hAnsi="Angsana New"/>
                <w:sz w:val="28"/>
                <w:szCs w:val="28"/>
              </w:rPr>
              <w:t>MLR-3.15</w:t>
            </w:r>
            <w:r w:rsidR="00843A6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3088B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4AA5770F" w14:textId="238A2896" w:rsidR="00A3330B" w:rsidRPr="00A3088B" w:rsidRDefault="00F507FA" w:rsidP="00F507FA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88B">
              <w:rPr>
                <w:rFonts w:ascii="Angsana New" w:hAnsi="Angsana New"/>
                <w:sz w:val="28"/>
                <w:szCs w:val="28"/>
              </w:rPr>
              <w:t>MLR-2.375,</w:t>
            </w:r>
          </w:p>
          <w:p w14:paraId="18E2245C" w14:textId="756D080E" w:rsidR="008C1AE4" w:rsidRPr="008860F2" w:rsidRDefault="001510DA" w:rsidP="008C1AE4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088B">
              <w:rPr>
                <w:rFonts w:ascii="Angsana New" w:hAnsi="Angsana New"/>
                <w:sz w:val="28"/>
                <w:szCs w:val="28"/>
              </w:rPr>
              <w:t xml:space="preserve">2.32 </w:t>
            </w:r>
            <w:r w:rsidR="00843A64">
              <w:rPr>
                <w:rFonts w:ascii="Angsana New" w:hAnsi="Angsana New"/>
                <w:sz w:val="28"/>
                <w:szCs w:val="28"/>
              </w:rPr>
              <w:t>-</w:t>
            </w:r>
            <w:r w:rsidRPr="00A3088B">
              <w:rPr>
                <w:rFonts w:ascii="Angsana New" w:hAnsi="Angsana New"/>
                <w:sz w:val="28"/>
                <w:szCs w:val="28"/>
              </w:rPr>
              <w:t xml:space="preserve"> 3.85</w:t>
            </w:r>
          </w:p>
        </w:tc>
        <w:tc>
          <w:tcPr>
            <w:tcW w:w="183" w:type="pct"/>
          </w:tcPr>
          <w:p w14:paraId="3699AF52" w14:textId="77777777" w:rsidR="008C1AE4" w:rsidRPr="008860F2" w:rsidRDefault="008C1AE4" w:rsidP="008C1AE4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double" w:sz="4" w:space="0" w:color="auto"/>
            </w:tcBorders>
          </w:tcPr>
          <w:p w14:paraId="40E7A4B8" w14:textId="4B9345BE" w:rsidR="008C1AE4" w:rsidRPr="008860F2" w:rsidRDefault="008C1AE4" w:rsidP="008C1AE4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MLR-3.15</w:t>
            </w:r>
            <w:r w:rsidR="00843A6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11A70F12" w14:textId="77777777" w:rsidR="008C1AE4" w:rsidRPr="008860F2" w:rsidRDefault="008C1AE4" w:rsidP="008C1AE4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MLR-2.00,</w:t>
            </w:r>
          </w:p>
          <w:p w14:paraId="50F9F26A" w14:textId="77777777" w:rsidR="008C1AE4" w:rsidRPr="008860F2" w:rsidRDefault="008C1AE4" w:rsidP="008C1AE4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2.02 - 4.525</w:t>
            </w:r>
          </w:p>
        </w:tc>
      </w:tr>
      <w:tr w:rsidR="009E7189" w:rsidRPr="008860F2" w14:paraId="242933AB" w14:textId="77777777" w:rsidTr="00B64C3F">
        <w:trPr>
          <w:trHeight w:val="287"/>
        </w:trPr>
        <w:tc>
          <w:tcPr>
            <w:tcW w:w="2808" w:type="pct"/>
          </w:tcPr>
          <w:p w14:paraId="64721DF3" w14:textId="5315DA4B" w:rsidR="009E7189" w:rsidRPr="008860F2" w:rsidRDefault="009E7189" w:rsidP="009E7189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ต้นทุนของ</w:t>
            </w:r>
            <w:r w:rsidR="00BB5C14" w:rsidRPr="00BB5C14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552" w:type="pct"/>
          </w:tcPr>
          <w:p w14:paraId="08F3CD6B" w14:textId="77777777" w:rsidR="009E7189" w:rsidRPr="008860F2" w:rsidRDefault="009E7189" w:rsidP="009E7189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7" w:type="pct"/>
          </w:tcPr>
          <w:p w14:paraId="0C1C490E" w14:textId="77777777" w:rsidR="009E7189" w:rsidRPr="008860F2" w:rsidRDefault="009E7189" w:rsidP="009E7189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3" w:type="pct"/>
          </w:tcPr>
          <w:p w14:paraId="342B66FE" w14:textId="77777777" w:rsidR="009E7189" w:rsidRPr="008860F2" w:rsidRDefault="009E7189" w:rsidP="009E7189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001AEE00" w14:textId="77777777" w:rsidR="009E7189" w:rsidRPr="008860F2" w:rsidRDefault="009E7189" w:rsidP="009E7189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E7189" w:rsidRPr="008860F2" w14:paraId="4594D103" w14:textId="77777777" w:rsidTr="00B64C3F">
        <w:trPr>
          <w:trHeight w:val="287"/>
        </w:trPr>
        <w:tc>
          <w:tcPr>
            <w:tcW w:w="2808" w:type="pct"/>
          </w:tcPr>
          <w:p w14:paraId="5BAFED67" w14:textId="02630E02" w:rsidR="009E7189" w:rsidRPr="008860F2" w:rsidRDefault="009E7189" w:rsidP="009E7189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 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ที่บันทึกรวมในบัญชีต้นทุนขาย</w:t>
            </w:r>
            <w:r w:rsidR="00BB5C14" w:rsidRPr="00BB5C14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  <w:r w:rsidR="00BB5C14" w:rsidRPr="00B93FCF">
              <w:rPr>
                <w:rFonts w:ascii="Angsana New" w:hAnsi="Angsana New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552" w:type="pct"/>
          </w:tcPr>
          <w:p w14:paraId="07337F2F" w14:textId="77777777" w:rsidR="009E7189" w:rsidRPr="008860F2" w:rsidRDefault="009E7189" w:rsidP="009E7189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7" w:type="pct"/>
          </w:tcPr>
          <w:p w14:paraId="5DA2DDBA" w14:textId="77777777" w:rsidR="009E7189" w:rsidRPr="008860F2" w:rsidRDefault="009E7189" w:rsidP="009E7189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3" w:type="pct"/>
          </w:tcPr>
          <w:p w14:paraId="4C21167D" w14:textId="77777777" w:rsidR="009E7189" w:rsidRPr="008860F2" w:rsidRDefault="009E7189" w:rsidP="009E7189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2C68A529" w14:textId="77777777" w:rsidR="009E7189" w:rsidRPr="008860F2" w:rsidRDefault="009E7189" w:rsidP="009E7189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E7189" w:rsidRPr="008860F2" w14:paraId="3AE3C27B" w14:textId="77777777" w:rsidTr="00B64C3F">
        <w:trPr>
          <w:trHeight w:val="287"/>
        </w:trPr>
        <w:tc>
          <w:tcPr>
            <w:tcW w:w="2808" w:type="pct"/>
          </w:tcPr>
          <w:p w14:paraId="792345FD" w14:textId="77777777" w:rsidR="009E7189" w:rsidRPr="008860F2" w:rsidRDefault="009E7189" w:rsidP="009E7189">
            <w:pPr>
              <w:pStyle w:val="ListParagraph"/>
              <w:numPr>
                <w:ilvl w:val="0"/>
                <w:numId w:val="17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552" w:type="pct"/>
          </w:tcPr>
          <w:p w14:paraId="5940FC4F" w14:textId="77777777" w:rsidR="009E7189" w:rsidRPr="008860F2" w:rsidRDefault="009E7189" w:rsidP="009E7189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7" w:type="pct"/>
          </w:tcPr>
          <w:p w14:paraId="2D1C5737" w14:textId="3D52467B" w:rsidR="009E7189" w:rsidRPr="008860F2" w:rsidRDefault="009C24EE" w:rsidP="009E7189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1,963.</w:t>
            </w:r>
            <w:r w:rsidR="00456B54">
              <w:rPr>
                <w:rFonts w:ascii="Angsana New" w:hAnsi="Angsana New"/>
                <w:sz w:val="28"/>
                <w:szCs w:val="28"/>
                <w:lang w:val="en-US" w:bidi="th-TH"/>
              </w:rPr>
              <w:t>41</w:t>
            </w:r>
          </w:p>
        </w:tc>
        <w:tc>
          <w:tcPr>
            <w:tcW w:w="183" w:type="pct"/>
          </w:tcPr>
          <w:p w14:paraId="334A9DC4" w14:textId="77777777" w:rsidR="009E7189" w:rsidRPr="008860F2" w:rsidRDefault="009E7189" w:rsidP="009E7189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5093384D" w14:textId="77777777" w:rsidR="009E7189" w:rsidRPr="008860F2" w:rsidRDefault="009E7189" w:rsidP="009E7189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10,561.44</w:t>
            </w:r>
          </w:p>
        </w:tc>
      </w:tr>
      <w:tr w:rsidR="009E7189" w:rsidRPr="008860F2" w14:paraId="11F02D4F" w14:textId="77777777" w:rsidTr="00B64C3F">
        <w:trPr>
          <w:trHeight w:val="287"/>
        </w:trPr>
        <w:tc>
          <w:tcPr>
            <w:tcW w:w="2808" w:type="pct"/>
          </w:tcPr>
          <w:p w14:paraId="4EA8C0B9" w14:textId="77777777" w:rsidR="009E7189" w:rsidRPr="008860F2" w:rsidRDefault="009E7189" w:rsidP="009E7189">
            <w:pPr>
              <w:pStyle w:val="ListParagraph"/>
              <w:numPr>
                <w:ilvl w:val="0"/>
                <w:numId w:val="17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552" w:type="pct"/>
          </w:tcPr>
          <w:p w14:paraId="3AF66375" w14:textId="77777777" w:rsidR="009E7189" w:rsidRPr="008860F2" w:rsidRDefault="009E7189" w:rsidP="009E7189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7" w:type="pct"/>
          </w:tcPr>
          <w:p w14:paraId="195248B6" w14:textId="21F6B420" w:rsidR="009E7189" w:rsidRPr="008860F2" w:rsidRDefault="009C24EE" w:rsidP="009E7189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7.8</w:t>
            </w:r>
            <w:r w:rsidR="00456B54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3" w:type="pct"/>
          </w:tcPr>
          <w:p w14:paraId="04BC335B" w14:textId="77777777" w:rsidR="009E7189" w:rsidRPr="008860F2" w:rsidRDefault="009E7189" w:rsidP="009E7189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430AD73E" w14:textId="77777777" w:rsidR="009E7189" w:rsidRPr="008860F2" w:rsidRDefault="009E7189" w:rsidP="009E7189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9.76</w:t>
            </w:r>
          </w:p>
        </w:tc>
      </w:tr>
      <w:tr w:rsidR="009E7189" w:rsidRPr="008860F2" w14:paraId="488CE31A" w14:textId="77777777" w:rsidTr="00B64C3F">
        <w:trPr>
          <w:trHeight w:val="287"/>
        </w:trPr>
        <w:tc>
          <w:tcPr>
            <w:tcW w:w="2808" w:type="pct"/>
          </w:tcPr>
          <w:p w14:paraId="4606E3A0" w14:textId="77777777" w:rsidR="009E7189" w:rsidRPr="008860F2" w:rsidRDefault="009E7189" w:rsidP="009E7189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52" w:type="pct"/>
          </w:tcPr>
          <w:p w14:paraId="1157463F" w14:textId="77777777" w:rsidR="009E7189" w:rsidRPr="008860F2" w:rsidRDefault="009E7189" w:rsidP="009E7189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5C2E9F8C" w14:textId="28679DF7" w:rsidR="009E7189" w:rsidRPr="008860F2" w:rsidRDefault="009C24EE" w:rsidP="009E7189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sz w:val="28"/>
                <w:szCs w:val="28"/>
                <w:lang w:val="en-US" w:bidi="th-TH"/>
              </w:rPr>
              <w:t>1,971.27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fldChar w:fldCharType="end"/>
            </w:r>
          </w:p>
        </w:tc>
        <w:tc>
          <w:tcPr>
            <w:tcW w:w="183" w:type="pct"/>
          </w:tcPr>
          <w:p w14:paraId="03ABB4B3" w14:textId="77777777" w:rsidR="009E7189" w:rsidRPr="008860F2" w:rsidRDefault="009E7189" w:rsidP="009E7189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6D3FEDA6" w14:textId="77777777" w:rsidR="009E7189" w:rsidRPr="008860F2" w:rsidRDefault="009E7189" w:rsidP="009E7189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10,571.20</w:t>
            </w:r>
          </w:p>
        </w:tc>
      </w:tr>
    </w:tbl>
    <w:p w14:paraId="15929C21" w14:textId="77777777" w:rsidR="00B62F5D" w:rsidRDefault="00B62F5D" w:rsidP="00B62F5D">
      <w:pPr>
        <w:ind w:left="540"/>
        <w:rPr>
          <w:rFonts w:ascii="Angsana New" w:hAnsi="Angsana New"/>
          <w:sz w:val="28"/>
          <w:szCs w:val="28"/>
          <w:highlight w:val="cyan"/>
        </w:rPr>
      </w:pPr>
    </w:p>
    <w:p w14:paraId="557A4585" w14:textId="26F26D1F" w:rsidR="00A3088B" w:rsidRPr="00307CEF" w:rsidRDefault="007548F7" w:rsidP="00307CEF">
      <w:pPr>
        <w:spacing w:line="240" w:lineRule="auto"/>
        <w:ind w:left="540" w:right="63"/>
        <w:rPr>
          <w:rFonts w:ascii="Angsana New" w:hAnsi="Angsana New"/>
          <w:sz w:val="28"/>
          <w:szCs w:val="28"/>
          <w:cs/>
        </w:rPr>
      </w:pPr>
      <w:r w:rsidRPr="004C1036">
        <w:rPr>
          <w:rFonts w:ascii="Angsana New" w:hAnsi="Angsana New"/>
          <w:sz w:val="28"/>
          <w:szCs w:val="28"/>
          <w:cs/>
        </w:rPr>
        <w:t>อสังหาริมทรัพย์พัฒนาเพื่อขาย</w:t>
      </w:r>
      <w:r w:rsidR="00A3088B" w:rsidRPr="008860F2">
        <w:rPr>
          <w:rFonts w:ascii="Angsana New" w:hAnsi="Angsana New" w:hint="cs"/>
          <w:sz w:val="28"/>
          <w:szCs w:val="28"/>
          <w:cs/>
        </w:rPr>
        <w:t>ประกอบด้วย</w:t>
      </w:r>
      <w:r w:rsidR="00307CEF" w:rsidRPr="00307CEF">
        <w:rPr>
          <w:rFonts w:ascii="Angsana New" w:hAnsi="Angsana New"/>
          <w:sz w:val="28"/>
          <w:szCs w:val="28"/>
          <w:cs/>
        </w:rPr>
        <w:t>อสังหาริมทรัพย์</w:t>
      </w:r>
      <w:r w:rsidR="00307CEF" w:rsidRPr="00307CEF">
        <w:rPr>
          <w:rFonts w:ascii="Angsana New" w:hAnsi="Angsana New" w:hint="cs"/>
          <w:sz w:val="28"/>
          <w:szCs w:val="28"/>
          <w:cs/>
        </w:rPr>
        <w:t>ที่พัฒนาแล้ว</w:t>
      </w:r>
      <w:r w:rsidR="00307CEF">
        <w:rPr>
          <w:rFonts w:ascii="Angsana New" w:hAnsi="Angsana New"/>
          <w:sz w:val="28"/>
          <w:szCs w:val="28"/>
        </w:rPr>
        <w:t xml:space="preserve"> </w:t>
      </w:r>
      <w:r w:rsidR="00A3088B">
        <w:rPr>
          <w:rFonts w:ascii="Angsana New" w:hAnsi="Angsana New"/>
          <w:sz w:val="28"/>
          <w:szCs w:val="28"/>
        </w:rPr>
        <w:t>7</w:t>
      </w:r>
      <w:r w:rsidR="00307CEF">
        <w:rPr>
          <w:rFonts w:ascii="Angsana New" w:hAnsi="Angsana New"/>
          <w:sz w:val="28"/>
          <w:szCs w:val="28"/>
        </w:rPr>
        <w:t xml:space="preserve"> </w:t>
      </w:r>
      <w:r w:rsidR="00A3088B" w:rsidRPr="008860F2">
        <w:rPr>
          <w:rFonts w:ascii="Angsana New" w:hAnsi="Angsana New"/>
          <w:sz w:val="28"/>
          <w:szCs w:val="28"/>
          <w:cs/>
        </w:rPr>
        <w:t>โครงการ และ</w:t>
      </w:r>
      <w:r w:rsidR="00307CEF" w:rsidRPr="00307CEF">
        <w:rPr>
          <w:rFonts w:ascii="Angsana New" w:hAnsi="Angsana New" w:hint="cs"/>
          <w:sz w:val="28"/>
          <w:szCs w:val="28"/>
          <w:cs/>
        </w:rPr>
        <w:t>อสังหาริมทรัพย์ระหว่างพัฒนา</w:t>
      </w:r>
    </w:p>
    <w:p w14:paraId="0F655D45" w14:textId="77777777" w:rsidR="00307CEF" w:rsidRDefault="00307CEF" w:rsidP="00307CEF">
      <w:pPr>
        <w:spacing w:line="240" w:lineRule="auto"/>
        <w:ind w:left="540" w:right="63"/>
        <w:rPr>
          <w:rFonts w:ascii="Angsana New" w:hAnsi="Angsana New"/>
          <w:sz w:val="28"/>
          <w:szCs w:val="28"/>
          <w:highlight w:val="cyan"/>
        </w:rPr>
      </w:pPr>
    </w:p>
    <w:p w14:paraId="298926D3" w14:textId="6664B1F9" w:rsidR="00B62F5D" w:rsidRDefault="00B62F5D" w:rsidP="0006073C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  <w:r w:rsidRPr="0006073C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06073C">
        <w:rPr>
          <w:rFonts w:ascii="Angsana New" w:hAnsi="Angsana New"/>
          <w:sz w:val="28"/>
          <w:szCs w:val="28"/>
        </w:rPr>
        <w:t>3</w:t>
      </w:r>
      <w:r w:rsidR="00410217">
        <w:rPr>
          <w:rFonts w:ascii="Angsana New" w:hAnsi="Angsana New"/>
          <w:sz w:val="28"/>
          <w:szCs w:val="28"/>
        </w:rPr>
        <w:t>0</w:t>
      </w:r>
      <w:r w:rsidRPr="0006073C">
        <w:rPr>
          <w:rFonts w:ascii="Angsana New" w:hAnsi="Angsana New"/>
          <w:sz w:val="28"/>
          <w:szCs w:val="28"/>
          <w:cs/>
        </w:rPr>
        <w:t xml:space="preserve"> </w:t>
      </w:r>
      <w:r w:rsidRPr="0006073C">
        <w:rPr>
          <w:rFonts w:ascii="Angsana New" w:hAnsi="Angsana New" w:hint="cs"/>
          <w:sz w:val="28"/>
          <w:szCs w:val="28"/>
          <w:cs/>
        </w:rPr>
        <w:t>กันยายน</w:t>
      </w:r>
      <w:r w:rsidRPr="0006073C">
        <w:rPr>
          <w:rFonts w:ascii="Angsana New" w:hAnsi="Angsana New"/>
          <w:sz w:val="28"/>
          <w:szCs w:val="28"/>
          <w:cs/>
        </w:rPr>
        <w:t xml:space="preserve"> </w:t>
      </w:r>
      <w:r w:rsidRPr="0006073C">
        <w:rPr>
          <w:rFonts w:ascii="Angsana New" w:hAnsi="Angsana New"/>
          <w:sz w:val="28"/>
          <w:szCs w:val="28"/>
        </w:rPr>
        <w:t>2563</w:t>
      </w:r>
      <w:r w:rsidRPr="0006073C">
        <w:rPr>
          <w:rFonts w:ascii="Angsana New" w:hAnsi="Angsana New"/>
          <w:sz w:val="28"/>
          <w:szCs w:val="28"/>
          <w:cs/>
        </w:rPr>
        <w:t xml:space="preserve"> อสังหาริมทรัพย์ระหว่างพัฒนาของกลุ่มบริษัท</w:t>
      </w:r>
      <w:r w:rsidRPr="0006073C">
        <w:rPr>
          <w:rFonts w:ascii="Angsana New" w:hAnsi="Angsana New" w:hint="cs"/>
          <w:sz w:val="28"/>
          <w:szCs w:val="28"/>
          <w:cs/>
        </w:rPr>
        <w:t xml:space="preserve"> </w:t>
      </w:r>
      <w:r w:rsidRPr="0006073C">
        <w:rPr>
          <w:rFonts w:ascii="Angsana New" w:hAnsi="Angsana New"/>
          <w:sz w:val="28"/>
          <w:szCs w:val="28"/>
          <w:cs/>
        </w:rPr>
        <w:t xml:space="preserve">จำนวน </w:t>
      </w:r>
      <w:r w:rsidR="0006073C" w:rsidRPr="0006073C">
        <w:rPr>
          <w:rFonts w:ascii="Angsana New" w:hAnsi="Angsana New"/>
          <w:sz w:val="28"/>
          <w:szCs w:val="28"/>
        </w:rPr>
        <w:t>6,40</w:t>
      </w:r>
      <w:r w:rsidR="00F9309F">
        <w:rPr>
          <w:rFonts w:ascii="Angsana New" w:hAnsi="Angsana New"/>
          <w:sz w:val="28"/>
          <w:szCs w:val="28"/>
        </w:rPr>
        <w:t>9</w:t>
      </w:r>
      <w:r w:rsidR="0006073C" w:rsidRPr="0006073C">
        <w:rPr>
          <w:rFonts w:ascii="Angsana New" w:hAnsi="Angsana New"/>
          <w:sz w:val="28"/>
          <w:szCs w:val="28"/>
        </w:rPr>
        <w:t>.</w:t>
      </w:r>
      <w:r w:rsidR="00F9309F">
        <w:rPr>
          <w:rFonts w:ascii="Angsana New" w:hAnsi="Angsana New"/>
          <w:sz w:val="28"/>
          <w:szCs w:val="28"/>
        </w:rPr>
        <w:t>20</w:t>
      </w:r>
      <w:r w:rsidRPr="0006073C">
        <w:rPr>
          <w:rFonts w:ascii="Angsana New" w:hAnsi="Angsana New"/>
          <w:sz w:val="28"/>
          <w:szCs w:val="28"/>
        </w:rPr>
        <w:t xml:space="preserve"> </w:t>
      </w:r>
      <w:r w:rsidRPr="0006073C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347042">
        <w:rPr>
          <w:rFonts w:ascii="Angsana New" w:hAnsi="Angsana New"/>
          <w:i/>
          <w:iCs/>
          <w:sz w:val="28"/>
          <w:szCs w:val="28"/>
          <w:cs/>
        </w:rPr>
        <w:t>(</w:t>
      </w:r>
      <w:r w:rsidRPr="00347042">
        <w:rPr>
          <w:rFonts w:ascii="Angsana New" w:hAnsi="Angsana New"/>
          <w:i/>
          <w:iCs/>
          <w:sz w:val="28"/>
          <w:szCs w:val="28"/>
        </w:rPr>
        <w:t xml:space="preserve">2562: </w:t>
      </w:r>
      <w:r w:rsidR="0006073C" w:rsidRPr="00347042">
        <w:rPr>
          <w:rFonts w:ascii="Angsana New" w:hAnsi="Angsana New"/>
          <w:i/>
          <w:iCs/>
          <w:sz w:val="28"/>
          <w:szCs w:val="28"/>
        </w:rPr>
        <w:t>5,811.93</w:t>
      </w:r>
      <w:r w:rsidRPr="00347042">
        <w:rPr>
          <w:rFonts w:ascii="Angsana New" w:hAnsi="Angsana New"/>
          <w:i/>
          <w:iCs/>
          <w:sz w:val="28"/>
          <w:szCs w:val="28"/>
        </w:rPr>
        <w:t xml:space="preserve"> </w:t>
      </w:r>
      <w:r w:rsidRPr="00347042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06073C">
        <w:rPr>
          <w:rFonts w:ascii="Angsana New" w:hAnsi="Angsana New"/>
          <w:sz w:val="28"/>
          <w:szCs w:val="28"/>
          <w:cs/>
        </w:rPr>
        <w:t xml:space="preserve"> คาดว่าจะพัฒนา</w:t>
      </w:r>
      <w:r w:rsidRPr="0006073C">
        <w:rPr>
          <w:rFonts w:ascii="Angsana New" w:hAnsi="Angsana New" w:hint="cs"/>
          <w:sz w:val="28"/>
          <w:szCs w:val="28"/>
          <w:cs/>
        </w:rPr>
        <w:t>สำเร็จในระยะเวลาเกินกว่า</w:t>
      </w:r>
      <w:r w:rsidRPr="0006073C">
        <w:rPr>
          <w:rFonts w:ascii="Angsana New" w:hAnsi="Angsana New"/>
          <w:sz w:val="28"/>
          <w:szCs w:val="28"/>
          <w:cs/>
        </w:rPr>
        <w:t xml:space="preserve"> </w:t>
      </w:r>
      <w:r w:rsidRPr="0006073C">
        <w:rPr>
          <w:rFonts w:ascii="Angsana New" w:hAnsi="Angsana New"/>
          <w:sz w:val="28"/>
          <w:szCs w:val="28"/>
        </w:rPr>
        <w:t>1</w:t>
      </w:r>
      <w:r w:rsidRPr="0006073C">
        <w:rPr>
          <w:rFonts w:ascii="Angsana New" w:hAnsi="Angsana New"/>
          <w:sz w:val="28"/>
          <w:szCs w:val="28"/>
          <w:cs/>
        </w:rPr>
        <w:t xml:space="preserve"> ปีนับจากรอบระยะเวลารายงาน</w:t>
      </w:r>
    </w:p>
    <w:p w14:paraId="7733C47F" w14:textId="10D67284" w:rsidR="00B90FB7" w:rsidRPr="008860F2" w:rsidRDefault="00B90FB7" w:rsidP="00780CDF">
      <w:pPr>
        <w:spacing w:before="240" w:line="240" w:lineRule="auto"/>
        <w:ind w:left="540" w:right="-477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การพิจารณาค่าเผื่อการลดมูลค่า</w:t>
      </w:r>
      <w:r w:rsidR="00C36010" w:rsidRPr="008860F2">
        <w:rPr>
          <w:rFonts w:ascii="Angsana New" w:hAnsi="Angsana New"/>
          <w:i/>
          <w:iCs/>
          <w:sz w:val="28"/>
          <w:szCs w:val="28"/>
          <w:cs/>
        </w:rPr>
        <w:t>อสังหาริมทรัพย์พัฒนา</w:t>
      </w:r>
      <w:r w:rsidR="00BB5C14">
        <w:rPr>
          <w:rFonts w:ascii="Angsana New" w:hAnsi="Angsana New" w:hint="cs"/>
          <w:i/>
          <w:iCs/>
          <w:sz w:val="28"/>
          <w:szCs w:val="28"/>
          <w:cs/>
        </w:rPr>
        <w:t>เพื่อขาย</w:t>
      </w:r>
    </w:p>
    <w:p w14:paraId="18064555" w14:textId="77777777" w:rsidR="00B90FB7" w:rsidRPr="008860F2" w:rsidRDefault="00B90FB7" w:rsidP="00B141B6">
      <w:pPr>
        <w:pStyle w:val="NoSpacing"/>
        <w:rPr>
          <w:rFonts w:ascii="Angsana New" w:hAnsi="Angsana New"/>
          <w:sz w:val="28"/>
          <w:szCs w:val="28"/>
        </w:rPr>
      </w:pPr>
    </w:p>
    <w:p w14:paraId="439E97D5" w14:textId="66DFAB45" w:rsidR="00ED77C9" w:rsidRPr="008860F2" w:rsidRDefault="00B90FB7" w:rsidP="006538D7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กลุ่มบริษัทมีการประเมินมูลค่าสุทธิที่จะได้รับของ</w:t>
      </w:r>
      <w:r w:rsidR="00FE1EB2" w:rsidRPr="00FE1EB2">
        <w:rPr>
          <w:rFonts w:ascii="Angsana New" w:hAnsi="Angsana New"/>
          <w:sz w:val="28"/>
          <w:szCs w:val="28"/>
          <w:cs/>
        </w:rPr>
        <w:t>อสังหาริมทรัพย์พัฒนา</w:t>
      </w:r>
      <w:r w:rsidR="00FE1EB2" w:rsidRPr="00FE1EB2">
        <w:rPr>
          <w:rFonts w:ascii="Angsana New" w:hAnsi="Angsana New" w:hint="cs"/>
          <w:sz w:val="28"/>
          <w:szCs w:val="28"/>
          <w:cs/>
        </w:rPr>
        <w:t>เพื่อขาย</w:t>
      </w:r>
      <w:r w:rsidR="00FE1EB2">
        <w:rPr>
          <w:rFonts w:ascii="Angsana New" w:hAnsi="Angsana New" w:hint="cs"/>
          <w:sz w:val="28"/>
          <w:szCs w:val="28"/>
          <w:cs/>
        </w:rPr>
        <w:t xml:space="preserve"> </w:t>
      </w:r>
      <w:r w:rsidR="001E1B3B" w:rsidRPr="00FE1EB2">
        <w:rPr>
          <w:rFonts w:ascii="Angsana New" w:hAnsi="Angsana New"/>
          <w:sz w:val="28"/>
          <w:szCs w:val="28"/>
          <w:cs/>
        </w:rPr>
        <w:t>ณ</w:t>
      </w:r>
      <w:r w:rsidR="001E1B3B" w:rsidRPr="008860F2">
        <w:rPr>
          <w:rFonts w:ascii="Angsana New" w:hAnsi="Angsana New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ทุกรอบระยะเวลาที่รายงานโดยพิจารณาจากประสบการณ์ที่ผ่าน</w:t>
      </w:r>
      <w:r w:rsidR="001E1B3B" w:rsidRPr="008860F2">
        <w:rPr>
          <w:rFonts w:ascii="Angsana New" w:hAnsi="Angsana New"/>
          <w:sz w:val="28"/>
          <w:szCs w:val="28"/>
          <w:cs/>
        </w:rPr>
        <w:t>มาของกลุ่มบริษัทในการประมาณการราคาขาย</w:t>
      </w:r>
      <w:r w:rsidRPr="008860F2">
        <w:rPr>
          <w:rFonts w:ascii="Angsana New" w:hAnsi="Angsana New"/>
          <w:sz w:val="28"/>
          <w:szCs w:val="28"/>
          <w:cs/>
        </w:rPr>
        <w:t>และ</w:t>
      </w:r>
      <w:r w:rsidR="001E1B3B" w:rsidRPr="008860F2">
        <w:rPr>
          <w:rFonts w:ascii="Angsana New" w:hAnsi="Angsana New"/>
          <w:sz w:val="28"/>
          <w:szCs w:val="28"/>
          <w:cs/>
        </w:rPr>
        <w:t>ต้นทุนการก่อสร้างที่จะเกิดขึ้นในอนาคตซึ่ง</w:t>
      </w:r>
      <w:r w:rsidR="007A302F" w:rsidRPr="008860F2">
        <w:rPr>
          <w:rFonts w:ascii="Angsana New" w:hAnsi="Angsana New"/>
          <w:sz w:val="28"/>
          <w:szCs w:val="28"/>
          <w:cs/>
        </w:rPr>
        <w:t>เกี่ยวข้องกับการใช้ดุลยพินิจของผู้บริหารและ</w:t>
      </w:r>
      <w:r w:rsidR="001E1B3B" w:rsidRPr="008860F2">
        <w:rPr>
          <w:rFonts w:ascii="Angsana New" w:hAnsi="Angsana New"/>
          <w:sz w:val="28"/>
          <w:szCs w:val="28"/>
          <w:cs/>
        </w:rPr>
        <w:t>ขึ้นอยู่กับ</w:t>
      </w:r>
      <w:r w:rsidR="007A302F" w:rsidRPr="008860F2">
        <w:rPr>
          <w:rFonts w:ascii="Angsana New" w:hAnsi="Angsana New"/>
          <w:sz w:val="28"/>
          <w:szCs w:val="28"/>
          <w:cs/>
        </w:rPr>
        <w:t>หลายตัวแปรรวมถึง</w:t>
      </w:r>
      <w:r w:rsidR="00A16161" w:rsidRPr="008860F2">
        <w:rPr>
          <w:rFonts w:ascii="Angsana New" w:hAnsi="Angsana New"/>
          <w:sz w:val="28"/>
          <w:szCs w:val="28"/>
          <w:cs/>
        </w:rPr>
        <w:t>เงื่อนไข</w:t>
      </w:r>
      <w:r w:rsidR="001E1B3B" w:rsidRPr="008860F2">
        <w:rPr>
          <w:rFonts w:ascii="Angsana New" w:hAnsi="Angsana New"/>
          <w:sz w:val="28"/>
          <w:szCs w:val="28"/>
          <w:cs/>
        </w:rPr>
        <w:t>สภาพการตลาดที่เกี่ยว</w:t>
      </w:r>
      <w:r w:rsidR="00AA3950" w:rsidRPr="008860F2">
        <w:rPr>
          <w:rFonts w:ascii="Angsana New" w:hAnsi="Angsana New"/>
          <w:sz w:val="28"/>
          <w:szCs w:val="28"/>
          <w:cs/>
        </w:rPr>
        <w:t>ข้อง</w:t>
      </w:r>
      <w:r w:rsidR="001E1B3B" w:rsidRPr="008860F2">
        <w:rPr>
          <w:rFonts w:ascii="Angsana New" w:hAnsi="Angsana New"/>
          <w:sz w:val="28"/>
          <w:szCs w:val="28"/>
          <w:cs/>
        </w:rPr>
        <w:t>กับ</w:t>
      </w:r>
      <w:r w:rsidR="00AA3950" w:rsidRPr="008860F2">
        <w:rPr>
          <w:rFonts w:ascii="Angsana New" w:hAnsi="Angsana New"/>
          <w:sz w:val="28"/>
          <w:szCs w:val="28"/>
          <w:cs/>
        </w:rPr>
        <w:t>วัสดุก่อสร้าง ต้นทุนการจ้างผู้รับเหมาและประเด็นในด้านการก่อสร้าง โดยเฉพาะอย่างยิ่ง</w:t>
      </w:r>
      <w:r w:rsidR="00A16161" w:rsidRPr="008860F2">
        <w:rPr>
          <w:rFonts w:ascii="Angsana New" w:hAnsi="Angsana New"/>
          <w:sz w:val="28"/>
          <w:szCs w:val="28"/>
          <w:cs/>
        </w:rPr>
        <w:t>แผน</w:t>
      </w:r>
      <w:r w:rsidR="00AA3950" w:rsidRPr="008860F2">
        <w:rPr>
          <w:rFonts w:ascii="Angsana New" w:hAnsi="Angsana New"/>
          <w:sz w:val="28"/>
          <w:szCs w:val="28"/>
          <w:cs/>
        </w:rPr>
        <w:t xml:space="preserve">ในการดำเนินงานในโครงการที่อยู่ในระหว่างการก่อสร้างให้แล้วเสร็จ </w:t>
      </w:r>
      <w:r w:rsidRPr="008860F2">
        <w:rPr>
          <w:rFonts w:ascii="Angsana New" w:hAnsi="Angsana New"/>
          <w:sz w:val="28"/>
          <w:szCs w:val="28"/>
          <w:cs/>
        </w:rPr>
        <w:t>ซึ่งจะส่งผล</w:t>
      </w:r>
      <w:r w:rsidR="00A16161" w:rsidRPr="008860F2">
        <w:rPr>
          <w:rFonts w:ascii="Angsana New" w:hAnsi="Angsana New"/>
          <w:sz w:val="28"/>
          <w:szCs w:val="28"/>
          <w:cs/>
        </w:rPr>
        <w:t>ต่อการพิจารณา</w:t>
      </w:r>
      <w:r w:rsidR="00384664" w:rsidRPr="008860F2">
        <w:rPr>
          <w:rFonts w:ascii="Angsana New" w:hAnsi="Angsana New"/>
          <w:sz w:val="28"/>
          <w:szCs w:val="28"/>
          <w:cs/>
        </w:rPr>
        <w:t>ต่อ</w:t>
      </w:r>
      <w:r w:rsidR="00A16161" w:rsidRPr="008860F2">
        <w:rPr>
          <w:rFonts w:ascii="Angsana New" w:hAnsi="Angsana New"/>
          <w:sz w:val="28"/>
          <w:szCs w:val="28"/>
          <w:cs/>
        </w:rPr>
        <w:t>มูลค่า</w:t>
      </w:r>
      <w:r w:rsidR="00384664" w:rsidRPr="008860F2">
        <w:rPr>
          <w:rFonts w:ascii="Angsana New" w:hAnsi="Angsana New"/>
          <w:sz w:val="28"/>
          <w:szCs w:val="28"/>
          <w:cs/>
        </w:rPr>
        <w:t>ตามบัญชี</w:t>
      </w:r>
      <w:r w:rsidRPr="008860F2">
        <w:rPr>
          <w:rFonts w:ascii="Angsana New" w:hAnsi="Angsana New"/>
          <w:sz w:val="28"/>
          <w:szCs w:val="28"/>
          <w:cs/>
        </w:rPr>
        <w:t>ของ</w:t>
      </w:r>
      <w:r w:rsidR="00FE1EB2" w:rsidRPr="00FE1EB2">
        <w:rPr>
          <w:rFonts w:ascii="Angsana New" w:hAnsi="Angsana New"/>
          <w:sz w:val="28"/>
          <w:szCs w:val="28"/>
          <w:cs/>
        </w:rPr>
        <w:t>อสังหาริมทรัพย์พัฒนา</w:t>
      </w:r>
      <w:r w:rsidR="00FE1EB2" w:rsidRPr="00FE1EB2">
        <w:rPr>
          <w:rFonts w:ascii="Angsana New" w:hAnsi="Angsana New" w:hint="cs"/>
          <w:sz w:val="28"/>
          <w:szCs w:val="28"/>
          <w:cs/>
        </w:rPr>
        <w:t>เพื่อขาย</w:t>
      </w:r>
      <w:r w:rsidR="00144E7A" w:rsidRPr="008860F2">
        <w:rPr>
          <w:rFonts w:ascii="Angsana New" w:hAnsi="Angsana New"/>
          <w:sz w:val="28"/>
          <w:szCs w:val="28"/>
          <w:cs/>
        </w:rPr>
        <w:t>ในอนาคต</w:t>
      </w:r>
    </w:p>
    <w:p w14:paraId="22A9CB29" w14:textId="77777777" w:rsidR="00B43C3B" w:rsidRDefault="00B43C3B" w:rsidP="003E4163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</w:rPr>
      </w:pPr>
    </w:p>
    <w:p w14:paraId="77316385" w14:textId="63B144D0" w:rsidR="003E4163" w:rsidRPr="008860F2" w:rsidRDefault="003E4163" w:rsidP="003E4163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3CC3D735" w14:textId="77777777" w:rsidR="003E4163" w:rsidRPr="008860F2" w:rsidRDefault="003E4163" w:rsidP="003E4163">
      <w:pPr>
        <w:pStyle w:val="NoSpacing"/>
        <w:rPr>
          <w:rFonts w:ascii="Angsana New" w:hAnsi="Angsana New"/>
          <w:sz w:val="28"/>
          <w:szCs w:val="28"/>
          <w:cs/>
        </w:rPr>
      </w:pPr>
    </w:p>
    <w:p w14:paraId="4023E9B1" w14:textId="151C95C9" w:rsidR="003E4163" w:rsidRDefault="003E4163" w:rsidP="003E4163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บริษัทย่อยได้นำที่ดินพร้อมสิ่งปลูกสร้างส่วนใหญ่ และสิ่งปลูกสร้างที่จะมีในภายหน้าไปจดจำนองเพื่อใช้เป็นหลักประกันเงิน</w:t>
      </w:r>
      <w:r w:rsidRPr="008860F2">
        <w:rPr>
          <w:rFonts w:ascii="Angsana New" w:hAnsi="Angsana New"/>
          <w:spacing w:val="-2"/>
          <w:sz w:val="28"/>
          <w:szCs w:val="28"/>
          <w:cs/>
        </w:rPr>
        <w:t>กู้ยืม</w:t>
      </w:r>
      <w:r w:rsidR="000A7792">
        <w:rPr>
          <w:rFonts w:ascii="Angsana New" w:hAnsi="Angsana New" w:hint="cs"/>
          <w:spacing w:val="-2"/>
          <w:sz w:val="28"/>
          <w:szCs w:val="28"/>
          <w:cs/>
        </w:rPr>
        <w:t>จากสถาบันการเงิน</w:t>
      </w:r>
      <w:r w:rsidRPr="008860F2">
        <w:rPr>
          <w:rFonts w:ascii="Angsana New" w:hAnsi="Angsana New"/>
          <w:spacing w:val="-2"/>
          <w:sz w:val="28"/>
          <w:szCs w:val="28"/>
          <w:cs/>
        </w:rPr>
        <w:t xml:space="preserve">ของบริษัทย่อย (ดูหมายเหตุข้อ </w:t>
      </w:r>
      <w:r w:rsidR="005D66A8" w:rsidRPr="008860F2">
        <w:rPr>
          <w:rFonts w:ascii="Angsana New" w:hAnsi="Angsana New"/>
          <w:spacing w:val="-2"/>
          <w:sz w:val="28"/>
          <w:szCs w:val="28"/>
        </w:rPr>
        <w:t>1</w:t>
      </w:r>
      <w:r w:rsidR="00F15122">
        <w:rPr>
          <w:rFonts w:ascii="Angsana New" w:hAnsi="Angsana New"/>
          <w:spacing w:val="-2"/>
          <w:sz w:val="28"/>
          <w:szCs w:val="28"/>
        </w:rPr>
        <w:t>9</w:t>
      </w:r>
      <w:r w:rsidRPr="008860F2">
        <w:rPr>
          <w:rFonts w:ascii="Angsana New" w:hAnsi="Angsana New"/>
          <w:spacing w:val="-2"/>
          <w:sz w:val="28"/>
          <w:szCs w:val="28"/>
          <w:cs/>
        </w:rPr>
        <w:t>)</w:t>
      </w:r>
    </w:p>
    <w:p w14:paraId="02C65DC8" w14:textId="77777777" w:rsidR="00780CDF" w:rsidRPr="008860F2" w:rsidRDefault="00780CDF" w:rsidP="003E4163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</w:p>
    <w:p w14:paraId="03FFC879" w14:textId="31BC3495" w:rsidR="00A71D74" w:rsidRPr="008860F2" w:rsidRDefault="00A71D74" w:rsidP="00F32E2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>เงินลงทุนในบริษัทร่วม</w:t>
      </w:r>
    </w:p>
    <w:p w14:paraId="06BA83CE" w14:textId="77777777" w:rsidR="00866EA0" w:rsidRPr="008860F2" w:rsidRDefault="00866EA0" w:rsidP="004D19E4">
      <w:pPr>
        <w:tabs>
          <w:tab w:val="left" w:pos="540"/>
        </w:tabs>
        <w:spacing w:line="240" w:lineRule="auto"/>
        <w:ind w:right="-45"/>
        <w:rPr>
          <w:rFonts w:ascii="Angsana New" w:hAnsi="Angsana New"/>
          <w:b/>
          <w:bCs/>
          <w:sz w:val="28"/>
          <w:szCs w:val="28"/>
        </w:rPr>
      </w:pPr>
    </w:p>
    <w:tbl>
      <w:tblPr>
        <w:tblW w:w="99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6"/>
        <w:gridCol w:w="839"/>
        <w:gridCol w:w="1108"/>
        <w:gridCol w:w="273"/>
        <w:gridCol w:w="1142"/>
        <w:gridCol w:w="249"/>
        <w:gridCol w:w="10"/>
        <w:gridCol w:w="8"/>
        <w:gridCol w:w="995"/>
        <w:gridCol w:w="239"/>
        <w:gridCol w:w="1156"/>
      </w:tblGrid>
      <w:tr w:rsidR="00550A9F" w:rsidRPr="008860F2" w14:paraId="56824537" w14:textId="77777777" w:rsidTr="00880C67">
        <w:trPr>
          <w:tblHeader/>
        </w:trPr>
        <w:tc>
          <w:tcPr>
            <w:tcW w:w="1980" w:type="pct"/>
          </w:tcPr>
          <w:p w14:paraId="3C5F3201" w14:textId="77777777" w:rsidR="00550A9F" w:rsidRPr="008860F2" w:rsidRDefault="00550A9F" w:rsidP="00B41650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21" w:type="pct"/>
          </w:tcPr>
          <w:p w14:paraId="2B0E24BC" w14:textId="77777777" w:rsidR="00550A9F" w:rsidRPr="008860F2" w:rsidRDefault="00550A9F" w:rsidP="00B41650">
            <w:pPr>
              <w:pStyle w:val="BodyText"/>
              <w:spacing w:after="0" w:line="240" w:lineRule="auto"/>
              <w:ind w:left="-105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6" w:type="pct"/>
            <w:gridSpan w:val="3"/>
          </w:tcPr>
          <w:p w14:paraId="58A40801" w14:textId="77777777" w:rsidR="00550A9F" w:rsidRPr="008860F2" w:rsidRDefault="00550A9F" w:rsidP="00B41650">
            <w:pPr>
              <w:pStyle w:val="BodyText"/>
              <w:spacing w:after="0" w:line="240" w:lineRule="auto"/>
              <w:ind w:left="-10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  <w:gridSpan w:val="3"/>
          </w:tcPr>
          <w:p w14:paraId="27D3E1AF" w14:textId="77777777" w:rsidR="00550A9F" w:rsidRPr="008860F2" w:rsidRDefault="00550A9F" w:rsidP="00B41650">
            <w:pPr>
              <w:pStyle w:val="BodyText"/>
              <w:spacing w:after="0" w:line="240" w:lineRule="auto"/>
              <w:ind w:left="-10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9" w:type="pct"/>
            <w:gridSpan w:val="3"/>
          </w:tcPr>
          <w:p w14:paraId="0685CFD1" w14:textId="77777777" w:rsidR="00550A9F" w:rsidRPr="008860F2" w:rsidRDefault="00550A9F" w:rsidP="00B41650">
            <w:pPr>
              <w:pStyle w:val="BodyText"/>
              <w:spacing w:after="0" w:line="240" w:lineRule="auto"/>
              <w:ind w:left="-10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C1AE4" w:rsidRPr="008860F2" w14:paraId="4AF7CDC7" w14:textId="77777777" w:rsidTr="00880C67">
        <w:trPr>
          <w:tblHeader/>
        </w:trPr>
        <w:tc>
          <w:tcPr>
            <w:tcW w:w="1980" w:type="pct"/>
          </w:tcPr>
          <w:p w14:paraId="5EA622F9" w14:textId="77777777" w:rsidR="008C1AE4" w:rsidRPr="008860F2" w:rsidRDefault="008C1AE4" w:rsidP="008C1AE4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1" w:type="pct"/>
          </w:tcPr>
          <w:p w14:paraId="26989C0D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6" w:type="pct"/>
          </w:tcPr>
          <w:p w14:paraId="47A76049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37" w:type="pct"/>
          </w:tcPr>
          <w:p w14:paraId="7B25A7E2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6EA6815C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  <w:tc>
          <w:tcPr>
            <w:tcW w:w="130" w:type="pct"/>
            <w:gridSpan w:val="2"/>
          </w:tcPr>
          <w:p w14:paraId="04BD94CC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3" w:type="pct"/>
            <w:gridSpan w:val="2"/>
          </w:tcPr>
          <w:p w14:paraId="7801F8A6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20" w:type="pct"/>
          </w:tcPr>
          <w:p w14:paraId="7EACEE63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4B42565B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</w:tr>
      <w:tr w:rsidR="008C1AE4" w:rsidRPr="008860F2" w14:paraId="66DA6F75" w14:textId="77777777" w:rsidTr="00880C67">
        <w:trPr>
          <w:tblHeader/>
        </w:trPr>
        <w:tc>
          <w:tcPr>
            <w:tcW w:w="1980" w:type="pct"/>
          </w:tcPr>
          <w:p w14:paraId="1F9E3AA4" w14:textId="77777777" w:rsidR="008C1AE4" w:rsidRPr="008860F2" w:rsidRDefault="008C1AE4" w:rsidP="008C1AE4">
            <w:pPr>
              <w:pStyle w:val="BodyText"/>
              <w:spacing w:after="0" w:line="240" w:lineRule="auto"/>
              <w:ind w:left="-110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1" w:type="pct"/>
          </w:tcPr>
          <w:p w14:paraId="143C55E9" w14:textId="77777777" w:rsidR="008C1AE4" w:rsidRPr="008860F2" w:rsidRDefault="008C1AE4" w:rsidP="008C1AE4">
            <w:pPr>
              <w:pStyle w:val="BodyText"/>
              <w:spacing w:after="0" w:line="240" w:lineRule="auto"/>
              <w:ind w:left="-105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599" w:type="pct"/>
            <w:gridSpan w:val="9"/>
          </w:tcPr>
          <w:p w14:paraId="69B88530" w14:textId="77777777" w:rsidR="008C1AE4" w:rsidRPr="008860F2" w:rsidRDefault="008C1AE4" w:rsidP="008C1AE4">
            <w:pPr>
              <w:pStyle w:val="BodyText"/>
              <w:spacing w:after="0" w:line="240" w:lineRule="auto"/>
              <w:ind w:left="-105" w:right="-6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C1AE4" w:rsidRPr="008860F2" w14:paraId="104B8A88" w14:textId="77777777" w:rsidTr="00880C67">
        <w:tc>
          <w:tcPr>
            <w:tcW w:w="1980" w:type="pct"/>
          </w:tcPr>
          <w:p w14:paraId="64F2C05B" w14:textId="77777777" w:rsidR="008C1AE4" w:rsidRPr="008860F2" w:rsidRDefault="008C1AE4" w:rsidP="008C1AE4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421" w:type="pct"/>
          </w:tcPr>
          <w:p w14:paraId="4FCA4FA1" w14:textId="77777777" w:rsidR="008C1AE4" w:rsidRPr="008860F2" w:rsidRDefault="008C1AE4" w:rsidP="008C1AE4">
            <w:pPr>
              <w:pStyle w:val="BodyText"/>
              <w:tabs>
                <w:tab w:val="decimal" w:pos="46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6" w:type="pct"/>
          </w:tcPr>
          <w:p w14:paraId="1F5DB4E6" w14:textId="77777777" w:rsidR="008C1AE4" w:rsidRPr="008860F2" w:rsidRDefault="008C1AE4" w:rsidP="008C1AE4">
            <w:pPr>
              <w:pStyle w:val="BodyText"/>
              <w:tabs>
                <w:tab w:val="decimal" w:pos="46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68F19420" w14:textId="77777777" w:rsidR="008C1AE4" w:rsidRPr="008860F2" w:rsidRDefault="008C1AE4" w:rsidP="008C1AE4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16CC6EC9" w14:textId="77777777" w:rsidR="008C1AE4" w:rsidRPr="008860F2" w:rsidRDefault="008C1AE4" w:rsidP="008C1AE4">
            <w:pPr>
              <w:pStyle w:val="BodyText"/>
              <w:tabs>
                <w:tab w:val="decimal" w:pos="46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pct"/>
          </w:tcPr>
          <w:p w14:paraId="3BC2E2B9" w14:textId="77777777" w:rsidR="008C1AE4" w:rsidRPr="008860F2" w:rsidRDefault="008C1AE4" w:rsidP="008C1AE4">
            <w:pPr>
              <w:pStyle w:val="BodyText"/>
              <w:tabs>
                <w:tab w:val="decimal" w:pos="46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gridSpan w:val="3"/>
          </w:tcPr>
          <w:p w14:paraId="3E80948B" w14:textId="77777777" w:rsidR="008C1AE4" w:rsidRPr="008860F2" w:rsidRDefault="008C1AE4" w:rsidP="008C1AE4">
            <w:pPr>
              <w:pStyle w:val="BodyText"/>
              <w:tabs>
                <w:tab w:val="decimal" w:pos="46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" w:type="pct"/>
          </w:tcPr>
          <w:p w14:paraId="65CF8152" w14:textId="77777777" w:rsidR="008C1AE4" w:rsidRPr="008860F2" w:rsidRDefault="008C1AE4" w:rsidP="008C1AE4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64A1050C" w14:textId="77777777" w:rsidR="008C1AE4" w:rsidRPr="008860F2" w:rsidRDefault="008C1AE4" w:rsidP="008C1AE4">
            <w:pPr>
              <w:pStyle w:val="BodyText"/>
              <w:tabs>
                <w:tab w:val="decimal" w:pos="46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76F6A" w:rsidRPr="008860F2" w14:paraId="6AC44B56" w14:textId="77777777" w:rsidTr="00880C67">
        <w:tc>
          <w:tcPr>
            <w:tcW w:w="1980" w:type="pct"/>
          </w:tcPr>
          <w:p w14:paraId="3D0E4FD5" w14:textId="77777777" w:rsidR="00076F6A" w:rsidRPr="008860F2" w:rsidRDefault="00076F6A" w:rsidP="00076F6A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>1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 ตุลาคม</w:t>
            </w:r>
          </w:p>
        </w:tc>
        <w:tc>
          <w:tcPr>
            <w:tcW w:w="421" w:type="pct"/>
          </w:tcPr>
          <w:p w14:paraId="691982B5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56" w:type="pct"/>
          </w:tcPr>
          <w:p w14:paraId="12B83BEA" w14:textId="6035F818" w:rsidR="00076F6A" w:rsidRPr="008860F2" w:rsidRDefault="00076F6A" w:rsidP="00076F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446.12</w:t>
            </w:r>
          </w:p>
        </w:tc>
        <w:tc>
          <w:tcPr>
            <w:tcW w:w="137" w:type="pct"/>
          </w:tcPr>
          <w:p w14:paraId="40DF3189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3" w:type="pct"/>
          </w:tcPr>
          <w:p w14:paraId="4D7C3115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2,319.74</w:t>
            </w:r>
          </w:p>
        </w:tc>
        <w:tc>
          <w:tcPr>
            <w:tcW w:w="125" w:type="pct"/>
          </w:tcPr>
          <w:p w14:paraId="3073C414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gridSpan w:val="3"/>
          </w:tcPr>
          <w:p w14:paraId="6435F7C0" w14:textId="3A926B63" w:rsidR="00076F6A" w:rsidRPr="008860F2" w:rsidRDefault="00076F6A" w:rsidP="00076F6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0" w:type="pct"/>
          </w:tcPr>
          <w:p w14:paraId="056E5B58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75B2E33B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76F6A" w:rsidRPr="008860F2" w14:paraId="1DA767B7" w14:textId="77777777" w:rsidTr="00880C67">
        <w:tc>
          <w:tcPr>
            <w:tcW w:w="1980" w:type="pct"/>
          </w:tcPr>
          <w:p w14:paraId="078B1AA8" w14:textId="77777777" w:rsidR="00076F6A" w:rsidRPr="008860F2" w:rsidRDefault="00076F6A" w:rsidP="00076F6A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เพิ่มทุนในบริษัทร่วม</w:t>
            </w:r>
          </w:p>
        </w:tc>
        <w:tc>
          <w:tcPr>
            <w:tcW w:w="421" w:type="pct"/>
          </w:tcPr>
          <w:p w14:paraId="7E8A4E9B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6" w:type="pct"/>
          </w:tcPr>
          <w:p w14:paraId="1AF69DA0" w14:textId="4D1515FD" w:rsidR="00076F6A" w:rsidRPr="008860F2" w:rsidRDefault="00637693" w:rsidP="0063769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0.56</w:t>
            </w:r>
          </w:p>
        </w:tc>
        <w:tc>
          <w:tcPr>
            <w:tcW w:w="137" w:type="pct"/>
          </w:tcPr>
          <w:p w14:paraId="0209CCC9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4D01DD56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51.79</w:t>
            </w:r>
          </w:p>
        </w:tc>
        <w:tc>
          <w:tcPr>
            <w:tcW w:w="125" w:type="pct"/>
          </w:tcPr>
          <w:p w14:paraId="5B950D6D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gridSpan w:val="3"/>
          </w:tcPr>
          <w:p w14:paraId="0030EFA2" w14:textId="1E2E9639" w:rsidR="00076F6A" w:rsidRPr="008860F2" w:rsidRDefault="00076F6A" w:rsidP="00076F6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0" w:type="pct"/>
          </w:tcPr>
          <w:p w14:paraId="7065D5F1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0DCD7252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76F6A" w:rsidRPr="008860F2" w14:paraId="44E647C4" w14:textId="77777777" w:rsidTr="00880C67">
        <w:tc>
          <w:tcPr>
            <w:tcW w:w="1980" w:type="pct"/>
          </w:tcPr>
          <w:p w14:paraId="3A42AC9A" w14:textId="77777777" w:rsidR="00076F6A" w:rsidRPr="008860F2" w:rsidRDefault="00076F6A" w:rsidP="00076F6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421" w:type="pct"/>
          </w:tcPr>
          <w:p w14:paraId="2AE4509C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6" w:type="pct"/>
          </w:tcPr>
          <w:p w14:paraId="13F54126" w14:textId="52B86741" w:rsidR="00076F6A" w:rsidRPr="008860F2" w:rsidRDefault="00AE0F02" w:rsidP="00076F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D8482D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="00D8482D">
              <w:rPr>
                <w:rFonts w:ascii="Angsana New" w:hAnsi="Angsana New"/>
                <w:sz w:val="28"/>
                <w:szCs w:val="28"/>
                <w:lang w:val="en-US" w:bidi="th-TH"/>
              </w:rPr>
              <w:t>05</w:t>
            </w:r>
          </w:p>
        </w:tc>
        <w:tc>
          <w:tcPr>
            <w:tcW w:w="137" w:type="pct"/>
          </w:tcPr>
          <w:p w14:paraId="42D1056D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67CA1065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107.52</w:t>
            </w:r>
          </w:p>
        </w:tc>
        <w:tc>
          <w:tcPr>
            <w:tcW w:w="125" w:type="pct"/>
          </w:tcPr>
          <w:p w14:paraId="4DE3DED0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gridSpan w:val="3"/>
          </w:tcPr>
          <w:p w14:paraId="39E7AF86" w14:textId="7C45D9B3" w:rsidR="00076F6A" w:rsidRPr="008860F2" w:rsidRDefault="00076F6A" w:rsidP="00076F6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0" w:type="pct"/>
          </w:tcPr>
          <w:p w14:paraId="084578FB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6C3EEBBB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76F6A" w:rsidRPr="008860F2" w14:paraId="06C758A2" w14:textId="77777777" w:rsidTr="00880C67">
        <w:tc>
          <w:tcPr>
            <w:tcW w:w="1980" w:type="pct"/>
          </w:tcPr>
          <w:p w14:paraId="515BF428" w14:textId="77777777" w:rsidR="00076F6A" w:rsidRPr="008860F2" w:rsidRDefault="00076F6A" w:rsidP="00076F6A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421" w:type="pct"/>
          </w:tcPr>
          <w:p w14:paraId="4FB28716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6" w:type="pct"/>
          </w:tcPr>
          <w:p w14:paraId="0EF527B1" w14:textId="4618E43A" w:rsidR="00076F6A" w:rsidRPr="008860F2" w:rsidRDefault="00076F6A" w:rsidP="00076F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(20.00)</w:t>
            </w:r>
          </w:p>
        </w:tc>
        <w:tc>
          <w:tcPr>
            <w:tcW w:w="137" w:type="pct"/>
          </w:tcPr>
          <w:p w14:paraId="6E007CD3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23C1AE74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(158.87)</w:t>
            </w:r>
          </w:p>
        </w:tc>
        <w:tc>
          <w:tcPr>
            <w:tcW w:w="125" w:type="pct"/>
          </w:tcPr>
          <w:p w14:paraId="584E5F19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gridSpan w:val="3"/>
          </w:tcPr>
          <w:p w14:paraId="51A31C72" w14:textId="1EBDB5CB" w:rsidR="00076F6A" w:rsidRPr="008860F2" w:rsidRDefault="00076F6A" w:rsidP="00076F6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0" w:type="pct"/>
          </w:tcPr>
          <w:p w14:paraId="79871D7F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4F839A68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76F6A" w:rsidRPr="008860F2" w14:paraId="256A8951" w14:textId="77777777" w:rsidTr="00880C67">
        <w:tc>
          <w:tcPr>
            <w:tcW w:w="1980" w:type="pct"/>
          </w:tcPr>
          <w:p w14:paraId="289FF1F4" w14:textId="49CFB651" w:rsidR="00076F6A" w:rsidRPr="008860F2" w:rsidRDefault="00CE51E9" w:rsidP="00076F6A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การจำหน่าย</w:t>
            </w:r>
            <w:r w:rsidR="00076F6A" w:rsidRPr="008860F2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421" w:type="pct"/>
          </w:tcPr>
          <w:p w14:paraId="1B11F2D6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6" w:type="pct"/>
          </w:tcPr>
          <w:p w14:paraId="1A9DC360" w14:textId="7856D1FD" w:rsidR="00076F6A" w:rsidRPr="008860F2" w:rsidRDefault="00076F6A" w:rsidP="00076F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(9.</w:t>
            </w:r>
            <w:r w:rsidR="00637693">
              <w:rPr>
                <w:rFonts w:ascii="Angsana New" w:hAnsi="Angsana New"/>
                <w:sz w:val="28"/>
                <w:szCs w:val="28"/>
                <w:lang w:val="en-US" w:bidi="th-TH"/>
              </w:rPr>
              <w:t>91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7" w:type="pct"/>
          </w:tcPr>
          <w:p w14:paraId="315D063A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58C4BC6E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5" w:type="pct"/>
          </w:tcPr>
          <w:p w14:paraId="0E7DAE3E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gridSpan w:val="3"/>
          </w:tcPr>
          <w:p w14:paraId="069231AE" w14:textId="6EF3F9B2" w:rsidR="00076F6A" w:rsidRPr="008860F2" w:rsidRDefault="00076F6A" w:rsidP="00076F6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0" w:type="pct"/>
          </w:tcPr>
          <w:p w14:paraId="318899AF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607C8E43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76F6A" w:rsidRPr="008860F2" w14:paraId="1D0C0586" w14:textId="77777777" w:rsidTr="00880C67">
        <w:tc>
          <w:tcPr>
            <w:tcW w:w="1980" w:type="pct"/>
          </w:tcPr>
          <w:p w14:paraId="5BFFEE4B" w14:textId="77777777" w:rsidR="00076F6A" w:rsidRPr="008860F2" w:rsidRDefault="00076F6A" w:rsidP="00076F6A">
            <w:pPr>
              <w:spacing w:line="240" w:lineRule="auto"/>
              <w:ind w:left="-108" w:firstLine="108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การจำหน่ายบริษัทย่อย</w:t>
            </w:r>
          </w:p>
        </w:tc>
        <w:tc>
          <w:tcPr>
            <w:tcW w:w="421" w:type="pct"/>
          </w:tcPr>
          <w:p w14:paraId="04658FDD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-162"/>
              </w:tabs>
              <w:spacing w:line="240" w:lineRule="auto"/>
              <w:ind w:left="-180" w:right="-30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474CB1E1" w14:textId="33CA7815" w:rsidR="00076F6A" w:rsidRPr="008860F2" w:rsidRDefault="00076F6A" w:rsidP="00076F6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7" w:type="pct"/>
          </w:tcPr>
          <w:p w14:paraId="6450DF1A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D8BC489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(1,874.06)</w:t>
            </w:r>
          </w:p>
        </w:tc>
        <w:tc>
          <w:tcPr>
            <w:tcW w:w="125" w:type="pct"/>
          </w:tcPr>
          <w:p w14:paraId="45FF7850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bottom w:val="single" w:sz="4" w:space="0" w:color="auto"/>
            </w:tcBorders>
          </w:tcPr>
          <w:p w14:paraId="74B765E8" w14:textId="20BF1069" w:rsidR="00076F6A" w:rsidRPr="008860F2" w:rsidRDefault="00076F6A" w:rsidP="00076F6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0" w:type="pct"/>
          </w:tcPr>
          <w:p w14:paraId="3ACD751C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7128883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76F6A" w:rsidRPr="008860F2" w14:paraId="44CF218C" w14:textId="77777777" w:rsidTr="00880C67">
        <w:tc>
          <w:tcPr>
            <w:tcW w:w="1980" w:type="pct"/>
          </w:tcPr>
          <w:p w14:paraId="713CA9F0" w14:textId="77777777" w:rsidR="00076F6A" w:rsidRPr="008860F2" w:rsidRDefault="00076F6A" w:rsidP="00076F6A">
            <w:pPr>
              <w:spacing w:line="240" w:lineRule="auto"/>
              <w:ind w:left="-108" w:firstLine="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30 กันยายน</w:t>
            </w:r>
            <w:r w:rsidRPr="008860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21" w:type="pct"/>
          </w:tcPr>
          <w:p w14:paraId="3F50483C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0" w:right="-30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</w:tcPr>
          <w:p w14:paraId="05EFFCF1" w14:textId="3F31F211" w:rsidR="00076F6A" w:rsidRPr="008860F2" w:rsidRDefault="00673404" w:rsidP="00076F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0" w:right="-30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44</w:t>
            </w:r>
            <w:r w:rsidR="00AE0F0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4.</w:t>
            </w:r>
            <w:r w:rsidR="00E3489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82</w:t>
            </w:r>
          </w:p>
        </w:tc>
        <w:tc>
          <w:tcPr>
            <w:tcW w:w="137" w:type="pct"/>
          </w:tcPr>
          <w:p w14:paraId="62C7668A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16B5B6CB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180" w:right="-30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446.12</w:t>
            </w:r>
          </w:p>
        </w:tc>
        <w:tc>
          <w:tcPr>
            <w:tcW w:w="125" w:type="pct"/>
          </w:tcPr>
          <w:p w14:paraId="54324A7C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604E7D" w14:textId="5CE5519A" w:rsidR="00076F6A" w:rsidRPr="008860F2" w:rsidRDefault="00076F6A" w:rsidP="00076F6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80" w:right="-30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0" w:type="pct"/>
          </w:tcPr>
          <w:p w14:paraId="11AFEA47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24BB699B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80" w:right="-30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</w:tr>
      <w:tr w:rsidR="00076F6A" w:rsidRPr="008860F2" w14:paraId="2542487D" w14:textId="77777777" w:rsidTr="00880C67">
        <w:tc>
          <w:tcPr>
            <w:tcW w:w="1980" w:type="pct"/>
          </w:tcPr>
          <w:p w14:paraId="5946C137" w14:textId="77777777" w:rsidR="00076F6A" w:rsidRPr="008860F2" w:rsidRDefault="00076F6A" w:rsidP="00076F6A">
            <w:pPr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0A6F2E28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6" w:type="pct"/>
          </w:tcPr>
          <w:p w14:paraId="664A5978" w14:textId="77777777" w:rsidR="00076F6A" w:rsidRPr="008860F2" w:rsidRDefault="00076F6A" w:rsidP="00076F6A">
            <w:pPr>
              <w:pStyle w:val="BodyText"/>
              <w:tabs>
                <w:tab w:val="decimal" w:pos="462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14:paraId="4D573F7D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272B71A8" w14:textId="77777777" w:rsidR="00076F6A" w:rsidRPr="008860F2" w:rsidRDefault="00076F6A" w:rsidP="00076F6A">
            <w:pPr>
              <w:pStyle w:val="BodyText"/>
              <w:tabs>
                <w:tab w:val="decimal" w:pos="462"/>
                <w:tab w:val="decimal" w:pos="656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pct"/>
          </w:tcPr>
          <w:p w14:paraId="48B40C4D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gridSpan w:val="3"/>
          </w:tcPr>
          <w:p w14:paraId="3E48D0BF" w14:textId="77777777" w:rsidR="00076F6A" w:rsidRPr="008860F2" w:rsidRDefault="00076F6A" w:rsidP="00076F6A">
            <w:pPr>
              <w:pStyle w:val="BodyText"/>
              <w:tabs>
                <w:tab w:val="decimal" w:pos="462"/>
                <w:tab w:val="decimal" w:pos="526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" w:type="pct"/>
          </w:tcPr>
          <w:p w14:paraId="0A7D0303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78E93279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76F6A" w:rsidRPr="008860F2" w14:paraId="7E1B3384" w14:textId="77777777" w:rsidTr="00880C67">
        <w:tc>
          <w:tcPr>
            <w:tcW w:w="1980" w:type="pct"/>
          </w:tcPr>
          <w:p w14:paraId="7AE3B90D" w14:textId="77777777" w:rsidR="00076F6A" w:rsidRPr="008860F2" w:rsidRDefault="00076F6A" w:rsidP="00076F6A">
            <w:pPr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421" w:type="pct"/>
          </w:tcPr>
          <w:p w14:paraId="0D3F192B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6" w:type="pct"/>
          </w:tcPr>
          <w:p w14:paraId="48B53A65" w14:textId="77777777" w:rsidR="00076F6A" w:rsidRPr="008860F2" w:rsidRDefault="00076F6A" w:rsidP="00076F6A">
            <w:pPr>
              <w:pStyle w:val="BodyText"/>
              <w:tabs>
                <w:tab w:val="decimal" w:pos="462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" w:type="pct"/>
          </w:tcPr>
          <w:p w14:paraId="6B8E223C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46C44711" w14:textId="77777777" w:rsidR="00076F6A" w:rsidRPr="008860F2" w:rsidRDefault="00076F6A" w:rsidP="00076F6A">
            <w:pPr>
              <w:pStyle w:val="BodyText"/>
              <w:tabs>
                <w:tab w:val="decimal" w:pos="462"/>
                <w:tab w:val="decimal" w:pos="656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" w:type="pct"/>
          </w:tcPr>
          <w:p w14:paraId="72E726F9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gridSpan w:val="3"/>
          </w:tcPr>
          <w:p w14:paraId="28CF0975" w14:textId="77777777" w:rsidR="00076F6A" w:rsidRPr="008860F2" w:rsidRDefault="00076F6A" w:rsidP="00076F6A">
            <w:pPr>
              <w:pStyle w:val="BodyText"/>
              <w:tabs>
                <w:tab w:val="decimal" w:pos="462"/>
                <w:tab w:val="decimal" w:pos="526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" w:type="pct"/>
          </w:tcPr>
          <w:p w14:paraId="29AA8FAB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0F565583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76F6A" w:rsidRPr="008860F2" w14:paraId="0B8818FE" w14:textId="77777777" w:rsidTr="00880C67">
        <w:tc>
          <w:tcPr>
            <w:tcW w:w="1980" w:type="pct"/>
          </w:tcPr>
          <w:p w14:paraId="7494403E" w14:textId="77777777" w:rsidR="00076F6A" w:rsidRPr="008860F2" w:rsidRDefault="00076F6A" w:rsidP="00076F6A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</w:p>
        </w:tc>
        <w:tc>
          <w:tcPr>
            <w:tcW w:w="421" w:type="pct"/>
          </w:tcPr>
          <w:p w14:paraId="76717CF0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6" w:type="pct"/>
          </w:tcPr>
          <w:p w14:paraId="7AD2EB1C" w14:textId="06E1212D" w:rsidR="00076F6A" w:rsidRPr="008860F2" w:rsidRDefault="00076F6A" w:rsidP="00076F6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7" w:type="pct"/>
          </w:tcPr>
          <w:p w14:paraId="08928EFB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7983E5C2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1,435.22</w:t>
            </w:r>
          </w:p>
        </w:tc>
        <w:tc>
          <w:tcPr>
            <w:tcW w:w="125" w:type="pct"/>
          </w:tcPr>
          <w:p w14:paraId="5412349E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gridSpan w:val="3"/>
          </w:tcPr>
          <w:p w14:paraId="59797607" w14:textId="64786965" w:rsidR="00076F6A" w:rsidRPr="008860F2" w:rsidRDefault="00076F6A" w:rsidP="00076F6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0" w:type="pct"/>
          </w:tcPr>
          <w:p w14:paraId="23B1C236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75745905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76F6A" w:rsidRPr="008860F2" w14:paraId="78CFBD0C" w14:textId="77777777" w:rsidTr="00880C67">
        <w:tc>
          <w:tcPr>
            <w:tcW w:w="1980" w:type="pct"/>
          </w:tcPr>
          <w:p w14:paraId="13877A69" w14:textId="77777777" w:rsidR="00076F6A" w:rsidRPr="008860F2" w:rsidRDefault="00076F6A" w:rsidP="00076F6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421" w:type="pct"/>
          </w:tcPr>
          <w:p w14:paraId="4F6FCC1C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6" w:type="pct"/>
          </w:tcPr>
          <w:p w14:paraId="0EF63EB3" w14:textId="0EA6CBE3" w:rsidR="00076F6A" w:rsidRPr="008860F2" w:rsidRDefault="00076F6A" w:rsidP="00076F6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7" w:type="pct"/>
          </w:tcPr>
          <w:p w14:paraId="17D00DA1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23A7A099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(85.10)</w:t>
            </w:r>
          </w:p>
        </w:tc>
        <w:tc>
          <w:tcPr>
            <w:tcW w:w="125" w:type="pct"/>
          </w:tcPr>
          <w:p w14:paraId="70C8CF84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gridSpan w:val="3"/>
          </w:tcPr>
          <w:p w14:paraId="62CDF529" w14:textId="7A702978" w:rsidR="00076F6A" w:rsidRPr="008860F2" w:rsidRDefault="00076F6A" w:rsidP="00076F6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0" w:type="pct"/>
          </w:tcPr>
          <w:p w14:paraId="124309A1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30D50FE6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76F6A" w:rsidRPr="008860F2" w14:paraId="6E96A4A8" w14:textId="77777777" w:rsidTr="00880C67">
        <w:tc>
          <w:tcPr>
            <w:tcW w:w="1980" w:type="pct"/>
          </w:tcPr>
          <w:p w14:paraId="54947509" w14:textId="77777777" w:rsidR="00076F6A" w:rsidRPr="008860F2" w:rsidRDefault="00076F6A" w:rsidP="00076F6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การจำหน่ายบริษัทย่อย</w:t>
            </w:r>
          </w:p>
        </w:tc>
        <w:tc>
          <w:tcPr>
            <w:tcW w:w="421" w:type="pct"/>
          </w:tcPr>
          <w:p w14:paraId="5E5AC7E3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-162"/>
              </w:tabs>
              <w:spacing w:line="240" w:lineRule="auto"/>
              <w:ind w:left="-180" w:right="-30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5BB345B3" w14:textId="2FE88E3F" w:rsidR="00076F6A" w:rsidRPr="008860F2" w:rsidRDefault="00076F6A" w:rsidP="00076F6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7" w:type="pct"/>
          </w:tcPr>
          <w:p w14:paraId="0785D5FF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346F55AE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(1,350.12)</w:t>
            </w:r>
          </w:p>
        </w:tc>
        <w:tc>
          <w:tcPr>
            <w:tcW w:w="125" w:type="pct"/>
          </w:tcPr>
          <w:p w14:paraId="2E36B6F9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bottom w:val="single" w:sz="4" w:space="0" w:color="auto"/>
            </w:tcBorders>
          </w:tcPr>
          <w:p w14:paraId="0416423B" w14:textId="3BF3E25F" w:rsidR="00076F6A" w:rsidRPr="008860F2" w:rsidRDefault="00076F6A" w:rsidP="00076F6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0" w:type="pct"/>
          </w:tcPr>
          <w:p w14:paraId="64F787C1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71FEB68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76F6A" w:rsidRPr="008860F2" w14:paraId="29BA5F7D" w14:textId="77777777" w:rsidTr="00880C67">
        <w:tc>
          <w:tcPr>
            <w:tcW w:w="1980" w:type="pct"/>
          </w:tcPr>
          <w:p w14:paraId="2437C3DC" w14:textId="77777777" w:rsidR="00076F6A" w:rsidRPr="008860F2" w:rsidRDefault="00076F6A" w:rsidP="00076F6A">
            <w:pPr>
              <w:spacing w:line="240" w:lineRule="auto"/>
              <w:ind w:left="-108" w:firstLine="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30 กันยายน</w:t>
            </w:r>
          </w:p>
        </w:tc>
        <w:tc>
          <w:tcPr>
            <w:tcW w:w="421" w:type="pct"/>
          </w:tcPr>
          <w:p w14:paraId="0A618819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0" w:right="-30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</w:tcPr>
          <w:p w14:paraId="5AAECAE5" w14:textId="07A5C502" w:rsidR="00076F6A" w:rsidRPr="008860F2" w:rsidRDefault="00076F6A" w:rsidP="00076F6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180" w:right="-30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7" w:type="pct"/>
          </w:tcPr>
          <w:p w14:paraId="7EAAACA6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74AE4700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180" w:right="-30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" w:type="pct"/>
          </w:tcPr>
          <w:p w14:paraId="5CE6BE03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147267" w14:textId="16402111" w:rsidR="00076F6A" w:rsidRPr="008860F2" w:rsidRDefault="00076F6A" w:rsidP="00076F6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80" w:right="-3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0" w:type="pct"/>
          </w:tcPr>
          <w:p w14:paraId="7A758FD0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0B1B19D3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80" w:right="-3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</w:tr>
      <w:tr w:rsidR="00076F6A" w:rsidRPr="008860F2" w14:paraId="4E1684C6" w14:textId="77777777" w:rsidTr="00880C67">
        <w:tc>
          <w:tcPr>
            <w:tcW w:w="1980" w:type="pct"/>
          </w:tcPr>
          <w:p w14:paraId="5887F916" w14:textId="77777777" w:rsidR="00076F6A" w:rsidRPr="008860F2" w:rsidRDefault="00076F6A" w:rsidP="00076F6A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736BA757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6" w:type="pct"/>
          </w:tcPr>
          <w:p w14:paraId="03FFB975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7" w:type="pct"/>
          </w:tcPr>
          <w:p w14:paraId="047A72EF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6897DB7E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5" w:type="pct"/>
          </w:tcPr>
          <w:p w14:paraId="24CC521B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gridSpan w:val="3"/>
          </w:tcPr>
          <w:p w14:paraId="4D76ADC6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" w:type="pct"/>
          </w:tcPr>
          <w:p w14:paraId="5CF56835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4DABACF1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80" w:right="-6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076F6A" w:rsidRPr="008860F2" w14:paraId="394C1426" w14:textId="77777777" w:rsidTr="00880C67">
        <w:tc>
          <w:tcPr>
            <w:tcW w:w="1980" w:type="pct"/>
          </w:tcPr>
          <w:p w14:paraId="50F076FF" w14:textId="77777777" w:rsidR="00076F6A" w:rsidRPr="008860F2" w:rsidRDefault="00076F6A" w:rsidP="00076F6A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21" w:type="pct"/>
          </w:tcPr>
          <w:p w14:paraId="3411F106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6" w:type="pct"/>
          </w:tcPr>
          <w:p w14:paraId="2F584B99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7" w:type="pct"/>
          </w:tcPr>
          <w:p w14:paraId="6958ECF1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1386DAE1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5" w:type="pct"/>
          </w:tcPr>
          <w:p w14:paraId="3787B0D9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gridSpan w:val="3"/>
          </w:tcPr>
          <w:p w14:paraId="6B9836C4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" w:type="pct"/>
          </w:tcPr>
          <w:p w14:paraId="4979F769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67155ADF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80" w:right="-6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076F6A" w:rsidRPr="008860F2" w14:paraId="2D42B37D" w14:textId="77777777" w:rsidTr="00880C67">
        <w:tc>
          <w:tcPr>
            <w:tcW w:w="1980" w:type="pct"/>
          </w:tcPr>
          <w:p w14:paraId="36ADC84D" w14:textId="77777777" w:rsidR="00076F6A" w:rsidRPr="008860F2" w:rsidRDefault="00076F6A" w:rsidP="00076F6A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</w:p>
        </w:tc>
        <w:tc>
          <w:tcPr>
            <w:tcW w:w="421" w:type="pct"/>
          </w:tcPr>
          <w:p w14:paraId="43EA0B4A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6" w:type="pct"/>
          </w:tcPr>
          <w:p w14:paraId="04BFDD25" w14:textId="68244B50" w:rsidR="00076F6A" w:rsidRPr="008860F2" w:rsidRDefault="00076F6A" w:rsidP="00076F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446.12</w:t>
            </w:r>
          </w:p>
        </w:tc>
        <w:tc>
          <w:tcPr>
            <w:tcW w:w="137" w:type="pct"/>
          </w:tcPr>
          <w:p w14:paraId="4F937DF3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6853C53E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3,754.96</w:t>
            </w:r>
          </w:p>
        </w:tc>
        <w:tc>
          <w:tcPr>
            <w:tcW w:w="125" w:type="pct"/>
          </w:tcPr>
          <w:p w14:paraId="70C2BFED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gridSpan w:val="3"/>
          </w:tcPr>
          <w:p w14:paraId="7A49D038" w14:textId="354158C0" w:rsidR="00076F6A" w:rsidRPr="008860F2" w:rsidRDefault="00076F6A" w:rsidP="00076F6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0" w:type="pct"/>
          </w:tcPr>
          <w:p w14:paraId="7CC5EE8C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505D7AF4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76F6A" w:rsidRPr="008860F2" w14:paraId="4C9438B4" w14:textId="77777777" w:rsidTr="00880C67">
        <w:tc>
          <w:tcPr>
            <w:tcW w:w="1980" w:type="pct"/>
          </w:tcPr>
          <w:p w14:paraId="72EC9BDF" w14:textId="77777777" w:rsidR="00076F6A" w:rsidRPr="008860F2" w:rsidRDefault="00076F6A" w:rsidP="00076F6A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เพิ่มทุนในบริษัทร่วม</w:t>
            </w:r>
          </w:p>
        </w:tc>
        <w:tc>
          <w:tcPr>
            <w:tcW w:w="421" w:type="pct"/>
          </w:tcPr>
          <w:p w14:paraId="7A24B591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6" w:type="pct"/>
          </w:tcPr>
          <w:p w14:paraId="6D5669BE" w14:textId="456C57F4" w:rsidR="00076F6A" w:rsidRPr="008860F2" w:rsidRDefault="00637693" w:rsidP="00076F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0.56</w:t>
            </w:r>
          </w:p>
        </w:tc>
        <w:tc>
          <w:tcPr>
            <w:tcW w:w="137" w:type="pct"/>
          </w:tcPr>
          <w:p w14:paraId="272397C9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1B82B3F1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51.79</w:t>
            </w:r>
          </w:p>
        </w:tc>
        <w:tc>
          <w:tcPr>
            <w:tcW w:w="125" w:type="pct"/>
          </w:tcPr>
          <w:p w14:paraId="003DE7B1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gridSpan w:val="3"/>
          </w:tcPr>
          <w:p w14:paraId="61EE1B2F" w14:textId="26F693D8" w:rsidR="00076F6A" w:rsidRPr="008860F2" w:rsidRDefault="00076F6A" w:rsidP="00076F6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0" w:type="pct"/>
          </w:tcPr>
          <w:p w14:paraId="0695C886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3B3A7480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76F6A" w:rsidRPr="008860F2" w14:paraId="30B9413D" w14:textId="77777777" w:rsidTr="00880C67">
        <w:tc>
          <w:tcPr>
            <w:tcW w:w="1980" w:type="pct"/>
          </w:tcPr>
          <w:p w14:paraId="5770B5DE" w14:textId="77777777" w:rsidR="00076F6A" w:rsidRPr="008860F2" w:rsidRDefault="00076F6A" w:rsidP="00076F6A">
            <w:pPr>
              <w:spacing w:line="240" w:lineRule="auto"/>
              <w:ind w:left="144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ส่วนแบ่งกำไรจากเงินลงทุนในบริษัทร่วมและ</w:t>
            </w:r>
            <w:r w:rsidRPr="008860F2">
              <w:rPr>
                <w:rFonts w:ascii="Angsana New" w:hAnsi="Angsana New"/>
                <w:sz w:val="28"/>
                <w:szCs w:val="28"/>
              </w:rPr>
              <w:br/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421" w:type="pct"/>
          </w:tcPr>
          <w:p w14:paraId="19FDF97D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6" w:type="pct"/>
          </w:tcPr>
          <w:p w14:paraId="2CED3602" w14:textId="77777777" w:rsidR="00076F6A" w:rsidRDefault="00076F6A" w:rsidP="00076F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F590335" w14:textId="383DCBC2" w:rsidR="00076F6A" w:rsidRPr="008860F2" w:rsidRDefault="00E3489B" w:rsidP="00076F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28.05</w:t>
            </w:r>
          </w:p>
        </w:tc>
        <w:tc>
          <w:tcPr>
            <w:tcW w:w="137" w:type="pct"/>
          </w:tcPr>
          <w:p w14:paraId="54DCD714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3733F767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FA6FBCA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22.42</w:t>
            </w:r>
          </w:p>
        </w:tc>
        <w:tc>
          <w:tcPr>
            <w:tcW w:w="125" w:type="pct"/>
          </w:tcPr>
          <w:p w14:paraId="24165844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gridSpan w:val="3"/>
          </w:tcPr>
          <w:p w14:paraId="5C9293FE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0844E10E" w14:textId="7E445EE5" w:rsidR="00076F6A" w:rsidRPr="008860F2" w:rsidRDefault="00076F6A" w:rsidP="00076F6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0" w:type="pct"/>
          </w:tcPr>
          <w:p w14:paraId="557A79FA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56A645E2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43D3D5AE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76F6A" w:rsidRPr="008860F2" w14:paraId="31263F81" w14:textId="77777777" w:rsidTr="00880C67">
        <w:tc>
          <w:tcPr>
            <w:tcW w:w="1980" w:type="pct"/>
          </w:tcPr>
          <w:p w14:paraId="4E089082" w14:textId="77777777" w:rsidR="00076F6A" w:rsidRPr="008860F2" w:rsidRDefault="00076F6A" w:rsidP="00076F6A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421" w:type="pct"/>
          </w:tcPr>
          <w:p w14:paraId="399CB2C7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56" w:type="pct"/>
          </w:tcPr>
          <w:p w14:paraId="4B83572E" w14:textId="0283D8DD" w:rsidR="00076F6A" w:rsidRPr="008860F2" w:rsidRDefault="00076F6A" w:rsidP="00076F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(20.00)</w:t>
            </w:r>
          </w:p>
        </w:tc>
        <w:tc>
          <w:tcPr>
            <w:tcW w:w="137" w:type="pct"/>
          </w:tcPr>
          <w:p w14:paraId="08B46637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0BC2120B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(158.87)</w:t>
            </w:r>
          </w:p>
        </w:tc>
        <w:tc>
          <w:tcPr>
            <w:tcW w:w="125" w:type="pct"/>
          </w:tcPr>
          <w:p w14:paraId="2F3ADD1B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gridSpan w:val="3"/>
          </w:tcPr>
          <w:p w14:paraId="004115A0" w14:textId="1FF97F6A" w:rsidR="00076F6A" w:rsidRPr="008860F2" w:rsidRDefault="00076F6A" w:rsidP="00076F6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0" w:type="pct"/>
          </w:tcPr>
          <w:p w14:paraId="5BE7532C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546E93BB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76F6A" w:rsidRPr="008860F2" w14:paraId="07D31BEB" w14:textId="77777777" w:rsidTr="00880C67">
        <w:tc>
          <w:tcPr>
            <w:tcW w:w="1980" w:type="pct"/>
          </w:tcPr>
          <w:p w14:paraId="235F1826" w14:textId="769D9989" w:rsidR="00076F6A" w:rsidRPr="008860F2" w:rsidRDefault="003C0D59" w:rsidP="00076F6A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การจำหน่าย</w:t>
            </w:r>
            <w:r w:rsidR="00076F6A" w:rsidRPr="008860F2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421" w:type="pct"/>
          </w:tcPr>
          <w:p w14:paraId="122E2CF2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56" w:type="pct"/>
          </w:tcPr>
          <w:p w14:paraId="107EE9CD" w14:textId="118AC674" w:rsidR="00076F6A" w:rsidRPr="008860F2" w:rsidRDefault="00076F6A" w:rsidP="00076F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(9.</w:t>
            </w:r>
            <w:r w:rsidR="00637693">
              <w:rPr>
                <w:rFonts w:ascii="Angsana New" w:hAnsi="Angsana New"/>
                <w:sz w:val="28"/>
                <w:szCs w:val="28"/>
                <w:lang w:val="en-US"/>
              </w:rPr>
              <w:t>91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7" w:type="pct"/>
          </w:tcPr>
          <w:p w14:paraId="6FDC258D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6B998862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5" w:type="pct"/>
          </w:tcPr>
          <w:p w14:paraId="7C1202AC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gridSpan w:val="3"/>
          </w:tcPr>
          <w:p w14:paraId="59FD700D" w14:textId="4199C1AD" w:rsidR="00076F6A" w:rsidRPr="008860F2" w:rsidRDefault="00076F6A" w:rsidP="00076F6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0" w:type="pct"/>
          </w:tcPr>
          <w:p w14:paraId="6AC08E64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78239334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76F6A" w:rsidRPr="008860F2" w14:paraId="05520B55" w14:textId="77777777" w:rsidTr="00880C67">
        <w:tc>
          <w:tcPr>
            <w:tcW w:w="1980" w:type="pct"/>
          </w:tcPr>
          <w:p w14:paraId="5592E750" w14:textId="77777777" w:rsidR="00076F6A" w:rsidRPr="008860F2" w:rsidRDefault="00076F6A" w:rsidP="00076F6A">
            <w:pPr>
              <w:spacing w:line="240" w:lineRule="auto"/>
              <w:ind w:left="-108" w:firstLine="108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การจำหน่ายบริษัทย่อย</w:t>
            </w:r>
          </w:p>
        </w:tc>
        <w:tc>
          <w:tcPr>
            <w:tcW w:w="421" w:type="pct"/>
          </w:tcPr>
          <w:p w14:paraId="7FC0C293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556" w:type="pct"/>
          </w:tcPr>
          <w:p w14:paraId="20F56B6E" w14:textId="4D3B7243" w:rsidR="00076F6A" w:rsidRPr="008860F2" w:rsidRDefault="00076F6A" w:rsidP="00076F6A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7" w:type="pct"/>
          </w:tcPr>
          <w:p w14:paraId="02270F57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2F842ECF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(3,224.18)</w:t>
            </w:r>
          </w:p>
        </w:tc>
        <w:tc>
          <w:tcPr>
            <w:tcW w:w="125" w:type="pct"/>
          </w:tcPr>
          <w:p w14:paraId="7D048980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" w:type="pct"/>
            <w:gridSpan w:val="3"/>
          </w:tcPr>
          <w:p w14:paraId="321BDD3A" w14:textId="42A7DE38" w:rsidR="00076F6A" w:rsidRPr="008860F2" w:rsidRDefault="00076F6A" w:rsidP="00076F6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0" w:type="pct"/>
          </w:tcPr>
          <w:p w14:paraId="7202B8EF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6D7D91DF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80" w:right="-3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76F6A" w:rsidRPr="008860F2" w14:paraId="774F6DD0" w14:textId="77777777" w:rsidTr="00880C67">
        <w:tc>
          <w:tcPr>
            <w:tcW w:w="1980" w:type="pct"/>
          </w:tcPr>
          <w:p w14:paraId="37895DF9" w14:textId="77777777" w:rsidR="00076F6A" w:rsidRPr="008860F2" w:rsidRDefault="00076F6A" w:rsidP="00076F6A">
            <w:pPr>
              <w:spacing w:line="240" w:lineRule="auto"/>
              <w:ind w:left="-108" w:firstLine="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30 กันยายน</w:t>
            </w:r>
          </w:p>
        </w:tc>
        <w:tc>
          <w:tcPr>
            <w:tcW w:w="421" w:type="pct"/>
          </w:tcPr>
          <w:p w14:paraId="2BE6E5BC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0" w:right="-30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540833B0" w14:textId="024BB7D2" w:rsidR="00076F6A" w:rsidRPr="008860F2" w:rsidRDefault="00E3489B" w:rsidP="00076F6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80" w:right="-30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444.82</w:t>
            </w:r>
          </w:p>
        </w:tc>
        <w:tc>
          <w:tcPr>
            <w:tcW w:w="137" w:type="pct"/>
          </w:tcPr>
          <w:p w14:paraId="59B3D156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6272A762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180" w:right="-30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446.12</w:t>
            </w:r>
          </w:p>
        </w:tc>
        <w:tc>
          <w:tcPr>
            <w:tcW w:w="125" w:type="pct"/>
          </w:tcPr>
          <w:p w14:paraId="638C3DF4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8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631B44D" w14:textId="3D04D20D" w:rsidR="00076F6A" w:rsidRPr="008860F2" w:rsidRDefault="00076F6A" w:rsidP="00076F6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80" w:right="-3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0" w:type="pct"/>
          </w:tcPr>
          <w:p w14:paraId="0BDEAEB7" w14:textId="77777777" w:rsidR="00076F6A" w:rsidRPr="008860F2" w:rsidRDefault="00076F6A" w:rsidP="00076F6A">
            <w:pPr>
              <w:pStyle w:val="BodyText"/>
              <w:tabs>
                <w:tab w:val="decimal" w:pos="462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8E1538E" w14:textId="77777777" w:rsidR="00076F6A" w:rsidRPr="008860F2" w:rsidRDefault="00076F6A" w:rsidP="00076F6A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80" w:right="-3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3D34AEE3" w14:textId="77777777" w:rsidR="00866EA0" w:rsidRPr="008860F2" w:rsidRDefault="00866EA0" w:rsidP="004D19E4">
      <w:pPr>
        <w:tabs>
          <w:tab w:val="left" w:pos="540"/>
        </w:tabs>
        <w:spacing w:line="240" w:lineRule="auto"/>
        <w:ind w:right="-45"/>
        <w:rPr>
          <w:rFonts w:ascii="Angsana New" w:hAnsi="Angsana New"/>
          <w:b/>
          <w:bCs/>
          <w:sz w:val="28"/>
          <w:szCs w:val="28"/>
          <w:cs/>
        </w:rPr>
        <w:sectPr w:rsidR="00866EA0" w:rsidRPr="008860F2" w:rsidSect="005E7706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9"/>
          <w:cols w:space="708"/>
          <w:docGrid w:linePitch="360"/>
        </w:sectPr>
      </w:pPr>
    </w:p>
    <w:p w14:paraId="29260AB7" w14:textId="224764E2" w:rsidR="002B1C21" w:rsidRDefault="002B1C21" w:rsidP="003C3C60">
      <w:pPr>
        <w:pStyle w:val="block"/>
        <w:tabs>
          <w:tab w:val="left" w:pos="0"/>
        </w:tabs>
        <w:spacing w:after="0" w:line="240" w:lineRule="atLeast"/>
        <w:ind w:left="0" w:right="-45"/>
        <w:rPr>
          <w:rFonts w:ascii="Angsana New" w:hAnsi="Angsana New" w:cs="Angsana New"/>
          <w:sz w:val="28"/>
          <w:szCs w:val="28"/>
          <w:lang w:val="en-US" w:bidi="th-TH"/>
        </w:rPr>
      </w:pPr>
      <w:r w:rsidRPr="008860F2">
        <w:rPr>
          <w:rFonts w:ascii="Angsana New" w:hAnsi="Angsana New" w:cs="Angsana New"/>
          <w:sz w:val="28"/>
          <w:szCs w:val="28"/>
          <w:cs/>
          <w:lang w:bidi="th-TH"/>
        </w:rPr>
        <w:t>เงินลงทุนในบริษัท</w:t>
      </w:r>
      <w:r w:rsidR="00856164" w:rsidRPr="008860F2">
        <w:rPr>
          <w:rFonts w:ascii="Angsana New" w:hAnsi="Angsana New" w:cs="Angsana New"/>
          <w:sz w:val="28"/>
          <w:szCs w:val="28"/>
          <w:cs/>
          <w:lang w:bidi="th-TH"/>
        </w:rPr>
        <w:t>ร่วม</w:t>
      </w:r>
      <w:r w:rsidRPr="008860F2">
        <w:rPr>
          <w:rFonts w:ascii="Angsana New" w:hAnsi="Angsana New" w:cs="Angsana New"/>
          <w:sz w:val="28"/>
          <w:szCs w:val="28"/>
          <w:cs/>
          <w:lang w:bidi="th-TH"/>
        </w:rPr>
        <w:t xml:space="preserve"> ณ วันที่ </w:t>
      </w:r>
      <w:r w:rsidR="00050528" w:rsidRPr="008860F2">
        <w:rPr>
          <w:rFonts w:ascii="Angsana New" w:hAnsi="Angsana New" w:cs="Angsana New"/>
          <w:sz w:val="28"/>
          <w:szCs w:val="28"/>
          <w:lang w:val="en-US"/>
        </w:rPr>
        <w:t>30</w:t>
      </w:r>
      <w:r w:rsidRPr="008860F2">
        <w:rPr>
          <w:rFonts w:ascii="Angsana New" w:hAnsi="Angsana New" w:cs="Angsana New"/>
          <w:sz w:val="28"/>
          <w:szCs w:val="28"/>
          <w:cs/>
          <w:lang w:val="en-US"/>
        </w:rPr>
        <w:t xml:space="preserve"> กันยายน</w:t>
      </w:r>
      <w:r w:rsidR="00050528" w:rsidRPr="008860F2">
        <w:rPr>
          <w:rFonts w:ascii="Angsana New" w:hAnsi="Angsana New" w:cs="Angsana New"/>
          <w:sz w:val="28"/>
          <w:szCs w:val="28"/>
          <w:lang w:val="en-US"/>
        </w:rPr>
        <w:t xml:space="preserve"> 256</w:t>
      </w:r>
      <w:r w:rsidR="008C1AE4" w:rsidRPr="008860F2">
        <w:rPr>
          <w:rFonts w:ascii="Angsana New" w:hAnsi="Angsana New" w:cs="Angsana New"/>
          <w:sz w:val="28"/>
          <w:szCs w:val="28"/>
          <w:lang w:val="en-US"/>
        </w:rPr>
        <w:t>3</w:t>
      </w:r>
      <w:r w:rsidR="00050528" w:rsidRPr="008860F2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050528" w:rsidRPr="008860F2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และ </w:t>
      </w:r>
      <w:r w:rsidR="00050528" w:rsidRPr="008860F2">
        <w:rPr>
          <w:rFonts w:ascii="Angsana New" w:hAnsi="Angsana New" w:cs="Angsana New"/>
          <w:sz w:val="28"/>
          <w:szCs w:val="28"/>
          <w:lang w:val="en-US" w:bidi="th-TH"/>
        </w:rPr>
        <w:t>256</w:t>
      </w:r>
      <w:r w:rsidR="008C1AE4" w:rsidRPr="008860F2">
        <w:rPr>
          <w:rFonts w:ascii="Angsana New" w:hAnsi="Angsana New" w:cs="Angsana New"/>
          <w:sz w:val="28"/>
          <w:szCs w:val="28"/>
          <w:lang w:val="en-US" w:bidi="th-TH"/>
        </w:rPr>
        <w:t>2</w:t>
      </w:r>
      <w:r w:rsidRPr="008860F2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8860F2">
        <w:rPr>
          <w:rFonts w:ascii="Angsana New" w:hAnsi="Angsana New" w:cs="Angsana New"/>
          <w:sz w:val="28"/>
          <w:szCs w:val="28"/>
          <w:cs/>
          <w:lang w:val="en-US" w:bidi="th-TH"/>
        </w:rPr>
        <w:t>และเงินปันผลรับจากเงินลงทุน</w:t>
      </w:r>
      <w:r w:rsidR="00D6154C" w:rsidRPr="008860F2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สำหรับปีสิ้นสุดวันที่ </w:t>
      </w:r>
      <w:r w:rsidR="00050528" w:rsidRPr="008860F2">
        <w:rPr>
          <w:rFonts w:ascii="Angsana New" w:hAnsi="Angsana New" w:cs="Angsana New"/>
          <w:sz w:val="28"/>
          <w:szCs w:val="28"/>
          <w:lang w:val="en-US" w:bidi="th-TH"/>
        </w:rPr>
        <w:t>30</w:t>
      </w:r>
      <w:r w:rsidR="00D6154C" w:rsidRPr="008860F2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D6154C" w:rsidRPr="008860F2">
        <w:rPr>
          <w:rFonts w:ascii="Angsana New" w:hAnsi="Angsana New" w:cs="Angsana New"/>
          <w:sz w:val="28"/>
          <w:szCs w:val="28"/>
          <w:cs/>
          <w:lang w:val="en-US" w:bidi="th-TH"/>
        </w:rPr>
        <w:t>กันยายน</w:t>
      </w:r>
      <w:r w:rsidR="00050528" w:rsidRPr="008860F2">
        <w:rPr>
          <w:rFonts w:ascii="Angsana New" w:hAnsi="Angsana New" w:cs="Angsana New"/>
          <w:sz w:val="28"/>
          <w:szCs w:val="28"/>
          <w:lang w:val="en-US" w:bidi="th-TH"/>
        </w:rPr>
        <w:t xml:space="preserve"> 256</w:t>
      </w:r>
      <w:r w:rsidR="008C1AE4" w:rsidRPr="008860F2">
        <w:rPr>
          <w:rFonts w:ascii="Angsana New" w:hAnsi="Angsana New" w:cs="Angsana New"/>
          <w:sz w:val="28"/>
          <w:szCs w:val="28"/>
          <w:lang w:val="en-US" w:bidi="th-TH"/>
        </w:rPr>
        <w:t>3</w:t>
      </w:r>
      <w:r w:rsidR="00050528" w:rsidRPr="008860F2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050528" w:rsidRPr="008860F2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และ </w:t>
      </w:r>
      <w:r w:rsidR="00050528" w:rsidRPr="008860F2">
        <w:rPr>
          <w:rFonts w:ascii="Angsana New" w:hAnsi="Angsana New" w:cs="Angsana New"/>
          <w:sz w:val="28"/>
          <w:szCs w:val="28"/>
          <w:lang w:val="en-US" w:bidi="th-TH"/>
        </w:rPr>
        <w:t>256</w:t>
      </w:r>
      <w:r w:rsidR="008C1AE4" w:rsidRPr="008860F2">
        <w:rPr>
          <w:rFonts w:ascii="Angsana New" w:hAnsi="Angsana New" w:cs="Angsana New"/>
          <w:sz w:val="28"/>
          <w:szCs w:val="28"/>
          <w:lang w:val="en-US" w:bidi="th-TH"/>
        </w:rPr>
        <w:t>2</w:t>
      </w:r>
      <w:r w:rsidR="00D6154C" w:rsidRPr="008860F2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8860F2">
        <w:rPr>
          <w:rFonts w:ascii="Angsana New" w:hAnsi="Angsana New" w:cs="Angsana New"/>
          <w:sz w:val="28"/>
          <w:szCs w:val="28"/>
          <w:cs/>
          <w:lang w:val="en-US" w:bidi="th-TH"/>
        </w:rPr>
        <w:t>มีดังนี้</w:t>
      </w:r>
    </w:p>
    <w:p w14:paraId="27F60041" w14:textId="77777777" w:rsidR="00616961" w:rsidRPr="008860F2" w:rsidRDefault="00616961" w:rsidP="003C3C60">
      <w:pPr>
        <w:pStyle w:val="block"/>
        <w:tabs>
          <w:tab w:val="left" w:pos="0"/>
        </w:tabs>
        <w:spacing w:after="0" w:line="240" w:lineRule="atLeast"/>
        <w:ind w:left="0" w:right="-45"/>
        <w:rPr>
          <w:rFonts w:ascii="Angsana New" w:hAnsi="Angsana New" w:cs="Angsana New"/>
          <w:sz w:val="28"/>
          <w:szCs w:val="28"/>
          <w:lang w:val="en-US" w:bidi="th-TH"/>
        </w:rPr>
      </w:pPr>
    </w:p>
    <w:tbl>
      <w:tblPr>
        <w:tblW w:w="14618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0"/>
        <w:gridCol w:w="2672"/>
        <w:gridCol w:w="835"/>
        <w:gridCol w:w="182"/>
        <w:gridCol w:w="760"/>
        <w:gridCol w:w="783"/>
        <w:gridCol w:w="183"/>
        <w:gridCol w:w="826"/>
        <w:gridCol w:w="252"/>
        <w:gridCol w:w="740"/>
        <w:gridCol w:w="198"/>
        <w:gridCol w:w="756"/>
        <w:gridCol w:w="180"/>
        <w:gridCol w:w="785"/>
        <w:gridCol w:w="182"/>
        <w:gridCol w:w="698"/>
        <w:gridCol w:w="178"/>
        <w:gridCol w:w="679"/>
        <w:gridCol w:w="178"/>
        <w:gridCol w:w="746"/>
        <w:gridCol w:w="10"/>
        <w:gridCol w:w="15"/>
      </w:tblGrid>
      <w:tr w:rsidR="006714DF" w:rsidRPr="008860F2" w:rsidDel="00685444" w14:paraId="54689531" w14:textId="77777777" w:rsidTr="003C3C60">
        <w:trPr>
          <w:gridAfter w:val="2"/>
          <w:wAfter w:w="25" w:type="dxa"/>
          <w:cantSplit/>
          <w:tblHeader/>
        </w:trPr>
        <w:tc>
          <w:tcPr>
            <w:tcW w:w="2780" w:type="dxa"/>
          </w:tcPr>
          <w:p w14:paraId="4AB5221C" w14:textId="77777777" w:rsidR="006714DF" w:rsidRPr="008860F2" w:rsidDel="00685444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72" w:type="dxa"/>
          </w:tcPr>
          <w:p w14:paraId="21EA772C" w14:textId="77777777" w:rsidR="006714DF" w:rsidRPr="008860F2" w:rsidDel="00685444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141" w:type="dxa"/>
            <w:gridSpan w:val="18"/>
          </w:tcPr>
          <w:p w14:paraId="3AEA9526" w14:textId="77777777" w:rsidR="006714DF" w:rsidRPr="008860F2" w:rsidDel="00685444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860F2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714DF" w:rsidRPr="008860F2" w:rsidDel="00685444" w14:paraId="06A9F211" w14:textId="77777777" w:rsidTr="003C3C60">
        <w:trPr>
          <w:gridAfter w:val="1"/>
          <w:wAfter w:w="15" w:type="dxa"/>
          <w:cantSplit/>
          <w:trHeight w:val="389"/>
          <w:tblHeader/>
        </w:trPr>
        <w:tc>
          <w:tcPr>
            <w:tcW w:w="2780" w:type="dxa"/>
          </w:tcPr>
          <w:p w14:paraId="4B305018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77D73A6" w14:textId="77777777" w:rsidR="006714DF" w:rsidRPr="008860F2" w:rsidDel="00685444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72" w:type="dxa"/>
          </w:tcPr>
          <w:p w14:paraId="42CA735B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BB851E8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777" w:type="dxa"/>
            <w:gridSpan w:val="3"/>
          </w:tcPr>
          <w:p w14:paraId="192B280C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  <w:p w14:paraId="27AC0417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792" w:type="dxa"/>
            <w:gridSpan w:val="3"/>
          </w:tcPr>
          <w:p w14:paraId="0D25B4E2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A99035C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52" w:type="dxa"/>
          </w:tcPr>
          <w:p w14:paraId="5B22E8A4" w14:textId="77777777" w:rsidR="006714DF" w:rsidRPr="008860F2" w:rsidDel="00685444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94" w:type="dxa"/>
            <w:gridSpan w:val="3"/>
          </w:tcPr>
          <w:p w14:paraId="6543BE1B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2E10C8A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3EAAF834" w14:textId="77777777" w:rsidR="006714DF" w:rsidRPr="008860F2" w:rsidDel="00685444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665" w:type="dxa"/>
            <w:gridSpan w:val="3"/>
          </w:tcPr>
          <w:p w14:paraId="4000B649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65DEEB9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</w:tcPr>
          <w:p w14:paraId="0C9C381B" w14:textId="77777777" w:rsidR="006714DF" w:rsidRPr="008860F2" w:rsidRDefault="006714DF" w:rsidP="008E209D">
            <w:pPr>
              <w:spacing w:line="300" w:lineRule="exact"/>
              <w:ind w:left="-79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3" w:type="dxa"/>
            <w:gridSpan w:val="4"/>
          </w:tcPr>
          <w:p w14:paraId="25A84FAD" w14:textId="77777777" w:rsidR="006714DF" w:rsidRPr="008860F2" w:rsidRDefault="006714DF" w:rsidP="008E209D">
            <w:pPr>
              <w:pStyle w:val="block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860F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เงินปันผลรับ</w:t>
            </w:r>
          </w:p>
          <w:p w14:paraId="6FB82680" w14:textId="45056C59" w:rsidR="00D4390D" w:rsidRPr="008860F2" w:rsidDel="00685444" w:rsidRDefault="00D4390D" w:rsidP="008E209D">
            <w:pPr>
              <w:pStyle w:val="block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860F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3C3C60" w:rsidRPr="008860F2" w14:paraId="1001AE46" w14:textId="77777777" w:rsidTr="003C3C60">
        <w:trPr>
          <w:gridAfter w:val="1"/>
          <w:wAfter w:w="15" w:type="dxa"/>
          <w:cantSplit/>
          <w:tblHeader/>
        </w:trPr>
        <w:tc>
          <w:tcPr>
            <w:tcW w:w="2780" w:type="dxa"/>
          </w:tcPr>
          <w:p w14:paraId="40B82980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2" w:type="dxa"/>
          </w:tcPr>
          <w:p w14:paraId="741CFD98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35" w:type="dxa"/>
          </w:tcPr>
          <w:p w14:paraId="1739B837" w14:textId="77777777" w:rsidR="006714DF" w:rsidRPr="008860F2" w:rsidRDefault="006714DF" w:rsidP="008E209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60F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82" w:type="dxa"/>
          </w:tcPr>
          <w:p w14:paraId="1C5CE389" w14:textId="77777777" w:rsidR="006714DF" w:rsidRPr="008860F2" w:rsidRDefault="006714DF" w:rsidP="008E209D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3291B22C" w14:textId="77777777" w:rsidR="006714DF" w:rsidRPr="008860F2" w:rsidRDefault="006714DF" w:rsidP="008E209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60F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83" w:type="dxa"/>
          </w:tcPr>
          <w:p w14:paraId="1A6D0CB1" w14:textId="77777777" w:rsidR="006714DF" w:rsidRPr="008860F2" w:rsidRDefault="006714DF" w:rsidP="008E209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60F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83" w:type="dxa"/>
          </w:tcPr>
          <w:p w14:paraId="648C9972" w14:textId="77777777" w:rsidR="006714DF" w:rsidRPr="008860F2" w:rsidRDefault="006714DF" w:rsidP="008E209D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</w:tcPr>
          <w:p w14:paraId="00E79EA2" w14:textId="77777777" w:rsidR="006714DF" w:rsidRPr="008860F2" w:rsidRDefault="006714DF" w:rsidP="008E209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60F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52" w:type="dxa"/>
          </w:tcPr>
          <w:p w14:paraId="50BD55C3" w14:textId="77777777" w:rsidR="006714DF" w:rsidRPr="008860F2" w:rsidRDefault="006714DF" w:rsidP="008E209D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0" w:type="dxa"/>
          </w:tcPr>
          <w:p w14:paraId="0A8FFA6D" w14:textId="77777777" w:rsidR="006714DF" w:rsidRPr="008860F2" w:rsidRDefault="006714DF" w:rsidP="008E209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60F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98" w:type="dxa"/>
          </w:tcPr>
          <w:p w14:paraId="5086EBB5" w14:textId="77777777" w:rsidR="006714DF" w:rsidRPr="008860F2" w:rsidRDefault="006714DF" w:rsidP="008E209D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6" w:type="dxa"/>
          </w:tcPr>
          <w:p w14:paraId="630D5CDD" w14:textId="77777777" w:rsidR="006714DF" w:rsidRPr="008860F2" w:rsidRDefault="006714DF" w:rsidP="008E209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60F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</w:tcPr>
          <w:p w14:paraId="12B06986" w14:textId="77777777" w:rsidR="006714DF" w:rsidRPr="008860F2" w:rsidRDefault="006714DF" w:rsidP="008E209D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5" w:type="dxa"/>
          </w:tcPr>
          <w:p w14:paraId="14CCE7FD" w14:textId="77777777" w:rsidR="006714DF" w:rsidRPr="008860F2" w:rsidRDefault="006714DF" w:rsidP="008E209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60F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82" w:type="dxa"/>
          </w:tcPr>
          <w:p w14:paraId="13EC9221" w14:textId="77777777" w:rsidR="006714DF" w:rsidRPr="008860F2" w:rsidRDefault="006714DF" w:rsidP="008E209D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8" w:type="dxa"/>
          </w:tcPr>
          <w:p w14:paraId="75AEBED2" w14:textId="77777777" w:rsidR="006714DF" w:rsidRPr="008860F2" w:rsidRDefault="006714DF" w:rsidP="008E209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60F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14:paraId="4BDB7F64" w14:textId="77777777" w:rsidR="006714DF" w:rsidRPr="008860F2" w:rsidRDefault="006714DF" w:rsidP="008E209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9" w:type="dxa"/>
          </w:tcPr>
          <w:p w14:paraId="3EB2F7F8" w14:textId="77777777" w:rsidR="006714DF" w:rsidRPr="008860F2" w:rsidRDefault="006714DF" w:rsidP="008E209D">
            <w:pPr>
              <w:pStyle w:val="BodyText"/>
              <w:spacing w:after="0" w:line="300" w:lineRule="exact"/>
              <w:ind w:left="-124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60F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72DFBA5C" w14:textId="77777777" w:rsidR="006714DF" w:rsidRPr="008860F2" w:rsidRDefault="006714DF" w:rsidP="008E209D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6" w:type="dxa"/>
            <w:gridSpan w:val="2"/>
          </w:tcPr>
          <w:p w14:paraId="0BFD5063" w14:textId="77777777" w:rsidR="006714DF" w:rsidRPr="008860F2" w:rsidRDefault="006714DF" w:rsidP="008E209D">
            <w:pPr>
              <w:pStyle w:val="BodyText"/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860F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6714DF" w:rsidRPr="008860F2" w14:paraId="7660A69B" w14:textId="77777777" w:rsidTr="003C3C60">
        <w:trPr>
          <w:gridAfter w:val="2"/>
          <w:wAfter w:w="25" w:type="dxa"/>
          <w:cantSplit/>
          <w:tblHeader/>
        </w:trPr>
        <w:tc>
          <w:tcPr>
            <w:tcW w:w="2780" w:type="dxa"/>
          </w:tcPr>
          <w:p w14:paraId="2B8771C6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2" w:type="dxa"/>
          </w:tcPr>
          <w:p w14:paraId="06247134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77" w:type="dxa"/>
            <w:gridSpan w:val="3"/>
          </w:tcPr>
          <w:p w14:paraId="3F179B2D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7364" w:type="dxa"/>
            <w:gridSpan w:val="15"/>
          </w:tcPr>
          <w:p w14:paraId="07A8EB89" w14:textId="77777777" w:rsidR="006714DF" w:rsidRPr="008860F2" w:rsidRDefault="006714DF" w:rsidP="008E209D">
            <w:pPr>
              <w:spacing w:line="30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860F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3C3C60" w:rsidRPr="008860F2" w14:paraId="50A16307" w14:textId="77777777" w:rsidTr="003C3C60">
        <w:trPr>
          <w:cantSplit/>
        </w:trPr>
        <w:tc>
          <w:tcPr>
            <w:tcW w:w="2780" w:type="dxa"/>
          </w:tcPr>
          <w:p w14:paraId="74E47F38" w14:textId="77777777" w:rsidR="006714DF" w:rsidRPr="008860F2" w:rsidRDefault="006714DF" w:rsidP="008E209D">
            <w:pPr>
              <w:spacing w:line="240" w:lineRule="auto"/>
              <w:ind w:left="-92" w:firstLine="129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บริษัทร่วมทางอ้อม</w:t>
            </w:r>
          </w:p>
        </w:tc>
        <w:tc>
          <w:tcPr>
            <w:tcW w:w="2672" w:type="dxa"/>
          </w:tcPr>
          <w:p w14:paraId="7CF16B5F" w14:textId="77777777" w:rsidR="006714DF" w:rsidRPr="008860F2" w:rsidRDefault="006714DF" w:rsidP="008E209D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35" w:type="dxa"/>
            <w:vAlign w:val="bottom"/>
          </w:tcPr>
          <w:p w14:paraId="54B1083B" w14:textId="77777777" w:rsidR="006714DF" w:rsidRPr="008860F2" w:rsidRDefault="006714DF" w:rsidP="008E209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2" w:type="dxa"/>
          </w:tcPr>
          <w:p w14:paraId="2695AEDB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5761BEDB" w14:textId="77777777" w:rsidR="006714DF" w:rsidRPr="008860F2" w:rsidRDefault="006714DF" w:rsidP="008E209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83" w:type="dxa"/>
            <w:vAlign w:val="bottom"/>
          </w:tcPr>
          <w:p w14:paraId="5BE3B358" w14:textId="77777777" w:rsidR="006714DF" w:rsidRPr="008860F2" w:rsidRDefault="006714DF" w:rsidP="008E209D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3" w:type="dxa"/>
          </w:tcPr>
          <w:p w14:paraId="4964245D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26" w:type="dxa"/>
            <w:vAlign w:val="bottom"/>
          </w:tcPr>
          <w:p w14:paraId="21D3E51F" w14:textId="77777777" w:rsidR="006714DF" w:rsidRPr="008860F2" w:rsidRDefault="006714DF" w:rsidP="008E209D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590987DD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5DAE0C90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98" w:type="dxa"/>
          </w:tcPr>
          <w:p w14:paraId="7924E400" w14:textId="77777777" w:rsidR="006714DF" w:rsidRPr="008860F2" w:rsidRDefault="006714DF" w:rsidP="008E209D">
            <w:pPr>
              <w:tabs>
                <w:tab w:val="decimal" w:pos="697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vAlign w:val="bottom"/>
          </w:tcPr>
          <w:p w14:paraId="174BBF3A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4FF3C4D9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85" w:type="dxa"/>
            <w:vAlign w:val="bottom"/>
          </w:tcPr>
          <w:p w14:paraId="55D39C30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2" w:type="dxa"/>
          </w:tcPr>
          <w:p w14:paraId="321BB1BC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98" w:type="dxa"/>
            <w:vAlign w:val="bottom"/>
          </w:tcPr>
          <w:p w14:paraId="6B7E3A08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78" w:type="dxa"/>
          </w:tcPr>
          <w:p w14:paraId="648542B5" w14:textId="77777777" w:rsidR="006714DF" w:rsidRPr="008860F2" w:rsidRDefault="006714DF" w:rsidP="008E209D">
            <w:pPr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79" w:type="dxa"/>
            <w:vAlign w:val="bottom"/>
          </w:tcPr>
          <w:p w14:paraId="675D190E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78" w:type="dxa"/>
          </w:tcPr>
          <w:p w14:paraId="79971F39" w14:textId="77777777" w:rsidR="006714DF" w:rsidRPr="008860F2" w:rsidRDefault="006714DF" w:rsidP="008E209D">
            <w:pPr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71" w:type="dxa"/>
            <w:gridSpan w:val="3"/>
          </w:tcPr>
          <w:p w14:paraId="3595D88D" w14:textId="77777777" w:rsidR="006714DF" w:rsidRPr="008860F2" w:rsidRDefault="006714DF" w:rsidP="008E209D">
            <w:pPr>
              <w:tabs>
                <w:tab w:val="decimal" w:pos="426"/>
              </w:tabs>
              <w:spacing w:line="240" w:lineRule="auto"/>
              <w:ind w:left="-86" w:right="-72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3C3C60" w:rsidRPr="008860F2" w14:paraId="166C9D3D" w14:textId="77777777" w:rsidTr="003C3C60">
        <w:trPr>
          <w:cantSplit/>
        </w:trPr>
        <w:tc>
          <w:tcPr>
            <w:tcW w:w="2780" w:type="dxa"/>
          </w:tcPr>
          <w:p w14:paraId="5A60DA29" w14:textId="77777777" w:rsidR="006714DF" w:rsidRPr="008860F2" w:rsidRDefault="006714DF" w:rsidP="008E209D">
            <w:pPr>
              <w:spacing w:line="240" w:lineRule="auto"/>
              <w:ind w:left="118" w:hanging="81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8860F2">
              <w:rPr>
                <w:rFonts w:ascii="Angsana New" w:hAnsi="Angsana New"/>
                <w:sz w:val="23"/>
                <w:szCs w:val="23"/>
                <w:u w:val="single"/>
                <w:cs/>
              </w:rPr>
              <w:t xml:space="preserve">ถือหุ้นผ่านทาง </w:t>
            </w:r>
            <w:r w:rsidRPr="008860F2">
              <w:rPr>
                <w:rFonts w:ascii="Angsana New" w:hAnsi="Angsana New"/>
                <w:sz w:val="23"/>
                <w:szCs w:val="23"/>
                <w:u w:val="single"/>
              </w:rPr>
              <w:t>“EV”</w:t>
            </w:r>
          </w:p>
        </w:tc>
        <w:tc>
          <w:tcPr>
            <w:tcW w:w="2672" w:type="dxa"/>
          </w:tcPr>
          <w:p w14:paraId="509E2FD5" w14:textId="77777777" w:rsidR="006714DF" w:rsidRPr="008860F2" w:rsidRDefault="006714DF" w:rsidP="008E209D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35" w:type="dxa"/>
            <w:vAlign w:val="bottom"/>
          </w:tcPr>
          <w:p w14:paraId="5F9DEF85" w14:textId="77777777" w:rsidR="006714DF" w:rsidRPr="008860F2" w:rsidRDefault="006714DF" w:rsidP="008E209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2" w:type="dxa"/>
          </w:tcPr>
          <w:p w14:paraId="48FAA5CC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52B74CD7" w14:textId="77777777" w:rsidR="006714DF" w:rsidRPr="008860F2" w:rsidRDefault="006714DF" w:rsidP="008E209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83" w:type="dxa"/>
            <w:vAlign w:val="bottom"/>
          </w:tcPr>
          <w:p w14:paraId="5D0BA3C1" w14:textId="77777777" w:rsidR="006714DF" w:rsidRPr="008860F2" w:rsidRDefault="006714DF" w:rsidP="008E209D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3" w:type="dxa"/>
          </w:tcPr>
          <w:p w14:paraId="2296002D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26" w:type="dxa"/>
            <w:vAlign w:val="bottom"/>
          </w:tcPr>
          <w:p w14:paraId="6F9188C0" w14:textId="77777777" w:rsidR="006714DF" w:rsidRPr="008860F2" w:rsidRDefault="006714DF" w:rsidP="008E209D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3D3815C0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2BA74516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198" w:type="dxa"/>
          </w:tcPr>
          <w:p w14:paraId="4B122AC4" w14:textId="77777777" w:rsidR="006714DF" w:rsidRPr="008860F2" w:rsidRDefault="006714DF" w:rsidP="008E209D">
            <w:pPr>
              <w:tabs>
                <w:tab w:val="decimal" w:pos="697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vAlign w:val="bottom"/>
          </w:tcPr>
          <w:p w14:paraId="12FF8FE0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713F42B6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85" w:type="dxa"/>
            <w:vAlign w:val="bottom"/>
          </w:tcPr>
          <w:p w14:paraId="22EF451E" w14:textId="77777777" w:rsidR="006714DF" w:rsidRPr="008860F2" w:rsidRDefault="006714DF" w:rsidP="00D939AD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82" w:type="dxa"/>
          </w:tcPr>
          <w:p w14:paraId="503B5342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98" w:type="dxa"/>
            <w:vAlign w:val="bottom"/>
          </w:tcPr>
          <w:p w14:paraId="0EF5F022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78" w:type="dxa"/>
          </w:tcPr>
          <w:p w14:paraId="0C0A0413" w14:textId="77777777" w:rsidR="006714DF" w:rsidRPr="008860F2" w:rsidRDefault="006714DF" w:rsidP="008E209D">
            <w:pPr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679" w:type="dxa"/>
            <w:vAlign w:val="bottom"/>
          </w:tcPr>
          <w:p w14:paraId="774AF775" w14:textId="77777777" w:rsidR="006714DF" w:rsidRPr="008860F2" w:rsidRDefault="006714DF" w:rsidP="002A351B">
            <w:pPr>
              <w:pStyle w:val="acctfourfigures"/>
              <w:tabs>
                <w:tab w:val="clear" w:pos="765"/>
                <w:tab w:val="decimal" w:pos="253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78" w:type="dxa"/>
          </w:tcPr>
          <w:p w14:paraId="12044A4E" w14:textId="77777777" w:rsidR="006714DF" w:rsidRPr="008860F2" w:rsidRDefault="006714DF" w:rsidP="008E209D">
            <w:pPr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71" w:type="dxa"/>
            <w:gridSpan w:val="3"/>
          </w:tcPr>
          <w:p w14:paraId="49A33D1F" w14:textId="77777777" w:rsidR="006714DF" w:rsidRPr="008860F2" w:rsidRDefault="006714DF" w:rsidP="008E209D">
            <w:pPr>
              <w:tabs>
                <w:tab w:val="decimal" w:pos="426"/>
              </w:tabs>
              <w:spacing w:line="240" w:lineRule="auto"/>
              <w:ind w:left="-86" w:right="-72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3C3C60" w:rsidRPr="008860F2" w14:paraId="5C96000D" w14:textId="77777777" w:rsidTr="003C3C60">
        <w:trPr>
          <w:cantSplit/>
        </w:trPr>
        <w:tc>
          <w:tcPr>
            <w:tcW w:w="2780" w:type="dxa"/>
          </w:tcPr>
          <w:p w14:paraId="5FD8F1DE" w14:textId="77777777" w:rsidR="006714DF" w:rsidRPr="008860F2" w:rsidRDefault="006714DF" w:rsidP="008E209D">
            <w:pPr>
              <w:spacing w:line="240" w:lineRule="auto"/>
              <w:ind w:left="118" w:right="-79" w:hanging="81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บริษัท สหสินวัฒนาโคเจนเนอเรชั่น จำกัด</w:t>
            </w:r>
          </w:p>
        </w:tc>
        <w:tc>
          <w:tcPr>
            <w:tcW w:w="2672" w:type="dxa"/>
          </w:tcPr>
          <w:p w14:paraId="20C3C125" w14:textId="77777777" w:rsidR="006714DF" w:rsidRPr="008860F2" w:rsidRDefault="006714DF" w:rsidP="008E209D">
            <w:pPr>
              <w:spacing w:line="240" w:lineRule="auto"/>
              <w:ind w:left="101" w:hanging="101"/>
              <w:rPr>
                <w:rFonts w:ascii="Angsana New" w:hAnsi="Angsana New"/>
                <w:sz w:val="23"/>
                <w:szCs w:val="23"/>
                <w:cs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หยุดประกอบการ</w:t>
            </w:r>
          </w:p>
        </w:tc>
        <w:tc>
          <w:tcPr>
            <w:tcW w:w="835" w:type="dxa"/>
            <w:vAlign w:val="bottom"/>
          </w:tcPr>
          <w:p w14:paraId="10D566B6" w14:textId="77777777" w:rsidR="006714DF" w:rsidRPr="008860F2" w:rsidRDefault="006714DF" w:rsidP="008E209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 xml:space="preserve"> 20.00</w:t>
            </w:r>
          </w:p>
        </w:tc>
        <w:tc>
          <w:tcPr>
            <w:tcW w:w="182" w:type="dxa"/>
          </w:tcPr>
          <w:p w14:paraId="65D2056B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4526C7A4" w14:textId="77777777" w:rsidR="006714DF" w:rsidRPr="008860F2" w:rsidRDefault="006714DF" w:rsidP="008E209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20.00</w:t>
            </w:r>
          </w:p>
        </w:tc>
        <w:tc>
          <w:tcPr>
            <w:tcW w:w="783" w:type="dxa"/>
            <w:vAlign w:val="bottom"/>
          </w:tcPr>
          <w:p w14:paraId="7BC5BC63" w14:textId="77777777" w:rsidR="006714DF" w:rsidRPr="008860F2" w:rsidRDefault="006714DF" w:rsidP="008E209D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92.00</w:t>
            </w:r>
          </w:p>
        </w:tc>
        <w:tc>
          <w:tcPr>
            <w:tcW w:w="183" w:type="dxa"/>
          </w:tcPr>
          <w:p w14:paraId="6BD90BB0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6" w:type="dxa"/>
            <w:vAlign w:val="bottom"/>
          </w:tcPr>
          <w:p w14:paraId="00A2442B" w14:textId="77777777" w:rsidR="006714DF" w:rsidRPr="008860F2" w:rsidRDefault="006714DF" w:rsidP="008E209D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92</w:t>
            </w:r>
            <w:r w:rsidRPr="008860F2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8860F2">
              <w:rPr>
                <w:rFonts w:ascii="Angsana New" w:hAnsi="Angsana New"/>
                <w:sz w:val="23"/>
                <w:szCs w:val="23"/>
              </w:rPr>
              <w:t>00</w:t>
            </w:r>
          </w:p>
        </w:tc>
        <w:tc>
          <w:tcPr>
            <w:tcW w:w="252" w:type="dxa"/>
          </w:tcPr>
          <w:p w14:paraId="6C1DE861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5268CB5F" w14:textId="77777777" w:rsidR="006714DF" w:rsidRPr="008860F2" w:rsidRDefault="006714DF" w:rsidP="008E209D">
            <w:pPr>
              <w:tabs>
                <w:tab w:val="decimal" w:pos="362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98" w:type="dxa"/>
          </w:tcPr>
          <w:p w14:paraId="194EE3BD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  <w:vAlign w:val="bottom"/>
          </w:tcPr>
          <w:p w14:paraId="0283968A" w14:textId="77777777" w:rsidR="006714DF" w:rsidRPr="008860F2" w:rsidRDefault="006714DF" w:rsidP="008E209D">
            <w:pPr>
              <w:tabs>
                <w:tab w:val="decimal" w:pos="338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80" w:type="dxa"/>
          </w:tcPr>
          <w:p w14:paraId="0D32ED8C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85" w:type="dxa"/>
            <w:vAlign w:val="bottom"/>
          </w:tcPr>
          <w:p w14:paraId="75CFDD4A" w14:textId="77777777" w:rsidR="006714DF" w:rsidRPr="008860F2" w:rsidRDefault="006714DF" w:rsidP="008E209D">
            <w:pPr>
              <w:tabs>
                <w:tab w:val="decimal" w:pos="327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  <w:cs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2" w:type="dxa"/>
          </w:tcPr>
          <w:p w14:paraId="42695104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98" w:type="dxa"/>
            <w:vAlign w:val="bottom"/>
          </w:tcPr>
          <w:p w14:paraId="5D55DBCC" w14:textId="77777777" w:rsidR="006714DF" w:rsidRPr="008860F2" w:rsidRDefault="006714DF" w:rsidP="008E209D">
            <w:pPr>
              <w:tabs>
                <w:tab w:val="decimal" w:pos="331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  <w:cs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78" w:type="dxa"/>
          </w:tcPr>
          <w:p w14:paraId="41DDF6AD" w14:textId="77777777" w:rsidR="006714DF" w:rsidRPr="008860F2" w:rsidRDefault="006714DF" w:rsidP="008E209D">
            <w:pPr>
              <w:spacing w:line="240" w:lineRule="auto"/>
              <w:ind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9" w:type="dxa"/>
            <w:vAlign w:val="bottom"/>
          </w:tcPr>
          <w:p w14:paraId="7B4D3551" w14:textId="77777777" w:rsidR="006714DF" w:rsidRPr="008860F2" w:rsidRDefault="006714DF" w:rsidP="002A351B">
            <w:pPr>
              <w:tabs>
                <w:tab w:val="decimal" w:pos="308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78" w:type="dxa"/>
          </w:tcPr>
          <w:p w14:paraId="5C0368E6" w14:textId="77777777" w:rsidR="006714DF" w:rsidRPr="008860F2" w:rsidRDefault="006714DF" w:rsidP="008E209D">
            <w:pPr>
              <w:spacing w:line="240" w:lineRule="auto"/>
              <w:ind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71" w:type="dxa"/>
            <w:gridSpan w:val="3"/>
            <w:vAlign w:val="bottom"/>
          </w:tcPr>
          <w:p w14:paraId="09DC1ECB" w14:textId="77777777" w:rsidR="006714DF" w:rsidRPr="008860F2" w:rsidRDefault="006714DF" w:rsidP="00D939AD">
            <w:pPr>
              <w:tabs>
                <w:tab w:val="decimal" w:pos="383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</w:tr>
      <w:tr w:rsidR="003C3C60" w:rsidRPr="008860F2" w14:paraId="52163C4C" w14:textId="77777777" w:rsidTr="003C3C60">
        <w:trPr>
          <w:cantSplit/>
        </w:trPr>
        <w:tc>
          <w:tcPr>
            <w:tcW w:w="2780" w:type="dxa"/>
          </w:tcPr>
          <w:p w14:paraId="018CD64E" w14:textId="77777777" w:rsidR="006714DF" w:rsidRPr="008860F2" w:rsidRDefault="006714DF" w:rsidP="008E209D">
            <w:pPr>
              <w:spacing w:line="240" w:lineRule="auto"/>
              <w:ind w:left="118" w:right="-113" w:hanging="63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บริษัท สหสินวัฒนาไบโอเอ็นเนอร์ยี่ จำกัด</w:t>
            </w:r>
          </w:p>
        </w:tc>
        <w:tc>
          <w:tcPr>
            <w:tcW w:w="2672" w:type="dxa"/>
          </w:tcPr>
          <w:p w14:paraId="1306312D" w14:textId="77777777" w:rsidR="006714DF" w:rsidRPr="008860F2" w:rsidRDefault="006714DF" w:rsidP="008E209D">
            <w:pPr>
              <w:spacing w:line="240" w:lineRule="auto"/>
              <w:ind w:left="101" w:hanging="101"/>
              <w:rPr>
                <w:rFonts w:ascii="Angsana New" w:hAnsi="Angsana New"/>
                <w:sz w:val="23"/>
                <w:szCs w:val="23"/>
                <w:cs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หยุดประกอบการ</w:t>
            </w:r>
          </w:p>
        </w:tc>
        <w:tc>
          <w:tcPr>
            <w:tcW w:w="835" w:type="dxa"/>
            <w:vAlign w:val="bottom"/>
          </w:tcPr>
          <w:p w14:paraId="6F993FB9" w14:textId="77777777" w:rsidR="006714DF" w:rsidRPr="008860F2" w:rsidRDefault="006714DF" w:rsidP="008E209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20.00</w:t>
            </w:r>
          </w:p>
        </w:tc>
        <w:tc>
          <w:tcPr>
            <w:tcW w:w="182" w:type="dxa"/>
          </w:tcPr>
          <w:p w14:paraId="652E8046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43FBDA6A" w14:textId="77777777" w:rsidR="006714DF" w:rsidRPr="008860F2" w:rsidRDefault="006714DF" w:rsidP="008E209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20.00</w:t>
            </w:r>
          </w:p>
        </w:tc>
        <w:tc>
          <w:tcPr>
            <w:tcW w:w="783" w:type="dxa"/>
            <w:vAlign w:val="bottom"/>
          </w:tcPr>
          <w:p w14:paraId="2FF6FE4F" w14:textId="77777777" w:rsidR="006714DF" w:rsidRPr="008860F2" w:rsidRDefault="006714DF" w:rsidP="008E209D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10.00</w:t>
            </w:r>
          </w:p>
        </w:tc>
        <w:tc>
          <w:tcPr>
            <w:tcW w:w="183" w:type="dxa"/>
          </w:tcPr>
          <w:p w14:paraId="3186E275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6" w:type="dxa"/>
            <w:vAlign w:val="bottom"/>
          </w:tcPr>
          <w:p w14:paraId="1EAA8077" w14:textId="77777777" w:rsidR="006714DF" w:rsidRPr="008860F2" w:rsidRDefault="006714DF" w:rsidP="008E209D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10</w:t>
            </w:r>
            <w:r w:rsidRPr="008860F2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8860F2">
              <w:rPr>
                <w:rFonts w:ascii="Angsana New" w:hAnsi="Angsana New"/>
                <w:sz w:val="23"/>
                <w:szCs w:val="23"/>
              </w:rPr>
              <w:t>00</w:t>
            </w:r>
          </w:p>
        </w:tc>
        <w:tc>
          <w:tcPr>
            <w:tcW w:w="252" w:type="dxa"/>
          </w:tcPr>
          <w:p w14:paraId="0E0F2688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7645E5F3" w14:textId="77777777" w:rsidR="006714DF" w:rsidRPr="008860F2" w:rsidRDefault="006714DF" w:rsidP="008E209D">
            <w:pPr>
              <w:tabs>
                <w:tab w:val="decimal" w:pos="362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98" w:type="dxa"/>
          </w:tcPr>
          <w:p w14:paraId="7293A478" w14:textId="77777777" w:rsidR="006714DF" w:rsidRPr="008860F2" w:rsidRDefault="006714DF" w:rsidP="008E209D">
            <w:pPr>
              <w:tabs>
                <w:tab w:val="decimal" w:pos="697"/>
              </w:tabs>
              <w:spacing w:line="240" w:lineRule="auto"/>
              <w:ind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  <w:vAlign w:val="bottom"/>
          </w:tcPr>
          <w:p w14:paraId="25197FEA" w14:textId="77777777" w:rsidR="006714DF" w:rsidRPr="008860F2" w:rsidRDefault="006714DF" w:rsidP="008E209D">
            <w:pPr>
              <w:tabs>
                <w:tab w:val="decimal" w:pos="338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80" w:type="dxa"/>
          </w:tcPr>
          <w:p w14:paraId="5E4CF246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85" w:type="dxa"/>
            <w:vAlign w:val="bottom"/>
          </w:tcPr>
          <w:p w14:paraId="48F73F18" w14:textId="77777777" w:rsidR="006714DF" w:rsidRPr="008860F2" w:rsidRDefault="006714DF" w:rsidP="008E209D">
            <w:pPr>
              <w:tabs>
                <w:tab w:val="decimal" w:pos="327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  <w:cs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2" w:type="dxa"/>
          </w:tcPr>
          <w:p w14:paraId="503C697D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98" w:type="dxa"/>
            <w:vAlign w:val="bottom"/>
          </w:tcPr>
          <w:p w14:paraId="38A7BE39" w14:textId="77777777" w:rsidR="006714DF" w:rsidRPr="008860F2" w:rsidRDefault="006714DF" w:rsidP="008E209D">
            <w:pPr>
              <w:tabs>
                <w:tab w:val="decimal" w:pos="345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  <w:cs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78" w:type="dxa"/>
          </w:tcPr>
          <w:p w14:paraId="16395412" w14:textId="77777777" w:rsidR="006714DF" w:rsidRPr="008860F2" w:rsidRDefault="006714DF" w:rsidP="008E209D">
            <w:pPr>
              <w:tabs>
                <w:tab w:val="decimal" w:pos="479"/>
              </w:tabs>
              <w:spacing w:line="240" w:lineRule="auto"/>
              <w:ind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9" w:type="dxa"/>
            <w:vAlign w:val="bottom"/>
          </w:tcPr>
          <w:p w14:paraId="305AF555" w14:textId="77777777" w:rsidR="006714DF" w:rsidRPr="008860F2" w:rsidRDefault="006714DF" w:rsidP="008E209D">
            <w:pPr>
              <w:tabs>
                <w:tab w:val="decimal" w:pos="308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78" w:type="dxa"/>
          </w:tcPr>
          <w:p w14:paraId="2C827999" w14:textId="77777777" w:rsidR="006714DF" w:rsidRPr="008860F2" w:rsidRDefault="006714DF" w:rsidP="008E209D">
            <w:pPr>
              <w:spacing w:line="240" w:lineRule="auto"/>
              <w:ind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71" w:type="dxa"/>
            <w:gridSpan w:val="3"/>
            <w:vAlign w:val="bottom"/>
          </w:tcPr>
          <w:p w14:paraId="247FB382" w14:textId="77777777" w:rsidR="006714DF" w:rsidRPr="008860F2" w:rsidRDefault="006714DF" w:rsidP="008E209D">
            <w:pPr>
              <w:tabs>
                <w:tab w:val="decimal" w:pos="367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</w:tr>
      <w:tr w:rsidR="003C3C60" w:rsidRPr="008860F2" w14:paraId="3FDA440B" w14:textId="77777777" w:rsidTr="003C3C60">
        <w:trPr>
          <w:cantSplit/>
          <w:trHeight w:val="380"/>
        </w:trPr>
        <w:tc>
          <w:tcPr>
            <w:tcW w:w="2780" w:type="dxa"/>
          </w:tcPr>
          <w:p w14:paraId="3A1400AF" w14:textId="77777777" w:rsidR="006714DF" w:rsidRPr="008860F2" w:rsidRDefault="006714DF" w:rsidP="008E209D">
            <w:pPr>
              <w:spacing w:line="240" w:lineRule="auto"/>
              <w:ind w:left="118" w:hanging="63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8860F2">
              <w:rPr>
                <w:rFonts w:ascii="Angsana New" w:hAnsi="Angsana New"/>
                <w:sz w:val="23"/>
                <w:szCs w:val="23"/>
                <w:u w:val="single"/>
                <w:cs/>
              </w:rPr>
              <w:t xml:space="preserve">ถือหุ้นผ่านทาง </w:t>
            </w:r>
            <w:r w:rsidRPr="008860F2">
              <w:rPr>
                <w:rFonts w:ascii="Angsana New" w:hAnsi="Angsana New"/>
                <w:sz w:val="23"/>
                <w:szCs w:val="23"/>
                <w:u w:val="single"/>
              </w:rPr>
              <w:t>“UVCP”</w:t>
            </w:r>
          </w:p>
        </w:tc>
        <w:tc>
          <w:tcPr>
            <w:tcW w:w="2672" w:type="dxa"/>
          </w:tcPr>
          <w:p w14:paraId="2C6B0195" w14:textId="77777777" w:rsidR="006714DF" w:rsidRPr="008860F2" w:rsidRDefault="006714DF" w:rsidP="008E209D">
            <w:pPr>
              <w:spacing w:line="240" w:lineRule="auto"/>
              <w:ind w:left="101" w:hanging="101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35" w:type="dxa"/>
            <w:vAlign w:val="bottom"/>
          </w:tcPr>
          <w:p w14:paraId="202879F6" w14:textId="77777777" w:rsidR="006714DF" w:rsidRPr="008860F2" w:rsidRDefault="006714DF" w:rsidP="008E209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2" w:type="dxa"/>
          </w:tcPr>
          <w:p w14:paraId="4BDB9B1F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42DADC6A" w14:textId="77777777" w:rsidR="006714DF" w:rsidRPr="003C3C60" w:rsidRDefault="006714DF" w:rsidP="008E209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  <w:lang w:val="en-GB"/>
              </w:rPr>
            </w:pPr>
          </w:p>
        </w:tc>
        <w:tc>
          <w:tcPr>
            <w:tcW w:w="783" w:type="dxa"/>
            <w:vAlign w:val="bottom"/>
          </w:tcPr>
          <w:p w14:paraId="6146946A" w14:textId="77777777" w:rsidR="006714DF" w:rsidRPr="008860F2" w:rsidRDefault="006714DF" w:rsidP="008E209D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3" w:type="dxa"/>
          </w:tcPr>
          <w:p w14:paraId="6BB89267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6" w:type="dxa"/>
            <w:vAlign w:val="bottom"/>
          </w:tcPr>
          <w:p w14:paraId="22D568D7" w14:textId="77777777" w:rsidR="006714DF" w:rsidRPr="008860F2" w:rsidRDefault="006714DF" w:rsidP="008E209D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52" w:type="dxa"/>
          </w:tcPr>
          <w:p w14:paraId="7023B77A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2542A614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2" w:right="-72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98" w:type="dxa"/>
          </w:tcPr>
          <w:p w14:paraId="08EA1055" w14:textId="77777777" w:rsidR="006714DF" w:rsidRPr="008860F2" w:rsidRDefault="006714DF" w:rsidP="008E209D">
            <w:pPr>
              <w:tabs>
                <w:tab w:val="decimal" w:pos="697"/>
              </w:tabs>
              <w:spacing w:line="240" w:lineRule="auto"/>
              <w:ind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  <w:vAlign w:val="bottom"/>
          </w:tcPr>
          <w:p w14:paraId="16812FCC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2" w:right="-72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80" w:type="dxa"/>
          </w:tcPr>
          <w:p w14:paraId="7513714F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85" w:type="dxa"/>
            <w:vAlign w:val="bottom"/>
          </w:tcPr>
          <w:p w14:paraId="05EED97E" w14:textId="77777777" w:rsidR="006714DF" w:rsidRPr="008860F2" w:rsidRDefault="006714DF" w:rsidP="008E209D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2" w:type="dxa"/>
          </w:tcPr>
          <w:p w14:paraId="371A5891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98" w:type="dxa"/>
            <w:vAlign w:val="bottom"/>
          </w:tcPr>
          <w:p w14:paraId="08C48972" w14:textId="77777777" w:rsidR="006714DF" w:rsidRPr="008860F2" w:rsidRDefault="006714DF" w:rsidP="008E209D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78" w:type="dxa"/>
          </w:tcPr>
          <w:p w14:paraId="76D99AED" w14:textId="77777777" w:rsidR="006714DF" w:rsidRPr="008860F2" w:rsidRDefault="006714DF" w:rsidP="008E209D">
            <w:pPr>
              <w:tabs>
                <w:tab w:val="decimal" w:pos="479"/>
              </w:tabs>
              <w:spacing w:line="240" w:lineRule="auto"/>
              <w:ind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9" w:type="dxa"/>
          </w:tcPr>
          <w:p w14:paraId="15195F00" w14:textId="77777777" w:rsidR="006714DF" w:rsidRPr="008860F2" w:rsidRDefault="006714DF" w:rsidP="008E209D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78" w:type="dxa"/>
          </w:tcPr>
          <w:p w14:paraId="095E41DE" w14:textId="77777777" w:rsidR="006714DF" w:rsidRPr="008860F2" w:rsidRDefault="006714DF" w:rsidP="008E209D">
            <w:pPr>
              <w:spacing w:line="240" w:lineRule="auto"/>
              <w:ind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71" w:type="dxa"/>
            <w:gridSpan w:val="3"/>
            <w:vAlign w:val="bottom"/>
          </w:tcPr>
          <w:p w14:paraId="0011A457" w14:textId="77777777" w:rsidR="006714DF" w:rsidRPr="008860F2" w:rsidRDefault="006714DF" w:rsidP="008E209D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3C3C60" w:rsidRPr="008860F2" w14:paraId="5618AAEA" w14:textId="77777777" w:rsidTr="003C3C60">
        <w:trPr>
          <w:cantSplit/>
        </w:trPr>
        <w:tc>
          <w:tcPr>
            <w:tcW w:w="2780" w:type="dxa"/>
          </w:tcPr>
          <w:p w14:paraId="2B5C8500" w14:textId="77777777" w:rsidR="003C3C60" w:rsidRDefault="006714DF" w:rsidP="008E209D">
            <w:pPr>
              <w:spacing w:line="240" w:lineRule="auto"/>
              <w:ind w:left="118" w:hanging="63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บริษัท สโตนเฮ้นจ์ อินเตอร์ จำกัด</w:t>
            </w:r>
          </w:p>
          <w:p w14:paraId="33713ACE" w14:textId="1F4ACA6E" w:rsidR="006714DF" w:rsidRPr="008860F2" w:rsidRDefault="003C3C60" w:rsidP="008E209D">
            <w:pPr>
              <w:spacing w:line="240" w:lineRule="auto"/>
              <w:ind w:left="118" w:hanging="63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 </w:t>
            </w:r>
            <w:r w:rsidR="006714DF" w:rsidRPr="008860F2">
              <w:rPr>
                <w:rFonts w:ascii="Angsana New" w:hAnsi="Angsana New"/>
                <w:sz w:val="23"/>
                <w:szCs w:val="23"/>
              </w:rPr>
              <w:t xml:space="preserve"> (</w:t>
            </w:r>
            <w:r w:rsidR="006714DF" w:rsidRPr="008860F2">
              <w:rPr>
                <w:rFonts w:ascii="Angsana New" w:hAnsi="Angsana New" w:hint="cs"/>
                <w:sz w:val="23"/>
                <w:szCs w:val="23"/>
                <w:cs/>
              </w:rPr>
              <w:t>มหาชน</w:t>
            </w:r>
            <w:r w:rsidR="006714DF" w:rsidRPr="008860F2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672" w:type="dxa"/>
          </w:tcPr>
          <w:p w14:paraId="19E9CC07" w14:textId="77777777" w:rsidR="006714DF" w:rsidRPr="008860F2" w:rsidRDefault="006714DF" w:rsidP="008E209D">
            <w:pPr>
              <w:spacing w:line="240" w:lineRule="auto"/>
              <w:ind w:left="101" w:hanging="101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บริการด้านการบริหารและควบคุมงานก่อสร้าง</w:t>
            </w:r>
          </w:p>
        </w:tc>
        <w:tc>
          <w:tcPr>
            <w:tcW w:w="835" w:type="dxa"/>
            <w:vAlign w:val="bottom"/>
          </w:tcPr>
          <w:p w14:paraId="3944DE31" w14:textId="0B7373E9" w:rsidR="006714DF" w:rsidRPr="008860F2" w:rsidRDefault="00076F6A" w:rsidP="008E209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29.24</w:t>
            </w:r>
          </w:p>
        </w:tc>
        <w:tc>
          <w:tcPr>
            <w:tcW w:w="182" w:type="dxa"/>
          </w:tcPr>
          <w:p w14:paraId="220CD9BD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6209FCA1" w14:textId="77777777" w:rsidR="006714DF" w:rsidRPr="008860F2" w:rsidRDefault="006714DF" w:rsidP="008E209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29.85</w:t>
            </w:r>
          </w:p>
        </w:tc>
        <w:tc>
          <w:tcPr>
            <w:tcW w:w="783" w:type="dxa"/>
            <w:vAlign w:val="bottom"/>
          </w:tcPr>
          <w:p w14:paraId="342D8594" w14:textId="77777777" w:rsidR="006714DF" w:rsidRPr="008860F2" w:rsidRDefault="006714DF" w:rsidP="008E209D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134.00</w:t>
            </w:r>
          </w:p>
        </w:tc>
        <w:tc>
          <w:tcPr>
            <w:tcW w:w="183" w:type="dxa"/>
          </w:tcPr>
          <w:p w14:paraId="516A577B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6" w:type="dxa"/>
            <w:vAlign w:val="bottom"/>
          </w:tcPr>
          <w:p w14:paraId="77AAE5EB" w14:textId="77777777" w:rsidR="006714DF" w:rsidRPr="008860F2" w:rsidRDefault="006714DF" w:rsidP="008E209D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134.00</w:t>
            </w:r>
          </w:p>
        </w:tc>
        <w:tc>
          <w:tcPr>
            <w:tcW w:w="252" w:type="dxa"/>
          </w:tcPr>
          <w:p w14:paraId="72435936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40" w:type="dxa"/>
          </w:tcPr>
          <w:p w14:paraId="1CC25BBD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67462385" w14:textId="659AA8A5" w:rsidR="006714DF" w:rsidRPr="008860F2" w:rsidRDefault="00076F6A" w:rsidP="008E209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  <w:lang w:bidi="th-TH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443.95</w:t>
            </w:r>
          </w:p>
        </w:tc>
        <w:tc>
          <w:tcPr>
            <w:tcW w:w="198" w:type="dxa"/>
          </w:tcPr>
          <w:p w14:paraId="08CD988F" w14:textId="77777777" w:rsidR="006714DF" w:rsidRPr="008860F2" w:rsidRDefault="006714DF" w:rsidP="008E209D">
            <w:pPr>
              <w:tabs>
                <w:tab w:val="decimal" w:pos="697"/>
              </w:tabs>
              <w:spacing w:line="240" w:lineRule="auto"/>
              <w:ind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</w:tcPr>
          <w:p w14:paraId="5262675C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24242438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860F2">
              <w:rPr>
                <w:rFonts w:ascii="Angsana New" w:hAnsi="Angsana New"/>
                <w:sz w:val="23"/>
                <w:szCs w:val="23"/>
                <w:lang w:bidi="th-TH"/>
              </w:rPr>
              <w:t>453.30</w:t>
            </w:r>
          </w:p>
        </w:tc>
        <w:tc>
          <w:tcPr>
            <w:tcW w:w="180" w:type="dxa"/>
          </w:tcPr>
          <w:p w14:paraId="198E2C1F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85" w:type="dxa"/>
            <w:vAlign w:val="bottom"/>
          </w:tcPr>
          <w:p w14:paraId="7E3F6871" w14:textId="1D330E3A" w:rsidR="006714DF" w:rsidRPr="008860F2" w:rsidRDefault="00673404" w:rsidP="008E209D">
            <w:pPr>
              <w:tabs>
                <w:tab w:val="decimal" w:pos="313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44</w:t>
            </w:r>
            <w:r w:rsidR="00605C8C">
              <w:rPr>
                <w:rFonts w:ascii="Angsana New" w:hAnsi="Angsana New"/>
                <w:sz w:val="23"/>
                <w:szCs w:val="23"/>
              </w:rPr>
              <w:t>4</w:t>
            </w:r>
            <w:r>
              <w:rPr>
                <w:rFonts w:ascii="Angsana New" w:hAnsi="Angsana New"/>
                <w:sz w:val="23"/>
                <w:szCs w:val="23"/>
              </w:rPr>
              <w:t>.</w:t>
            </w:r>
            <w:r w:rsidR="00525AC9">
              <w:rPr>
                <w:rFonts w:ascii="Angsana New" w:hAnsi="Angsana New"/>
                <w:sz w:val="23"/>
                <w:szCs w:val="23"/>
              </w:rPr>
              <w:t>82</w:t>
            </w:r>
          </w:p>
        </w:tc>
        <w:tc>
          <w:tcPr>
            <w:tcW w:w="182" w:type="dxa"/>
          </w:tcPr>
          <w:p w14:paraId="6196A651" w14:textId="77777777" w:rsidR="006714DF" w:rsidRPr="008860F2" w:rsidRDefault="006714DF" w:rsidP="008E209D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98" w:type="dxa"/>
            <w:vAlign w:val="bottom"/>
          </w:tcPr>
          <w:p w14:paraId="6B776796" w14:textId="77777777" w:rsidR="006714DF" w:rsidRPr="008860F2" w:rsidRDefault="006714DF" w:rsidP="008E209D">
            <w:pPr>
              <w:tabs>
                <w:tab w:val="decimal" w:pos="331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  <w:cs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446.12</w:t>
            </w:r>
          </w:p>
        </w:tc>
        <w:tc>
          <w:tcPr>
            <w:tcW w:w="178" w:type="dxa"/>
          </w:tcPr>
          <w:p w14:paraId="5ECDD07D" w14:textId="77777777" w:rsidR="006714DF" w:rsidRPr="008860F2" w:rsidRDefault="006714DF" w:rsidP="008E209D">
            <w:pPr>
              <w:tabs>
                <w:tab w:val="decimal" w:pos="479"/>
              </w:tabs>
              <w:spacing w:line="240" w:lineRule="auto"/>
              <w:ind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9" w:type="dxa"/>
          </w:tcPr>
          <w:p w14:paraId="18C433F0" w14:textId="77777777" w:rsidR="006714DF" w:rsidRPr="008860F2" w:rsidRDefault="006714DF" w:rsidP="008E209D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3A094093" w14:textId="77777777" w:rsidR="006714DF" w:rsidRPr="008860F2" w:rsidRDefault="006714DF" w:rsidP="008E209D">
            <w:pPr>
              <w:tabs>
                <w:tab w:val="decimal" w:pos="308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20.00</w:t>
            </w:r>
          </w:p>
        </w:tc>
        <w:tc>
          <w:tcPr>
            <w:tcW w:w="178" w:type="dxa"/>
          </w:tcPr>
          <w:p w14:paraId="0FFF1EB2" w14:textId="77777777" w:rsidR="006714DF" w:rsidRPr="008860F2" w:rsidRDefault="006714DF" w:rsidP="008E209D">
            <w:pPr>
              <w:spacing w:line="240" w:lineRule="auto"/>
              <w:ind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71" w:type="dxa"/>
            <w:gridSpan w:val="3"/>
          </w:tcPr>
          <w:p w14:paraId="49495D98" w14:textId="77777777" w:rsidR="006714DF" w:rsidRPr="008860F2" w:rsidRDefault="006714DF" w:rsidP="008E209D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1E985C46" w14:textId="77777777" w:rsidR="006714DF" w:rsidRPr="008860F2" w:rsidRDefault="006714DF" w:rsidP="008E209D">
            <w:pPr>
              <w:tabs>
                <w:tab w:val="decimal" w:pos="353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28.65</w:t>
            </w:r>
          </w:p>
        </w:tc>
      </w:tr>
      <w:tr w:rsidR="003C3C60" w:rsidRPr="008860F2" w14:paraId="500B2FAC" w14:textId="77777777" w:rsidTr="003C3C60">
        <w:trPr>
          <w:cantSplit/>
        </w:trPr>
        <w:tc>
          <w:tcPr>
            <w:tcW w:w="2780" w:type="dxa"/>
          </w:tcPr>
          <w:p w14:paraId="0B61C9C6" w14:textId="77777777" w:rsidR="006714DF" w:rsidRPr="008860F2" w:rsidRDefault="006714DF" w:rsidP="008E209D">
            <w:pPr>
              <w:spacing w:line="240" w:lineRule="auto"/>
              <w:ind w:left="118" w:hanging="54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บริษัท เอ็กซ์เซลเล้นท์ เอ็นเนอร์ยี่</w:t>
            </w:r>
          </w:p>
        </w:tc>
        <w:tc>
          <w:tcPr>
            <w:tcW w:w="2672" w:type="dxa"/>
          </w:tcPr>
          <w:p w14:paraId="41866096" w14:textId="3523FCF0" w:rsidR="006714DF" w:rsidRPr="008860F2" w:rsidRDefault="006714DF" w:rsidP="008E209D">
            <w:pPr>
              <w:spacing w:line="240" w:lineRule="auto"/>
              <w:ind w:left="101" w:hanging="101"/>
              <w:jc w:val="left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วิเคราะห์ปรับปรุง</w:t>
            </w:r>
            <w:r w:rsidR="003C3C60" w:rsidRPr="008860F2">
              <w:rPr>
                <w:rFonts w:ascii="Angsana New" w:hAnsi="Angsana New"/>
                <w:sz w:val="23"/>
                <w:szCs w:val="23"/>
                <w:cs/>
              </w:rPr>
              <w:t>ประสิทธิภาพ</w:t>
            </w:r>
          </w:p>
        </w:tc>
        <w:tc>
          <w:tcPr>
            <w:tcW w:w="835" w:type="dxa"/>
          </w:tcPr>
          <w:p w14:paraId="5B34220C" w14:textId="77777777" w:rsidR="006714DF" w:rsidRPr="008860F2" w:rsidRDefault="006714DF" w:rsidP="008E209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2" w:type="dxa"/>
          </w:tcPr>
          <w:p w14:paraId="7A0B121A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15C2774B" w14:textId="77777777" w:rsidR="006714DF" w:rsidRPr="008860F2" w:rsidRDefault="006714DF" w:rsidP="008E209D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606737DC" w14:textId="77777777" w:rsidR="006714DF" w:rsidRPr="008860F2" w:rsidRDefault="006714DF" w:rsidP="008E209D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3" w:type="dxa"/>
          </w:tcPr>
          <w:p w14:paraId="72D6D4ED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6" w:type="dxa"/>
          </w:tcPr>
          <w:p w14:paraId="36B3786B" w14:textId="77777777" w:rsidR="006714DF" w:rsidRPr="008860F2" w:rsidRDefault="006714DF" w:rsidP="008E209D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52" w:type="dxa"/>
          </w:tcPr>
          <w:p w14:paraId="1E1F5F24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740" w:type="dxa"/>
          </w:tcPr>
          <w:p w14:paraId="34919962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98" w:type="dxa"/>
          </w:tcPr>
          <w:p w14:paraId="50B60C02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56" w:type="dxa"/>
          </w:tcPr>
          <w:p w14:paraId="72F78689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1CF11F7F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85" w:type="dxa"/>
          </w:tcPr>
          <w:p w14:paraId="69520A00" w14:textId="77777777" w:rsidR="006714DF" w:rsidRPr="008860F2" w:rsidRDefault="006714DF" w:rsidP="008E209D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2" w:type="dxa"/>
          </w:tcPr>
          <w:p w14:paraId="0B568B0E" w14:textId="77777777" w:rsidR="006714DF" w:rsidRPr="008860F2" w:rsidRDefault="006714DF" w:rsidP="008E209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98" w:type="dxa"/>
          </w:tcPr>
          <w:p w14:paraId="12213E87" w14:textId="77777777" w:rsidR="006714DF" w:rsidRPr="008860F2" w:rsidRDefault="006714DF" w:rsidP="008E209D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78" w:type="dxa"/>
          </w:tcPr>
          <w:p w14:paraId="20687B7D" w14:textId="77777777" w:rsidR="006714DF" w:rsidRPr="008860F2" w:rsidRDefault="006714DF" w:rsidP="008E209D">
            <w:pPr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9" w:type="dxa"/>
          </w:tcPr>
          <w:p w14:paraId="635637F6" w14:textId="77777777" w:rsidR="006714DF" w:rsidRPr="008860F2" w:rsidRDefault="006714DF" w:rsidP="008E209D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78" w:type="dxa"/>
          </w:tcPr>
          <w:p w14:paraId="7DADB221" w14:textId="77777777" w:rsidR="006714DF" w:rsidRPr="008860F2" w:rsidRDefault="006714DF" w:rsidP="008E209D">
            <w:pPr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71" w:type="dxa"/>
            <w:gridSpan w:val="3"/>
          </w:tcPr>
          <w:p w14:paraId="0B978D0F" w14:textId="77777777" w:rsidR="006714DF" w:rsidRPr="008860F2" w:rsidRDefault="006714DF" w:rsidP="008E209D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3C3C60" w:rsidRPr="008860F2" w14:paraId="1FD60E3B" w14:textId="77777777" w:rsidTr="003C3C60">
        <w:trPr>
          <w:cantSplit/>
          <w:trHeight w:val="550"/>
        </w:trPr>
        <w:tc>
          <w:tcPr>
            <w:tcW w:w="2780" w:type="dxa"/>
          </w:tcPr>
          <w:p w14:paraId="5830AE4D" w14:textId="77777777" w:rsidR="003C3C60" w:rsidRPr="008860F2" w:rsidRDefault="003C3C60" w:rsidP="003C3C60">
            <w:pPr>
              <w:spacing w:line="300" w:lineRule="exact"/>
              <w:ind w:left="199" w:hanging="162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 xml:space="preserve">   อินเตอร์เนชั่นแนล จำกัด</w:t>
            </w:r>
          </w:p>
        </w:tc>
        <w:tc>
          <w:tcPr>
            <w:tcW w:w="2672" w:type="dxa"/>
          </w:tcPr>
          <w:p w14:paraId="5E9BB17D" w14:textId="5A060CC0" w:rsidR="003C3C60" w:rsidRPr="008860F2" w:rsidRDefault="003C3C60" w:rsidP="003C3C60">
            <w:pPr>
              <w:spacing w:line="240" w:lineRule="auto"/>
              <w:ind w:left="101" w:hanging="3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การใช้พลังงานและติดตั้งอุปกรณ์ประหยัดพลังงาน</w:t>
            </w:r>
          </w:p>
        </w:tc>
        <w:tc>
          <w:tcPr>
            <w:tcW w:w="835" w:type="dxa"/>
          </w:tcPr>
          <w:p w14:paraId="15F4E95F" w14:textId="77777777" w:rsidR="003C3C60" w:rsidRPr="008860F2" w:rsidRDefault="003C3C60" w:rsidP="003C3C60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  <w:p w14:paraId="5804BCBC" w14:textId="77777777" w:rsidR="003C3C60" w:rsidRPr="008860F2" w:rsidRDefault="003C3C60" w:rsidP="003C3C60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30.59</w:t>
            </w:r>
          </w:p>
        </w:tc>
        <w:tc>
          <w:tcPr>
            <w:tcW w:w="182" w:type="dxa"/>
          </w:tcPr>
          <w:p w14:paraId="48C96A1D" w14:textId="77777777" w:rsidR="003C3C60" w:rsidRPr="008860F2" w:rsidRDefault="003C3C60" w:rsidP="003C3C6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71F8B100" w14:textId="77777777" w:rsidR="003C3C60" w:rsidRPr="008860F2" w:rsidRDefault="003C3C60" w:rsidP="003C3C60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  <w:p w14:paraId="00846F40" w14:textId="77777777" w:rsidR="003C3C60" w:rsidRPr="008860F2" w:rsidRDefault="003C3C60" w:rsidP="003C3C60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30.59</w:t>
            </w:r>
          </w:p>
        </w:tc>
        <w:tc>
          <w:tcPr>
            <w:tcW w:w="783" w:type="dxa"/>
          </w:tcPr>
          <w:p w14:paraId="73AC884B" w14:textId="77777777" w:rsidR="003C3C60" w:rsidRPr="008860F2" w:rsidRDefault="003C3C60" w:rsidP="003C3C60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</w:p>
          <w:p w14:paraId="35EA74B9" w14:textId="77777777" w:rsidR="003C3C60" w:rsidRPr="008860F2" w:rsidRDefault="003C3C60" w:rsidP="003C3C60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26.00</w:t>
            </w:r>
          </w:p>
        </w:tc>
        <w:tc>
          <w:tcPr>
            <w:tcW w:w="183" w:type="dxa"/>
          </w:tcPr>
          <w:p w14:paraId="7E8CB252" w14:textId="77777777" w:rsidR="003C3C60" w:rsidRPr="008860F2" w:rsidRDefault="003C3C60" w:rsidP="003C3C60">
            <w:pPr>
              <w:pStyle w:val="acctfourfigures"/>
              <w:tabs>
                <w:tab w:val="clear" w:pos="765"/>
                <w:tab w:val="decimal" w:pos="353"/>
              </w:tabs>
              <w:spacing w:line="300" w:lineRule="exact"/>
              <w:ind w:left="-79" w:right="-79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26" w:type="dxa"/>
          </w:tcPr>
          <w:p w14:paraId="76A2012D" w14:textId="77777777" w:rsidR="003C3C60" w:rsidRPr="008860F2" w:rsidRDefault="003C3C60" w:rsidP="003C3C60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</w:p>
          <w:p w14:paraId="5D0D5201" w14:textId="77777777" w:rsidR="003C3C60" w:rsidRPr="008860F2" w:rsidRDefault="003C3C60" w:rsidP="003C3C60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26.00</w:t>
            </w:r>
          </w:p>
        </w:tc>
        <w:tc>
          <w:tcPr>
            <w:tcW w:w="252" w:type="dxa"/>
          </w:tcPr>
          <w:p w14:paraId="630FDD02" w14:textId="77777777" w:rsidR="003C3C60" w:rsidRPr="008860F2" w:rsidRDefault="003C3C60" w:rsidP="003C3C60">
            <w:pPr>
              <w:pStyle w:val="acctfourfigures"/>
              <w:tabs>
                <w:tab w:val="clear" w:pos="765"/>
                <w:tab w:val="decimal" w:pos="353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40" w:type="dxa"/>
          </w:tcPr>
          <w:p w14:paraId="729E7E19" w14:textId="77777777" w:rsidR="003C3C60" w:rsidRPr="008860F2" w:rsidRDefault="003C3C60" w:rsidP="003C3C60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70237182" w14:textId="77777777" w:rsidR="003C3C60" w:rsidRPr="008860F2" w:rsidRDefault="003C3C60" w:rsidP="003C3C60">
            <w:pPr>
              <w:tabs>
                <w:tab w:val="decimal" w:pos="362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98" w:type="dxa"/>
          </w:tcPr>
          <w:p w14:paraId="1AC678C5" w14:textId="77777777" w:rsidR="003C3C60" w:rsidRPr="008860F2" w:rsidRDefault="003C3C60" w:rsidP="003C3C60">
            <w:pPr>
              <w:pStyle w:val="acctfourfigures"/>
              <w:tabs>
                <w:tab w:val="clear" w:pos="765"/>
                <w:tab w:val="decimal" w:pos="353"/>
                <w:tab w:val="decimal" w:pos="697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56" w:type="dxa"/>
          </w:tcPr>
          <w:p w14:paraId="4B13F0D0" w14:textId="77777777" w:rsidR="003C3C60" w:rsidRPr="008860F2" w:rsidRDefault="003C3C60" w:rsidP="003C3C60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3C8D2F27" w14:textId="77777777" w:rsidR="003C3C60" w:rsidRPr="008860F2" w:rsidRDefault="003C3C60" w:rsidP="003C3C60">
            <w:pPr>
              <w:tabs>
                <w:tab w:val="decimal" w:pos="338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80" w:type="dxa"/>
          </w:tcPr>
          <w:p w14:paraId="0F56BECB" w14:textId="77777777" w:rsidR="003C3C60" w:rsidRPr="008860F2" w:rsidRDefault="003C3C60" w:rsidP="003C3C60">
            <w:pPr>
              <w:pStyle w:val="acctfourfigures"/>
              <w:tabs>
                <w:tab w:val="clear" w:pos="765"/>
                <w:tab w:val="decimal" w:pos="353"/>
                <w:tab w:val="decimal" w:pos="47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85" w:type="dxa"/>
          </w:tcPr>
          <w:p w14:paraId="0DE21A23" w14:textId="77777777" w:rsidR="003C3C60" w:rsidRPr="008860F2" w:rsidRDefault="003C3C60" w:rsidP="003C3C60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53B0A3CF" w14:textId="77777777" w:rsidR="003C3C60" w:rsidRPr="008860F2" w:rsidRDefault="003C3C60" w:rsidP="003C3C60">
            <w:pPr>
              <w:tabs>
                <w:tab w:val="decimal" w:pos="327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2" w:type="dxa"/>
          </w:tcPr>
          <w:p w14:paraId="3A891FB4" w14:textId="77777777" w:rsidR="003C3C60" w:rsidRPr="008860F2" w:rsidRDefault="003C3C60" w:rsidP="003C3C60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98" w:type="dxa"/>
          </w:tcPr>
          <w:p w14:paraId="35AD989F" w14:textId="77777777" w:rsidR="003C3C60" w:rsidRPr="008860F2" w:rsidRDefault="003C3C60" w:rsidP="003C3C60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5FC4E3F3" w14:textId="77777777" w:rsidR="003C3C60" w:rsidRPr="008860F2" w:rsidRDefault="003C3C60" w:rsidP="00D939AD">
            <w:pPr>
              <w:tabs>
                <w:tab w:val="decimal" w:pos="331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78" w:type="dxa"/>
          </w:tcPr>
          <w:p w14:paraId="1F69D977" w14:textId="77777777" w:rsidR="003C3C60" w:rsidRPr="008860F2" w:rsidRDefault="003C3C60" w:rsidP="003C3C60">
            <w:pPr>
              <w:spacing w:line="300" w:lineRule="exact"/>
              <w:ind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9" w:type="dxa"/>
          </w:tcPr>
          <w:p w14:paraId="375BC4FA" w14:textId="77777777" w:rsidR="003C3C60" w:rsidRPr="008860F2" w:rsidRDefault="003C3C60" w:rsidP="003C3C60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66E2354E" w14:textId="56A07140" w:rsidR="003C3C60" w:rsidRPr="008860F2" w:rsidRDefault="003C3C60" w:rsidP="003C3C60">
            <w:pPr>
              <w:tabs>
                <w:tab w:val="decimal" w:pos="308"/>
              </w:tabs>
              <w:spacing w:line="240" w:lineRule="auto"/>
              <w:ind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78" w:type="dxa"/>
          </w:tcPr>
          <w:p w14:paraId="0F23DCA3" w14:textId="77777777" w:rsidR="003C3C60" w:rsidRPr="008860F2" w:rsidRDefault="003C3C60" w:rsidP="003C3C60">
            <w:pPr>
              <w:spacing w:line="300" w:lineRule="exact"/>
              <w:ind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71" w:type="dxa"/>
            <w:gridSpan w:val="3"/>
          </w:tcPr>
          <w:p w14:paraId="7B98ACBA" w14:textId="77777777" w:rsidR="003C3C60" w:rsidRPr="008860F2" w:rsidRDefault="003C3C60" w:rsidP="003C3C60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2B275AE0" w14:textId="77777777" w:rsidR="003C3C60" w:rsidRPr="008860F2" w:rsidRDefault="003C3C60" w:rsidP="003C3C60">
            <w:pPr>
              <w:tabs>
                <w:tab w:val="decimal" w:pos="367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</w:tr>
      <w:tr w:rsidR="003C3C60" w:rsidRPr="008860F2" w14:paraId="08B68AAE" w14:textId="77777777" w:rsidTr="003C3C60">
        <w:trPr>
          <w:cantSplit/>
          <w:trHeight w:val="149"/>
        </w:trPr>
        <w:tc>
          <w:tcPr>
            <w:tcW w:w="2780" w:type="dxa"/>
          </w:tcPr>
          <w:p w14:paraId="0A9465F2" w14:textId="77777777" w:rsidR="003C3C60" w:rsidRPr="008860F2" w:rsidRDefault="003C3C60" w:rsidP="003C3C60">
            <w:pPr>
              <w:spacing w:line="300" w:lineRule="exact"/>
              <w:ind w:left="118" w:hanging="98"/>
              <w:rPr>
                <w:rFonts w:ascii="Angsana New" w:hAnsi="Angsana New"/>
                <w:sz w:val="23"/>
                <w:szCs w:val="23"/>
                <w:cs/>
              </w:rPr>
            </w:pPr>
            <w:r w:rsidRPr="008860F2">
              <w:rPr>
                <w:rFonts w:ascii="Angsana New" w:hAnsi="Angsana New"/>
                <w:sz w:val="23"/>
                <w:szCs w:val="23"/>
                <w:u w:val="single"/>
                <w:cs/>
              </w:rPr>
              <w:t xml:space="preserve">ถือหุ้นผ่านทาง </w:t>
            </w:r>
            <w:r w:rsidRPr="008860F2">
              <w:rPr>
                <w:rFonts w:ascii="Angsana New" w:hAnsi="Angsana New"/>
                <w:sz w:val="23"/>
                <w:szCs w:val="23"/>
                <w:u w:val="single"/>
              </w:rPr>
              <w:t>“GOLD”</w:t>
            </w:r>
          </w:p>
        </w:tc>
        <w:tc>
          <w:tcPr>
            <w:tcW w:w="2672" w:type="dxa"/>
          </w:tcPr>
          <w:p w14:paraId="7A17BE6A" w14:textId="77777777" w:rsidR="003C3C60" w:rsidRPr="008860F2" w:rsidRDefault="003C3C60" w:rsidP="003C3C60">
            <w:pPr>
              <w:spacing w:line="240" w:lineRule="auto"/>
              <w:ind w:left="101" w:hanging="3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35" w:type="dxa"/>
          </w:tcPr>
          <w:p w14:paraId="7BF0EFFA" w14:textId="77777777" w:rsidR="003C3C60" w:rsidRPr="008860F2" w:rsidRDefault="003C3C60" w:rsidP="003C3C60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2" w:type="dxa"/>
          </w:tcPr>
          <w:p w14:paraId="6533333E" w14:textId="77777777" w:rsidR="003C3C60" w:rsidRPr="008860F2" w:rsidRDefault="003C3C60" w:rsidP="003C3C6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7841C13D" w14:textId="77777777" w:rsidR="003C3C60" w:rsidRPr="008860F2" w:rsidRDefault="003C3C60" w:rsidP="003C3C60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0D9F3AB2" w14:textId="77777777" w:rsidR="003C3C60" w:rsidRPr="008860F2" w:rsidRDefault="003C3C60" w:rsidP="003C3C60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3" w:type="dxa"/>
          </w:tcPr>
          <w:p w14:paraId="309B8A1E" w14:textId="77777777" w:rsidR="003C3C60" w:rsidRPr="008860F2" w:rsidRDefault="003C3C60" w:rsidP="003C3C60">
            <w:pPr>
              <w:pStyle w:val="acctfourfigures"/>
              <w:tabs>
                <w:tab w:val="clear" w:pos="765"/>
                <w:tab w:val="decimal" w:pos="353"/>
              </w:tabs>
              <w:spacing w:line="300" w:lineRule="exact"/>
              <w:ind w:left="-79" w:right="-79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26" w:type="dxa"/>
          </w:tcPr>
          <w:p w14:paraId="5A0E775D" w14:textId="77777777" w:rsidR="003C3C60" w:rsidRPr="008860F2" w:rsidRDefault="003C3C60" w:rsidP="003C3C60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52" w:type="dxa"/>
          </w:tcPr>
          <w:p w14:paraId="78061C26" w14:textId="77777777" w:rsidR="003C3C60" w:rsidRPr="008860F2" w:rsidRDefault="003C3C60" w:rsidP="003C3C60">
            <w:pPr>
              <w:pStyle w:val="acctfourfigures"/>
              <w:tabs>
                <w:tab w:val="clear" w:pos="765"/>
                <w:tab w:val="decimal" w:pos="353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40" w:type="dxa"/>
          </w:tcPr>
          <w:p w14:paraId="1D72D731" w14:textId="77777777" w:rsidR="003C3C60" w:rsidRPr="008860F2" w:rsidRDefault="003C3C60" w:rsidP="003C3C60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98" w:type="dxa"/>
          </w:tcPr>
          <w:p w14:paraId="59B6302A" w14:textId="77777777" w:rsidR="003C3C60" w:rsidRPr="008860F2" w:rsidRDefault="003C3C60" w:rsidP="003C3C60">
            <w:pPr>
              <w:pStyle w:val="acctfourfigures"/>
              <w:tabs>
                <w:tab w:val="clear" w:pos="765"/>
                <w:tab w:val="decimal" w:pos="353"/>
                <w:tab w:val="decimal" w:pos="697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56" w:type="dxa"/>
          </w:tcPr>
          <w:p w14:paraId="3D62B265" w14:textId="77777777" w:rsidR="003C3C60" w:rsidRPr="008860F2" w:rsidRDefault="003C3C60" w:rsidP="003C3C60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0E629F31" w14:textId="77777777" w:rsidR="003C3C60" w:rsidRPr="008860F2" w:rsidRDefault="003C3C60" w:rsidP="003C3C60">
            <w:pPr>
              <w:pStyle w:val="acctfourfigures"/>
              <w:tabs>
                <w:tab w:val="clear" w:pos="765"/>
                <w:tab w:val="decimal" w:pos="353"/>
                <w:tab w:val="decimal" w:pos="47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85" w:type="dxa"/>
          </w:tcPr>
          <w:p w14:paraId="7881CDC0" w14:textId="77777777" w:rsidR="003C3C60" w:rsidRPr="008860F2" w:rsidRDefault="003C3C60" w:rsidP="003C3C60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2" w:type="dxa"/>
          </w:tcPr>
          <w:p w14:paraId="26BF2C5F" w14:textId="77777777" w:rsidR="003C3C60" w:rsidRPr="008860F2" w:rsidRDefault="003C3C60" w:rsidP="003C3C60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98" w:type="dxa"/>
          </w:tcPr>
          <w:p w14:paraId="0F160877" w14:textId="77777777" w:rsidR="003C3C60" w:rsidRPr="008860F2" w:rsidRDefault="003C3C60" w:rsidP="003C3C60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78" w:type="dxa"/>
          </w:tcPr>
          <w:p w14:paraId="5B4F6970" w14:textId="77777777" w:rsidR="003C3C60" w:rsidRPr="008860F2" w:rsidRDefault="003C3C60" w:rsidP="003C3C60">
            <w:pPr>
              <w:spacing w:line="300" w:lineRule="exact"/>
              <w:ind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9" w:type="dxa"/>
            <w:vAlign w:val="bottom"/>
          </w:tcPr>
          <w:p w14:paraId="108CCDF9" w14:textId="77777777" w:rsidR="003C3C60" w:rsidRPr="008860F2" w:rsidRDefault="003C3C60" w:rsidP="003C3C60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78" w:type="dxa"/>
          </w:tcPr>
          <w:p w14:paraId="04C68C99" w14:textId="77777777" w:rsidR="003C3C60" w:rsidRPr="008860F2" w:rsidRDefault="003C3C60" w:rsidP="003C3C60">
            <w:pPr>
              <w:spacing w:line="300" w:lineRule="exact"/>
              <w:ind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71" w:type="dxa"/>
            <w:gridSpan w:val="3"/>
          </w:tcPr>
          <w:p w14:paraId="500C7377" w14:textId="77777777" w:rsidR="003C3C60" w:rsidRPr="008860F2" w:rsidRDefault="003C3C60" w:rsidP="003C3C60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2A351B" w:rsidRPr="008860F2" w14:paraId="0B1C2CA0" w14:textId="77777777" w:rsidTr="00147EF4">
        <w:trPr>
          <w:cantSplit/>
        </w:trPr>
        <w:tc>
          <w:tcPr>
            <w:tcW w:w="2780" w:type="dxa"/>
          </w:tcPr>
          <w:p w14:paraId="5DF2DEA5" w14:textId="77777777" w:rsidR="002A351B" w:rsidRPr="008860F2" w:rsidRDefault="002A351B" w:rsidP="002A351B">
            <w:pPr>
              <w:spacing w:line="240" w:lineRule="auto"/>
              <w:ind w:left="191" w:right="-113" w:hanging="171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กองทุนรวมสิทธิการเช่าอสังหาริมทรัพย์</w:t>
            </w:r>
          </w:p>
          <w:p w14:paraId="49544AF0" w14:textId="77777777" w:rsidR="002A351B" w:rsidRPr="008860F2" w:rsidRDefault="002A351B" w:rsidP="002A351B">
            <w:pPr>
              <w:spacing w:line="240" w:lineRule="auto"/>
              <w:ind w:left="191" w:right="-113" w:hanging="98"/>
              <w:rPr>
                <w:rFonts w:ascii="Angsana New" w:hAnsi="Angsana New"/>
                <w:sz w:val="23"/>
                <w:szCs w:val="23"/>
                <w:cs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 xml:space="preserve">   โกลด์</w:t>
            </w:r>
          </w:p>
        </w:tc>
        <w:tc>
          <w:tcPr>
            <w:tcW w:w="2672" w:type="dxa"/>
          </w:tcPr>
          <w:p w14:paraId="6CC2CBF8" w14:textId="77777777" w:rsidR="002A351B" w:rsidRDefault="002A351B" w:rsidP="002A351B">
            <w:pPr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 xml:space="preserve">ลงทุนในสิทธิการเช่าอสังหาริมทรัพย์ </w:t>
            </w:r>
          </w:p>
          <w:p w14:paraId="05125AF2" w14:textId="249E64B0" w:rsidR="002A351B" w:rsidRPr="008860F2" w:rsidRDefault="002A351B" w:rsidP="002A351B">
            <w:pPr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  </w:t>
            </w:r>
            <w:r w:rsidRPr="008860F2">
              <w:rPr>
                <w:rFonts w:ascii="Angsana New" w:hAnsi="Angsana New"/>
                <w:sz w:val="23"/>
                <w:szCs w:val="23"/>
                <w:cs/>
              </w:rPr>
              <w:t>และอุปกรณ์ที่เกี่ยวข้อง</w:t>
            </w:r>
          </w:p>
        </w:tc>
        <w:tc>
          <w:tcPr>
            <w:tcW w:w="835" w:type="dxa"/>
          </w:tcPr>
          <w:p w14:paraId="6C2E2CBC" w14:textId="77777777" w:rsidR="002A351B" w:rsidRPr="008860F2" w:rsidRDefault="002A351B" w:rsidP="002A351B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  <w:p w14:paraId="42771026" w14:textId="77777777" w:rsidR="002A351B" w:rsidRPr="008860F2" w:rsidRDefault="002A351B" w:rsidP="002A351B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2" w:type="dxa"/>
          </w:tcPr>
          <w:p w14:paraId="6CB3525A" w14:textId="77777777" w:rsidR="002A351B" w:rsidRPr="008860F2" w:rsidRDefault="002A351B" w:rsidP="002A351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48500822" w14:textId="77777777" w:rsidR="002A351B" w:rsidRPr="008860F2" w:rsidRDefault="002A351B" w:rsidP="002A351B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4154D46C" w14:textId="77777777" w:rsidR="002A351B" w:rsidRPr="008860F2" w:rsidRDefault="002A351B" w:rsidP="002A351B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783" w:type="dxa"/>
          </w:tcPr>
          <w:p w14:paraId="5AEB30C4" w14:textId="77777777" w:rsidR="002A351B" w:rsidRPr="008860F2" w:rsidRDefault="002A351B" w:rsidP="002A351B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</w:p>
          <w:p w14:paraId="0BBAA6F3" w14:textId="77777777" w:rsidR="002A351B" w:rsidRPr="008860F2" w:rsidRDefault="002A351B" w:rsidP="002A351B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83" w:type="dxa"/>
          </w:tcPr>
          <w:p w14:paraId="12A3604B" w14:textId="77777777" w:rsidR="002A351B" w:rsidRPr="008860F2" w:rsidRDefault="002A351B" w:rsidP="002A351B">
            <w:pPr>
              <w:pStyle w:val="acctfourfigures"/>
              <w:tabs>
                <w:tab w:val="clear" w:pos="765"/>
                <w:tab w:val="decimal" w:pos="353"/>
              </w:tabs>
              <w:spacing w:line="300" w:lineRule="exact"/>
              <w:ind w:left="-79" w:right="-79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26" w:type="dxa"/>
          </w:tcPr>
          <w:p w14:paraId="609B5B23" w14:textId="77777777" w:rsidR="002A351B" w:rsidRPr="008860F2" w:rsidRDefault="002A351B" w:rsidP="002A351B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43042F59" w14:textId="77777777" w:rsidR="002A351B" w:rsidRPr="008860F2" w:rsidRDefault="002A351B" w:rsidP="002A351B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252" w:type="dxa"/>
          </w:tcPr>
          <w:p w14:paraId="129936D0" w14:textId="77777777" w:rsidR="002A351B" w:rsidRPr="008860F2" w:rsidRDefault="002A351B" w:rsidP="002A351B">
            <w:pPr>
              <w:pStyle w:val="acctfourfigures"/>
              <w:tabs>
                <w:tab w:val="clear" w:pos="765"/>
                <w:tab w:val="decimal" w:pos="353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40" w:type="dxa"/>
          </w:tcPr>
          <w:p w14:paraId="7D338675" w14:textId="77777777" w:rsidR="002A351B" w:rsidRPr="008860F2" w:rsidRDefault="002A351B" w:rsidP="002A351B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3CBA3A01" w14:textId="77777777" w:rsidR="002A351B" w:rsidRPr="008860F2" w:rsidRDefault="002A351B" w:rsidP="002A351B">
            <w:pPr>
              <w:tabs>
                <w:tab w:val="decimal" w:pos="376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98" w:type="dxa"/>
          </w:tcPr>
          <w:p w14:paraId="4F5009CF" w14:textId="77777777" w:rsidR="002A351B" w:rsidRPr="008860F2" w:rsidRDefault="002A351B" w:rsidP="002A351B">
            <w:pPr>
              <w:pStyle w:val="acctfourfigures"/>
              <w:tabs>
                <w:tab w:val="clear" w:pos="765"/>
                <w:tab w:val="decimal" w:pos="353"/>
                <w:tab w:val="decimal" w:pos="697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56" w:type="dxa"/>
          </w:tcPr>
          <w:p w14:paraId="1320E7F3" w14:textId="77777777" w:rsidR="002A351B" w:rsidRPr="008860F2" w:rsidRDefault="002A351B" w:rsidP="002A351B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706F1FE7" w14:textId="77777777" w:rsidR="002A351B" w:rsidRPr="008860F2" w:rsidRDefault="002A351B" w:rsidP="002A351B">
            <w:pPr>
              <w:tabs>
                <w:tab w:val="decimal" w:pos="324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0" w:type="dxa"/>
          </w:tcPr>
          <w:p w14:paraId="7227DDD2" w14:textId="77777777" w:rsidR="002A351B" w:rsidRPr="008860F2" w:rsidRDefault="002A351B" w:rsidP="002A351B">
            <w:pPr>
              <w:pStyle w:val="acctfourfigures"/>
              <w:tabs>
                <w:tab w:val="clear" w:pos="765"/>
                <w:tab w:val="decimal" w:pos="353"/>
                <w:tab w:val="decimal" w:pos="47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85" w:type="dxa"/>
          </w:tcPr>
          <w:p w14:paraId="0561DDF9" w14:textId="77777777" w:rsidR="002A351B" w:rsidRPr="008860F2" w:rsidRDefault="002A351B" w:rsidP="002A351B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168D5A1F" w14:textId="77777777" w:rsidR="002A351B" w:rsidRPr="008860F2" w:rsidRDefault="002A351B" w:rsidP="002A351B">
            <w:pPr>
              <w:tabs>
                <w:tab w:val="decimal" w:pos="341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2" w:type="dxa"/>
          </w:tcPr>
          <w:p w14:paraId="47C727BC" w14:textId="77777777" w:rsidR="002A351B" w:rsidRPr="008860F2" w:rsidRDefault="002A351B" w:rsidP="002A351B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98" w:type="dxa"/>
          </w:tcPr>
          <w:p w14:paraId="0C7E97F5" w14:textId="77777777" w:rsidR="002A351B" w:rsidRPr="008860F2" w:rsidRDefault="002A351B" w:rsidP="002A351B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6F9857C2" w14:textId="77777777" w:rsidR="002A351B" w:rsidRPr="008860F2" w:rsidRDefault="002A351B" w:rsidP="002A351B">
            <w:pPr>
              <w:tabs>
                <w:tab w:val="decimal" w:pos="331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78" w:type="dxa"/>
          </w:tcPr>
          <w:p w14:paraId="426BB1CD" w14:textId="77777777" w:rsidR="002A351B" w:rsidRPr="008860F2" w:rsidRDefault="002A351B" w:rsidP="002A351B">
            <w:pPr>
              <w:tabs>
                <w:tab w:val="decimal" w:pos="479"/>
              </w:tabs>
              <w:spacing w:line="240" w:lineRule="auto"/>
              <w:ind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9" w:type="dxa"/>
          </w:tcPr>
          <w:p w14:paraId="2B6B0DC6" w14:textId="77777777" w:rsidR="002A351B" w:rsidRPr="008860F2" w:rsidRDefault="002A351B" w:rsidP="002A351B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22539EEF" w14:textId="44FC401E" w:rsidR="002A351B" w:rsidRPr="008860F2" w:rsidRDefault="002A351B" w:rsidP="002A351B">
            <w:pPr>
              <w:tabs>
                <w:tab w:val="decimal" w:pos="308"/>
              </w:tabs>
              <w:spacing w:line="240" w:lineRule="auto"/>
              <w:ind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78" w:type="dxa"/>
          </w:tcPr>
          <w:p w14:paraId="7D050173" w14:textId="77777777" w:rsidR="002A351B" w:rsidRPr="008860F2" w:rsidRDefault="002A351B" w:rsidP="002A351B">
            <w:pPr>
              <w:spacing w:line="240" w:lineRule="auto"/>
              <w:ind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71" w:type="dxa"/>
            <w:gridSpan w:val="3"/>
            <w:vAlign w:val="bottom"/>
          </w:tcPr>
          <w:p w14:paraId="441595AF" w14:textId="77777777" w:rsidR="002A351B" w:rsidRPr="008860F2" w:rsidRDefault="002A351B" w:rsidP="002A351B">
            <w:pPr>
              <w:tabs>
                <w:tab w:val="decimal" w:pos="353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13.26</w:t>
            </w:r>
          </w:p>
        </w:tc>
      </w:tr>
      <w:tr w:rsidR="002A351B" w:rsidRPr="008860F2" w14:paraId="56FC2F86" w14:textId="77777777" w:rsidTr="00147EF4">
        <w:trPr>
          <w:cantSplit/>
        </w:trPr>
        <w:tc>
          <w:tcPr>
            <w:tcW w:w="2780" w:type="dxa"/>
          </w:tcPr>
          <w:p w14:paraId="52E8A5A1" w14:textId="77777777" w:rsidR="002A351B" w:rsidRPr="008860F2" w:rsidRDefault="002A351B" w:rsidP="002A351B">
            <w:pPr>
              <w:spacing w:line="240" w:lineRule="auto"/>
              <w:ind w:left="191" w:right="-113" w:hanging="171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ทรัสต์เพื่อการลงทุนในสิทธิการเช่า</w:t>
            </w:r>
          </w:p>
          <w:p w14:paraId="4226F179" w14:textId="77777777" w:rsidR="002A351B" w:rsidRPr="008860F2" w:rsidRDefault="002A351B" w:rsidP="002A351B">
            <w:pPr>
              <w:spacing w:line="300" w:lineRule="exact"/>
              <w:ind w:left="289" w:hanging="171"/>
              <w:rPr>
                <w:rFonts w:ascii="Angsana New" w:hAnsi="Angsana New"/>
                <w:sz w:val="23"/>
                <w:szCs w:val="23"/>
                <w:cs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 xml:space="preserve">   อสังหาริมทรัพย์โกลเด้นเวนเจอร์</w:t>
            </w:r>
          </w:p>
        </w:tc>
        <w:tc>
          <w:tcPr>
            <w:tcW w:w="2672" w:type="dxa"/>
          </w:tcPr>
          <w:p w14:paraId="0C5A40DD" w14:textId="77269BC3" w:rsidR="002A351B" w:rsidRPr="008860F2" w:rsidRDefault="002A351B" w:rsidP="002A351B">
            <w:pPr>
              <w:spacing w:line="300" w:lineRule="exact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ลงทุนในสิทธิการเช่าอสังหาริมทรัพย์และ</w:t>
            </w:r>
          </w:p>
          <w:p w14:paraId="7D7724F0" w14:textId="77777777" w:rsidR="002A351B" w:rsidRPr="008860F2" w:rsidRDefault="002A351B" w:rsidP="002A351B">
            <w:pPr>
              <w:spacing w:line="240" w:lineRule="auto"/>
              <w:ind w:hanging="3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 xml:space="preserve">   อุปกรณ์ที่เกี่ยวข้อง</w:t>
            </w:r>
          </w:p>
        </w:tc>
        <w:tc>
          <w:tcPr>
            <w:tcW w:w="835" w:type="dxa"/>
          </w:tcPr>
          <w:p w14:paraId="5ED11667" w14:textId="77777777" w:rsidR="002A351B" w:rsidRPr="008860F2" w:rsidRDefault="002A351B" w:rsidP="002A351B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  <w:p w14:paraId="636FE00E" w14:textId="77777777" w:rsidR="002A351B" w:rsidRPr="008860F2" w:rsidRDefault="002A351B" w:rsidP="002A351B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2" w:type="dxa"/>
          </w:tcPr>
          <w:p w14:paraId="55F37624" w14:textId="77777777" w:rsidR="002A351B" w:rsidRPr="008860F2" w:rsidRDefault="002A351B" w:rsidP="002A351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6B330A91" w14:textId="77777777" w:rsidR="002A351B" w:rsidRPr="008860F2" w:rsidRDefault="002A351B" w:rsidP="002A351B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2029419B" w14:textId="77777777" w:rsidR="002A351B" w:rsidRPr="008860F2" w:rsidRDefault="002A351B" w:rsidP="002A351B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783" w:type="dxa"/>
          </w:tcPr>
          <w:p w14:paraId="04A3E635" w14:textId="77777777" w:rsidR="002A351B" w:rsidRPr="008860F2" w:rsidRDefault="002A351B" w:rsidP="002A351B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</w:p>
          <w:p w14:paraId="1EC33415" w14:textId="77777777" w:rsidR="002A351B" w:rsidRPr="008860F2" w:rsidRDefault="002A351B" w:rsidP="002A351B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83" w:type="dxa"/>
          </w:tcPr>
          <w:p w14:paraId="41B1BF47" w14:textId="77777777" w:rsidR="002A351B" w:rsidRPr="008860F2" w:rsidRDefault="002A351B" w:rsidP="002A351B">
            <w:pPr>
              <w:pStyle w:val="acctfourfigures"/>
              <w:tabs>
                <w:tab w:val="clear" w:pos="765"/>
                <w:tab w:val="decimal" w:pos="353"/>
              </w:tabs>
              <w:spacing w:line="300" w:lineRule="exact"/>
              <w:ind w:left="-79" w:right="-79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26" w:type="dxa"/>
          </w:tcPr>
          <w:p w14:paraId="3F1DF4E7" w14:textId="77777777" w:rsidR="002A351B" w:rsidRPr="008860F2" w:rsidRDefault="002A351B" w:rsidP="002A351B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7B491B01" w14:textId="77777777" w:rsidR="002A351B" w:rsidRPr="008860F2" w:rsidRDefault="002A351B" w:rsidP="002A351B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252" w:type="dxa"/>
          </w:tcPr>
          <w:p w14:paraId="3E9DF471" w14:textId="77777777" w:rsidR="002A351B" w:rsidRPr="008860F2" w:rsidRDefault="002A351B" w:rsidP="002A351B">
            <w:pPr>
              <w:pStyle w:val="acctfourfigures"/>
              <w:tabs>
                <w:tab w:val="clear" w:pos="765"/>
                <w:tab w:val="decimal" w:pos="353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3435345D" w14:textId="77777777" w:rsidR="002A351B" w:rsidRPr="008860F2" w:rsidRDefault="002A351B" w:rsidP="002A351B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78269C63" w14:textId="77777777" w:rsidR="002A351B" w:rsidRPr="008860F2" w:rsidRDefault="002A351B" w:rsidP="002A351B">
            <w:pPr>
              <w:tabs>
                <w:tab w:val="decimal" w:pos="376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98" w:type="dxa"/>
          </w:tcPr>
          <w:p w14:paraId="7C4A828A" w14:textId="77777777" w:rsidR="002A351B" w:rsidRPr="008860F2" w:rsidRDefault="002A351B" w:rsidP="002A351B">
            <w:pPr>
              <w:pStyle w:val="acctfourfigures"/>
              <w:tabs>
                <w:tab w:val="clear" w:pos="765"/>
                <w:tab w:val="decimal" w:pos="353"/>
                <w:tab w:val="decimal" w:pos="697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0AE3912B" w14:textId="77777777" w:rsidR="002A351B" w:rsidRPr="008860F2" w:rsidRDefault="002A351B" w:rsidP="002A351B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5744CF53" w14:textId="77777777" w:rsidR="002A351B" w:rsidRPr="008860F2" w:rsidRDefault="002A351B" w:rsidP="002A351B">
            <w:pPr>
              <w:tabs>
                <w:tab w:val="decimal" w:pos="324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0" w:type="dxa"/>
          </w:tcPr>
          <w:p w14:paraId="05D27F8B" w14:textId="77777777" w:rsidR="002A351B" w:rsidRPr="008860F2" w:rsidRDefault="002A351B" w:rsidP="002A351B">
            <w:pPr>
              <w:pStyle w:val="acctfourfigures"/>
              <w:tabs>
                <w:tab w:val="clear" w:pos="765"/>
                <w:tab w:val="decimal" w:pos="353"/>
                <w:tab w:val="decimal" w:pos="47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2B3C4696" w14:textId="77777777" w:rsidR="002A351B" w:rsidRPr="008860F2" w:rsidRDefault="002A351B" w:rsidP="002A351B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426CC388" w14:textId="77777777" w:rsidR="002A351B" w:rsidRPr="008860F2" w:rsidRDefault="002A351B" w:rsidP="002A351B">
            <w:pPr>
              <w:tabs>
                <w:tab w:val="decimal" w:pos="341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82" w:type="dxa"/>
          </w:tcPr>
          <w:p w14:paraId="6196067B" w14:textId="77777777" w:rsidR="002A351B" w:rsidRPr="008860F2" w:rsidRDefault="002A351B" w:rsidP="002A351B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76F37280" w14:textId="77777777" w:rsidR="002A351B" w:rsidRPr="008860F2" w:rsidRDefault="002A351B" w:rsidP="002A351B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747C9EFE" w14:textId="77777777" w:rsidR="002A351B" w:rsidRPr="008860F2" w:rsidRDefault="002A351B" w:rsidP="002A351B">
            <w:pPr>
              <w:tabs>
                <w:tab w:val="decimal" w:pos="345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78" w:type="dxa"/>
          </w:tcPr>
          <w:p w14:paraId="6BEC7846" w14:textId="77777777" w:rsidR="002A351B" w:rsidRPr="008860F2" w:rsidRDefault="002A351B" w:rsidP="002A351B">
            <w:pPr>
              <w:spacing w:line="300" w:lineRule="exact"/>
              <w:ind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</w:tcPr>
          <w:p w14:paraId="1C349AEA" w14:textId="77777777" w:rsidR="002A351B" w:rsidRPr="008860F2" w:rsidRDefault="002A351B" w:rsidP="002A351B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4A59AA9C" w14:textId="2927B895" w:rsidR="002A351B" w:rsidRPr="008860F2" w:rsidRDefault="002A351B" w:rsidP="002A351B">
            <w:pPr>
              <w:tabs>
                <w:tab w:val="decimal" w:pos="308"/>
              </w:tabs>
              <w:spacing w:line="240" w:lineRule="auto"/>
              <w:ind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78" w:type="dxa"/>
          </w:tcPr>
          <w:p w14:paraId="6CF3093F" w14:textId="77777777" w:rsidR="002A351B" w:rsidRPr="008860F2" w:rsidRDefault="002A351B" w:rsidP="002A351B">
            <w:pPr>
              <w:spacing w:line="300" w:lineRule="exact"/>
              <w:ind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71" w:type="dxa"/>
            <w:gridSpan w:val="3"/>
            <w:tcBorders>
              <w:bottom w:val="single" w:sz="4" w:space="0" w:color="auto"/>
            </w:tcBorders>
          </w:tcPr>
          <w:p w14:paraId="7488D824" w14:textId="77777777" w:rsidR="002A351B" w:rsidRPr="008860F2" w:rsidRDefault="002A351B" w:rsidP="002A351B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</w:p>
          <w:p w14:paraId="40D8C4A1" w14:textId="77777777" w:rsidR="002A351B" w:rsidRPr="008860F2" w:rsidRDefault="002A351B" w:rsidP="002A351B">
            <w:pPr>
              <w:tabs>
                <w:tab w:val="decimal" w:pos="367"/>
              </w:tabs>
              <w:spacing w:line="240" w:lineRule="auto"/>
              <w:ind w:left="-72" w:right="-79"/>
              <w:rPr>
                <w:rFonts w:ascii="Angsana New" w:hAnsi="Angsana New"/>
                <w:sz w:val="23"/>
                <w:szCs w:val="23"/>
              </w:rPr>
            </w:pPr>
            <w:r w:rsidRPr="008860F2">
              <w:rPr>
                <w:rFonts w:ascii="Angsana New" w:hAnsi="Angsana New"/>
                <w:sz w:val="23"/>
                <w:szCs w:val="23"/>
              </w:rPr>
              <w:t>116.96</w:t>
            </w:r>
          </w:p>
        </w:tc>
      </w:tr>
      <w:tr w:rsidR="002A351B" w:rsidRPr="008860F2" w14:paraId="01610DDC" w14:textId="77777777" w:rsidTr="003C3C60">
        <w:trPr>
          <w:cantSplit/>
        </w:trPr>
        <w:tc>
          <w:tcPr>
            <w:tcW w:w="2780" w:type="dxa"/>
          </w:tcPr>
          <w:p w14:paraId="23B81C1F" w14:textId="77777777" w:rsidR="002A351B" w:rsidRPr="008860F2" w:rsidRDefault="002A351B" w:rsidP="002A351B">
            <w:pPr>
              <w:spacing w:line="300" w:lineRule="exact"/>
              <w:ind w:left="118" w:hanging="9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8860F2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2672" w:type="dxa"/>
          </w:tcPr>
          <w:p w14:paraId="691B8F13" w14:textId="77777777" w:rsidR="002A351B" w:rsidRPr="008860F2" w:rsidRDefault="002A351B" w:rsidP="002A351B">
            <w:pPr>
              <w:spacing w:line="240" w:lineRule="auto"/>
              <w:ind w:left="101" w:hanging="3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35" w:type="dxa"/>
          </w:tcPr>
          <w:p w14:paraId="614CC67C" w14:textId="77777777" w:rsidR="002A351B" w:rsidRPr="008860F2" w:rsidRDefault="002A351B" w:rsidP="002A351B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2" w:type="dxa"/>
          </w:tcPr>
          <w:p w14:paraId="5967632E" w14:textId="77777777" w:rsidR="002A351B" w:rsidRPr="008860F2" w:rsidRDefault="002A351B" w:rsidP="002A351B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0" w:type="dxa"/>
          </w:tcPr>
          <w:p w14:paraId="6E54B745" w14:textId="77777777" w:rsidR="002A351B" w:rsidRPr="008860F2" w:rsidRDefault="002A351B" w:rsidP="002A351B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4307D0EC" w14:textId="77777777" w:rsidR="002A351B" w:rsidRPr="008860F2" w:rsidRDefault="002A351B" w:rsidP="002A351B">
            <w:pPr>
              <w:tabs>
                <w:tab w:val="decimal" w:pos="407"/>
              </w:tabs>
              <w:spacing w:line="240" w:lineRule="auto"/>
              <w:ind w:right="-7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3" w:type="dxa"/>
          </w:tcPr>
          <w:p w14:paraId="1DE6B525" w14:textId="77777777" w:rsidR="002A351B" w:rsidRPr="008860F2" w:rsidRDefault="002A351B" w:rsidP="002A351B">
            <w:pPr>
              <w:pStyle w:val="acctfourfigures"/>
              <w:tabs>
                <w:tab w:val="clear" w:pos="765"/>
                <w:tab w:val="decimal" w:pos="353"/>
              </w:tabs>
              <w:spacing w:line="300" w:lineRule="exact"/>
              <w:ind w:left="-79" w:right="-79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26" w:type="dxa"/>
          </w:tcPr>
          <w:p w14:paraId="36C003E4" w14:textId="77777777" w:rsidR="002A351B" w:rsidRPr="008860F2" w:rsidRDefault="002A351B" w:rsidP="002A351B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252" w:type="dxa"/>
          </w:tcPr>
          <w:p w14:paraId="7F62052F" w14:textId="77777777" w:rsidR="002A351B" w:rsidRPr="008860F2" w:rsidRDefault="002A351B" w:rsidP="002A351B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6E6DE797" w14:textId="0D3DEE2A" w:rsidR="002A351B" w:rsidRPr="008860F2" w:rsidRDefault="002A351B" w:rsidP="002A351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  <w:lang w:val="en-US" w:bidi="th-TH"/>
              </w:rPr>
              <w:t>443.95</w:t>
            </w:r>
          </w:p>
        </w:tc>
        <w:tc>
          <w:tcPr>
            <w:tcW w:w="198" w:type="dxa"/>
          </w:tcPr>
          <w:p w14:paraId="095A6E17" w14:textId="77777777" w:rsidR="002A351B" w:rsidRPr="008860F2" w:rsidRDefault="002A351B" w:rsidP="002A351B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6D3E20ED" w14:textId="77777777" w:rsidR="002A351B" w:rsidRPr="008860F2" w:rsidRDefault="002A351B" w:rsidP="002A351B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  <w:t>453.30</w:t>
            </w:r>
          </w:p>
        </w:tc>
        <w:tc>
          <w:tcPr>
            <w:tcW w:w="180" w:type="dxa"/>
          </w:tcPr>
          <w:p w14:paraId="03820343" w14:textId="77777777" w:rsidR="002A351B" w:rsidRPr="008860F2" w:rsidRDefault="002A351B" w:rsidP="002A351B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2DC3C8D4" w14:textId="26BAA80F" w:rsidR="002A351B" w:rsidRPr="008860F2" w:rsidRDefault="002A351B" w:rsidP="002A351B">
            <w:pPr>
              <w:tabs>
                <w:tab w:val="decimal" w:pos="313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/>
                <w:b/>
                <w:bCs/>
                <w:sz w:val="23"/>
                <w:szCs w:val="23"/>
              </w:rPr>
              <w:t>444.82</w:t>
            </w:r>
          </w:p>
        </w:tc>
        <w:tc>
          <w:tcPr>
            <w:tcW w:w="182" w:type="dxa"/>
          </w:tcPr>
          <w:p w14:paraId="4AFC3C4A" w14:textId="77777777" w:rsidR="002A351B" w:rsidRPr="008860F2" w:rsidRDefault="002A351B" w:rsidP="002A351B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14:paraId="49A1C377" w14:textId="77777777" w:rsidR="002A351B" w:rsidRPr="008860F2" w:rsidRDefault="002A351B" w:rsidP="002A351B">
            <w:pPr>
              <w:tabs>
                <w:tab w:val="decimal" w:pos="3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860F2">
              <w:rPr>
                <w:rFonts w:ascii="Angsana New" w:hAnsi="Angsana New"/>
                <w:b/>
                <w:bCs/>
                <w:sz w:val="23"/>
                <w:szCs w:val="23"/>
              </w:rPr>
              <w:t>446.12</w:t>
            </w:r>
          </w:p>
        </w:tc>
        <w:tc>
          <w:tcPr>
            <w:tcW w:w="178" w:type="dxa"/>
          </w:tcPr>
          <w:p w14:paraId="5DD48B3D" w14:textId="77777777" w:rsidR="002A351B" w:rsidRPr="008860F2" w:rsidRDefault="002A351B" w:rsidP="002A351B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E894A" w14:textId="77777777" w:rsidR="002A351B" w:rsidRPr="008860F2" w:rsidRDefault="002A351B" w:rsidP="002A351B">
            <w:pPr>
              <w:tabs>
                <w:tab w:val="decimal" w:pos="350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860F2">
              <w:rPr>
                <w:rFonts w:ascii="Angsana New" w:hAnsi="Angsana New"/>
                <w:b/>
                <w:bCs/>
                <w:sz w:val="23"/>
                <w:szCs w:val="23"/>
              </w:rPr>
              <w:t>20.00</w:t>
            </w:r>
          </w:p>
        </w:tc>
        <w:tc>
          <w:tcPr>
            <w:tcW w:w="178" w:type="dxa"/>
          </w:tcPr>
          <w:p w14:paraId="0315A577" w14:textId="77777777" w:rsidR="002A351B" w:rsidRPr="008860F2" w:rsidRDefault="002A351B" w:rsidP="002A351B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7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07987F1" w14:textId="77777777" w:rsidR="002A351B" w:rsidRPr="008860F2" w:rsidRDefault="002A351B" w:rsidP="002A351B">
            <w:pPr>
              <w:tabs>
                <w:tab w:val="decimal" w:pos="367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860F2">
              <w:rPr>
                <w:rFonts w:ascii="Angsana New" w:hAnsi="Angsana New"/>
                <w:b/>
                <w:bCs/>
                <w:sz w:val="23"/>
                <w:szCs w:val="23"/>
              </w:rPr>
              <w:t>158.87</w:t>
            </w:r>
          </w:p>
        </w:tc>
      </w:tr>
    </w:tbl>
    <w:p w14:paraId="74AFC865" w14:textId="7CDA7189" w:rsidR="00420B89" w:rsidRPr="008860F2" w:rsidRDefault="00A60277" w:rsidP="003C3C60">
      <w:pPr>
        <w:spacing w:before="240" w:line="240" w:lineRule="auto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บริษัทร่วมทั้งหมด</w:t>
      </w:r>
      <w:r w:rsidR="0008077E" w:rsidRPr="008860F2">
        <w:rPr>
          <w:rFonts w:ascii="Angsana New" w:hAnsi="Angsana New"/>
          <w:sz w:val="28"/>
          <w:szCs w:val="28"/>
          <w:cs/>
        </w:rPr>
        <w:t>จดทะเบียนจัดตั้งและ</w:t>
      </w:r>
      <w:r w:rsidRPr="008860F2">
        <w:rPr>
          <w:rFonts w:ascii="Angsana New" w:hAnsi="Angsana New"/>
          <w:sz w:val="28"/>
          <w:szCs w:val="28"/>
          <w:cs/>
        </w:rPr>
        <w:t>ดำเนินธุรกิจใน</w:t>
      </w:r>
      <w:r w:rsidR="0008077E" w:rsidRPr="008860F2">
        <w:rPr>
          <w:rFonts w:ascii="Angsana New" w:hAnsi="Angsana New"/>
          <w:sz w:val="28"/>
          <w:szCs w:val="28"/>
          <w:cs/>
        </w:rPr>
        <w:t>ประเทศ</w:t>
      </w:r>
      <w:r w:rsidRPr="008860F2">
        <w:rPr>
          <w:rFonts w:ascii="Angsana New" w:hAnsi="Angsana New"/>
          <w:sz w:val="28"/>
          <w:szCs w:val="28"/>
          <w:cs/>
        </w:rPr>
        <w:t>ไทย</w:t>
      </w:r>
    </w:p>
    <w:p w14:paraId="16A7C264" w14:textId="77777777" w:rsidR="004518D8" w:rsidRPr="008860F2" w:rsidRDefault="004518D8" w:rsidP="003C3C60">
      <w:pPr>
        <w:pStyle w:val="NoSpacing"/>
        <w:spacing w:before="240"/>
        <w:rPr>
          <w:rFonts w:ascii="Angsana New" w:hAnsi="Angsana New"/>
          <w:sz w:val="28"/>
          <w:szCs w:val="28"/>
          <w:cs/>
        </w:rPr>
        <w:sectPr w:rsidR="004518D8" w:rsidRPr="008860F2" w:rsidSect="00584F28">
          <w:headerReference w:type="default" r:id="rId10"/>
          <w:footerReference w:type="default" r:id="rId11"/>
          <w:type w:val="nextColumn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CD94394" w14:textId="73AABE5D" w:rsidR="00055659" w:rsidRDefault="00D57733" w:rsidP="00055659">
      <w:pPr>
        <w:tabs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 ยกเว้น</w:t>
      </w:r>
      <w:r w:rsidR="00055659" w:rsidRPr="008860F2">
        <w:rPr>
          <w:rFonts w:ascii="Angsana New" w:hAnsi="Angsana New"/>
          <w:sz w:val="28"/>
          <w:szCs w:val="28"/>
        </w:rPr>
        <w:t xml:space="preserve"> </w:t>
      </w:r>
      <w:r w:rsidR="00944685" w:rsidRPr="008860F2">
        <w:rPr>
          <w:rFonts w:ascii="Angsana New" w:hAnsi="Angsana New" w:hint="cs"/>
          <w:sz w:val="28"/>
          <w:szCs w:val="28"/>
          <w:cs/>
        </w:rPr>
        <w:t xml:space="preserve">บริษัท สโตนเฮ้นจ์ อินเตอร์ จำกัด (มหาชน) </w:t>
      </w:r>
      <w:r w:rsidR="00231AEC">
        <w:rPr>
          <w:rFonts w:ascii="Angsana New" w:hAnsi="Angsana New" w:hint="cs"/>
          <w:sz w:val="28"/>
          <w:szCs w:val="28"/>
          <w:cs/>
        </w:rPr>
        <w:t>ซึ่ง</w:t>
      </w:r>
      <w:r w:rsidR="00944685" w:rsidRPr="008860F2">
        <w:rPr>
          <w:rFonts w:ascii="Angsana New" w:hAnsi="Angsana New" w:hint="cs"/>
          <w:sz w:val="28"/>
          <w:szCs w:val="28"/>
          <w:cs/>
        </w:rPr>
        <w:t xml:space="preserve">เป็นบริษัทที่จดทะเบียนในตลาดหลักทรัพย์แห่งประเทศไทย ณ วันที่ </w:t>
      </w:r>
      <w:r w:rsidR="00944685" w:rsidRPr="008860F2">
        <w:rPr>
          <w:rFonts w:ascii="Angsana New" w:hAnsi="Angsana New"/>
          <w:sz w:val="28"/>
          <w:szCs w:val="28"/>
        </w:rPr>
        <w:t xml:space="preserve">30 </w:t>
      </w:r>
      <w:r w:rsidR="00944685" w:rsidRPr="008860F2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944685" w:rsidRPr="008860F2">
        <w:rPr>
          <w:rFonts w:ascii="Angsana New" w:hAnsi="Angsana New"/>
          <w:sz w:val="28"/>
          <w:szCs w:val="28"/>
        </w:rPr>
        <w:t>256</w:t>
      </w:r>
      <w:r w:rsidR="00055659" w:rsidRPr="008860F2">
        <w:rPr>
          <w:rFonts w:ascii="Angsana New" w:hAnsi="Angsana New"/>
          <w:sz w:val="28"/>
          <w:szCs w:val="28"/>
        </w:rPr>
        <w:t>3</w:t>
      </w:r>
      <w:r w:rsidR="00944685" w:rsidRPr="008860F2">
        <w:rPr>
          <w:rFonts w:ascii="Angsana New" w:hAnsi="Angsana New"/>
          <w:sz w:val="28"/>
          <w:szCs w:val="28"/>
        </w:rPr>
        <w:t xml:space="preserve"> </w:t>
      </w:r>
      <w:r w:rsidR="00944685" w:rsidRPr="008860F2">
        <w:rPr>
          <w:rFonts w:ascii="Angsana New" w:hAnsi="Angsana New" w:hint="cs"/>
          <w:sz w:val="28"/>
          <w:szCs w:val="28"/>
          <w:cs/>
        </w:rPr>
        <w:t>มีราคาปิด</w:t>
      </w:r>
      <w:r w:rsidR="00D84A11" w:rsidRPr="008860F2">
        <w:rPr>
          <w:rFonts w:ascii="Angsana New" w:hAnsi="Angsana New" w:hint="cs"/>
          <w:sz w:val="28"/>
          <w:szCs w:val="28"/>
          <w:cs/>
        </w:rPr>
        <w:t>ต่อหน่วยอยู่ที่</w:t>
      </w:r>
      <w:r w:rsidR="00944685" w:rsidRPr="008860F2">
        <w:rPr>
          <w:rFonts w:ascii="Angsana New" w:hAnsi="Angsana New"/>
          <w:sz w:val="28"/>
          <w:szCs w:val="28"/>
        </w:rPr>
        <w:t xml:space="preserve"> </w:t>
      </w:r>
      <w:r w:rsidR="00AA2FEA">
        <w:rPr>
          <w:rFonts w:ascii="Angsana New" w:hAnsi="Angsana New"/>
          <w:sz w:val="28"/>
          <w:szCs w:val="28"/>
        </w:rPr>
        <w:t>7.05</w:t>
      </w:r>
      <w:r w:rsidR="00944685" w:rsidRPr="008860F2">
        <w:rPr>
          <w:rFonts w:ascii="Angsana New" w:hAnsi="Angsana New"/>
          <w:sz w:val="28"/>
          <w:szCs w:val="28"/>
        </w:rPr>
        <w:t xml:space="preserve"> </w:t>
      </w:r>
      <w:r w:rsidR="00944685" w:rsidRPr="008860F2">
        <w:rPr>
          <w:rFonts w:ascii="Angsana New" w:hAnsi="Angsana New" w:hint="cs"/>
          <w:sz w:val="28"/>
          <w:szCs w:val="28"/>
          <w:cs/>
        </w:rPr>
        <w:t xml:space="preserve">บาท </w:t>
      </w:r>
      <w:r w:rsidR="00055659" w:rsidRPr="008860F2">
        <w:rPr>
          <w:rFonts w:ascii="Angsana New" w:hAnsi="Angsana New"/>
          <w:i/>
          <w:iCs/>
          <w:sz w:val="28"/>
          <w:szCs w:val="28"/>
        </w:rPr>
        <w:t xml:space="preserve">(30 </w:t>
      </w:r>
      <w:r w:rsidR="00055659" w:rsidRPr="008860F2">
        <w:rPr>
          <w:rFonts w:ascii="Angsana New" w:hAnsi="Angsana New" w:hint="cs"/>
          <w:i/>
          <w:iCs/>
          <w:sz w:val="28"/>
          <w:szCs w:val="28"/>
          <w:cs/>
        </w:rPr>
        <w:t xml:space="preserve">กันยายน </w:t>
      </w:r>
      <w:r w:rsidR="00055659" w:rsidRPr="008860F2">
        <w:rPr>
          <w:rFonts w:ascii="Angsana New" w:hAnsi="Angsana New"/>
          <w:i/>
          <w:iCs/>
          <w:sz w:val="28"/>
          <w:szCs w:val="28"/>
        </w:rPr>
        <w:t xml:space="preserve">2562: 4.80 </w:t>
      </w:r>
      <w:r w:rsidR="00055659" w:rsidRPr="008860F2">
        <w:rPr>
          <w:rFonts w:ascii="Angsana New" w:hAnsi="Angsana New" w:hint="cs"/>
          <w:i/>
          <w:iCs/>
          <w:sz w:val="28"/>
          <w:szCs w:val="28"/>
          <w:cs/>
        </w:rPr>
        <w:t>บาท)</w:t>
      </w:r>
      <w:r w:rsidR="00055659" w:rsidRPr="008860F2">
        <w:rPr>
          <w:rFonts w:ascii="Angsana New" w:hAnsi="Angsana New" w:hint="cs"/>
          <w:sz w:val="28"/>
          <w:szCs w:val="28"/>
          <w:cs/>
        </w:rPr>
        <w:t xml:space="preserve"> </w:t>
      </w:r>
      <w:r w:rsidR="00944685" w:rsidRPr="008860F2">
        <w:rPr>
          <w:rFonts w:ascii="Angsana New" w:hAnsi="Angsana New" w:hint="cs"/>
          <w:sz w:val="28"/>
          <w:szCs w:val="28"/>
          <w:cs/>
        </w:rPr>
        <w:t>มูลค่ายุติธรรมของเงินลงทุนในบริษัท สโต</w:t>
      </w:r>
      <w:r w:rsidR="009568D5" w:rsidRPr="008860F2">
        <w:rPr>
          <w:rFonts w:ascii="Angsana New" w:hAnsi="Angsana New" w:hint="cs"/>
          <w:sz w:val="28"/>
          <w:szCs w:val="28"/>
          <w:cs/>
        </w:rPr>
        <w:t>น</w:t>
      </w:r>
      <w:r w:rsidR="00944685" w:rsidRPr="008860F2">
        <w:rPr>
          <w:rFonts w:ascii="Angsana New" w:hAnsi="Angsana New" w:hint="cs"/>
          <w:sz w:val="28"/>
          <w:szCs w:val="28"/>
          <w:cs/>
        </w:rPr>
        <w:t xml:space="preserve">เฮ้นจ์ อินเตอร์ จำกัด (มหาชน) เท่ากับ </w:t>
      </w:r>
      <w:r w:rsidR="00AA2FEA">
        <w:rPr>
          <w:rFonts w:ascii="Angsana New" w:hAnsi="Angsana New"/>
          <w:sz w:val="28"/>
          <w:szCs w:val="28"/>
        </w:rPr>
        <w:t>552.43</w:t>
      </w:r>
      <w:r w:rsidR="00944685" w:rsidRPr="008860F2">
        <w:rPr>
          <w:rFonts w:ascii="Angsana New" w:hAnsi="Angsana New"/>
          <w:sz w:val="28"/>
          <w:szCs w:val="28"/>
        </w:rPr>
        <w:t xml:space="preserve"> </w:t>
      </w:r>
      <w:r w:rsidR="00D84A11" w:rsidRPr="008860F2">
        <w:rPr>
          <w:rFonts w:ascii="Angsana New" w:hAnsi="Angsana New" w:hint="cs"/>
          <w:sz w:val="28"/>
          <w:szCs w:val="28"/>
          <w:cs/>
        </w:rPr>
        <w:t>ล้าน</w:t>
      </w:r>
      <w:r w:rsidR="00944685" w:rsidRPr="008860F2">
        <w:rPr>
          <w:rFonts w:ascii="Angsana New" w:hAnsi="Angsana New" w:hint="cs"/>
          <w:sz w:val="28"/>
          <w:szCs w:val="28"/>
          <w:cs/>
        </w:rPr>
        <w:t>บาท</w:t>
      </w:r>
      <w:r w:rsidR="00055659" w:rsidRPr="008860F2">
        <w:rPr>
          <w:rFonts w:ascii="Angsana New" w:hAnsi="Angsana New"/>
          <w:sz w:val="28"/>
          <w:szCs w:val="28"/>
        </w:rPr>
        <w:t xml:space="preserve"> </w:t>
      </w:r>
      <w:r w:rsidR="00055659" w:rsidRPr="008860F2">
        <w:rPr>
          <w:rFonts w:ascii="Angsana New" w:hAnsi="Angsana New" w:hint="cs"/>
          <w:i/>
          <w:iCs/>
          <w:sz w:val="28"/>
          <w:szCs w:val="28"/>
          <w:cs/>
        </w:rPr>
        <w:t>(</w:t>
      </w:r>
      <w:r w:rsidR="00055659" w:rsidRPr="008860F2">
        <w:rPr>
          <w:rFonts w:ascii="Angsana New" w:hAnsi="Angsana New"/>
          <w:i/>
          <w:iCs/>
          <w:sz w:val="28"/>
          <w:szCs w:val="28"/>
        </w:rPr>
        <w:t xml:space="preserve">30 </w:t>
      </w:r>
      <w:r w:rsidR="00055659" w:rsidRPr="008860F2">
        <w:rPr>
          <w:rFonts w:ascii="Angsana New" w:hAnsi="Angsana New" w:hint="cs"/>
          <w:i/>
          <w:iCs/>
          <w:sz w:val="28"/>
          <w:szCs w:val="28"/>
          <w:cs/>
        </w:rPr>
        <w:t xml:space="preserve">กันยายน </w:t>
      </w:r>
      <w:r w:rsidR="00055659" w:rsidRPr="008860F2">
        <w:rPr>
          <w:rFonts w:ascii="Angsana New" w:hAnsi="Angsana New"/>
          <w:i/>
          <w:iCs/>
          <w:sz w:val="28"/>
          <w:szCs w:val="28"/>
        </w:rPr>
        <w:t xml:space="preserve">2562: 384.00 </w:t>
      </w:r>
      <w:r w:rsidR="00055659" w:rsidRPr="008860F2"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</w:p>
    <w:p w14:paraId="7855F263" w14:textId="1440C2DE" w:rsidR="00231AEC" w:rsidRDefault="00231AEC" w:rsidP="00055659">
      <w:pPr>
        <w:tabs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</w:p>
    <w:p w14:paraId="13807EB7" w14:textId="2CDD7BE5" w:rsidR="00231AEC" w:rsidRPr="00231AEC" w:rsidRDefault="00231AEC" w:rsidP="00231AEC">
      <w:pPr>
        <w:autoSpaceDE w:val="0"/>
        <w:autoSpaceDN w:val="0"/>
        <w:spacing w:before="100" w:after="100"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 w:hint="cs"/>
          <w:sz w:val="28"/>
          <w:szCs w:val="28"/>
          <w:cs/>
        </w:rPr>
        <w:t>กลุ่มบริษัทไม่ได้รับรู้ส่วนแบ่งขาดทุนของเงินลงทุนที่บันทึกตามวิธีส่วนได้เสีย</w:t>
      </w:r>
      <w:r w:rsidRPr="008860F2">
        <w:rPr>
          <w:rFonts w:ascii="Angsana New" w:hAnsi="Angsana New"/>
          <w:sz w:val="28"/>
          <w:szCs w:val="28"/>
          <w:cs/>
        </w:rPr>
        <w:t xml:space="preserve">ของบริษัท เอ็กซ์เซลเล้นท์ เอ็นเนอร์ยี่ อินเตอร์เนชั่นแนล จำกัด (“บริษัทร่วม”) </w:t>
      </w:r>
      <w:r w:rsidRPr="008860F2">
        <w:rPr>
          <w:rFonts w:ascii="Angsana New" w:hAnsi="Angsana New" w:hint="cs"/>
          <w:sz w:val="28"/>
          <w:szCs w:val="28"/>
          <w:cs/>
        </w:rPr>
        <w:t>สำหรับส่วนแบ่งในผลขาดทุนที่เกินกว่ามูลค่าเงินลงทุน</w:t>
      </w:r>
      <w:r w:rsidRPr="008860F2">
        <w:rPr>
          <w:rFonts w:ascii="Angsana New" w:hAnsi="Angsana New"/>
          <w:sz w:val="28"/>
          <w:szCs w:val="28"/>
          <w:cs/>
        </w:rPr>
        <w:t xml:space="preserve">ในบริษัทร่วมดังกล่าว ณ วันที่ </w:t>
      </w:r>
      <w:r w:rsidRPr="008860F2">
        <w:rPr>
          <w:rFonts w:ascii="Angsana New" w:hAnsi="Angsana New"/>
          <w:sz w:val="28"/>
          <w:szCs w:val="28"/>
        </w:rPr>
        <w:t xml:space="preserve">30 </w:t>
      </w:r>
      <w:r w:rsidRPr="008860F2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8860F2">
        <w:rPr>
          <w:rFonts w:ascii="Angsana New" w:hAnsi="Angsana New"/>
          <w:sz w:val="28"/>
          <w:szCs w:val="28"/>
        </w:rPr>
        <w:t xml:space="preserve">2563 </w:t>
      </w:r>
      <w:r w:rsidRPr="008860F2">
        <w:rPr>
          <w:rFonts w:ascii="Angsana New" w:hAnsi="Angsana New" w:hint="cs"/>
          <w:sz w:val="28"/>
          <w:szCs w:val="28"/>
          <w:cs/>
        </w:rPr>
        <w:t>กลุ่มบริษัทยังมีส่วนแบ่งผลขาดทุนสะสมที่ยังไม่รับรู้จำนวน</w:t>
      </w:r>
      <w:r w:rsidRPr="008860F2">
        <w:rPr>
          <w:rFonts w:ascii="Angsana New" w:hAnsi="Angsana New"/>
          <w:sz w:val="28"/>
          <w:szCs w:val="28"/>
        </w:rPr>
        <w:t> </w:t>
      </w:r>
      <w:r>
        <w:rPr>
          <w:rFonts w:ascii="Angsana New" w:hAnsi="Angsana New"/>
          <w:sz w:val="28"/>
          <w:szCs w:val="28"/>
        </w:rPr>
        <w:t>31.50</w:t>
      </w:r>
      <w:r w:rsidRPr="008860F2">
        <w:rPr>
          <w:rFonts w:ascii="Angsana New" w:hAnsi="Angsana New"/>
          <w:sz w:val="28"/>
          <w:szCs w:val="28"/>
        </w:rPr>
        <w:t> </w:t>
      </w:r>
      <w:r w:rsidRPr="008860F2">
        <w:rPr>
          <w:rFonts w:ascii="Angsana New" w:hAnsi="Angsana New" w:hint="cs"/>
          <w:sz w:val="28"/>
          <w:szCs w:val="28"/>
          <w:cs/>
        </w:rPr>
        <w:t>ล้านบาท</w:t>
      </w:r>
      <w:r w:rsidRPr="008860F2">
        <w:rPr>
          <w:rFonts w:ascii="Angsana New" w:hAnsi="Angsana New"/>
          <w:sz w:val="28"/>
          <w:szCs w:val="28"/>
        </w:rPr>
        <w:t> </w:t>
      </w:r>
      <w:r w:rsidRPr="008860F2">
        <w:rPr>
          <w:rFonts w:ascii="Angsana New" w:hAnsi="Angsana New"/>
          <w:i/>
          <w:iCs/>
          <w:sz w:val="28"/>
          <w:szCs w:val="28"/>
          <w:cs/>
        </w:rPr>
        <w:t>(</w:t>
      </w:r>
      <w:r w:rsidRPr="008860F2">
        <w:rPr>
          <w:rFonts w:ascii="Angsana New" w:hAnsi="Angsana New"/>
          <w:i/>
          <w:iCs/>
          <w:sz w:val="28"/>
          <w:szCs w:val="28"/>
        </w:rPr>
        <w:t>30</w:t>
      </w:r>
      <w:r w:rsidRPr="008860F2">
        <w:rPr>
          <w:rFonts w:ascii="Angsana New" w:hAnsi="Angsana New"/>
          <w:i/>
          <w:iCs/>
          <w:sz w:val="28"/>
          <w:szCs w:val="28"/>
          <w:cs/>
        </w:rPr>
        <w:t xml:space="preserve"> กันยายน </w:t>
      </w:r>
      <w:r w:rsidRPr="008860F2">
        <w:rPr>
          <w:rFonts w:ascii="Angsana New" w:hAnsi="Angsana New"/>
          <w:i/>
          <w:iCs/>
          <w:sz w:val="28"/>
          <w:szCs w:val="28"/>
        </w:rPr>
        <w:t>2562: 23.30</w:t>
      </w:r>
      <w:r w:rsidRPr="008860F2">
        <w:rPr>
          <w:rFonts w:ascii="Angsana New" w:hAnsi="Angsana New"/>
          <w:i/>
          <w:iCs/>
          <w:sz w:val="28"/>
          <w:szCs w:val="28"/>
          <w:cs/>
        </w:rPr>
        <w:t xml:space="preserve"> ล้านบาท)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 w:hint="cs"/>
          <w:sz w:val="28"/>
          <w:szCs w:val="28"/>
          <w:cs/>
        </w:rPr>
        <w:t>กลุ่มบริษัทไม่มีภาระหนี้สินที่เกี่ยวเนื่องกับผลขาดทุนเหล่านี้</w:t>
      </w:r>
      <w:r w:rsidRPr="008860F2">
        <w:rPr>
          <w:rFonts w:ascii="Angsana New" w:hAnsi="Angsana New"/>
          <w:sz w:val="28"/>
          <w:szCs w:val="28"/>
        </w:rPr>
        <w:t xml:space="preserve">   </w:t>
      </w:r>
    </w:p>
    <w:p w14:paraId="76026904" w14:textId="77777777" w:rsidR="00944685" w:rsidRPr="008860F2" w:rsidRDefault="00944685" w:rsidP="00055659">
      <w:pPr>
        <w:tabs>
          <w:tab w:val="left" w:pos="90"/>
          <w:tab w:val="left" w:pos="540"/>
        </w:tabs>
        <w:ind w:left="540" w:right="-122"/>
        <w:jc w:val="left"/>
        <w:rPr>
          <w:rFonts w:ascii="Angsana New" w:hAnsi="Angsana New"/>
          <w:i/>
          <w:iCs/>
          <w:sz w:val="28"/>
          <w:szCs w:val="28"/>
        </w:rPr>
      </w:pPr>
    </w:p>
    <w:p w14:paraId="5583C001" w14:textId="77777777" w:rsidR="00F605DB" w:rsidRPr="008860F2" w:rsidRDefault="00F605DB" w:rsidP="00F605DB">
      <w:pPr>
        <w:ind w:left="540" w:right="-115"/>
        <w:jc w:val="both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การจำหน่าย</w:t>
      </w:r>
    </w:p>
    <w:p w14:paraId="3A69C273" w14:textId="77777777" w:rsidR="00F605DB" w:rsidRPr="008860F2" w:rsidRDefault="00F605DB" w:rsidP="00F605DB">
      <w:pPr>
        <w:rPr>
          <w:rFonts w:ascii="Angsana New" w:hAnsi="Angsana New"/>
          <w:i/>
          <w:iCs/>
          <w:sz w:val="28"/>
          <w:szCs w:val="28"/>
        </w:rPr>
      </w:pPr>
    </w:p>
    <w:p w14:paraId="065598B0" w14:textId="3DB136E4" w:rsidR="00F605DB" w:rsidRPr="008860F2" w:rsidRDefault="00F605DB" w:rsidP="00F605DB">
      <w:pPr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860F2">
        <w:rPr>
          <w:rFonts w:ascii="Angsana New" w:hAnsi="Angsana New"/>
          <w:sz w:val="28"/>
          <w:szCs w:val="28"/>
        </w:rPr>
        <w:t xml:space="preserve">30 </w:t>
      </w:r>
      <w:r w:rsidRPr="008860F2">
        <w:rPr>
          <w:rFonts w:ascii="Angsana New" w:hAnsi="Angsana New"/>
          <w:sz w:val="28"/>
          <w:szCs w:val="28"/>
          <w:cs/>
        </w:rPr>
        <w:t xml:space="preserve">กันยายน </w:t>
      </w:r>
      <w:r w:rsidRPr="008860F2">
        <w:rPr>
          <w:rFonts w:ascii="Angsana New" w:hAnsi="Angsana New"/>
          <w:sz w:val="28"/>
          <w:szCs w:val="28"/>
        </w:rPr>
        <w:t xml:space="preserve">2562 </w:t>
      </w:r>
      <w:r w:rsidRPr="008860F2">
        <w:rPr>
          <w:rFonts w:ascii="Angsana New" w:hAnsi="Angsana New"/>
          <w:sz w:val="28"/>
          <w:szCs w:val="28"/>
          <w:cs/>
        </w:rPr>
        <w:t xml:space="preserve">บริษัทร่วมและการร่วมค้าทางอ้อมที่ถือหุ้นผ่านทาง </w:t>
      </w:r>
      <w:r w:rsidRPr="008860F2">
        <w:rPr>
          <w:rFonts w:ascii="Angsana New" w:hAnsi="Angsana New"/>
          <w:sz w:val="28"/>
          <w:szCs w:val="28"/>
        </w:rPr>
        <w:t>GOLD</w:t>
      </w:r>
      <w:r w:rsidRPr="008860F2">
        <w:rPr>
          <w:rFonts w:ascii="Angsana New" w:hAnsi="Angsana New"/>
          <w:sz w:val="28"/>
          <w:szCs w:val="28"/>
          <w:cs/>
        </w:rPr>
        <w:t xml:space="preserve"> ทุกบริษัทไม่ได้เป็นบริษัทร่วมและการร่วมค้าอีกต่อไป เนื่องจากการจำหน่ายเงินลงทุนใน </w:t>
      </w:r>
      <w:r w:rsidRPr="008860F2">
        <w:rPr>
          <w:rFonts w:ascii="Angsana New" w:hAnsi="Angsana New"/>
          <w:sz w:val="28"/>
          <w:szCs w:val="28"/>
        </w:rPr>
        <w:t xml:space="preserve">GOLD </w:t>
      </w:r>
      <w:r w:rsidRPr="008860F2">
        <w:rPr>
          <w:rFonts w:ascii="Angsana New" w:hAnsi="Angsana New"/>
          <w:sz w:val="28"/>
          <w:szCs w:val="28"/>
          <w:cs/>
        </w:rPr>
        <w:t>ซึ่งเป็นบริษัทย่อยของบริษัท</w:t>
      </w:r>
      <w:r w:rsidRPr="008860F2">
        <w:rPr>
          <w:rFonts w:ascii="Angsana New" w:hAnsi="Angsana New" w:hint="cs"/>
          <w:sz w:val="28"/>
          <w:szCs w:val="28"/>
          <w:cs/>
        </w:rPr>
        <w:t>เมื่อ</w:t>
      </w:r>
      <w:r w:rsidRPr="008860F2">
        <w:rPr>
          <w:rFonts w:ascii="Angsana New" w:hAnsi="Angsana New"/>
          <w:sz w:val="28"/>
          <w:szCs w:val="28"/>
          <w:cs/>
        </w:rPr>
        <w:t xml:space="preserve">วันที่ </w:t>
      </w:r>
      <w:r w:rsidRPr="008860F2">
        <w:rPr>
          <w:rFonts w:ascii="Angsana New" w:hAnsi="Angsana New"/>
          <w:sz w:val="28"/>
          <w:szCs w:val="28"/>
        </w:rPr>
        <w:t xml:space="preserve">14 </w:t>
      </w:r>
      <w:r w:rsidRPr="008860F2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8860F2">
        <w:rPr>
          <w:rFonts w:ascii="Angsana New" w:hAnsi="Angsana New"/>
          <w:sz w:val="28"/>
          <w:szCs w:val="28"/>
        </w:rPr>
        <w:t>2562</w:t>
      </w:r>
      <w:r w:rsidRPr="008860F2">
        <w:rPr>
          <w:rFonts w:ascii="Angsana New" w:hAnsi="Angsana New"/>
          <w:sz w:val="28"/>
          <w:szCs w:val="28"/>
          <w:cs/>
        </w:rPr>
        <w:t xml:space="preserve"> (ดูหมายเหตุข้อ </w:t>
      </w:r>
      <w:r w:rsidRPr="008860F2">
        <w:rPr>
          <w:rFonts w:ascii="Angsana New" w:hAnsi="Angsana New"/>
          <w:sz w:val="28"/>
          <w:szCs w:val="28"/>
        </w:rPr>
        <w:t>13</w:t>
      </w:r>
      <w:r w:rsidRPr="008860F2">
        <w:rPr>
          <w:rFonts w:ascii="Angsana New" w:hAnsi="Angsana New"/>
          <w:sz w:val="28"/>
          <w:szCs w:val="28"/>
          <w:cs/>
        </w:rPr>
        <w:t>)</w:t>
      </w:r>
    </w:p>
    <w:p w14:paraId="1CCF426D" w14:textId="77777777" w:rsidR="00D57733" w:rsidRPr="008860F2" w:rsidRDefault="00D57733" w:rsidP="003E26BC">
      <w:pPr>
        <w:ind w:left="540" w:right="-29"/>
        <w:rPr>
          <w:rFonts w:ascii="Angsana New" w:eastAsia="Batang" w:hAnsi="Angsana New"/>
          <w:i/>
          <w:iCs/>
          <w:sz w:val="28"/>
          <w:szCs w:val="28"/>
        </w:rPr>
      </w:pPr>
    </w:p>
    <w:p w14:paraId="6DBCEC56" w14:textId="77777777" w:rsidR="00220AC5" w:rsidRPr="008860F2" w:rsidRDefault="00220AC5" w:rsidP="00087ABB">
      <w:pPr>
        <w:ind w:left="540" w:right="-115"/>
        <w:jc w:val="both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 w:hint="cs"/>
          <w:i/>
          <w:iCs/>
          <w:sz w:val="28"/>
          <w:szCs w:val="28"/>
          <w:cs/>
        </w:rPr>
        <w:t xml:space="preserve">การพิจารณาการด้อยค่า </w:t>
      </w:r>
    </w:p>
    <w:p w14:paraId="03C391F6" w14:textId="77777777" w:rsidR="00220AC5" w:rsidRPr="008860F2" w:rsidRDefault="00220AC5" w:rsidP="00087ABB">
      <w:pPr>
        <w:ind w:left="540" w:right="-115"/>
        <w:jc w:val="both"/>
        <w:rPr>
          <w:rFonts w:ascii="Angsana New" w:hAnsi="Angsana New"/>
          <w:i/>
          <w:iCs/>
          <w:sz w:val="28"/>
          <w:szCs w:val="28"/>
        </w:rPr>
      </w:pPr>
    </w:p>
    <w:p w14:paraId="00C34172" w14:textId="6E965F2B" w:rsidR="00220AC5" w:rsidRPr="008860F2" w:rsidRDefault="00220AC5" w:rsidP="00087ABB">
      <w:pPr>
        <w:ind w:left="540" w:right="-115"/>
        <w:jc w:val="both"/>
        <w:rPr>
          <w:rFonts w:ascii="Angsana New" w:hAnsi="Angsana New"/>
          <w:sz w:val="28"/>
          <w:szCs w:val="28"/>
          <w:cs/>
        </w:rPr>
      </w:pPr>
      <w:r w:rsidRPr="008860F2">
        <w:rPr>
          <w:rFonts w:ascii="Angsana New" w:hAnsi="Angsana New" w:hint="cs"/>
          <w:sz w:val="28"/>
          <w:szCs w:val="28"/>
          <w:cs/>
        </w:rPr>
        <w:t xml:space="preserve">การพิจารณาการด้อยค่าเงินลงทุนในบริษัทร่วม (ดูหมายเหตุข้อ </w:t>
      </w:r>
      <w:r w:rsidRPr="008860F2">
        <w:rPr>
          <w:rFonts w:ascii="Angsana New" w:hAnsi="Angsana New"/>
          <w:sz w:val="28"/>
          <w:szCs w:val="28"/>
        </w:rPr>
        <w:t>13</w:t>
      </w:r>
      <w:r w:rsidRPr="008860F2">
        <w:rPr>
          <w:rFonts w:ascii="Angsana New" w:hAnsi="Angsana New" w:hint="cs"/>
          <w:sz w:val="28"/>
          <w:szCs w:val="28"/>
          <w:cs/>
        </w:rPr>
        <w:t>)</w:t>
      </w:r>
    </w:p>
    <w:p w14:paraId="5DB252EE" w14:textId="77777777" w:rsidR="007450A1" w:rsidRPr="008860F2" w:rsidRDefault="007450A1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  <w:cs/>
        </w:rPr>
      </w:pPr>
    </w:p>
    <w:p w14:paraId="1D246E39" w14:textId="77777777" w:rsidR="00A111D9" w:rsidRPr="008860F2" w:rsidRDefault="00A111D9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  <w:cs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19A54605" w14:textId="29E9801A" w:rsidR="00AA62C4" w:rsidRPr="008860F2" w:rsidRDefault="008A0FC0" w:rsidP="00087ABB">
      <w:pPr>
        <w:ind w:left="540" w:right="-115"/>
        <w:jc w:val="both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บริษัทร่วม</w:t>
      </w:r>
    </w:p>
    <w:p w14:paraId="747BE1F7" w14:textId="77777777" w:rsidR="008A0FC0" w:rsidRPr="008860F2" w:rsidRDefault="008A0FC0" w:rsidP="00626416">
      <w:pPr>
        <w:pStyle w:val="NoSpacing"/>
        <w:rPr>
          <w:rFonts w:ascii="Angsana New" w:hAnsi="Angsana New"/>
          <w:sz w:val="28"/>
          <w:szCs w:val="28"/>
        </w:rPr>
      </w:pPr>
    </w:p>
    <w:p w14:paraId="4F98AAC1" w14:textId="33C4FA16" w:rsidR="00AA62C4" w:rsidRPr="008860F2" w:rsidRDefault="00AA62C4" w:rsidP="00DD274D">
      <w:pPr>
        <w:ind w:left="540" w:right="-2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ตารางต่อไปนี้สรุปข้อมูลทางการเงินของบริษัทร่วมที่รวมอยู่ในงบการเงินของบริษัทร่วม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กิจการในกิจการเหล่านี้</w:t>
      </w:r>
    </w:p>
    <w:p w14:paraId="2EDB88DA" w14:textId="77777777" w:rsidR="00EC4700" w:rsidRPr="00BC4DA5" w:rsidRDefault="00EC4700" w:rsidP="00BC4DA5">
      <w:pPr>
        <w:pStyle w:val="NoSpacing"/>
        <w:rPr>
          <w:sz w:val="22"/>
          <w:szCs w:val="28"/>
        </w:rPr>
      </w:pPr>
    </w:p>
    <w:tbl>
      <w:tblPr>
        <w:tblStyle w:val="TableGridLight1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900"/>
        <w:gridCol w:w="236"/>
        <w:gridCol w:w="934"/>
        <w:gridCol w:w="236"/>
        <w:gridCol w:w="934"/>
        <w:gridCol w:w="236"/>
        <w:gridCol w:w="1024"/>
      </w:tblGrid>
      <w:tr w:rsidR="00EC4700" w:rsidRPr="008860F2" w14:paraId="371324C6" w14:textId="77777777" w:rsidTr="004901BF">
        <w:trPr>
          <w:trHeight w:val="20"/>
          <w:tblHeader/>
        </w:trPr>
        <w:tc>
          <w:tcPr>
            <w:tcW w:w="4950" w:type="dxa"/>
          </w:tcPr>
          <w:p w14:paraId="371DEBC3" w14:textId="77777777" w:rsidR="00EC4700" w:rsidRPr="008860F2" w:rsidRDefault="00EC4700" w:rsidP="008E209D">
            <w:pPr>
              <w:pStyle w:val="block"/>
              <w:spacing w:after="0"/>
              <w:ind w:left="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gridSpan w:val="3"/>
          </w:tcPr>
          <w:p w14:paraId="1470BE1E" w14:textId="77777777" w:rsidR="004901BF" w:rsidRDefault="004901BF" w:rsidP="008E20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9FBBC41" w14:textId="77777777" w:rsidR="004901BF" w:rsidRDefault="004901BF" w:rsidP="008E20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1EA6625" w14:textId="443A41D1" w:rsidR="00EC4700" w:rsidRPr="008860F2" w:rsidRDefault="00EC4700" w:rsidP="008E20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="004901B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สโตนเฮ้นจ์ อินเตอร์ จำกัด (มหาชน)</w:t>
            </w:r>
          </w:p>
        </w:tc>
        <w:tc>
          <w:tcPr>
            <w:tcW w:w="236" w:type="dxa"/>
          </w:tcPr>
          <w:p w14:paraId="685D45CC" w14:textId="77777777" w:rsidR="00EC4700" w:rsidRPr="008860F2" w:rsidRDefault="00EC4700" w:rsidP="008E20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  <w:gridSpan w:val="3"/>
          </w:tcPr>
          <w:p w14:paraId="5D4B9154" w14:textId="69992897" w:rsidR="00EC4700" w:rsidRPr="008860F2" w:rsidRDefault="004901BF" w:rsidP="008E20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ทรัสต์เพื่อการลงทุนในสิทธิการเช่าอสังหาริมทรพย์โกลเด้นเวนเจอร์</w:t>
            </w:r>
          </w:p>
        </w:tc>
      </w:tr>
      <w:tr w:rsidR="00EC4700" w:rsidRPr="008860F2" w14:paraId="540DA50B" w14:textId="77777777" w:rsidTr="004901BF">
        <w:trPr>
          <w:trHeight w:val="20"/>
          <w:tblHeader/>
        </w:trPr>
        <w:tc>
          <w:tcPr>
            <w:tcW w:w="4950" w:type="dxa"/>
          </w:tcPr>
          <w:p w14:paraId="747690ED" w14:textId="77777777" w:rsidR="00EC4700" w:rsidRPr="008860F2" w:rsidRDefault="00EC4700" w:rsidP="008E209D">
            <w:pPr>
              <w:pStyle w:val="block"/>
              <w:spacing w:after="0"/>
              <w:ind w:left="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3A2BB81" w14:textId="77777777" w:rsidR="00EC4700" w:rsidRPr="008860F2" w:rsidRDefault="00EC4700" w:rsidP="008E20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36" w:type="dxa"/>
            <w:vAlign w:val="center"/>
          </w:tcPr>
          <w:p w14:paraId="14FFEA74" w14:textId="77777777" w:rsidR="00EC4700" w:rsidRPr="008860F2" w:rsidRDefault="00EC4700" w:rsidP="008E20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14:paraId="38D22C86" w14:textId="77777777" w:rsidR="00EC4700" w:rsidRPr="008860F2" w:rsidRDefault="00EC4700" w:rsidP="008E20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7202D5FC" w14:textId="77777777" w:rsidR="00EC4700" w:rsidRPr="008860F2" w:rsidRDefault="00EC4700" w:rsidP="008E20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14:paraId="71D8256C" w14:textId="77777777" w:rsidR="00EC4700" w:rsidRPr="008860F2" w:rsidRDefault="00EC4700" w:rsidP="008E20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36" w:type="dxa"/>
            <w:vAlign w:val="center"/>
          </w:tcPr>
          <w:p w14:paraId="0C208A43" w14:textId="77777777" w:rsidR="00EC4700" w:rsidRPr="008860F2" w:rsidRDefault="00EC4700" w:rsidP="008E20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5764E0B7" w14:textId="77777777" w:rsidR="00EC4700" w:rsidRPr="008860F2" w:rsidRDefault="00EC4700" w:rsidP="008E20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</w:tr>
      <w:tr w:rsidR="00EC4700" w:rsidRPr="008860F2" w14:paraId="59E637C1" w14:textId="77777777" w:rsidTr="004901BF">
        <w:trPr>
          <w:trHeight w:val="20"/>
          <w:tblHeader/>
        </w:trPr>
        <w:tc>
          <w:tcPr>
            <w:tcW w:w="4950" w:type="dxa"/>
          </w:tcPr>
          <w:p w14:paraId="2A818BA9" w14:textId="77777777" w:rsidR="00EC4700" w:rsidRPr="008860F2" w:rsidRDefault="00EC4700" w:rsidP="008E209D">
            <w:pPr>
              <w:pStyle w:val="block"/>
              <w:spacing w:after="0"/>
              <w:ind w:left="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4500" w:type="dxa"/>
            <w:gridSpan w:val="7"/>
            <w:vAlign w:val="center"/>
          </w:tcPr>
          <w:p w14:paraId="46D7A51E" w14:textId="77777777" w:rsidR="00EC4700" w:rsidRPr="008860F2" w:rsidRDefault="00EC4700" w:rsidP="008E209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8860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9B498A" w:rsidRPr="008860F2" w14:paraId="3A3C9C05" w14:textId="77777777" w:rsidTr="004901BF">
        <w:trPr>
          <w:trHeight w:val="20"/>
        </w:trPr>
        <w:tc>
          <w:tcPr>
            <w:tcW w:w="4950" w:type="dxa"/>
          </w:tcPr>
          <w:p w14:paraId="6FF5C85E" w14:textId="77777777" w:rsidR="009B498A" w:rsidRPr="008860F2" w:rsidRDefault="009B498A" w:rsidP="009B498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14:paraId="4314B582" w14:textId="7A94A17C" w:rsidR="009B498A" w:rsidRPr="008860F2" w:rsidRDefault="00A07986" w:rsidP="009B49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1,329.</w:t>
            </w:r>
            <w:r w:rsidR="008F5CA8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36" w:type="dxa"/>
          </w:tcPr>
          <w:p w14:paraId="0C8423B5" w14:textId="77777777" w:rsidR="009B498A" w:rsidRPr="008860F2" w:rsidRDefault="009B498A" w:rsidP="009B49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45A844F" w14:textId="7E5C2F72" w:rsidR="009B498A" w:rsidRPr="008860F2" w:rsidRDefault="00DD5908" w:rsidP="009B498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712.81</w:t>
            </w:r>
          </w:p>
        </w:tc>
        <w:tc>
          <w:tcPr>
            <w:tcW w:w="236" w:type="dxa"/>
          </w:tcPr>
          <w:p w14:paraId="5F92B552" w14:textId="77777777" w:rsidR="009B498A" w:rsidRPr="008860F2" w:rsidRDefault="009B498A" w:rsidP="009B49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A42F6D7" w14:textId="6E1287EA" w:rsidR="009B498A" w:rsidRPr="009B498A" w:rsidRDefault="009B498A" w:rsidP="009B498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0446BD" w14:textId="77777777" w:rsidR="009B498A" w:rsidRPr="008860F2" w:rsidRDefault="009B498A" w:rsidP="009B49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D1A6FB7" w14:textId="524E9B8D" w:rsidR="009B498A" w:rsidRPr="004901BF" w:rsidRDefault="009B498A" w:rsidP="009B49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1,006.09</w:t>
            </w:r>
          </w:p>
        </w:tc>
      </w:tr>
      <w:tr w:rsidR="009B498A" w:rsidRPr="008860F2" w14:paraId="71E0344A" w14:textId="77777777" w:rsidTr="004901BF">
        <w:trPr>
          <w:trHeight w:val="20"/>
        </w:trPr>
        <w:tc>
          <w:tcPr>
            <w:tcW w:w="4950" w:type="dxa"/>
          </w:tcPr>
          <w:p w14:paraId="423A2BCE" w14:textId="77777777" w:rsidR="009B498A" w:rsidRPr="008860F2" w:rsidRDefault="009B498A" w:rsidP="009B498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900" w:type="dxa"/>
          </w:tcPr>
          <w:p w14:paraId="4CAF5C52" w14:textId="6527E6DF" w:rsidR="009B498A" w:rsidRPr="00A07986" w:rsidRDefault="00673404" w:rsidP="009B49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8F5CA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59.56</w:t>
            </w:r>
          </w:p>
        </w:tc>
        <w:tc>
          <w:tcPr>
            <w:tcW w:w="236" w:type="dxa"/>
          </w:tcPr>
          <w:p w14:paraId="7E75917F" w14:textId="77777777" w:rsidR="009B498A" w:rsidRPr="008860F2" w:rsidRDefault="009B498A" w:rsidP="009B49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F5BC1EC" w14:textId="69F2F551" w:rsidR="009B498A" w:rsidRPr="008860F2" w:rsidRDefault="00961473" w:rsidP="009B498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102.06</w:t>
            </w:r>
          </w:p>
        </w:tc>
        <w:tc>
          <w:tcPr>
            <w:tcW w:w="236" w:type="dxa"/>
          </w:tcPr>
          <w:p w14:paraId="7E2B869F" w14:textId="77777777" w:rsidR="009B498A" w:rsidRPr="008860F2" w:rsidRDefault="009B498A" w:rsidP="009B49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6D886C2" w14:textId="412A5EB3" w:rsidR="009B498A" w:rsidRPr="008860F2" w:rsidRDefault="009B498A" w:rsidP="009B498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BB6AA34" w14:textId="77777777" w:rsidR="009B498A" w:rsidRPr="008860F2" w:rsidRDefault="009B498A" w:rsidP="009B49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9AC4BAE" w14:textId="5D182DA2" w:rsidR="009B498A" w:rsidRPr="008860F2" w:rsidRDefault="009B498A" w:rsidP="009B49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637.42</w:t>
            </w:r>
          </w:p>
        </w:tc>
      </w:tr>
      <w:tr w:rsidR="009B498A" w:rsidRPr="008860F2" w14:paraId="5AE230F7" w14:textId="77777777" w:rsidTr="004901BF">
        <w:trPr>
          <w:trHeight w:val="20"/>
        </w:trPr>
        <w:tc>
          <w:tcPr>
            <w:tcW w:w="4950" w:type="dxa"/>
          </w:tcPr>
          <w:p w14:paraId="262DF1D9" w14:textId="77777777" w:rsidR="009B498A" w:rsidRPr="008860F2" w:rsidRDefault="009B498A" w:rsidP="009B498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A3C921" w14:textId="027DB2C2" w:rsidR="009B498A" w:rsidRPr="008860F2" w:rsidRDefault="009B498A" w:rsidP="001A2530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(7.81)</w:t>
            </w:r>
          </w:p>
        </w:tc>
        <w:tc>
          <w:tcPr>
            <w:tcW w:w="236" w:type="dxa"/>
          </w:tcPr>
          <w:p w14:paraId="6567D2C6" w14:textId="77777777" w:rsidR="009B498A" w:rsidRPr="008860F2" w:rsidRDefault="009B498A" w:rsidP="009B49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B0DE353" w14:textId="126EA7C2" w:rsidR="009B498A" w:rsidRPr="008860F2" w:rsidRDefault="00746D1B" w:rsidP="009B498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1.17</w:t>
            </w:r>
          </w:p>
        </w:tc>
        <w:tc>
          <w:tcPr>
            <w:tcW w:w="236" w:type="dxa"/>
          </w:tcPr>
          <w:p w14:paraId="3ED6C87C" w14:textId="77777777" w:rsidR="009B498A" w:rsidRPr="008860F2" w:rsidRDefault="009B498A" w:rsidP="009B49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0D61503" w14:textId="17CA38D6" w:rsidR="009B498A" w:rsidRPr="008860F2" w:rsidRDefault="009B498A" w:rsidP="009B498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F0F75F" w14:textId="77777777" w:rsidR="009B498A" w:rsidRPr="008860F2" w:rsidRDefault="009B498A" w:rsidP="009B49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A4EC4D7" w14:textId="3804CCB3" w:rsidR="009B498A" w:rsidRPr="008860F2" w:rsidRDefault="00706239" w:rsidP="0070623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498A" w:rsidRPr="008860F2" w14:paraId="76E9D07C" w14:textId="77777777" w:rsidTr="004901BF">
        <w:trPr>
          <w:trHeight w:val="20"/>
        </w:trPr>
        <w:tc>
          <w:tcPr>
            <w:tcW w:w="4950" w:type="dxa"/>
          </w:tcPr>
          <w:p w14:paraId="327D4ACC" w14:textId="77777777" w:rsidR="009B498A" w:rsidRPr="008860F2" w:rsidRDefault="009B498A" w:rsidP="009B498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กำไรขาดทุนเบ็ดเสร็จรวม</w:t>
            </w:r>
            <w:r w:rsidRPr="008860F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8860F2">
              <w:rPr>
                <w:rFonts w:asciiTheme="majorBidi" w:hAnsiTheme="majorBidi" w:cstheme="majorBidi"/>
                <w:sz w:val="28"/>
                <w:szCs w:val="28"/>
              </w:rPr>
              <w:t>100)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BAB5080" w14:textId="40B9CE88" w:rsidR="009B498A" w:rsidRPr="008860F2" w:rsidRDefault="00673404" w:rsidP="009B49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DD7F1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.7</w:t>
            </w:r>
            <w:r w:rsidR="008F5CA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463BF08D" w14:textId="77777777" w:rsidR="009B498A" w:rsidRPr="008860F2" w:rsidRDefault="009B498A" w:rsidP="009B49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048837F4" w14:textId="1C818F41" w:rsidR="009B498A" w:rsidRPr="008860F2" w:rsidRDefault="00961473" w:rsidP="009B498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103.23</w:t>
            </w:r>
          </w:p>
        </w:tc>
        <w:tc>
          <w:tcPr>
            <w:tcW w:w="236" w:type="dxa"/>
          </w:tcPr>
          <w:p w14:paraId="78D7403D" w14:textId="77777777" w:rsidR="009B498A" w:rsidRPr="008860F2" w:rsidRDefault="009B498A" w:rsidP="009B49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74C851A1" w14:textId="16255600" w:rsidR="009B498A" w:rsidRPr="008860F2" w:rsidRDefault="009B498A" w:rsidP="009B498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F075DD" w14:textId="77777777" w:rsidR="009B498A" w:rsidRPr="008860F2" w:rsidRDefault="009B498A" w:rsidP="009B49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7AE67A2B" w14:textId="233F66B2" w:rsidR="009B498A" w:rsidRPr="008860F2" w:rsidRDefault="009B498A" w:rsidP="009B49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637.42</w:t>
            </w:r>
          </w:p>
        </w:tc>
      </w:tr>
      <w:tr w:rsidR="009B498A" w:rsidRPr="008860F2" w14:paraId="17A52040" w14:textId="77777777" w:rsidTr="00952310">
        <w:trPr>
          <w:trHeight w:val="20"/>
        </w:trPr>
        <w:tc>
          <w:tcPr>
            <w:tcW w:w="4950" w:type="dxa"/>
            <w:vAlign w:val="bottom"/>
          </w:tcPr>
          <w:p w14:paraId="02F01179" w14:textId="4E90375B" w:rsidR="009B498A" w:rsidRPr="008860F2" w:rsidRDefault="009B498A" w:rsidP="009B498A">
            <w:pPr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EDAFC23" w14:textId="4563F059" w:rsidR="009B498A" w:rsidRPr="008860F2" w:rsidRDefault="00DE043E" w:rsidP="009B49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40.30</w:t>
            </w:r>
          </w:p>
        </w:tc>
        <w:tc>
          <w:tcPr>
            <w:tcW w:w="236" w:type="dxa"/>
            <w:vAlign w:val="bottom"/>
          </w:tcPr>
          <w:p w14:paraId="4207B8DD" w14:textId="77777777" w:rsidR="009B498A" w:rsidRPr="008860F2" w:rsidRDefault="009B498A" w:rsidP="009B49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3D4BC137" w14:textId="5C386D28" w:rsidR="009B498A" w:rsidRPr="008860F2" w:rsidRDefault="00BF5776" w:rsidP="009B498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30.43</w:t>
            </w:r>
          </w:p>
        </w:tc>
        <w:tc>
          <w:tcPr>
            <w:tcW w:w="236" w:type="dxa"/>
            <w:vAlign w:val="bottom"/>
          </w:tcPr>
          <w:p w14:paraId="1E402709" w14:textId="77777777" w:rsidR="009B498A" w:rsidRPr="008860F2" w:rsidRDefault="009B498A" w:rsidP="009B49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1E2645C2" w14:textId="35DEFB37" w:rsidR="009B498A" w:rsidRPr="008860F2" w:rsidRDefault="009B498A" w:rsidP="009B498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D4EF3E0" w14:textId="77777777" w:rsidR="009B498A" w:rsidRPr="008860F2" w:rsidRDefault="009B498A" w:rsidP="009B49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18EEAE65" w14:textId="722A956D" w:rsidR="009B498A" w:rsidRPr="008860F2" w:rsidRDefault="009B498A" w:rsidP="009B49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144.31</w:t>
            </w:r>
          </w:p>
        </w:tc>
      </w:tr>
      <w:tr w:rsidR="009B498A" w:rsidRPr="008860F2" w14:paraId="6A6846F8" w14:textId="77777777" w:rsidTr="00952310">
        <w:trPr>
          <w:trHeight w:val="20"/>
        </w:trPr>
        <w:tc>
          <w:tcPr>
            <w:tcW w:w="4950" w:type="dxa"/>
            <w:vAlign w:val="bottom"/>
          </w:tcPr>
          <w:p w14:paraId="34D2FCA2" w14:textId="72BC8A7D" w:rsidR="009B498A" w:rsidRPr="00DB708A" w:rsidRDefault="00DB708A" w:rsidP="00746D1B">
            <w:pPr>
              <w:ind w:left="144" w:hanging="14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การปรับปรุงนโยบายการบัญชีและอื่นๆ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D32B456" w14:textId="1732AA6A" w:rsidR="009B498A" w:rsidRPr="008860F2" w:rsidRDefault="00746D1B" w:rsidP="00EE552F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043E">
              <w:rPr>
                <w:rFonts w:asciiTheme="majorBidi" w:hAnsiTheme="majorBidi" w:cstheme="majorBidi"/>
                <w:sz w:val="28"/>
                <w:szCs w:val="28"/>
              </w:rPr>
              <w:t>12.25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D3D06C8" w14:textId="77777777" w:rsidR="009B498A" w:rsidRPr="008860F2" w:rsidRDefault="009B498A" w:rsidP="009B49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93A01B1" w14:textId="4E9A4292" w:rsidR="009B498A" w:rsidRPr="008860F2" w:rsidRDefault="00746D1B" w:rsidP="009B498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(11.</w:t>
            </w:r>
            <w:r w:rsidR="00BF5776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15FD7BD" w14:textId="77777777" w:rsidR="009B498A" w:rsidRPr="008860F2" w:rsidRDefault="009B498A" w:rsidP="009B49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4E451D8" w14:textId="0BFEAAE6" w:rsidR="009B498A" w:rsidRPr="008860F2" w:rsidRDefault="009B498A" w:rsidP="009B498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6247966" w14:textId="77777777" w:rsidR="009B498A" w:rsidRPr="008860F2" w:rsidRDefault="009B498A" w:rsidP="009B49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00522529" w14:textId="661EE8F6" w:rsidR="009B498A" w:rsidRPr="008860F2" w:rsidRDefault="009B498A" w:rsidP="009B49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(75.28)</w:t>
            </w:r>
          </w:p>
        </w:tc>
      </w:tr>
      <w:tr w:rsidR="009B498A" w:rsidRPr="008860F2" w14:paraId="3437B216" w14:textId="77777777" w:rsidTr="004901BF">
        <w:trPr>
          <w:trHeight w:val="20"/>
        </w:trPr>
        <w:tc>
          <w:tcPr>
            <w:tcW w:w="4950" w:type="dxa"/>
          </w:tcPr>
          <w:p w14:paraId="3D779753" w14:textId="77777777" w:rsidR="009B498A" w:rsidRPr="008860F2" w:rsidRDefault="009B498A" w:rsidP="009B498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FF51D5A" w14:textId="7EFD97A8" w:rsidR="009B498A" w:rsidRPr="008860F2" w:rsidRDefault="00673404" w:rsidP="009B49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47B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8F5C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547B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236" w:type="dxa"/>
          </w:tcPr>
          <w:p w14:paraId="6973C322" w14:textId="77777777" w:rsidR="009B498A" w:rsidRPr="008860F2" w:rsidRDefault="009B498A" w:rsidP="009B49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1911ED75" w14:textId="6CECDE16" w:rsidR="009B498A" w:rsidRPr="00746D1B" w:rsidRDefault="00FB4A3F" w:rsidP="009B498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19.15</w:t>
            </w:r>
          </w:p>
        </w:tc>
        <w:tc>
          <w:tcPr>
            <w:tcW w:w="236" w:type="dxa"/>
          </w:tcPr>
          <w:p w14:paraId="5FCF6FE1" w14:textId="77777777" w:rsidR="009B498A" w:rsidRPr="00746D1B" w:rsidRDefault="009B498A" w:rsidP="009B49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3403E46E" w14:textId="33069022" w:rsidR="009B498A" w:rsidRPr="00746D1B" w:rsidRDefault="00746D1B" w:rsidP="009B498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5F13B3" w14:textId="77777777" w:rsidR="009B498A" w:rsidRPr="00746D1B" w:rsidRDefault="009B498A" w:rsidP="009B49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1E83754C" w14:textId="43E28299" w:rsidR="009B498A" w:rsidRPr="00746D1B" w:rsidRDefault="009B498A" w:rsidP="009B49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D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69.03</w:t>
            </w:r>
          </w:p>
        </w:tc>
      </w:tr>
      <w:tr w:rsidR="009B498A" w:rsidRPr="008860F2" w14:paraId="49F0D063" w14:textId="77777777" w:rsidTr="004901BF">
        <w:trPr>
          <w:trHeight w:val="20"/>
        </w:trPr>
        <w:tc>
          <w:tcPr>
            <w:tcW w:w="4950" w:type="dxa"/>
          </w:tcPr>
          <w:p w14:paraId="57B7C8C9" w14:textId="77777777" w:rsidR="009B498A" w:rsidRPr="008860F2" w:rsidRDefault="009B498A" w:rsidP="009B498A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09EBC35" w14:textId="77777777" w:rsidR="009B498A" w:rsidRPr="008860F2" w:rsidRDefault="009B498A" w:rsidP="009B498A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24A71A64" w14:textId="77777777" w:rsidR="009B498A" w:rsidRPr="008860F2" w:rsidRDefault="009B498A" w:rsidP="009B498A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39AC3FB3" w14:textId="77777777" w:rsidR="009B498A" w:rsidRPr="009B498A" w:rsidRDefault="009B498A" w:rsidP="009B498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1499E9" w14:textId="77777777" w:rsidR="009B498A" w:rsidRPr="008860F2" w:rsidRDefault="009B498A" w:rsidP="009B498A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16137FD" w14:textId="77777777" w:rsidR="009B498A" w:rsidRPr="00F85E64" w:rsidRDefault="009B498A" w:rsidP="009B498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ADD588" w14:textId="77777777" w:rsidR="009B498A" w:rsidRPr="008860F2" w:rsidRDefault="009B498A" w:rsidP="009B498A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CE5761B" w14:textId="77777777" w:rsidR="009B498A" w:rsidRPr="008860F2" w:rsidRDefault="009B498A" w:rsidP="009B498A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75B40" w:rsidRPr="008860F2" w14:paraId="277035A1" w14:textId="77777777" w:rsidTr="004901BF">
        <w:trPr>
          <w:trHeight w:val="20"/>
        </w:trPr>
        <w:tc>
          <w:tcPr>
            <w:tcW w:w="4950" w:type="dxa"/>
          </w:tcPr>
          <w:p w14:paraId="367732FE" w14:textId="77777777" w:rsidR="00275B40" w:rsidRPr="008860F2" w:rsidRDefault="00275B40" w:rsidP="00275B4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900" w:type="dxa"/>
          </w:tcPr>
          <w:p w14:paraId="15EC09A0" w14:textId="70C57F97" w:rsidR="00275B40" w:rsidRPr="008860F2" w:rsidRDefault="00673404" w:rsidP="00275B4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1,19</w:t>
            </w:r>
            <w:r w:rsidR="008F5C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.63</w:t>
            </w:r>
          </w:p>
        </w:tc>
        <w:tc>
          <w:tcPr>
            <w:tcW w:w="236" w:type="dxa"/>
          </w:tcPr>
          <w:p w14:paraId="1B3A0051" w14:textId="77777777" w:rsidR="00275B40" w:rsidRPr="008860F2" w:rsidRDefault="00275B40" w:rsidP="00275B4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B2AD7F4" w14:textId="1A2BB7C6" w:rsidR="00275B40" w:rsidRPr="008860F2" w:rsidRDefault="00DD5908" w:rsidP="00275B40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720.14</w:t>
            </w:r>
          </w:p>
        </w:tc>
        <w:tc>
          <w:tcPr>
            <w:tcW w:w="236" w:type="dxa"/>
          </w:tcPr>
          <w:p w14:paraId="55AB6BC7" w14:textId="77777777" w:rsidR="00275B40" w:rsidRPr="008860F2" w:rsidRDefault="00275B40" w:rsidP="00275B4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C529DB7" w14:textId="6E1C0CFB" w:rsidR="00275B40" w:rsidRPr="008860F2" w:rsidRDefault="00275B40" w:rsidP="00275B40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7948F3" w14:textId="77777777" w:rsidR="00275B40" w:rsidRPr="008860F2" w:rsidRDefault="00275B40" w:rsidP="00275B4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FF07974" w14:textId="0D6BBE17" w:rsidR="00275B40" w:rsidRPr="008860F2" w:rsidRDefault="00275B40" w:rsidP="00275B40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75B40" w:rsidRPr="008860F2" w14:paraId="76458C73" w14:textId="77777777" w:rsidTr="004901BF">
        <w:trPr>
          <w:trHeight w:val="20"/>
        </w:trPr>
        <w:tc>
          <w:tcPr>
            <w:tcW w:w="4950" w:type="dxa"/>
          </w:tcPr>
          <w:p w14:paraId="16C616D7" w14:textId="77777777" w:rsidR="00275B40" w:rsidRPr="008860F2" w:rsidRDefault="00275B40" w:rsidP="00275B4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900" w:type="dxa"/>
          </w:tcPr>
          <w:p w14:paraId="4866F62B" w14:textId="07FEA9C4" w:rsidR="00275B40" w:rsidRPr="008860F2" w:rsidRDefault="00673404" w:rsidP="00275B4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F5CA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6.</w:t>
            </w:r>
            <w:r w:rsidR="008F5CA8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36" w:type="dxa"/>
          </w:tcPr>
          <w:p w14:paraId="30FEB513" w14:textId="77777777" w:rsidR="00275B40" w:rsidRPr="008860F2" w:rsidRDefault="00275B40" w:rsidP="00275B4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675717F" w14:textId="6D99D23E" w:rsidR="00275B40" w:rsidRPr="008860F2" w:rsidRDefault="00DD5908" w:rsidP="00275B40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49.93</w:t>
            </w:r>
          </w:p>
        </w:tc>
        <w:tc>
          <w:tcPr>
            <w:tcW w:w="236" w:type="dxa"/>
          </w:tcPr>
          <w:p w14:paraId="528FD593" w14:textId="77777777" w:rsidR="00275B40" w:rsidRPr="008860F2" w:rsidRDefault="00275B40" w:rsidP="00275B4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3014A55" w14:textId="452AF9C3" w:rsidR="00275B40" w:rsidRPr="008860F2" w:rsidRDefault="00275B40" w:rsidP="00275B40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8D883B" w14:textId="77777777" w:rsidR="00275B40" w:rsidRPr="008860F2" w:rsidRDefault="00275B40" w:rsidP="00275B4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7B001E5" w14:textId="79683019" w:rsidR="00275B40" w:rsidRPr="008860F2" w:rsidRDefault="00275B40" w:rsidP="00275B40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75B40" w:rsidRPr="008860F2" w14:paraId="6BE64D8D" w14:textId="77777777" w:rsidTr="004901BF">
        <w:trPr>
          <w:trHeight w:val="20"/>
        </w:trPr>
        <w:tc>
          <w:tcPr>
            <w:tcW w:w="4950" w:type="dxa"/>
          </w:tcPr>
          <w:p w14:paraId="652A04F2" w14:textId="77777777" w:rsidR="00275B40" w:rsidRPr="008860F2" w:rsidRDefault="00275B40" w:rsidP="00275B4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900" w:type="dxa"/>
          </w:tcPr>
          <w:p w14:paraId="180CAAC8" w14:textId="2F8CF231" w:rsidR="00275B40" w:rsidRPr="008860F2" w:rsidRDefault="00275B40" w:rsidP="00275B4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73404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8F5CA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7340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8F5CA8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9007F97" w14:textId="77777777" w:rsidR="00275B40" w:rsidRPr="008860F2" w:rsidRDefault="00275B40" w:rsidP="00275B4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32BA1E3" w14:textId="1A2D0471" w:rsidR="00275B40" w:rsidRPr="008860F2" w:rsidRDefault="00746D1B" w:rsidP="00275B40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5908">
              <w:rPr>
                <w:rFonts w:asciiTheme="majorBidi" w:hAnsiTheme="majorBidi" w:cstheme="majorBidi"/>
                <w:sz w:val="28"/>
                <w:szCs w:val="28"/>
              </w:rPr>
              <w:t>100.36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BEE8019" w14:textId="77777777" w:rsidR="00275B40" w:rsidRPr="008860F2" w:rsidRDefault="00275B40" w:rsidP="00275B4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7B4F183" w14:textId="1CBC7BFE" w:rsidR="00275B40" w:rsidRPr="008860F2" w:rsidRDefault="00275B40" w:rsidP="00275B40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A1EB6E" w14:textId="77777777" w:rsidR="00275B40" w:rsidRPr="008860F2" w:rsidRDefault="00275B40" w:rsidP="00275B4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5D1C7AE" w14:textId="2D0A34AE" w:rsidR="00275B40" w:rsidRPr="008860F2" w:rsidRDefault="00275B40" w:rsidP="00275B40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75B40" w:rsidRPr="008860F2" w14:paraId="62F964BF" w14:textId="77777777" w:rsidTr="004901BF">
        <w:trPr>
          <w:trHeight w:val="20"/>
        </w:trPr>
        <w:tc>
          <w:tcPr>
            <w:tcW w:w="4950" w:type="dxa"/>
          </w:tcPr>
          <w:p w14:paraId="7D3A1746" w14:textId="77777777" w:rsidR="00275B40" w:rsidRPr="008860F2" w:rsidRDefault="00275B40" w:rsidP="00275B4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89BDEC7" w14:textId="6B4A718A" w:rsidR="00275B40" w:rsidRPr="008860F2" w:rsidRDefault="00275B40" w:rsidP="00275B4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7340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F5CA8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67340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8F5CA8">
              <w:rPr>
                <w:rFonts w:asciiTheme="majorBidi" w:hAnsiTheme="majorBidi" w:cstheme="majorBidi"/>
                <w:sz w:val="28"/>
                <w:szCs w:val="28"/>
              </w:rPr>
              <w:t>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EBE45FE" w14:textId="77777777" w:rsidR="00275B40" w:rsidRPr="008860F2" w:rsidRDefault="00275B40" w:rsidP="00275B4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49008F9" w14:textId="49D1E62D" w:rsidR="00275B40" w:rsidRPr="008860F2" w:rsidRDefault="00746D1B" w:rsidP="00275B40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DD5908">
              <w:rPr>
                <w:rFonts w:asciiTheme="majorBidi" w:hAnsiTheme="majorBidi" w:cstheme="majorBidi"/>
                <w:sz w:val="28"/>
                <w:szCs w:val="28"/>
              </w:rPr>
              <w:t>7.23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4B52148" w14:textId="77777777" w:rsidR="00275B40" w:rsidRPr="008860F2" w:rsidRDefault="00275B40" w:rsidP="00275B4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3CAA57E" w14:textId="05ED8410" w:rsidR="00275B40" w:rsidRPr="008860F2" w:rsidRDefault="00275B40" w:rsidP="00275B40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3BA08C" w14:textId="77777777" w:rsidR="00275B40" w:rsidRPr="008860F2" w:rsidRDefault="00275B40" w:rsidP="00275B4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A8B0988" w14:textId="7B93CBF4" w:rsidR="00275B40" w:rsidRPr="008860F2" w:rsidRDefault="00275B40" w:rsidP="00275B40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75B40" w:rsidRPr="008860F2" w14:paraId="76F518D4" w14:textId="77777777" w:rsidTr="004901BF">
        <w:trPr>
          <w:trHeight w:val="20"/>
        </w:trPr>
        <w:tc>
          <w:tcPr>
            <w:tcW w:w="4950" w:type="dxa"/>
          </w:tcPr>
          <w:p w14:paraId="149AD206" w14:textId="77777777" w:rsidR="00275B40" w:rsidRPr="009B498A" w:rsidRDefault="00275B40" w:rsidP="00275B40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 (ร้อยละ </w:t>
            </w:r>
            <w:r w:rsidRPr="008860F2">
              <w:rPr>
                <w:rFonts w:asciiTheme="majorBidi" w:hAnsiTheme="majorBidi" w:cstheme="majorBidi"/>
                <w:sz w:val="28"/>
                <w:szCs w:val="28"/>
              </w:rPr>
              <w:t>100)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277F378" w14:textId="0E9C3778" w:rsidR="00275B40" w:rsidRPr="008860F2" w:rsidRDefault="008F5CA8" w:rsidP="00275B4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824</w:t>
            </w:r>
            <w:r w:rsidR="0067340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36" w:type="dxa"/>
          </w:tcPr>
          <w:p w14:paraId="1EC3FA6B" w14:textId="77777777" w:rsidR="00275B40" w:rsidRPr="008860F2" w:rsidRDefault="00275B40" w:rsidP="00275B4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5F6A9AB5" w14:textId="0DBF1625" w:rsidR="00275B40" w:rsidRPr="008860F2" w:rsidRDefault="00746D1B" w:rsidP="00275B40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602.48</w:t>
            </w:r>
          </w:p>
        </w:tc>
        <w:tc>
          <w:tcPr>
            <w:tcW w:w="236" w:type="dxa"/>
          </w:tcPr>
          <w:p w14:paraId="17BE08AB" w14:textId="77777777" w:rsidR="00275B40" w:rsidRPr="008860F2" w:rsidRDefault="00275B40" w:rsidP="00275B4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705F45B6" w14:textId="03F0038D" w:rsidR="00275B40" w:rsidRPr="008860F2" w:rsidRDefault="00275B40" w:rsidP="00275B40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023CCC" w14:textId="77777777" w:rsidR="00275B40" w:rsidRPr="008860F2" w:rsidRDefault="00275B40" w:rsidP="00275B4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7AE32450" w14:textId="70043A30" w:rsidR="00275B40" w:rsidRPr="008860F2" w:rsidRDefault="00275B40" w:rsidP="00275B40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75B40" w:rsidRPr="008860F2" w14:paraId="0BBB7BD2" w14:textId="77777777" w:rsidTr="00746D1B">
        <w:trPr>
          <w:trHeight w:val="20"/>
        </w:trPr>
        <w:tc>
          <w:tcPr>
            <w:tcW w:w="4950" w:type="dxa"/>
          </w:tcPr>
          <w:p w14:paraId="33C68250" w14:textId="715F48EC" w:rsidR="00275B40" w:rsidRPr="008860F2" w:rsidRDefault="00275B40" w:rsidP="00275B4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182164B" w14:textId="284D09E1" w:rsidR="00275B40" w:rsidRPr="008860F2" w:rsidRDefault="00673404" w:rsidP="00275B4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F5CA8">
              <w:rPr>
                <w:rFonts w:asciiTheme="majorBidi" w:hAnsiTheme="majorBidi" w:cstheme="majorBidi"/>
                <w:sz w:val="28"/>
                <w:szCs w:val="28"/>
              </w:rPr>
              <w:t>41.00</w:t>
            </w:r>
          </w:p>
        </w:tc>
        <w:tc>
          <w:tcPr>
            <w:tcW w:w="236" w:type="dxa"/>
          </w:tcPr>
          <w:p w14:paraId="569E3647" w14:textId="77777777" w:rsidR="00275B40" w:rsidRPr="008860F2" w:rsidRDefault="00275B40" w:rsidP="00275B4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0E952560" w14:textId="7F8AC7D6" w:rsidR="00275B40" w:rsidRPr="008860F2" w:rsidRDefault="009C2D32" w:rsidP="00275B40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179.84</w:t>
            </w:r>
          </w:p>
        </w:tc>
        <w:tc>
          <w:tcPr>
            <w:tcW w:w="236" w:type="dxa"/>
          </w:tcPr>
          <w:p w14:paraId="0AC796B7" w14:textId="77777777" w:rsidR="00275B40" w:rsidRPr="008860F2" w:rsidRDefault="00275B40" w:rsidP="00275B4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25ED9EDB" w14:textId="29C4F25E" w:rsidR="00275B40" w:rsidRPr="008860F2" w:rsidRDefault="00275B40" w:rsidP="00275B40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7F41020" w14:textId="77777777" w:rsidR="00275B40" w:rsidRPr="008860F2" w:rsidRDefault="00275B40" w:rsidP="00275B4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91B69ED" w14:textId="6D3928AA" w:rsidR="00275B40" w:rsidRPr="008860F2" w:rsidRDefault="00275B40" w:rsidP="00275B40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B708A" w:rsidRPr="00746D1B" w14:paraId="555DBBFB" w14:textId="77777777" w:rsidTr="001E28FE">
        <w:trPr>
          <w:trHeight w:val="20"/>
        </w:trPr>
        <w:tc>
          <w:tcPr>
            <w:tcW w:w="4950" w:type="dxa"/>
            <w:vAlign w:val="bottom"/>
          </w:tcPr>
          <w:p w14:paraId="0C2BE452" w14:textId="2A332C66" w:rsidR="00DB708A" w:rsidRPr="00746D1B" w:rsidRDefault="00DB708A" w:rsidP="00DB708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การปรับปรุงนโยบายการบัญชีและอื่นๆ</w:t>
            </w:r>
          </w:p>
        </w:tc>
        <w:tc>
          <w:tcPr>
            <w:tcW w:w="900" w:type="dxa"/>
          </w:tcPr>
          <w:p w14:paraId="0AE2C68E" w14:textId="334EFAB3" w:rsidR="00DB708A" w:rsidRPr="00746D1B" w:rsidRDefault="00673404" w:rsidP="00DB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8F5CA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547B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</w:t>
            </w:r>
          </w:p>
        </w:tc>
        <w:tc>
          <w:tcPr>
            <w:tcW w:w="236" w:type="dxa"/>
          </w:tcPr>
          <w:p w14:paraId="38E7E1DF" w14:textId="77777777" w:rsidR="00DB708A" w:rsidRPr="00746D1B" w:rsidRDefault="00DB708A" w:rsidP="00DB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2D0E8E7" w14:textId="0D528A88" w:rsidR="00DB708A" w:rsidRPr="00746D1B" w:rsidRDefault="009C2D32" w:rsidP="00DB708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266.28</w:t>
            </w:r>
          </w:p>
        </w:tc>
        <w:tc>
          <w:tcPr>
            <w:tcW w:w="236" w:type="dxa"/>
          </w:tcPr>
          <w:p w14:paraId="1383A4F0" w14:textId="77777777" w:rsidR="00DB708A" w:rsidRPr="00746D1B" w:rsidRDefault="00DB708A" w:rsidP="00DB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C5B3573" w14:textId="4CE29607" w:rsidR="00DB708A" w:rsidRPr="00746D1B" w:rsidRDefault="009C2D32" w:rsidP="00DB708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21E4157" w14:textId="77777777" w:rsidR="00DB708A" w:rsidRPr="00746D1B" w:rsidRDefault="00DB708A" w:rsidP="00DB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DBD61CD" w14:textId="2BA26DC0" w:rsidR="00DB708A" w:rsidRPr="00746D1B" w:rsidRDefault="009C2D32" w:rsidP="00DB708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B708A" w:rsidRPr="008860F2" w14:paraId="4D160960" w14:textId="77777777" w:rsidTr="00746D1B">
        <w:trPr>
          <w:trHeight w:val="20"/>
        </w:trPr>
        <w:tc>
          <w:tcPr>
            <w:tcW w:w="4950" w:type="dxa"/>
          </w:tcPr>
          <w:p w14:paraId="3682B582" w14:textId="0BCB3172" w:rsidR="00DB708A" w:rsidRPr="008860F2" w:rsidRDefault="00DB708A" w:rsidP="00DB708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F79FD0A" w14:textId="07935A56" w:rsidR="00DB708A" w:rsidRPr="00746D1B" w:rsidRDefault="00673404" w:rsidP="00DB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  <w:r w:rsidR="008F5C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547B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</w:p>
        </w:tc>
        <w:tc>
          <w:tcPr>
            <w:tcW w:w="236" w:type="dxa"/>
          </w:tcPr>
          <w:p w14:paraId="15ED470C" w14:textId="77777777" w:rsidR="00DB708A" w:rsidRPr="00746D1B" w:rsidRDefault="00DB708A" w:rsidP="00DB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4ACB45BD" w14:textId="63195272" w:rsidR="00DB708A" w:rsidRPr="00746D1B" w:rsidRDefault="00DB708A" w:rsidP="00DB708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D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446.12</w:t>
            </w:r>
          </w:p>
        </w:tc>
        <w:tc>
          <w:tcPr>
            <w:tcW w:w="236" w:type="dxa"/>
          </w:tcPr>
          <w:p w14:paraId="733F4E35" w14:textId="77777777" w:rsidR="00DB708A" w:rsidRPr="00746D1B" w:rsidRDefault="00DB708A" w:rsidP="00DB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5EA82C55" w14:textId="4D3A9024" w:rsidR="00DB708A" w:rsidRPr="00746D1B" w:rsidRDefault="00DB708A" w:rsidP="00DB708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D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B99410" w14:textId="77777777" w:rsidR="00DB708A" w:rsidRPr="00746D1B" w:rsidRDefault="00DB708A" w:rsidP="00DB708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E722C31" w14:textId="70482E91" w:rsidR="00DB708A" w:rsidRPr="00746D1B" w:rsidRDefault="00DB708A" w:rsidP="00DB708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D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61727CD8" w14:textId="77777777" w:rsidR="00705B81" w:rsidRPr="008860F2" w:rsidRDefault="00705B81" w:rsidP="00F57215">
      <w:pPr>
        <w:pStyle w:val="block"/>
        <w:spacing w:after="0" w:line="240" w:lineRule="atLeast"/>
        <w:ind w:left="540"/>
        <w:rPr>
          <w:rFonts w:ascii="Angsana New" w:hAnsi="Angsana New" w:cs="Angsana New"/>
          <w:i/>
          <w:iCs/>
          <w:sz w:val="28"/>
          <w:szCs w:val="28"/>
          <w:lang w:val="en-US" w:bidi="th-TH"/>
        </w:rPr>
      </w:pPr>
    </w:p>
    <w:p w14:paraId="002C4390" w14:textId="77777777" w:rsidR="00A111D9" w:rsidRPr="008860F2" w:rsidRDefault="00A111D9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  <w:cs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3D289DAA" w14:textId="0D348EC6" w:rsidR="00575E5B" w:rsidRPr="008860F2" w:rsidRDefault="00575E5B" w:rsidP="00F57215">
      <w:pPr>
        <w:pStyle w:val="block"/>
        <w:spacing w:after="0" w:line="240" w:lineRule="atLeast"/>
        <w:ind w:left="540"/>
        <w:rPr>
          <w:rFonts w:ascii="Angsana New" w:hAnsi="Angsana New" w:cs="Angsana New"/>
          <w:i/>
          <w:iCs/>
          <w:sz w:val="28"/>
          <w:szCs w:val="28"/>
          <w:lang w:val="en-US"/>
        </w:rPr>
      </w:pPr>
      <w:r w:rsidRPr="008860F2">
        <w:rPr>
          <w:rFonts w:ascii="Angsana New" w:hAnsi="Angsana New" w:cs="Angsana New"/>
          <w:i/>
          <w:iCs/>
          <w:sz w:val="28"/>
          <w:szCs w:val="28"/>
          <w:cs/>
          <w:lang w:val="en-US" w:bidi="th-TH"/>
        </w:rPr>
        <w:t xml:space="preserve">บริษัทร่วมที่ไม่มีสาระสำคัญ </w:t>
      </w:r>
    </w:p>
    <w:p w14:paraId="5A355EFF" w14:textId="77777777" w:rsidR="00575E5B" w:rsidRPr="008860F2" w:rsidRDefault="00575E5B" w:rsidP="00626416">
      <w:pPr>
        <w:pStyle w:val="NoSpacing"/>
        <w:rPr>
          <w:rFonts w:ascii="Angsana New" w:hAnsi="Angsana New"/>
          <w:sz w:val="28"/>
          <w:szCs w:val="28"/>
        </w:rPr>
      </w:pPr>
    </w:p>
    <w:p w14:paraId="4C8A3580" w14:textId="2EE885CB" w:rsidR="00575E5B" w:rsidRPr="008860F2" w:rsidRDefault="00575E5B" w:rsidP="00F57215">
      <w:pPr>
        <w:pStyle w:val="block"/>
        <w:spacing w:after="0" w:line="240" w:lineRule="atLeast"/>
        <w:ind w:left="540"/>
        <w:rPr>
          <w:rFonts w:ascii="Angsana New" w:hAnsi="Angsana New" w:cs="Angsana New"/>
          <w:sz w:val="28"/>
          <w:szCs w:val="28"/>
          <w:lang w:val="en-US" w:bidi="th-TH"/>
        </w:rPr>
      </w:pPr>
      <w:r w:rsidRPr="008860F2">
        <w:rPr>
          <w:rFonts w:ascii="Angsana New" w:hAnsi="Angsana New" w:cs="Angsana New"/>
          <w:sz w:val="28"/>
          <w:szCs w:val="28"/>
          <w:cs/>
          <w:lang w:val="en-US" w:bidi="th-TH"/>
        </w:rPr>
        <w:t>กลุ่มบริษัทมีส่วนได้เสียในบริษัทร่วมที่ไม่มีสาระสำคัญหลายแห่ง กลุ่มบริษัทพิจารณาว่าบริษัทมีอิทธิพลอย่างมีนัยสำคัญในบริษัทร่วมดังกล่าว จากการที่กลุ่มบริษั</w:t>
      </w:r>
      <w:r w:rsidR="000E3352" w:rsidRPr="008860F2">
        <w:rPr>
          <w:rFonts w:ascii="Angsana New" w:hAnsi="Angsana New" w:cs="Angsana New"/>
          <w:sz w:val="28"/>
          <w:szCs w:val="28"/>
          <w:cs/>
          <w:lang w:val="en-US" w:bidi="th-TH"/>
        </w:rPr>
        <w:t>ทมีตัวแทนเป็นสมาชิกในคณะกรรมการบริหาร</w:t>
      </w:r>
      <w:r w:rsidRPr="008860F2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ของบริษัทร่วมนั้น </w:t>
      </w:r>
    </w:p>
    <w:p w14:paraId="6D3359AC" w14:textId="77777777" w:rsidR="00575E5B" w:rsidRPr="008860F2" w:rsidRDefault="00575E5B" w:rsidP="00626416">
      <w:pPr>
        <w:pStyle w:val="NoSpacing"/>
        <w:rPr>
          <w:rFonts w:ascii="Angsana New" w:hAnsi="Angsana New"/>
          <w:sz w:val="28"/>
          <w:szCs w:val="28"/>
        </w:rPr>
      </w:pPr>
    </w:p>
    <w:p w14:paraId="66040415" w14:textId="29617DC9" w:rsidR="00575E5B" w:rsidRPr="008860F2" w:rsidRDefault="00575E5B" w:rsidP="00F57215">
      <w:pPr>
        <w:pStyle w:val="block"/>
        <w:spacing w:after="0" w:line="240" w:lineRule="atLeast"/>
        <w:ind w:left="540"/>
        <w:rPr>
          <w:rFonts w:ascii="Angsana New" w:hAnsi="Angsana New" w:cs="Angsana New"/>
          <w:sz w:val="28"/>
          <w:szCs w:val="28"/>
          <w:lang w:val="en-US" w:bidi="th-TH"/>
        </w:rPr>
      </w:pPr>
      <w:r w:rsidRPr="008860F2">
        <w:rPr>
          <w:rFonts w:ascii="Angsana New" w:hAnsi="Angsana New" w:cs="Angsana New"/>
          <w:sz w:val="28"/>
          <w:szCs w:val="28"/>
          <w:cs/>
          <w:lang w:bidi="th-TH"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 จากจำนวนเงินที่รายงานในงบการเงินรวมของกลุ่มบริษัท</w:t>
      </w:r>
      <w:r w:rsidRPr="008860F2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</w:p>
    <w:p w14:paraId="431D8959" w14:textId="77777777" w:rsidR="005305AF" w:rsidRPr="008860F2" w:rsidRDefault="005305AF" w:rsidP="00626416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900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260"/>
        <w:gridCol w:w="180"/>
        <w:gridCol w:w="1260"/>
      </w:tblGrid>
      <w:tr w:rsidR="00AC6DD5" w:rsidRPr="008860F2" w14:paraId="36E9B827" w14:textId="77777777" w:rsidTr="00885E42">
        <w:trPr>
          <w:cantSplit/>
          <w:tblHeader/>
        </w:trPr>
        <w:tc>
          <w:tcPr>
            <w:tcW w:w="6300" w:type="dxa"/>
          </w:tcPr>
          <w:p w14:paraId="5F2AEE80" w14:textId="77777777" w:rsidR="00AC6DD5" w:rsidRPr="008860F2" w:rsidRDefault="00AC6DD5" w:rsidP="00761A3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0D0C962B" w14:textId="1C2354F9" w:rsidR="00AC6DD5" w:rsidRPr="008860F2" w:rsidRDefault="00AC6DD5" w:rsidP="0098767E">
            <w:pPr>
              <w:pStyle w:val="acctmergecolhdg"/>
              <w:spacing w:line="240" w:lineRule="atLeast"/>
              <w:ind w:left="19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บริษัทร่วมที่ไม่มีสาระสำคัญ</w:t>
            </w:r>
          </w:p>
        </w:tc>
      </w:tr>
      <w:tr w:rsidR="00B307BE" w:rsidRPr="008860F2" w14:paraId="73ABBFDB" w14:textId="77777777" w:rsidTr="00885E42">
        <w:trPr>
          <w:cantSplit/>
          <w:trHeight w:val="290"/>
          <w:tblHeader/>
        </w:trPr>
        <w:tc>
          <w:tcPr>
            <w:tcW w:w="6300" w:type="dxa"/>
          </w:tcPr>
          <w:p w14:paraId="3F4A836A" w14:textId="77777777" w:rsidR="00B307BE" w:rsidRPr="008860F2" w:rsidRDefault="00B307BE" w:rsidP="00B307B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A04BC8" w14:textId="77777777" w:rsidR="00B307BE" w:rsidRPr="008860F2" w:rsidRDefault="00B307BE" w:rsidP="00B307BE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25</w:t>
            </w:r>
            <w:r w:rsidRPr="008860F2">
              <w:rPr>
                <w:rFonts w:ascii="Angsana New" w:eastAsia="Calibri" w:hAnsi="Angsana New"/>
                <w:sz w:val="28"/>
                <w:szCs w:val="28"/>
                <w:lang w:bidi="th-TH"/>
              </w:rPr>
              <w:t>6</w:t>
            </w:r>
            <w:r w:rsidR="002E0B60" w:rsidRPr="008860F2">
              <w:rPr>
                <w:rFonts w:ascii="Angsana New" w:eastAsia="Calibri" w:hAnsi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</w:tcPr>
          <w:p w14:paraId="2887FC11" w14:textId="77777777" w:rsidR="00B307BE" w:rsidRPr="008860F2" w:rsidRDefault="00B307BE" w:rsidP="00B307BE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DDEBCD" w14:textId="77777777" w:rsidR="00B307BE" w:rsidRPr="008860F2" w:rsidRDefault="00B307BE" w:rsidP="00B307BE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256</w:t>
            </w:r>
            <w:r w:rsidR="002E0B60" w:rsidRPr="008860F2">
              <w:rPr>
                <w:rFonts w:ascii="Angsana New" w:eastAsia="Calibri" w:hAnsi="Angsana New"/>
                <w:sz w:val="28"/>
                <w:szCs w:val="28"/>
                <w:lang w:bidi="th-TH"/>
              </w:rPr>
              <w:t>2</w:t>
            </w:r>
          </w:p>
        </w:tc>
      </w:tr>
      <w:tr w:rsidR="00B307BE" w:rsidRPr="008860F2" w14:paraId="11466C15" w14:textId="77777777" w:rsidTr="00885E42">
        <w:trPr>
          <w:cantSplit/>
          <w:trHeight w:val="103"/>
          <w:tblHeader/>
        </w:trPr>
        <w:tc>
          <w:tcPr>
            <w:tcW w:w="6300" w:type="dxa"/>
          </w:tcPr>
          <w:p w14:paraId="1EEC3117" w14:textId="77777777" w:rsidR="00B307BE" w:rsidRPr="008860F2" w:rsidRDefault="00B307BE" w:rsidP="00B307B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662414FF" w14:textId="77777777" w:rsidR="00B307BE" w:rsidRPr="008860F2" w:rsidRDefault="00B307BE" w:rsidP="00B307BE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E0B60" w:rsidRPr="008860F2" w14:paraId="7C44F559" w14:textId="77777777" w:rsidTr="00885E42">
        <w:trPr>
          <w:cantSplit/>
        </w:trPr>
        <w:tc>
          <w:tcPr>
            <w:tcW w:w="6300" w:type="dxa"/>
          </w:tcPr>
          <w:p w14:paraId="55AD1541" w14:textId="127F9CD7" w:rsidR="002E0B60" w:rsidRPr="008860F2" w:rsidRDefault="002E0B60" w:rsidP="002E0B60">
            <w:pPr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มูลค่าตามบัญชีของส่วนได้เสียในบริษัทร่วม</w:t>
            </w: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ที่ไม่มีสาระสำคัญ</w:t>
            </w:r>
          </w:p>
        </w:tc>
        <w:tc>
          <w:tcPr>
            <w:tcW w:w="1260" w:type="dxa"/>
            <w:vAlign w:val="bottom"/>
          </w:tcPr>
          <w:p w14:paraId="6C153E38" w14:textId="6E21E91D" w:rsidR="002E0B60" w:rsidRPr="002D786B" w:rsidRDefault="00031DE3" w:rsidP="000B558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11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D786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600E1DC" w14:textId="77777777" w:rsidR="002E0B60" w:rsidRPr="002D786B" w:rsidRDefault="002E0B60" w:rsidP="002E0B6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AE55D9B" w14:textId="46A66653" w:rsidR="002E0B60" w:rsidRPr="002D786B" w:rsidRDefault="00325877" w:rsidP="000B5584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D786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2E0B60" w:rsidRPr="008860F2" w14:paraId="49336CCC" w14:textId="77777777" w:rsidTr="00885E42">
        <w:trPr>
          <w:cantSplit/>
        </w:trPr>
        <w:tc>
          <w:tcPr>
            <w:tcW w:w="6300" w:type="dxa"/>
          </w:tcPr>
          <w:p w14:paraId="7C8542DA" w14:textId="77777777" w:rsidR="002E0B60" w:rsidRPr="008860F2" w:rsidRDefault="002E0B60" w:rsidP="002E0B60">
            <w:pPr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ส่วนแบ่งของกลุ่มบริษัทใน</w:t>
            </w:r>
          </w:p>
        </w:tc>
        <w:tc>
          <w:tcPr>
            <w:tcW w:w="1260" w:type="dxa"/>
          </w:tcPr>
          <w:p w14:paraId="1F629836" w14:textId="77777777" w:rsidR="002E0B60" w:rsidRPr="008860F2" w:rsidRDefault="002E0B60" w:rsidP="000B558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11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4762291" w14:textId="77777777" w:rsidR="002E0B60" w:rsidRPr="008860F2" w:rsidRDefault="002E0B60" w:rsidP="002E0B6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18CB12" w14:textId="77777777" w:rsidR="002E0B60" w:rsidRPr="008860F2" w:rsidRDefault="002E0B60" w:rsidP="00275B40">
            <w:pPr>
              <w:pStyle w:val="acctfourfigures"/>
              <w:tabs>
                <w:tab w:val="clear" w:pos="765"/>
                <w:tab w:val="decimal" w:pos="294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E0B60" w:rsidRPr="008860F2" w14:paraId="4C5049D2" w14:textId="77777777" w:rsidTr="00885E42">
        <w:trPr>
          <w:cantSplit/>
        </w:trPr>
        <w:tc>
          <w:tcPr>
            <w:tcW w:w="6300" w:type="dxa"/>
          </w:tcPr>
          <w:p w14:paraId="54E1A03B" w14:textId="749357E8" w:rsidR="002E0B60" w:rsidRPr="008860F2" w:rsidRDefault="002E0B60" w:rsidP="002E0B60">
            <w:pPr>
              <w:ind w:left="180" w:firstLine="11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1260" w:type="dxa"/>
          </w:tcPr>
          <w:p w14:paraId="6ECCD444" w14:textId="62E43D93" w:rsidR="002E0B60" w:rsidRPr="008860F2" w:rsidRDefault="00031DE3" w:rsidP="000B558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11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F836EE" w14:textId="77777777" w:rsidR="002E0B60" w:rsidRPr="008860F2" w:rsidRDefault="002E0B60" w:rsidP="002E0B6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60169C" w14:textId="73C688C4" w:rsidR="002E0B60" w:rsidRPr="008860F2" w:rsidRDefault="00FB4A3F" w:rsidP="000B5584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(65.76)</w:t>
            </w:r>
          </w:p>
        </w:tc>
      </w:tr>
    </w:tbl>
    <w:p w14:paraId="40C0A793" w14:textId="77777777" w:rsidR="009F10C7" w:rsidRPr="008860F2" w:rsidRDefault="009F10C7" w:rsidP="002D3B1A">
      <w:p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="Angsana New" w:hAnsi="Angsana New"/>
          <w:sz w:val="28"/>
          <w:szCs w:val="28"/>
        </w:rPr>
      </w:pPr>
    </w:p>
    <w:p w14:paraId="39E982E0" w14:textId="77777777" w:rsidR="00FE798B" w:rsidRPr="008860F2" w:rsidRDefault="00FE798B" w:rsidP="00F32E2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b w:val="0"/>
          <w:bCs w:val="0"/>
          <w:sz w:val="28"/>
          <w:szCs w:val="28"/>
        </w:rPr>
      </w:pP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>เงินลงทุนในบริษัทย่อย</w:t>
      </w:r>
    </w:p>
    <w:p w14:paraId="4E4EA85C" w14:textId="77777777" w:rsidR="00B37674" w:rsidRPr="008860F2" w:rsidRDefault="00B37674" w:rsidP="002D3B1A">
      <w:p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="Angsana New" w:hAnsi="Angsana New"/>
          <w:sz w:val="28"/>
          <w:szCs w:val="28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02"/>
        <w:gridCol w:w="1258"/>
        <w:gridCol w:w="236"/>
        <w:gridCol w:w="1204"/>
      </w:tblGrid>
      <w:tr w:rsidR="00B37674" w:rsidRPr="008860F2" w14:paraId="19A39631" w14:textId="77777777" w:rsidTr="000D54FD">
        <w:tc>
          <w:tcPr>
            <w:tcW w:w="3501" w:type="pct"/>
          </w:tcPr>
          <w:p w14:paraId="3A9DBB39" w14:textId="77777777" w:rsidR="00B37674" w:rsidRPr="008860F2" w:rsidRDefault="00B37674" w:rsidP="00B41650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pct"/>
            <w:gridSpan w:val="3"/>
            <w:vAlign w:val="center"/>
          </w:tcPr>
          <w:p w14:paraId="50243F77" w14:textId="77777777" w:rsidR="00B37674" w:rsidRPr="008860F2" w:rsidRDefault="00B37674" w:rsidP="00B41650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0B60" w:rsidRPr="008860F2" w14:paraId="2143C786" w14:textId="77777777" w:rsidTr="000D54FD">
        <w:tc>
          <w:tcPr>
            <w:tcW w:w="3501" w:type="pct"/>
          </w:tcPr>
          <w:p w14:paraId="33C5A719" w14:textId="77777777" w:rsidR="002E0B60" w:rsidRPr="008860F2" w:rsidRDefault="002E0B60" w:rsidP="002E0B60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9" w:type="pct"/>
          </w:tcPr>
          <w:p w14:paraId="40A846FE" w14:textId="77777777" w:rsidR="002E0B60" w:rsidRPr="008860F2" w:rsidRDefault="002E0B60" w:rsidP="002E0B60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25</w:t>
            </w:r>
            <w:r w:rsidRPr="008860F2">
              <w:rPr>
                <w:rFonts w:ascii="Angsana New" w:eastAsia="Calibri" w:hAnsi="Angsana New"/>
                <w:sz w:val="28"/>
                <w:szCs w:val="28"/>
                <w:lang w:bidi="th-TH"/>
              </w:rPr>
              <w:t>63</w:t>
            </w:r>
          </w:p>
        </w:tc>
        <w:tc>
          <w:tcPr>
            <w:tcW w:w="131" w:type="pct"/>
          </w:tcPr>
          <w:p w14:paraId="12B8611B" w14:textId="77777777" w:rsidR="002E0B60" w:rsidRPr="008860F2" w:rsidRDefault="002E0B60" w:rsidP="002E0B60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69" w:type="pct"/>
          </w:tcPr>
          <w:p w14:paraId="467212B0" w14:textId="77777777" w:rsidR="002E0B60" w:rsidRPr="008860F2" w:rsidRDefault="002E0B60" w:rsidP="002E0B60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256</w:t>
            </w:r>
            <w:r w:rsidRPr="008860F2">
              <w:rPr>
                <w:rFonts w:ascii="Angsana New" w:eastAsia="Calibri" w:hAnsi="Angsana New"/>
                <w:sz w:val="28"/>
                <w:szCs w:val="28"/>
                <w:lang w:bidi="th-TH"/>
              </w:rPr>
              <w:t>2</w:t>
            </w:r>
          </w:p>
        </w:tc>
      </w:tr>
      <w:tr w:rsidR="002E0B60" w:rsidRPr="008860F2" w14:paraId="436030A0" w14:textId="77777777" w:rsidTr="000D54FD">
        <w:tc>
          <w:tcPr>
            <w:tcW w:w="3501" w:type="pct"/>
          </w:tcPr>
          <w:p w14:paraId="404A3480" w14:textId="77777777" w:rsidR="002E0B60" w:rsidRPr="008860F2" w:rsidRDefault="002E0B60" w:rsidP="002E0B60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pct"/>
            <w:gridSpan w:val="3"/>
          </w:tcPr>
          <w:p w14:paraId="79CCDDA6" w14:textId="77777777" w:rsidR="002E0B60" w:rsidRPr="008860F2" w:rsidRDefault="002E0B60" w:rsidP="002E0B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E0B60" w:rsidRPr="008860F2" w14:paraId="7F6E5D34" w14:textId="77777777" w:rsidTr="000D54FD">
        <w:tc>
          <w:tcPr>
            <w:tcW w:w="3501" w:type="pct"/>
          </w:tcPr>
          <w:p w14:paraId="5C3645C3" w14:textId="77777777" w:rsidR="002E0B60" w:rsidRPr="008860F2" w:rsidRDefault="002E0B60" w:rsidP="002E0B60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</w:p>
        </w:tc>
        <w:tc>
          <w:tcPr>
            <w:tcW w:w="699" w:type="pct"/>
          </w:tcPr>
          <w:p w14:paraId="291F294D" w14:textId="727B2A49" w:rsidR="002E0B60" w:rsidRPr="008860F2" w:rsidRDefault="000A0D1E" w:rsidP="000B558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2,357.14</w:t>
            </w:r>
          </w:p>
        </w:tc>
        <w:tc>
          <w:tcPr>
            <w:tcW w:w="131" w:type="pct"/>
          </w:tcPr>
          <w:p w14:paraId="2B80322F" w14:textId="77777777" w:rsidR="002E0B60" w:rsidRPr="008860F2" w:rsidRDefault="002E0B60" w:rsidP="002E0B60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9" w:type="pct"/>
          </w:tcPr>
          <w:p w14:paraId="70120C4A" w14:textId="77777777" w:rsidR="002E0B60" w:rsidRPr="008860F2" w:rsidRDefault="002E0B60" w:rsidP="000B5584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7,552.72</w:t>
            </w:r>
          </w:p>
        </w:tc>
      </w:tr>
      <w:tr w:rsidR="002E0B60" w:rsidRPr="008860F2" w14:paraId="37633F01" w14:textId="77777777" w:rsidTr="000D54FD">
        <w:tc>
          <w:tcPr>
            <w:tcW w:w="3501" w:type="pct"/>
          </w:tcPr>
          <w:p w14:paraId="47FA8A81" w14:textId="77777777" w:rsidR="002E0B60" w:rsidRPr="008860F2" w:rsidRDefault="002E0B60" w:rsidP="002E0B60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99" w:type="pct"/>
          </w:tcPr>
          <w:p w14:paraId="71A03F04" w14:textId="2414F7EF" w:rsidR="002E0B60" w:rsidRPr="008860F2" w:rsidRDefault="000A0D1E" w:rsidP="000B558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172.00</w:t>
            </w:r>
          </w:p>
        </w:tc>
        <w:tc>
          <w:tcPr>
            <w:tcW w:w="131" w:type="pct"/>
          </w:tcPr>
          <w:p w14:paraId="2B9E7996" w14:textId="77777777" w:rsidR="002E0B60" w:rsidRPr="008860F2" w:rsidRDefault="002E0B60" w:rsidP="002E0B60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9" w:type="pct"/>
          </w:tcPr>
          <w:p w14:paraId="79AB3027" w14:textId="77777777" w:rsidR="002E0B60" w:rsidRPr="008860F2" w:rsidRDefault="002E0B60" w:rsidP="000B5584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100.00</w:t>
            </w:r>
          </w:p>
        </w:tc>
      </w:tr>
      <w:tr w:rsidR="002E0B60" w:rsidRPr="008860F2" w14:paraId="77505C6B" w14:textId="77777777" w:rsidTr="000D54FD">
        <w:tc>
          <w:tcPr>
            <w:tcW w:w="3501" w:type="pct"/>
          </w:tcPr>
          <w:p w14:paraId="7DAECEE6" w14:textId="77777777" w:rsidR="002E0B60" w:rsidRPr="008860F2" w:rsidRDefault="002E0B60" w:rsidP="002E0B60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การจำหน่ายบริษัทย่อย</w:t>
            </w:r>
          </w:p>
        </w:tc>
        <w:tc>
          <w:tcPr>
            <w:tcW w:w="699" w:type="pct"/>
          </w:tcPr>
          <w:p w14:paraId="364442AB" w14:textId="300E1F22" w:rsidR="002E0B60" w:rsidRPr="008860F2" w:rsidRDefault="000A0D1E" w:rsidP="000B558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11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73BE705C" w14:textId="77777777" w:rsidR="002E0B60" w:rsidRPr="008860F2" w:rsidRDefault="002E0B60" w:rsidP="002E0B60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9" w:type="pct"/>
          </w:tcPr>
          <w:p w14:paraId="6BE97C3F" w14:textId="77777777" w:rsidR="002E0B60" w:rsidRPr="008860F2" w:rsidRDefault="002E0B60" w:rsidP="000B5584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(5,295.58)</w:t>
            </w:r>
          </w:p>
        </w:tc>
      </w:tr>
      <w:tr w:rsidR="002E0B60" w:rsidRPr="008860F2" w14:paraId="0721DBAA" w14:textId="77777777" w:rsidTr="000D54FD">
        <w:tc>
          <w:tcPr>
            <w:tcW w:w="3501" w:type="pct"/>
          </w:tcPr>
          <w:p w14:paraId="60F6657D" w14:textId="77777777" w:rsidR="002E0B60" w:rsidRPr="008860F2" w:rsidRDefault="002E0B60" w:rsidP="002E0B60">
            <w:pPr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30 กันยายน</w:t>
            </w: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67A0468C" w14:textId="1FC4A21D" w:rsidR="002E0B60" w:rsidRPr="008860F2" w:rsidRDefault="000A0D1E" w:rsidP="000B558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2,529.14</w:t>
            </w:r>
          </w:p>
        </w:tc>
        <w:tc>
          <w:tcPr>
            <w:tcW w:w="131" w:type="pct"/>
          </w:tcPr>
          <w:p w14:paraId="0ABF5668" w14:textId="77777777" w:rsidR="002E0B60" w:rsidRPr="008860F2" w:rsidRDefault="002E0B60" w:rsidP="002E0B60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69629CAF" w14:textId="77777777" w:rsidR="002E0B60" w:rsidRPr="008860F2" w:rsidRDefault="002E0B60" w:rsidP="000B5584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2,357.14</w:t>
            </w:r>
          </w:p>
        </w:tc>
      </w:tr>
    </w:tbl>
    <w:p w14:paraId="38F4C66D" w14:textId="77777777" w:rsidR="00B37674" w:rsidRPr="008860F2" w:rsidRDefault="00B37674" w:rsidP="002D3B1A">
      <w:p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="Angsana New" w:hAnsi="Angsana New"/>
          <w:sz w:val="28"/>
          <w:szCs w:val="28"/>
        </w:rPr>
        <w:sectPr w:rsidR="00B37674" w:rsidRPr="008860F2" w:rsidSect="00584F28">
          <w:headerReference w:type="default" r:id="rId12"/>
          <w:footerReference w:type="default" r:id="rId13"/>
          <w:type w:val="nextColumn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16D09E2" w14:textId="77777777" w:rsidR="00951940" w:rsidRPr="008860F2" w:rsidRDefault="00895102" w:rsidP="006B6CFA">
      <w:pPr>
        <w:pStyle w:val="block"/>
        <w:spacing w:after="0" w:line="240" w:lineRule="atLeast"/>
        <w:ind w:left="0" w:right="-45"/>
        <w:rPr>
          <w:rFonts w:ascii="Angsana New" w:hAnsi="Angsana New" w:cs="Angsana New"/>
          <w:sz w:val="28"/>
          <w:szCs w:val="28"/>
        </w:rPr>
      </w:pPr>
      <w:r w:rsidRPr="008860F2">
        <w:rPr>
          <w:rFonts w:ascii="Angsana New" w:hAnsi="Angsana New" w:cs="Angsana New"/>
          <w:sz w:val="28"/>
          <w:szCs w:val="28"/>
          <w:cs/>
        </w:rPr>
        <w:t xml:space="preserve">เงินลงทุนในบริษัทย่อย ณ วันที่ </w:t>
      </w:r>
      <w:r w:rsidRPr="008860F2">
        <w:rPr>
          <w:rFonts w:ascii="Angsana New" w:hAnsi="Angsana New" w:cs="Angsana New"/>
          <w:sz w:val="28"/>
          <w:szCs w:val="28"/>
        </w:rPr>
        <w:t xml:space="preserve">30 </w:t>
      </w:r>
      <w:r w:rsidRPr="008860F2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="005A0007" w:rsidRPr="008860F2">
        <w:rPr>
          <w:rFonts w:ascii="Angsana New" w:hAnsi="Angsana New" w:cs="Angsana New"/>
          <w:sz w:val="28"/>
          <w:szCs w:val="28"/>
        </w:rPr>
        <w:t>256</w:t>
      </w:r>
      <w:r w:rsidR="002E0B60" w:rsidRPr="008860F2">
        <w:rPr>
          <w:rFonts w:ascii="Angsana New" w:hAnsi="Angsana New" w:cs="Angsana New"/>
          <w:sz w:val="28"/>
          <w:szCs w:val="28"/>
        </w:rPr>
        <w:t>3</w:t>
      </w:r>
      <w:r w:rsidR="005A0007" w:rsidRPr="008860F2">
        <w:rPr>
          <w:rFonts w:ascii="Angsana New" w:hAnsi="Angsana New" w:cs="Angsana New"/>
          <w:sz w:val="28"/>
          <w:szCs w:val="28"/>
        </w:rPr>
        <w:t xml:space="preserve"> </w:t>
      </w:r>
      <w:r w:rsidR="005A0007" w:rsidRPr="008860F2">
        <w:rPr>
          <w:rFonts w:ascii="Angsana New" w:hAnsi="Angsana New" w:cs="Angsana New"/>
          <w:sz w:val="28"/>
          <w:szCs w:val="28"/>
          <w:cs/>
          <w:lang w:bidi="th-TH"/>
        </w:rPr>
        <w:t xml:space="preserve">และ </w:t>
      </w:r>
      <w:r w:rsidR="005A0007" w:rsidRPr="008860F2">
        <w:rPr>
          <w:rFonts w:ascii="Angsana New" w:hAnsi="Angsana New" w:cs="Angsana New"/>
          <w:sz w:val="28"/>
          <w:szCs w:val="28"/>
          <w:lang w:val="en-US" w:bidi="th-TH"/>
        </w:rPr>
        <w:t>256</w:t>
      </w:r>
      <w:r w:rsidR="002E0B60" w:rsidRPr="008860F2">
        <w:rPr>
          <w:rFonts w:ascii="Angsana New" w:hAnsi="Angsana New" w:cs="Angsana New"/>
          <w:sz w:val="28"/>
          <w:szCs w:val="28"/>
          <w:lang w:val="en-US" w:bidi="th-TH"/>
        </w:rPr>
        <w:t>2</w:t>
      </w:r>
      <w:r w:rsidR="005A0007" w:rsidRPr="008860F2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Pr="008860F2">
        <w:rPr>
          <w:rFonts w:ascii="Angsana New" w:hAnsi="Angsana New" w:cs="Angsana New"/>
          <w:sz w:val="28"/>
          <w:szCs w:val="28"/>
          <w:cs/>
          <w:lang w:val="en-US" w:bidi="th-TH"/>
        </w:rPr>
        <w:t>และเงินปันผลรับจากเงินลงทุน</w:t>
      </w:r>
      <w:r w:rsidR="008F137D" w:rsidRPr="008860F2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สำหรับปีสิ้นสุดวันที่ </w:t>
      </w:r>
      <w:r w:rsidR="008F137D" w:rsidRPr="008860F2">
        <w:rPr>
          <w:rFonts w:ascii="Angsana New" w:hAnsi="Angsana New" w:cs="Angsana New"/>
          <w:sz w:val="28"/>
          <w:szCs w:val="28"/>
          <w:lang w:val="en-US" w:bidi="th-TH"/>
        </w:rPr>
        <w:t xml:space="preserve">30 </w:t>
      </w:r>
      <w:r w:rsidR="008F137D" w:rsidRPr="008860F2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กันยายน </w:t>
      </w:r>
      <w:r w:rsidR="005A0007" w:rsidRPr="008860F2">
        <w:rPr>
          <w:rFonts w:ascii="Angsana New" w:hAnsi="Angsana New" w:cs="Angsana New"/>
          <w:sz w:val="28"/>
          <w:szCs w:val="28"/>
        </w:rPr>
        <w:t>256</w:t>
      </w:r>
      <w:r w:rsidR="002E0B60" w:rsidRPr="008860F2">
        <w:rPr>
          <w:rFonts w:ascii="Angsana New" w:hAnsi="Angsana New" w:cs="Angsana New"/>
          <w:sz w:val="28"/>
          <w:szCs w:val="28"/>
        </w:rPr>
        <w:t>3</w:t>
      </w:r>
      <w:r w:rsidR="005A0007" w:rsidRPr="008860F2">
        <w:rPr>
          <w:rFonts w:ascii="Angsana New" w:hAnsi="Angsana New" w:cs="Angsana New"/>
          <w:sz w:val="28"/>
          <w:szCs w:val="28"/>
        </w:rPr>
        <w:t xml:space="preserve"> </w:t>
      </w:r>
      <w:r w:rsidR="005A0007" w:rsidRPr="008860F2">
        <w:rPr>
          <w:rFonts w:ascii="Angsana New" w:hAnsi="Angsana New" w:cs="Angsana New"/>
          <w:sz w:val="28"/>
          <w:szCs w:val="28"/>
          <w:cs/>
          <w:lang w:bidi="th-TH"/>
        </w:rPr>
        <w:t xml:space="preserve">และ </w:t>
      </w:r>
      <w:r w:rsidR="005A0007" w:rsidRPr="008860F2">
        <w:rPr>
          <w:rFonts w:ascii="Angsana New" w:hAnsi="Angsana New" w:cs="Angsana New"/>
          <w:sz w:val="28"/>
          <w:szCs w:val="28"/>
          <w:lang w:val="en-US" w:bidi="th-TH"/>
        </w:rPr>
        <w:t>256</w:t>
      </w:r>
      <w:r w:rsidR="002E0B60" w:rsidRPr="008860F2">
        <w:rPr>
          <w:rFonts w:ascii="Angsana New" w:hAnsi="Angsana New" w:cs="Angsana New"/>
          <w:sz w:val="28"/>
          <w:szCs w:val="28"/>
          <w:lang w:val="en-US" w:bidi="th-TH"/>
        </w:rPr>
        <w:t>2</w:t>
      </w:r>
      <w:r w:rsidR="005A0007" w:rsidRPr="008860F2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Pr="008860F2">
        <w:rPr>
          <w:rFonts w:ascii="Angsana New" w:hAnsi="Angsana New" w:cs="Angsana New"/>
          <w:sz w:val="28"/>
          <w:szCs w:val="28"/>
          <w:cs/>
          <w:lang w:val="en-US" w:bidi="th-TH"/>
        </w:rPr>
        <w:t>มีดังนี้</w:t>
      </w:r>
    </w:p>
    <w:tbl>
      <w:tblPr>
        <w:tblpPr w:leftFromText="180" w:rightFromText="180" w:vertAnchor="text" w:horzAnchor="margin" w:tblpX="-115" w:tblpY="359"/>
        <w:tblW w:w="15136" w:type="dxa"/>
        <w:tblLayout w:type="fixed"/>
        <w:tblLook w:val="01E0" w:firstRow="1" w:lastRow="1" w:firstColumn="1" w:lastColumn="1" w:noHBand="0" w:noVBand="0"/>
      </w:tblPr>
      <w:tblGrid>
        <w:gridCol w:w="2255"/>
        <w:gridCol w:w="19"/>
        <w:gridCol w:w="1917"/>
        <w:gridCol w:w="794"/>
        <w:gridCol w:w="820"/>
        <w:gridCol w:w="774"/>
        <w:gridCol w:w="855"/>
        <w:gridCol w:w="720"/>
        <w:gridCol w:w="236"/>
        <w:gridCol w:w="720"/>
        <w:gridCol w:w="236"/>
        <w:gridCol w:w="774"/>
        <w:gridCol w:w="270"/>
        <w:gridCol w:w="720"/>
        <w:gridCol w:w="236"/>
        <w:gridCol w:w="754"/>
        <w:gridCol w:w="236"/>
        <w:gridCol w:w="720"/>
        <w:gridCol w:w="236"/>
        <w:gridCol w:w="820"/>
        <w:gridCol w:w="270"/>
        <w:gridCol w:w="754"/>
      </w:tblGrid>
      <w:tr w:rsidR="00EC7976" w:rsidRPr="008860F2" w14:paraId="12DC3F1D" w14:textId="77777777" w:rsidTr="005E7A1D">
        <w:trPr>
          <w:tblHeader/>
        </w:trPr>
        <w:tc>
          <w:tcPr>
            <w:tcW w:w="2255" w:type="dxa"/>
          </w:tcPr>
          <w:p w14:paraId="5C026459" w14:textId="77777777" w:rsidR="00EC7976" w:rsidRPr="008860F2" w:rsidRDefault="00EC7976" w:rsidP="00A42F6A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936" w:type="dxa"/>
            <w:gridSpan w:val="2"/>
          </w:tcPr>
          <w:p w14:paraId="62D089DD" w14:textId="77777777" w:rsidR="00EC7976" w:rsidRPr="008860F2" w:rsidRDefault="00EC7976" w:rsidP="00A42F6A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0945" w:type="dxa"/>
            <w:gridSpan w:val="19"/>
          </w:tcPr>
          <w:p w14:paraId="7545D3D3" w14:textId="77777777" w:rsidR="00EC7976" w:rsidRPr="008860F2" w:rsidRDefault="00EC7976" w:rsidP="00A42F6A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860F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C7976" w:rsidRPr="008860F2" w14:paraId="4038AB72" w14:textId="77777777" w:rsidTr="005E7A1D">
        <w:trPr>
          <w:trHeight w:val="498"/>
          <w:tblHeader/>
        </w:trPr>
        <w:tc>
          <w:tcPr>
            <w:tcW w:w="2274" w:type="dxa"/>
            <w:gridSpan w:val="2"/>
          </w:tcPr>
          <w:p w14:paraId="266DFFF2" w14:textId="77777777" w:rsidR="00EC7976" w:rsidRPr="008860F2" w:rsidRDefault="00EC7976" w:rsidP="00A42F6A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917" w:type="dxa"/>
          </w:tcPr>
          <w:p w14:paraId="6500BA88" w14:textId="77777777" w:rsidR="00EC7976" w:rsidRPr="008860F2" w:rsidRDefault="00EC7976" w:rsidP="00A42F6A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val="en-US" w:bidi="th-TH"/>
              </w:rPr>
            </w:pPr>
          </w:p>
          <w:p w14:paraId="6800E884" w14:textId="77777777" w:rsidR="00EC7976" w:rsidRPr="008860F2" w:rsidRDefault="00EC7976" w:rsidP="00A42F6A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614" w:type="dxa"/>
            <w:gridSpan w:val="2"/>
          </w:tcPr>
          <w:p w14:paraId="05E50C7D" w14:textId="77777777" w:rsidR="00EC7976" w:rsidRPr="008860F2" w:rsidRDefault="00EC7976" w:rsidP="00A42F6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629" w:type="dxa"/>
            <w:gridSpan w:val="2"/>
          </w:tcPr>
          <w:p w14:paraId="3F1CC68A" w14:textId="77777777" w:rsidR="00EC7976" w:rsidRPr="008860F2" w:rsidRDefault="00EC7976" w:rsidP="00A42F6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DF97FA3" w14:textId="77777777" w:rsidR="00EC7976" w:rsidRPr="008860F2" w:rsidRDefault="00EC7976" w:rsidP="00A42F6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1676" w:type="dxa"/>
            <w:gridSpan w:val="3"/>
          </w:tcPr>
          <w:p w14:paraId="77A27271" w14:textId="77777777" w:rsidR="00EC7976" w:rsidRPr="008860F2" w:rsidRDefault="00EC7976" w:rsidP="00A42F6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E0D5E46" w14:textId="77777777" w:rsidR="00EC7976" w:rsidRPr="008860F2" w:rsidRDefault="00EC7976" w:rsidP="00A42F6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วิธีราคาทุน</w:t>
            </w:r>
          </w:p>
        </w:tc>
        <w:tc>
          <w:tcPr>
            <w:tcW w:w="236" w:type="dxa"/>
          </w:tcPr>
          <w:p w14:paraId="51E67BC5" w14:textId="77777777" w:rsidR="00EC7976" w:rsidRPr="008860F2" w:rsidRDefault="00EC7976" w:rsidP="00A42F6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64" w:type="dxa"/>
            <w:gridSpan w:val="3"/>
          </w:tcPr>
          <w:p w14:paraId="12271454" w14:textId="77777777" w:rsidR="00EC7976" w:rsidRPr="008860F2" w:rsidRDefault="00EC7976" w:rsidP="00A42F6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043933E" w14:textId="77777777" w:rsidR="00EC7976" w:rsidRPr="008860F2" w:rsidDel="00685444" w:rsidRDefault="00EC7976" w:rsidP="00A42F6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การด้อยค่า</w:t>
            </w:r>
          </w:p>
        </w:tc>
        <w:tc>
          <w:tcPr>
            <w:tcW w:w="236" w:type="dxa"/>
          </w:tcPr>
          <w:p w14:paraId="3B7451E5" w14:textId="77777777" w:rsidR="00EC7976" w:rsidRPr="008860F2" w:rsidDel="00685444" w:rsidRDefault="00EC7976" w:rsidP="00A42F6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14:paraId="787683A6" w14:textId="77777777" w:rsidR="00EC7976" w:rsidRPr="008860F2" w:rsidRDefault="00EC7976" w:rsidP="00A42F6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5A56E23" w14:textId="77777777" w:rsidR="00EC7976" w:rsidRPr="008860F2" w:rsidDel="00685444" w:rsidRDefault="00EC7976" w:rsidP="00A42F6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ราคาทุน</w:t>
            </w:r>
            <w:r w:rsidRPr="008860F2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36" w:type="dxa"/>
          </w:tcPr>
          <w:p w14:paraId="667F3836" w14:textId="77777777" w:rsidR="00EC7976" w:rsidRPr="008860F2" w:rsidDel="00685444" w:rsidRDefault="00EC7976" w:rsidP="00A42F6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44" w:type="dxa"/>
            <w:gridSpan w:val="3"/>
            <w:vAlign w:val="bottom"/>
          </w:tcPr>
          <w:p w14:paraId="3B1EE6F1" w14:textId="77777777" w:rsidR="00EC7976" w:rsidRPr="008860F2" w:rsidRDefault="00EC7976" w:rsidP="00A42F6A">
            <w:pPr>
              <w:pStyle w:val="block"/>
              <w:spacing w:after="0" w:line="240" w:lineRule="auto"/>
              <w:ind w:left="-126" w:right="-9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เงินปันผลรับ</w:t>
            </w:r>
          </w:p>
          <w:p w14:paraId="399C676E" w14:textId="2B8E8FBB" w:rsidR="000D4CEA" w:rsidRPr="008860F2" w:rsidDel="00685444" w:rsidRDefault="000D4CEA" w:rsidP="00A42F6A">
            <w:pPr>
              <w:pStyle w:val="block"/>
              <w:spacing w:after="0" w:line="240" w:lineRule="auto"/>
              <w:ind w:left="-126" w:right="-9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860F2">
              <w:rPr>
                <w:rFonts w:asciiTheme="majorBidi" w:hAnsiTheme="majorBidi" w:cstheme="majorBidi"/>
                <w:szCs w:val="22"/>
                <w:cs/>
                <w:lang w:bidi="th-TH"/>
              </w:rPr>
              <w:t>สำหรับปี</w:t>
            </w:r>
          </w:p>
        </w:tc>
      </w:tr>
      <w:tr w:rsidR="00EC7976" w:rsidRPr="008860F2" w14:paraId="38F958C2" w14:textId="77777777" w:rsidTr="005E7A1D">
        <w:trPr>
          <w:tblHeader/>
        </w:trPr>
        <w:tc>
          <w:tcPr>
            <w:tcW w:w="2274" w:type="dxa"/>
            <w:gridSpan w:val="2"/>
          </w:tcPr>
          <w:p w14:paraId="59160F00" w14:textId="77777777" w:rsidR="00EC7976" w:rsidRPr="008860F2" w:rsidRDefault="00EC7976" w:rsidP="00A42F6A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917" w:type="dxa"/>
          </w:tcPr>
          <w:p w14:paraId="3E4A63FE" w14:textId="77777777" w:rsidR="00EC7976" w:rsidRPr="008860F2" w:rsidRDefault="00EC7976" w:rsidP="00A42F6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94" w:type="dxa"/>
          </w:tcPr>
          <w:p w14:paraId="46EADDD1" w14:textId="77777777" w:rsidR="00EC7976" w:rsidRPr="008860F2" w:rsidRDefault="00EC7976" w:rsidP="00A42F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860F2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8860F2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820" w:type="dxa"/>
          </w:tcPr>
          <w:p w14:paraId="3B4C6CE6" w14:textId="77777777" w:rsidR="00EC7976" w:rsidRPr="008860F2" w:rsidRDefault="00EC7976" w:rsidP="00A42F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860F2">
              <w:rPr>
                <w:rFonts w:ascii="Angsana New" w:hAnsi="Angsana New" w:cs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774" w:type="dxa"/>
          </w:tcPr>
          <w:p w14:paraId="7DFA8273" w14:textId="77777777" w:rsidR="00EC7976" w:rsidRPr="008860F2" w:rsidRDefault="00EC7976" w:rsidP="00A42F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860F2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8860F2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855" w:type="dxa"/>
          </w:tcPr>
          <w:p w14:paraId="0E6B8040" w14:textId="77777777" w:rsidR="00EC7976" w:rsidRPr="008860F2" w:rsidRDefault="00EC7976" w:rsidP="00A42F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860F2">
              <w:rPr>
                <w:rFonts w:ascii="Angsana New" w:hAnsi="Angsana New" w:cs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720" w:type="dxa"/>
          </w:tcPr>
          <w:p w14:paraId="4D23BE23" w14:textId="77777777" w:rsidR="00EC7976" w:rsidRPr="008860F2" w:rsidRDefault="00EC7976" w:rsidP="00A42F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860F2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8860F2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6F4228F7" w14:textId="77777777" w:rsidR="00EC7976" w:rsidRPr="008860F2" w:rsidRDefault="00EC7976" w:rsidP="00A42F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82A8D48" w14:textId="77777777" w:rsidR="00EC7976" w:rsidRPr="008860F2" w:rsidRDefault="00EC7976" w:rsidP="00A42F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860F2">
              <w:rPr>
                <w:rFonts w:ascii="Angsana New" w:hAnsi="Angsana New" w:cs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236" w:type="dxa"/>
          </w:tcPr>
          <w:p w14:paraId="737ADF3E" w14:textId="77777777" w:rsidR="00EC7976" w:rsidRPr="008860F2" w:rsidRDefault="00EC7976" w:rsidP="00A42F6A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4BD3306E" w14:textId="77777777" w:rsidR="00EC7976" w:rsidRPr="008860F2" w:rsidRDefault="00EC7976" w:rsidP="00A42F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860F2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8860F2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14:paraId="7FF5BCCE" w14:textId="77777777" w:rsidR="00EC7976" w:rsidRPr="008860F2" w:rsidRDefault="00EC7976" w:rsidP="00A42F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1592AAB" w14:textId="77777777" w:rsidR="00EC7976" w:rsidRPr="008860F2" w:rsidRDefault="00EC7976" w:rsidP="00A42F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860F2">
              <w:rPr>
                <w:rFonts w:ascii="Angsana New" w:hAnsi="Angsana New" w:cs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236" w:type="dxa"/>
          </w:tcPr>
          <w:p w14:paraId="24C6911A" w14:textId="77777777" w:rsidR="00EC7976" w:rsidRPr="008860F2" w:rsidRDefault="00EC7976" w:rsidP="00A42F6A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70B96803" w14:textId="77777777" w:rsidR="00EC7976" w:rsidRPr="008860F2" w:rsidRDefault="00EC7976" w:rsidP="00A42F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860F2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8860F2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13D82591" w14:textId="77777777" w:rsidR="00EC7976" w:rsidRPr="008860F2" w:rsidRDefault="00EC7976" w:rsidP="00A42F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625E37F" w14:textId="77777777" w:rsidR="00EC7976" w:rsidRPr="008860F2" w:rsidRDefault="00EC7976" w:rsidP="00A42F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860F2">
              <w:rPr>
                <w:rFonts w:ascii="Angsana New" w:hAnsi="Angsana New" w:cs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236" w:type="dxa"/>
          </w:tcPr>
          <w:p w14:paraId="56956556" w14:textId="77777777" w:rsidR="00EC7976" w:rsidRPr="008860F2" w:rsidRDefault="00EC7976" w:rsidP="00A42F6A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3C5D8B27" w14:textId="77777777" w:rsidR="00EC7976" w:rsidRPr="008860F2" w:rsidRDefault="00EC7976" w:rsidP="00A42F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860F2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8860F2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14:paraId="6BB03B1F" w14:textId="77777777" w:rsidR="00EC7976" w:rsidRPr="008860F2" w:rsidRDefault="00EC7976" w:rsidP="00A42F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2D8F9F0" w14:textId="77777777" w:rsidR="00EC7976" w:rsidRPr="008860F2" w:rsidRDefault="00EC7976" w:rsidP="00A42F6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860F2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8860F2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</w:tr>
      <w:tr w:rsidR="00EC7976" w:rsidRPr="008860F2" w14:paraId="3F2E442C" w14:textId="77777777" w:rsidTr="005E7A1D">
        <w:trPr>
          <w:tblHeader/>
        </w:trPr>
        <w:tc>
          <w:tcPr>
            <w:tcW w:w="2274" w:type="dxa"/>
            <w:gridSpan w:val="2"/>
          </w:tcPr>
          <w:p w14:paraId="50CEEBE2" w14:textId="77777777" w:rsidR="00EC7976" w:rsidRPr="008860F2" w:rsidRDefault="00EC7976" w:rsidP="00A42F6A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917" w:type="dxa"/>
          </w:tcPr>
          <w:p w14:paraId="2D3C1C0A" w14:textId="77777777" w:rsidR="00EC7976" w:rsidRPr="008860F2" w:rsidRDefault="00EC7976" w:rsidP="00A42F6A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614" w:type="dxa"/>
            <w:gridSpan w:val="2"/>
          </w:tcPr>
          <w:p w14:paraId="760C646D" w14:textId="77777777" w:rsidR="00EC7976" w:rsidRPr="008860F2" w:rsidRDefault="00EC7976" w:rsidP="00A42F6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  <w:t>(ร้อยละ)</w:t>
            </w:r>
          </w:p>
        </w:tc>
        <w:tc>
          <w:tcPr>
            <w:tcW w:w="9331" w:type="dxa"/>
            <w:gridSpan w:val="17"/>
          </w:tcPr>
          <w:p w14:paraId="54759DA9" w14:textId="77777777" w:rsidR="00EC7976" w:rsidRPr="008860F2" w:rsidRDefault="00EC7976" w:rsidP="00A42F6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  <w:t>(ล้านบาท)</w:t>
            </w:r>
          </w:p>
        </w:tc>
      </w:tr>
      <w:tr w:rsidR="00EC7976" w:rsidRPr="008860F2" w14:paraId="2F6D9CF8" w14:textId="77777777" w:rsidTr="005E7A1D">
        <w:tc>
          <w:tcPr>
            <w:tcW w:w="2274" w:type="dxa"/>
            <w:gridSpan w:val="2"/>
          </w:tcPr>
          <w:p w14:paraId="6CFA1569" w14:textId="77777777" w:rsidR="00EC7976" w:rsidRPr="008860F2" w:rsidRDefault="00EC7976" w:rsidP="00A42F6A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8860F2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1917" w:type="dxa"/>
          </w:tcPr>
          <w:p w14:paraId="51145DA5" w14:textId="77777777" w:rsidR="00EC7976" w:rsidRPr="008860F2" w:rsidRDefault="00EC7976" w:rsidP="00A42F6A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15597090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20" w:type="dxa"/>
          </w:tcPr>
          <w:p w14:paraId="23401430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74" w:type="dxa"/>
          </w:tcPr>
          <w:p w14:paraId="6C53410A" w14:textId="77777777" w:rsidR="00EC7976" w:rsidRPr="008860F2" w:rsidRDefault="00EC7976" w:rsidP="00A42F6A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50F30109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57B9F66" w14:textId="77777777" w:rsidR="00EC7976" w:rsidRPr="008860F2" w:rsidRDefault="00EC7976" w:rsidP="00A42F6A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29EB976" w14:textId="77777777" w:rsidR="00EC7976" w:rsidRPr="008860F2" w:rsidRDefault="00EC7976" w:rsidP="00A42F6A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E3DC08D" w14:textId="77777777" w:rsidR="00EC7976" w:rsidRPr="008860F2" w:rsidRDefault="00EC7976" w:rsidP="00A42F6A">
            <w:pPr>
              <w:tabs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10D584" w14:textId="77777777" w:rsidR="00EC7976" w:rsidRPr="008860F2" w:rsidRDefault="00EC7976" w:rsidP="00A42F6A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5ADBD8D5" w14:textId="77777777" w:rsidR="00EC7976" w:rsidRPr="008860F2" w:rsidRDefault="00EC7976" w:rsidP="00A42F6A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F1A3FD8" w14:textId="77777777" w:rsidR="00EC7976" w:rsidRPr="008860F2" w:rsidRDefault="00EC7976" w:rsidP="00A42F6A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D10117D" w14:textId="77777777" w:rsidR="00EC7976" w:rsidRPr="008860F2" w:rsidRDefault="00EC7976" w:rsidP="00A42F6A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C7BE851" w14:textId="77777777" w:rsidR="00EC7976" w:rsidRPr="008860F2" w:rsidRDefault="00EC7976" w:rsidP="00A42F6A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88C214C" w14:textId="77777777" w:rsidR="00EC7976" w:rsidRPr="008860F2" w:rsidRDefault="00EC7976" w:rsidP="00A42F6A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2E65174" w14:textId="77777777" w:rsidR="00EC7976" w:rsidRPr="008860F2" w:rsidRDefault="00EC7976" w:rsidP="00A42F6A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8CF97BF" w14:textId="77777777" w:rsidR="00EC7976" w:rsidRPr="008860F2" w:rsidRDefault="00EC7976" w:rsidP="00A42F6A">
            <w:pPr>
              <w:tabs>
                <w:tab w:val="left" w:pos="51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EFD549A" w14:textId="77777777" w:rsidR="00EC7976" w:rsidRPr="008860F2" w:rsidRDefault="00EC7976" w:rsidP="00A42F6A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17A36619" w14:textId="77777777" w:rsidR="00EC7976" w:rsidRPr="008860F2" w:rsidRDefault="00EC7976" w:rsidP="00A42F6A">
            <w:pPr>
              <w:tabs>
                <w:tab w:val="decimal" w:pos="279"/>
                <w:tab w:val="left" w:pos="4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29091DD" w14:textId="77777777" w:rsidR="00EC7976" w:rsidRPr="008860F2" w:rsidRDefault="00EC7976" w:rsidP="00A42F6A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F38C1C0" w14:textId="77777777" w:rsidR="00EC7976" w:rsidRPr="008860F2" w:rsidRDefault="00EC7976" w:rsidP="00A42F6A">
            <w:pPr>
              <w:tabs>
                <w:tab w:val="decimal" w:pos="32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7976" w:rsidRPr="008860F2" w14:paraId="7CD3330B" w14:textId="77777777" w:rsidTr="005E7A1D">
        <w:tc>
          <w:tcPr>
            <w:tcW w:w="2274" w:type="dxa"/>
            <w:gridSpan w:val="2"/>
          </w:tcPr>
          <w:p w14:paraId="1B2BB51B" w14:textId="77777777" w:rsidR="00EC7976" w:rsidRPr="008860F2" w:rsidRDefault="00EC7976" w:rsidP="00A42F6A">
            <w:pPr>
              <w:spacing w:line="240" w:lineRule="auto"/>
              <w:ind w:left="270" w:right="-108" w:hanging="270"/>
              <w:jc w:val="left"/>
              <w:rPr>
                <w:rFonts w:ascii="Angsana New" w:hAnsi="Angsana New"/>
                <w:sz w:val="22"/>
                <w:szCs w:val="22"/>
                <w:lang w:eastAsia="ko-KR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ไทย-ไลซาท จำกัด (</w:t>
            </w:r>
            <w:r w:rsidRPr="008860F2">
              <w:rPr>
                <w:rFonts w:ascii="Angsana New" w:hAnsi="Angsana New"/>
                <w:sz w:val="22"/>
                <w:szCs w:val="22"/>
                <w:lang w:eastAsia="ko-KR"/>
              </w:rPr>
              <w:t>“TL”</w:t>
            </w: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917" w:type="dxa"/>
          </w:tcPr>
          <w:p w14:paraId="76CF8C92" w14:textId="77777777" w:rsidR="00EC7976" w:rsidRPr="008860F2" w:rsidRDefault="00EC7976" w:rsidP="00A42F6A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ผลิตและขายสังกะสีอ๊อกไซด์ และเคมีภัณฑ์</w:t>
            </w:r>
          </w:p>
        </w:tc>
        <w:tc>
          <w:tcPr>
            <w:tcW w:w="794" w:type="dxa"/>
          </w:tcPr>
          <w:p w14:paraId="1350ACFC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19090169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20" w:type="dxa"/>
          </w:tcPr>
          <w:p w14:paraId="0987E606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D903598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</w:tcPr>
          <w:p w14:paraId="6064D1A6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6CBA772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587.20</w:t>
            </w:r>
          </w:p>
        </w:tc>
        <w:tc>
          <w:tcPr>
            <w:tcW w:w="855" w:type="dxa"/>
          </w:tcPr>
          <w:p w14:paraId="1DE38799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CD5C17D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4</w:t>
            </w:r>
            <w:r w:rsidRPr="008860F2">
              <w:rPr>
                <w:rFonts w:ascii="Angsana New" w:hAnsi="Angsana New"/>
                <w:szCs w:val="22"/>
                <w:lang w:bidi="th-TH"/>
              </w:rPr>
              <w:t>15.20</w:t>
            </w:r>
          </w:p>
        </w:tc>
        <w:tc>
          <w:tcPr>
            <w:tcW w:w="720" w:type="dxa"/>
          </w:tcPr>
          <w:p w14:paraId="6F6CA822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67B0462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0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592.19</w:t>
            </w:r>
          </w:p>
        </w:tc>
        <w:tc>
          <w:tcPr>
            <w:tcW w:w="236" w:type="dxa"/>
          </w:tcPr>
          <w:p w14:paraId="2863E9F6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C134B5A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B3E6C07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420.19</w:t>
            </w:r>
          </w:p>
        </w:tc>
        <w:tc>
          <w:tcPr>
            <w:tcW w:w="236" w:type="dxa"/>
          </w:tcPr>
          <w:p w14:paraId="14C30217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1833F304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1BFE9EF2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2247020" w14:textId="77777777" w:rsidR="00EC7976" w:rsidRPr="008860F2" w:rsidRDefault="00EC7976" w:rsidP="00A42F6A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AEE36AC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3FB41D0E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BCB813E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92A1B96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F713144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592.19</w:t>
            </w:r>
          </w:p>
        </w:tc>
        <w:tc>
          <w:tcPr>
            <w:tcW w:w="236" w:type="dxa"/>
          </w:tcPr>
          <w:p w14:paraId="647BED7F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0152FB48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77E99F9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420.19</w:t>
            </w:r>
          </w:p>
        </w:tc>
        <w:tc>
          <w:tcPr>
            <w:tcW w:w="236" w:type="dxa"/>
          </w:tcPr>
          <w:p w14:paraId="7EE5D4B9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521EBEC2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0088F491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11B1B38" w14:textId="77777777" w:rsidR="00EC7976" w:rsidRPr="008860F2" w:rsidRDefault="00EC7976" w:rsidP="00A42F6A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7F00432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DDDB0C4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20.76</w:t>
            </w:r>
          </w:p>
        </w:tc>
      </w:tr>
      <w:tr w:rsidR="00EC7976" w:rsidRPr="008860F2" w14:paraId="25D0079C" w14:textId="77777777" w:rsidTr="005E7A1D">
        <w:tc>
          <w:tcPr>
            <w:tcW w:w="2274" w:type="dxa"/>
            <w:gridSpan w:val="2"/>
          </w:tcPr>
          <w:p w14:paraId="4D5A1B71" w14:textId="77777777" w:rsidR="00EC7976" w:rsidRPr="008860F2" w:rsidRDefault="00EC7976" w:rsidP="00A42F6A">
            <w:pPr>
              <w:spacing w:line="240" w:lineRule="auto"/>
              <w:ind w:left="270" w:right="-108" w:hanging="270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ยูนิเวนเจอร์ คอนซัลติ้ง</w:t>
            </w:r>
            <w:r w:rsidRPr="008860F2">
              <w:rPr>
                <w:rFonts w:ascii="Angsana New" w:hAnsi="Angsana New"/>
                <w:sz w:val="22"/>
                <w:szCs w:val="22"/>
                <w:lang w:eastAsia="ko-KR"/>
              </w:rPr>
              <w:t xml:space="preserve">  </w:t>
            </w: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จำกัด</w:t>
            </w:r>
          </w:p>
        </w:tc>
        <w:tc>
          <w:tcPr>
            <w:tcW w:w="1917" w:type="dxa"/>
          </w:tcPr>
          <w:p w14:paraId="14DB8E01" w14:textId="77777777" w:rsidR="00EC7976" w:rsidRPr="008860F2" w:rsidRDefault="00EC7976" w:rsidP="00A42F6A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ที่ปรึกษาทางด้านการเงินและการลงทุน</w:t>
            </w:r>
          </w:p>
        </w:tc>
        <w:tc>
          <w:tcPr>
            <w:tcW w:w="794" w:type="dxa"/>
          </w:tcPr>
          <w:p w14:paraId="45E36892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402F8952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20" w:type="dxa"/>
          </w:tcPr>
          <w:p w14:paraId="7AB3F849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548FF21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</w:tcPr>
          <w:p w14:paraId="3C708382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371E8FE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2.50</w:t>
            </w:r>
          </w:p>
        </w:tc>
        <w:tc>
          <w:tcPr>
            <w:tcW w:w="855" w:type="dxa"/>
          </w:tcPr>
          <w:p w14:paraId="04043F27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1F77DB5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2.50</w:t>
            </w:r>
          </w:p>
        </w:tc>
        <w:tc>
          <w:tcPr>
            <w:tcW w:w="720" w:type="dxa"/>
          </w:tcPr>
          <w:p w14:paraId="7E9E479E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92E6173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0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2.50</w:t>
            </w:r>
          </w:p>
        </w:tc>
        <w:tc>
          <w:tcPr>
            <w:tcW w:w="236" w:type="dxa"/>
          </w:tcPr>
          <w:p w14:paraId="235D45BB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C48DF50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2ABEBBD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2.50</w:t>
            </w:r>
          </w:p>
        </w:tc>
        <w:tc>
          <w:tcPr>
            <w:tcW w:w="236" w:type="dxa"/>
          </w:tcPr>
          <w:p w14:paraId="387F65D0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0A71A03A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441C855F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5355F1D" w14:textId="77777777" w:rsidR="00EC7976" w:rsidRPr="008860F2" w:rsidRDefault="00EC7976" w:rsidP="00A42F6A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B8E8798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65F4A490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55A1A0D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1CA65A96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4EDFBB1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2.50</w:t>
            </w:r>
          </w:p>
        </w:tc>
        <w:tc>
          <w:tcPr>
            <w:tcW w:w="236" w:type="dxa"/>
          </w:tcPr>
          <w:p w14:paraId="28DD8EEB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6C08A23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3804678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2.50</w:t>
            </w:r>
          </w:p>
        </w:tc>
        <w:tc>
          <w:tcPr>
            <w:tcW w:w="236" w:type="dxa"/>
          </w:tcPr>
          <w:p w14:paraId="5B1C36B2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646B20FB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7CDD209C" w14:textId="3A58388C" w:rsidR="00EC7976" w:rsidRPr="008860F2" w:rsidRDefault="007F1871" w:rsidP="00A42F6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12.00</w:t>
            </w:r>
          </w:p>
        </w:tc>
        <w:tc>
          <w:tcPr>
            <w:tcW w:w="270" w:type="dxa"/>
          </w:tcPr>
          <w:p w14:paraId="4A39024C" w14:textId="77777777" w:rsidR="00EC7976" w:rsidRPr="008860F2" w:rsidRDefault="00EC7976" w:rsidP="00A42F6A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81A00BE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89B3869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106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</w:tr>
      <w:tr w:rsidR="00EC7976" w:rsidRPr="008860F2" w14:paraId="253A04BE" w14:textId="77777777" w:rsidTr="005E7A1D">
        <w:tc>
          <w:tcPr>
            <w:tcW w:w="2274" w:type="dxa"/>
            <w:gridSpan w:val="2"/>
          </w:tcPr>
          <w:p w14:paraId="38C0C1FD" w14:textId="77777777" w:rsidR="00EC7976" w:rsidRPr="008860F2" w:rsidRDefault="00EC7976" w:rsidP="00A42F6A">
            <w:pPr>
              <w:spacing w:line="240" w:lineRule="auto"/>
              <w:ind w:left="243" w:right="-108" w:hanging="243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บริษัท ยูนิเวนเจอร์ แอสเซท </w:t>
            </w:r>
            <w:r w:rsidRPr="008860F2">
              <w:rPr>
                <w:rFonts w:ascii="Angsana New" w:hAnsi="Angsana New"/>
                <w:sz w:val="22"/>
                <w:szCs w:val="22"/>
                <w:lang w:eastAsia="ko-KR"/>
              </w:rPr>
              <w:br/>
            </w: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แมเนจเม้นท์ จำกัด</w:t>
            </w:r>
            <w:r w:rsidRPr="008860F2">
              <w:rPr>
                <w:rFonts w:ascii="Angsana New" w:hAnsi="Angsana New"/>
                <w:sz w:val="22"/>
                <w:szCs w:val="22"/>
                <w:lang w:eastAsia="ko-KR"/>
              </w:rPr>
              <w:t xml:space="preserve"> </w:t>
            </w: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(</w:t>
            </w:r>
            <w:r w:rsidRPr="008860F2">
              <w:rPr>
                <w:rFonts w:ascii="Angsana New" w:hAnsi="Angsana New"/>
                <w:sz w:val="22"/>
                <w:szCs w:val="22"/>
                <w:lang w:eastAsia="ko-KR"/>
              </w:rPr>
              <w:t>“UVAM”</w:t>
            </w: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917" w:type="dxa"/>
          </w:tcPr>
          <w:p w14:paraId="55DEEA57" w14:textId="77777777" w:rsidR="00EC7976" w:rsidRPr="008860F2" w:rsidRDefault="00EC7976" w:rsidP="00A42F6A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pacing w:val="-14"/>
                <w:szCs w:val="22"/>
                <w:cs/>
                <w:lang w:bidi="th-TH"/>
              </w:rPr>
              <w:t>ที่ปรึกษาทางด้านการลงทุน ให้บริการการจัดการ และลงทุนในอสังหาริมทรัพย์เพื่อให้เช่า</w:t>
            </w:r>
          </w:p>
        </w:tc>
        <w:tc>
          <w:tcPr>
            <w:tcW w:w="794" w:type="dxa"/>
          </w:tcPr>
          <w:p w14:paraId="63D0E6DE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035B5A1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785B94F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20" w:type="dxa"/>
          </w:tcPr>
          <w:p w14:paraId="3022BAAE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F607AC8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3530EC3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</w:tcPr>
          <w:p w14:paraId="546A5350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E0B034D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78A4F47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42.31</w:t>
            </w:r>
          </w:p>
        </w:tc>
        <w:tc>
          <w:tcPr>
            <w:tcW w:w="855" w:type="dxa"/>
          </w:tcPr>
          <w:p w14:paraId="70103A5F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99C37B6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9121BDB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42</w:t>
            </w:r>
            <w:r w:rsidRPr="008860F2">
              <w:rPr>
                <w:rFonts w:ascii="Angsana New" w:hAnsi="Angsana New"/>
                <w:szCs w:val="22"/>
                <w:lang w:bidi="th-TH"/>
              </w:rPr>
              <w:t>.31</w:t>
            </w:r>
          </w:p>
        </w:tc>
        <w:tc>
          <w:tcPr>
            <w:tcW w:w="720" w:type="dxa"/>
          </w:tcPr>
          <w:p w14:paraId="06C37921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40A8EEE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419ECD1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0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22.65</w:t>
            </w:r>
          </w:p>
        </w:tc>
        <w:tc>
          <w:tcPr>
            <w:tcW w:w="236" w:type="dxa"/>
          </w:tcPr>
          <w:p w14:paraId="219EFC26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B3BF8C5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6C39BE4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940839F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2</w:t>
            </w:r>
            <w:r w:rsidRPr="008860F2">
              <w:rPr>
                <w:rFonts w:ascii="Angsana New" w:hAnsi="Angsana New"/>
                <w:szCs w:val="22"/>
                <w:lang w:bidi="th-TH"/>
              </w:rPr>
              <w:t>2.65</w:t>
            </w:r>
          </w:p>
        </w:tc>
        <w:tc>
          <w:tcPr>
            <w:tcW w:w="236" w:type="dxa"/>
          </w:tcPr>
          <w:p w14:paraId="4B064619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4ABC1708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2CCC619A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37C926AA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ADD19CE" w14:textId="77777777" w:rsidR="00EC7976" w:rsidRPr="008860F2" w:rsidRDefault="00EC7976" w:rsidP="00A42F6A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F33C9B4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10CDDE61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44D8D680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DA9CD3B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6333D62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6C6901F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A93E5F4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22.65</w:t>
            </w:r>
          </w:p>
        </w:tc>
        <w:tc>
          <w:tcPr>
            <w:tcW w:w="236" w:type="dxa"/>
          </w:tcPr>
          <w:p w14:paraId="56E9A2AC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C1282F0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D3624F4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1347078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22.65</w:t>
            </w:r>
          </w:p>
        </w:tc>
        <w:tc>
          <w:tcPr>
            <w:tcW w:w="236" w:type="dxa"/>
          </w:tcPr>
          <w:p w14:paraId="43CB7E8A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70C250E4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69A63615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2875BC31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7C1613E" w14:textId="77777777" w:rsidR="00EC7976" w:rsidRPr="008860F2" w:rsidRDefault="00EC7976" w:rsidP="00A42F6A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0BC5F43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59F8214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34E12F4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left" w:pos="322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</w:tr>
      <w:tr w:rsidR="00EC7976" w:rsidRPr="008860F2" w14:paraId="1C8D731D" w14:textId="77777777" w:rsidTr="005E7A1D">
        <w:tc>
          <w:tcPr>
            <w:tcW w:w="2274" w:type="dxa"/>
            <w:gridSpan w:val="2"/>
          </w:tcPr>
          <w:p w14:paraId="3DD4A84B" w14:textId="77777777" w:rsidR="00EC7976" w:rsidRPr="008860F2" w:rsidRDefault="00EC7976" w:rsidP="00A42F6A">
            <w:pPr>
              <w:spacing w:line="240" w:lineRule="auto"/>
              <w:ind w:left="252" w:right="-108" w:hanging="252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เลิศรัฐการ จำกัด</w:t>
            </w:r>
            <w:r w:rsidRPr="008860F2">
              <w:rPr>
                <w:rFonts w:ascii="Angsana New" w:hAnsi="Angsana New"/>
                <w:sz w:val="22"/>
                <w:szCs w:val="22"/>
                <w:lang w:eastAsia="ko-KR"/>
              </w:rPr>
              <w:t xml:space="preserve"> </w:t>
            </w:r>
          </w:p>
        </w:tc>
        <w:tc>
          <w:tcPr>
            <w:tcW w:w="1917" w:type="dxa"/>
          </w:tcPr>
          <w:p w14:paraId="224912B9" w14:textId="77777777" w:rsidR="00EC7976" w:rsidRPr="008860F2" w:rsidRDefault="00EC7976" w:rsidP="00A42F6A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94" w:type="dxa"/>
          </w:tcPr>
          <w:p w14:paraId="68601600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0" w:type="dxa"/>
          </w:tcPr>
          <w:p w14:paraId="4938F330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4" w:type="dxa"/>
          </w:tcPr>
          <w:p w14:paraId="28D65593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55" w:type="dxa"/>
          </w:tcPr>
          <w:p w14:paraId="419DB9C6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AECC4CF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484717E9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A6D0FE5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507C49E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460EC7FA" w14:textId="77777777" w:rsidR="00EC7976" w:rsidRPr="008860F2" w:rsidRDefault="00EC7976" w:rsidP="00A42F6A">
            <w:pPr>
              <w:tabs>
                <w:tab w:val="decimal" w:pos="33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01A8EEC" w14:textId="77777777" w:rsidR="00EC7976" w:rsidRPr="008860F2" w:rsidRDefault="00EC7976" w:rsidP="00A42F6A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5E9CA0D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4F93828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7EC0B6E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57F5DF0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243BE5D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BEAF17E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5F3F4457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192DA815" w14:textId="77777777" w:rsidR="00EC7976" w:rsidRPr="008860F2" w:rsidRDefault="00EC7976" w:rsidP="00A42F6A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795E561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EC7976" w:rsidRPr="008860F2" w14:paraId="76D94260" w14:textId="77777777" w:rsidTr="005E7A1D">
        <w:trPr>
          <w:trHeight w:val="311"/>
        </w:trPr>
        <w:tc>
          <w:tcPr>
            <w:tcW w:w="2274" w:type="dxa"/>
            <w:gridSpan w:val="2"/>
          </w:tcPr>
          <w:p w14:paraId="7985CDD6" w14:textId="77777777" w:rsidR="00EC7976" w:rsidRPr="008860F2" w:rsidRDefault="00EC7976" w:rsidP="00A42F6A">
            <w:pPr>
              <w:spacing w:line="240" w:lineRule="auto"/>
              <w:ind w:left="252" w:right="-108" w:firstLine="3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sz w:val="22"/>
                <w:szCs w:val="22"/>
                <w:lang w:eastAsia="ko-KR"/>
              </w:rPr>
              <w:t>(“LRK”)</w:t>
            </w:r>
          </w:p>
        </w:tc>
        <w:tc>
          <w:tcPr>
            <w:tcW w:w="1917" w:type="dxa"/>
          </w:tcPr>
          <w:p w14:paraId="1D3694B0" w14:textId="77777777" w:rsidR="00EC7976" w:rsidRPr="008860F2" w:rsidRDefault="00EC7976" w:rsidP="00A42F6A">
            <w:pPr>
              <w:pStyle w:val="acctfourfigures"/>
              <w:tabs>
                <w:tab w:val="clear" w:pos="765"/>
              </w:tabs>
              <w:spacing w:line="240" w:lineRule="auto"/>
              <w:ind w:left="234" w:right="-378" w:hanging="162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 xml:space="preserve">   เพื่อการลงทุน</w:t>
            </w:r>
          </w:p>
        </w:tc>
        <w:tc>
          <w:tcPr>
            <w:tcW w:w="794" w:type="dxa"/>
          </w:tcPr>
          <w:p w14:paraId="51F2E6D9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20" w:type="dxa"/>
          </w:tcPr>
          <w:p w14:paraId="6E8EF489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</w:tcPr>
          <w:p w14:paraId="7D482693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855" w:type="dxa"/>
          </w:tcPr>
          <w:p w14:paraId="53FCCA84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720" w:type="dxa"/>
          </w:tcPr>
          <w:p w14:paraId="23F20033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01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15FE5AA1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9E78B82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22DFDCD6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0127B2B8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B00006D" w14:textId="77777777" w:rsidR="00EC7976" w:rsidRPr="008860F2" w:rsidRDefault="00EC7976" w:rsidP="00A42F6A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A1D4FA7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185C15D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1357E4D4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2DF25CE7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5E2D31F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29CA37DC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4DCDC677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18.60</w:t>
            </w:r>
          </w:p>
        </w:tc>
        <w:tc>
          <w:tcPr>
            <w:tcW w:w="270" w:type="dxa"/>
          </w:tcPr>
          <w:p w14:paraId="6A43B15F" w14:textId="77777777" w:rsidR="00EC7976" w:rsidRPr="008860F2" w:rsidRDefault="00EC7976" w:rsidP="00A42F6A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1F88A2A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15.00</w:t>
            </w:r>
          </w:p>
        </w:tc>
      </w:tr>
      <w:tr w:rsidR="00EC7976" w:rsidRPr="008860F2" w14:paraId="17D34547" w14:textId="77777777" w:rsidTr="005E7A1D">
        <w:tc>
          <w:tcPr>
            <w:tcW w:w="2274" w:type="dxa"/>
            <w:gridSpan w:val="2"/>
          </w:tcPr>
          <w:p w14:paraId="07D443E8" w14:textId="77777777" w:rsidR="00EC7976" w:rsidRPr="008860F2" w:rsidRDefault="00EC7976" w:rsidP="00A42F6A">
            <w:pPr>
              <w:spacing w:line="240" w:lineRule="auto"/>
              <w:ind w:left="252" w:right="-108" w:hanging="252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แกรนด์ ยูนิตี้ ดิเวลล็อป</w:t>
            </w:r>
          </w:p>
        </w:tc>
        <w:tc>
          <w:tcPr>
            <w:tcW w:w="1917" w:type="dxa"/>
          </w:tcPr>
          <w:p w14:paraId="753DC577" w14:textId="77777777" w:rsidR="00EC7976" w:rsidRPr="008860F2" w:rsidRDefault="00EC7976" w:rsidP="00A42F6A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 xml:space="preserve">  </w:t>
            </w:r>
          </w:p>
        </w:tc>
        <w:tc>
          <w:tcPr>
            <w:tcW w:w="794" w:type="dxa"/>
          </w:tcPr>
          <w:p w14:paraId="5DCD4A2F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0" w:type="dxa"/>
          </w:tcPr>
          <w:p w14:paraId="27A3D2E7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4" w:type="dxa"/>
          </w:tcPr>
          <w:p w14:paraId="52DEBBFD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55" w:type="dxa"/>
          </w:tcPr>
          <w:p w14:paraId="45DEAB1B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A570E9E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48D874C7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304C4AB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8F9ADCF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7D8DC84B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349ED3E" w14:textId="77777777" w:rsidR="00EC7976" w:rsidRPr="008860F2" w:rsidRDefault="00EC7976" w:rsidP="00A42F6A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061F3114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5AA7FAA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8F08DD4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2F7DB53D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049EB9FC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8519D56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4E0DCD33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279"/>
                <w:tab w:val="left" w:pos="372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0285F905" w14:textId="77777777" w:rsidR="00EC7976" w:rsidRPr="008860F2" w:rsidRDefault="00EC7976" w:rsidP="00A42F6A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8AEDFF9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EC7976" w:rsidRPr="008860F2" w14:paraId="6B178A7D" w14:textId="77777777" w:rsidTr="005E7A1D">
        <w:tc>
          <w:tcPr>
            <w:tcW w:w="2274" w:type="dxa"/>
            <w:gridSpan w:val="2"/>
          </w:tcPr>
          <w:p w14:paraId="1F157BE7" w14:textId="77777777" w:rsidR="00EC7976" w:rsidRPr="008860F2" w:rsidRDefault="00EC7976" w:rsidP="00A42F6A">
            <w:pPr>
              <w:ind w:left="180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  เมนท์ จำกัด  (</w:t>
            </w:r>
            <w:r w:rsidRPr="008860F2">
              <w:rPr>
                <w:rFonts w:ascii="Angsana New" w:hAnsi="Angsana New"/>
                <w:sz w:val="22"/>
                <w:szCs w:val="22"/>
                <w:lang w:eastAsia="ko-KR"/>
              </w:rPr>
              <w:t>“GRAND</w:t>
            </w:r>
            <w:r w:rsidRPr="008860F2">
              <w:rPr>
                <w:rFonts w:ascii="Angsana New" w:hAnsi="Angsana New"/>
                <w:sz w:val="22"/>
                <w:szCs w:val="22"/>
                <w:lang w:eastAsia="ko-KR"/>
              </w:rPr>
              <w:br/>
              <w:t xml:space="preserve">  UNITY”</w:t>
            </w: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917" w:type="dxa"/>
          </w:tcPr>
          <w:p w14:paraId="163F0EDC" w14:textId="77777777" w:rsidR="00EC7976" w:rsidRPr="008860F2" w:rsidRDefault="00EC7976" w:rsidP="00A42F6A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พัฒนาอสังหาริมทรัพย์</w:t>
            </w:r>
          </w:p>
          <w:p w14:paraId="0C29BB68" w14:textId="77777777" w:rsidR="00EC7976" w:rsidRPr="008860F2" w:rsidRDefault="00EC7976" w:rsidP="00A42F6A">
            <w:pPr>
              <w:pStyle w:val="acctfourfigures"/>
              <w:tabs>
                <w:tab w:val="clear" w:pos="765"/>
              </w:tabs>
              <w:spacing w:line="240" w:lineRule="auto"/>
              <w:ind w:left="234" w:right="-378" w:hanging="162"/>
              <w:rPr>
                <w:rFonts w:ascii="Angsana New" w:hAnsi="Angsana New"/>
                <w:szCs w:val="22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 xml:space="preserve">   </w:t>
            </w:r>
            <w:r w:rsidRPr="008860F2">
              <w:rPr>
                <w:rFonts w:ascii="Angsana New" w:hAnsi="Angsana New"/>
                <w:szCs w:val="22"/>
                <w:rtl/>
                <w:cs/>
                <w:lang w:bidi="th-TH"/>
              </w:rPr>
              <w:t>(คอนโดมิเนียม)</w:t>
            </w:r>
          </w:p>
        </w:tc>
        <w:tc>
          <w:tcPr>
            <w:tcW w:w="794" w:type="dxa"/>
          </w:tcPr>
          <w:p w14:paraId="38074213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97E9CB6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20" w:type="dxa"/>
          </w:tcPr>
          <w:p w14:paraId="594EA25F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8B7EF74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</w:tcPr>
          <w:p w14:paraId="0369FFEC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</w:p>
          <w:p w14:paraId="148BBEDA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855" w:type="dxa"/>
          </w:tcPr>
          <w:p w14:paraId="50257AED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</w:p>
          <w:p w14:paraId="48E9A5BF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720" w:type="dxa"/>
          </w:tcPr>
          <w:p w14:paraId="46886D73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ADB9F2E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0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56768FB6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1D741774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9B48AEB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6E4221AD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7A12CE8C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3E8AD5DC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F3B1C48" w14:textId="77777777" w:rsidR="00EC7976" w:rsidRPr="008860F2" w:rsidRDefault="00EC7976" w:rsidP="00A42F6A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9B8DB4F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53C247EE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F4E5452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B05A5FA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2BD6002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3618EDB1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5636549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98" w:right="-288"/>
              <w:rPr>
                <w:rFonts w:ascii="Angsana New" w:hAnsi="Angsana New"/>
                <w:szCs w:val="22"/>
                <w:lang w:bidi="th-TH"/>
              </w:rPr>
            </w:pPr>
          </w:p>
          <w:p w14:paraId="01318507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98" w:right="-288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63C91969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34E0B002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2ACCFA05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180.60</w:t>
            </w:r>
          </w:p>
        </w:tc>
        <w:tc>
          <w:tcPr>
            <w:tcW w:w="270" w:type="dxa"/>
          </w:tcPr>
          <w:p w14:paraId="14A05BA0" w14:textId="77777777" w:rsidR="00EC7976" w:rsidRPr="008860F2" w:rsidRDefault="00EC7976" w:rsidP="00A42F6A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6E7B960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2BF972D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106"/>
                <w:tab w:val="left" w:pos="327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</w:tr>
      <w:tr w:rsidR="00EC7976" w:rsidRPr="008860F2" w14:paraId="1CBAC282" w14:textId="77777777" w:rsidTr="005E7A1D">
        <w:tc>
          <w:tcPr>
            <w:tcW w:w="2274" w:type="dxa"/>
            <w:gridSpan w:val="2"/>
          </w:tcPr>
          <w:p w14:paraId="0128C1E5" w14:textId="77777777" w:rsidR="00EC7976" w:rsidRPr="008860F2" w:rsidRDefault="00EC7976" w:rsidP="00A42F6A">
            <w:pPr>
              <w:spacing w:line="240" w:lineRule="auto"/>
              <w:ind w:left="252" w:right="-108" w:hanging="252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ยูนิเวนเจอร์ รีท</w:t>
            </w:r>
          </w:p>
        </w:tc>
        <w:tc>
          <w:tcPr>
            <w:tcW w:w="1917" w:type="dxa"/>
          </w:tcPr>
          <w:p w14:paraId="13A311A3" w14:textId="77777777" w:rsidR="00EC7976" w:rsidRPr="008860F2" w:rsidRDefault="00EC7976" w:rsidP="00A42F6A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ผู้จัดการกองทรัสต์ของ</w:t>
            </w:r>
          </w:p>
        </w:tc>
        <w:tc>
          <w:tcPr>
            <w:tcW w:w="794" w:type="dxa"/>
          </w:tcPr>
          <w:p w14:paraId="71E84A78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20" w:type="dxa"/>
          </w:tcPr>
          <w:p w14:paraId="777DC208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74" w:type="dxa"/>
          </w:tcPr>
          <w:p w14:paraId="2E89ACCF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430"/>
                <w:tab w:val="left" w:pos="610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55" w:type="dxa"/>
          </w:tcPr>
          <w:p w14:paraId="72B75D6F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left" w:pos="552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7F885C2A" w14:textId="77777777" w:rsidR="00EC7976" w:rsidRPr="008860F2" w:rsidRDefault="00EC7976" w:rsidP="00A42F6A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D44A661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DAF991A" w14:textId="77777777" w:rsidR="00EC7976" w:rsidRPr="008860F2" w:rsidRDefault="00EC7976" w:rsidP="00A42F6A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4914753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2469FC91" w14:textId="77777777" w:rsidR="00EC7976" w:rsidRPr="008860F2" w:rsidRDefault="00EC7976" w:rsidP="00A42F6A">
            <w:pPr>
              <w:tabs>
                <w:tab w:val="decimal" w:pos="311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10B101C" w14:textId="77777777" w:rsidR="00EC7976" w:rsidRPr="008860F2" w:rsidRDefault="00EC7976" w:rsidP="00A42F6A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075B5F2" w14:textId="77777777" w:rsidR="00EC7976" w:rsidRPr="008860F2" w:rsidRDefault="00EC7976" w:rsidP="00A42F6A">
            <w:pPr>
              <w:tabs>
                <w:tab w:val="decimal" w:pos="311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ED1F275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74F61ED" w14:textId="77777777" w:rsidR="00EC7976" w:rsidRPr="008860F2" w:rsidRDefault="00EC7976" w:rsidP="00A42F6A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B6C7879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B567659" w14:textId="77777777" w:rsidR="00EC7976" w:rsidRPr="008860F2" w:rsidRDefault="00EC7976" w:rsidP="00A42F6A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F071D9C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6F07A503" w14:textId="77777777" w:rsidR="00EC7976" w:rsidRPr="008860F2" w:rsidRDefault="00EC7976" w:rsidP="00A42F6A">
            <w:pPr>
              <w:pStyle w:val="acctfourfigures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3525EE6" w14:textId="77777777" w:rsidR="00EC7976" w:rsidRPr="008860F2" w:rsidRDefault="00EC7976" w:rsidP="00A42F6A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A0F6C4E" w14:textId="77777777" w:rsidR="00EC7976" w:rsidRPr="008860F2" w:rsidRDefault="00EC7976" w:rsidP="00A42F6A">
            <w:pPr>
              <w:pStyle w:val="acctfourfigures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EC7976" w:rsidRPr="008860F2" w14:paraId="4E952096" w14:textId="77777777" w:rsidTr="005E7A1D">
        <w:tc>
          <w:tcPr>
            <w:tcW w:w="2274" w:type="dxa"/>
            <w:gridSpan w:val="2"/>
          </w:tcPr>
          <w:p w14:paraId="43C4A45B" w14:textId="77777777" w:rsidR="00EC7976" w:rsidRPr="008860F2" w:rsidRDefault="00EC7976" w:rsidP="00A42F6A">
            <w:pPr>
              <w:tabs>
                <w:tab w:val="left" w:pos="270"/>
              </w:tabs>
              <w:spacing w:line="240" w:lineRule="auto"/>
              <w:ind w:left="477" w:right="-108" w:hanging="450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  </w:t>
            </w:r>
            <w:r w:rsidRPr="008860F2">
              <w:rPr>
                <w:rFonts w:ascii="Angsana New" w:hAnsi="Angsana New"/>
                <w:sz w:val="22"/>
                <w:szCs w:val="22"/>
                <w:lang w:eastAsia="ko-KR"/>
              </w:rPr>
              <w:t xml:space="preserve">    </w:t>
            </w: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แมเนจเม้นท์ จำกัด</w:t>
            </w:r>
          </w:p>
        </w:tc>
        <w:tc>
          <w:tcPr>
            <w:tcW w:w="1917" w:type="dxa"/>
          </w:tcPr>
          <w:p w14:paraId="69E21A90" w14:textId="77777777" w:rsidR="00EC7976" w:rsidRPr="008860F2" w:rsidRDefault="00EC7976" w:rsidP="00A42F6A">
            <w:pPr>
              <w:pStyle w:val="acctfourfigures"/>
              <w:tabs>
                <w:tab w:val="clear" w:pos="765"/>
              </w:tabs>
              <w:spacing w:line="240" w:lineRule="auto"/>
              <w:ind w:left="165" w:right="-378" w:hanging="165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 xml:space="preserve">   </w:t>
            </w:r>
            <w:r w:rsidRPr="008860F2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ทรัสต์เพื่อการลงทุนใน</w:t>
            </w:r>
          </w:p>
          <w:p w14:paraId="2221E88C" w14:textId="77777777" w:rsidR="00EC7976" w:rsidRPr="008860F2" w:rsidRDefault="00EC7976" w:rsidP="00A42F6A">
            <w:pPr>
              <w:pStyle w:val="acctfourfigures"/>
              <w:tabs>
                <w:tab w:val="clear" w:pos="765"/>
              </w:tabs>
              <w:spacing w:line="240" w:lineRule="auto"/>
              <w:ind w:left="165" w:right="-378" w:hanging="165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 xml:space="preserve">   </w:t>
            </w:r>
            <w:r w:rsidRPr="008860F2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794" w:type="dxa"/>
          </w:tcPr>
          <w:p w14:paraId="09E2FB5C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3D1AA3F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20" w:type="dxa"/>
          </w:tcPr>
          <w:p w14:paraId="7D7D2B11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45EA38DD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  <w:vAlign w:val="bottom"/>
          </w:tcPr>
          <w:p w14:paraId="459462B5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10.00</w:t>
            </w:r>
          </w:p>
        </w:tc>
        <w:tc>
          <w:tcPr>
            <w:tcW w:w="855" w:type="dxa"/>
            <w:vAlign w:val="bottom"/>
          </w:tcPr>
          <w:p w14:paraId="689B8D39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285AAE2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10</w:t>
            </w: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8860F2">
              <w:rPr>
                <w:rFonts w:ascii="Angsana New" w:hAnsi="Angsana New"/>
                <w:szCs w:val="22"/>
                <w:lang w:bidi="th-TH"/>
              </w:rPr>
              <w:t>00</w:t>
            </w:r>
          </w:p>
        </w:tc>
        <w:tc>
          <w:tcPr>
            <w:tcW w:w="720" w:type="dxa"/>
            <w:vAlign w:val="bottom"/>
          </w:tcPr>
          <w:p w14:paraId="4CF97E83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0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10.00</w:t>
            </w:r>
          </w:p>
        </w:tc>
        <w:tc>
          <w:tcPr>
            <w:tcW w:w="236" w:type="dxa"/>
          </w:tcPr>
          <w:p w14:paraId="1A773C56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6B52736D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52301AD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10</w:t>
            </w: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8860F2">
              <w:rPr>
                <w:rFonts w:ascii="Angsana New" w:hAnsi="Angsana New"/>
                <w:szCs w:val="22"/>
                <w:lang w:bidi="th-TH"/>
              </w:rPr>
              <w:t>00</w:t>
            </w:r>
          </w:p>
        </w:tc>
        <w:tc>
          <w:tcPr>
            <w:tcW w:w="236" w:type="dxa"/>
          </w:tcPr>
          <w:p w14:paraId="3B042509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74" w:type="dxa"/>
          </w:tcPr>
          <w:p w14:paraId="290DA648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BB0F419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1E9111B1" w14:textId="77777777" w:rsidR="00EC7976" w:rsidRPr="008860F2" w:rsidRDefault="00EC7976" w:rsidP="00A42F6A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3E606607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336F343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3E1F0737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54" w:type="dxa"/>
          </w:tcPr>
          <w:p w14:paraId="47649376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879DE78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10.00</w:t>
            </w:r>
          </w:p>
        </w:tc>
        <w:tc>
          <w:tcPr>
            <w:tcW w:w="236" w:type="dxa"/>
          </w:tcPr>
          <w:p w14:paraId="7658A22B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14:paraId="41524023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B734394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10.00</w:t>
            </w:r>
          </w:p>
        </w:tc>
        <w:tc>
          <w:tcPr>
            <w:tcW w:w="236" w:type="dxa"/>
          </w:tcPr>
          <w:p w14:paraId="5FF43578" w14:textId="77777777" w:rsidR="00EC7976" w:rsidRPr="008860F2" w:rsidRDefault="00EC7976" w:rsidP="00A42F6A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20" w:type="dxa"/>
          </w:tcPr>
          <w:p w14:paraId="36B418FB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362F2D9A" w14:textId="77777777" w:rsidR="00EC7976" w:rsidRPr="008860F2" w:rsidRDefault="00EC7976" w:rsidP="00A42F6A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3.20</w:t>
            </w:r>
          </w:p>
        </w:tc>
        <w:tc>
          <w:tcPr>
            <w:tcW w:w="270" w:type="dxa"/>
          </w:tcPr>
          <w:p w14:paraId="4AF52D4F" w14:textId="77777777" w:rsidR="00EC7976" w:rsidRPr="008860F2" w:rsidRDefault="00EC7976" w:rsidP="00A42F6A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AD80AAA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D1DE2DE" w14:textId="77777777" w:rsidR="00EC7976" w:rsidRPr="008860F2" w:rsidRDefault="00EC7976" w:rsidP="00A42F6A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val="en-US" w:bidi="th-TH"/>
              </w:rPr>
              <w:t>0.96</w:t>
            </w:r>
          </w:p>
        </w:tc>
      </w:tr>
    </w:tbl>
    <w:tbl>
      <w:tblPr>
        <w:tblW w:w="15197" w:type="dxa"/>
        <w:tblLayout w:type="fixed"/>
        <w:tblLook w:val="01E0" w:firstRow="1" w:lastRow="1" w:firstColumn="1" w:lastColumn="1" w:noHBand="0" w:noVBand="0"/>
      </w:tblPr>
      <w:tblGrid>
        <w:gridCol w:w="2246"/>
        <w:gridCol w:w="1888"/>
        <w:gridCol w:w="720"/>
        <w:gridCol w:w="810"/>
        <w:gridCol w:w="810"/>
        <w:gridCol w:w="900"/>
        <w:gridCol w:w="720"/>
        <w:gridCol w:w="236"/>
        <w:gridCol w:w="754"/>
        <w:gridCol w:w="236"/>
        <w:gridCol w:w="7"/>
        <w:gridCol w:w="772"/>
        <w:gridCol w:w="243"/>
        <w:gridCol w:w="7"/>
        <w:gridCol w:w="790"/>
        <w:gridCol w:w="7"/>
        <w:gridCol w:w="229"/>
        <w:gridCol w:w="7"/>
        <w:gridCol w:w="762"/>
        <w:gridCol w:w="236"/>
        <w:gridCol w:w="744"/>
        <w:gridCol w:w="282"/>
        <w:gridCol w:w="7"/>
        <w:gridCol w:w="714"/>
        <w:gridCol w:w="236"/>
        <w:gridCol w:w="824"/>
        <w:gridCol w:w="10"/>
      </w:tblGrid>
      <w:tr w:rsidR="00EC7976" w:rsidRPr="008860F2" w14:paraId="1595590B" w14:textId="77777777" w:rsidTr="00A42F6A">
        <w:trPr>
          <w:gridAfter w:val="1"/>
          <w:wAfter w:w="10" w:type="dxa"/>
          <w:trHeight w:val="369"/>
          <w:tblHeader/>
        </w:trPr>
        <w:tc>
          <w:tcPr>
            <w:tcW w:w="2246" w:type="dxa"/>
          </w:tcPr>
          <w:p w14:paraId="4A0FEE56" w14:textId="77777777" w:rsidR="00EC7976" w:rsidRPr="008860F2" w:rsidRDefault="00EC7976" w:rsidP="008E209D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88" w:type="dxa"/>
          </w:tcPr>
          <w:p w14:paraId="60373CE5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1053" w:type="dxa"/>
            <w:gridSpan w:val="24"/>
          </w:tcPr>
          <w:p w14:paraId="42280D5C" w14:textId="77777777" w:rsidR="00EC7976" w:rsidRPr="008860F2" w:rsidDel="00685444" w:rsidRDefault="00EC7976" w:rsidP="008E209D">
            <w:pPr>
              <w:pStyle w:val="block"/>
              <w:spacing w:after="0" w:line="240" w:lineRule="auto"/>
              <w:ind w:left="-126" w:right="-9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Cs w:val="22"/>
                <w:cs/>
              </w:rPr>
              <w:t>งบการเงินเฉพาะกิจการ</w:t>
            </w:r>
          </w:p>
        </w:tc>
      </w:tr>
      <w:tr w:rsidR="00EC7976" w:rsidRPr="008860F2" w14:paraId="08509BD6" w14:textId="77777777" w:rsidTr="00A42F6A">
        <w:trPr>
          <w:gridAfter w:val="1"/>
          <w:wAfter w:w="10" w:type="dxa"/>
          <w:tblHeader/>
        </w:trPr>
        <w:tc>
          <w:tcPr>
            <w:tcW w:w="2246" w:type="dxa"/>
          </w:tcPr>
          <w:p w14:paraId="1D85AD93" w14:textId="77777777" w:rsidR="00EC7976" w:rsidRPr="008860F2" w:rsidRDefault="00EC7976" w:rsidP="008E209D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88" w:type="dxa"/>
          </w:tcPr>
          <w:p w14:paraId="2C60AB2F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1393E831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30" w:type="dxa"/>
            <w:gridSpan w:val="2"/>
          </w:tcPr>
          <w:p w14:paraId="2C3F6988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710" w:type="dxa"/>
            <w:gridSpan w:val="2"/>
          </w:tcPr>
          <w:p w14:paraId="17C0560F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8B23426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1710" w:type="dxa"/>
            <w:gridSpan w:val="3"/>
          </w:tcPr>
          <w:p w14:paraId="77876035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1F82B942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วิธีราคาทุน</w:t>
            </w:r>
          </w:p>
        </w:tc>
        <w:tc>
          <w:tcPr>
            <w:tcW w:w="243" w:type="dxa"/>
            <w:gridSpan w:val="2"/>
          </w:tcPr>
          <w:p w14:paraId="7509D0F2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19" w:type="dxa"/>
            <w:gridSpan w:val="5"/>
          </w:tcPr>
          <w:p w14:paraId="14A1C80E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1D84898B" w14:textId="77777777" w:rsidR="00EC7976" w:rsidRPr="008860F2" w:rsidDel="00685444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การด้อยค่า</w:t>
            </w:r>
          </w:p>
        </w:tc>
        <w:tc>
          <w:tcPr>
            <w:tcW w:w="236" w:type="dxa"/>
            <w:gridSpan w:val="2"/>
          </w:tcPr>
          <w:p w14:paraId="009D65C7" w14:textId="77777777" w:rsidR="00EC7976" w:rsidRPr="008860F2" w:rsidDel="00685444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42" w:type="dxa"/>
            <w:gridSpan w:val="3"/>
          </w:tcPr>
          <w:p w14:paraId="31563353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52FBBB30" w14:textId="77777777" w:rsidR="00EC7976" w:rsidRPr="008860F2" w:rsidDel="00685444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ราคาทุน</w:t>
            </w:r>
            <w:r w:rsidRPr="008860F2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82" w:type="dxa"/>
          </w:tcPr>
          <w:p w14:paraId="1E490315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208084E" w14:textId="77777777" w:rsidR="00EC7976" w:rsidRPr="008860F2" w:rsidDel="00685444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1" w:type="dxa"/>
            <w:gridSpan w:val="4"/>
            <w:vAlign w:val="bottom"/>
          </w:tcPr>
          <w:p w14:paraId="7751E77B" w14:textId="77777777" w:rsidR="000D4CEA" w:rsidRPr="008860F2" w:rsidRDefault="000D4CEA" w:rsidP="000D4CEA">
            <w:pPr>
              <w:pStyle w:val="block"/>
              <w:spacing w:after="0" w:line="240" w:lineRule="auto"/>
              <w:ind w:left="-126" w:right="-9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เงินปันผลรับ</w:t>
            </w:r>
          </w:p>
          <w:p w14:paraId="393383B5" w14:textId="1C2A419D" w:rsidR="00EC7976" w:rsidRPr="008860F2" w:rsidDel="00685444" w:rsidRDefault="000D4CEA" w:rsidP="000D4CEA">
            <w:pPr>
              <w:pStyle w:val="block"/>
              <w:spacing w:after="0" w:line="240" w:lineRule="auto"/>
              <w:ind w:left="-126" w:right="-9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860F2">
              <w:rPr>
                <w:rFonts w:asciiTheme="majorBidi" w:hAnsiTheme="majorBidi" w:cstheme="majorBidi"/>
                <w:szCs w:val="22"/>
                <w:cs/>
                <w:lang w:bidi="th-TH"/>
              </w:rPr>
              <w:t>สำหรับปี</w:t>
            </w:r>
          </w:p>
        </w:tc>
      </w:tr>
      <w:tr w:rsidR="00EC7976" w:rsidRPr="008860F2" w14:paraId="61B6FDEB" w14:textId="77777777" w:rsidTr="00A42F6A">
        <w:trPr>
          <w:gridAfter w:val="1"/>
          <w:wAfter w:w="10" w:type="dxa"/>
          <w:tblHeader/>
        </w:trPr>
        <w:tc>
          <w:tcPr>
            <w:tcW w:w="2246" w:type="dxa"/>
          </w:tcPr>
          <w:p w14:paraId="1777157F" w14:textId="77777777" w:rsidR="00EC7976" w:rsidRPr="008860F2" w:rsidRDefault="00EC7976" w:rsidP="008E209D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88" w:type="dxa"/>
          </w:tcPr>
          <w:p w14:paraId="4E8057D1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2CB5CCFC" w14:textId="77777777" w:rsidR="00EC7976" w:rsidRPr="008860F2" w:rsidRDefault="00EC7976" w:rsidP="008E209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860F2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8860F2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810" w:type="dxa"/>
          </w:tcPr>
          <w:p w14:paraId="5585B424" w14:textId="77777777" w:rsidR="00EC7976" w:rsidRPr="008860F2" w:rsidRDefault="00EC7976" w:rsidP="008E209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860F2">
              <w:rPr>
                <w:rFonts w:ascii="Angsana New" w:hAnsi="Angsana New" w:cs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810" w:type="dxa"/>
          </w:tcPr>
          <w:p w14:paraId="055CA5B2" w14:textId="77777777" w:rsidR="00EC7976" w:rsidRPr="008860F2" w:rsidRDefault="00EC7976" w:rsidP="008E209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860F2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8860F2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14:paraId="4E4D3E42" w14:textId="77777777" w:rsidR="00EC7976" w:rsidRPr="008860F2" w:rsidRDefault="00EC7976" w:rsidP="008E209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860F2">
              <w:rPr>
                <w:rFonts w:ascii="Angsana New" w:hAnsi="Angsana New" w:cs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720" w:type="dxa"/>
          </w:tcPr>
          <w:p w14:paraId="045A4458" w14:textId="77777777" w:rsidR="00EC7976" w:rsidRPr="008860F2" w:rsidRDefault="00EC7976" w:rsidP="008E209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860F2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8860F2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15FC99B2" w14:textId="77777777" w:rsidR="00EC7976" w:rsidRPr="008860F2" w:rsidRDefault="00EC7976" w:rsidP="008E209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16A0FE35" w14:textId="77777777" w:rsidR="00EC7976" w:rsidRPr="008860F2" w:rsidRDefault="00EC7976" w:rsidP="008E209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860F2">
              <w:rPr>
                <w:rFonts w:ascii="Angsana New" w:hAnsi="Angsana New" w:cs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243" w:type="dxa"/>
            <w:gridSpan w:val="2"/>
          </w:tcPr>
          <w:p w14:paraId="3945081A" w14:textId="77777777" w:rsidR="00EC7976" w:rsidRPr="008860F2" w:rsidRDefault="00EC7976" w:rsidP="008E209D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2" w:type="dxa"/>
          </w:tcPr>
          <w:p w14:paraId="2854A6E9" w14:textId="77777777" w:rsidR="00EC7976" w:rsidRPr="008860F2" w:rsidRDefault="00EC7976" w:rsidP="008E209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860F2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8860F2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50" w:type="dxa"/>
            <w:gridSpan w:val="2"/>
          </w:tcPr>
          <w:p w14:paraId="52940DD6" w14:textId="77777777" w:rsidR="00EC7976" w:rsidRPr="008860F2" w:rsidRDefault="00EC7976" w:rsidP="008E209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14E3B8BD" w14:textId="77777777" w:rsidR="00EC7976" w:rsidRPr="008860F2" w:rsidRDefault="00EC7976" w:rsidP="008E209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860F2">
              <w:rPr>
                <w:rFonts w:ascii="Angsana New" w:hAnsi="Angsana New" w:cs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236" w:type="dxa"/>
            <w:gridSpan w:val="2"/>
          </w:tcPr>
          <w:p w14:paraId="7F32F702" w14:textId="77777777" w:rsidR="00EC7976" w:rsidRPr="008860F2" w:rsidRDefault="00EC7976" w:rsidP="008E209D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</w:tcPr>
          <w:p w14:paraId="613B0B73" w14:textId="77777777" w:rsidR="00EC7976" w:rsidRPr="008860F2" w:rsidRDefault="00EC7976" w:rsidP="008E209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860F2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8860F2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31332135" w14:textId="77777777" w:rsidR="00EC7976" w:rsidRPr="008860F2" w:rsidRDefault="00EC7976" w:rsidP="008E209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4" w:type="dxa"/>
          </w:tcPr>
          <w:p w14:paraId="118DAD59" w14:textId="77777777" w:rsidR="00EC7976" w:rsidRPr="008860F2" w:rsidRDefault="00EC7976" w:rsidP="008E209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860F2">
              <w:rPr>
                <w:rFonts w:ascii="Angsana New" w:hAnsi="Angsana New" w:cs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282" w:type="dxa"/>
          </w:tcPr>
          <w:p w14:paraId="033FE090" w14:textId="77777777" w:rsidR="00EC7976" w:rsidRPr="008860F2" w:rsidRDefault="00EC7976" w:rsidP="008E209D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4496B4C0" w14:textId="77777777" w:rsidR="00EC7976" w:rsidRPr="008860F2" w:rsidRDefault="00EC7976" w:rsidP="008E209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860F2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8860F2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64A10BAF" w14:textId="77777777" w:rsidR="00EC7976" w:rsidRPr="008860F2" w:rsidRDefault="00EC7976" w:rsidP="008E209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114A1291" w14:textId="77777777" w:rsidR="00EC7976" w:rsidRPr="008860F2" w:rsidRDefault="00EC7976" w:rsidP="008E209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860F2">
              <w:rPr>
                <w:rFonts w:ascii="Angsana New" w:hAnsi="Angsana New" w:cs="Angsana New" w:hint="cs"/>
                <w:sz w:val="22"/>
                <w:szCs w:val="22"/>
                <w:cs/>
              </w:rPr>
              <w:t>256</w:t>
            </w:r>
            <w:r w:rsidRPr="008860F2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</w:tr>
      <w:tr w:rsidR="00EC7976" w:rsidRPr="008860F2" w14:paraId="0A4074E9" w14:textId="77777777" w:rsidTr="00A42F6A">
        <w:trPr>
          <w:gridAfter w:val="1"/>
          <w:wAfter w:w="10" w:type="dxa"/>
          <w:tblHeader/>
        </w:trPr>
        <w:tc>
          <w:tcPr>
            <w:tcW w:w="2246" w:type="dxa"/>
          </w:tcPr>
          <w:p w14:paraId="443817E2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88" w:type="dxa"/>
          </w:tcPr>
          <w:p w14:paraId="36F90814" w14:textId="77777777" w:rsidR="00EC7976" w:rsidRPr="008860F2" w:rsidRDefault="00EC7976" w:rsidP="008E209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0AB7ABFA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  <w:t>(ร้อยละ)</w:t>
            </w:r>
          </w:p>
        </w:tc>
        <w:tc>
          <w:tcPr>
            <w:tcW w:w="9523" w:type="dxa"/>
            <w:gridSpan w:val="22"/>
          </w:tcPr>
          <w:p w14:paraId="434D5EF3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  <w:t>(ล้านบาท)</w:t>
            </w:r>
          </w:p>
        </w:tc>
      </w:tr>
      <w:tr w:rsidR="00EC7976" w:rsidRPr="008860F2" w14:paraId="20D5DD4F" w14:textId="77777777" w:rsidTr="00A42F6A">
        <w:trPr>
          <w:gridAfter w:val="1"/>
          <w:wAfter w:w="10" w:type="dxa"/>
        </w:trPr>
        <w:tc>
          <w:tcPr>
            <w:tcW w:w="2246" w:type="dxa"/>
          </w:tcPr>
          <w:p w14:paraId="65D1BFF2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8860F2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1888" w:type="dxa"/>
          </w:tcPr>
          <w:p w14:paraId="3ABD94AF" w14:textId="77777777" w:rsidR="00EC7976" w:rsidRPr="008860F2" w:rsidRDefault="00EC7976" w:rsidP="008E209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15FDDB63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9523" w:type="dxa"/>
            <w:gridSpan w:val="22"/>
          </w:tcPr>
          <w:p w14:paraId="46D62853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</w:pPr>
          </w:p>
        </w:tc>
      </w:tr>
      <w:tr w:rsidR="00EC7976" w:rsidRPr="008860F2" w14:paraId="77BC3CE7" w14:textId="77777777" w:rsidTr="00A42F6A">
        <w:trPr>
          <w:gridAfter w:val="1"/>
          <w:wAfter w:w="10" w:type="dxa"/>
        </w:trPr>
        <w:tc>
          <w:tcPr>
            <w:tcW w:w="2246" w:type="dxa"/>
          </w:tcPr>
          <w:p w14:paraId="4797DB6B" w14:textId="77777777" w:rsidR="00EC7976" w:rsidRPr="008860F2" w:rsidRDefault="00EC7976" w:rsidP="008E209D">
            <w:pPr>
              <w:spacing w:line="240" w:lineRule="auto"/>
              <w:ind w:left="121" w:right="-108" w:hanging="121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ยูนิเวนเจอร์ แคปปิตอล จำกัด (</w:t>
            </w:r>
            <w:r w:rsidRPr="008860F2">
              <w:rPr>
                <w:rFonts w:ascii="Angsana New" w:hAnsi="Angsana New"/>
                <w:sz w:val="22"/>
                <w:szCs w:val="22"/>
                <w:lang w:eastAsia="ko-KR"/>
              </w:rPr>
              <w:t>“UVCP”</w:t>
            </w: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888" w:type="dxa"/>
          </w:tcPr>
          <w:p w14:paraId="27C968CC" w14:textId="77777777" w:rsidR="00EC7976" w:rsidRPr="008860F2" w:rsidRDefault="00EC7976" w:rsidP="008E209D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  <w:p w14:paraId="74C6142D" w14:textId="77777777" w:rsidR="00EC7976" w:rsidRPr="008860F2" w:rsidRDefault="00EC7976" w:rsidP="008E209D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720" w:type="dxa"/>
          </w:tcPr>
          <w:p w14:paraId="6E00F9C8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67B5C2D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10" w:type="dxa"/>
          </w:tcPr>
          <w:p w14:paraId="358C0131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57167C48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10" w:type="dxa"/>
            <w:vAlign w:val="bottom"/>
          </w:tcPr>
          <w:p w14:paraId="14AABAF0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900" w:type="dxa"/>
            <w:vAlign w:val="bottom"/>
          </w:tcPr>
          <w:p w14:paraId="74D2486D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720" w:type="dxa"/>
          </w:tcPr>
          <w:p w14:paraId="42316320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BB4A142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236" w:type="dxa"/>
          </w:tcPr>
          <w:p w14:paraId="5B9B4AA0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F8ABA75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8200EA5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243" w:type="dxa"/>
            <w:gridSpan w:val="2"/>
          </w:tcPr>
          <w:p w14:paraId="40DE9866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2" w:type="dxa"/>
          </w:tcPr>
          <w:p w14:paraId="36894D55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C688C45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gridSpan w:val="2"/>
          </w:tcPr>
          <w:p w14:paraId="61DA1D76" w14:textId="77777777" w:rsidR="00EC7976" w:rsidRPr="008860F2" w:rsidRDefault="00EC7976" w:rsidP="008E209D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07A93560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17160DF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59DF8F1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</w:tcPr>
          <w:p w14:paraId="48641CA7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3AC15A6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236" w:type="dxa"/>
          </w:tcPr>
          <w:p w14:paraId="3BC7591F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</w:tcPr>
          <w:p w14:paraId="69B2CF9A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BD342E1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282" w:type="dxa"/>
          </w:tcPr>
          <w:p w14:paraId="42B975D9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5FEAE3F1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513773C9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5761BAB0" w14:textId="77777777" w:rsidR="00EC7976" w:rsidRPr="008860F2" w:rsidRDefault="00EC7976" w:rsidP="008E209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5B43D584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54631227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11.00</w:t>
            </w:r>
          </w:p>
        </w:tc>
      </w:tr>
      <w:tr w:rsidR="00EC7976" w:rsidRPr="008860F2" w14:paraId="0FCE5218" w14:textId="77777777" w:rsidTr="00A42F6A">
        <w:trPr>
          <w:gridAfter w:val="1"/>
          <w:wAfter w:w="10" w:type="dxa"/>
        </w:trPr>
        <w:tc>
          <w:tcPr>
            <w:tcW w:w="2246" w:type="dxa"/>
          </w:tcPr>
          <w:p w14:paraId="0B7968DA" w14:textId="77777777" w:rsidR="00EC7976" w:rsidRPr="008860F2" w:rsidRDefault="00EC7976" w:rsidP="008E209D">
            <w:pPr>
              <w:spacing w:line="240" w:lineRule="auto"/>
              <w:ind w:left="117" w:right="-108" w:hanging="117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แผ่นดินทอง พร็อพเพอร์ตี้ ดีเวลลอปเม้นท์ จำกัด</w:t>
            </w:r>
          </w:p>
        </w:tc>
        <w:tc>
          <w:tcPr>
            <w:tcW w:w="1888" w:type="dxa"/>
          </w:tcPr>
          <w:p w14:paraId="4BB81B48" w14:textId="77777777" w:rsidR="00EC7976" w:rsidRPr="008860F2" w:rsidRDefault="00EC7976" w:rsidP="008E209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  <w:p w14:paraId="70FB79D0" w14:textId="77777777" w:rsidR="00EC7976" w:rsidRPr="008860F2" w:rsidRDefault="00EC7976" w:rsidP="008E209D">
            <w:pPr>
              <w:pStyle w:val="acctfourfigures"/>
              <w:tabs>
                <w:tab w:val="clear" w:pos="765"/>
              </w:tabs>
              <w:spacing w:line="240" w:lineRule="auto"/>
              <w:ind w:left="162" w:right="-198" w:hanging="162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20" w:type="dxa"/>
          </w:tcPr>
          <w:p w14:paraId="7A7D0689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2970BE37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53E14FA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9B7A239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4D731A9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E98E8C7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B26DF9B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43" w:type="dxa"/>
            <w:gridSpan w:val="2"/>
          </w:tcPr>
          <w:p w14:paraId="6D5CF175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2" w:type="dxa"/>
          </w:tcPr>
          <w:p w14:paraId="21A7FF88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</w:tcPr>
          <w:p w14:paraId="4502B8C8" w14:textId="77777777" w:rsidR="00EC7976" w:rsidRPr="008860F2" w:rsidRDefault="00EC7976" w:rsidP="008E209D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1477A939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4DA3BE02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</w:tcPr>
          <w:p w14:paraId="1DBD2573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C5274A1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</w:tcPr>
          <w:p w14:paraId="02514C1D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82" w:type="dxa"/>
          </w:tcPr>
          <w:p w14:paraId="03E19F53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01A9DBC5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6C60C9E7" w14:textId="77777777" w:rsidR="00EC7976" w:rsidRPr="008860F2" w:rsidRDefault="00EC7976" w:rsidP="008E209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582EA073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EC7976" w:rsidRPr="008860F2" w14:paraId="21CFF0E5" w14:textId="77777777" w:rsidTr="00A42F6A">
        <w:trPr>
          <w:gridAfter w:val="1"/>
          <w:wAfter w:w="10" w:type="dxa"/>
        </w:trPr>
        <w:tc>
          <w:tcPr>
            <w:tcW w:w="2246" w:type="dxa"/>
          </w:tcPr>
          <w:p w14:paraId="79300EEC" w14:textId="77777777" w:rsidR="00EC7976" w:rsidRPr="008860F2" w:rsidRDefault="00EC7976" w:rsidP="008E209D">
            <w:pPr>
              <w:spacing w:line="240" w:lineRule="auto"/>
              <w:ind w:left="117" w:right="-108" w:hanging="117"/>
              <w:rPr>
                <w:rFonts w:ascii="Angsana New" w:hAnsi="Angsana New"/>
                <w:sz w:val="22"/>
                <w:szCs w:val="22"/>
                <w:lang w:eastAsia="ko-KR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   (มหาชน) (</w:t>
            </w:r>
            <w:r w:rsidRPr="008860F2">
              <w:rPr>
                <w:rFonts w:ascii="Angsana New" w:hAnsi="Angsana New"/>
                <w:sz w:val="22"/>
                <w:szCs w:val="22"/>
                <w:lang w:eastAsia="ko-KR"/>
              </w:rPr>
              <w:t>“GOLD”</w:t>
            </w: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888" w:type="dxa"/>
          </w:tcPr>
          <w:p w14:paraId="43B97A61" w14:textId="77777777" w:rsidR="00EC7976" w:rsidRPr="008860F2" w:rsidRDefault="00EC7976" w:rsidP="008E209D">
            <w:pPr>
              <w:spacing w:line="240" w:lineRule="auto"/>
              <w:ind w:left="252" w:right="-108" w:hanging="252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   และบริการที่เกี่ยวข้อง</w:t>
            </w:r>
          </w:p>
        </w:tc>
        <w:tc>
          <w:tcPr>
            <w:tcW w:w="720" w:type="dxa"/>
          </w:tcPr>
          <w:p w14:paraId="3D98C4D0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810" w:type="dxa"/>
          </w:tcPr>
          <w:p w14:paraId="28C336C8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810" w:type="dxa"/>
          </w:tcPr>
          <w:p w14:paraId="64195A9D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900" w:type="dxa"/>
          </w:tcPr>
          <w:p w14:paraId="3BB62F93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720" w:type="dxa"/>
          </w:tcPr>
          <w:p w14:paraId="574BDB84" w14:textId="77777777" w:rsidR="00EC7976" w:rsidRPr="008860F2" w:rsidRDefault="00EC7976" w:rsidP="008E209D">
            <w:pPr>
              <w:tabs>
                <w:tab w:val="decimal" w:pos="37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4312AE0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D4697A3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</w:tcPr>
          <w:p w14:paraId="58340DE6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2" w:type="dxa"/>
          </w:tcPr>
          <w:p w14:paraId="6006078B" w14:textId="77777777" w:rsidR="00EC7976" w:rsidRPr="008860F2" w:rsidRDefault="00EC7976" w:rsidP="008E209D">
            <w:pPr>
              <w:tabs>
                <w:tab w:val="decimal" w:pos="34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gridSpan w:val="2"/>
          </w:tcPr>
          <w:p w14:paraId="625C5B47" w14:textId="77777777" w:rsidR="00EC7976" w:rsidRPr="008860F2" w:rsidRDefault="00EC7976" w:rsidP="008E209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0C268F55" w14:textId="77777777" w:rsidR="00EC7976" w:rsidRPr="008860F2" w:rsidRDefault="00EC7976" w:rsidP="008E209D">
            <w:pPr>
              <w:tabs>
                <w:tab w:val="decimal" w:pos="34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3E556FDE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</w:tcPr>
          <w:p w14:paraId="6EB17621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90DD211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</w:tcPr>
          <w:p w14:paraId="1240963E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2" w:type="dxa"/>
          </w:tcPr>
          <w:p w14:paraId="52D0879D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24EF69A1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FB405EE" w14:textId="77777777" w:rsidR="00EC7976" w:rsidRPr="008860F2" w:rsidRDefault="00EC7976" w:rsidP="008E209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08543708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rPr>
                <w:rFonts w:ascii="Angsana New" w:hAnsi="Angsana New"/>
                <w:szCs w:val="22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419.90</w:t>
            </w:r>
          </w:p>
        </w:tc>
      </w:tr>
      <w:tr w:rsidR="00EC7976" w:rsidRPr="008860F2" w14:paraId="00673A2A" w14:textId="77777777" w:rsidTr="00A42F6A">
        <w:trPr>
          <w:gridAfter w:val="1"/>
          <w:wAfter w:w="10" w:type="dxa"/>
        </w:trPr>
        <w:tc>
          <w:tcPr>
            <w:tcW w:w="2246" w:type="dxa"/>
          </w:tcPr>
          <w:p w14:paraId="41594381" w14:textId="77777777" w:rsidR="00EC7976" w:rsidRPr="008860F2" w:rsidRDefault="00EC7976" w:rsidP="008E209D">
            <w:pPr>
              <w:spacing w:line="280" w:lineRule="exact"/>
              <w:ind w:left="126" w:right="-108" w:hanging="126"/>
              <w:rPr>
                <w:rFonts w:ascii="Angsana New" w:hAnsi="Angsana New"/>
                <w:b/>
                <w:bCs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b/>
                <w:bCs/>
                <w:sz w:val="22"/>
                <w:szCs w:val="22"/>
                <w:cs/>
                <w:lang w:eastAsia="ko-KR"/>
              </w:rPr>
              <w:t>รวม</w:t>
            </w:r>
          </w:p>
        </w:tc>
        <w:tc>
          <w:tcPr>
            <w:tcW w:w="1888" w:type="dxa"/>
          </w:tcPr>
          <w:p w14:paraId="187F7C30" w14:textId="77777777" w:rsidR="00EC7976" w:rsidRPr="008860F2" w:rsidRDefault="00EC7976" w:rsidP="008E209D">
            <w:pPr>
              <w:pStyle w:val="acctfourfigures"/>
              <w:tabs>
                <w:tab w:val="clear" w:pos="765"/>
              </w:tabs>
              <w:spacing w:line="280" w:lineRule="exact"/>
              <w:ind w:left="162" w:hanging="162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DCC0C7C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80" w:lineRule="exac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807E316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80" w:lineRule="exac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19FAE83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81" w:right="-153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5F6CA88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81" w:right="-153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48F76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2,529.14</w:t>
            </w:r>
          </w:p>
        </w:tc>
        <w:tc>
          <w:tcPr>
            <w:tcW w:w="236" w:type="dxa"/>
            <w:vAlign w:val="bottom"/>
          </w:tcPr>
          <w:p w14:paraId="0AC0635C" w14:textId="77777777" w:rsidR="00EC7976" w:rsidRPr="008860F2" w:rsidRDefault="00EC7976" w:rsidP="008E209D">
            <w:pPr>
              <w:tabs>
                <w:tab w:val="decimal" w:pos="369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06A76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2,357.14</w:t>
            </w:r>
          </w:p>
        </w:tc>
        <w:tc>
          <w:tcPr>
            <w:tcW w:w="243" w:type="dxa"/>
            <w:gridSpan w:val="2"/>
            <w:vAlign w:val="bottom"/>
          </w:tcPr>
          <w:p w14:paraId="37F0E086" w14:textId="77777777" w:rsidR="00EC7976" w:rsidRPr="008860F2" w:rsidRDefault="00EC7976" w:rsidP="008E209D">
            <w:pPr>
              <w:tabs>
                <w:tab w:val="decimal" w:pos="369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23C3D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382DB58B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264"/>
              </w:tabs>
              <w:spacing w:line="280" w:lineRule="exact"/>
              <w:ind w:left="-108" w:right="-351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A76FA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CD33AB9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108" w:right="-351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0A63F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2,529.14</w:t>
            </w:r>
          </w:p>
        </w:tc>
        <w:tc>
          <w:tcPr>
            <w:tcW w:w="236" w:type="dxa"/>
            <w:vAlign w:val="bottom"/>
          </w:tcPr>
          <w:p w14:paraId="18768CF7" w14:textId="77777777" w:rsidR="00EC7976" w:rsidRPr="008860F2" w:rsidRDefault="00EC7976" w:rsidP="008E209D">
            <w:pPr>
              <w:tabs>
                <w:tab w:val="decimal" w:pos="369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A9D8D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2,357.14</w:t>
            </w:r>
          </w:p>
        </w:tc>
        <w:tc>
          <w:tcPr>
            <w:tcW w:w="282" w:type="dxa"/>
            <w:vAlign w:val="bottom"/>
          </w:tcPr>
          <w:p w14:paraId="0D4AD815" w14:textId="77777777" w:rsidR="00EC7976" w:rsidRPr="008860F2" w:rsidRDefault="00EC7976" w:rsidP="008E209D">
            <w:pPr>
              <w:tabs>
                <w:tab w:val="decimal" w:pos="369"/>
              </w:tabs>
              <w:spacing w:line="28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05767" w14:textId="29327323" w:rsidR="00EC7976" w:rsidRPr="008860F2" w:rsidRDefault="00EC7976" w:rsidP="008E209D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7F187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14</w:t>
            </w:r>
            <w:r w:rsidRPr="008860F2">
              <w:rPr>
                <w:rFonts w:ascii="Angsana New" w:hAnsi="Angsana New"/>
                <w:b/>
                <w:bCs/>
                <w:szCs w:val="22"/>
                <w:lang w:val="en-US" w:bidi="th-TH"/>
              </w:rPr>
              <w:t>.40</w:t>
            </w:r>
          </w:p>
        </w:tc>
        <w:tc>
          <w:tcPr>
            <w:tcW w:w="236" w:type="dxa"/>
            <w:vAlign w:val="bottom"/>
          </w:tcPr>
          <w:p w14:paraId="2435BF9E" w14:textId="77777777" w:rsidR="00EC7976" w:rsidRPr="008860F2" w:rsidRDefault="00EC7976" w:rsidP="008E209D">
            <w:pPr>
              <w:tabs>
                <w:tab w:val="decimal" w:pos="279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4E8E4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467.62</w:t>
            </w:r>
          </w:p>
        </w:tc>
      </w:tr>
      <w:tr w:rsidR="00EC7976" w:rsidRPr="008860F2" w14:paraId="6A3F394A" w14:textId="77777777" w:rsidTr="00A42F6A">
        <w:trPr>
          <w:gridAfter w:val="1"/>
          <w:wAfter w:w="10" w:type="dxa"/>
        </w:trPr>
        <w:tc>
          <w:tcPr>
            <w:tcW w:w="2246" w:type="dxa"/>
          </w:tcPr>
          <w:p w14:paraId="132F0DBD" w14:textId="77777777" w:rsidR="00EC7976" w:rsidRPr="008860F2" w:rsidRDefault="00EC7976" w:rsidP="008E209D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1888" w:type="dxa"/>
          </w:tcPr>
          <w:p w14:paraId="0F2ED326" w14:textId="77777777" w:rsidR="00EC7976" w:rsidRPr="008860F2" w:rsidRDefault="00EC7976" w:rsidP="008E209D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720" w:type="dxa"/>
          </w:tcPr>
          <w:p w14:paraId="1266FF3A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810" w:type="dxa"/>
          </w:tcPr>
          <w:p w14:paraId="145A165E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810" w:type="dxa"/>
          </w:tcPr>
          <w:p w14:paraId="5F18C5F5" w14:textId="77777777" w:rsidR="00EC7976" w:rsidRPr="008860F2" w:rsidRDefault="00EC7976" w:rsidP="008E209D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</w:tcPr>
          <w:p w14:paraId="546F21AC" w14:textId="77777777" w:rsidR="00EC7976" w:rsidRPr="008860F2" w:rsidRDefault="00EC7976" w:rsidP="008E209D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0" w:type="dxa"/>
          </w:tcPr>
          <w:p w14:paraId="466BB573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2D1CE12F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54" w:type="dxa"/>
          </w:tcPr>
          <w:p w14:paraId="47F78AD6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3" w:type="dxa"/>
            <w:gridSpan w:val="2"/>
          </w:tcPr>
          <w:p w14:paraId="7E960782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72" w:type="dxa"/>
          </w:tcPr>
          <w:p w14:paraId="5CAB0946" w14:textId="77777777" w:rsidR="00EC7976" w:rsidRPr="008860F2" w:rsidRDefault="00EC7976" w:rsidP="008E209D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0" w:type="dxa"/>
            <w:gridSpan w:val="2"/>
          </w:tcPr>
          <w:p w14:paraId="288FB6CC" w14:textId="77777777" w:rsidR="00EC7976" w:rsidRPr="008860F2" w:rsidRDefault="00EC7976" w:rsidP="008E209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97" w:type="dxa"/>
            <w:gridSpan w:val="2"/>
          </w:tcPr>
          <w:p w14:paraId="2C6466F5" w14:textId="77777777" w:rsidR="00EC7976" w:rsidRPr="008860F2" w:rsidRDefault="00EC7976" w:rsidP="008E209D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gridSpan w:val="2"/>
          </w:tcPr>
          <w:p w14:paraId="22CE9D59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62" w:type="dxa"/>
          </w:tcPr>
          <w:p w14:paraId="6B7718BA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52FC76A7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44" w:type="dxa"/>
          </w:tcPr>
          <w:p w14:paraId="3A60D1D7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2" w:type="dxa"/>
          </w:tcPr>
          <w:p w14:paraId="2F5EF189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1" w:type="dxa"/>
            <w:gridSpan w:val="2"/>
          </w:tcPr>
          <w:p w14:paraId="6864D2BC" w14:textId="77777777" w:rsidR="00EC7976" w:rsidRPr="008860F2" w:rsidRDefault="00EC7976" w:rsidP="008E209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EF55873" w14:textId="77777777" w:rsidR="00EC7976" w:rsidRPr="008860F2" w:rsidRDefault="00EC7976" w:rsidP="008E209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24" w:type="dxa"/>
          </w:tcPr>
          <w:p w14:paraId="254F3209" w14:textId="77777777" w:rsidR="00EC7976" w:rsidRPr="008860F2" w:rsidRDefault="00EC7976" w:rsidP="008E209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C7976" w:rsidRPr="008860F2" w14:paraId="14217EC3" w14:textId="77777777" w:rsidTr="00A42F6A">
        <w:trPr>
          <w:gridAfter w:val="1"/>
          <w:wAfter w:w="10" w:type="dxa"/>
        </w:trPr>
        <w:tc>
          <w:tcPr>
            <w:tcW w:w="2246" w:type="dxa"/>
          </w:tcPr>
          <w:p w14:paraId="1685CAAA" w14:textId="77777777" w:rsidR="00EC7976" w:rsidRPr="008860F2" w:rsidRDefault="00EC7976" w:rsidP="008E209D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8860F2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บริษัทย่อยทางอ้อม</w:t>
            </w:r>
          </w:p>
        </w:tc>
        <w:tc>
          <w:tcPr>
            <w:tcW w:w="1888" w:type="dxa"/>
          </w:tcPr>
          <w:p w14:paraId="25BC9C20" w14:textId="77777777" w:rsidR="00EC7976" w:rsidRPr="008860F2" w:rsidRDefault="00EC7976" w:rsidP="008E209D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FBE2C39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4DB3742D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787CCAA5" w14:textId="77777777" w:rsidR="00EC7976" w:rsidRPr="008860F2" w:rsidRDefault="00EC7976" w:rsidP="008E209D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6771626" w14:textId="77777777" w:rsidR="00EC7976" w:rsidRPr="008860F2" w:rsidRDefault="00EC7976" w:rsidP="008E209D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0199938A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BBDBF8A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96A09FE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340E3A34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2" w:type="dxa"/>
          </w:tcPr>
          <w:p w14:paraId="20DBAA12" w14:textId="77777777" w:rsidR="00EC7976" w:rsidRPr="008860F2" w:rsidRDefault="00EC7976" w:rsidP="008E209D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gridSpan w:val="2"/>
          </w:tcPr>
          <w:p w14:paraId="26182B77" w14:textId="77777777" w:rsidR="00EC7976" w:rsidRPr="008860F2" w:rsidRDefault="00EC7976" w:rsidP="008E209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08482D2E" w14:textId="77777777" w:rsidR="00EC7976" w:rsidRPr="008860F2" w:rsidRDefault="00EC7976" w:rsidP="008E209D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53F9F2FC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</w:tcPr>
          <w:p w14:paraId="36EB8D02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58D48F1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</w:tcPr>
          <w:p w14:paraId="1833F668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2" w:type="dxa"/>
          </w:tcPr>
          <w:p w14:paraId="1C80B7BE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1115C433" w14:textId="77777777" w:rsidR="00EC7976" w:rsidRPr="008860F2" w:rsidRDefault="00EC7976" w:rsidP="008E209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B1499A5" w14:textId="77777777" w:rsidR="00EC7976" w:rsidRPr="008860F2" w:rsidRDefault="00EC7976" w:rsidP="008E209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3056FC80" w14:textId="77777777" w:rsidR="00EC7976" w:rsidRPr="008860F2" w:rsidRDefault="00EC7976" w:rsidP="008E209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7976" w:rsidRPr="008860F2" w14:paraId="1558AB4E" w14:textId="77777777" w:rsidTr="00A42F6A">
        <w:trPr>
          <w:gridAfter w:val="1"/>
          <w:wAfter w:w="10" w:type="dxa"/>
        </w:trPr>
        <w:tc>
          <w:tcPr>
            <w:tcW w:w="2246" w:type="dxa"/>
          </w:tcPr>
          <w:p w14:paraId="6408C485" w14:textId="77777777" w:rsidR="00EC7976" w:rsidRPr="008860F2" w:rsidRDefault="00EC7976" w:rsidP="008E209D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spacing w:val="-6"/>
                <w:szCs w:val="22"/>
                <w:u w:val="single"/>
                <w:lang w:val="en-US" w:bidi="th-TH"/>
              </w:rPr>
            </w:pPr>
            <w:r w:rsidRPr="008860F2">
              <w:rPr>
                <w:rFonts w:ascii="Angsana New" w:hAnsi="Angsana New" w:cs="Angsana New"/>
                <w:spacing w:val="-6"/>
                <w:szCs w:val="22"/>
                <w:u w:val="single"/>
                <w:cs/>
                <w:lang w:val="en-US" w:bidi="th-TH"/>
              </w:rPr>
              <w:t xml:space="preserve">ถือหุ้นผ่านทาง </w:t>
            </w:r>
            <w:r w:rsidRPr="008860F2">
              <w:rPr>
                <w:rFonts w:ascii="Angsana New" w:hAnsi="Angsana New" w:cs="Angsana New"/>
                <w:spacing w:val="-6"/>
                <w:szCs w:val="22"/>
                <w:u w:val="single"/>
                <w:lang w:val="en-US" w:bidi="th-TH"/>
              </w:rPr>
              <w:t>“GRAND UNITY”</w:t>
            </w:r>
          </w:p>
        </w:tc>
        <w:tc>
          <w:tcPr>
            <w:tcW w:w="1888" w:type="dxa"/>
          </w:tcPr>
          <w:p w14:paraId="3F681FAC" w14:textId="77777777" w:rsidR="00EC7976" w:rsidRPr="008860F2" w:rsidRDefault="00EC7976" w:rsidP="008E209D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893DEE8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7BDB2073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2078E87F" w14:textId="77777777" w:rsidR="00EC7976" w:rsidRPr="008860F2" w:rsidRDefault="00EC7976" w:rsidP="008E209D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97C0868" w14:textId="77777777" w:rsidR="00EC7976" w:rsidRPr="008860F2" w:rsidRDefault="00EC7976" w:rsidP="008E209D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065B676F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B9BC524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1E702A5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365D447E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2" w:type="dxa"/>
          </w:tcPr>
          <w:p w14:paraId="3319535E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</w:tcPr>
          <w:p w14:paraId="6D9FFC76" w14:textId="77777777" w:rsidR="00EC7976" w:rsidRPr="008860F2" w:rsidRDefault="00EC7976" w:rsidP="008E209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2DA5275D" w14:textId="77777777" w:rsidR="00EC7976" w:rsidRPr="008860F2" w:rsidRDefault="00EC7976" w:rsidP="008E209D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33E3F53A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</w:tcPr>
          <w:p w14:paraId="4B436EC3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4FD0D9F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</w:tcPr>
          <w:p w14:paraId="2B008459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2" w:type="dxa"/>
          </w:tcPr>
          <w:p w14:paraId="4DE22046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76FD0461" w14:textId="77777777" w:rsidR="00EC7976" w:rsidRPr="008860F2" w:rsidRDefault="00EC7976" w:rsidP="008E209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39DED1B" w14:textId="77777777" w:rsidR="00EC7976" w:rsidRPr="008860F2" w:rsidRDefault="00EC7976" w:rsidP="008E209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3C9E05FE" w14:textId="77777777" w:rsidR="00EC7976" w:rsidRPr="008860F2" w:rsidRDefault="00EC7976" w:rsidP="008E209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7976" w:rsidRPr="008860F2" w14:paraId="377E3B77" w14:textId="77777777" w:rsidTr="00A42F6A">
        <w:trPr>
          <w:gridAfter w:val="1"/>
          <w:wAfter w:w="10" w:type="dxa"/>
        </w:trPr>
        <w:tc>
          <w:tcPr>
            <w:tcW w:w="2246" w:type="dxa"/>
          </w:tcPr>
          <w:p w14:paraId="05B09480" w14:textId="77777777" w:rsidR="00EC7976" w:rsidRPr="008860F2" w:rsidRDefault="00EC7976" w:rsidP="008E209D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แกรนด์ ยู ลิฟวิ่ง จำกัด</w:t>
            </w:r>
          </w:p>
        </w:tc>
        <w:tc>
          <w:tcPr>
            <w:tcW w:w="1888" w:type="dxa"/>
          </w:tcPr>
          <w:p w14:paraId="623D98B6" w14:textId="77777777" w:rsidR="00EC7976" w:rsidRPr="008860F2" w:rsidRDefault="00EC7976" w:rsidP="008E209D">
            <w:pPr>
              <w:pStyle w:val="acctfourfigures"/>
              <w:tabs>
                <w:tab w:val="clear" w:pos="765"/>
              </w:tabs>
              <w:spacing w:line="240" w:lineRule="auto"/>
              <w:ind w:left="108" w:right="-378" w:hanging="108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20" w:type="dxa"/>
          </w:tcPr>
          <w:p w14:paraId="70187061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749C3983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28575598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397B7D90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518CD2E1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2282EC37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13ACB1BB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43" w:type="dxa"/>
            <w:gridSpan w:val="2"/>
          </w:tcPr>
          <w:p w14:paraId="632B0BCD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2" w:type="dxa"/>
          </w:tcPr>
          <w:p w14:paraId="0570B282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</w:tcPr>
          <w:p w14:paraId="4F7CE271" w14:textId="77777777" w:rsidR="00EC7976" w:rsidRPr="008860F2" w:rsidRDefault="00EC7976" w:rsidP="008E209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0507F241" w14:textId="77777777" w:rsidR="00EC7976" w:rsidRPr="008860F2" w:rsidRDefault="00EC7976" w:rsidP="008E209D">
            <w:pPr>
              <w:tabs>
                <w:tab w:val="decimal" w:pos="264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1CE55BFE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</w:tcPr>
          <w:p w14:paraId="2606D17A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6E9F039E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</w:tcPr>
          <w:p w14:paraId="655ABD7B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82" w:type="dxa"/>
          </w:tcPr>
          <w:p w14:paraId="652405E7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3203502D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44279F58" w14:textId="77777777" w:rsidR="00EC7976" w:rsidRPr="008860F2" w:rsidRDefault="00EC7976" w:rsidP="008E209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3F18DA5F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EC7976" w:rsidRPr="008860F2" w14:paraId="50D5E22C" w14:textId="77777777" w:rsidTr="00A42F6A">
        <w:trPr>
          <w:gridAfter w:val="1"/>
          <w:wAfter w:w="10" w:type="dxa"/>
        </w:trPr>
        <w:tc>
          <w:tcPr>
            <w:tcW w:w="2246" w:type="dxa"/>
          </w:tcPr>
          <w:p w14:paraId="00BC0C9E" w14:textId="77777777" w:rsidR="00EC7976" w:rsidRPr="008860F2" w:rsidRDefault="00EC7976" w:rsidP="008E209D">
            <w:pPr>
              <w:spacing w:line="240" w:lineRule="auto"/>
              <w:ind w:left="126" w:right="-108" w:hanging="126"/>
              <w:rPr>
                <w:rFonts w:ascii="Angsana New" w:hAnsi="Angsana New"/>
                <w:sz w:val="22"/>
                <w:szCs w:val="22"/>
                <w:lang w:eastAsia="ko-KR"/>
              </w:rPr>
            </w:pPr>
          </w:p>
        </w:tc>
        <w:tc>
          <w:tcPr>
            <w:tcW w:w="1888" w:type="dxa"/>
          </w:tcPr>
          <w:p w14:paraId="493CA858" w14:textId="77777777" w:rsidR="00EC7976" w:rsidRPr="008860F2" w:rsidRDefault="00EC7976" w:rsidP="008E209D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(</w:t>
            </w:r>
            <w:r w:rsidRPr="008860F2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คอนโดมิเนียม</w:t>
            </w: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)</w:t>
            </w:r>
          </w:p>
        </w:tc>
        <w:tc>
          <w:tcPr>
            <w:tcW w:w="720" w:type="dxa"/>
          </w:tcPr>
          <w:p w14:paraId="3713127C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99.98</w:t>
            </w:r>
          </w:p>
        </w:tc>
        <w:tc>
          <w:tcPr>
            <w:tcW w:w="810" w:type="dxa"/>
          </w:tcPr>
          <w:p w14:paraId="71B8EE2B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99.98</w:t>
            </w:r>
          </w:p>
        </w:tc>
        <w:tc>
          <w:tcPr>
            <w:tcW w:w="810" w:type="dxa"/>
          </w:tcPr>
          <w:p w14:paraId="5E95E0A1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244.05</w:t>
            </w:r>
          </w:p>
        </w:tc>
        <w:tc>
          <w:tcPr>
            <w:tcW w:w="900" w:type="dxa"/>
          </w:tcPr>
          <w:p w14:paraId="36D767D1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244.05</w:t>
            </w:r>
          </w:p>
        </w:tc>
        <w:tc>
          <w:tcPr>
            <w:tcW w:w="720" w:type="dxa"/>
          </w:tcPr>
          <w:p w14:paraId="00B682EA" w14:textId="77777777" w:rsidR="00EC7976" w:rsidRPr="008860F2" w:rsidRDefault="00EC7976" w:rsidP="008E209D">
            <w:pPr>
              <w:tabs>
                <w:tab w:val="decimal" w:pos="37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4C8F125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BD803BD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</w:tcPr>
          <w:p w14:paraId="0914533D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2" w:type="dxa"/>
          </w:tcPr>
          <w:p w14:paraId="6BC9FC03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gridSpan w:val="2"/>
          </w:tcPr>
          <w:p w14:paraId="3ED5E96A" w14:textId="77777777" w:rsidR="00EC7976" w:rsidRPr="008860F2" w:rsidRDefault="00EC7976" w:rsidP="008E209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2F6857C2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50FB758F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</w:tcPr>
          <w:p w14:paraId="59D9BEBF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1779063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</w:tcPr>
          <w:p w14:paraId="32EAE821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2" w:type="dxa"/>
          </w:tcPr>
          <w:p w14:paraId="78D7FC5F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10F9C62B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9342AA0" w14:textId="77777777" w:rsidR="00EC7976" w:rsidRPr="008860F2" w:rsidRDefault="00EC7976" w:rsidP="008E209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41540F25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C7976" w:rsidRPr="008860F2" w14:paraId="201BEFA3" w14:textId="77777777" w:rsidTr="00A42F6A">
        <w:trPr>
          <w:gridAfter w:val="1"/>
          <w:wAfter w:w="10" w:type="dxa"/>
        </w:trPr>
        <w:tc>
          <w:tcPr>
            <w:tcW w:w="2246" w:type="dxa"/>
          </w:tcPr>
          <w:p w14:paraId="385282C2" w14:textId="77777777" w:rsidR="00EC7976" w:rsidRPr="008860F2" w:rsidRDefault="00EC7976" w:rsidP="008E209D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/>
                <w:szCs w:val="22"/>
                <w:lang w:eastAsia="ko-KR"/>
              </w:rPr>
            </w:pPr>
            <w:r w:rsidRPr="008860F2">
              <w:rPr>
                <w:rFonts w:ascii="Angsana New" w:hAnsi="Angsana New" w:cs="Angsana New"/>
                <w:szCs w:val="22"/>
                <w:u w:val="single"/>
                <w:cs/>
                <w:lang w:val="en-US"/>
              </w:rPr>
              <w:t xml:space="preserve">ถือหุ้นผ่านทาง </w:t>
            </w:r>
            <w:r w:rsidRPr="008860F2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“TL”</w:t>
            </w:r>
          </w:p>
        </w:tc>
        <w:tc>
          <w:tcPr>
            <w:tcW w:w="1888" w:type="dxa"/>
          </w:tcPr>
          <w:p w14:paraId="506F1EF9" w14:textId="77777777" w:rsidR="00EC7976" w:rsidRPr="008860F2" w:rsidRDefault="00EC7976" w:rsidP="008E209D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52040FC5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00DDE631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5BD48F4F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</w:tcPr>
          <w:p w14:paraId="048ABBAC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94E58A0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DAAD33C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D7667DC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127B2C34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2" w:type="dxa"/>
          </w:tcPr>
          <w:p w14:paraId="1A5B9318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gridSpan w:val="2"/>
          </w:tcPr>
          <w:p w14:paraId="4626CF25" w14:textId="77777777" w:rsidR="00EC7976" w:rsidRPr="008860F2" w:rsidRDefault="00EC7976" w:rsidP="008E209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59E58699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55697259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</w:tcPr>
          <w:p w14:paraId="4954A735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F9F8527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</w:tcPr>
          <w:p w14:paraId="35C40E66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2" w:type="dxa"/>
          </w:tcPr>
          <w:p w14:paraId="3D6921BE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054042D4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D507977" w14:textId="77777777" w:rsidR="00EC7976" w:rsidRPr="008860F2" w:rsidRDefault="00EC7976" w:rsidP="008E209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6350716B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7976" w:rsidRPr="008860F2" w14:paraId="098664EC" w14:textId="77777777" w:rsidTr="00A42F6A">
        <w:trPr>
          <w:gridAfter w:val="1"/>
          <w:wAfter w:w="10" w:type="dxa"/>
        </w:trPr>
        <w:tc>
          <w:tcPr>
            <w:tcW w:w="2246" w:type="dxa"/>
          </w:tcPr>
          <w:p w14:paraId="6AC50AEB" w14:textId="77777777" w:rsidR="00EC7976" w:rsidRPr="008860F2" w:rsidRDefault="00EC7976" w:rsidP="008E209D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ไทย-ซิงค์ ออกไซด์ จำกัด</w:t>
            </w:r>
          </w:p>
        </w:tc>
        <w:tc>
          <w:tcPr>
            <w:tcW w:w="1888" w:type="dxa"/>
          </w:tcPr>
          <w:p w14:paraId="2440B6E2" w14:textId="77777777" w:rsidR="00EC7976" w:rsidRPr="008860F2" w:rsidRDefault="00EC7976" w:rsidP="008E209D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รับจ้างผลิตสังกะสี</w:t>
            </w:r>
          </w:p>
        </w:tc>
        <w:tc>
          <w:tcPr>
            <w:tcW w:w="720" w:type="dxa"/>
          </w:tcPr>
          <w:p w14:paraId="61B4C9F3" w14:textId="77777777" w:rsidR="00EC7976" w:rsidRPr="008860F2" w:rsidRDefault="00EC7976" w:rsidP="008E209D">
            <w:pPr>
              <w:tabs>
                <w:tab w:val="decimal" w:pos="33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FB464EA" w14:textId="77777777" w:rsidR="00EC7976" w:rsidRPr="008860F2" w:rsidRDefault="00EC7976" w:rsidP="008E209D">
            <w:pPr>
              <w:tabs>
                <w:tab w:val="decimal" w:pos="252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6904596" w14:textId="77777777" w:rsidR="00EC7976" w:rsidRPr="008860F2" w:rsidRDefault="00EC7976" w:rsidP="008E209D">
            <w:pPr>
              <w:tabs>
                <w:tab w:val="decimal" w:pos="33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7CA90F1" w14:textId="77777777" w:rsidR="00EC7976" w:rsidRPr="008860F2" w:rsidRDefault="00EC7976" w:rsidP="008E209D">
            <w:pPr>
              <w:tabs>
                <w:tab w:val="decimal" w:pos="33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5127345B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81079D9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B1F5E29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5D6C2D0D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2" w:type="dxa"/>
          </w:tcPr>
          <w:p w14:paraId="1A09239E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gridSpan w:val="2"/>
          </w:tcPr>
          <w:p w14:paraId="6BA81A58" w14:textId="77777777" w:rsidR="00EC7976" w:rsidRPr="008860F2" w:rsidRDefault="00EC7976" w:rsidP="008E209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2B0799C8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5DA35237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</w:tcPr>
          <w:p w14:paraId="5D95E989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B2D19A4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</w:tcPr>
          <w:p w14:paraId="6C3D7F7E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2" w:type="dxa"/>
          </w:tcPr>
          <w:p w14:paraId="0E50F997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5383D039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D807A8" w14:textId="77777777" w:rsidR="00EC7976" w:rsidRPr="008860F2" w:rsidRDefault="00EC7976" w:rsidP="008E209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34AA6F8E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7976" w:rsidRPr="008860F2" w14:paraId="5B10EC21" w14:textId="77777777" w:rsidTr="00A42F6A">
        <w:trPr>
          <w:gridAfter w:val="1"/>
          <w:wAfter w:w="10" w:type="dxa"/>
        </w:trPr>
        <w:tc>
          <w:tcPr>
            <w:tcW w:w="2246" w:type="dxa"/>
          </w:tcPr>
          <w:p w14:paraId="03DA5D0C" w14:textId="77777777" w:rsidR="00EC7976" w:rsidRPr="008860F2" w:rsidRDefault="00EC7976" w:rsidP="008E209D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1888" w:type="dxa"/>
          </w:tcPr>
          <w:p w14:paraId="6B304862" w14:textId="77777777" w:rsidR="00EC7976" w:rsidRPr="008860F2" w:rsidRDefault="00EC7976" w:rsidP="008E209D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pacing w:val="-6"/>
                <w:szCs w:val="22"/>
                <w:cs/>
                <w:lang w:val="en-US" w:bidi="th-TH"/>
              </w:rPr>
            </w:pPr>
            <w:r w:rsidRPr="008860F2">
              <w:rPr>
                <w:rFonts w:ascii="Angsana New" w:hAnsi="Angsana New"/>
                <w:spacing w:val="-6"/>
                <w:szCs w:val="22"/>
                <w:lang w:bidi="th-TH"/>
              </w:rPr>
              <w:t xml:space="preserve"> </w:t>
            </w:r>
            <w:r w:rsidRPr="008860F2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อ๊อกไซด์</w:t>
            </w:r>
            <w:r w:rsidRPr="008860F2">
              <w:rPr>
                <w:rFonts w:ascii="Angsana New" w:hAnsi="Angsana New"/>
                <w:spacing w:val="-6"/>
                <w:szCs w:val="22"/>
                <w:cs/>
                <w:lang w:val="en-US" w:bidi="th-TH"/>
              </w:rPr>
              <w:t>และเคมีภัณฑ์</w:t>
            </w:r>
          </w:p>
        </w:tc>
        <w:tc>
          <w:tcPr>
            <w:tcW w:w="720" w:type="dxa"/>
          </w:tcPr>
          <w:p w14:paraId="3655CC31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</w:tcPr>
          <w:p w14:paraId="14873F8E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</w:tcPr>
          <w:p w14:paraId="239DF691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6.25</w:t>
            </w:r>
          </w:p>
        </w:tc>
        <w:tc>
          <w:tcPr>
            <w:tcW w:w="900" w:type="dxa"/>
          </w:tcPr>
          <w:p w14:paraId="7E08D331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6.25</w:t>
            </w:r>
          </w:p>
        </w:tc>
        <w:tc>
          <w:tcPr>
            <w:tcW w:w="720" w:type="dxa"/>
          </w:tcPr>
          <w:p w14:paraId="339AF9AF" w14:textId="77777777" w:rsidR="00EC7976" w:rsidRPr="008860F2" w:rsidRDefault="00EC7976" w:rsidP="008E209D">
            <w:pPr>
              <w:tabs>
                <w:tab w:val="decimal" w:pos="37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B698437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7A02236B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</w:tcPr>
          <w:p w14:paraId="3F15C039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2" w:type="dxa"/>
          </w:tcPr>
          <w:p w14:paraId="407C2A64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gridSpan w:val="2"/>
          </w:tcPr>
          <w:p w14:paraId="76731671" w14:textId="77777777" w:rsidR="00EC7976" w:rsidRPr="008860F2" w:rsidRDefault="00EC7976" w:rsidP="008E209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</w:tcPr>
          <w:p w14:paraId="3830DE45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45CBC23A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</w:tcPr>
          <w:p w14:paraId="34E6F7A6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BB76736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</w:tcPr>
          <w:p w14:paraId="65FF362A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2" w:type="dxa"/>
          </w:tcPr>
          <w:p w14:paraId="0ACDE844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1854279C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F805A45" w14:textId="77777777" w:rsidR="00EC7976" w:rsidRPr="008860F2" w:rsidRDefault="00EC7976" w:rsidP="008E209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2A13F7AA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C7976" w:rsidRPr="008860F2" w14:paraId="4B011A92" w14:textId="77777777" w:rsidTr="00A42F6A">
        <w:tc>
          <w:tcPr>
            <w:tcW w:w="2246" w:type="dxa"/>
            <w:shd w:val="clear" w:color="auto" w:fill="auto"/>
          </w:tcPr>
          <w:p w14:paraId="333F90BF" w14:textId="77777777" w:rsidR="00EC7976" w:rsidRPr="008860F2" w:rsidRDefault="00EC7976" w:rsidP="008E209D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th-TH" w:bidi="th-TH"/>
              </w:rPr>
            </w:pPr>
            <w:r w:rsidRPr="008860F2">
              <w:rPr>
                <w:rFonts w:ascii="Angsana New" w:hAnsi="Angsana New" w:cs="Angsana New"/>
                <w:szCs w:val="22"/>
                <w:u w:val="single"/>
                <w:cs/>
                <w:lang w:val="en-US" w:bidi="th-TH"/>
              </w:rPr>
              <w:t xml:space="preserve">ถือหุ้นผ่านทาง </w:t>
            </w:r>
            <w:r w:rsidRPr="008860F2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“UVAM”</w:t>
            </w:r>
          </w:p>
        </w:tc>
        <w:tc>
          <w:tcPr>
            <w:tcW w:w="1888" w:type="dxa"/>
            <w:shd w:val="clear" w:color="auto" w:fill="auto"/>
          </w:tcPr>
          <w:p w14:paraId="28A0B24D" w14:textId="77777777" w:rsidR="00EC7976" w:rsidRPr="008860F2" w:rsidRDefault="00EC7976" w:rsidP="008E209D">
            <w:pPr>
              <w:pStyle w:val="acctfourfigures"/>
              <w:tabs>
                <w:tab w:val="clear" w:pos="765"/>
              </w:tabs>
              <w:spacing w:line="240" w:lineRule="auto"/>
              <w:ind w:left="69" w:right="-63" w:hanging="69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7E4EF51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4BDCADE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01C9BAF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48D7E23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32CDE55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B5A1FA5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7B7CE2B1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111AAD9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shd w:val="clear" w:color="auto" w:fill="auto"/>
          </w:tcPr>
          <w:p w14:paraId="1DD3F4C4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6761C3F1" w14:textId="77777777" w:rsidR="00EC7976" w:rsidRPr="008860F2" w:rsidRDefault="00EC7976" w:rsidP="008E209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2CA6D77F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7A5E454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52351F0A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AF4A922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</w:tcPr>
          <w:p w14:paraId="770969C5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  <w:shd w:val="clear" w:color="auto" w:fill="auto"/>
          </w:tcPr>
          <w:p w14:paraId="3F2BA466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084EC462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0D0A995" w14:textId="77777777" w:rsidR="00EC7976" w:rsidRPr="008860F2" w:rsidRDefault="00EC7976" w:rsidP="008E209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7006ABFE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7976" w:rsidRPr="008860F2" w14:paraId="1993CE22" w14:textId="77777777" w:rsidTr="00A42F6A">
        <w:tc>
          <w:tcPr>
            <w:tcW w:w="2246" w:type="dxa"/>
            <w:shd w:val="clear" w:color="auto" w:fill="auto"/>
          </w:tcPr>
          <w:p w14:paraId="04653114" w14:textId="77777777" w:rsidR="00EC7976" w:rsidRPr="008860F2" w:rsidRDefault="00EC7976" w:rsidP="008E209D">
            <w:pPr>
              <w:pStyle w:val="block"/>
              <w:spacing w:after="0" w:line="240" w:lineRule="auto"/>
              <w:ind w:left="139" w:hanging="157"/>
              <w:jc w:val="left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th-TH" w:bidi="th-TH"/>
              </w:rPr>
              <w:t>บริษัท</w:t>
            </w:r>
            <w:r w:rsidRPr="008860F2">
              <w:rPr>
                <w:rFonts w:ascii="Angsana New" w:hAnsi="Angsana New" w:cs="Angsana New"/>
                <w:szCs w:val="22"/>
                <w:rtl/>
                <w:lang w:val="th-TH"/>
              </w:rPr>
              <w:t xml:space="preserve"> </w:t>
            </w:r>
            <w:r w:rsidRPr="008860F2">
              <w:rPr>
                <w:rFonts w:ascii="Angsana New" w:hAnsi="Angsana New" w:cs="Angsana New"/>
                <w:szCs w:val="22"/>
                <w:cs/>
                <w:lang w:val="th-TH" w:bidi="th-TH"/>
              </w:rPr>
              <w:t xml:space="preserve">เซนเซส </w:t>
            </w:r>
            <w:r w:rsidRPr="008860F2">
              <w:rPr>
                <w:rFonts w:ascii="Angsana New" w:hAnsi="Angsana New" w:cs="Angsana New"/>
                <w:szCs w:val="22"/>
                <w:rtl/>
                <w:lang w:val="th-TH"/>
              </w:rPr>
              <w:t xml:space="preserve"> </w:t>
            </w:r>
            <w:r w:rsidRPr="008860F2">
              <w:rPr>
                <w:rFonts w:ascii="Angsana New" w:hAnsi="Angsana New" w:cs="Angsana New"/>
                <w:szCs w:val="22"/>
                <w:cs/>
                <w:lang w:val="th-TH" w:bidi="th-TH"/>
              </w:rPr>
              <w:t>พร็อพเพอร์ตี้ แมเนจเม้นท์ จำกัด</w:t>
            </w:r>
          </w:p>
        </w:tc>
        <w:tc>
          <w:tcPr>
            <w:tcW w:w="1888" w:type="dxa"/>
            <w:shd w:val="clear" w:color="auto" w:fill="auto"/>
          </w:tcPr>
          <w:p w14:paraId="39187E2B" w14:textId="77777777" w:rsidR="00EC7976" w:rsidRPr="008860F2" w:rsidRDefault="00EC7976" w:rsidP="008E209D">
            <w:pPr>
              <w:pStyle w:val="acctfourfigures"/>
              <w:tabs>
                <w:tab w:val="clear" w:pos="765"/>
              </w:tabs>
              <w:spacing w:line="240" w:lineRule="auto"/>
              <w:ind w:left="90" w:right="-63" w:hanging="90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ให้บริการจดทะเบียนจัดตั้งนิติบุคคล</w:t>
            </w: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และบริหาร</w:t>
            </w:r>
            <w:r w:rsidRPr="008860F2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จัดการอาคารชุด</w:t>
            </w:r>
            <w:r w:rsidRPr="008860F2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นายหน้าตัวแทนในกิจการที่</w:t>
            </w:r>
            <w:r w:rsidRPr="008860F2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เกี่ยวข้องกับอสังหาริมทรัพย์</w:t>
            </w:r>
          </w:p>
        </w:tc>
        <w:tc>
          <w:tcPr>
            <w:tcW w:w="720" w:type="dxa"/>
            <w:shd w:val="clear" w:color="auto" w:fill="auto"/>
          </w:tcPr>
          <w:p w14:paraId="7BAD1068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95B6F5A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3CB960F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4486011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579A42DE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54041E8E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D151A9B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DAA9129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438FBE77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7C8ABCB5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71767804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8E732DA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896C9B6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BC50FE7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1FFE103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7.50</w:t>
            </w:r>
          </w:p>
        </w:tc>
        <w:tc>
          <w:tcPr>
            <w:tcW w:w="900" w:type="dxa"/>
            <w:shd w:val="clear" w:color="auto" w:fill="auto"/>
          </w:tcPr>
          <w:p w14:paraId="006836F7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9115369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8B9A707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549B580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7C4AFF0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7.50</w:t>
            </w:r>
          </w:p>
        </w:tc>
        <w:tc>
          <w:tcPr>
            <w:tcW w:w="720" w:type="dxa"/>
            <w:shd w:val="clear" w:color="auto" w:fill="auto"/>
          </w:tcPr>
          <w:p w14:paraId="7F9E6C1D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BA6A43F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2F7EDB6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C673D74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FAD58EA" w14:textId="77777777" w:rsidR="00EC7976" w:rsidRPr="008860F2" w:rsidRDefault="00EC7976" w:rsidP="008E209D">
            <w:pPr>
              <w:tabs>
                <w:tab w:val="decimal" w:pos="37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38F7AE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5C828C8D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756DBDC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A3D4A34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C54B171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827FBF6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FA0A3F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shd w:val="clear" w:color="auto" w:fill="auto"/>
          </w:tcPr>
          <w:p w14:paraId="0367F2B9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5D762E5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2F9D42A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54D3B74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EEEB612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6CB9DCB" w14:textId="77777777" w:rsidR="00EC7976" w:rsidRPr="008860F2" w:rsidRDefault="00EC7976" w:rsidP="008E209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1C7132A4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DB07267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521B56E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93A18E5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4DA0485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AEC61C4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096F9B5C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9A7D557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6B037EE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15E90AF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3E160A4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454FF7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</w:tcPr>
          <w:p w14:paraId="76198F25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D95652B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756FDA8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F4E0A78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FF481EC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72291CE3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2E462EB8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57B253B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05020D9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D090B8F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F0D47FC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8F82FC" w14:textId="77777777" w:rsidR="00EC7976" w:rsidRPr="008860F2" w:rsidRDefault="00EC7976" w:rsidP="008E209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7BA0E1DF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606309B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683893F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F34EEAF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CB57D46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EC7976" w:rsidRPr="008860F2" w14:paraId="09DE56BD" w14:textId="77777777" w:rsidTr="00A42F6A">
        <w:tc>
          <w:tcPr>
            <w:tcW w:w="2246" w:type="dxa"/>
            <w:shd w:val="clear" w:color="auto" w:fill="auto"/>
          </w:tcPr>
          <w:p w14:paraId="5657B0D0" w14:textId="77777777" w:rsidR="00EC7976" w:rsidRPr="008860F2" w:rsidRDefault="00EC7976" w:rsidP="008E209D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</w:pPr>
          </w:p>
          <w:p w14:paraId="7D26F9D2" w14:textId="77777777" w:rsidR="00EC7976" w:rsidRPr="008860F2" w:rsidRDefault="00EC7976" w:rsidP="008E209D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th-TH" w:bidi="th-TH"/>
              </w:rPr>
            </w:pPr>
            <w:r w:rsidRPr="008860F2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บริษัทย่อยทางอ้อม</w:t>
            </w:r>
          </w:p>
        </w:tc>
        <w:tc>
          <w:tcPr>
            <w:tcW w:w="1888" w:type="dxa"/>
            <w:shd w:val="clear" w:color="auto" w:fill="auto"/>
          </w:tcPr>
          <w:p w14:paraId="5B4ADA75" w14:textId="77777777" w:rsidR="00EC7976" w:rsidRPr="008860F2" w:rsidRDefault="00EC7976" w:rsidP="008E209D">
            <w:pPr>
              <w:pStyle w:val="acctfourfigures"/>
              <w:tabs>
                <w:tab w:val="clear" w:pos="765"/>
              </w:tabs>
              <w:spacing w:line="240" w:lineRule="auto"/>
              <w:ind w:left="69" w:right="-63" w:hanging="69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1ABAD5E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226DA73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7972572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C84850A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2F0CFF1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B65F50A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41766C15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71D3E50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shd w:val="clear" w:color="auto" w:fill="auto"/>
          </w:tcPr>
          <w:p w14:paraId="37EC775A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05AB8DF1" w14:textId="77777777" w:rsidR="00EC7976" w:rsidRPr="008860F2" w:rsidRDefault="00EC7976" w:rsidP="008E209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21710CA7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8FF1BB1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3DD6118B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86BDCD5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</w:tcPr>
          <w:p w14:paraId="3D03C154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  <w:shd w:val="clear" w:color="auto" w:fill="auto"/>
          </w:tcPr>
          <w:p w14:paraId="541C8736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657BF855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FF2CD49" w14:textId="77777777" w:rsidR="00EC7976" w:rsidRPr="008860F2" w:rsidRDefault="00EC7976" w:rsidP="008E209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00BA65C1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7976" w:rsidRPr="008860F2" w14:paraId="0F5C10C8" w14:textId="77777777" w:rsidTr="00A42F6A">
        <w:tc>
          <w:tcPr>
            <w:tcW w:w="2246" w:type="dxa"/>
            <w:shd w:val="clear" w:color="auto" w:fill="auto"/>
          </w:tcPr>
          <w:p w14:paraId="31B237ED" w14:textId="77777777" w:rsidR="00EC7976" w:rsidRPr="008860F2" w:rsidRDefault="00EC7976" w:rsidP="008E209D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th-TH" w:bidi="th-TH"/>
              </w:rPr>
            </w:pPr>
            <w:r w:rsidRPr="008860F2">
              <w:rPr>
                <w:rFonts w:ascii="Angsana New" w:hAnsi="Angsana New" w:cs="Angsana New"/>
                <w:szCs w:val="22"/>
                <w:u w:val="single"/>
                <w:cs/>
                <w:lang w:val="en-US" w:bidi="th-TH"/>
              </w:rPr>
              <w:t xml:space="preserve">ถือหุ้นผ่านทาง </w:t>
            </w:r>
            <w:r w:rsidRPr="008860F2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“UVAM”</w:t>
            </w:r>
          </w:p>
        </w:tc>
        <w:tc>
          <w:tcPr>
            <w:tcW w:w="1888" w:type="dxa"/>
            <w:shd w:val="clear" w:color="auto" w:fill="auto"/>
          </w:tcPr>
          <w:p w14:paraId="1D1844F9" w14:textId="77777777" w:rsidR="00EC7976" w:rsidRPr="008860F2" w:rsidRDefault="00EC7976" w:rsidP="008E209D">
            <w:pPr>
              <w:pStyle w:val="acctfourfigures"/>
              <w:tabs>
                <w:tab w:val="clear" w:pos="765"/>
              </w:tabs>
              <w:spacing w:line="240" w:lineRule="auto"/>
              <w:ind w:left="69" w:right="-63" w:hanging="69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71AB353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65E5573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C00FA4A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C8EB6BB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A051992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0B2D69F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47E070C5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8531BB3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shd w:val="clear" w:color="auto" w:fill="auto"/>
          </w:tcPr>
          <w:p w14:paraId="775A453E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5D1F4399" w14:textId="77777777" w:rsidR="00EC7976" w:rsidRPr="008860F2" w:rsidRDefault="00EC7976" w:rsidP="008E209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137129F7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76392FD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420ADED5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6137303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</w:tcPr>
          <w:p w14:paraId="23300791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  <w:shd w:val="clear" w:color="auto" w:fill="auto"/>
          </w:tcPr>
          <w:p w14:paraId="049F187A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667AA8C8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AA9DDCC" w14:textId="77777777" w:rsidR="00EC7976" w:rsidRPr="008860F2" w:rsidRDefault="00EC7976" w:rsidP="008E209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31AE861F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7976" w:rsidRPr="008860F2" w14:paraId="5D4519DE" w14:textId="77777777" w:rsidTr="00A42F6A">
        <w:tc>
          <w:tcPr>
            <w:tcW w:w="2246" w:type="dxa"/>
            <w:shd w:val="clear" w:color="auto" w:fill="auto"/>
          </w:tcPr>
          <w:p w14:paraId="59FC8100" w14:textId="77777777" w:rsidR="00EC7976" w:rsidRPr="008860F2" w:rsidRDefault="00EC7976" w:rsidP="008E209D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th-TH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th-TH" w:bidi="th-TH"/>
              </w:rPr>
              <w:t>บริษัท คอนเน็กซ์ชั่น จำกัด</w:t>
            </w:r>
          </w:p>
          <w:p w14:paraId="46EDCD9E" w14:textId="77777777" w:rsidR="00EC7976" w:rsidRPr="008860F2" w:rsidRDefault="00EC7976" w:rsidP="008E209D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 xml:space="preserve">     </w:t>
            </w:r>
          </w:p>
        </w:tc>
        <w:tc>
          <w:tcPr>
            <w:tcW w:w="1888" w:type="dxa"/>
            <w:shd w:val="clear" w:color="auto" w:fill="auto"/>
          </w:tcPr>
          <w:p w14:paraId="2BF60077" w14:textId="77777777" w:rsidR="00EC7976" w:rsidRPr="00E2319F" w:rsidRDefault="00EC7976" w:rsidP="008E209D">
            <w:pPr>
              <w:pStyle w:val="acctfourfigures"/>
              <w:tabs>
                <w:tab w:val="clear" w:pos="765"/>
              </w:tabs>
              <w:spacing w:line="240" w:lineRule="auto"/>
              <w:ind w:left="120" w:right="-63" w:hanging="120"/>
              <w:jc w:val="left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นายหน้า ตัวแทน ในกิจการที่เกี่ยวข้องกับอสังหาริมทรัพย์</w:t>
            </w:r>
          </w:p>
        </w:tc>
        <w:tc>
          <w:tcPr>
            <w:tcW w:w="720" w:type="dxa"/>
            <w:shd w:val="clear" w:color="auto" w:fill="auto"/>
          </w:tcPr>
          <w:p w14:paraId="177C9572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217E0371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A56D566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7045919A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7EFC259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03FF9E7C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006FBFD6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A1F1E7A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6E10ED3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5.00</w:t>
            </w:r>
          </w:p>
        </w:tc>
        <w:tc>
          <w:tcPr>
            <w:tcW w:w="900" w:type="dxa"/>
            <w:shd w:val="clear" w:color="auto" w:fill="auto"/>
          </w:tcPr>
          <w:p w14:paraId="3302BE86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B53D68D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A5A97B8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2.00</w:t>
            </w:r>
          </w:p>
        </w:tc>
        <w:tc>
          <w:tcPr>
            <w:tcW w:w="720" w:type="dxa"/>
            <w:shd w:val="clear" w:color="auto" w:fill="auto"/>
          </w:tcPr>
          <w:p w14:paraId="707B4608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43A9917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70FEEAF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44758E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25EBB74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74A1612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03DB4EF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533388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shd w:val="clear" w:color="auto" w:fill="auto"/>
          </w:tcPr>
          <w:p w14:paraId="34ECA1E1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50AF46D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04FE293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3B3E74F" w14:textId="77777777" w:rsidR="00EC7976" w:rsidRPr="008860F2" w:rsidRDefault="00EC7976" w:rsidP="008E209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37BDAD99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2B98FA4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3C83DE1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3FA962A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4F5FA74B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3A1C084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F633A62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C37E71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</w:tcPr>
          <w:p w14:paraId="22D6A1C6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F08F1FD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5382E35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4751830A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1D1D0408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D3061DF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427A657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253B09" w14:textId="77777777" w:rsidR="00EC7976" w:rsidRPr="008860F2" w:rsidRDefault="00EC7976" w:rsidP="008E209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6F56A388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9CC7B62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4A65CDB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EC7976" w:rsidRPr="008860F2" w14:paraId="51AAA148" w14:textId="77777777" w:rsidTr="00A42F6A">
        <w:tc>
          <w:tcPr>
            <w:tcW w:w="2246" w:type="dxa"/>
            <w:shd w:val="clear" w:color="auto" w:fill="auto"/>
          </w:tcPr>
          <w:p w14:paraId="3EFE5176" w14:textId="77777777" w:rsidR="00EC7976" w:rsidRPr="008860F2" w:rsidRDefault="00EC7976" w:rsidP="008E209D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860F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บริษัท คอลเลคทีฟ จำกัด</w:t>
            </w:r>
          </w:p>
        </w:tc>
        <w:tc>
          <w:tcPr>
            <w:tcW w:w="1888" w:type="dxa"/>
            <w:shd w:val="clear" w:color="auto" w:fill="auto"/>
          </w:tcPr>
          <w:p w14:paraId="3D87E05A" w14:textId="77777777" w:rsidR="00EC7976" w:rsidRPr="008860F2" w:rsidRDefault="00EC7976" w:rsidP="008E209D">
            <w:pPr>
              <w:pStyle w:val="acctfourfigures"/>
              <w:tabs>
                <w:tab w:val="clear" w:pos="765"/>
              </w:tabs>
              <w:spacing w:line="240" w:lineRule="auto"/>
              <w:ind w:left="165" w:right="-63" w:hanging="165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ค้าปลีก</w:t>
            </w:r>
          </w:p>
        </w:tc>
        <w:tc>
          <w:tcPr>
            <w:tcW w:w="720" w:type="dxa"/>
            <w:shd w:val="clear" w:color="auto" w:fill="auto"/>
          </w:tcPr>
          <w:p w14:paraId="20B6B749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val="en-US"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1CA23627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1604265A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20.00</w:t>
            </w:r>
          </w:p>
        </w:tc>
        <w:tc>
          <w:tcPr>
            <w:tcW w:w="900" w:type="dxa"/>
            <w:shd w:val="clear" w:color="auto" w:fill="auto"/>
          </w:tcPr>
          <w:p w14:paraId="383FF64E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15.00</w:t>
            </w:r>
          </w:p>
        </w:tc>
        <w:tc>
          <w:tcPr>
            <w:tcW w:w="720" w:type="dxa"/>
            <w:shd w:val="clear" w:color="auto" w:fill="auto"/>
          </w:tcPr>
          <w:p w14:paraId="08D8DD3D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AC2AE8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21F6AD2C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5E2EE1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shd w:val="clear" w:color="auto" w:fill="auto"/>
          </w:tcPr>
          <w:p w14:paraId="2B393991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D62429F" w14:textId="77777777" w:rsidR="00EC7976" w:rsidRPr="008860F2" w:rsidRDefault="00EC7976" w:rsidP="008E209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4DA2AA86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474AB92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3AE6F886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D90984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</w:tcPr>
          <w:p w14:paraId="264EE8D1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3C4667ED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740DCC4E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63CB0A" w14:textId="77777777" w:rsidR="00EC7976" w:rsidRPr="008860F2" w:rsidRDefault="00EC7976" w:rsidP="008E209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1F711E78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C7976" w:rsidRPr="008860F2" w14:paraId="1B9B0058" w14:textId="77777777" w:rsidTr="00A42F6A">
        <w:tc>
          <w:tcPr>
            <w:tcW w:w="2246" w:type="dxa"/>
            <w:shd w:val="clear" w:color="auto" w:fill="auto"/>
          </w:tcPr>
          <w:p w14:paraId="19FA3022" w14:textId="77777777" w:rsidR="00EC7976" w:rsidRPr="008860F2" w:rsidRDefault="00EC7976" w:rsidP="008E209D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</w:pPr>
            <w:r w:rsidRPr="008860F2">
              <w:rPr>
                <w:rFonts w:ascii="Angsana New" w:hAnsi="Angsana New" w:cs="Angsana New" w:hint="cs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8860F2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“LRK”</w:t>
            </w:r>
          </w:p>
        </w:tc>
        <w:tc>
          <w:tcPr>
            <w:tcW w:w="1888" w:type="dxa"/>
            <w:shd w:val="clear" w:color="auto" w:fill="auto"/>
          </w:tcPr>
          <w:p w14:paraId="2E154E30" w14:textId="77777777" w:rsidR="00EC7976" w:rsidRPr="008860F2" w:rsidRDefault="00EC7976" w:rsidP="008E209D">
            <w:pPr>
              <w:pStyle w:val="acctfourfigures"/>
              <w:tabs>
                <w:tab w:val="clear" w:pos="765"/>
              </w:tabs>
              <w:spacing w:line="240" w:lineRule="auto"/>
              <w:ind w:left="69" w:right="-63" w:hanging="69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2654602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23B618B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B19C86C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72AA72D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A5C5AA3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40E11A1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5AC73556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7561B28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shd w:val="clear" w:color="auto" w:fill="auto"/>
          </w:tcPr>
          <w:p w14:paraId="2D5C8B20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525209F0" w14:textId="77777777" w:rsidR="00EC7976" w:rsidRPr="008860F2" w:rsidRDefault="00EC7976" w:rsidP="008E209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305428AF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7A99C04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30D30225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A06243A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</w:tcPr>
          <w:p w14:paraId="48A8964B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  <w:shd w:val="clear" w:color="auto" w:fill="auto"/>
          </w:tcPr>
          <w:p w14:paraId="069A9131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72C0C563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86156D5" w14:textId="77777777" w:rsidR="00EC7976" w:rsidRPr="008860F2" w:rsidRDefault="00EC7976" w:rsidP="008E209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794D0A8F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7976" w:rsidRPr="008860F2" w14:paraId="4F32F538" w14:textId="77777777" w:rsidTr="00A42F6A">
        <w:trPr>
          <w:trHeight w:val="405"/>
        </w:trPr>
        <w:tc>
          <w:tcPr>
            <w:tcW w:w="2246" w:type="dxa"/>
            <w:shd w:val="clear" w:color="auto" w:fill="auto"/>
          </w:tcPr>
          <w:p w14:paraId="2468F521" w14:textId="77777777" w:rsidR="00EC7976" w:rsidRPr="008860F2" w:rsidRDefault="00EC7976" w:rsidP="008E209D">
            <w:pPr>
              <w:pStyle w:val="block"/>
              <w:spacing w:after="0" w:line="240" w:lineRule="auto"/>
              <w:ind w:left="166" w:hanging="184"/>
              <w:jc w:val="left"/>
              <w:rPr>
                <w:rFonts w:ascii="Angsana New" w:hAnsi="Angsana New" w:cs="Angsana New"/>
                <w:szCs w:val="22"/>
                <w:lang w:val="th-TH" w:bidi="th-TH"/>
              </w:rPr>
            </w:pPr>
            <w:r w:rsidRPr="008860F2">
              <w:rPr>
                <w:rFonts w:ascii="Angsana New" w:hAnsi="Angsana New" w:cs="Angsana New" w:hint="cs"/>
                <w:szCs w:val="22"/>
                <w:cs/>
                <w:lang w:val="th-TH"/>
              </w:rPr>
              <w:t>บริษัท แอล อาร์ เค</w:t>
            </w:r>
            <w:r w:rsidRPr="008860F2">
              <w:rPr>
                <w:rFonts w:ascii="Angsana New" w:hAnsi="Angsana New" w:cs="Angsana New"/>
                <w:szCs w:val="22"/>
                <w:cs/>
                <w:lang w:val="th-TH"/>
              </w:rPr>
              <w:br/>
            </w:r>
            <w:r w:rsidRPr="008860F2">
              <w:rPr>
                <w:rFonts w:ascii="Angsana New" w:hAnsi="Angsana New" w:cs="Angsana New" w:hint="cs"/>
                <w:szCs w:val="22"/>
                <w:cs/>
                <w:lang w:val="th-TH"/>
              </w:rPr>
              <w:t>ดีเวลลอปเม้นท์ จำกัด</w:t>
            </w:r>
          </w:p>
        </w:tc>
        <w:tc>
          <w:tcPr>
            <w:tcW w:w="1888" w:type="dxa"/>
            <w:shd w:val="clear" w:color="auto" w:fill="auto"/>
          </w:tcPr>
          <w:p w14:paraId="6990BF90" w14:textId="77777777" w:rsidR="00EC7976" w:rsidRPr="008860F2" w:rsidRDefault="00EC7976" w:rsidP="008E209D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  <w:p w14:paraId="7111E993" w14:textId="77777777" w:rsidR="00EC7976" w:rsidRPr="008860F2" w:rsidRDefault="00EC7976" w:rsidP="008E209D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20" w:type="dxa"/>
            <w:shd w:val="clear" w:color="auto" w:fill="auto"/>
          </w:tcPr>
          <w:p w14:paraId="573AACAE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00FF67DB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val="en-US" w:bidi="th-TH"/>
              </w:rPr>
              <w:t>60.00</w:t>
            </w:r>
          </w:p>
        </w:tc>
        <w:tc>
          <w:tcPr>
            <w:tcW w:w="810" w:type="dxa"/>
            <w:shd w:val="clear" w:color="auto" w:fill="auto"/>
          </w:tcPr>
          <w:p w14:paraId="613FEB76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6C3902D4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60.00</w:t>
            </w:r>
          </w:p>
        </w:tc>
        <w:tc>
          <w:tcPr>
            <w:tcW w:w="810" w:type="dxa"/>
            <w:shd w:val="clear" w:color="auto" w:fill="auto"/>
          </w:tcPr>
          <w:p w14:paraId="622E7912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BE7A3B2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260.00</w:t>
            </w:r>
          </w:p>
        </w:tc>
        <w:tc>
          <w:tcPr>
            <w:tcW w:w="900" w:type="dxa"/>
            <w:shd w:val="clear" w:color="auto" w:fill="auto"/>
          </w:tcPr>
          <w:p w14:paraId="707FBCAD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F7630F5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260.00</w:t>
            </w:r>
          </w:p>
        </w:tc>
        <w:tc>
          <w:tcPr>
            <w:tcW w:w="720" w:type="dxa"/>
            <w:shd w:val="clear" w:color="auto" w:fill="auto"/>
          </w:tcPr>
          <w:p w14:paraId="24410770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DC724D5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DCF4B8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6A4FBB4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258FF74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4D07E4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shd w:val="clear" w:color="auto" w:fill="auto"/>
          </w:tcPr>
          <w:p w14:paraId="35348E52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C44A71F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0CC271B" w14:textId="77777777" w:rsidR="00EC7976" w:rsidRPr="008860F2" w:rsidRDefault="00EC7976" w:rsidP="008E209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2304FE4B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19C41AA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28FD600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53117D2A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0FB92D1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3C3E9C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</w:tcPr>
          <w:p w14:paraId="583AA29D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C7D46DC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4D14605B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21C15542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0F0826C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C81A9C" w14:textId="77777777" w:rsidR="00EC7976" w:rsidRPr="008860F2" w:rsidRDefault="00EC7976" w:rsidP="008E209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18B1C76A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73BE0FB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C7976" w:rsidRPr="008860F2" w14:paraId="5B232B48" w14:textId="77777777" w:rsidTr="00A42F6A">
        <w:trPr>
          <w:trHeight w:val="405"/>
        </w:trPr>
        <w:tc>
          <w:tcPr>
            <w:tcW w:w="2246" w:type="dxa"/>
            <w:shd w:val="clear" w:color="auto" w:fill="auto"/>
          </w:tcPr>
          <w:p w14:paraId="70F63EE1" w14:textId="77777777" w:rsidR="00EC7976" w:rsidRPr="008860F2" w:rsidRDefault="00EC7976" w:rsidP="008E209D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/>
                <w:szCs w:val="22"/>
                <w:lang w:eastAsia="ko-KR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eastAsia="ko-KR"/>
              </w:rPr>
              <w:t xml:space="preserve">บริษัท เลิศรัฐการ พร็อพเพอร์ตี้ </w:t>
            </w:r>
          </w:p>
          <w:p w14:paraId="31D74044" w14:textId="77777777" w:rsidR="00EC7976" w:rsidRPr="008860F2" w:rsidRDefault="00EC7976" w:rsidP="008E209D">
            <w:pPr>
              <w:pStyle w:val="block"/>
              <w:spacing w:after="0" w:line="240" w:lineRule="auto"/>
              <w:ind w:left="157" w:hanging="261"/>
              <w:jc w:val="left"/>
              <w:rPr>
                <w:rFonts w:ascii="Angsana New" w:hAnsi="Angsana New" w:cs="Angsana New"/>
                <w:szCs w:val="22"/>
                <w:cs/>
                <w:lang w:val="th-TH"/>
              </w:rPr>
            </w:pPr>
            <w:r w:rsidRPr="008860F2">
              <w:rPr>
                <w:rFonts w:ascii="Angsana New" w:hAnsi="Angsana New"/>
                <w:szCs w:val="22"/>
                <w:lang w:eastAsia="ko-KR"/>
              </w:rPr>
              <w:t xml:space="preserve">       </w:t>
            </w:r>
            <w:r w:rsidRPr="008860F2">
              <w:rPr>
                <w:rFonts w:ascii="Angsana New" w:hAnsi="Angsana New" w:hint="cs"/>
                <w:szCs w:val="22"/>
                <w:cs/>
                <w:lang w:eastAsia="ko-KR"/>
              </w:rPr>
              <w:t>ดีเวลล็อปเม้นท์ จำกัด</w:t>
            </w:r>
          </w:p>
        </w:tc>
        <w:tc>
          <w:tcPr>
            <w:tcW w:w="1888" w:type="dxa"/>
            <w:shd w:val="clear" w:color="auto" w:fill="auto"/>
          </w:tcPr>
          <w:p w14:paraId="29C9345D" w14:textId="77777777" w:rsidR="00EC7976" w:rsidRPr="008860F2" w:rsidRDefault="00EC7976" w:rsidP="008E209D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  <w:p w14:paraId="26EAAE73" w14:textId="77777777" w:rsidR="00EC7976" w:rsidRPr="008860F2" w:rsidRDefault="00EC7976" w:rsidP="008E209D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20" w:type="dxa"/>
            <w:shd w:val="clear" w:color="auto" w:fill="auto"/>
          </w:tcPr>
          <w:p w14:paraId="14334361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0DAC8C4D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val="en-US"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2F8F11F5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1EB0AF62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B451219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3D43E92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0.10</w:t>
            </w:r>
          </w:p>
        </w:tc>
        <w:tc>
          <w:tcPr>
            <w:tcW w:w="900" w:type="dxa"/>
            <w:shd w:val="clear" w:color="auto" w:fill="auto"/>
          </w:tcPr>
          <w:p w14:paraId="207139B0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2BED5D4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5E1DE507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BE83488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3409F7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256F2A4A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4B61F64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DF163F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shd w:val="clear" w:color="auto" w:fill="auto"/>
          </w:tcPr>
          <w:p w14:paraId="0E653D57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CEEECE6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5031988" w14:textId="77777777" w:rsidR="00EC7976" w:rsidRPr="008860F2" w:rsidRDefault="00EC7976" w:rsidP="008E209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72F75869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607A477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E3D277F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4B210ACD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DA8483E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E85055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</w:tcPr>
          <w:p w14:paraId="2A5EB69B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E90171A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48D2FC2A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6120A82E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CE0CD25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2AD584" w14:textId="77777777" w:rsidR="00EC7976" w:rsidRPr="008860F2" w:rsidRDefault="00EC7976" w:rsidP="008E209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614DF0F5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621D634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C7976" w:rsidRPr="008860F2" w14:paraId="59E7830F" w14:textId="77777777" w:rsidTr="00A42F6A">
        <w:tc>
          <w:tcPr>
            <w:tcW w:w="2246" w:type="dxa"/>
            <w:shd w:val="clear" w:color="auto" w:fill="auto"/>
          </w:tcPr>
          <w:p w14:paraId="6F40514E" w14:textId="77777777" w:rsidR="00EC7976" w:rsidRPr="008860F2" w:rsidRDefault="00EC7976" w:rsidP="008E209D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</w:pPr>
            <w:r w:rsidRPr="008860F2">
              <w:rPr>
                <w:rFonts w:ascii="Angsana New" w:hAnsi="Angsana New" w:cs="Angsana New" w:hint="cs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8860F2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“UVCP”</w:t>
            </w:r>
          </w:p>
        </w:tc>
        <w:tc>
          <w:tcPr>
            <w:tcW w:w="1888" w:type="dxa"/>
            <w:shd w:val="clear" w:color="auto" w:fill="auto"/>
          </w:tcPr>
          <w:p w14:paraId="117C099C" w14:textId="77777777" w:rsidR="00EC7976" w:rsidRPr="008860F2" w:rsidRDefault="00EC7976" w:rsidP="008E209D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E896B47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8E5792E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666B33F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CF77A69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D1FF82C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E806448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4E94161E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2214F66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shd w:val="clear" w:color="auto" w:fill="auto"/>
          </w:tcPr>
          <w:p w14:paraId="72EFAF01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019A6FB" w14:textId="77777777" w:rsidR="00EC7976" w:rsidRPr="008860F2" w:rsidRDefault="00EC7976" w:rsidP="008E209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2327E17F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C0297C8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1A85BAE9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7603BA9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</w:tcPr>
          <w:p w14:paraId="61DD9304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dxa"/>
            <w:gridSpan w:val="2"/>
            <w:shd w:val="clear" w:color="auto" w:fill="auto"/>
          </w:tcPr>
          <w:p w14:paraId="0C5DEB61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0A1BA36F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1599FD4" w14:textId="77777777" w:rsidR="00EC7976" w:rsidRPr="008860F2" w:rsidRDefault="00EC7976" w:rsidP="008E209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4655854C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7976" w:rsidRPr="008860F2" w14:paraId="43B4E379" w14:textId="77777777" w:rsidTr="00A42F6A">
        <w:tc>
          <w:tcPr>
            <w:tcW w:w="2246" w:type="dxa"/>
            <w:shd w:val="clear" w:color="auto" w:fill="auto"/>
          </w:tcPr>
          <w:p w14:paraId="219BB71C" w14:textId="77777777" w:rsidR="00EC7976" w:rsidRPr="008860F2" w:rsidRDefault="00EC7976" w:rsidP="008E209D">
            <w:pPr>
              <w:spacing w:line="240" w:lineRule="auto"/>
              <w:ind w:left="126" w:right="-108" w:hanging="12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ฟอร์เวิร์ด ซิสเต็ม จำกัด</w:t>
            </w:r>
          </w:p>
        </w:tc>
        <w:tc>
          <w:tcPr>
            <w:tcW w:w="1888" w:type="dxa"/>
            <w:shd w:val="clear" w:color="auto" w:fill="auto"/>
          </w:tcPr>
          <w:p w14:paraId="6DCC6CC9" w14:textId="77777777" w:rsidR="00EC7976" w:rsidRPr="008860F2" w:rsidRDefault="00EC7976" w:rsidP="008E209D">
            <w:pPr>
              <w:pStyle w:val="acctfourfigures"/>
              <w:tabs>
                <w:tab w:val="clear" w:pos="765"/>
              </w:tabs>
              <w:spacing w:line="240" w:lineRule="auto"/>
              <w:ind w:left="69" w:right="-190" w:hanging="69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ตัวแทนจำหน่ายเครื่องบันทึก</w:t>
            </w:r>
          </w:p>
          <w:p w14:paraId="56763D06" w14:textId="77777777" w:rsidR="00EC7976" w:rsidRPr="008860F2" w:rsidRDefault="00EC7976" w:rsidP="008E209D">
            <w:pPr>
              <w:pStyle w:val="acctfourfigures"/>
              <w:tabs>
                <w:tab w:val="clear" w:pos="765"/>
              </w:tabs>
              <w:spacing w:line="240" w:lineRule="auto"/>
              <w:ind w:left="138" w:right="-190" w:hanging="138"/>
              <w:jc w:val="left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 xml:space="preserve">    </w:t>
            </w: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เวลาและอุปกรณ์</w:t>
            </w:r>
            <w:r w:rsidRPr="008860F2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ควบคุมระบบจอ</w:t>
            </w:r>
            <w:r w:rsidRPr="008860F2">
              <w:rPr>
                <w:rFonts w:ascii="Angsana New" w:hAnsi="Angsana New" w:hint="cs"/>
                <w:spacing w:val="-6"/>
                <w:szCs w:val="22"/>
                <w:cs/>
                <w:lang w:bidi="th-TH"/>
              </w:rPr>
              <w:t>ด</w:t>
            </w:r>
            <w:r w:rsidRPr="008860F2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รถยนต์</w:t>
            </w:r>
          </w:p>
        </w:tc>
        <w:tc>
          <w:tcPr>
            <w:tcW w:w="720" w:type="dxa"/>
            <w:shd w:val="clear" w:color="auto" w:fill="auto"/>
          </w:tcPr>
          <w:p w14:paraId="110FFF80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2DC98FB1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289A4A00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4215AD87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54AEF17A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5672C291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14:paraId="0B9F0813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F057ABF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042D3EB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40.00</w:t>
            </w:r>
          </w:p>
        </w:tc>
        <w:tc>
          <w:tcPr>
            <w:tcW w:w="900" w:type="dxa"/>
            <w:shd w:val="clear" w:color="auto" w:fill="auto"/>
          </w:tcPr>
          <w:p w14:paraId="5EC8B2D0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480CA99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BE94524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4</w:t>
            </w:r>
            <w:r w:rsidRPr="008860F2">
              <w:rPr>
                <w:rFonts w:ascii="Angsana New" w:hAnsi="Angsana New"/>
                <w:szCs w:val="22"/>
                <w:lang w:bidi="th-TH"/>
              </w:rPr>
              <w:t>0.00</w:t>
            </w:r>
          </w:p>
        </w:tc>
        <w:tc>
          <w:tcPr>
            <w:tcW w:w="720" w:type="dxa"/>
            <w:shd w:val="clear" w:color="auto" w:fill="auto"/>
          </w:tcPr>
          <w:p w14:paraId="6F0E760E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8D3DA38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26755D0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53BA45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241DBB44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3A5DD25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D21AC2F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D75572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shd w:val="clear" w:color="auto" w:fill="auto"/>
          </w:tcPr>
          <w:p w14:paraId="02F5F678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0FD1D68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95DE104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18E5D2D" w14:textId="77777777" w:rsidR="00EC7976" w:rsidRPr="008860F2" w:rsidRDefault="00EC7976" w:rsidP="008E209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6D995199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DDC5B03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99C4273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AAE371A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0884CE12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9E2321F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5A9C833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720672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</w:tcPr>
          <w:p w14:paraId="1A6E2CEA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FBDDD42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1DDF510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3B0F1040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4BEF2BE3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1737CA1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6810C2C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BCCC1A" w14:textId="77777777" w:rsidR="00EC7976" w:rsidRPr="008860F2" w:rsidRDefault="00EC7976" w:rsidP="008E209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58EECC4C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C206B0E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2B7E40E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C7976" w:rsidRPr="008860F2" w14:paraId="0BC7C9A5" w14:textId="77777777" w:rsidTr="00A42F6A">
        <w:tc>
          <w:tcPr>
            <w:tcW w:w="2246" w:type="dxa"/>
            <w:shd w:val="clear" w:color="auto" w:fill="auto"/>
          </w:tcPr>
          <w:p w14:paraId="0D877280" w14:textId="77777777" w:rsidR="00EC7976" w:rsidRPr="008860F2" w:rsidRDefault="00EC7976" w:rsidP="008E209D">
            <w:pPr>
              <w:spacing w:line="240" w:lineRule="auto"/>
              <w:ind w:left="270" w:right="-108" w:hanging="270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บริษัท เอสโก้ เวนเจอร์ จำกัด </w:t>
            </w:r>
          </w:p>
        </w:tc>
        <w:tc>
          <w:tcPr>
            <w:tcW w:w="1888" w:type="dxa"/>
            <w:shd w:val="clear" w:color="auto" w:fill="auto"/>
          </w:tcPr>
          <w:p w14:paraId="20404E4D" w14:textId="77777777" w:rsidR="00EC7976" w:rsidRPr="008860F2" w:rsidRDefault="00EC7976" w:rsidP="008E209D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ลงทุนในธุรกิจการ</w:t>
            </w:r>
            <w:r w:rsidRPr="008860F2">
              <w:rPr>
                <w:rFonts w:ascii="Angsana New" w:hAnsi="Angsana New"/>
                <w:szCs w:val="22"/>
                <w:lang w:bidi="th-TH"/>
              </w:rPr>
              <w:br/>
            </w: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จัดการพลังงาน</w:t>
            </w:r>
          </w:p>
        </w:tc>
        <w:tc>
          <w:tcPr>
            <w:tcW w:w="720" w:type="dxa"/>
            <w:shd w:val="clear" w:color="auto" w:fill="auto"/>
          </w:tcPr>
          <w:p w14:paraId="5E08A37B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0C7498C7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79.00</w:t>
            </w:r>
          </w:p>
        </w:tc>
        <w:tc>
          <w:tcPr>
            <w:tcW w:w="810" w:type="dxa"/>
            <w:shd w:val="clear" w:color="auto" w:fill="auto"/>
          </w:tcPr>
          <w:p w14:paraId="7015BDC4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0D1E003E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79.00</w:t>
            </w:r>
          </w:p>
        </w:tc>
        <w:tc>
          <w:tcPr>
            <w:tcW w:w="810" w:type="dxa"/>
            <w:shd w:val="clear" w:color="auto" w:fill="auto"/>
          </w:tcPr>
          <w:p w14:paraId="52FBFDB3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8409831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27.50</w:t>
            </w:r>
          </w:p>
        </w:tc>
        <w:tc>
          <w:tcPr>
            <w:tcW w:w="900" w:type="dxa"/>
            <w:shd w:val="clear" w:color="auto" w:fill="auto"/>
          </w:tcPr>
          <w:p w14:paraId="511B534F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057F0CB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27.50</w:t>
            </w:r>
          </w:p>
        </w:tc>
        <w:tc>
          <w:tcPr>
            <w:tcW w:w="720" w:type="dxa"/>
            <w:shd w:val="clear" w:color="auto" w:fill="auto"/>
          </w:tcPr>
          <w:p w14:paraId="68BD4F38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41950F61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7BD5A2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FBF4FB7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2961EB3C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8A28C7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shd w:val="clear" w:color="auto" w:fill="auto"/>
          </w:tcPr>
          <w:p w14:paraId="4B4B14D0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A6A4416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860F2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9C2AF45" w14:textId="77777777" w:rsidR="00EC7976" w:rsidRPr="008860F2" w:rsidRDefault="00EC7976" w:rsidP="008E209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3CCADB82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D53E45D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860F2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66CB155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32DBD2C9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63238BF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B7B50E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</w:tcPr>
          <w:p w14:paraId="05A9A05F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77A1E86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02F1D57F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1298224F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168FAE1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6D73D6" w14:textId="77777777" w:rsidR="00EC7976" w:rsidRPr="008860F2" w:rsidRDefault="00EC7976" w:rsidP="008E209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7901BA5F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257C25A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C7976" w:rsidRPr="008860F2" w14:paraId="3B197E4B" w14:textId="77777777" w:rsidTr="00A42F6A">
        <w:tc>
          <w:tcPr>
            <w:tcW w:w="2246" w:type="dxa"/>
            <w:shd w:val="clear" w:color="auto" w:fill="auto"/>
          </w:tcPr>
          <w:p w14:paraId="0A8F7558" w14:textId="77777777" w:rsidR="00EC7976" w:rsidRPr="008860F2" w:rsidRDefault="00EC7976" w:rsidP="008E209D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860F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บริษัท อะเฮดออล จำกัด</w:t>
            </w:r>
          </w:p>
        </w:tc>
        <w:tc>
          <w:tcPr>
            <w:tcW w:w="1888" w:type="dxa"/>
            <w:shd w:val="clear" w:color="auto" w:fill="auto"/>
          </w:tcPr>
          <w:p w14:paraId="3C955F80" w14:textId="77777777" w:rsidR="00EC7976" w:rsidRPr="008860F2" w:rsidRDefault="00EC7976" w:rsidP="008E209D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จำหน่ายเครื่องใช้ไฟฟ้าอิเลคทรอนิคส์</w:t>
            </w:r>
          </w:p>
        </w:tc>
        <w:tc>
          <w:tcPr>
            <w:tcW w:w="720" w:type="dxa"/>
            <w:shd w:val="clear" w:color="auto" w:fill="auto"/>
          </w:tcPr>
          <w:p w14:paraId="497D839F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6F2F4798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80.00</w:t>
            </w:r>
          </w:p>
        </w:tc>
        <w:tc>
          <w:tcPr>
            <w:tcW w:w="810" w:type="dxa"/>
            <w:shd w:val="clear" w:color="auto" w:fill="auto"/>
          </w:tcPr>
          <w:p w14:paraId="03DA9473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737DA790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80.00</w:t>
            </w:r>
          </w:p>
        </w:tc>
        <w:tc>
          <w:tcPr>
            <w:tcW w:w="810" w:type="dxa"/>
            <w:shd w:val="clear" w:color="auto" w:fill="auto"/>
          </w:tcPr>
          <w:p w14:paraId="36922A76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073C11E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5.00</w:t>
            </w:r>
          </w:p>
        </w:tc>
        <w:tc>
          <w:tcPr>
            <w:tcW w:w="900" w:type="dxa"/>
            <w:shd w:val="clear" w:color="auto" w:fill="auto"/>
          </w:tcPr>
          <w:p w14:paraId="13C463FC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03C63FB" w14:textId="77777777" w:rsidR="00EC7976" w:rsidRPr="008860F2" w:rsidRDefault="00EC7976" w:rsidP="008E209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5.00</w:t>
            </w:r>
          </w:p>
        </w:tc>
        <w:tc>
          <w:tcPr>
            <w:tcW w:w="720" w:type="dxa"/>
            <w:shd w:val="clear" w:color="auto" w:fill="auto"/>
          </w:tcPr>
          <w:p w14:paraId="57D47F2E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E1FF03D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50168B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6D7DD026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EA7332D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62F215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shd w:val="clear" w:color="auto" w:fill="auto"/>
          </w:tcPr>
          <w:p w14:paraId="51EDD3F6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BE97762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695BD79" w14:textId="77777777" w:rsidR="00EC7976" w:rsidRPr="008860F2" w:rsidRDefault="00EC7976" w:rsidP="008E209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7" w:type="dxa"/>
            <w:gridSpan w:val="2"/>
            <w:shd w:val="clear" w:color="auto" w:fill="auto"/>
          </w:tcPr>
          <w:p w14:paraId="2992A0C0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92DBEC3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AFC36F3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gridSpan w:val="2"/>
            <w:shd w:val="clear" w:color="auto" w:fill="auto"/>
          </w:tcPr>
          <w:p w14:paraId="68D4E8B5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AF05F44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8382AE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</w:tcPr>
          <w:p w14:paraId="0A3911EC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A7153DE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78AB40E8" w14:textId="77777777" w:rsidR="00EC7976" w:rsidRPr="008860F2" w:rsidRDefault="00EC7976" w:rsidP="008E209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5CE5E9F5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B4D4892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E610CF" w14:textId="77777777" w:rsidR="00EC7976" w:rsidRPr="008860F2" w:rsidRDefault="00EC7976" w:rsidP="008E209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3B1FB422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A4E5B83" w14:textId="77777777" w:rsidR="00EC7976" w:rsidRPr="008860F2" w:rsidRDefault="00EC7976" w:rsidP="008E209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5C0EC495" w14:textId="77777777" w:rsidR="00EC7976" w:rsidRPr="008860F2" w:rsidRDefault="00EC7976" w:rsidP="006D2EB3">
      <w:pPr>
        <w:rPr>
          <w:rFonts w:ascii="Angsana New" w:hAnsi="Angsana New"/>
          <w:sz w:val="22"/>
          <w:szCs w:val="22"/>
        </w:rPr>
      </w:pPr>
    </w:p>
    <w:p w14:paraId="3D9870F4" w14:textId="246B3684" w:rsidR="002B1C21" w:rsidRPr="008860F2" w:rsidRDefault="00743C0D" w:rsidP="00437540">
      <w:pPr>
        <w:ind w:left="90" w:right="-25" w:hanging="6"/>
        <w:rPr>
          <w:rFonts w:ascii="Angsana New" w:hAnsi="Angsana New"/>
          <w:i/>
          <w:iCs/>
          <w:sz w:val="28"/>
          <w:szCs w:val="28"/>
          <w:cs/>
        </w:rPr>
      </w:pPr>
      <w:r w:rsidRPr="008860F2">
        <w:rPr>
          <w:rFonts w:ascii="Angsana New" w:hAnsi="Angsana New"/>
          <w:sz w:val="28"/>
          <w:szCs w:val="28"/>
          <w:cs/>
        </w:rPr>
        <w:t>บริษัทย่อยทั้งหมด</w:t>
      </w:r>
      <w:r w:rsidR="00995E31" w:rsidRPr="008860F2">
        <w:rPr>
          <w:rFonts w:ascii="Angsana New" w:hAnsi="Angsana New"/>
          <w:sz w:val="28"/>
          <w:szCs w:val="28"/>
          <w:cs/>
        </w:rPr>
        <w:t>จดทะเบียนและ</w:t>
      </w:r>
      <w:r w:rsidRPr="008860F2">
        <w:rPr>
          <w:rFonts w:ascii="Angsana New" w:hAnsi="Angsana New"/>
          <w:sz w:val="28"/>
          <w:szCs w:val="28"/>
          <w:cs/>
        </w:rPr>
        <w:t>ดำเนินธุรกิจในประเทศไทย</w:t>
      </w:r>
      <w:r w:rsidR="002B1C21" w:rsidRPr="008860F2">
        <w:rPr>
          <w:rFonts w:ascii="Angsana New" w:hAnsi="Angsana New"/>
          <w:sz w:val="28"/>
          <w:szCs w:val="28"/>
          <w:cs/>
        </w:rPr>
        <w:t xml:space="preserve"> </w:t>
      </w:r>
      <w:r w:rsidR="00392F80">
        <w:rPr>
          <w:rFonts w:ascii="Angsana New" w:hAnsi="Angsana New" w:hint="cs"/>
          <w:sz w:val="28"/>
          <w:szCs w:val="28"/>
          <w:cs/>
        </w:rPr>
        <w:t xml:space="preserve">และ ณ </w:t>
      </w:r>
      <w:r w:rsidR="00392F80">
        <w:rPr>
          <w:rFonts w:ascii="Angsana New" w:hAnsi="Angsana New"/>
          <w:sz w:val="28"/>
          <w:szCs w:val="28"/>
        </w:rPr>
        <w:t xml:space="preserve">30 </w:t>
      </w:r>
      <w:r w:rsidR="00392F80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392F80">
        <w:rPr>
          <w:rFonts w:ascii="Angsana New" w:hAnsi="Angsana New"/>
          <w:sz w:val="28"/>
          <w:szCs w:val="28"/>
        </w:rPr>
        <w:t xml:space="preserve">2563 </w:t>
      </w:r>
      <w:r w:rsidR="00392F80">
        <w:rPr>
          <w:rFonts w:ascii="Angsana New" w:hAnsi="Angsana New" w:hint="cs"/>
          <w:sz w:val="28"/>
          <w:szCs w:val="28"/>
          <w:cs/>
        </w:rPr>
        <w:t>ไม่มีเงินลงทุนในบริษัทย่อยซึ่งจดทะเบียนในตลาดหลักทรัพย์</w:t>
      </w:r>
      <w:r w:rsidR="00515970">
        <w:rPr>
          <w:rFonts w:ascii="Angsana New" w:hAnsi="Angsana New" w:hint="cs"/>
          <w:sz w:val="28"/>
          <w:szCs w:val="28"/>
          <w:cs/>
        </w:rPr>
        <w:t>แห่งประเทศไทย</w:t>
      </w:r>
    </w:p>
    <w:p w14:paraId="1C321EE7" w14:textId="77777777" w:rsidR="00DF4684" w:rsidRPr="008860F2" w:rsidRDefault="00DF4684" w:rsidP="002C0C99">
      <w:pPr>
        <w:framePr w:w="15180" w:wrap="auto" w:hAnchor="text"/>
        <w:numPr>
          <w:ilvl w:val="0"/>
          <w:numId w:val="19"/>
        </w:numPr>
        <w:tabs>
          <w:tab w:val="left" w:pos="0"/>
          <w:tab w:val="left" w:pos="540"/>
          <w:tab w:val="left" w:pos="810"/>
        </w:tabs>
        <w:spacing w:line="240" w:lineRule="auto"/>
        <w:ind w:left="540" w:right="-43" w:hanging="90"/>
        <w:rPr>
          <w:rFonts w:ascii="Angsana New" w:hAnsi="Angsana New"/>
          <w:sz w:val="28"/>
          <w:szCs w:val="28"/>
        </w:rPr>
        <w:sectPr w:rsidR="00DF4684" w:rsidRPr="008860F2" w:rsidSect="00584F28">
          <w:headerReference w:type="default" r:id="rId14"/>
          <w:footerReference w:type="default" r:id="rId15"/>
          <w:type w:val="nextColumn"/>
          <w:pgSz w:w="16834" w:h="11909" w:orient="landscape" w:code="9"/>
          <w:pgMar w:top="1152" w:right="691" w:bottom="810" w:left="810" w:header="720" w:footer="720" w:gutter="0"/>
          <w:cols w:space="720"/>
          <w:docGrid w:linePitch="245"/>
        </w:sectPr>
      </w:pPr>
    </w:p>
    <w:p w14:paraId="49D84ABA" w14:textId="77777777" w:rsidR="00905403" w:rsidRPr="008860F2" w:rsidRDefault="00905403" w:rsidP="00905403">
      <w:pPr>
        <w:ind w:left="540" w:right="-29"/>
        <w:rPr>
          <w:rFonts w:ascii="Angsana New" w:eastAsia="Batang" w:hAnsi="Angsana New"/>
          <w:i/>
          <w:iCs/>
          <w:sz w:val="28"/>
          <w:szCs w:val="28"/>
        </w:rPr>
      </w:pPr>
      <w:r w:rsidRPr="008860F2">
        <w:rPr>
          <w:rFonts w:ascii="Angsana New" w:eastAsia="Batang" w:hAnsi="Angsana New"/>
          <w:i/>
          <w:iCs/>
          <w:sz w:val="28"/>
          <w:szCs w:val="28"/>
          <w:cs/>
        </w:rPr>
        <w:t>การจำหน่าย</w:t>
      </w:r>
      <w:r w:rsidR="00235925" w:rsidRPr="008860F2">
        <w:rPr>
          <w:rFonts w:ascii="Angsana New" w:eastAsia="Batang" w:hAnsi="Angsana New" w:hint="cs"/>
          <w:i/>
          <w:iCs/>
          <w:sz w:val="28"/>
          <w:szCs w:val="28"/>
          <w:cs/>
        </w:rPr>
        <w:t xml:space="preserve">เงินลงทุนใน </w:t>
      </w:r>
      <w:r w:rsidR="00235925" w:rsidRPr="008860F2">
        <w:rPr>
          <w:rFonts w:ascii="Angsana New" w:eastAsia="Batang" w:hAnsi="Angsana New"/>
          <w:i/>
          <w:iCs/>
          <w:sz w:val="28"/>
          <w:szCs w:val="28"/>
        </w:rPr>
        <w:t>GOLD</w:t>
      </w:r>
    </w:p>
    <w:p w14:paraId="09B78E00" w14:textId="77777777" w:rsidR="00905403" w:rsidRPr="00706239" w:rsidRDefault="00905403" w:rsidP="00706239">
      <w:pPr>
        <w:ind w:left="540" w:right="-29"/>
        <w:rPr>
          <w:rFonts w:ascii="Angsana New" w:eastAsia="Batang" w:hAnsi="Angsana New"/>
          <w:sz w:val="28"/>
          <w:szCs w:val="28"/>
        </w:rPr>
      </w:pPr>
    </w:p>
    <w:p w14:paraId="61CF53F7" w14:textId="77777777" w:rsidR="00EC6F87" w:rsidRPr="008860F2" w:rsidRDefault="00EC6F87" w:rsidP="00FE2B8B">
      <w:pPr>
        <w:ind w:left="540" w:right="-29"/>
        <w:rPr>
          <w:rFonts w:ascii="Angsana New" w:eastAsia="Batang" w:hAnsi="Angsana New"/>
          <w:i/>
          <w:iCs/>
          <w:sz w:val="28"/>
          <w:szCs w:val="28"/>
        </w:rPr>
      </w:pPr>
      <w:r w:rsidRPr="008860F2">
        <w:rPr>
          <w:rFonts w:ascii="Angsana New" w:eastAsia="Batang" w:hAnsi="Angsana New"/>
          <w:i/>
          <w:iCs/>
          <w:sz w:val="28"/>
          <w:szCs w:val="28"/>
          <w:cs/>
        </w:rPr>
        <w:t>บริษัทย่อยทางตรง</w:t>
      </w:r>
    </w:p>
    <w:p w14:paraId="69D50CE2" w14:textId="77777777" w:rsidR="00297913" w:rsidRPr="008860F2" w:rsidRDefault="00297913" w:rsidP="00297913">
      <w:pPr>
        <w:ind w:left="540" w:right="-29"/>
        <w:rPr>
          <w:rFonts w:ascii="Angsana New" w:eastAsia="Batang" w:hAnsi="Angsana New"/>
          <w:sz w:val="28"/>
          <w:szCs w:val="28"/>
        </w:rPr>
      </w:pPr>
    </w:p>
    <w:p w14:paraId="2D5C385B" w14:textId="1873151E" w:rsidR="005D2CE2" w:rsidRPr="008860F2" w:rsidRDefault="005D2CE2" w:rsidP="005D2CE2">
      <w:pPr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8860F2">
        <w:rPr>
          <w:rFonts w:ascii="Angsana New" w:hAnsi="Angsana New"/>
          <w:sz w:val="28"/>
          <w:szCs w:val="28"/>
        </w:rPr>
        <w:t xml:space="preserve">19 </w:t>
      </w:r>
      <w:r w:rsidRPr="008860F2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706239">
        <w:rPr>
          <w:rFonts w:ascii="Angsana New" w:hAnsi="Angsana New"/>
          <w:sz w:val="28"/>
          <w:szCs w:val="28"/>
        </w:rPr>
        <w:t>2562</w:t>
      </w:r>
      <w:r w:rsidRPr="008860F2">
        <w:rPr>
          <w:rFonts w:ascii="Angsana New" w:hAnsi="Angsana New" w:hint="cs"/>
          <w:sz w:val="28"/>
          <w:szCs w:val="28"/>
          <w:cs/>
        </w:rPr>
        <w:t xml:space="preserve"> ที่ประชุมวิสามัญผู้ถือหุ้น</w:t>
      </w:r>
      <w:r w:rsidR="00095D2C" w:rsidRPr="008860F2">
        <w:rPr>
          <w:rFonts w:ascii="Angsana New" w:hAnsi="Angsana New" w:hint="cs"/>
          <w:sz w:val="28"/>
          <w:szCs w:val="28"/>
          <w:cs/>
        </w:rPr>
        <w:t>ของบริษัท</w:t>
      </w:r>
      <w:r w:rsidRPr="008860F2">
        <w:rPr>
          <w:rFonts w:ascii="Angsana New" w:hAnsi="Angsana New" w:hint="cs"/>
          <w:sz w:val="28"/>
          <w:szCs w:val="28"/>
          <w:cs/>
        </w:rPr>
        <w:t>ได้มีมติอนุมัติจำหน่ายหุ้นสามัญในบริษัท แผ่นดินทอง</w:t>
      </w:r>
      <w:r w:rsidR="00706239">
        <w:rPr>
          <w:rFonts w:ascii="Angsana New" w:hAnsi="Angsana New"/>
          <w:sz w:val="28"/>
          <w:szCs w:val="28"/>
        </w:rPr>
        <w:br/>
      </w:r>
      <w:r w:rsidRPr="008860F2">
        <w:rPr>
          <w:rFonts w:ascii="Angsana New" w:hAnsi="Angsana New" w:hint="cs"/>
          <w:sz w:val="28"/>
          <w:szCs w:val="28"/>
          <w:cs/>
        </w:rPr>
        <w:t xml:space="preserve">พร็อพเพอร์ตี้ ดีเวลลอปเม้นท์ จำกัด (มหาชน) </w:t>
      </w:r>
      <w:r w:rsidRPr="008860F2">
        <w:rPr>
          <w:rFonts w:ascii="Angsana New" w:hAnsi="Angsana New"/>
          <w:sz w:val="28"/>
          <w:szCs w:val="28"/>
        </w:rPr>
        <w:t>(“GOLD”)</w:t>
      </w:r>
      <w:r w:rsidRPr="008860F2">
        <w:rPr>
          <w:rFonts w:ascii="Angsana New" w:hAnsi="Angsana New" w:hint="cs"/>
          <w:sz w:val="28"/>
          <w:szCs w:val="28"/>
          <w:cs/>
        </w:rPr>
        <w:t xml:space="preserve"> ซึ่งเป็นบริษัทย่อยของบริษัท</w:t>
      </w:r>
      <w:r w:rsidR="00437540">
        <w:rPr>
          <w:rFonts w:ascii="Angsana New" w:hAnsi="Angsana New" w:hint="cs"/>
          <w:sz w:val="28"/>
          <w:szCs w:val="28"/>
          <w:cs/>
        </w:rPr>
        <w:t>ทั้งหมด</w:t>
      </w:r>
      <w:r w:rsidRPr="008860F2">
        <w:rPr>
          <w:rFonts w:ascii="Angsana New" w:hAnsi="Angsana New" w:hint="cs"/>
          <w:sz w:val="28"/>
          <w:szCs w:val="28"/>
          <w:cs/>
        </w:rPr>
        <w:t xml:space="preserve">ที่บริษัทถืออยู่จำนวนทั้งสิ้น </w:t>
      </w:r>
      <w:r w:rsidRPr="008860F2">
        <w:rPr>
          <w:rFonts w:ascii="Angsana New" w:hAnsi="Angsana New"/>
          <w:sz w:val="28"/>
          <w:szCs w:val="28"/>
        </w:rPr>
        <w:t xml:space="preserve">912,829,675 </w:t>
      </w:r>
      <w:r w:rsidRPr="008860F2">
        <w:rPr>
          <w:rFonts w:ascii="Angsana New" w:hAnsi="Angsana New" w:hint="cs"/>
          <w:sz w:val="28"/>
          <w:szCs w:val="28"/>
          <w:cs/>
        </w:rPr>
        <w:t xml:space="preserve">หุ้น หรือคิดเป็นร้อยละ </w:t>
      </w:r>
      <w:r w:rsidRPr="008860F2">
        <w:rPr>
          <w:rFonts w:ascii="Angsana New" w:hAnsi="Angsana New"/>
          <w:sz w:val="28"/>
          <w:szCs w:val="28"/>
        </w:rPr>
        <w:t xml:space="preserve">39.28 </w:t>
      </w:r>
      <w:r w:rsidRPr="008860F2">
        <w:rPr>
          <w:rFonts w:ascii="Angsana New" w:hAnsi="Angsana New" w:hint="cs"/>
          <w:sz w:val="28"/>
          <w:szCs w:val="28"/>
          <w:cs/>
        </w:rPr>
        <w:t xml:space="preserve">ของหุ้นที่ออกและจำหน่ายแล้วทั้งหมดของ </w:t>
      </w:r>
      <w:r w:rsidRPr="008860F2">
        <w:rPr>
          <w:rFonts w:ascii="Angsana New" w:hAnsi="Angsana New"/>
          <w:sz w:val="28"/>
          <w:szCs w:val="28"/>
        </w:rPr>
        <w:t xml:space="preserve">GOLD </w:t>
      </w:r>
      <w:r w:rsidRPr="008860F2">
        <w:rPr>
          <w:rFonts w:ascii="Angsana New" w:hAnsi="Angsana New" w:hint="cs"/>
          <w:sz w:val="28"/>
          <w:szCs w:val="28"/>
          <w:cs/>
        </w:rPr>
        <w:t>ผ่านการทำคำเสนอซื้อหลักทรัพย์ทั้งหมด</w:t>
      </w:r>
      <w:r w:rsidR="00437540">
        <w:rPr>
          <w:rFonts w:ascii="Angsana New" w:hAnsi="Angsana New" w:hint="cs"/>
          <w:sz w:val="28"/>
          <w:szCs w:val="28"/>
          <w:cs/>
        </w:rPr>
        <w:t>ของกิจการ</w:t>
      </w:r>
      <w:r w:rsidRPr="008860F2">
        <w:rPr>
          <w:rFonts w:ascii="Angsana New" w:hAnsi="Angsana New" w:hint="cs"/>
          <w:sz w:val="28"/>
          <w:szCs w:val="28"/>
          <w:cs/>
        </w:rPr>
        <w:t>โดยสมัครใจของบริษัท เฟรเซอร์ส พร็อพเพอร์ตี้ (ประเทศไทย) จำกัด (มหาชน) (</w:t>
      </w:r>
      <w:r w:rsidRPr="008860F2">
        <w:rPr>
          <w:rFonts w:ascii="Angsana New" w:hAnsi="Angsana New"/>
          <w:sz w:val="28"/>
          <w:szCs w:val="28"/>
        </w:rPr>
        <w:t xml:space="preserve">“FPT”) </w:t>
      </w:r>
      <w:r w:rsidRPr="008860F2">
        <w:rPr>
          <w:rFonts w:ascii="Angsana New" w:hAnsi="Angsana New" w:hint="cs"/>
          <w:sz w:val="28"/>
          <w:szCs w:val="28"/>
          <w:cs/>
        </w:rPr>
        <w:t xml:space="preserve">ซึ่งเป็นกิจการที่เกี่ยวข้องกัน ในราคาเสนอซื้อหุ้นละ </w:t>
      </w:r>
      <w:r w:rsidRPr="008860F2">
        <w:rPr>
          <w:rFonts w:ascii="Angsana New" w:hAnsi="Angsana New"/>
          <w:sz w:val="28"/>
          <w:szCs w:val="28"/>
        </w:rPr>
        <w:t>8.50</w:t>
      </w:r>
      <w:r w:rsidRPr="008860F2">
        <w:rPr>
          <w:rFonts w:ascii="Angsana New" w:hAnsi="Angsana New" w:hint="cs"/>
          <w:sz w:val="28"/>
          <w:szCs w:val="28"/>
          <w:cs/>
        </w:rPr>
        <w:t xml:space="preserve"> บาท </w:t>
      </w:r>
      <w:r w:rsidR="00737638" w:rsidRPr="008860F2">
        <w:rPr>
          <w:rFonts w:ascii="Angsana New" w:hAnsi="Angsana New" w:hint="cs"/>
          <w:sz w:val="28"/>
          <w:szCs w:val="28"/>
          <w:cs/>
        </w:rPr>
        <w:t xml:space="preserve">เป็นจำนวนเงินรวม </w:t>
      </w:r>
      <w:r w:rsidR="00737638" w:rsidRPr="008860F2">
        <w:rPr>
          <w:rFonts w:ascii="Angsana New" w:hAnsi="Angsana New"/>
          <w:sz w:val="28"/>
          <w:szCs w:val="28"/>
        </w:rPr>
        <w:t>7,759.05</w:t>
      </w:r>
      <w:r w:rsidR="00737638" w:rsidRPr="008860F2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45EAD75F" w14:textId="77777777" w:rsidR="005D2CE2" w:rsidRPr="008860F2" w:rsidRDefault="005D2CE2" w:rsidP="00297913">
      <w:pPr>
        <w:ind w:left="540" w:right="-29"/>
        <w:rPr>
          <w:rFonts w:ascii="Angsana New" w:eastAsia="Batang" w:hAnsi="Angsana New"/>
          <w:sz w:val="28"/>
          <w:szCs w:val="28"/>
        </w:rPr>
      </w:pPr>
    </w:p>
    <w:p w14:paraId="5D5528F5" w14:textId="78F96CAE" w:rsidR="00297913" w:rsidRPr="008860F2" w:rsidRDefault="008B2E21" w:rsidP="00F8123E">
      <w:pPr>
        <w:tabs>
          <w:tab w:val="left" w:pos="540"/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ind w:left="540" w:right="-2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706239">
        <w:rPr>
          <w:rFonts w:ascii="Angsana New" w:hAnsi="Angsana New"/>
          <w:sz w:val="28"/>
          <w:szCs w:val="28"/>
        </w:rPr>
        <w:t>14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8860F2">
        <w:rPr>
          <w:rFonts w:ascii="Angsana New" w:hAnsi="Angsana New"/>
          <w:sz w:val="28"/>
          <w:szCs w:val="28"/>
        </w:rPr>
        <w:t>2562</w:t>
      </w:r>
      <w:r w:rsidR="00297913" w:rsidRPr="008860F2">
        <w:rPr>
          <w:rFonts w:ascii="Angsana New" w:hAnsi="Angsana New"/>
          <w:sz w:val="28"/>
          <w:szCs w:val="28"/>
        </w:rPr>
        <w:t xml:space="preserve"> </w:t>
      </w:r>
      <w:r w:rsidR="00297913" w:rsidRPr="008860F2">
        <w:rPr>
          <w:rFonts w:ascii="Angsana New" w:hAnsi="Angsana New"/>
          <w:sz w:val="28"/>
          <w:szCs w:val="28"/>
          <w:cs/>
        </w:rPr>
        <w:t>บริษัทได้จำหน่าย</w:t>
      </w:r>
      <w:r w:rsidR="006E204D" w:rsidRPr="008860F2">
        <w:rPr>
          <w:rFonts w:ascii="Angsana New" w:hAnsi="Angsana New" w:hint="cs"/>
          <w:sz w:val="28"/>
          <w:szCs w:val="28"/>
          <w:cs/>
        </w:rPr>
        <w:t>เงินลงทุน</w:t>
      </w:r>
      <w:r w:rsidR="00905403" w:rsidRPr="008860F2">
        <w:rPr>
          <w:rFonts w:ascii="Angsana New" w:hAnsi="Angsana New" w:hint="cs"/>
          <w:sz w:val="28"/>
          <w:szCs w:val="28"/>
          <w:cs/>
        </w:rPr>
        <w:t>ทั้งหมด</w:t>
      </w:r>
      <w:r w:rsidR="006E204D" w:rsidRPr="008860F2">
        <w:rPr>
          <w:rFonts w:ascii="Angsana New" w:hAnsi="Angsana New" w:hint="cs"/>
          <w:sz w:val="28"/>
          <w:szCs w:val="28"/>
          <w:cs/>
        </w:rPr>
        <w:t>ใน</w:t>
      </w:r>
      <w:r w:rsidR="0052782C" w:rsidRPr="008860F2">
        <w:rPr>
          <w:rFonts w:ascii="Angsana New" w:hAnsi="Angsana New"/>
          <w:sz w:val="28"/>
          <w:szCs w:val="28"/>
        </w:rPr>
        <w:t xml:space="preserve"> </w:t>
      </w:r>
      <w:r w:rsidR="006E204D" w:rsidRPr="008860F2">
        <w:rPr>
          <w:rFonts w:ascii="Angsana New" w:hAnsi="Angsana New"/>
          <w:sz w:val="28"/>
          <w:szCs w:val="28"/>
        </w:rPr>
        <w:t xml:space="preserve">GOLD </w:t>
      </w:r>
      <w:r w:rsidR="00905403" w:rsidRPr="008860F2">
        <w:rPr>
          <w:rFonts w:ascii="Angsana New" w:hAnsi="Angsana New" w:hint="cs"/>
          <w:sz w:val="28"/>
          <w:szCs w:val="28"/>
          <w:cs/>
        </w:rPr>
        <w:t>ซึ่งคิดเป็น</w:t>
      </w:r>
      <w:r w:rsidR="00297913" w:rsidRPr="008860F2">
        <w:rPr>
          <w:rFonts w:ascii="Angsana New" w:hAnsi="Angsana New"/>
          <w:sz w:val="28"/>
          <w:szCs w:val="28"/>
          <w:cs/>
        </w:rPr>
        <w:t xml:space="preserve">ส่วนได้เสียร้อยละ </w:t>
      </w:r>
      <w:r w:rsidR="00297913" w:rsidRPr="008860F2">
        <w:rPr>
          <w:rFonts w:ascii="Angsana New" w:hAnsi="Angsana New"/>
          <w:sz w:val="28"/>
          <w:szCs w:val="28"/>
        </w:rPr>
        <w:t>39.28</w:t>
      </w:r>
      <w:r w:rsidR="006D1F68" w:rsidRPr="008860F2">
        <w:rPr>
          <w:rFonts w:ascii="Angsana New" w:hAnsi="Angsana New"/>
          <w:sz w:val="28"/>
          <w:szCs w:val="28"/>
        </w:rPr>
        <w:t xml:space="preserve"> </w:t>
      </w:r>
      <w:r w:rsidR="006D1F68" w:rsidRPr="008860F2">
        <w:rPr>
          <w:rFonts w:ascii="Angsana New" w:hAnsi="Angsana New" w:hint="cs"/>
          <w:sz w:val="28"/>
          <w:szCs w:val="28"/>
          <w:cs/>
        </w:rPr>
        <w:t xml:space="preserve">ของหุ้นที่ออกและจำหน่ายแล้วทั้งหมดของ </w:t>
      </w:r>
      <w:r w:rsidR="006D1F68" w:rsidRPr="008860F2">
        <w:rPr>
          <w:rFonts w:ascii="Angsana New" w:hAnsi="Angsana New"/>
          <w:sz w:val="28"/>
          <w:szCs w:val="28"/>
        </w:rPr>
        <w:t>GOLD</w:t>
      </w:r>
      <w:r w:rsidR="00297913" w:rsidRPr="008860F2">
        <w:rPr>
          <w:rFonts w:ascii="Angsana New" w:hAnsi="Angsana New"/>
          <w:sz w:val="28"/>
          <w:szCs w:val="28"/>
          <w:cs/>
        </w:rPr>
        <w:t xml:space="preserve"> เป็นจำนวน</w:t>
      </w:r>
      <w:r w:rsidR="00F614FB" w:rsidRPr="008860F2">
        <w:rPr>
          <w:rFonts w:ascii="Angsana New" w:hAnsi="Angsana New" w:hint="cs"/>
          <w:sz w:val="28"/>
          <w:szCs w:val="28"/>
          <w:cs/>
        </w:rPr>
        <w:t>เงิน</w:t>
      </w:r>
      <w:r w:rsidR="00842846">
        <w:rPr>
          <w:rFonts w:ascii="Angsana New" w:hAnsi="Angsana New" w:hint="cs"/>
          <w:sz w:val="28"/>
          <w:szCs w:val="28"/>
          <w:cs/>
        </w:rPr>
        <w:t>รวม</w:t>
      </w:r>
      <w:r w:rsidR="00297913" w:rsidRPr="008860F2">
        <w:rPr>
          <w:rFonts w:ascii="Angsana New" w:hAnsi="Angsana New"/>
          <w:sz w:val="28"/>
          <w:szCs w:val="28"/>
          <w:cs/>
        </w:rPr>
        <w:t xml:space="preserve"> </w:t>
      </w:r>
      <w:r w:rsidR="00706239">
        <w:rPr>
          <w:rFonts w:ascii="Angsana New" w:hAnsi="Angsana New"/>
          <w:sz w:val="28"/>
          <w:szCs w:val="28"/>
        </w:rPr>
        <w:t>7,759.05</w:t>
      </w:r>
      <w:r w:rsidR="00297913" w:rsidRPr="008860F2">
        <w:rPr>
          <w:rFonts w:ascii="Angsana New" w:hAnsi="Angsana New"/>
          <w:sz w:val="28"/>
          <w:szCs w:val="28"/>
          <w:cs/>
        </w:rPr>
        <w:t xml:space="preserve"> ล้านบาท </w:t>
      </w:r>
      <w:r w:rsidR="00437540">
        <w:rPr>
          <w:rFonts w:ascii="Angsana New" w:hAnsi="Angsana New" w:hint="cs"/>
          <w:sz w:val="28"/>
          <w:szCs w:val="28"/>
          <w:cs/>
        </w:rPr>
        <w:t>ส่งผลให้</w:t>
      </w:r>
      <w:r w:rsidR="00F8123E" w:rsidRPr="008860F2">
        <w:rPr>
          <w:rFonts w:ascii="Angsana New" w:hAnsi="Angsana New" w:hint="cs"/>
          <w:sz w:val="28"/>
          <w:szCs w:val="28"/>
          <w:cs/>
        </w:rPr>
        <w:t>กลุ่มบริษัทสูญเสียการควบคุมใน</w:t>
      </w:r>
      <w:r w:rsidR="00737638" w:rsidRPr="008860F2">
        <w:rPr>
          <w:rFonts w:ascii="Angsana New" w:hAnsi="Angsana New" w:hint="cs"/>
          <w:sz w:val="28"/>
          <w:szCs w:val="28"/>
          <w:cs/>
        </w:rPr>
        <w:t xml:space="preserve">กลุ่ม </w:t>
      </w:r>
      <w:r w:rsidR="00737638" w:rsidRPr="008860F2">
        <w:rPr>
          <w:rFonts w:ascii="Angsana New" w:hAnsi="Angsana New"/>
          <w:sz w:val="28"/>
          <w:szCs w:val="28"/>
        </w:rPr>
        <w:t>GOLD</w:t>
      </w:r>
      <w:r w:rsidR="00F8123E" w:rsidRPr="008860F2">
        <w:rPr>
          <w:rFonts w:ascii="Angsana New" w:hAnsi="Angsana New" w:hint="cs"/>
          <w:sz w:val="28"/>
          <w:szCs w:val="28"/>
          <w:cs/>
        </w:rPr>
        <w:t xml:space="preserve"> และตัดรายการสินทรัพย์และหนี้สิน</w:t>
      </w:r>
      <w:r w:rsidR="00905403" w:rsidRPr="008860F2">
        <w:rPr>
          <w:rFonts w:ascii="Angsana New" w:hAnsi="Angsana New" w:hint="cs"/>
          <w:sz w:val="28"/>
          <w:szCs w:val="28"/>
          <w:cs/>
        </w:rPr>
        <w:t>ทั้งหมด</w:t>
      </w:r>
      <w:r w:rsidR="00F8123E" w:rsidRPr="008860F2">
        <w:rPr>
          <w:rFonts w:ascii="Angsana New" w:hAnsi="Angsana New" w:hint="cs"/>
          <w:sz w:val="28"/>
          <w:szCs w:val="28"/>
          <w:cs/>
        </w:rPr>
        <w:t>ของ</w:t>
      </w:r>
      <w:r w:rsidR="00737638" w:rsidRPr="008860F2">
        <w:rPr>
          <w:rFonts w:ascii="Angsana New" w:hAnsi="Angsana New" w:hint="cs"/>
          <w:sz w:val="28"/>
          <w:szCs w:val="28"/>
          <w:cs/>
        </w:rPr>
        <w:t xml:space="preserve">กลุ่ม </w:t>
      </w:r>
      <w:r w:rsidR="00737638" w:rsidRPr="008860F2">
        <w:rPr>
          <w:rFonts w:ascii="Angsana New" w:hAnsi="Angsana New"/>
          <w:sz w:val="28"/>
          <w:szCs w:val="28"/>
        </w:rPr>
        <w:t>GOLD</w:t>
      </w:r>
      <w:r w:rsidR="00737638" w:rsidRPr="008860F2">
        <w:rPr>
          <w:rFonts w:ascii="Angsana New" w:hAnsi="Angsana New" w:hint="cs"/>
          <w:sz w:val="28"/>
          <w:szCs w:val="28"/>
          <w:cs/>
        </w:rPr>
        <w:t xml:space="preserve"> </w:t>
      </w:r>
      <w:r w:rsidR="00F8123E" w:rsidRPr="008860F2">
        <w:rPr>
          <w:rFonts w:ascii="Angsana New" w:hAnsi="Angsana New" w:hint="cs"/>
          <w:sz w:val="28"/>
          <w:szCs w:val="28"/>
          <w:cs/>
        </w:rPr>
        <w:t>รวม</w:t>
      </w:r>
      <w:r w:rsidR="00905403" w:rsidRPr="008860F2">
        <w:rPr>
          <w:rFonts w:ascii="Angsana New" w:hAnsi="Angsana New" w:hint="cs"/>
          <w:sz w:val="28"/>
          <w:szCs w:val="28"/>
          <w:cs/>
        </w:rPr>
        <w:t>ถึง</w:t>
      </w:r>
      <w:r w:rsidR="00F8123E" w:rsidRPr="008860F2">
        <w:rPr>
          <w:rFonts w:ascii="Angsana New" w:hAnsi="Angsana New" w:hint="cs"/>
          <w:sz w:val="28"/>
          <w:szCs w:val="28"/>
          <w:cs/>
        </w:rPr>
        <w:t xml:space="preserve">ส่วนได้เสียที่ไม่มีอำนาจควบคุมเป็นจำนวน </w:t>
      </w:r>
      <w:r w:rsidR="00297913" w:rsidRPr="008860F2">
        <w:rPr>
          <w:rFonts w:ascii="Angsana New" w:hAnsi="Angsana New"/>
          <w:sz w:val="28"/>
          <w:szCs w:val="28"/>
        </w:rPr>
        <w:t>9,95</w:t>
      </w:r>
      <w:r w:rsidR="00011DC7" w:rsidRPr="008860F2">
        <w:rPr>
          <w:rFonts w:ascii="Angsana New" w:hAnsi="Angsana New"/>
          <w:sz w:val="28"/>
          <w:szCs w:val="28"/>
        </w:rPr>
        <w:t>9</w:t>
      </w:r>
      <w:r w:rsidR="00297913" w:rsidRPr="008860F2">
        <w:rPr>
          <w:rFonts w:ascii="Angsana New" w:hAnsi="Angsana New"/>
          <w:sz w:val="28"/>
          <w:szCs w:val="28"/>
        </w:rPr>
        <w:t>.</w:t>
      </w:r>
      <w:r w:rsidR="00011DC7" w:rsidRPr="008860F2">
        <w:rPr>
          <w:rFonts w:ascii="Angsana New" w:hAnsi="Angsana New"/>
          <w:sz w:val="28"/>
          <w:szCs w:val="28"/>
        </w:rPr>
        <w:t>84</w:t>
      </w:r>
      <w:r w:rsidR="00297913" w:rsidRPr="008860F2">
        <w:rPr>
          <w:rFonts w:ascii="Angsana New" w:hAnsi="Angsana New"/>
          <w:sz w:val="28"/>
          <w:szCs w:val="28"/>
          <w:cs/>
        </w:rPr>
        <w:t xml:space="preserve"> ล้านบาท </w:t>
      </w:r>
      <w:r w:rsidR="00437540">
        <w:rPr>
          <w:rFonts w:ascii="Angsana New" w:hAnsi="Angsana New" w:hint="cs"/>
          <w:sz w:val="28"/>
          <w:szCs w:val="28"/>
          <w:cs/>
        </w:rPr>
        <w:t>กลุ่ม</w:t>
      </w:r>
      <w:r w:rsidR="00BF615A" w:rsidRPr="008860F2">
        <w:rPr>
          <w:rFonts w:ascii="Angsana New" w:hAnsi="Angsana New" w:hint="cs"/>
          <w:sz w:val="28"/>
          <w:szCs w:val="28"/>
          <w:cs/>
        </w:rPr>
        <w:t>บริษัท</w:t>
      </w:r>
      <w:r w:rsidR="00CB530F" w:rsidRPr="008860F2">
        <w:rPr>
          <w:rFonts w:ascii="Angsana New" w:hAnsi="Angsana New" w:hint="cs"/>
          <w:sz w:val="28"/>
          <w:szCs w:val="28"/>
          <w:cs/>
        </w:rPr>
        <w:t>รับรู้</w:t>
      </w:r>
      <w:r w:rsidR="00297913" w:rsidRPr="008860F2">
        <w:rPr>
          <w:rFonts w:ascii="Angsana New" w:hAnsi="Angsana New"/>
          <w:sz w:val="28"/>
          <w:szCs w:val="28"/>
          <w:cs/>
        </w:rPr>
        <w:t xml:space="preserve">กำไรจากการขายเป็นจำนวน </w:t>
      </w:r>
      <w:r w:rsidR="00297913" w:rsidRPr="008860F2">
        <w:rPr>
          <w:rFonts w:ascii="Angsana New" w:hAnsi="Angsana New"/>
          <w:sz w:val="28"/>
          <w:szCs w:val="28"/>
        </w:rPr>
        <w:t>1,</w:t>
      </w:r>
      <w:r w:rsidR="003D78A0" w:rsidRPr="008860F2">
        <w:rPr>
          <w:rFonts w:ascii="Angsana New" w:hAnsi="Angsana New"/>
          <w:sz w:val="28"/>
          <w:szCs w:val="28"/>
        </w:rPr>
        <w:t>2</w:t>
      </w:r>
      <w:r w:rsidR="00011DC7" w:rsidRPr="008860F2">
        <w:rPr>
          <w:rFonts w:ascii="Angsana New" w:hAnsi="Angsana New"/>
          <w:sz w:val="28"/>
          <w:szCs w:val="28"/>
        </w:rPr>
        <w:t>87</w:t>
      </w:r>
      <w:r w:rsidR="003D78A0" w:rsidRPr="008860F2">
        <w:rPr>
          <w:rFonts w:ascii="Angsana New" w:hAnsi="Angsana New"/>
          <w:sz w:val="28"/>
          <w:szCs w:val="28"/>
        </w:rPr>
        <w:t>.</w:t>
      </w:r>
      <w:r w:rsidR="00011DC7" w:rsidRPr="008860F2">
        <w:rPr>
          <w:rFonts w:ascii="Angsana New" w:hAnsi="Angsana New"/>
          <w:sz w:val="28"/>
          <w:szCs w:val="28"/>
        </w:rPr>
        <w:t>8</w:t>
      </w:r>
      <w:r w:rsidR="002E6249" w:rsidRPr="008860F2">
        <w:rPr>
          <w:rFonts w:ascii="Angsana New" w:hAnsi="Angsana New"/>
          <w:sz w:val="28"/>
          <w:szCs w:val="28"/>
        </w:rPr>
        <w:t>4</w:t>
      </w:r>
      <w:r w:rsidR="00297913" w:rsidRPr="008860F2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="00297913" w:rsidRPr="008860F2">
        <w:rPr>
          <w:rFonts w:ascii="Angsana New" w:hAnsi="Angsana New"/>
          <w:sz w:val="28"/>
          <w:szCs w:val="28"/>
          <w:cs/>
        </w:rPr>
        <w:t xml:space="preserve">ในงบกำไรขาดทุนเบ็ดเสร็จรวม  </w:t>
      </w:r>
      <w:r w:rsidR="00CB530F" w:rsidRPr="008860F2">
        <w:rPr>
          <w:rFonts w:ascii="Angsana New" w:hAnsi="Angsana New" w:hint="cs"/>
          <w:sz w:val="28"/>
          <w:szCs w:val="28"/>
          <w:cs/>
        </w:rPr>
        <w:t>และ</w:t>
      </w:r>
      <w:r w:rsidR="00297913" w:rsidRPr="008860F2">
        <w:rPr>
          <w:rFonts w:ascii="Angsana New" w:hAnsi="Angsana New"/>
          <w:sz w:val="28"/>
          <w:szCs w:val="28"/>
          <w:cs/>
        </w:rPr>
        <w:t xml:space="preserve">จำนวน </w:t>
      </w:r>
      <w:r w:rsidR="00297913" w:rsidRPr="008860F2">
        <w:rPr>
          <w:rFonts w:ascii="Angsana New" w:hAnsi="Angsana New"/>
          <w:sz w:val="28"/>
          <w:szCs w:val="28"/>
        </w:rPr>
        <w:t>2,432.92</w:t>
      </w:r>
      <w:r w:rsidR="00297913" w:rsidRPr="008860F2">
        <w:rPr>
          <w:rFonts w:ascii="Angsana New" w:hAnsi="Angsana New"/>
          <w:sz w:val="28"/>
          <w:szCs w:val="28"/>
          <w:cs/>
        </w:rPr>
        <w:t xml:space="preserve"> ล้านบาท ในงบกำไรขาดทุนเบ็ดเสร็จ</w:t>
      </w:r>
      <w:r w:rsidR="00737638" w:rsidRPr="008860F2">
        <w:rPr>
          <w:rFonts w:ascii="Angsana New" w:hAnsi="Angsana New" w:hint="cs"/>
          <w:sz w:val="28"/>
          <w:szCs w:val="28"/>
          <w:cs/>
        </w:rPr>
        <w:t>เฉพาะกิจการ</w:t>
      </w:r>
      <w:r w:rsidR="00C36449" w:rsidRPr="008860F2">
        <w:rPr>
          <w:rFonts w:ascii="Angsana New" w:hAnsi="Angsana New" w:hint="cs"/>
          <w:sz w:val="28"/>
          <w:szCs w:val="28"/>
          <w:cs/>
        </w:rPr>
        <w:t xml:space="preserve"> โดยมีรายละเอียดดังนี้</w:t>
      </w:r>
    </w:p>
    <w:p w14:paraId="271129DA" w14:textId="77777777" w:rsidR="00297913" w:rsidRPr="008860F2" w:rsidRDefault="00297913" w:rsidP="00FE2B8B">
      <w:pPr>
        <w:ind w:left="540" w:right="-29"/>
        <w:rPr>
          <w:rFonts w:ascii="Angsana New" w:eastAsia="Batang" w:hAnsi="Angsana New"/>
          <w:sz w:val="28"/>
          <w:szCs w:val="28"/>
        </w:rPr>
      </w:pPr>
    </w:p>
    <w:tbl>
      <w:tblPr>
        <w:tblW w:w="9793" w:type="dxa"/>
        <w:tblInd w:w="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0"/>
        <w:gridCol w:w="990"/>
        <w:gridCol w:w="1685"/>
        <w:gridCol w:w="236"/>
        <w:gridCol w:w="258"/>
        <w:gridCol w:w="1584"/>
        <w:gridCol w:w="270"/>
      </w:tblGrid>
      <w:tr w:rsidR="006B534F" w:rsidRPr="008860F2" w14:paraId="0C521825" w14:textId="77777777" w:rsidTr="00A177D1">
        <w:trPr>
          <w:tblHeader/>
        </w:trPr>
        <w:tc>
          <w:tcPr>
            <w:tcW w:w="4770" w:type="dxa"/>
          </w:tcPr>
          <w:p w14:paraId="587F6AC8" w14:textId="77777777" w:rsidR="006B534F" w:rsidRPr="008860F2" w:rsidRDefault="006B534F" w:rsidP="00F07FE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B306BA6" w14:textId="77777777" w:rsidR="006B534F" w:rsidRPr="008860F2" w:rsidRDefault="006B534F" w:rsidP="00F07FEF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</w:tcPr>
          <w:p w14:paraId="7B9E95D8" w14:textId="77777777" w:rsidR="006B534F" w:rsidRPr="008860F2" w:rsidRDefault="006B534F" w:rsidP="002407D0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DE777CF" w14:textId="77777777" w:rsidR="006B534F" w:rsidRPr="008860F2" w:rsidRDefault="006B534F" w:rsidP="00F07FEF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112" w:type="dxa"/>
            <w:gridSpan w:val="3"/>
          </w:tcPr>
          <w:p w14:paraId="03EBE8E4" w14:textId="77777777" w:rsidR="006B534F" w:rsidRPr="008860F2" w:rsidRDefault="006B534F" w:rsidP="00F07FE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534F" w:rsidRPr="008860F2" w14:paraId="18CFF5A4" w14:textId="77777777" w:rsidTr="00A177D1">
        <w:trPr>
          <w:tblHeader/>
        </w:trPr>
        <w:tc>
          <w:tcPr>
            <w:tcW w:w="4770" w:type="dxa"/>
          </w:tcPr>
          <w:p w14:paraId="44750873" w14:textId="77777777" w:rsidR="006B534F" w:rsidRPr="008860F2" w:rsidRDefault="006B534F" w:rsidP="00F07FE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D208C8" w14:textId="77777777" w:rsidR="006B534F" w:rsidRPr="008860F2" w:rsidRDefault="006B534F" w:rsidP="005C0E3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3" w:type="dxa"/>
            <w:gridSpan w:val="5"/>
          </w:tcPr>
          <w:p w14:paraId="0CA7B4CE" w14:textId="77777777" w:rsidR="006B534F" w:rsidRPr="008860F2" w:rsidRDefault="006B534F" w:rsidP="00F07FEF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6B534F" w:rsidRPr="008860F2" w14:paraId="5EB81191" w14:textId="77777777" w:rsidTr="00A177D1">
        <w:tc>
          <w:tcPr>
            <w:tcW w:w="4770" w:type="dxa"/>
          </w:tcPr>
          <w:p w14:paraId="7D0F4DE5" w14:textId="77777777" w:rsidR="00A177D1" w:rsidRPr="008860F2" w:rsidRDefault="006B534F" w:rsidP="00F07FEF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สินทรัพย์สุทธิ</w:t>
            </w:r>
            <w:r w:rsidR="00E55B81" w:rsidRPr="008860F2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  <w:r w:rsidR="00A177D1" w:rsidRPr="008860F2">
              <w:rPr>
                <w:rFonts w:ascii="Angsana New" w:hAnsi="Angsana New" w:hint="cs"/>
                <w:sz w:val="28"/>
                <w:szCs w:val="28"/>
                <w:cs/>
              </w:rPr>
              <w:t>ขอ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="008F288E"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กลุ่ม </w:t>
            </w:r>
            <w:r w:rsidR="008F288E" w:rsidRPr="008860F2">
              <w:rPr>
                <w:rFonts w:ascii="Angsana New" w:hAnsi="Angsana New"/>
                <w:sz w:val="28"/>
                <w:szCs w:val="28"/>
              </w:rPr>
              <w:t>GOLD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4F2C48AB" w14:textId="77777777" w:rsidR="006B534F" w:rsidRPr="008860F2" w:rsidRDefault="006B534F" w:rsidP="001E0360">
            <w:pPr>
              <w:tabs>
                <w:tab w:val="decimal" w:pos="1152"/>
              </w:tabs>
              <w:ind w:left="156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="001E0360" w:rsidRPr="008860F2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</w:tcPr>
          <w:p w14:paraId="70ECB956" w14:textId="77777777" w:rsidR="006B534F" w:rsidRPr="008860F2" w:rsidRDefault="006B534F" w:rsidP="00F07FEF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14:paraId="448F03B0" w14:textId="77777777" w:rsidR="00A177D1" w:rsidRPr="008860F2" w:rsidRDefault="00A177D1" w:rsidP="00F07FE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D8D630F" w14:textId="77777777" w:rsidR="006B534F" w:rsidRPr="008860F2" w:rsidRDefault="00314E2F" w:rsidP="00F07FE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16,</w:t>
            </w:r>
            <w:r w:rsidR="00011DC7" w:rsidRPr="008860F2">
              <w:rPr>
                <w:rFonts w:ascii="Angsana New" w:hAnsi="Angsana New"/>
                <w:sz w:val="28"/>
                <w:szCs w:val="28"/>
              </w:rPr>
              <w:t>904.54</w:t>
            </w:r>
          </w:p>
        </w:tc>
        <w:tc>
          <w:tcPr>
            <w:tcW w:w="236" w:type="dxa"/>
          </w:tcPr>
          <w:p w14:paraId="741E1468" w14:textId="77777777" w:rsidR="006B534F" w:rsidRPr="008860F2" w:rsidRDefault="006B534F" w:rsidP="00F07FE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</w:tcPr>
          <w:p w14:paraId="4101D171" w14:textId="77777777" w:rsidR="006B534F" w:rsidRPr="008860F2" w:rsidRDefault="006B534F" w:rsidP="00F07FE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CCB909" w14:textId="77777777" w:rsidR="00A177D1" w:rsidRPr="008860F2" w:rsidRDefault="00A177D1" w:rsidP="00F07FE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1E37812" w14:textId="77777777" w:rsidR="006B534F" w:rsidRPr="008860F2" w:rsidRDefault="00314E2F" w:rsidP="00F07FE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82104B" w14:textId="77777777" w:rsidR="006B534F" w:rsidRPr="008860F2" w:rsidRDefault="006B534F" w:rsidP="00F07FE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534F" w:rsidRPr="008860F2" w14:paraId="3733FA7A" w14:textId="77777777" w:rsidTr="00A177D1">
        <w:tc>
          <w:tcPr>
            <w:tcW w:w="4770" w:type="dxa"/>
          </w:tcPr>
          <w:p w14:paraId="5686DF7C" w14:textId="77777777" w:rsidR="006B534F" w:rsidRPr="008860F2" w:rsidRDefault="006B534F" w:rsidP="00F07FE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สินทรัพย์สุทธิ</w:t>
            </w:r>
            <w:r w:rsidR="00011DC7" w:rsidRPr="008860F2">
              <w:rPr>
                <w:rFonts w:ascii="Angsana New" w:hAnsi="Angsana New" w:hint="cs"/>
                <w:sz w:val="28"/>
                <w:szCs w:val="28"/>
                <w:cs/>
              </w:rPr>
              <w:t>ตามสัดส่วนการถือหุ้น</w:t>
            </w:r>
          </w:p>
        </w:tc>
        <w:tc>
          <w:tcPr>
            <w:tcW w:w="990" w:type="dxa"/>
          </w:tcPr>
          <w:p w14:paraId="0F3882E6" w14:textId="77777777" w:rsidR="006B534F" w:rsidRPr="008860F2" w:rsidRDefault="006B534F" w:rsidP="00F07FEF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</w:tcPr>
          <w:p w14:paraId="060265C9" w14:textId="77777777" w:rsidR="006B534F" w:rsidRPr="008860F2" w:rsidRDefault="003B5CA0" w:rsidP="00F07FE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6,</w:t>
            </w:r>
            <w:r w:rsidR="00A177D1" w:rsidRPr="008860F2">
              <w:rPr>
                <w:rFonts w:ascii="Angsana New" w:hAnsi="Angsana New"/>
                <w:sz w:val="28"/>
                <w:szCs w:val="28"/>
              </w:rPr>
              <w:t>636.9</w:t>
            </w:r>
            <w:r w:rsidR="006E45E4" w:rsidRPr="008860F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25077449" w14:textId="77777777" w:rsidR="006B534F" w:rsidRPr="008860F2" w:rsidRDefault="006B534F" w:rsidP="00F07FE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</w:tcPr>
          <w:p w14:paraId="2A04EB10" w14:textId="77777777" w:rsidR="006B534F" w:rsidRPr="008860F2" w:rsidRDefault="006B534F" w:rsidP="00F07FE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9BA96C9" w14:textId="77777777" w:rsidR="006B534F" w:rsidRPr="008860F2" w:rsidRDefault="00314E2F" w:rsidP="00F07FE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376BEC" w14:textId="77777777" w:rsidR="006B534F" w:rsidRPr="008860F2" w:rsidRDefault="006B534F" w:rsidP="00F07FE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534F" w:rsidRPr="008860F2" w14:paraId="0EDF60C4" w14:textId="77777777" w:rsidTr="00A177D1">
        <w:tc>
          <w:tcPr>
            <w:tcW w:w="4770" w:type="dxa"/>
          </w:tcPr>
          <w:p w14:paraId="601CE792" w14:textId="77777777" w:rsidR="006B534F" w:rsidRPr="008860F2" w:rsidRDefault="006B534F" w:rsidP="00F07FEF">
            <w:pPr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</w:t>
            </w:r>
            <w:r w:rsidR="00707E0E" w:rsidRPr="008860F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707E0E" w:rsidRPr="008860F2">
              <w:rPr>
                <w:rFonts w:ascii="Angsana New" w:hAnsi="Angsana New" w:hint="cs"/>
                <w:sz w:val="28"/>
                <w:szCs w:val="28"/>
                <w:cs/>
              </w:rPr>
              <w:t>ราคาต้นทุน</w:t>
            </w:r>
            <w:r w:rsidR="00707E0E" w:rsidRPr="008860F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4FECB04B" w14:textId="77777777" w:rsidR="006B534F" w:rsidRPr="008860F2" w:rsidRDefault="006B534F" w:rsidP="005C0E31">
            <w:pPr>
              <w:tabs>
                <w:tab w:val="decimal" w:pos="522"/>
              </w:tabs>
              <w:ind w:left="-288" w:right="248" w:hanging="10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685" w:type="dxa"/>
          </w:tcPr>
          <w:p w14:paraId="4634086F" w14:textId="77777777" w:rsidR="006B534F" w:rsidRPr="008860F2" w:rsidRDefault="003B5CA0" w:rsidP="00F07FE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346656" w14:textId="77777777" w:rsidR="006B534F" w:rsidRPr="008860F2" w:rsidRDefault="006B534F" w:rsidP="00F07FE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</w:tcPr>
          <w:p w14:paraId="5646CD2E" w14:textId="77777777" w:rsidR="006B534F" w:rsidRPr="008860F2" w:rsidRDefault="006B534F" w:rsidP="00F07FE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53A32AD" w14:textId="77777777" w:rsidR="006B534F" w:rsidRPr="008860F2" w:rsidRDefault="003B5CA0" w:rsidP="00F07FE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5,295.58</w:t>
            </w:r>
          </w:p>
        </w:tc>
        <w:tc>
          <w:tcPr>
            <w:tcW w:w="270" w:type="dxa"/>
          </w:tcPr>
          <w:p w14:paraId="54B7164D" w14:textId="77777777" w:rsidR="006B534F" w:rsidRPr="008860F2" w:rsidRDefault="006B534F" w:rsidP="00F07FE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534F" w:rsidRPr="008860F2" w14:paraId="2C8BE5CF" w14:textId="77777777" w:rsidTr="00A177D1">
        <w:tc>
          <w:tcPr>
            <w:tcW w:w="4770" w:type="dxa"/>
          </w:tcPr>
          <w:p w14:paraId="2A8FFC0C" w14:textId="77777777" w:rsidR="006B534F" w:rsidRPr="008860F2" w:rsidRDefault="003B5CA0" w:rsidP="00F07FE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ส่วนเกินทุนจากการรวมธุรกิจภายใต้การควบคุมเดียวกัน</w:t>
            </w:r>
          </w:p>
        </w:tc>
        <w:tc>
          <w:tcPr>
            <w:tcW w:w="990" w:type="dxa"/>
          </w:tcPr>
          <w:p w14:paraId="70C51EB7" w14:textId="77777777" w:rsidR="006B534F" w:rsidRPr="008860F2" w:rsidRDefault="006B534F" w:rsidP="00F07FEF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nil"/>
            </w:tcBorders>
          </w:tcPr>
          <w:p w14:paraId="553841D3" w14:textId="77777777" w:rsidR="006B534F" w:rsidRPr="008860F2" w:rsidRDefault="00513C65" w:rsidP="00F07FE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(29.53)</w:t>
            </w:r>
          </w:p>
        </w:tc>
        <w:tc>
          <w:tcPr>
            <w:tcW w:w="236" w:type="dxa"/>
          </w:tcPr>
          <w:p w14:paraId="6A42127E" w14:textId="77777777" w:rsidR="006B534F" w:rsidRPr="008860F2" w:rsidRDefault="006B534F" w:rsidP="00F07FE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</w:tcPr>
          <w:p w14:paraId="03CC599F" w14:textId="77777777" w:rsidR="006B534F" w:rsidRPr="008860F2" w:rsidRDefault="006B534F" w:rsidP="00F07FE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nil"/>
            </w:tcBorders>
          </w:tcPr>
          <w:p w14:paraId="5196E72D" w14:textId="77777777" w:rsidR="006B534F" w:rsidRPr="008860F2" w:rsidRDefault="00513C65" w:rsidP="00F07FE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2F8EF4" w14:textId="77777777" w:rsidR="006B534F" w:rsidRPr="008860F2" w:rsidRDefault="006B534F" w:rsidP="00F07FE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5B61" w:rsidRPr="008860F2" w14:paraId="1D9F1D89" w14:textId="77777777" w:rsidTr="00115E5C">
        <w:tc>
          <w:tcPr>
            <w:tcW w:w="4770" w:type="dxa"/>
            <w:tcBorders>
              <w:bottom w:val="nil"/>
            </w:tcBorders>
          </w:tcPr>
          <w:p w14:paraId="0DFBEE66" w14:textId="77777777" w:rsidR="00975B61" w:rsidRPr="008860F2" w:rsidRDefault="00975B61" w:rsidP="00975B6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990" w:type="dxa"/>
            <w:tcBorders>
              <w:bottom w:val="nil"/>
            </w:tcBorders>
          </w:tcPr>
          <w:p w14:paraId="14F57B60" w14:textId="77777777" w:rsidR="00975B61" w:rsidRPr="008860F2" w:rsidRDefault="00975B61" w:rsidP="00975B61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14:paraId="288ACDD2" w14:textId="77777777" w:rsidR="00975B61" w:rsidRPr="008860F2" w:rsidRDefault="00513C65" w:rsidP="00975B6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(166.7</w:t>
            </w:r>
            <w:r w:rsidR="006E45E4" w:rsidRPr="008860F2">
              <w:rPr>
                <w:rFonts w:ascii="Angsana New" w:hAnsi="Angsana New"/>
                <w:sz w:val="28"/>
                <w:szCs w:val="28"/>
              </w:rPr>
              <w:t>4</w:t>
            </w:r>
            <w:r w:rsidRPr="008860F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7006B0C0" w14:textId="77777777" w:rsidR="00975B61" w:rsidRPr="008860F2" w:rsidRDefault="00975B61" w:rsidP="00975B6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tcBorders>
              <w:bottom w:val="nil"/>
            </w:tcBorders>
          </w:tcPr>
          <w:p w14:paraId="4BB7B02F" w14:textId="77777777" w:rsidR="00975B61" w:rsidRPr="008860F2" w:rsidRDefault="00975B61" w:rsidP="00975B6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EECD6B" w14:textId="77777777" w:rsidR="00975B61" w:rsidRPr="008860F2" w:rsidRDefault="00513C65" w:rsidP="00975B6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4B739D" w14:textId="77777777" w:rsidR="00975B61" w:rsidRPr="008860F2" w:rsidRDefault="00975B61" w:rsidP="00975B6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5B61" w:rsidRPr="008860F2" w14:paraId="7BFA3B1A" w14:textId="77777777" w:rsidTr="00115E5C">
        <w:tc>
          <w:tcPr>
            <w:tcW w:w="4770" w:type="dxa"/>
            <w:tcBorders>
              <w:bottom w:val="nil"/>
            </w:tcBorders>
          </w:tcPr>
          <w:p w14:paraId="7C3CDFE4" w14:textId="77777777" w:rsidR="00975B61" w:rsidRPr="008860F2" w:rsidRDefault="00975B61" w:rsidP="00B2078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66626D6" w14:textId="77777777" w:rsidR="00975B61" w:rsidRPr="008860F2" w:rsidRDefault="00975B61" w:rsidP="00975B61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nil"/>
            </w:tcBorders>
          </w:tcPr>
          <w:p w14:paraId="57ECC711" w14:textId="77777777" w:rsidR="00975B61" w:rsidRPr="008860F2" w:rsidRDefault="00513C65" w:rsidP="00975B61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6,</w:t>
            </w:r>
            <w:r w:rsidR="00A177D1" w:rsidRPr="008860F2">
              <w:rPr>
                <w:rFonts w:ascii="Angsana New" w:hAnsi="Angsana New"/>
                <w:b/>
                <w:bCs/>
                <w:sz w:val="28"/>
                <w:szCs w:val="28"/>
              </w:rPr>
              <w:t>440.6</w:t>
            </w:r>
            <w:r w:rsidR="002E6249" w:rsidRPr="008860F2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</w:tcPr>
          <w:p w14:paraId="319DC386" w14:textId="77777777" w:rsidR="00975B61" w:rsidRPr="008860F2" w:rsidRDefault="00975B61" w:rsidP="00975B61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  <w:tcBorders>
              <w:bottom w:val="nil"/>
            </w:tcBorders>
          </w:tcPr>
          <w:p w14:paraId="0C62B82F" w14:textId="77777777" w:rsidR="00975B61" w:rsidRPr="008860F2" w:rsidRDefault="00975B61" w:rsidP="00975B61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4240A802" w14:textId="77777777" w:rsidR="00975B61" w:rsidRPr="008860F2" w:rsidRDefault="00513C65" w:rsidP="00975B61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5,295.58</w:t>
            </w:r>
          </w:p>
        </w:tc>
        <w:tc>
          <w:tcPr>
            <w:tcW w:w="270" w:type="dxa"/>
          </w:tcPr>
          <w:p w14:paraId="457A32C3" w14:textId="77777777" w:rsidR="00975B61" w:rsidRPr="008860F2" w:rsidRDefault="00975B61" w:rsidP="00975B61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177D1" w:rsidRPr="008860F2" w14:paraId="2F91A441" w14:textId="77777777" w:rsidTr="00115E5C">
        <w:tc>
          <w:tcPr>
            <w:tcW w:w="4770" w:type="dxa"/>
            <w:tcBorders>
              <w:top w:val="nil"/>
            </w:tcBorders>
          </w:tcPr>
          <w:p w14:paraId="49BA5399" w14:textId="77777777" w:rsidR="00A177D1" w:rsidRPr="008860F2" w:rsidRDefault="00A177D1" w:rsidP="00B2078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0C25F7DE" w14:textId="77777777" w:rsidR="00A177D1" w:rsidRPr="008860F2" w:rsidRDefault="00A177D1" w:rsidP="00975B61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nil"/>
            </w:tcBorders>
          </w:tcPr>
          <w:p w14:paraId="27A2A69D" w14:textId="77777777" w:rsidR="00A177D1" w:rsidRPr="008860F2" w:rsidRDefault="00A177D1" w:rsidP="00975B6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5DE99E5" w14:textId="77777777" w:rsidR="00A177D1" w:rsidRPr="008860F2" w:rsidRDefault="00A177D1" w:rsidP="00975B6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tcBorders>
              <w:bottom w:val="nil"/>
            </w:tcBorders>
          </w:tcPr>
          <w:p w14:paraId="67C2BD42" w14:textId="77777777" w:rsidR="00A177D1" w:rsidRPr="008860F2" w:rsidRDefault="00A177D1" w:rsidP="00975B6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34E3695D" w14:textId="77777777" w:rsidR="00A177D1" w:rsidRPr="008860F2" w:rsidRDefault="00A177D1" w:rsidP="00975B6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4DED34" w14:textId="77777777" w:rsidR="00A177D1" w:rsidRPr="008860F2" w:rsidRDefault="00A177D1" w:rsidP="00975B61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177D1" w:rsidRPr="008860F2" w14:paraId="4B81F703" w14:textId="77777777" w:rsidTr="00A177D1">
        <w:tc>
          <w:tcPr>
            <w:tcW w:w="4770" w:type="dxa"/>
          </w:tcPr>
          <w:p w14:paraId="01572C95" w14:textId="77777777" w:rsidR="00A177D1" w:rsidRPr="008860F2" w:rsidRDefault="00A177D1" w:rsidP="00A177D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สิ่งตอบแทนในการจำหน่าย</w:t>
            </w:r>
          </w:p>
        </w:tc>
        <w:tc>
          <w:tcPr>
            <w:tcW w:w="990" w:type="dxa"/>
          </w:tcPr>
          <w:p w14:paraId="0855F0E0" w14:textId="77777777" w:rsidR="00A177D1" w:rsidRPr="008860F2" w:rsidRDefault="00A177D1" w:rsidP="00A177D1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nil"/>
              <w:bottom w:val="nil"/>
            </w:tcBorders>
          </w:tcPr>
          <w:p w14:paraId="64068350" w14:textId="77777777" w:rsidR="00A177D1" w:rsidRPr="008860F2" w:rsidRDefault="00A177D1" w:rsidP="00A177D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7,759.05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E87368" w14:textId="77777777" w:rsidR="00A177D1" w:rsidRPr="008860F2" w:rsidRDefault="00A177D1" w:rsidP="00A177D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38A04F1F" w14:textId="77777777" w:rsidR="00A177D1" w:rsidRPr="008860F2" w:rsidRDefault="00A177D1" w:rsidP="00A177D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79083924" w14:textId="77777777" w:rsidR="00A177D1" w:rsidRPr="008860F2" w:rsidRDefault="00A177D1" w:rsidP="00A177D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7,759.05</w:t>
            </w:r>
          </w:p>
        </w:tc>
        <w:tc>
          <w:tcPr>
            <w:tcW w:w="270" w:type="dxa"/>
          </w:tcPr>
          <w:p w14:paraId="4B8514F6" w14:textId="77777777" w:rsidR="00A177D1" w:rsidRPr="008860F2" w:rsidRDefault="00A177D1" w:rsidP="00A177D1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177D1" w:rsidRPr="008860F2" w14:paraId="02D93415" w14:textId="77777777" w:rsidTr="00A177D1">
        <w:tc>
          <w:tcPr>
            <w:tcW w:w="4770" w:type="dxa"/>
          </w:tcPr>
          <w:p w14:paraId="53EDF92B" w14:textId="77777777" w:rsidR="00A177D1" w:rsidRPr="008860F2" w:rsidRDefault="00A177D1" w:rsidP="00A177D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ต้นทุนทางตรงในการ</w:t>
            </w:r>
            <w:r w:rsidR="00C3440E" w:rsidRPr="008860F2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990" w:type="dxa"/>
          </w:tcPr>
          <w:p w14:paraId="6B7CC09C" w14:textId="77777777" w:rsidR="00A177D1" w:rsidRPr="008860F2" w:rsidRDefault="00A177D1" w:rsidP="00A177D1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nil"/>
              <w:bottom w:val="single" w:sz="4" w:space="0" w:color="auto"/>
            </w:tcBorders>
          </w:tcPr>
          <w:p w14:paraId="2BF60048" w14:textId="77777777" w:rsidR="00A177D1" w:rsidRPr="008860F2" w:rsidRDefault="00A177D1" w:rsidP="00A177D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(30.55)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7759B4E" w14:textId="77777777" w:rsidR="00A177D1" w:rsidRPr="008860F2" w:rsidRDefault="00A177D1" w:rsidP="00A177D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15D3CE50" w14:textId="77777777" w:rsidR="00A177D1" w:rsidRPr="008860F2" w:rsidRDefault="00A177D1" w:rsidP="00A177D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799E97C5" w14:textId="77777777" w:rsidR="00A177D1" w:rsidRPr="008860F2" w:rsidRDefault="00A177D1" w:rsidP="00A177D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(30.55)</w:t>
            </w:r>
          </w:p>
        </w:tc>
        <w:tc>
          <w:tcPr>
            <w:tcW w:w="270" w:type="dxa"/>
          </w:tcPr>
          <w:p w14:paraId="5431500F" w14:textId="77777777" w:rsidR="00A177D1" w:rsidRPr="008860F2" w:rsidRDefault="00A177D1" w:rsidP="00A177D1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177D1" w:rsidRPr="008860F2" w14:paraId="4B11AB21" w14:textId="77777777" w:rsidTr="00A177D1">
        <w:tc>
          <w:tcPr>
            <w:tcW w:w="4770" w:type="dxa"/>
          </w:tcPr>
          <w:p w14:paraId="61AFBAEE" w14:textId="77777777" w:rsidR="00A177D1" w:rsidRPr="008860F2" w:rsidRDefault="00A177D1" w:rsidP="00A177D1">
            <w:pPr>
              <w:ind w:left="-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สิ่งตอบแทนในการจำหน่ายสุทธิ</w:t>
            </w:r>
          </w:p>
        </w:tc>
        <w:tc>
          <w:tcPr>
            <w:tcW w:w="990" w:type="dxa"/>
          </w:tcPr>
          <w:p w14:paraId="2DA32A3C" w14:textId="77777777" w:rsidR="00A177D1" w:rsidRPr="008860F2" w:rsidRDefault="00A177D1" w:rsidP="00A177D1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</w:tcPr>
          <w:p w14:paraId="67980E3F" w14:textId="77777777" w:rsidR="00A177D1" w:rsidRPr="008860F2" w:rsidRDefault="00A177D1" w:rsidP="00A177D1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7,728.50</w:t>
            </w:r>
          </w:p>
        </w:tc>
        <w:tc>
          <w:tcPr>
            <w:tcW w:w="236" w:type="dxa"/>
            <w:tcBorders>
              <w:top w:val="nil"/>
            </w:tcBorders>
          </w:tcPr>
          <w:p w14:paraId="4F67678B" w14:textId="77777777" w:rsidR="00A177D1" w:rsidRPr="008860F2" w:rsidRDefault="00A177D1" w:rsidP="00A177D1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  <w:tcBorders>
              <w:top w:val="nil"/>
            </w:tcBorders>
          </w:tcPr>
          <w:p w14:paraId="4CFC2579" w14:textId="77777777" w:rsidR="00A177D1" w:rsidRPr="008860F2" w:rsidRDefault="00A177D1" w:rsidP="00A177D1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03674F8" w14:textId="77777777" w:rsidR="00A177D1" w:rsidRPr="008860F2" w:rsidRDefault="00A177D1" w:rsidP="00A177D1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7,728.50</w:t>
            </w:r>
          </w:p>
        </w:tc>
        <w:tc>
          <w:tcPr>
            <w:tcW w:w="270" w:type="dxa"/>
          </w:tcPr>
          <w:p w14:paraId="4431F1AF" w14:textId="77777777" w:rsidR="00A177D1" w:rsidRPr="008860F2" w:rsidRDefault="00A177D1" w:rsidP="00A177D1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177D1" w:rsidRPr="008860F2" w14:paraId="05FA256B" w14:textId="77777777" w:rsidTr="00A177D1">
        <w:tc>
          <w:tcPr>
            <w:tcW w:w="4770" w:type="dxa"/>
            <w:tcBorders>
              <w:bottom w:val="nil"/>
            </w:tcBorders>
          </w:tcPr>
          <w:p w14:paraId="7FDEF012" w14:textId="77777777" w:rsidR="00A177D1" w:rsidRPr="008860F2" w:rsidRDefault="00A177D1" w:rsidP="00A177D1">
            <w:pPr>
              <w:ind w:left="-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กำไรจากการ</w:t>
            </w:r>
            <w:r w:rsidR="00113E93" w:rsidRPr="008860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จำหน่าย</w:t>
            </w:r>
            <w:r w:rsidRPr="008860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990" w:type="dxa"/>
            <w:tcBorders>
              <w:bottom w:val="nil"/>
            </w:tcBorders>
          </w:tcPr>
          <w:p w14:paraId="26ACCFA3" w14:textId="77777777" w:rsidR="00A177D1" w:rsidRPr="008860F2" w:rsidRDefault="00A177D1" w:rsidP="00A177D1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nil"/>
              <w:bottom w:val="double" w:sz="4" w:space="0" w:color="auto"/>
            </w:tcBorders>
          </w:tcPr>
          <w:p w14:paraId="4EA665AC" w14:textId="77777777" w:rsidR="00A177D1" w:rsidRPr="008860F2" w:rsidRDefault="00A177D1" w:rsidP="00A177D1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1,287.8</w:t>
            </w:r>
            <w:r w:rsidR="002E6249" w:rsidRPr="008860F2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bottom w:val="nil"/>
            </w:tcBorders>
          </w:tcPr>
          <w:p w14:paraId="60975FEF" w14:textId="77777777" w:rsidR="00A177D1" w:rsidRPr="008860F2" w:rsidRDefault="00A177D1" w:rsidP="00A177D1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  <w:tcBorders>
              <w:bottom w:val="nil"/>
            </w:tcBorders>
          </w:tcPr>
          <w:p w14:paraId="2A48359B" w14:textId="77777777" w:rsidR="00A177D1" w:rsidRPr="008860F2" w:rsidRDefault="00A177D1" w:rsidP="00A177D1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bottom w:val="double" w:sz="4" w:space="0" w:color="auto"/>
            </w:tcBorders>
          </w:tcPr>
          <w:p w14:paraId="2F3D56B9" w14:textId="77777777" w:rsidR="00A177D1" w:rsidRPr="008860F2" w:rsidRDefault="00A177D1" w:rsidP="00A177D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2,432.92</w:t>
            </w:r>
          </w:p>
        </w:tc>
        <w:tc>
          <w:tcPr>
            <w:tcW w:w="270" w:type="dxa"/>
            <w:tcBorders>
              <w:bottom w:val="nil"/>
            </w:tcBorders>
          </w:tcPr>
          <w:p w14:paraId="5F34C1C2" w14:textId="77777777" w:rsidR="00A177D1" w:rsidRPr="008860F2" w:rsidRDefault="00A177D1" w:rsidP="00A177D1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687A2999" w14:textId="77777777" w:rsidR="007C6CC2" w:rsidRPr="008860F2" w:rsidRDefault="00475963" w:rsidP="00293869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ind w:left="540" w:right="-27"/>
        <w:rPr>
          <w:rFonts w:ascii="Angsana New" w:eastAsia="Batang" w:hAnsi="Angsana New"/>
          <w:b/>
          <w:bCs/>
          <w:sz w:val="28"/>
          <w:szCs w:val="28"/>
          <w:cs/>
        </w:rPr>
      </w:pPr>
      <w:r w:rsidRPr="008860F2">
        <w:rPr>
          <w:rFonts w:ascii="Angsana New" w:hAnsi="Angsana New"/>
          <w:sz w:val="28"/>
          <w:szCs w:val="28"/>
          <w:cs/>
        </w:rPr>
        <w:br w:type="page"/>
      </w:r>
      <w:r w:rsidR="007C6CC2" w:rsidRPr="008860F2">
        <w:rPr>
          <w:rFonts w:ascii="Angsana New" w:hAnsi="Angsana New" w:hint="cs"/>
          <w:sz w:val="28"/>
          <w:szCs w:val="28"/>
          <w:cs/>
        </w:rPr>
        <w:t>สินทรัพย์และหนี้สิน</w:t>
      </w:r>
      <w:r w:rsidR="003D0D20" w:rsidRPr="008860F2">
        <w:rPr>
          <w:rFonts w:ascii="Angsana New" w:hAnsi="Angsana New" w:hint="cs"/>
          <w:sz w:val="28"/>
          <w:szCs w:val="28"/>
          <w:cs/>
        </w:rPr>
        <w:t>ส่วนของ</w:t>
      </w:r>
      <w:r w:rsidR="0052782C" w:rsidRPr="008860F2">
        <w:rPr>
          <w:rFonts w:ascii="Angsana New" w:hAnsi="Angsana New" w:hint="cs"/>
          <w:sz w:val="28"/>
          <w:szCs w:val="28"/>
          <w:cs/>
        </w:rPr>
        <w:t xml:space="preserve">กลุ่ม </w:t>
      </w:r>
      <w:r w:rsidR="0052782C" w:rsidRPr="008860F2">
        <w:rPr>
          <w:rFonts w:ascii="Angsana New" w:hAnsi="Angsana New"/>
          <w:sz w:val="28"/>
          <w:szCs w:val="28"/>
        </w:rPr>
        <w:t>GOLD</w:t>
      </w:r>
      <w:r w:rsidR="007C6CC2" w:rsidRPr="008860F2">
        <w:rPr>
          <w:rFonts w:ascii="Angsana New" w:hAnsi="Angsana New" w:hint="cs"/>
          <w:sz w:val="28"/>
          <w:szCs w:val="28"/>
          <w:cs/>
        </w:rPr>
        <w:t xml:space="preserve"> ณ วันที่</w:t>
      </w:r>
      <w:r w:rsidR="00FD586B" w:rsidRPr="008860F2">
        <w:rPr>
          <w:rFonts w:ascii="Angsana New" w:hAnsi="Angsana New" w:hint="cs"/>
          <w:sz w:val="28"/>
          <w:szCs w:val="28"/>
          <w:cs/>
        </w:rPr>
        <w:t xml:space="preserve">จำหน่าย </w:t>
      </w:r>
      <w:r w:rsidR="003D0D20" w:rsidRPr="008860F2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319AC779" w14:textId="77777777" w:rsidR="007C6CC2" w:rsidRPr="008860F2" w:rsidRDefault="007C6CC2" w:rsidP="00FE2B8B">
      <w:pPr>
        <w:ind w:left="540" w:right="-29"/>
        <w:rPr>
          <w:rFonts w:ascii="Angsana New" w:eastAsia="Batang" w:hAnsi="Angsana New"/>
          <w:sz w:val="28"/>
          <w:szCs w:val="28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6480"/>
        <w:gridCol w:w="1170"/>
        <w:gridCol w:w="1440"/>
      </w:tblGrid>
      <w:tr w:rsidR="007C6CC2" w:rsidRPr="008860F2" w14:paraId="174A3B14" w14:textId="77777777" w:rsidTr="005C1E2D">
        <w:trPr>
          <w:tblHeader/>
        </w:trPr>
        <w:tc>
          <w:tcPr>
            <w:tcW w:w="6480" w:type="dxa"/>
          </w:tcPr>
          <w:p w14:paraId="19E32E39" w14:textId="77777777" w:rsidR="007C6CC2" w:rsidRPr="008860F2" w:rsidRDefault="007C6CC2" w:rsidP="00F07FE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70FC33" w14:textId="77777777" w:rsidR="007C6CC2" w:rsidRPr="008860F2" w:rsidRDefault="007C6CC2" w:rsidP="00C021AB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88812E8" w14:textId="77777777" w:rsidR="007C6CC2" w:rsidRPr="008860F2" w:rsidRDefault="007C6CC2" w:rsidP="00F07FE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7C6CC2" w:rsidRPr="008860F2" w14:paraId="0258615E" w14:textId="77777777" w:rsidTr="005C1E2D">
        <w:tc>
          <w:tcPr>
            <w:tcW w:w="6480" w:type="dxa"/>
          </w:tcPr>
          <w:p w14:paraId="15C93E38" w14:textId="77777777" w:rsidR="007C6CC2" w:rsidRPr="008860F2" w:rsidRDefault="007C6CC2" w:rsidP="00F07FEF">
            <w:pPr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170" w:type="dxa"/>
          </w:tcPr>
          <w:p w14:paraId="6464968D" w14:textId="77777777" w:rsidR="007C6CC2" w:rsidRPr="008860F2" w:rsidRDefault="007C6CC2" w:rsidP="005C0E31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1F07F82" w14:textId="77777777" w:rsidR="007C6CC2" w:rsidRPr="008860F2" w:rsidRDefault="00584CC7" w:rsidP="00F07FEF">
            <w:pPr>
              <w:tabs>
                <w:tab w:val="decimal" w:pos="764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470.34</w:t>
            </w:r>
          </w:p>
        </w:tc>
      </w:tr>
      <w:tr w:rsidR="00232200" w:rsidRPr="008860F2" w14:paraId="24AB0690" w14:textId="77777777" w:rsidTr="005C1E2D">
        <w:tc>
          <w:tcPr>
            <w:tcW w:w="6480" w:type="dxa"/>
          </w:tcPr>
          <w:p w14:paraId="139BFD0A" w14:textId="77777777" w:rsidR="00232200" w:rsidRPr="008860F2" w:rsidRDefault="00232200" w:rsidP="00F07FE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62472159" w14:textId="77777777" w:rsidR="00232200" w:rsidRPr="008860F2" w:rsidRDefault="00232200" w:rsidP="005C0E31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DD738CD" w14:textId="77777777" w:rsidR="00232200" w:rsidRPr="008860F2" w:rsidRDefault="00232200" w:rsidP="00F07FEF">
            <w:pPr>
              <w:tabs>
                <w:tab w:val="decimal" w:pos="764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132.16</w:t>
            </w:r>
          </w:p>
        </w:tc>
      </w:tr>
      <w:tr w:rsidR="007C6CC2" w:rsidRPr="008860F2" w14:paraId="0900F420" w14:textId="77777777" w:rsidTr="005C1E2D">
        <w:tc>
          <w:tcPr>
            <w:tcW w:w="6480" w:type="dxa"/>
          </w:tcPr>
          <w:p w14:paraId="50277FFA" w14:textId="5FE025B8" w:rsidR="007C6CC2" w:rsidRPr="008860F2" w:rsidRDefault="00FE1EB2" w:rsidP="00F07FE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E1EB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FE1EB2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  <w:tc>
          <w:tcPr>
            <w:tcW w:w="1170" w:type="dxa"/>
          </w:tcPr>
          <w:p w14:paraId="16658678" w14:textId="77777777" w:rsidR="007C6CC2" w:rsidRPr="008860F2" w:rsidRDefault="007C6CC2" w:rsidP="005C0E31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FE46B9B" w14:textId="77777777" w:rsidR="007C6CC2" w:rsidRPr="008860F2" w:rsidRDefault="00C968C9" w:rsidP="00F07FEF">
            <w:pPr>
              <w:tabs>
                <w:tab w:val="decimal" w:pos="764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30,529.77</w:t>
            </w:r>
          </w:p>
        </w:tc>
      </w:tr>
      <w:tr w:rsidR="00C968C9" w:rsidRPr="008860F2" w14:paraId="39DA0A85" w14:textId="77777777" w:rsidTr="005C1E2D">
        <w:tc>
          <w:tcPr>
            <w:tcW w:w="6480" w:type="dxa"/>
          </w:tcPr>
          <w:p w14:paraId="04A228CD" w14:textId="77777777" w:rsidR="00C968C9" w:rsidRPr="008860F2" w:rsidRDefault="00C968C9" w:rsidP="00F07FEF">
            <w:pPr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170" w:type="dxa"/>
          </w:tcPr>
          <w:p w14:paraId="5C03E449" w14:textId="77777777" w:rsidR="00C968C9" w:rsidRPr="008860F2" w:rsidRDefault="00C968C9" w:rsidP="00077EAB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C59BDFB" w14:textId="77777777" w:rsidR="00C968C9" w:rsidRPr="008860F2" w:rsidRDefault="00C968C9" w:rsidP="00F07FEF">
            <w:pPr>
              <w:tabs>
                <w:tab w:val="decimal" w:pos="764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3,224.18</w:t>
            </w:r>
          </w:p>
        </w:tc>
      </w:tr>
      <w:tr w:rsidR="00C968C9" w:rsidRPr="008860F2" w14:paraId="43BF2A70" w14:textId="77777777" w:rsidTr="005C1E2D">
        <w:tc>
          <w:tcPr>
            <w:tcW w:w="6480" w:type="dxa"/>
          </w:tcPr>
          <w:p w14:paraId="7CD25CF7" w14:textId="77777777" w:rsidR="00C968C9" w:rsidRPr="008860F2" w:rsidRDefault="00C968C9" w:rsidP="00F07FE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14:paraId="2D4568F7" w14:textId="77777777" w:rsidR="00C968C9" w:rsidRPr="008860F2" w:rsidRDefault="00C968C9" w:rsidP="00077EAB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AD8A1AC" w14:textId="77777777" w:rsidR="00C968C9" w:rsidRPr="008860F2" w:rsidRDefault="00C968C9" w:rsidP="00F07FEF">
            <w:pPr>
              <w:tabs>
                <w:tab w:val="decimal" w:pos="764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6,325.74</w:t>
            </w:r>
          </w:p>
        </w:tc>
      </w:tr>
      <w:tr w:rsidR="007C6CC2" w:rsidRPr="008860F2" w14:paraId="77FADE08" w14:textId="77777777" w:rsidTr="005C1E2D">
        <w:tc>
          <w:tcPr>
            <w:tcW w:w="6480" w:type="dxa"/>
          </w:tcPr>
          <w:p w14:paraId="17CBD432" w14:textId="77777777" w:rsidR="007C6CC2" w:rsidRPr="008860F2" w:rsidRDefault="007C6CC2" w:rsidP="00F07FE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01983CE9" w14:textId="77777777" w:rsidR="007C6CC2" w:rsidRPr="008860F2" w:rsidRDefault="007C6CC2" w:rsidP="00077EAB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86579B5" w14:textId="77777777" w:rsidR="007C6CC2" w:rsidRPr="008860F2" w:rsidRDefault="00C968C9" w:rsidP="00F07FEF">
            <w:pPr>
              <w:tabs>
                <w:tab w:val="decimal" w:pos="764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2,421.33</w:t>
            </w:r>
          </w:p>
        </w:tc>
      </w:tr>
      <w:tr w:rsidR="00C968C9" w:rsidRPr="008860F2" w14:paraId="0581F6EC" w14:textId="77777777" w:rsidTr="005C1E2D">
        <w:tc>
          <w:tcPr>
            <w:tcW w:w="6480" w:type="dxa"/>
          </w:tcPr>
          <w:p w14:paraId="6E24D6EF" w14:textId="77777777" w:rsidR="00C968C9" w:rsidRPr="008860F2" w:rsidRDefault="00C968C9" w:rsidP="00F07FE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170" w:type="dxa"/>
          </w:tcPr>
          <w:p w14:paraId="16567CBF" w14:textId="77777777" w:rsidR="00C968C9" w:rsidRPr="008860F2" w:rsidRDefault="00C968C9" w:rsidP="00077EAB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EFC70D9" w14:textId="77777777" w:rsidR="00C968C9" w:rsidRPr="008860F2" w:rsidRDefault="00C968C9" w:rsidP="00F07FEF">
            <w:pPr>
              <w:tabs>
                <w:tab w:val="decimal" w:pos="764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1,048.65</w:t>
            </w:r>
          </w:p>
        </w:tc>
      </w:tr>
      <w:tr w:rsidR="005C1E2D" w:rsidRPr="008860F2" w14:paraId="09BECD3A" w14:textId="77777777" w:rsidTr="005C1E2D">
        <w:tc>
          <w:tcPr>
            <w:tcW w:w="6480" w:type="dxa"/>
          </w:tcPr>
          <w:p w14:paraId="65EA7727" w14:textId="77777777" w:rsidR="005C1E2D" w:rsidRPr="008860F2" w:rsidRDefault="005C1E2D" w:rsidP="00F07FE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170" w:type="dxa"/>
          </w:tcPr>
          <w:p w14:paraId="6EE9EE94" w14:textId="77777777" w:rsidR="005C1E2D" w:rsidRPr="008860F2" w:rsidRDefault="005C1E2D" w:rsidP="00077EAB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F7294AF" w14:textId="77777777" w:rsidR="005C1E2D" w:rsidRPr="008860F2" w:rsidRDefault="005C1E2D" w:rsidP="00F07FEF">
            <w:pPr>
              <w:tabs>
                <w:tab w:val="decimal" w:pos="764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359.44</w:t>
            </w:r>
          </w:p>
        </w:tc>
      </w:tr>
      <w:tr w:rsidR="005C0E31" w:rsidRPr="008860F2" w14:paraId="6A9E47EC" w14:textId="77777777" w:rsidTr="005C1E2D">
        <w:trPr>
          <w:trHeight w:val="344"/>
        </w:trPr>
        <w:tc>
          <w:tcPr>
            <w:tcW w:w="6480" w:type="dxa"/>
          </w:tcPr>
          <w:p w14:paraId="77D3E0C4" w14:textId="77777777" w:rsidR="005C0E31" w:rsidRPr="008860F2" w:rsidRDefault="005C0E31" w:rsidP="00F07FE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1662AFF9" w14:textId="77777777" w:rsidR="005C0E31" w:rsidRPr="008860F2" w:rsidRDefault="005C0E31" w:rsidP="00F07FE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305A52B" w14:textId="77777777" w:rsidR="005C0E31" w:rsidRPr="008860F2" w:rsidRDefault="005C0E31" w:rsidP="00F07FEF">
            <w:pPr>
              <w:tabs>
                <w:tab w:val="decimal" w:pos="764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(4,921.49)</w:t>
            </w:r>
          </w:p>
        </w:tc>
      </w:tr>
      <w:tr w:rsidR="005C0E31" w:rsidRPr="008860F2" w14:paraId="25B7DC7E" w14:textId="77777777" w:rsidTr="005C1E2D">
        <w:trPr>
          <w:trHeight w:val="344"/>
        </w:trPr>
        <w:tc>
          <w:tcPr>
            <w:tcW w:w="6480" w:type="dxa"/>
          </w:tcPr>
          <w:p w14:paraId="553A18C0" w14:textId="77777777" w:rsidR="005C0E31" w:rsidRPr="008860F2" w:rsidRDefault="005C0E31" w:rsidP="00F07FE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30D46CCC" w14:textId="77777777" w:rsidR="005C0E31" w:rsidRPr="008860F2" w:rsidRDefault="005C0E31" w:rsidP="00F07FE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05E88ED" w14:textId="77777777" w:rsidR="005C0E31" w:rsidRPr="008860F2" w:rsidRDefault="005C0E31" w:rsidP="00F07FEF">
            <w:pPr>
              <w:tabs>
                <w:tab w:val="decimal" w:pos="764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(2,395.09)</w:t>
            </w:r>
          </w:p>
        </w:tc>
      </w:tr>
      <w:tr w:rsidR="005C0E31" w:rsidRPr="008860F2" w14:paraId="5D1DB1B4" w14:textId="77777777" w:rsidTr="005C1E2D">
        <w:trPr>
          <w:trHeight w:val="344"/>
        </w:trPr>
        <w:tc>
          <w:tcPr>
            <w:tcW w:w="6480" w:type="dxa"/>
          </w:tcPr>
          <w:p w14:paraId="199292EF" w14:textId="77777777" w:rsidR="005C0E31" w:rsidRPr="008860F2" w:rsidRDefault="005C0E31" w:rsidP="00F07FE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271BA767" w14:textId="77777777" w:rsidR="005C0E31" w:rsidRPr="008860F2" w:rsidRDefault="005C0E31" w:rsidP="00F07FE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AF1E651" w14:textId="77777777" w:rsidR="005C0E31" w:rsidRPr="008860F2" w:rsidRDefault="005C0E31" w:rsidP="00F07FEF">
            <w:pPr>
              <w:tabs>
                <w:tab w:val="decimal" w:pos="764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(2,762.33)</w:t>
            </w:r>
          </w:p>
        </w:tc>
      </w:tr>
      <w:tr w:rsidR="005C0E31" w:rsidRPr="008860F2" w14:paraId="3B4AF195" w14:textId="77777777" w:rsidTr="005C1E2D">
        <w:trPr>
          <w:trHeight w:val="344"/>
        </w:trPr>
        <w:tc>
          <w:tcPr>
            <w:tcW w:w="6480" w:type="dxa"/>
          </w:tcPr>
          <w:p w14:paraId="57371F08" w14:textId="77777777" w:rsidR="005C0E31" w:rsidRPr="008860F2" w:rsidRDefault="005C0E31" w:rsidP="00F07FE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78AE4B2C" w14:textId="77777777" w:rsidR="005C0E31" w:rsidRPr="008860F2" w:rsidRDefault="005C0E31" w:rsidP="00F07FE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186CBF2" w14:textId="77777777" w:rsidR="005C0E31" w:rsidRPr="008860F2" w:rsidRDefault="005C0E31" w:rsidP="00F07FEF">
            <w:pPr>
              <w:tabs>
                <w:tab w:val="decimal" w:pos="764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(9,994.16)</w:t>
            </w:r>
          </w:p>
        </w:tc>
      </w:tr>
      <w:tr w:rsidR="005C0E31" w:rsidRPr="008860F2" w14:paraId="6A8E0FD8" w14:textId="77777777" w:rsidTr="005C1E2D">
        <w:trPr>
          <w:trHeight w:val="344"/>
        </w:trPr>
        <w:tc>
          <w:tcPr>
            <w:tcW w:w="6480" w:type="dxa"/>
          </w:tcPr>
          <w:p w14:paraId="4522C5D5" w14:textId="77777777" w:rsidR="005C0E31" w:rsidRPr="008860F2" w:rsidRDefault="005C0E31" w:rsidP="00F07FE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รายได้สิทธิการเช่ารอตัดบัญชี</w:t>
            </w:r>
          </w:p>
        </w:tc>
        <w:tc>
          <w:tcPr>
            <w:tcW w:w="1170" w:type="dxa"/>
          </w:tcPr>
          <w:p w14:paraId="620C5B03" w14:textId="77777777" w:rsidR="005C0E31" w:rsidRPr="008860F2" w:rsidRDefault="005C0E31" w:rsidP="00077EAB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F0C6BBE" w14:textId="77777777" w:rsidR="005C0E31" w:rsidRPr="008860F2" w:rsidRDefault="005C0E31" w:rsidP="00F07FEF">
            <w:pPr>
              <w:tabs>
                <w:tab w:val="decimal" w:pos="764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(6,633.55)</w:t>
            </w:r>
          </w:p>
        </w:tc>
      </w:tr>
      <w:tr w:rsidR="005C1E2D" w:rsidRPr="008860F2" w14:paraId="755CFDBF" w14:textId="77777777" w:rsidTr="005C1E2D">
        <w:trPr>
          <w:trHeight w:val="344"/>
        </w:trPr>
        <w:tc>
          <w:tcPr>
            <w:tcW w:w="6480" w:type="dxa"/>
          </w:tcPr>
          <w:p w14:paraId="6702B7AB" w14:textId="77777777" w:rsidR="005C1E2D" w:rsidRPr="008860F2" w:rsidRDefault="005C1E2D" w:rsidP="00F07FE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170" w:type="dxa"/>
          </w:tcPr>
          <w:p w14:paraId="6E4D1208" w14:textId="77777777" w:rsidR="005C1E2D" w:rsidRPr="008860F2" w:rsidRDefault="005C1E2D" w:rsidP="005C1E2D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DB9A0DD" w14:textId="77777777" w:rsidR="005C1E2D" w:rsidRPr="008860F2" w:rsidRDefault="005C1E2D" w:rsidP="00F07FEF">
            <w:pPr>
              <w:tabs>
                <w:tab w:val="decimal" w:pos="764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(285.61)</w:t>
            </w:r>
          </w:p>
        </w:tc>
      </w:tr>
      <w:tr w:rsidR="007C6CC2" w:rsidRPr="008860F2" w14:paraId="396E92B8" w14:textId="77777777" w:rsidTr="008E2952">
        <w:trPr>
          <w:trHeight w:val="344"/>
        </w:trPr>
        <w:tc>
          <w:tcPr>
            <w:tcW w:w="6480" w:type="dxa"/>
            <w:shd w:val="clear" w:color="auto" w:fill="auto"/>
          </w:tcPr>
          <w:p w14:paraId="0B7F82D3" w14:textId="77777777" w:rsidR="007C6CC2" w:rsidRPr="008860F2" w:rsidRDefault="00232200" w:rsidP="00F07FE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สินทรัพย์และหนี้สินอื่น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</w:tcPr>
          <w:p w14:paraId="35CA84A3" w14:textId="77777777" w:rsidR="007C6CC2" w:rsidRPr="008860F2" w:rsidRDefault="007C6CC2" w:rsidP="00F07FE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4F2C98" w14:textId="77777777" w:rsidR="007C6CC2" w:rsidRPr="008860F2" w:rsidRDefault="00232200" w:rsidP="00F07FEF">
            <w:pPr>
              <w:tabs>
                <w:tab w:val="decimal" w:pos="764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</w:t>
            </w:r>
            <w:r w:rsidR="00DB2C73" w:rsidRPr="008860F2">
              <w:rPr>
                <w:rFonts w:ascii="Angsana New" w:hAnsi="Angsana New"/>
                <w:sz w:val="28"/>
                <w:szCs w:val="28"/>
              </w:rPr>
              <w:t>614.84</w:t>
            </w:r>
            <w:r w:rsidRPr="008860F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C6CC2" w:rsidRPr="008860F2" w14:paraId="037F7807" w14:textId="77777777" w:rsidTr="008E2952">
        <w:tc>
          <w:tcPr>
            <w:tcW w:w="6480" w:type="dxa"/>
          </w:tcPr>
          <w:p w14:paraId="61FF6BF7" w14:textId="77777777" w:rsidR="007C6CC2" w:rsidRPr="008860F2" w:rsidRDefault="007C6CC2" w:rsidP="00F07FE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170" w:type="dxa"/>
          </w:tcPr>
          <w:p w14:paraId="1EDDDBBE" w14:textId="77777777" w:rsidR="007C6CC2" w:rsidRPr="008860F2" w:rsidRDefault="007C6CC2" w:rsidP="00F07FE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43C8E9" w14:textId="77777777" w:rsidR="007C6CC2" w:rsidRPr="008860F2" w:rsidRDefault="005C0E31" w:rsidP="00F07FEF">
            <w:pPr>
              <w:tabs>
                <w:tab w:val="decimal" w:pos="78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16,</w:t>
            </w:r>
            <w:r w:rsidR="006C0632" w:rsidRPr="008860F2">
              <w:rPr>
                <w:rFonts w:ascii="Angsana New" w:hAnsi="Angsana New"/>
                <w:b/>
                <w:bCs/>
                <w:sz w:val="28"/>
                <w:szCs w:val="28"/>
              </w:rPr>
              <w:t>904.54</w:t>
            </w:r>
          </w:p>
        </w:tc>
      </w:tr>
    </w:tbl>
    <w:p w14:paraId="4C2C4ECD" w14:textId="77777777" w:rsidR="00A668D3" w:rsidRPr="008860F2" w:rsidRDefault="00A668D3" w:rsidP="005D1FFF">
      <w:pPr>
        <w:ind w:left="540" w:right="-29"/>
        <w:rPr>
          <w:sz w:val="28"/>
          <w:szCs w:val="28"/>
        </w:rPr>
      </w:pPr>
    </w:p>
    <w:p w14:paraId="5AD7F965" w14:textId="77777777" w:rsidR="007C6CC2" w:rsidRPr="008860F2" w:rsidRDefault="005D1FFF" w:rsidP="005D1FFF">
      <w:pPr>
        <w:ind w:left="540" w:right="-29"/>
        <w:rPr>
          <w:rFonts w:ascii="Angsana New" w:eastAsia="Batang" w:hAnsi="Angsana New"/>
          <w:i/>
          <w:iCs/>
          <w:spacing w:val="-2"/>
          <w:sz w:val="28"/>
          <w:szCs w:val="28"/>
          <w:cs/>
        </w:rPr>
      </w:pPr>
      <w:r w:rsidRPr="008860F2">
        <w:rPr>
          <w:rFonts w:ascii="Angsana New" w:eastAsia="Batang" w:hAnsi="Angsana New" w:hint="cs"/>
          <w:spacing w:val="-2"/>
          <w:sz w:val="28"/>
          <w:szCs w:val="28"/>
          <w:cs/>
        </w:rPr>
        <w:t>งบกำไรขาดทุนเบ็ดเสร็จรวม</w:t>
      </w:r>
      <w:r w:rsidR="00737638" w:rsidRPr="008860F2">
        <w:rPr>
          <w:rFonts w:ascii="Angsana New" w:eastAsia="Batang" w:hAnsi="Angsana New" w:hint="cs"/>
          <w:spacing w:val="-2"/>
          <w:sz w:val="28"/>
          <w:szCs w:val="28"/>
          <w:cs/>
        </w:rPr>
        <w:t xml:space="preserve">ของกลุ่ม </w:t>
      </w:r>
      <w:r w:rsidR="00737638" w:rsidRPr="008860F2">
        <w:rPr>
          <w:rFonts w:ascii="Angsana New" w:eastAsia="Batang" w:hAnsi="Angsana New"/>
          <w:spacing w:val="-2"/>
          <w:sz w:val="28"/>
          <w:szCs w:val="28"/>
        </w:rPr>
        <w:t xml:space="preserve">GOLD </w:t>
      </w:r>
      <w:r w:rsidRPr="008860F2">
        <w:rPr>
          <w:rFonts w:ascii="Angsana New" w:eastAsia="Batang" w:hAnsi="Angsana New" w:hint="cs"/>
          <w:spacing w:val="-2"/>
          <w:sz w:val="28"/>
          <w:szCs w:val="28"/>
          <w:cs/>
        </w:rPr>
        <w:t xml:space="preserve">สำหรับงวดตั้งแต่วันที่ </w:t>
      </w:r>
      <w:r w:rsidRPr="008860F2">
        <w:rPr>
          <w:rFonts w:ascii="Angsana New" w:eastAsia="Batang" w:hAnsi="Angsana New"/>
          <w:spacing w:val="-2"/>
          <w:sz w:val="28"/>
          <w:szCs w:val="28"/>
        </w:rPr>
        <w:t xml:space="preserve">1 </w:t>
      </w:r>
      <w:r w:rsidRPr="008860F2">
        <w:rPr>
          <w:rFonts w:ascii="Angsana New" w:eastAsia="Batang" w:hAnsi="Angsana New" w:hint="cs"/>
          <w:spacing w:val="-2"/>
          <w:sz w:val="28"/>
          <w:szCs w:val="28"/>
          <w:cs/>
        </w:rPr>
        <w:t xml:space="preserve">ตุลาคม </w:t>
      </w:r>
      <w:r w:rsidRPr="008860F2">
        <w:rPr>
          <w:rFonts w:ascii="Angsana New" w:eastAsia="Batang" w:hAnsi="Angsana New"/>
          <w:spacing w:val="-2"/>
          <w:sz w:val="28"/>
          <w:szCs w:val="28"/>
        </w:rPr>
        <w:t xml:space="preserve">2561 </w:t>
      </w:r>
      <w:r w:rsidRPr="008860F2">
        <w:rPr>
          <w:rFonts w:ascii="Angsana New" w:eastAsia="Batang" w:hAnsi="Angsana New" w:hint="cs"/>
          <w:spacing w:val="-2"/>
          <w:sz w:val="28"/>
          <w:szCs w:val="28"/>
          <w:cs/>
        </w:rPr>
        <w:t xml:space="preserve">ถึง </w:t>
      </w:r>
      <w:r w:rsidRPr="008860F2">
        <w:rPr>
          <w:rFonts w:ascii="Angsana New" w:eastAsia="Batang" w:hAnsi="Angsana New"/>
          <w:spacing w:val="-2"/>
          <w:sz w:val="28"/>
          <w:szCs w:val="28"/>
        </w:rPr>
        <w:t xml:space="preserve">31 </w:t>
      </w:r>
      <w:r w:rsidRPr="008860F2">
        <w:rPr>
          <w:rFonts w:ascii="Angsana New" w:eastAsia="Batang" w:hAnsi="Angsana New" w:hint="cs"/>
          <w:spacing w:val="-2"/>
          <w:sz w:val="28"/>
          <w:szCs w:val="28"/>
          <w:cs/>
        </w:rPr>
        <w:t xml:space="preserve">กรกฎาคม </w:t>
      </w:r>
      <w:r w:rsidRPr="008860F2">
        <w:rPr>
          <w:rFonts w:ascii="Angsana New" w:eastAsia="Batang" w:hAnsi="Angsana New"/>
          <w:spacing w:val="-2"/>
          <w:sz w:val="28"/>
          <w:szCs w:val="28"/>
        </w:rPr>
        <w:t>2562</w:t>
      </w:r>
      <w:r w:rsidR="00232200" w:rsidRPr="008860F2">
        <w:rPr>
          <w:rFonts w:ascii="Angsana New" w:eastAsia="Batang" w:hAnsi="Angsana New"/>
          <w:spacing w:val="-2"/>
          <w:sz w:val="28"/>
          <w:szCs w:val="28"/>
        </w:rPr>
        <w:t xml:space="preserve"> </w:t>
      </w:r>
      <w:r w:rsidR="00232200" w:rsidRPr="008860F2">
        <w:rPr>
          <w:rFonts w:ascii="Angsana New" w:eastAsia="Batang" w:hAnsi="Angsana New" w:hint="cs"/>
          <w:spacing w:val="-2"/>
          <w:sz w:val="28"/>
          <w:szCs w:val="28"/>
          <w:cs/>
        </w:rPr>
        <w:t>แสดงได้ดังนี้</w:t>
      </w:r>
    </w:p>
    <w:p w14:paraId="2A877940" w14:textId="77777777" w:rsidR="007C6CC2" w:rsidRPr="008860F2" w:rsidRDefault="007C6CC2" w:rsidP="00FE2B8B">
      <w:pPr>
        <w:ind w:left="540" w:right="-29"/>
        <w:rPr>
          <w:rFonts w:ascii="Angsana New" w:eastAsia="Batang" w:hAnsi="Angsana New"/>
          <w:sz w:val="28"/>
          <w:szCs w:val="28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7650"/>
        <w:gridCol w:w="1440"/>
      </w:tblGrid>
      <w:tr w:rsidR="00AD66B2" w:rsidRPr="008860F2" w14:paraId="4250F824" w14:textId="77777777" w:rsidTr="00BF4C33">
        <w:trPr>
          <w:tblHeader/>
        </w:trPr>
        <w:tc>
          <w:tcPr>
            <w:tcW w:w="7650" w:type="dxa"/>
          </w:tcPr>
          <w:p w14:paraId="2A4352C2" w14:textId="77777777" w:rsidR="00AD66B2" w:rsidRPr="008860F2" w:rsidRDefault="00AD66B2" w:rsidP="00F07FE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</w:tcPr>
          <w:p w14:paraId="73CAB364" w14:textId="77777777" w:rsidR="00AD66B2" w:rsidRPr="008860F2" w:rsidRDefault="00AD66B2" w:rsidP="00F07FE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AD66B2" w:rsidRPr="008860F2" w14:paraId="2E935854" w14:textId="77777777" w:rsidTr="00475963">
        <w:trPr>
          <w:tblHeader/>
        </w:trPr>
        <w:tc>
          <w:tcPr>
            <w:tcW w:w="7650" w:type="dxa"/>
          </w:tcPr>
          <w:p w14:paraId="374C5DD0" w14:textId="77777777" w:rsidR="00AD66B2" w:rsidRPr="008860F2" w:rsidRDefault="00AD66B2" w:rsidP="00F20C25">
            <w:pPr>
              <w:ind w:firstLine="13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สำหรับงวดตั้งแต่วันที่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8860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B485D"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ถึง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860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กรกฎาคม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B485D"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07B7BB26" w14:textId="77777777" w:rsidR="00AD66B2" w:rsidRPr="008860F2" w:rsidRDefault="00AD66B2" w:rsidP="00F07FEF">
            <w:pPr>
              <w:tabs>
                <w:tab w:val="decimal" w:pos="76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66B2" w:rsidRPr="008860F2" w14:paraId="62570BF4" w14:textId="77777777" w:rsidTr="00BF4C33">
        <w:tc>
          <w:tcPr>
            <w:tcW w:w="7650" w:type="dxa"/>
          </w:tcPr>
          <w:p w14:paraId="65B058D8" w14:textId="77777777" w:rsidR="00AD66B2" w:rsidRPr="008860F2" w:rsidRDefault="00AD66B2" w:rsidP="00F07FEF">
            <w:pPr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40" w:type="dxa"/>
            <w:shd w:val="clear" w:color="auto" w:fill="auto"/>
          </w:tcPr>
          <w:p w14:paraId="394D3780" w14:textId="77777777" w:rsidR="00AD66B2" w:rsidRPr="008860F2" w:rsidRDefault="001B485D" w:rsidP="00F07FEF">
            <w:pPr>
              <w:tabs>
                <w:tab w:val="decimal" w:pos="788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13,781.75</w:t>
            </w:r>
          </w:p>
        </w:tc>
      </w:tr>
      <w:tr w:rsidR="00AD66B2" w:rsidRPr="008860F2" w14:paraId="0C794B9F" w14:textId="77777777" w:rsidTr="00BF4C33">
        <w:tc>
          <w:tcPr>
            <w:tcW w:w="7650" w:type="dxa"/>
          </w:tcPr>
          <w:p w14:paraId="40728368" w14:textId="77777777" w:rsidR="00AD66B2" w:rsidRPr="008860F2" w:rsidRDefault="00AD66B2" w:rsidP="00F07FE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440" w:type="dxa"/>
            <w:shd w:val="clear" w:color="auto" w:fill="auto"/>
          </w:tcPr>
          <w:p w14:paraId="0427F89D" w14:textId="77777777" w:rsidR="00AD66B2" w:rsidRPr="008860F2" w:rsidRDefault="001B485D" w:rsidP="00F07FEF">
            <w:pPr>
              <w:tabs>
                <w:tab w:val="decimal" w:pos="788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(11,710.20)</w:t>
            </w:r>
          </w:p>
        </w:tc>
      </w:tr>
      <w:tr w:rsidR="00AD66B2" w:rsidRPr="008860F2" w14:paraId="538E5D81" w14:textId="77777777" w:rsidTr="00BF4C33">
        <w:tc>
          <w:tcPr>
            <w:tcW w:w="7650" w:type="dxa"/>
          </w:tcPr>
          <w:p w14:paraId="2456C929" w14:textId="77777777" w:rsidR="00AD66B2" w:rsidRPr="008860F2" w:rsidRDefault="00AD66B2" w:rsidP="00F07FE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6FFECA" w14:textId="77777777" w:rsidR="00AD66B2" w:rsidRPr="008860F2" w:rsidRDefault="001B485D" w:rsidP="00F07FEF">
            <w:pPr>
              <w:tabs>
                <w:tab w:val="decimal" w:pos="788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3.27</w:t>
            </w:r>
          </w:p>
        </w:tc>
      </w:tr>
      <w:tr w:rsidR="00AD66B2" w:rsidRPr="008860F2" w14:paraId="7D5078D3" w14:textId="77777777" w:rsidTr="00BF4C33">
        <w:tc>
          <w:tcPr>
            <w:tcW w:w="7650" w:type="dxa"/>
          </w:tcPr>
          <w:p w14:paraId="17A5FAB4" w14:textId="77777777" w:rsidR="00AD66B2" w:rsidRPr="008860F2" w:rsidRDefault="00AD66B2" w:rsidP="00F07FE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8F80E3" w14:textId="77777777" w:rsidR="00AD66B2" w:rsidRPr="008860F2" w:rsidRDefault="001B485D" w:rsidP="00F07FEF">
            <w:pPr>
              <w:tabs>
                <w:tab w:val="decimal" w:pos="78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2,074.82</w:t>
            </w:r>
          </w:p>
        </w:tc>
      </w:tr>
      <w:tr w:rsidR="00AD66B2" w:rsidRPr="008860F2" w14:paraId="043CEAE8" w14:textId="77777777" w:rsidTr="00BF4C33">
        <w:tc>
          <w:tcPr>
            <w:tcW w:w="7650" w:type="dxa"/>
          </w:tcPr>
          <w:p w14:paraId="13383A3B" w14:textId="77777777" w:rsidR="00AD66B2" w:rsidRPr="008860F2" w:rsidRDefault="00AD66B2" w:rsidP="00F07FE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1E9B69" w14:textId="77777777" w:rsidR="00AD66B2" w:rsidRPr="008860F2" w:rsidRDefault="001B485D" w:rsidP="00F07FEF">
            <w:pPr>
              <w:tabs>
                <w:tab w:val="decimal" w:pos="788"/>
              </w:tabs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(423.90)</w:t>
            </w:r>
          </w:p>
        </w:tc>
      </w:tr>
      <w:tr w:rsidR="00BF4C33" w:rsidRPr="008860F2" w14:paraId="6B102852" w14:textId="77777777" w:rsidTr="00580FA7">
        <w:tc>
          <w:tcPr>
            <w:tcW w:w="7650" w:type="dxa"/>
          </w:tcPr>
          <w:p w14:paraId="300C7F27" w14:textId="77777777" w:rsidR="00BF4C33" w:rsidRPr="008860F2" w:rsidRDefault="00BF4C33" w:rsidP="00BF4C3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76CFD6" w14:textId="77777777" w:rsidR="00BF4C33" w:rsidRPr="008860F2" w:rsidRDefault="001B485D" w:rsidP="00BF4C33">
            <w:pPr>
              <w:tabs>
                <w:tab w:val="decimal" w:pos="788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1,650.92</w:t>
            </w:r>
          </w:p>
        </w:tc>
      </w:tr>
    </w:tbl>
    <w:p w14:paraId="65E7BAFD" w14:textId="77777777" w:rsidR="00BF4C33" w:rsidRPr="008860F2" w:rsidRDefault="00BF4C33" w:rsidP="00C056B7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ind w:left="540" w:right="-27"/>
        <w:rPr>
          <w:rFonts w:ascii="Angsana New" w:hAnsi="Angsana New"/>
          <w:sz w:val="28"/>
          <w:szCs w:val="28"/>
        </w:rPr>
      </w:pPr>
    </w:p>
    <w:p w14:paraId="05FD56A7" w14:textId="77777777" w:rsidR="00C056B7" w:rsidRPr="008860F2" w:rsidRDefault="000C01F1" w:rsidP="00C056B7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ind w:left="540" w:right="-2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br w:type="page"/>
      </w:r>
      <w:r w:rsidR="00C056B7" w:rsidRPr="008860F2">
        <w:rPr>
          <w:rFonts w:ascii="Angsana New" w:hAnsi="Angsana New" w:hint="cs"/>
          <w:sz w:val="28"/>
          <w:szCs w:val="28"/>
          <w:cs/>
        </w:rPr>
        <w:t xml:space="preserve">ในการจัดทำงบกำไรขาดทุนเบ็ดเสร็จรวมสำหรับปีสิ้นสุดวันที่ </w:t>
      </w:r>
      <w:r w:rsidR="00C056B7" w:rsidRPr="008860F2">
        <w:rPr>
          <w:rFonts w:ascii="Angsana New" w:hAnsi="Angsana New" w:hint="cs"/>
          <w:sz w:val="28"/>
          <w:szCs w:val="28"/>
        </w:rPr>
        <w:t>3</w:t>
      </w:r>
      <w:r w:rsidR="00C056B7" w:rsidRPr="008860F2">
        <w:rPr>
          <w:rFonts w:ascii="Angsana New" w:hAnsi="Angsana New"/>
          <w:sz w:val="28"/>
          <w:szCs w:val="28"/>
        </w:rPr>
        <w:t xml:space="preserve">0 </w:t>
      </w:r>
      <w:r w:rsidR="00C056B7" w:rsidRPr="008860F2">
        <w:rPr>
          <w:rFonts w:ascii="Angsana New" w:hAnsi="Angsana New" w:hint="cs"/>
          <w:sz w:val="28"/>
          <w:szCs w:val="28"/>
          <w:cs/>
        </w:rPr>
        <w:t>กันยายน 25</w:t>
      </w:r>
      <w:r w:rsidR="00C056B7" w:rsidRPr="008860F2">
        <w:rPr>
          <w:rFonts w:ascii="Angsana New" w:hAnsi="Angsana New"/>
          <w:sz w:val="28"/>
          <w:szCs w:val="28"/>
        </w:rPr>
        <w:t>62</w:t>
      </w:r>
      <w:r w:rsidR="00C41F0B" w:rsidRPr="008860F2">
        <w:rPr>
          <w:rFonts w:ascii="Angsana New" w:hAnsi="Angsana New"/>
          <w:sz w:val="28"/>
          <w:szCs w:val="28"/>
        </w:rPr>
        <w:t xml:space="preserve"> </w:t>
      </w:r>
      <w:r w:rsidR="006672B3" w:rsidRPr="008860F2">
        <w:rPr>
          <w:rFonts w:ascii="Angsana New" w:hAnsi="Angsana New" w:hint="cs"/>
          <w:sz w:val="28"/>
          <w:szCs w:val="28"/>
          <w:cs/>
        </w:rPr>
        <w:t>กลุ่ม</w:t>
      </w:r>
      <w:r w:rsidR="00C41F0B" w:rsidRPr="008860F2">
        <w:rPr>
          <w:rFonts w:ascii="Angsana New" w:hAnsi="Angsana New" w:hint="cs"/>
          <w:sz w:val="28"/>
          <w:szCs w:val="28"/>
          <w:cs/>
        </w:rPr>
        <w:t xml:space="preserve">บริษัทได้รวมผลการดำเนินงานของกลุ่ม </w:t>
      </w:r>
      <w:r w:rsidR="00C41F0B" w:rsidRPr="008860F2">
        <w:rPr>
          <w:rFonts w:ascii="Angsana New" w:hAnsi="Angsana New"/>
          <w:sz w:val="28"/>
          <w:szCs w:val="28"/>
        </w:rPr>
        <w:t xml:space="preserve">GOLD </w:t>
      </w:r>
      <w:r w:rsidR="00C41F0B" w:rsidRPr="008860F2">
        <w:rPr>
          <w:rFonts w:ascii="Angsana New" w:hAnsi="Angsana New" w:hint="cs"/>
          <w:sz w:val="28"/>
          <w:szCs w:val="28"/>
          <w:cs/>
        </w:rPr>
        <w:t xml:space="preserve">จนถึงวันที่ </w:t>
      </w:r>
      <w:r w:rsidR="00C41F0B" w:rsidRPr="008860F2">
        <w:rPr>
          <w:rFonts w:ascii="Angsana New" w:hAnsi="Angsana New"/>
          <w:sz w:val="28"/>
          <w:szCs w:val="28"/>
        </w:rPr>
        <w:t xml:space="preserve">31 </w:t>
      </w:r>
      <w:r w:rsidR="00C41F0B" w:rsidRPr="008860F2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C41F0B" w:rsidRPr="008860F2">
        <w:rPr>
          <w:rFonts w:ascii="Angsana New" w:hAnsi="Angsana New"/>
          <w:sz w:val="28"/>
          <w:szCs w:val="28"/>
        </w:rPr>
        <w:t xml:space="preserve">2562 </w:t>
      </w:r>
      <w:r w:rsidR="00E02893" w:rsidRPr="008860F2">
        <w:rPr>
          <w:rFonts w:ascii="Angsana New" w:hAnsi="Angsana New" w:hint="cs"/>
          <w:sz w:val="28"/>
          <w:szCs w:val="28"/>
          <w:cs/>
        </w:rPr>
        <w:t xml:space="preserve">ตามที่กล่าวไว้ข้างต้น </w:t>
      </w:r>
      <w:r w:rsidR="00C056B7" w:rsidRPr="008860F2">
        <w:rPr>
          <w:rFonts w:ascii="Angsana New" w:hAnsi="Angsana New" w:hint="cs"/>
          <w:sz w:val="28"/>
          <w:szCs w:val="28"/>
          <w:cs/>
        </w:rPr>
        <w:t>เนื่องจากผู้บริหารของบริษัทพิจารณาว่าผลการดำเนินงานรวมในช่วง</w:t>
      </w:r>
      <w:r w:rsidR="00C41F0B" w:rsidRPr="008860F2">
        <w:rPr>
          <w:rFonts w:ascii="Angsana New" w:hAnsi="Angsana New" w:hint="cs"/>
          <w:sz w:val="28"/>
          <w:szCs w:val="28"/>
          <w:cs/>
        </w:rPr>
        <w:t xml:space="preserve">ระหว่างวันที่ </w:t>
      </w:r>
      <w:r w:rsidR="00C41F0B" w:rsidRPr="008860F2">
        <w:rPr>
          <w:rFonts w:ascii="Angsana New" w:hAnsi="Angsana New"/>
          <w:sz w:val="28"/>
          <w:szCs w:val="28"/>
        </w:rPr>
        <w:t xml:space="preserve">1 </w:t>
      </w:r>
      <w:r w:rsidR="00C41F0B" w:rsidRPr="008860F2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C41F0B" w:rsidRPr="008860F2">
        <w:rPr>
          <w:rFonts w:ascii="Angsana New" w:hAnsi="Angsana New"/>
          <w:sz w:val="28"/>
          <w:szCs w:val="28"/>
        </w:rPr>
        <w:t xml:space="preserve">2562 </w:t>
      </w:r>
      <w:r w:rsidR="00C41F0B" w:rsidRPr="008860F2">
        <w:rPr>
          <w:rFonts w:ascii="Angsana New" w:hAnsi="Angsana New" w:hint="cs"/>
          <w:sz w:val="28"/>
          <w:szCs w:val="28"/>
          <w:cs/>
        </w:rPr>
        <w:t xml:space="preserve">ถึงวันที่ </w:t>
      </w:r>
      <w:r w:rsidR="00C41F0B" w:rsidRPr="008860F2">
        <w:rPr>
          <w:rFonts w:ascii="Angsana New" w:hAnsi="Angsana New"/>
          <w:sz w:val="28"/>
          <w:szCs w:val="28"/>
        </w:rPr>
        <w:t xml:space="preserve">14 </w:t>
      </w:r>
      <w:r w:rsidR="00C41F0B" w:rsidRPr="008860F2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C41F0B" w:rsidRPr="008860F2">
        <w:rPr>
          <w:rFonts w:ascii="Angsana New" w:hAnsi="Angsana New"/>
          <w:sz w:val="28"/>
          <w:szCs w:val="28"/>
        </w:rPr>
        <w:t xml:space="preserve">2562 </w:t>
      </w:r>
      <w:r w:rsidR="00C056B7" w:rsidRPr="008860F2">
        <w:rPr>
          <w:rFonts w:ascii="Angsana New" w:hAnsi="Angsana New" w:hint="cs"/>
          <w:sz w:val="28"/>
          <w:szCs w:val="28"/>
          <w:cs/>
        </w:rPr>
        <w:t>ไม่มีผลกระทบต่องบ</w:t>
      </w:r>
      <w:r w:rsidR="00C41F0B" w:rsidRPr="008860F2">
        <w:rPr>
          <w:rFonts w:ascii="Angsana New" w:hAnsi="Angsana New" w:hint="cs"/>
          <w:sz w:val="28"/>
          <w:szCs w:val="28"/>
          <w:cs/>
        </w:rPr>
        <w:t>การเงิน</w:t>
      </w:r>
      <w:r w:rsidR="00C056B7" w:rsidRPr="008860F2">
        <w:rPr>
          <w:rFonts w:ascii="Angsana New" w:hAnsi="Angsana New" w:hint="cs"/>
          <w:sz w:val="28"/>
          <w:szCs w:val="28"/>
          <w:cs/>
        </w:rPr>
        <w:t>อย่างเป็นสาระสำคัญ</w:t>
      </w:r>
    </w:p>
    <w:p w14:paraId="62F1F6DE" w14:textId="77777777" w:rsidR="00C056B7" w:rsidRPr="00C829EE" w:rsidRDefault="00C056B7" w:rsidP="00FE2B8B">
      <w:pPr>
        <w:ind w:left="540" w:right="-29"/>
        <w:rPr>
          <w:rFonts w:ascii="Angsana New" w:eastAsia="Batang" w:hAnsi="Angsana New"/>
          <w:i/>
          <w:iCs/>
          <w:sz w:val="22"/>
          <w:szCs w:val="22"/>
        </w:rPr>
      </w:pPr>
    </w:p>
    <w:p w14:paraId="7798974F" w14:textId="77777777" w:rsidR="00726C89" w:rsidRPr="008860F2" w:rsidRDefault="00726C89" w:rsidP="00726C89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ind w:left="540" w:right="-27"/>
        <w:rPr>
          <w:rFonts w:ascii="Angsana New" w:eastAsia="Batang" w:hAnsi="Angsana New"/>
          <w:i/>
          <w:iCs/>
          <w:sz w:val="28"/>
          <w:szCs w:val="28"/>
        </w:rPr>
      </w:pPr>
      <w:r w:rsidRPr="008860F2">
        <w:rPr>
          <w:rFonts w:ascii="Angsana New" w:eastAsia="Batang" w:hAnsi="Angsana New"/>
          <w:i/>
          <w:iCs/>
          <w:sz w:val="28"/>
          <w:szCs w:val="28"/>
          <w:cs/>
        </w:rPr>
        <w:t xml:space="preserve">บริษัทย่อยทางอ้อม (ลงทุนผ่าน </w:t>
      </w:r>
      <w:r w:rsidRPr="008860F2">
        <w:rPr>
          <w:rFonts w:ascii="Angsana New" w:eastAsia="Batang" w:hAnsi="Angsana New"/>
          <w:i/>
          <w:iCs/>
          <w:sz w:val="28"/>
          <w:szCs w:val="28"/>
        </w:rPr>
        <w:t>GOLD)</w:t>
      </w:r>
    </w:p>
    <w:p w14:paraId="33F1AAC9" w14:textId="77777777" w:rsidR="00726C89" w:rsidRPr="00C829EE" w:rsidRDefault="00726C89" w:rsidP="00726C89">
      <w:pPr>
        <w:ind w:left="900" w:right="-29"/>
        <w:rPr>
          <w:rFonts w:ascii="Angsana New" w:eastAsia="Batang" w:hAnsi="Angsana New"/>
          <w:i/>
          <w:iCs/>
          <w:sz w:val="22"/>
          <w:szCs w:val="22"/>
        </w:rPr>
      </w:pPr>
    </w:p>
    <w:p w14:paraId="5931A8E0" w14:textId="77777777" w:rsidR="00726C89" w:rsidRPr="008860F2" w:rsidRDefault="00726C89" w:rsidP="00726C89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ind w:left="540" w:right="-27"/>
        <w:rPr>
          <w:rFonts w:ascii="Angsana New" w:hAnsi="Angsana New"/>
          <w:sz w:val="28"/>
          <w:szCs w:val="28"/>
          <w:cs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860F2">
        <w:rPr>
          <w:rFonts w:ascii="Angsana New" w:hAnsi="Angsana New"/>
          <w:sz w:val="28"/>
          <w:szCs w:val="28"/>
        </w:rPr>
        <w:t xml:space="preserve">26 </w:t>
      </w:r>
      <w:r w:rsidRPr="008860F2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Pr="008860F2">
        <w:rPr>
          <w:rFonts w:ascii="Angsana New" w:hAnsi="Angsana New"/>
          <w:sz w:val="28"/>
          <w:szCs w:val="28"/>
        </w:rPr>
        <w:t xml:space="preserve">2562 GOLD </w:t>
      </w:r>
      <w:r w:rsidRPr="008860F2">
        <w:rPr>
          <w:rFonts w:ascii="Angsana New" w:hAnsi="Angsana New"/>
          <w:sz w:val="28"/>
          <w:szCs w:val="28"/>
          <w:cs/>
        </w:rPr>
        <w:t xml:space="preserve">ได้ขายเงินลงทุนในบริษัท บ้านฉาง เอสเตท จำกัด จำนวน </w:t>
      </w:r>
      <w:r w:rsidRPr="008860F2">
        <w:rPr>
          <w:rFonts w:ascii="Angsana New" w:hAnsi="Angsana New"/>
          <w:sz w:val="28"/>
          <w:szCs w:val="28"/>
        </w:rPr>
        <w:t xml:space="preserve">23.85 </w:t>
      </w:r>
      <w:r w:rsidRPr="008860F2">
        <w:rPr>
          <w:rFonts w:ascii="Angsana New" w:hAnsi="Angsana New"/>
          <w:sz w:val="28"/>
          <w:szCs w:val="28"/>
          <w:cs/>
        </w:rPr>
        <w:t xml:space="preserve">ล้านบาท (หุ้นสามัญ </w:t>
      </w:r>
      <w:r w:rsidRPr="008860F2">
        <w:rPr>
          <w:rFonts w:ascii="Angsana New" w:hAnsi="Angsana New"/>
          <w:sz w:val="28"/>
          <w:szCs w:val="28"/>
        </w:rPr>
        <w:t xml:space="preserve">2,250,000 </w:t>
      </w:r>
      <w:r w:rsidRPr="008860F2">
        <w:rPr>
          <w:rFonts w:ascii="Angsana New" w:hAnsi="Angsana New"/>
          <w:sz w:val="28"/>
          <w:szCs w:val="28"/>
          <w:cs/>
        </w:rPr>
        <w:t xml:space="preserve">หุ้น ในราคาหุ้นละ </w:t>
      </w:r>
      <w:r w:rsidRPr="008860F2">
        <w:rPr>
          <w:rFonts w:ascii="Angsana New" w:hAnsi="Angsana New"/>
          <w:sz w:val="28"/>
          <w:szCs w:val="28"/>
        </w:rPr>
        <w:t xml:space="preserve">10.60 </w:t>
      </w:r>
      <w:r w:rsidRPr="008860F2">
        <w:rPr>
          <w:rFonts w:ascii="Angsana New" w:hAnsi="Angsana New"/>
          <w:sz w:val="28"/>
          <w:szCs w:val="28"/>
          <w:cs/>
        </w:rPr>
        <w:t>บาท) ให้แก่บริษัทแห่งหนึ่ง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 xml:space="preserve">กลุ่มบริษัทรับรู้กำไรจากการขายเงินลงทุนในบริษัทย่อยจำนวน </w:t>
      </w:r>
      <w:r w:rsidRPr="008860F2">
        <w:rPr>
          <w:rFonts w:ascii="Angsana New" w:hAnsi="Angsana New"/>
          <w:sz w:val="28"/>
          <w:szCs w:val="28"/>
        </w:rPr>
        <w:t xml:space="preserve">11.18 </w:t>
      </w:r>
      <w:r w:rsidRPr="008860F2">
        <w:rPr>
          <w:rFonts w:ascii="Angsana New" w:hAnsi="Angsana New"/>
          <w:sz w:val="28"/>
          <w:szCs w:val="28"/>
          <w:cs/>
        </w:rPr>
        <w:t xml:space="preserve">ล้านบาทในงบการเงินรวม </w:t>
      </w:r>
    </w:p>
    <w:p w14:paraId="61287AA1" w14:textId="77777777" w:rsidR="00726C89" w:rsidRPr="00C829EE" w:rsidRDefault="00726C89" w:rsidP="00FE2B8B">
      <w:pPr>
        <w:ind w:left="540" w:right="-29"/>
        <w:rPr>
          <w:rFonts w:ascii="Angsana New" w:eastAsia="Batang" w:hAnsi="Angsana New"/>
          <w:i/>
          <w:iCs/>
          <w:sz w:val="22"/>
          <w:szCs w:val="22"/>
        </w:rPr>
      </w:pPr>
    </w:p>
    <w:p w14:paraId="1B3746AD" w14:textId="77777777" w:rsidR="00C948CF" w:rsidRPr="008860F2" w:rsidRDefault="00C948CF" w:rsidP="00C948CF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ind w:left="540" w:right="-27"/>
        <w:rPr>
          <w:rFonts w:ascii="Angsana New" w:hAnsi="Angsana New"/>
          <w:b/>
          <w:i/>
          <w:iCs/>
          <w:sz w:val="28"/>
          <w:szCs w:val="28"/>
          <w:cs/>
        </w:rPr>
      </w:pPr>
      <w:r w:rsidRPr="008860F2">
        <w:rPr>
          <w:rFonts w:ascii="Angsana New" w:hAnsi="Angsana New" w:hint="cs"/>
          <w:b/>
          <w:i/>
          <w:iCs/>
          <w:sz w:val="28"/>
          <w:szCs w:val="28"/>
          <w:cs/>
        </w:rPr>
        <w:t>การจัดตั้งบริษัท เพิ่มทุนและเรียกชำระทุนเพิ่ม</w:t>
      </w:r>
    </w:p>
    <w:p w14:paraId="29EA913C" w14:textId="77777777" w:rsidR="007F6068" w:rsidRPr="00C829EE" w:rsidRDefault="007F6068" w:rsidP="00FE2B8B">
      <w:pPr>
        <w:ind w:left="540" w:right="-29"/>
        <w:rPr>
          <w:rFonts w:ascii="Angsana New" w:eastAsia="Batang" w:hAnsi="Angsana New"/>
          <w:i/>
          <w:iCs/>
          <w:sz w:val="22"/>
          <w:szCs w:val="22"/>
        </w:rPr>
      </w:pPr>
    </w:p>
    <w:p w14:paraId="26D277C0" w14:textId="0FA15C89" w:rsidR="00D739C6" w:rsidRPr="008860F2" w:rsidRDefault="004C1764" w:rsidP="00FE2B8B">
      <w:pPr>
        <w:ind w:left="540" w:right="-29"/>
        <w:rPr>
          <w:rFonts w:ascii="Angsana New" w:eastAsia="Batang" w:hAnsi="Angsana New"/>
          <w:sz w:val="28"/>
          <w:szCs w:val="28"/>
        </w:rPr>
      </w:pPr>
      <w:r w:rsidRPr="008860F2">
        <w:rPr>
          <w:rFonts w:ascii="Angsana New" w:eastAsia="Batang" w:hAnsi="Angsana New" w:hint="cs"/>
          <w:sz w:val="28"/>
          <w:szCs w:val="28"/>
          <w:cs/>
        </w:rPr>
        <w:t xml:space="preserve">ในระหว่างปีสิ้นสุดวันที่ </w:t>
      </w:r>
      <w:r w:rsidRPr="008860F2">
        <w:rPr>
          <w:rFonts w:ascii="Angsana New" w:eastAsia="Batang" w:hAnsi="Angsana New"/>
          <w:sz w:val="28"/>
          <w:szCs w:val="28"/>
        </w:rPr>
        <w:t xml:space="preserve">30 </w:t>
      </w:r>
      <w:r w:rsidRPr="008860F2">
        <w:rPr>
          <w:rFonts w:ascii="Angsana New" w:eastAsia="Batang" w:hAnsi="Angsana New" w:hint="cs"/>
          <w:sz w:val="28"/>
          <w:szCs w:val="28"/>
          <w:cs/>
        </w:rPr>
        <w:t xml:space="preserve">กันยายน </w:t>
      </w:r>
      <w:r w:rsidRPr="008860F2">
        <w:rPr>
          <w:rFonts w:ascii="Angsana New" w:eastAsia="Batang" w:hAnsi="Angsana New"/>
          <w:sz w:val="28"/>
          <w:szCs w:val="28"/>
        </w:rPr>
        <w:t>256</w:t>
      </w:r>
      <w:r w:rsidR="002E0B60" w:rsidRPr="008860F2">
        <w:rPr>
          <w:rFonts w:ascii="Angsana New" w:eastAsia="Batang" w:hAnsi="Angsana New"/>
          <w:sz w:val="28"/>
          <w:szCs w:val="28"/>
        </w:rPr>
        <w:t>3</w:t>
      </w:r>
      <w:r w:rsidRPr="008860F2">
        <w:rPr>
          <w:rFonts w:ascii="Angsana New" w:eastAsia="Batang" w:hAnsi="Angsana New"/>
          <w:sz w:val="28"/>
          <w:szCs w:val="28"/>
        </w:rPr>
        <w:t xml:space="preserve"> </w:t>
      </w:r>
      <w:r w:rsidRPr="008860F2">
        <w:rPr>
          <w:rFonts w:ascii="Angsana New" w:eastAsia="Batang" w:hAnsi="Angsana New" w:hint="cs"/>
          <w:sz w:val="28"/>
          <w:szCs w:val="28"/>
          <w:cs/>
        </w:rPr>
        <w:t xml:space="preserve">และ </w:t>
      </w:r>
      <w:r w:rsidRPr="008860F2">
        <w:rPr>
          <w:rFonts w:ascii="Angsana New" w:eastAsia="Batang" w:hAnsi="Angsana New"/>
          <w:sz w:val="28"/>
          <w:szCs w:val="28"/>
        </w:rPr>
        <w:t>256</w:t>
      </w:r>
      <w:r w:rsidR="002E0B60" w:rsidRPr="008860F2">
        <w:rPr>
          <w:rFonts w:ascii="Angsana New" w:eastAsia="Batang" w:hAnsi="Angsana New"/>
          <w:sz w:val="28"/>
          <w:szCs w:val="28"/>
        </w:rPr>
        <w:t>2</w:t>
      </w:r>
      <w:r w:rsidRPr="008860F2">
        <w:rPr>
          <w:rFonts w:ascii="Angsana New" w:eastAsia="Batang" w:hAnsi="Angsana New"/>
          <w:sz w:val="28"/>
          <w:szCs w:val="28"/>
        </w:rPr>
        <w:t xml:space="preserve"> </w:t>
      </w:r>
      <w:r w:rsidRPr="008860F2">
        <w:rPr>
          <w:rFonts w:ascii="Angsana New" w:eastAsia="Batang" w:hAnsi="Angsana New" w:hint="cs"/>
          <w:sz w:val="28"/>
          <w:szCs w:val="28"/>
          <w:cs/>
        </w:rPr>
        <w:t>มี</w:t>
      </w:r>
      <w:r w:rsidR="003D7358">
        <w:rPr>
          <w:rFonts w:ascii="Angsana New" w:eastAsia="Batang" w:hAnsi="Angsana New" w:hint="cs"/>
          <w:sz w:val="28"/>
          <w:szCs w:val="28"/>
          <w:cs/>
        </w:rPr>
        <w:t>การเปลี่ยนแปลง</w:t>
      </w:r>
      <w:r w:rsidRPr="008860F2">
        <w:rPr>
          <w:rFonts w:ascii="Angsana New" w:eastAsia="Batang" w:hAnsi="Angsana New" w:hint="cs"/>
          <w:sz w:val="28"/>
          <w:szCs w:val="28"/>
          <w:cs/>
        </w:rPr>
        <w:t>ดังนี้</w:t>
      </w:r>
    </w:p>
    <w:p w14:paraId="6275A2EA" w14:textId="32F7AB21" w:rsidR="00C948CF" w:rsidRPr="00C829EE" w:rsidRDefault="00C948CF" w:rsidP="00FE2B8B">
      <w:pPr>
        <w:ind w:left="540" w:right="-29"/>
        <w:rPr>
          <w:rFonts w:ascii="Angsana New" w:eastAsia="Batang" w:hAnsi="Angsana New"/>
          <w:sz w:val="22"/>
          <w:szCs w:val="22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10"/>
        <w:gridCol w:w="1259"/>
        <w:gridCol w:w="237"/>
        <w:gridCol w:w="1202"/>
      </w:tblGrid>
      <w:tr w:rsidR="00C948CF" w:rsidRPr="008860F2" w14:paraId="10C91318" w14:textId="77777777" w:rsidTr="006B39A4">
        <w:tc>
          <w:tcPr>
            <w:tcW w:w="3519" w:type="pct"/>
          </w:tcPr>
          <w:p w14:paraId="157FD6ED" w14:textId="77777777" w:rsidR="00C948CF" w:rsidRPr="008860F2" w:rsidRDefault="00C948CF" w:rsidP="00840013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81" w:type="pct"/>
            <w:gridSpan w:val="3"/>
            <w:vAlign w:val="center"/>
          </w:tcPr>
          <w:p w14:paraId="6464F99E" w14:textId="77777777" w:rsidR="00C948CF" w:rsidRPr="008860F2" w:rsidRDefault="00C948CF" w:rsidP="0084001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48CF" w:rsidRPr="008860F2" w14:paraId="30F5FBF1" w14:textId="77777777" w:rsidTr="007A582E">
        <w:tc>
          <w:tcPr>
            <w:tcW w:w="3519" w:type="pct"/>
          </w:tcPr>
          <w:p w14:paraId="0CEE3A64" w14:textId="406DA59F" w:rsidR="00C948CF" w:rsidRPr="008860F2" w:rsidRDefault="007A582E" w:rsidP="00840013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F030F">
              <w:rPr>
                <w:rFonts w:ascii="Angsana New" w:eastAsia="Batang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การจัดตั้งบริษัท</w:t>
            </w:r>
          </w:p>
        </w:tc>
        <w:tc>
          <w:tcPr>
            <w:tcW w:w="691" w:type="pct"/>
          </w:tcPr>
          <w:p w14:paraId="2A42CA6C" w14:textId="77777777" w:rsidR="00C948CF" w:rsidRPr="008860F2" w:rsidRDefault="00C948CF" w:rsidP="00840013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25</w:t>
            </w:r>
            <w:r w:rsidRPr="008860F2">
              <w:rPr>
                <w:rFonts w:ascii="Angsana New" w:eastAsia="Calibri" w:hAnsi="Angsana New"/>
                <w:sz w:val="28"/>
                <w:szCs w:val="28"/>
                <w:lang w:bidi="th-TH"/>
              </w:rPr>
              <w:t>63</w:t>
            </w:r>
          </w:p>
        </w:tc>
        <w:tc>
          <w:tcPr>
            <w:tcW w:w="130" w:type="pct"/>
          </w:tcPr>
          <w:p w14:paraId="5F5C5EA2" w14:textId="77777777" w:rsidR="00C948CF" w:rsidRPr="008860F2" w:rsidRDefault="00C948CF" w:rsidP="00840013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75A75F0A" w14:textId="77777777" w:rsidR="00C948CF" w:rsidRPr="008860F2" w:rsidRDefault="00C948CF" w:rsidP="00840013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256</w:t>
            </w:r>
            <w:r w:rsidRPr="008860F2">
              <w:rPr>
                <w:rFonts w:ascii="Angsana New" w:eastAsia="Calibri" w:hAnsi="Angsana New"/>
                <w:sz w:val="28"/>
                <w:szCs w:val="28"/>
                <w:lang w:bidi="th-TH"/>
              </w:rPr>
              <w:t>2</w:t>
            </w:r>
          </w:p>
        </w:tc>
      </w:tr>
      <w:tr w:rsidR="00C948CF" w:rsidRPr="008860F2" w14:paraId="1A6E1105" w14:textId="77777777" w:rsidTr="006B39A4">
        <w:tc>
          <w:tcPr>
            <w:tcW w:w="3519" w:type="pct"/>
          </w:tcPr>
          <w:p w14:paraId="67CF2963" w14:textId="3E2385D3" w:rsidR="00C948CF" w:rsidRPr="008860F2" w:rsidRDefault="00C948CF" w:rsidP="00840013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81" w:type="pct"/>
            <w:gridSpan w:val="3"/>
          </w:tcPr>
          <w:p w14:paraId="117396D5" w14:textId="77777777" w:rsidR="00C948CF" w:rsidRPr="008860F2" w:rsidRDefault="00C948CF" w:rsidP="0084001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948CF" w:rsidRPr="008860F2" w14:paraId="3B3A3489" w14:textId="77777777" w:rsidTr="007A582E">
        <w:tc>
          <w:tcPr>
            <w:tcW w:w="3519" w:type="pct"/>
          </w:tcPr>
          <w:p w14:paraId="0B8FA3AB" w14:textId="4C81D88A" w:rsidR="00C948CF" w:rsidRPr="008860F2" w:rsidRDefault="00C948CF" w:rsidP="00C948CF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691" w:type="pct"/>
          </w:tcPr>
          <w:p w14:paraId="2086891A" w14:textId="77777777" w:rsidR="00C948CF" w:rsidRPr="008860F2" w:rsidRDefault="00C948CF" w:rsidP="00C948CF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0" w:type="pct"/>
          </w:tcPr>
          <w:p w14:paraId="644663D7" w14:textId="77777777" w:rsidR="00C948CF" w:rsidRPr="008860F2" w:rsidRDefault="00C948CF" w:rsidP="00C948CF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0" w:type="pct"/>
          </w:tcPr>
          <w:p w14:paraId="7B710E30" w14:textId="77777777" w:rsidR="00C948CF" w:rsidRPr="008860F2" w:rsidRDefault="00C948CF" w:rsidP="00C948CF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948CF" w:rsidRPr="008860F2" w14:paraId="368812B1" w14:textId="77777777" w:rsidTr="007A582E">
        <w:tc>
          <w:tcPr>
            <w:tcW w:w="3519" w:type="pct"/>
          </w:tcPr>
          <w:p w14:paraId="798027B2" w14:textId="465041EA" w:rsidR="00C948CF" w:rsidRPr="008860F2" w:rsidRDefault="00C948CF" w:rsidP="00C948CF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เลิศรัฐการ พร็อพเพอร์ตี้ ดีเวลล็อปเม้นท์ จำกัด </w:t>
            </w:r>
            <w:r w:rsidR="009167BB" w:rsidRPr="008860F2">
              <w:rPr>
                <w:rFonts w:ascii="Angsana New" w:hAnsi="Angsana New"/>
                <w:sz w:val="28"/>
                <w:szCs w:val="28"/>
              </w:rPr>
              <w:t>*</w:t>
            </w:r>
          </w:p>
          <w:p w14:paraId="42FE313A" w14:textId="3E65112A" w:rsidR="00C948CF" w:rsidRPr="008860F2" w:rsidRDefault="00C948CF" w:rsidP="00C948CF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860F2">
              <w:rPr>
                <w:rFonts w:ascii="Angsana New" w:hAnsi="Angsana New"/>
                <w:sz w:val="28"/>
                <w:szCs w:val="28"/>
              </w:rPr>
              <w:t>(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จัดตั้งบริษัทเมื่อวันที่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8860F2">
              <w:rPr>
                <w:rFonts w:ascii="Angsana New" w:hAnsi="Angsana New"/>
                <w:sz w:val="28"/>
                <w:szCs w:val="28"/>
              </w:rPr>
              <w:t>2562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7400C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691" w:type="pct"/>
          </w:tcPr>
          <w:p w14:paraId="50E6102B" w14:textId="77777777" w:rsidR="00C948CF" w:rsidRPr="006B39A4" w:rsidRDefault="00C948CF" w:rsidP="00C948CF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CB36686" w14:textId="075D4315" w:rsidR="00C948CF" w:rsidRPr="006B39A4" w:rsidRDefault="00C948CF" w:rsidP="00C948CF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39A4">
              <w:rPr>
                <w:rFonts w:ascii="Angsana New" w:hAnsi="Angsana New"/>
                <w:sz w:val="28"/>
                <w:szCs w:val="28"/>
                <w:lang w:val="en-US" w:bidi="th-TH"/>
              </w:rPr>
              <w:t>0.10</w:t>
            </w:r>
          </w:p>
        </w:tc>
        <w:tc>
          <w:tcPr>
            <w:tcW w:w="130" w:type="pct"/>
          </w:tcPr>
          <w:p w14:paraId="7970DE18" w14:textId="77777777" w:rsidR="00C948CF" w:rsidRPr="006B39A4" w:rsidRDefault="00C948CF" w:rsidP="00C948CF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0" w:type="pct"/>
          </w:tcPr>
          <w:p w14:paraId="16FAE8BA" w14:textId="77777777" w:rsidR="00C948CF" w:rsidRPr="006B39A4" w:rsidRDefault="00C948CF" w:rsidP="00C948CF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A05407E" w14:textId="0DFB6B19" w:rsidR="00C948CF" w:rsidRPr="006B39A4" w:rsidRDefault="00C948CF" w:rsidP="00C948CF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39A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B39A4" w:rsidRPr="008860F2" w14:paraId="5B134A6A" w14:textId="77777777" w:rsidTr="007A582E">
        <w:tc>
          <w:tcPr>
            <w:tcW w:w="3519" w:type="pct"/>
          </w:tcPr>
          <w:p w14:paraId="49E4B923" w14:textId="5CE626D1" w:rsidR="006B39A4" w:rsidRDefault="006B39A4" w:rsidP="00C948CF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บริษัท คอลเลคทีฟ จำกัด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**</w:t>
            </w:r>
          </w:p>
          <w:p w14:paraId="2E49D13C" w14:textId="18F8174F" w:rsidR="00FA43AC" w:rsidRPr="008860F2" w:rsidRDefault="00FA43AC" w:rsidP="00C948CF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จัดตั้งบริษัทเมื่อวันที่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034D4BE3" w14:textId="77777777" w:rsidR="00FA43AC" w:rsidRDefault="00FA43AC" w:rsidP="00C948CF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0ECB8A5" w14:textId="00A2DEE3" w:rsidR="006B39A4" w:rsidRPr="006B39A4" w:rsidRDefault="006B39A4" w:rsidP="00C948CF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39A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74748793" w14:textId="77777777" w:rsidR="006B39A4" w:rsidRPr="006B39A4" w:rsidRDefault="006B39A4" w:rsidP="00C948CF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077397F3" w14:textId="77777777" w:rsidR="00FA43AC" w:rsidRDefault="00FA43AC" w:rsidP="00C948CF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5821959" w14:textId="4764F764" w:rsidR="006B39A4" w:rsidRPr="006B39A4" w:rsidRDefault="006B39A4" w:rsidP="00C948CF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39A4">
              <w:rPr>
                <w:rFonts w:ascii="Angsana New" w:hAnsi="Angsana New"/>
                <w:sz w:val="28"/>
                <w:szCs w:val="28"/>
                <w:lang w:val="en-US" w:bidi="th-TH"/>
              </w:rPr>
              <w:t>15.00</w:t>
            </w:r>
          </w:p>
        </w:tc>
      </w:tr>
      <w:tr w:rsidR="006B39A4" w:rsidRPr="008860F2" w14:paraId="3005DE99" w14:textId="77777777" w:rsidTr="007A582E">
        <w:tc>
          <w:tcPr>
            <w:tcW w:w="3519" w:type="pct"/>
          </w:tcPr>
          <w:p w14:paraId="28853024" w14:textId="77777777" w:rsidR="006B39A4" w:rsidRPr="008860F2" w:rsidRDefault="006B39A4" w:rsidP="00C948CF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</w:tcPr>
          <w:p w14:paraId="1894AF12" w14:textId="6EBC659A" w:rsidR="006B39A4" w:rsidRDefault="006B39A4" w:rsidP="00C948CF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0.10</w:t>
            </w:r>
          </w:p>
        </w:tc>
        <w:tc>
          <w:tcPr>
            <w:tcW w:w="130" w:type="pct"/>
          </w:tcPr>
          <w:p w14:paraId="1B0CFEC9" w14:textId="77777777" w:rsidR="006B39A4" w:rsidRPr="00DE4675" w:rsidRDefault="006B39A4" w:rsidP="00C948CF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5C97362A" w14:textId="0D05FCD7" w:rsidR="006B39A4" w:rsidRDefault="006B39A4" w:rsidP="00C948CF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15.00</w:t>
            </w:r>
          </w:p>
        </w:tc>
      </w:tr>
    </w:tbl>
    <w:p w14:paraId="626CCF2D" w14:textId="6C2351AC" w:rsidR="00C948CF" w:rsidRPr="00C829EE" w:rsidRDefault="00C948CF" w:rsidP="00FE2B8B">
      <w:pPr>
        <w:ind w:left="540" w:right="-29"/>
        <w:rPr>
          <w:rFonts w:ascii="Angsana New" w:eastAsia="Batang" w:hAnsi="Angsana New"/>
          <w:sz w:val="22"/>
          <w:szCs w:val="22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10"/>
        <w:gridCol w:w="1259"/>
        <w:gridCol w:w="239"/>
        <w:gridCol w:w="1200"/>
      </w:tblGrid>
      <w:tr w:rsidR="00603A00" w:rsidRPr="008860F2" w14:paraId="6A85A0E1" w14:textId="77777777" w:rsidTr="00603A00">
        <w:tc>
          <w:tcPr>
            <w:tcW w:w="3519" w:type="pct"/>
          </w:tcPr>
          <w:p w14:paraId="4770C998" w14:textId="48C5A71D" w:rsidR="00603A00" w:rsidRPr="008860F2" w:rsidRDefault="00603A00" w:rsidP="00D607BC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E2C4C">
              <w:rPr>
                <w:rFonts w:ascii="Angsana New" w:eastAsia="Batang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การเพิ่มทุน</w:t>
            </w:r>
          </w:p>
        </w:tc>
        <w:tc>
          <w:tcPr>
            <w:tcW w:w="691" w:type="pct"/>
          </w:tcPr>
          <w:p w14:paraId="4CF2A5AF" w14:textId="0C0AC481" w:rsidR="00603A00" w:rsidRPr="008860F2" w:rsidRDefault="00603A00" w:rsidP="00D607BC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1" w:type="pct"/>
          </w:tcPr>
          <w:p w14:paraId="13CAFFC5" w14:textId="77777777" w:rsidR="00603A00" w:rsidRPr="008860F2" w:rsidRDefault="00603A00" w:rsidP="00D607BC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6DC2F032" w14:textId="531948CD" w:rsidR="00603A00" w:rsidRPr="008860F2" w:rsidRDefault="00603A00" w:rsidP="00D607BC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</w:tr>
      <w:tr w:rsidR="00603A00" w:rsidRPr="008860F2" w14:paraId="171B18D5" w14:textId="77777777" w:rsidTr="00D607BC">
        <w:tc>
          <w:tcPr>
            <w:tcW w:w="3519" w:type="pct"/>
          </w:tcPr>
          <w:p w14:paraId="2379B52D" w14:textId="77777777" w:rsidR="00603A00" w:rsidRPr="008860F2" w:rsidRDefault="00603A00" w:rsidP="00D607BC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81" w:type="pct"/>
            <w:gridSpan w:val="3"/>
          </w:tcPr>
          <w:p w14:paraId="0F28463C" w14:textId="14214F26" w:rsidR="00603A00" w:rsidRPr="008860F2" w:rsidRDefault="00603A00" w:rsidP="00D607B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C1764" w:rsidRPr="008860F2" w14:paraId="3FF3CEAC" w14:textId="77777777" w:rsidTr="00C829EE">
        <w:tc>
          <w:tcPr>
            <w:tcW w:w="3519" w:type="pct"/>
          </w:tcPr>
          <w:p w14:paraId="4DE8C470" w14:textId="77777777" w:rsidR="004C1764" w:rsidRPr="008860F2" w:rsidRDefault="004C1764" w:rsidP="00B41650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691" w:type="pct"/>
          </w:tcPr>
          <w:p w14:paraId="75C4E057" w14:textId="77777777" w:rsidR="004C1764" w:rsidRPr="008860F2" w:rsidRDefault="004C1764" w:rsidP="00B4165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1" w:type="pct"/>
          </w:tcPr>
          <w:p w14:paraId="1CDF59C7" w14:textId="77777777" w:rsidR="004C1764" w:rsidRPr="008860F2" w:rsidRDefault="004C1764" w:rsidP="00B41650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9" w:type="pct"/>
          </w:tcPr>
          <w:p w14:paraId="3F83D79F" w14:textId="77777777" w:rsidR="004C1764" w:rsidRPr="008860F2" w:rsidRDefault="004C1764" w:rsidP="00B4165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E0B60" w:rsidRPr="008860F2" w14:paraId="7464EEFE" w14:textId="77777777" w:rsidTr="00C829EE">
        <w:tc>
          <w:tcPr>
            <w:tcW w:w="3519" w:type="pct"/>
          </w:tcPr>
          <w:p w14:paraId="074C6325" w14:textId="77777777" w:rsidR="002E0B60" w:rsidRPr="008860F2" w:rsidRDefault="002E0B60" w:rsidP="002E0B60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บริษัท ยูนิเวนเจอร์ แคปปิตอล จำกัด</w:t>
            </w:r>
          </w:p>
        </w:tc>
        <w:tc>
          <w:tcPr>
            <w:tcW w:w="691" w:type="pct"/>
          </w:tcPr>
          <w:p w14:paraId="188440EF" w14:textId="476DCAF4" w:rsidR="002E0B60" w:rsidRPr="008860F2" w:rsidRDefault="00765414" w:rsidP="002E0B6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24BBD709" w14:textId="77777777" w:rsidR="002E0B60" w:rsidRPr="008860F2" w:rsidRDefault="002E0B60" w:rsidP="002E0B60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59" w:type="pct"/>
          </w:tcPr>
          <w:p w14:paraId="55352F50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80.00</w:t>
            </w:r>
          </w:p>
        </w:tc>
      </w:tr>
      <w:tr w:rsidR="002E0B60" w:rsidRPr="008860F2" w14:paraId="1E5289FB" w14:textId="77777777" w:rsidTr="00C829EE">
        <w:tc>
          <w:tcPr>
            <w:tcW w:w="3519" w:type="pct"/>
          </w:tcPr>
          <w:p w14:paraId="5F318BCB" w14:textId="77777777" w:rsidR="002E0B60" w:rsidRPr="008860F2" w:rsidRDefault="002E0B60" w:rsidP="002E0B60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ยูนิเวนเจอร์ แอสเซท แมเนจเม้นท์ จำกัด </w:t>
            </w:r>
          </w:p>
        </w:tc>
        <w:tc>
          <w:tcPr>
            <w:tcW w:w="691" w:type="pct"/>
          </w:tcPr>
          <w:p w14:paraId="0ACCDEF7" w14:textId="5A0FDEB0" w:rsidR="002E0B60" w:rsidRPr="008860F2" w:rsidRDefault="00765414" w:rsidP="002E0B6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71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709252A4" w14:textId="77777777" w:rsidR="002E0B60" w:rsidRPr="008860F2" w:rsidRDefault="002E0B60" w:rsidP="002E0B60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59" w:type="pct"/>
          </w:tcPr>
          <w:p w14:paraId="38793E29" w14:textId="77777777" w:rsidR="002E0B60" w:rsidRPr="008860F2" w:rsidRDefault="002E0B60" w:rsidP="00EF47E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20.00</w:t>
            </w:r>
          </w:p>
        </w:tc>
      </w:tr>
      <w:tr w:rsidR="002E0B60" w:rsidRPr="008860F2" w14:paraId="33B7661B" w14:textId="77777777" w:rsidTr="00C829EE">
        <w:tc>
          <w:tcPr>
            <w:tcW w:w="3519" w:type="pct"/>
          </w:tcPr>
          <w:p w14:paraId="21718B94" w14:textId="77777777" w:rsidR="002E0B60" w:rsidRPr="008860F2" w:rsidRDefault="002E0B60" w:rsidP="002E0B60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</w:tcPr>
          <w:p w14:paraId="1C048136" w14:textId="2DDEDCEE" w:rsidR="002E0B60" w:rsidRPr="008860F2" w:rsidRDefault="00765414" w:rsidP="002E0B6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73DDC34A" w14:textId="77777777" w:rsidR="002E0B60" w:rsidRPr="008860F2" w:rsidRDefault="002E0B60" w:rsidP="002E0B60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1D99E373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100.00</w:t>
            </w:r>
          </w:p>
        </w:tc>
      </w:tr>
      <w:tr w:rsidR="00EF47E6" w:rsidRPr="008860F2" w14:paraId="1D3638A2" w14:textId="77777777" w:rsidTr="00C829EE">
        <w:tc>
          <w:tcPr>
            <w:tcW w:w="3519" w:type="pct"/>
          </w:tcPr>
          <w:p w14:paraId="18B551F9" w14:textId="42C43C03" w:rsidR="00EF47E6" w:rsidRPr="008860F2" w:rsidRDefault="00EF47E6" w:rsidP="00327A24">
            <w:pPr>
              <w:pStyle w:val="BodyText"/>
              <w:spacing w:after="0" w:line="240" w:lineRule="auto"/>
              <w:ind w:left="-114" w:right="-131" w:firstLine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br w:type="page"/>
            </w:r>
            <w:r w:rsidR="00C829EE" w:rsidRPr="008860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481" w:type="pct"/>
            <w:gridSpan w:val="3"/>
            <w:vAlign w:val="center"/>
          </w:tcPr>
          <w:p w14:paraId="7F167FEA" w14:textId="06D40241" w:rsidR="00EF47E6" w:rsidRPr="008860F2" w:rsidRDefault="00EF47E6" w:rsidP="0084001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2E0B60" w:rsidRPr="008860F2" w14:paraId="50837F77" w14:textId="77777777" w:rsidTr="00C829EE">
        <w:tc>
          <w:tcPr>
            <w:tcW w:w="3519" w:type="pct"/>
          </w:tcPr>
          <w:p w14:paraId="316F3428" w14:textId="046BFABE" w:rsidR="002E0B60" w:rsidRPr="008860F2" w:rsidRDefault="002E0B60" w:rsidP="002E0B60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บริษัท ฟอร์เวิร์ด ซิสเต็ม จำกัด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*</w:t>
            </w:r>
            <w:r w:rsidR="004B730F">
              <w:rPr>
                <w:rFonts w:ascii="Angsana New" w:hAnsi="Angsana New"/>
                <w:sz w:val="28"/>
                <w:szCs w:val="28"/>
              </w:rPr>
              <w:t>*</w:t>
            </w:r>
            <w:r w:rsidR="00751CF6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691" w:type="pct"/>
          </w:tcPr>
          <w:p w14:paraId="1230AFC9" w14:textId="5F836646" w:rsidR="002E0B60" w:rsidRPr="00144A2F" w:rsidRDefault="00C01985" w:rsidP="00144A2F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4A2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70D46FE8" w14:textId="77777777" w:rsidR="002E0B60" w:rsidRPr="00144A2F" w:rsidRDefault="002E0B60" w:rsidP="002E0B60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59" w:type="pct"/>
          </w:tcPr>
          <w:p w14:paraId="20D618D6" w14:textId="77777777" w:rsidR="002E0B60" w:rsidRPr="00144A2F" w:rsidRDefault="002E0B60" w:rsidP="00144A2F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4A2F">
              <w:rPr>
                <w:rFonts w:ascii="Angsana New" w:hAnsi="Angsana New"/>
                <w:sz w:val="28"/>
                <w:szCs w:val="28"/>
                <w:lang w:val="en-US" w:bidi="th-TH"/>
              </w:rPr>
              <w:t>20.00</w:t>
            </w:r>
          </w:p>
        </w:tc>
      </w:tr>
      <w:tr w:rsidR="00144A2F" w:rsidRPr="008860F2" w14:paraId="4EB25C31" w14:textId="77777777" w:rsidTr="00C829EE">
        <w:tc>
          <w:tcPr>
            <w:tcW w:w="3519" w:type="pct"/>
          </w:tcPr>
          <w:p w14:paraId="54F953D0" w14:textId="3D7F0432" w:rsidR="00144A2F" w:rsidRPr="008860F2" w:rsidRDefault="00144A2F" w:rsidP="002E0B60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คอนเน็กซ์ชั่น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**</w:t>
            </w: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7C113C22" w14:textId="3E3DED3B" w:rsidR="00144A2F" w:rsidRPr="00144A2F" w:rsidRDefault="00144A2F" w:rsidP="00144A2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4A2F">
              <w:rPr>
                <w:rFonts w:ascii="Angsana New" w:hAnsi="Angsana New"/>
                <w:sz w:val="28"/>
                <w:szCs w:val="28"/>
                <w:lang w:val="en-US" w:bidi="th-TH"/>
              </w:rPr>
              <w:t>3.00</w:t>
            </w:r>
          </w:p>
        </w:tc>
        <w:tc>
          <w:tcPr>
            <w:tcW w:w="131" w:type="pct"/>
          </w:tcPr>
          <w:p w14:paraId="3C3CE1EF" w14:textId="77777777" w:rsidR="00144A2F" w:rsidRPr="00144A2F" w:rsidRDefault="00144A2F" w:rsidP="002E0B60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06B451CA" w14:textId="06991A83" w:rsidR="00144A2F" w:rsidRPr="00144A2F" w:rsidRDefault="00144A2F" w:rsidP="002E0B6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4A2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144A2F" w:rsidRPr="008860F2" w14:paraId="342D95CE" w14:textId="77777777" w:rsidTr="00C829EE">
        <w:tc>
          <w:tcPr>
            <w:tcW w:w="3519" w:type="pct"/>
          </w:tcPr>
          <w:p w14:paraId="1D3CBF78" w14:textId="77777777" w:rsidR="00144A2F" w:rsidRPr="008860F2" w:rsidRDefault="00144A2F" w:rsidP="002E0B60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</w:tcPr>
          <w:p w14:paraId="3E8A23C1" w14:textId="511C4807" w:rsidR="00144A2F" w:rsidRPr="00144A2F" w:rsidRDefault="00144A2F" w:rsidP="002E0B6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44A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3.00</w:t>
            </w:r>
          </w:p>
        </w:tc>
        <w:tc>
          <w:tcPr>
            <w:tcW w:w="131" w:type="pct"/>
          </w:tcPr>
          <w:p w14:paraId="548A6FB0" w14:textId="77777777" w:rsidR="00144A2F" w:rsidRPr="00144A2F" w:rsidRDefault="00144A2F" w:rsidP="002E0B60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5DEBA534" w14:textId="6D980DD6" w:rsidR="00144A2F" w:rsidRPr="00144A2F" w:rsidRDefault="00144A2F" w:rsidP="002E0B6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44A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20.00</w:t>
            </w:r>
          </w:p>
        </w:tc>
      </w:tr>
      <w:tr w:rsidR="00327A24" w:rsidRPr="008860F2" w14:paraId="1DE8053C" w14:textId="77777777" w:rsidTr="00327A24">
        <w:tc>
          <w:tcPr>
            <w:tcW w:w="3519" w:type="pct"/>
          </w:tcPr>
          <w:p w14:paraId="279DB5BB" w14:textId="77777777" w:rsidR="00327A24" w:rsidRPr="008860F2" w:rsidRDefault="00327A24" w:rsidP="00733FE7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81" w:type="pct"/>
            <w:gridSpan w:val="3"/>
            <w:vAlign w:val="center"/>
          </w:tcPr>
          <w:p w14:paraId="18927915" w14:textId="77777777" w:rsidR="007A582E" w:rsidRDefault="007A582E" w:rsidP="00733FE7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  <w:p w14:paraId="68519C5A" w14:textId="48DB1A73" w:rsidR="00327A24" w:rsidRPr="008860F2" w:rsidRDefault="00327A24" w:rsidP="00733FE7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582E" w:rsidRPr="008860F2" w14:paraId="1F825279" w14:textId="77777777" w:rsidTr="007A582E">
        <w:tc>
          <w:tcPr>
            <w:tcW w:w="3519" w:type="pct"/>
          </w:tcPr>
          <w:p w14:paraId="691D8EC9" w14:textId="48750062" w:rsidR="007A582E" w:rsidRPr="008860F2" w:rsidRDefault="007A582E" w:rsidP="007A582E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27A24">
              <w:rPr>
                <w:rFonts w:ascii="Angsana New" w:eastAsia="Batang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การเรียกชำระทุนเพิ่ม</w:t>
            </w:r>
          </w:p>
        </w:tc>
        <w:tc>
          <w:tcPr>
            <w:tcW w:w="691" w:type="pct"/>
          </w:tcPr>
          <w:p w14:paraId="2DFB9381" w14:textId="77777777" w:rsidR="007A582E" w:rsidRPr="008860F2" w:rsidRDefault="007A582E" w:rsidP="007A582E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25</w:t>
            </w:r>
            <w:r w:rsidRPr="008860F2">
              <w:rPr>
                <w:rFonts w:ascii="Angsana New" w:eastAsia="Calibri" w:hAnsi="Angsana New"/>
                <w:sz w:val="28"/>
                <w:szCs w:val="28"/>
                <w:lang w:bidi="th-TH"/>
              </w:rPr>
              <w:t>63</w:t>
            </w:r>
          </w:p>
        </w:tc>
        <w:tc>
          <w:tcPr>
            <w:tcW w:w="131" w:type="pct"/>
          </w:tcPr>
          <w:p w14:paraId="27569794" w14:textId="77777777" w:rsidR="007A582E" w:rsidRPr="008860F2" w:rsidRDefault="007A582E" w:rsidP="007A582E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4001C8D4" w14:textId="77777777" w:rsidR="007A582E" w:rsidRPr="008860F2" w:rsidRDefault="007A582E" w:rsidP="007A582E">
            <w:pPr>
              <w:pStyle w:val="acctfourfigures"/>
              <w:tabs>
                <w:tab w:val="clear" w:pos="765"/>
              </w:tabs>
              <w:spacing w:line="240" w:lineRule="atLeast"/>
              <w:ind w:left="-108" w:right="-156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256</w:t>
            </w:r>
            <w:r w:rsidRPr="008860F2">
              <w:rPr>
                <w:rFonts w:ascii="Angsana New" w:eastAsia="Calibri" w:hAnsi="Angsana New"/>
                <w:sz w:val="28"/>
                <w:szCs w:val="28"/>
                <w:lang w:bidi="th-TH"/>
              </w:rPr>
              <w:t>2</w:t>
            </w:r>
          </w:p>
        </w:tc>
      </w:tr>
      <w:tr w:rsidR="007A582E" w:rsidRPr="008860F2" w14:paraId="64C9454E" w14:textId="77777777" w:rsidTr="00327A24">
        <w:tc>
          <w:tcPr>
            <w:tcW w:w="3519" w:type="pct"/>
          </w:tcPr>
          <w:p w14:paraId="65A29D2F" w14:textId="4B9C83F8" w:rsidR="007A582E" w:rsidRPr="00327A24" w:rsidRDefault="007A582E" w:rsidP="007A582E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81" w:type="pct"/>
            <w:gridSpan w:val="3"/>
          </w:tcPr>
          <w:p w14:paraId="2A74FAE1" w14:textId="77777777" w:rsidR="007A582E" w:rsidRPr="008860F2" w:rsidRDefault="007A582E" w:rsidP="007A58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A582E" w:rsidRPr="008860F2" w14:paraId="0DCD5091" w14:textId="77777777" w:rsidTr="007A582E">
        <w:tc>
          <w:tcPr>
            <w:tcW w:w="3519" w:type="pct"/>
          </w:tcPr>
          <w:p w14:paraId="4A3C04B3" w14:textId="65A489A3" w:rsidR="007A582E" w:rsidRPr="008860F2" w:rsidRDefault="007A582E" w:rsidP="007A582E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691" w:type="pct"/>
          </w:tcPr>
          <w:p w14:paraId="7B8D212A" w14:textId="77777777" w:rsidR="007A582E" w:rsidRPr="008860F2" w:rsidRDefault="007A582E" w:rsidP="007A582E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1" w:type="pct"/>
          </w:tcPr>
          <w:p w14:paraId="703E35CD" w14:textId="77777777" w:rsidR="007A582E" w:rsidRPr="008860F2" w:rsidRDefault="007A582E" w:rsidP="007A582E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59" w:type="pct"/>
          </w:tcPr>
          <w:p w14:paraId="1DA2E8E5" w14:textId="77777777" w:rsidR="007A582E" w:rsidRPr="008860F2" w:rsidRDefault="007A582E" w:rsidP="007A582E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A582E" w:rsidRPr="008860F2" w14:paraId="24B91A73" w14:textId="77777777" w:rsidTr="007A582E">
        <w:tc>
          <w:tcPr>
            <w:tcW w:w="3519" w:type="pct"/>
          </w:tcPr>
          <w:p w14:paraId="18988712" w14:textId="74411604" w:rsidR="007A582E" w:rsidRPr="008860F2" w:rsidRDefault="007A582E" w:rsidP="007A582E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 ไทย-ไลซาท จำกัด</w:t>
            </w:r>
          </w:p>
        </w:tc>
        <w:tc>
          <w:tcPr>
            <w:tcW w:w="691" w:type="pct"/>
            <w:tcBorders>
              <w:bottom w:val="double" w:sz="4" w:space="0" w:color="auto"/>
            </w:tcBorders>
          </w:tcPr>
          <w:p w14:paraId="2E828074" w14:textId="08FFD93B" w:rsidR="007A582E" w:rsidRPr="00C01985" w:rsidRDefault="007A582E" w:rsidP="007A582E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0198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172.00</w:t>
            </w:r>
          </w:p>
        </w:tc>
        <w:tc>
          <w:tcPr>
            <w:tcW w:w="131" w:type="pct"/>
          </w:tcPr>
          <w:p w14:paraId="5F869D7B" w14:textId="77777777" w:rsidR="007A582E" w:rsidRPr="00C01985" w:rsidRDefault="007A582E" w:rsidP="007A582E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59" w:type="pct"/>
            <w:tcBorders>
              <w:bottom w:val="double" w:sz="4" w:space="0" w:color="auto"/>
            </w:tcBorders>
          </w:tcPr>
          <w:p w14:paraId="4A54727E" w14:textId="280E91D1" w:rsidR="007A582E" w:rsidRPr="00C01985" w:rsidRDefault="007A582E" w:rsidP="007A582E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0198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7A582E" w:rsidRPr="008860F2" w14:paraId="2E6D5109" w14:textId="77777777" w:rsidTr="007A582E">
        <w:tc>
          <w:tcPr>
            <w:tcW w:w="3519" w:type="pct"/>
          </w:tcPr>
          <w:p w14:paraId="70DD76E1" w14:textId="77777777" w:rsidR="007A582E" w:rsidRPr="008860F2" w:rsidRDefault="007A582E" w:rsidP="007A582E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top w:val="double" w:sz="4" w:space="0" w:color="auto"/>
            </w:tcBorders>
          </w:tcPr>
          <w:p w14:paraId="7B268B26" w14:textId="77777777" w:rsidR="007A582E" w:rsidRPr="00C01985" w:rsidRDefault="007A582E" w:rsidP="007A582E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" w:type="pct"/>
          </w:tcPr>
          <w:p w14:paraId="10B52E76" w14:textId="77777777" w:rsidR="007A582E" w:rsidRPr="00C01985" w:rsidRDefault="007A582E" w:rsidP="007A582E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59" w:type="pct"/>
            <w:tcBorders>
              <w:top w:val="double" w:sz="4" w:space="0" w:color="auto"/>
            </w:tcBorders>
          </w:tcPr>
          <w:p w14:paraId="11C42FE0" w14:textId="77777777" w:rsidR="007A582E" w:rsidRPr="00C01985" w:rsidRDefault="007A582E" w:rsidP="007A582E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A582E" w:rsidRPr="008860F2" w14:paraId="1E94224C" w14:textId="77777777" w:rsidTr="007A582E">
        <w:tc>
          <w:tcPr>
            <w:tcW w:w="3519" w:type="pct"/>
          </w:tcPr>
          <w:p w14:paraId="6C387CF9" w14:textId="497D2FC0" w:rsidR="007A582E" w:rsidRPr="008860F2" w:rsidRDefault="007A582E" w:rsidP="007A582E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691" w:type="pct"/>
          </w:tcPr>
          <w:p w14:paraId="4E1F5C6F" w14:textId="77777777" w:rsidR="007A582E" w:rsidRPr="00C01985" w:rsidRDefault="007A582E" w:rsidP="007A582E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" w:type="pct"/>
          </w:tcPr>
          <w:p w14:paraId="2429F175" w14:textId="77777777" w:rsidR="007A582E" w:rsidRPr="00C01985" w:rsidRDefault="007A582E" w:rsidP="007A582E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9" w:type="pct"/>
          </w:tcPr>
          <w:p w14:paraId="7820D4E4" w14:textId="054A4C3D" w:rsidR="007A582E" w:rsidRPr="00C01985" w:rsidRDefault="007A582E" w:rsidP="007A582E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A582E" w:rsidRPr="008860F2" w14:paraId="713DC8AF" w14:textId="77777777" w:rsidTr="007A582E">
        <w:tc>
          <w:tcPr>
            <w:tcW w:w="3519" w:type="pct"/>
          </w:tcPr>
          <w:p w14:paraId="33F46DA4" w14:textId="4CD0BC58" w:rsidR="007A582E" w:rsidRPr="008860F2" w:rsidRDefault="007A582E" w:rsidP="007A582E">
            <w:pPr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บริษัท คอลเลคทีฟ จำกัด</w:t>
            </w:r>
            <w:r w:rsidRPr="008860F2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691" w:type="pct"/>
            <w:tcBorders>
              <w:bottom w:val="double" w:sz="4" w:space="0" w:color="auto"/>
            </w:tcBorders>
          </w:tcPr>
          <w:p w14:paraId="431EF09D" w14:textId="20FC1498" w:rsidR="007A582E" w:rsidRPr="00C01985" w:rsidRDefault="007A582E" w:rsidP="007A582E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0198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5.00</w:t>
            </w:r>
          </w:p>
        </w:tc>
        <w:tc>
          <w:tcPr>
            <w:tcW w:w="131" w:type="pct"/>
          </w:tcPr>
          <w:p w14:paraId="15018E2E" w14:textId="77777777" w:rsidR="007A582E" w:rsidRPr="00C01985" w:rsidRDefault="007A582E" w:rsidP="007A582E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9" w:type="pct"/>
            <w:tcBorders>
              <w:bottom w:val="double" w:sz="4" w:space="0" w:color="auto"/>
            </w:tcBorders>
          </w:tcPr>
          <w:p w14:paraId="77B837B3" w14:textId="01AEC029" w:rsidR="007A582E" w:rsidRPr="00C01985" w:rsidRDefault="007A582E" w:rsidP="007A582E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0198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06768B3F" w14:textId="0CC89607" w:rsidR="00EF47E6" w:rsidRPr="008860F2" w:rsidRDefault="00EF47E6" w:rsidP="001068C4">
      <w:pPr>
        <w:ind w:left="1620" w:right="-29" w:hanging="1080"/>
        <w:rPr>
          <w:rFonts w:ascii="Angsana New" w:eastAsia="Batang" w:hAnsi="Angsana New"/>
          <w:i/>
          <w:iCs/>
          <w:sz w:val="28"/>
          <w:szCs w:val="28"/>
        </w:rPr>
      </w:pPr>
    </w:p>
    <w:p w14:paraId="2DE6BF4E" w14:textId="27C83C29" w:rsidR="00726C89" w:rsidRDefault="001068C4" w:rsidP="00613162">
      <w:pPr>
        <w:ind w:left="900" w:right="-29" w:hanging="360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eastAsia="Batang" w:hAnsi="Angsana New"/>
          <w:i/>
          <w:iCs/>
          <w:sz w:val="28"/>
          <w:szCs w:val="28"/>
        </w:rPr>
        <w:t>*</w:t>
      </w:r>
      <w:r w:rsidR="00613162">
        <w:rPr>
          <w:rFonts w:ascii="Angsana New" w:eastAsia="Batang" w:hAnsi="Angsana New"/>
          <w:i/>
          <w:iCs/>
          <w:sz w:val="28"/>
          <w:szCs w:val="28"/>
        </w:rPr>
        <w:tab/>
      </w:r>
      <w:r w:rsidR="00751CF6">
        <w:rPr>
          <w:rFonts w:ascii="Angsana New" w:eastAsia="Batang" w:hAnsi="Angsana New"/>
          <w:i/>
          <w:iCs/>
          <w:sz w:val="28"/>
          <w:szCs w:val="28"/>
        </w:rPr>
        <w:t xml:space="preserve"> </w:t>
      </w:r>
      <w:r w:rsidRPr="008860F2">
        <w:rPr>
          <w:rFonts w:ascii="Angsana New" w:eastAsia="Batang" w:hAnsi="Angsana New" w:hint="cs"/>
          <w:i/>
          <w:iCs/>
          <w:sz w:val="28"/>
          <w:szCs w:val="28"/>
          <w:cs/>
        </w:rPr>
        <w:t>ถือหุ้นโดย</w:t>
      </w:r>
      <w:r w:rsidRPr="008860F2">
        <w:rPr>
          <w:rFonts w:ascii="Angsana New" w:hAnsi="Angsana New" w:hint="cs"/>
          <w:i/>
          <w:iCs/>
          <w:sz w:val="28"/>
          <w:szCs w:val="28"/>
          <w:cs/>
        </w:rPr>
        <w:t xml:space="preserve">บริษัท </w:t>
      </w:r>
      <w:r w:rsidR="00327A24">
        <w:rPr>
          <w:rFonts w:ascii="Angsana New" w:hAnsi="Angsana New" w:hint="cs"/>
          <w:i/>
          <w:iCs/>
          <w:sz w:val="28"/>
          <w:szCs w:val="28"/>
          <w:cs/>
        </w:rPr>
        <w:t>เลิศรัฐการ</w:t>
      </w:r>
      <w:r w:rsidRPr="008860F2">
        <w:rPr>
          <w:rFonts w:ascii="Angsana New" w:hAnsi="Angsana New" w:hint="cs"/>
          <w:i/>
          <w:iCs/>
          <w:sz w:val="28"/>
          <w:szCs w:val="28"/>
          <w:cs/>
        </w:rPr>
        <w:t xml:space="preserve"> จำกัด</w:t>
      </w:r>
    </w:p>
    <w:p w14:paraId="1EADCE6F" w14:textId="2CF4009C" w:rsidR="00751CF6" w:rsidRPr="008860F2" w:rsidRDefault="00751CF6" w:rsidP="00751CF6">
      <w:pPr>
        <w:ind w:left="900" w:right="-29" w:hanging="360"/>
        <w:rPr>
          <w:rFonts w:ascii="Angsana New" w:eastAsia="Batang" w:hAnsi="Angsana New"/>
          <w:i/>
          <w:iCs/>
          <w:sz w:val="28"/>
          <w:szCs w:val="28"/>
        </w:rPr>
      </w:pPr>
      <w:r w:rsidRPr="008860F2">
        <w:rPr>
          <w:rFonts w:ascii="Angsana New" w:eastAsia="Batang" w:hAnsi="Angsana New"/>
          <w:i/>
          <w:iCs/>
          <w:sz w:val="28"/>
          <w:szCs w:val="28"/>
        </w:rPr>
        <w:t>**</w:t>
      </w:r>
      <w:r>
        <w:rPr>
          <w:rFonts w:ascii="Angsana New" w:eastAsia="Batang" w:hAnsi="Angsana New"/>
          <w:i/>
          <w:iCs/>
          <w:sz w:val="28"/>
          <w:szCs w:val="28"/>
        </w:rPr>
        <w:t xml:space="preserve">    </w:t>
      </w:r>
      <w:r w:rsidRPr="008860F2">
        <w:rPr>
          <w:rFonts w:ascii="Angsana New" w:eastAsia="Batang" w:hAnsi="Angsana New" w:hint="cs"/>
          <w:i/>
          <w:iCs/>
          <w:sz w:val="28"/>
          <w:szCs w:val="28"/>
          <w:cs/>
        </w:rPr>
        <w:t xml:space="preserve">ถือหุ้นโดยบริษัท ยูนิเวนเจอร์ แอสเซท แมเนจเม้นท์ จำกัด </w:t>
      </w:r>
    </w:p>
    <w:p w14:paraId="7B02478A" w14:textId="56184525" w:rsidR="00242360" w:rsidRPr="008860F2" w:rsidRDefault="001068C4" w:rsidP="00613162">
      <w:pPr>
        <w:ind w:left="900" w:right="-29" w:hanging="360"/>
        <w:rPr>
          <w:rFonts w:ascii="Angsana New" w:eastAsia="Batang" w:hAnsi="Angsana New"/>
          <w:i/>
          <w:iCs/>
          <w:sz w:val="28"/>
          <w:szCs w:val="28"/>
        </w:rPr>
      </w:pPr>
      <w:r w:rsidRPr="008860F2">
        <w:rPr>
          <w:rFonts w:ascii="Angsana New" w:eastAsia="Batang" w:hAnsi="Angsana New"/>
          <w:i/>
          <w:iCs/>
          <w:sz w:val="28"/>
          <w:szCs w:val="28"/>
        </w:rPr>
        <w:t>**</w:t>
      </w:r>
      <w:r w:rsidR="00613162">
        <w:rPr>
          <w:rFonts w:ascii="Angsana New" w:eastAsia="Batang" w:hAnsi="Angsana New"/>
          <w:i/>
          <w:iCs/>
          <w:sz w:val="28"/>
          <w:szCs w:val="28"/>
        </w:rPr>
        <w:t>*</w:t>
      </w:r>
      <w:r w:rsidR="00613162">
        <w:rPr>
          <w:rFonts w:ascii="Angsana New" w:eastAsia="Batang" w:hAnsi="Angsana New"/>
          <w:i/>
          <w:iCs/>
          <w:sz w:val="28"/>
          <w:szCs w:val="28"/>
        </w:rPr>
        <w:tab/>
      </w:r>
      <w:r w:rsidR="00751CF6">
        <w:rPr>
          <w:rFonts w:ascii="Angsana New" w:eastAsia="Batang" w:hAnsi="Angsana New" w:hint="cs"/>
          <w:i/>
          <w:iCs/>
          <w:sz w:val="28"/>
          <w:szCs w:val="28"/>
          <w:cs/>
        </w:rPr>
        <w:t>ถือหุ้นโดยบริษัท ยูนิเวนเจอร์ แคปปิตอล จำกัด</w:t>
      </w:r>
    </w:p>
    <w:p w14:paraId="217F6003" w14:textId="77A1D51A" w:rsidR="00EC6F87" w:rsidRPr="008860F2" w:rsidRDefault="00EC6F87" w:rsidP="008D4F6A">
      <w:pPr>
        <w:ind w:left="540" w:right="-29"/>
        <w:rPr>
          <w:rFonts w:ascii="Angsana New" w:hAnsi="Angsana New"/>
          <w:sz w:val="28"/>
          <w:szCs w:val="28"/>
          <w:cs/>
        </w:rPr>
      </w:pPr>
    </w:p>
    <w:p w14:paraId="2E9315B4" w14:textId="489B4096" w:rsidR="00DF4684" w:rsidRPr="008860F2" w:rsidRDefault="007C26DA" w:rsidP="0045409D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ind w:left="540" w:right="-27"/>
        <w:rPr>
          <w:rFonts w:ascii="Angsana New" w:hAnsi="Angsana New"/>
          <w:i/>
          <w:iCs/>
          <w:sz w:val="28"/>
          <w:szCs w:val="28"/>
          <w:cs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ก</w:t>
      </w:r>
      <w:r w:rsidR="00DF4684" w:rsidRPr="008860F2">
        <w:rPr>
          <w:rFonts w:ascii="Angsana New" w:hAnsi="Angsana New"/>
          <w:i/>
          <w:iCs/>
          <w:sz w:val="28"/>
          <w:szCs w:val="28"/>
          <w:cs/>
        </w:rPr>
        <w:t>ารพิจารณาการด้อยค่าของเงินลงทุนในบริษัทย่อย</w:t>
      </w:r>
      <w:r w:rsidR="00591E24">
        <w:rPr>
          <w:rFonts w:ascii="Angsana New" w:hAnsi="Angsana New" w:hint="cs"/>
          <w:i/>
          <w:iCs/>
          <w:sz w:val="28"/>
          <w:szCs w:val="28"/>
          <w:cs/>
        </w:rPr>
        <w:t>และ</w:t>
      </w:r>
      <w:r w:rsidR="00DF4684" w:rsidRPr="008860F2">
        <w:rPr>
          <w:rFonts w:ascii="Angsana New" w:hAnsi="Angsana New"/>
          <w:i/>
          <w:iCs/>
          <w:sz w:val="28"/>
          <w:szCs w:val="28"/>
          <w:cs/>
        </w:rPr>
        <w:t>บริษัทร่วม</w:t>
      </w:r>
      <w:r w:rsidR="00DF4684" w:rsidRPr="008860F2">
        <w:rPr>
          <w:rFonts w:ascii="Angsana New" w:hAnsi="Angsana New"/>
          <w:i/>
          <w:iCs/>
          <w:sz w:val="28"/>
          <w:szCs w:val="28"/>
        </w:rPr>
        <w:t xml:space="preserve"> </w:t>
      </w:r>
      <w:r w:rsidR="00DF4684" w:rsidRPr="008860F2">
        <w:rPr>
          <w:rFonts w:ascii="Angsana New" w:hAnsi="Angsana New"/>
          <w:i/>
          <w:iCs/>
          <w:sz w:val="28"/>
          <w:szCs w:val="28"/>
          <w:cs/>
        </w:rPr>
        <w:t>และเงินให้กู้ยืมแก่กิจการที่เกี่ยวข้องกัน</w:t>
      </w:r>
    </w:p>
    <w:p w14:paraId="5BB46039" w14:textId="77777777" w:rsidR="00DF4684" w:rsidRPr="008860F2" w:rsidRDefault="00DF4684" w:rsidP="00DF4684">
      <w:pPr>
        <w:pStyle w:val="NoSpacing"/>
        <w:ind w:left="900"/>
        <w:rPr>
          <w:rFonts w:ascii="Angsana New" w:hAnsi="Angsana New"/>
          <w:sz w:val="28"/>
          <w:szCs w:val="28"/>
        </w:rPr>
      </w:pPr>
    </w:p>
    <w:p w14:paraId="31DC4FA3" w14:textId="15AF2A5D" w:rsidR="00DF4684" w:rsidRPr="008860F2" w:rsidRDefault="00DF4684" w:rsidP="0045409D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ind w:left="540" w:right="-2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ผู้บริหารของบริษัทได้มีการทดสอบการด้อยค่าของมูลค่าตามบัญชีของเงินลงทุนในบริษัทย่อย เงินลงทุนในบริษัทร่วมและเงินให้กู้ยืมแก่กิจการที่เกี่ยวข้องกัน โดยมูลค่าที่คาดว่าจะได้รับคืนพิจารณาจากมูลค่าจากการใช้ ซึ่งประมาณจากการคิดลดกระแสเงินสดที่คาดว่าจะได้รับในอนาคตที่เกิดขึ้นโดยประมาณการตามแผนการดำเนินธุรกิจ และอัตราคิดลดซึ่งคำนวณจากวิธีต้นทุนถัวเฉลี่ยถ่วงน้ำหนักของเงินทุน</w:t>
      </w:r>
    </w:p>
    <w:p w14:paraId="6BE7ED63" w14:textId="77777777" w:rsidR="00DF4684" w:rsidRPr="008860F2" w:rsidRDefault="00DF4684" w:rsidP="00DF4684">
      <w:pPr>
        <w:tabs>
          <w:tab w:val="left" w:pos="540"/>
        </w:tabs>
        <w:autoSpaceDE w:val="0"/>
        <w:autoSpaceDN w:val="0"/>
        <w:adjustRightInd w:val="0"/>
        <w:spacing w:line="240" w:lineRule="auto"/>
        <w:ind w:left="900"/>
        <w:rPr>
          <w:rFonts w:ascii="Angsana New" w:hAnsi="Angsana New"/>
          <w:sz w:val="28"/>
          <w:szCs w:val="28"/>
          <w:cs/>
        </w:rPr>
      </w:pPr>
    </w:p>
    <w:p w14:paraId="3B8AF29D" w14:textId="2FF885BB" w:rsidR="00DF4684" w:rsidRPr="008860F2" w:rsidRDefault="00DF4684" w:rsidP="0045409D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ind w:left="540" w:right="-2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การประมาณคิดลดกระแสเงินสดในอนาคตจำเป็นต้องใช้ข้อสมมติและดุลยพินิจของผู้บริหาร ซึ่งอยู่บนพื้นฐานของประสบการณ์ในอดีตและแผนการดำเนินธุรกิจ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โดยหากมีการเปลี่ยนแปลงของข้อมูลหรือมีข้อมูลใหม่ที่ชัดเจนขึ้น อาจทำให้เกิดผลกระทบต่อการเปลี่ยนแปลงของสมมติฐาน และอัตราคิดลดที่จะนำมาใช้ในการคำนวณประมาณการกระแสเงินสดในอนาคตคิดลด</w:t>
      </w:r>
    </w:p>
    <w:p w14:paraId="5C8A506B" w14:textId="77777777" w:rsidR="00DF4684" w:rsidRPr="008860F2" w:rsidRDefault="00DF4684" w:rsidP="00DF4684">
      <w:pPr>
        <w:pStyle w:val="NoSpacing"/>
        <w:ind w:left="900"/>
        <w:rPr>
          <w:rFonts w:ascii="Angsana New" w:hAnsi="Angsana New"/>
          <w:sz w:val="28"/>
          <w:szCs w:val="28"/>
        </w:rPr>
      </w:pPr>
    </w:p>
    <w:p w14:paraId="413BFB7A" w14:textId="77777777" w:rsidR="00DF4684" w:rsidRPr="008860F2" w:rsidRDefault="00DF4684" w:rsidP="0045409D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ind w:left="540" w:right="-2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จากการทดสอบการด้อยค่าดังกล่าว หากการประมาณการมูลค่าที่จะได้รับคืนต่ำกว่ามูลค่าตามบัญชี กลุ่มบริษัทจะมีการรับรู้ขาดทุนจากการด้อยค่าและผลขาดทุนจากการด้อยค่าจะถูกกลับรายการเมื่อมูลค่าที่คาดว่าจะได้รับคืนเพิ่มขึ้นในภายหลัง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 xml:space="preserve">ผลขาดทุนและการกลับรายการค่าเผื่อผลขาดทุนดังกล่าวจะถูกรับรู้ในกำไรหรือขาดทุน </w:t>
      </w:r>
    </w:p>
    <w:p w14:paraId="0F6158E8" w14:textId="77777777" w:rsidR="00A650D7" w:rsidRDefault="00A650D7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5A0EE0FB" w14:textId="5F189DD5" w:rsidR="00DF4684" w:rsidRPr="008860F2" w:rsidRDefault="00DF4684" w:rsidP="0045409D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ind w:left="540" w:right="-2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ค่าเผื่อผลขาดทุนจากการด้อยค่า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 xml:space="preserve">หนี้สูญและหนี้สงสัยจะสูญสำหรับปีสิ้นสุดวันที่ </w:t>
      </w:r>
      <w:r w:rsidRPr="008860F2">
        <w:rPr>
          <w:rFonts w:ascii="Angsana New" w:hAnsi="Angsana New"/>
          <w:sz w:val="28"/>
          <w:szCs w:val="28"/>
        </w:rPr>
        <w:t>30</w:t>
      </w:r>
      <w:r w:rsidRPr="008860F2">
        <w:rPr>
          <w:rFonts w:ascii="Angsana New" w:hAnsi="Angsana New"/>
          <w:sz w:val="28"/>
          <w:szCs w:val="28"/>
          <w:cs/>
        </w:rPr>
        <w:t xml:space="preserve"> กันยายน  สามารถสรุปได้ดังต่อไปนี้</w:t>
      </w:r>
    </w:p>
    <w:p w14:paraId="07D9D0E2" w14:textId="77777777" w:rsidR="00DF4684" w:rsidRPr="008860F2" w:rsidRDefault="00DF4684" w:rsidP="00DF4684">
      <w:pPr>
        <w:pStyle w:val="NoSpacing"/>
        <w:ind w:left="900"/>
        <w:rPr>
          <w:rFonts w:ascii="Angsana New" w:hAnsi="Angsana New"/>
          <w:sz w:val="28"/>
          <w:szCs w:val="28"/>
        </w:rPr>
      </w:pPr>
    </w:p>
    <w:tbl>
      <w:tblPr>
        <w:tblW w:w="936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68"/>
        <w:gridCol w:w="850"/>
        <w:gridCol w:w="1133"/>
        <w:gridCol w:w="236"/>
        <w:gridCol w:w="1182"/>
        <w:gridCol w:w="285"/>
        <w:gridCol w:w="1135"/>
        <w:gridCol w:w="236"/>
        <w:gridCol w:w="1040"/>
      </w:tblGrid>
      <w:tr w:rsidR="00DF4684" w:rsidRPr="008860F2" w14:paraId="00465B2C" w14:textId="77777777" w:rsidTr="00B30E4D">
        <w:tc>
          <w:tcPr>
            <w:tcW w:w="1745" w:type="pct"/>
          </w:tcPr>
          <w:p w14:paraId="4A2F1D75" w14:textId="77777777" w:rsidR="00DF4684" w:rsidRPr="008860F2" w:rsidRDefault="00DF4684" w:rsidP="001C3D1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4" w:type="pct"/>
          </w:tcPr>
          <w:p w14:paraId="0C89E38E" w14:textId="77777777" w:rsidR="00DF4684" w:rsidRPr="008860F2" w:rsidRDefault="00DF4684" w:rsidP="001C3D1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2" w:type="pct"/>
            <w:gridSpan w:val="3"/>
          </w:tcPr>
          <w:p w14:paraId="20EB6E18" w14:textId="77777777" w:rsidR="00DF4684" w:rsidRPr="008860F2" w:rsidRDefault="00DF4684" w:rsidP="001C3D1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02EB4858" w14:textId="77777777" w:rsidR="00DF4684" w:rsidRPr="008860F2" w:rsidRDefault="00DF4684" w:rsidP="001C3D1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pct"/>
            <w:gridSpan w:val="3"/>
          </w:tcPr>
          <w:p w14:paraId="1742FF3C" w14:textId="77777777" w:rsidR="00DF4684" w:rsidRPr="008860F2" w:rsidRDefault="00DF4684" w:rsidP="001C3D1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0E4D" w:rsidRPr="008860F2" w14:paraId="3781C169" w14:textId="77777777" w:rsidTr="00B30E4D">
        <w:tc>
          <w:tcPr>
            <w:tcW w:w="1745" w:type="pct"/>
          </w:tcPr>
          <w:p w14:paraId="26245E35" w14:textId="77777777" w:rsidR="002E0B60" w:rsidRPr="008860F2" w:rsidRDefault="002E0B60" w:rsidP="002E0B60">
            <w:pPr>
              <w:pStyle w:val="BodyText"/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54" w:type="pct"/>
          </w:tcPr>
          <w:p w14:paraId="5C3EEC13" w14:textId="77777777" w:rsidR="002E0B60" w:rsidRPr="008860F2" w:rsidRDefault="002E0B60" w:rsidP="002E0B60">
            <w:pPr>
              <w:spacing w:line="240" w:lineRule="auto"/>
              <w:ind w:right="-198" w:hanging="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05" w:type="pct"/>
          </w:tcPr>
          <w:p w14:paraId="74F36E70" w14:textId="77777777" w:rsidR="002E0B60" w:rsidRPr="008860F2" w:rsidRDefault="002E0B60" w:rsidP="002E0B60">
            <w:pPr>
              <w:spacing w:line="240" w:lineRule="auto"/>
              <w:ind w:right="-198" w:hanging="198"/>
              <w:jc w:val="center"/>
              <w:rPr>
                <w:rFonts w:ascii="Angsana New" w:hAnsi="Angsana New"/>
                <w:position w:val="-26"/>
                <w:sz w:val="28"/>
                <w:szCs w:val="28"/>
              </w:rPr>
            </w:pPr>
            <w:r w:rsidRPr="008860F2">
              <w:rPr>
                <w:rFonts w:ascii="Angsana New" w:hAnsi="Angsana New"/>
                <w:position w:val="-26"/>
                <w:sz w:val="28"/>
                <w:szCs w:val="28"/>
              </w:rPr>
              <w:t>2563</w:t>
            </w:r>
          </w:p>
        </w:tc>
        <w:tc>
          <w:tcPr>
            <w:tcW w:w="126" w:type="pct"/>
          </w:tcPr>
          <w:p w14:paraId="39E0C137" w14:textId="77777777" w:rsidR="002E0B60" w:rsidRPr="008860F2" w:rsidRDefault="002E0B60" w:rsidP="002E0B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7E611EA3" w14:textId="77777777" w:rsidR="002E0B60" w:rsidRPr="008860F2" w:rsidRDefault="002E0B60" w:rsidP="002E0B60">
            <w:pPr>
              <w:spacing w:line="240" w:lineRule="auto"/>
              <w:ind w:left="-116" w:right="-105" w:firstLine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position w:val="-26"/>
                <w:sz w:val="28"/>
                <w:szCs w:val="28"/>
              </w:rPr>
              <w:t>2562</w:t>
            </w:r>
          </w:p>
        </w:tc>
        <w:tc>
          <w:tcPr>
            <w:tcW w:w="152" w:type="pct"/>
          </w:tcPr>
          <w:p w14:paraId="6EE1543D" w14:textId="77777777" w:rsidR="002E0B60" w:rsidRPr="008860F2" w:rsidRDefault="002E0B60" w:rsidP="002E0B60">
            <w:pPr>
              <w:pStyle w:val="BodyText"/>
              <w:spacing w:after="0" w:line="240" w:lineRule="auto"/>
              <w:ind w:left="-108" w:right="-110"/>
              <w:jc w:val="left"/>
              <w:rPr>
                <w:rFonts w:ascii="Angsana New" w:hAnsi="Angsana New" w:cs="Angsana New"/>
                <w:position w:val="-8"/>
                <w:sz w:val="28"/>
                <w:szCs w:val="28"/>
              </w:rPr>
            </w:pPr>
          </w:p>
        </w:tc>
        <w:tc>
          <w:tcPr>
            <w:tcW w:w="606" w:type="pct"/>
          </w:tcPr>
          <w:p w14:paraId="5569A045" w14:textId="77777777" w:rsidR="002E0B60" w:rsidRPr="008860F2" w:rsidRDefault="002E0B60" w:rsidP="002E0B60">
            <w:pPr>
              <w:spacing w:line="240" w:lineRule="auto"/>
              <w:ind w:right="-198" w:hanging="198"/>
              <w:jc w:val="center"/>
              <w:rPr>
                <w:rFonts w:ascii="Angsana New" w:hAnsi="Angsana New"/>
                <w:position w:val="-26"/>
                <w:sz w:val="28"/>
                <w:szCs w:val="28"/>
              </w:rPr>
            </w:pPr>
            <w:r w:rsidRPr="008860F2">
              <w:rPr>
                <w:rFonts w:ascii="Angsana New" w:hAnsi="Angsana New"/>
                <w:position w:val="-26"/>
                <w:sz w:val="28"/>
                <w:szCs w:val="28"/>
              </w:rPr>
              <w:t>2563</w:t>
            </w:r>
          </w:p>
        </w:tc>
        <w:tc>
          <w:tcPr>
            <w:tcW w:w="126" w:type="pct"/>
          </w:tcPr>
          <w:p w14:paraId="50365780" w14:textId="77777777" w:rsidR="002E0B60" w:rsidRPr="008860F2" w:rsidRDefault="002E0B60" w:rsidP="002E0B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" w:type="pct"/>
            <w:vAlign w:val="center"/>
          </w:tcPr>
          <w:p w14:paraId="4FC79A92" w14:textId="77777777" w:rsidR="002E0B60" w:rsidRPr="008860F2" w:rsidRDefault="002E0B60" w:rsidP="002E0B60">
            <w:pPr>
              <w:spacing w:line="240" w:lineRule="auto"/>
              <w:ind w:left="-116" w:right="-105" w:firstLine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position w:val="-26"/>
                <w:sz w:val="28"/>
                <w:szCs w:val="28"/>
              </w:rPr>
              <w:t>2562</w:t>
            </w:r>
          </w:p>
        </w:tc>
      </w:tr>
      <w:tr w:rsidR="002E0B60" w:rsidRPr="008860F2" w14:paraId="5A877C7E" w14:textId="77777777" w:rsidTr="00B30E4D">
        <w:trPr>
          <w:trHeight w:val="344"/>
        </w:trPr>
        <w:tc>
          <w:tcPr>
            <w:tcW w:w="1745" w:type="pct"/>
          </w:tcPr>
          <w:p w14:paraId="07E5A1FB" w14:textId="77777777" w:rsidR="002E0B60" w:rsidRPr="008860F2" w:rsidRDefault="002E0B60" w:rsidP="002E0B60">
            <w:pPr>
              <w:pStyle w:val="BodyText"/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54" w:type="pct"/>
          </w:tcPr>
          <w:p w14:paraId="0F83BC94" w14:textId="77777777" w:rsidR="002E0B60" w:rsidRPr="008860F2" w:rsidRDefault="002E0B60" w:rsidP="002E0B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01" w:type="pct"/>
            <w:gridSpan w:val="7"/>
          </w:tcPr>
          <w:p w14:paraId="4BE63B8D" w14:textId="77777777" w:rsidR="002E0B60" w:rsidRPr="008860F2" w:rsidRDefault="002E0B60" w:rsidP="002E0B6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30E4D" w:rsidRPr="008860F2" w14:paraId="47E167B1" w14:textId="77777777" w:rsidTr="00B30E4D">
        <w:trPr>
          <w:trHeight w:val="416"/>
        </w:trPr>
        <w:tc>
          <w:tcPr>
            <w:tcW w:w="1745" w:type="pct"/>
          </w:tcPr>
          <w:p w14:paraId="15EF76E7" w14:textId="380BCF46" w:rsidR="002E0B60" w:rsidRPr="008860F2" w:rsidRDefault="00347797" w:rsidP="002E0B60">
            <w:pPr>
              <w:pStyle w:val="Heading8"/>
              <w:tabs>
                <w:tab w:val="left" w:pos="450"/>
              </w:tabs>
              <w:ind w:right="-173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ZWAdobeF" w:hAnsi="ZWAdobeF" w:cs="ZWAdobeF"/>
                <w:b w:val="0"/>
                <w:bCs w:val="0"/>
                <w:sz w:val="2"/>
                <w:szCs w:val="2"/>
              </w:rPr>
              <w:t>5B</w:t>
            </w:r>
            <w:r w:rsidR="002E0B60" w:rsidRPr="008860F2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หนี้สูญและหนี้สงสัยจะสูญของ</w:t>
            </w:r>
          </w:p>
        </w:tc>
        <w:tc>
          <w:tcPr>
            <w:tcW w:w="454" w:type="pct"/>
          </w:tcPr>
          <w:p w14:paraId="1EB1371D" w14:textId="77777777" w:rsidR="002E0B60" w:rsidRPr="008860F2" w:rsidRDefault="002E0B60" w:rsidP="002E0B60">
            <w:pPr>
              <w:tabs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0F9C1A0C" w14:textId="77777777" w:rsidR="002E0B60" w:rsidRPr="008860F2" w:rsidRDefault="002E0B60" w:rsidP="002E0B60">
            <w:pPr>
              <w:tabs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</w:tcPr>
          <w:p w14:paraId="729FEEE9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7C9D5574" w14:textId="77777777" w:rsidR="002E0B60" w:rsidRPr="008860F2" w:rsidRDefault="002E0B60" w:rsidP="002E0B60">
            <w:pPr>
              <w:tabs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</w:tcPr>
          <w:p w14:paraId="3AE44A3D" w14:textId="77777777" w:rsidR="002E0B60" w:rsidRPr="008860F2" w:rsidRDefault="002E0B60" w:rsidP="002E0B60">
            <w:pPr>
              <w:tabs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6300CCD1" w14:textId="77777777" w:rsidR="002E0B60" w:rsidRPr="008860F2" w:rsidRDefault="002E0B60" w:rsidP="002E0B60">
            <w:pPr>
              <w:tabs>
                <w:tab w:val="decimal" w:pos="439"/>
              </w:tabs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</w:tcPr>
          <w:p w14:paraId="30BE52C8" w14:textId="77777777" w:rsidR="002E0B60" w:rsidRPr="008860F2" w:rsidRDefault="002E0B60" w:rsidP="002E0B60">
            <w:pPr>
              <w:tabs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107A88DE" w14:textId="77777777" w:rsidR="002E0B60" w:rsidRPr="008860F2" w:rsidRDefault="002E0B60" w:rsidP="002E0B60">
            <w:pPr>
              <w:tabs>
                <w:tab w:val="decimal" w:pos="439"/>
              </w:tabs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0E4D" w:rsidRPr="008860F2" w14:paraId="372CD5FD" w14:textId="77777777" w:rsidTr="00B30E4D">
        <w:trPr>
          <w:trHeight w:val="416"/>
        </w:trPr>
        <w:tc>
          <w:tcPr>
            <w:tcW w:w="1745" w:type="pct"/>
          </w:tcPr>
          <w:p w14:paraId="2D53D03D" w14:textId="16A21FD6" w:rsidR="002E0B60" w:rsidRPr="008860F2" w:rsidRDefault="00347797" w:rsidP="002E0B60">
            <w:pPr>
              <w:pStyle w:val="Heading8"/>
              <w:tabs>
                <w:tab w:val="left" w:pos="450"/>
              </w:tabs>
              <w:ind w:right="-173" w:firstLine="16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ZWAdobeF" w:hAnsi="ZWAdobeF" w:cs="ZWAdobeF"/>
                <w:b w:val="0"/>
                <w:bCs w:val="0"/>
                <w:sz w:val="2"/>
                <w:szCs w:val="2"/>
              </w:rPr>
              <w:t>6B</w:t>
            </w:r>
            <w:r w:rsidR="002E0B60" w:rsidRPr="008860F2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เงินให้กู้ยืมระยะ</w:t>
            </w:r>
            <w:r w:rsidR="002E0B60" w:rsidRPr="008860F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สั้น</w:t>
            </w:r>
          </w:p>
        </w:tc>
        <w:tc>
          <w:tcPr>
            <w:tcW w:w="454" w:type="pct"/>
          </w:tcPr>
          <w:p w14:paraId="03686CF6" w14:textId="77777777" w:rsidR="002E0B60" w:rsidRPr="008860F2" w:rsidRDefault="002E0B60" w:rsidP="002E0B60">
            <w:pPr>
              <w:tabs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5828C0B4" w14:textId="77777777" w:rsidR="002E0B60" w:rsidRPr="008860F2" w:rsidRDefault="002E0B60" w:rsidP="002E0B60">
            <w:pPr>
              <w:tabs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</w:tcPr>
          <w:p w14:paraId="2E75A118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71B1D82D" w14:textId="77777777" w:rsidR="002E0B60" w:rsidRPr="008860F2" w:rsidRDefault="002E0B60" w:rsidP="002E0B60">
            <w:pPr>
              <w:tabs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</w:tcPr>
          <w:p w14:paraId="4EBF3AF8" w14:textId="77777777" w:rsidR="002E0B60" w:rsidRPr="008860F2" w:rsidRDefault="002E0B60" w:rsidP="002E0B60">
            <w:pPr>
              <w:tabs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1946296B" w14:textId="77777777" w:rsidR="002E0B60" w:rsidRPr="008860F2" w:rsidRDefault="002E0B60" w:rsidP="002E0B60">
            <w:pPr>
              <w:tabs>
                <w:tab w:val="decimal" w:pos="439"/>
                <w:tab w:val="left" w:pos="774"/>
              </w:tabs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</w:tcPr>
          <w:p w14:paraId="33AFA1DF" w14:textId="77777777" w:rsidR="002E0B60" w:rsidRPr="008860F2" w:rsidRDefault="002E0B60" w:rsidP="002E0B60">
            <w:pPr>
              <w:tabs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73E1C419" w14:textId="77777777" w:rsidR="002E0B60" w:rsidRPr="008860F2" w:rsidRDefault="002E0B60" w:rsidP="002E0B60">
            <w:pPr>
              <w:tabs>
                <w:tab w:val="decimal" w:pos="439"/>
                <w:tab w:val="left" w:pos="774"/>
              </w:tabs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0E4D" w:rsidRPr="008860F2" w14:paraId="6BEC6D60" w14:textId="77777777" w:rsidTr="00B30E4D">
        <w:trPr>
          <w:trHeight w:val="416"/>
        </w:trPr>
        <w:tc>
          <w:tcPr>
            <w:tcW w:w="1745" w:type="pct"/>
          </w:tcPr>
          <w:p w14:paraId="4E1A1BC2" w14:textId="0CBE6995" w:rsidR="002E0B60" w:rsidRPr="008860F2" w:rsidRDefault="00347797" w:rsidP="002E0B60">
            <w:pPr>
              <w:pStyle w:val="Heading8"/>
              <w:tabs>
                <w:tab w:val="left" w:pos="450"/>
              </w:tabs>
              <w:ind w:right="-173" w:firstLine="25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ZWAdobeF" w:hAnsi="ZWAdobeF" w:cs="ZWAdobeF"/>
                <w:b w:val="0"/>
                <w:bCs w:val="0"/>
                <w:sz w:val="2"/>
                <w:szCs w:val="2"/>
              </w:rPr>
              <w:t>7B</w:t>
            </w:r>
            <w:r w:rsidR="002E0B60" w:rsidRPr="008860F2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เงินให้กู้ยืมระยะ</w:t>
            </w:r>
            <w:r w:rsidR="002E0B60" w:rsidRPr="008860F2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สั้น</w:t>
            </w:r>
            <w:r w:rsidR="002E0B60" w:rsidRPr="008860F2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แก่บริษัทร่วม</w:t>
            </w:r>
          </w:p>
        </w:tc>
        <w:tc>
          <w:tcPr>
            <w:tcW w:w="454" w:type="pct"/>
          </w:tcPr>
          <w:p w14:paraId="5AA7BAF1" w14:textId="77777777" w:rsidR="002E0B60" w:rsidRPr="008860F2" w:rsidRDefault="008B1298" w:rsidP="002E488B">
            <w:pPr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605" w:type="pct"/>
          </w:tcPr>
          <w:p w14:paraId="6FBB84BE" w14:textId="6FD2B8C1" w:rsidR="002E0B60" w:rsidRPr="008860F2" w:rsidRDefault="007641EF" w:rsidP="002E0B60">
            <w:pPr>
              <w:tabs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07E05B06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45109B2B" w14:textId="77777777" w:rsidR="002E0B60" w:rsidRPr="008860F2" w:rsidRDefault="002E0B60" w:rsidP="002E0B60">
            <w:pPr>
              <w:tabs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0.02</w:t>
            </w:r>
          </w:p>
        </w:tc>
        <w:tc>
          <w:tcPr>
            <w:tcW w:w="152" w:type="pct"/>
          </w:tcPr>
          <w:p w14:paraId="291D9DFC" w14:textId="77777777" w:rsidR="002E0B60" w:rsidRPr="008860F2" w:rsidRDefault="002E0B60" w:rsidP="002E0B60">
            <w:pPr>
              <w:tabs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70428C75" w14:textId="0206B45C" w:rsidR="002E0B60" w:rsidRPr="008860F2" w:rsidRDefault="007641EF" w:rsidP="002E0B60">
            <w:pPr>
              <w:tabs>
                <w:tab w:val="decimal" w:pos="523"/>
              </w:tabs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44136262" w14:textId="77777777" w:rsidR="002E0B60" w:rsidRPr="008860F2" w:rsidRDefault="002E0B60" w:rsidP="002E0B60">
            <w:pPr>
              <w:tabs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36B22970" w14:textId="77777777" w:rsidR="002E0B60" w:rsidRPr="008860F2" w:rsidRDefault="002E0B60" w:rsidP="002E0B60">
            <w:pPr>
              <w:tabs>
                <w:tab w:val="decimal" w:pos="523"/>
              </w:tabs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0.02</w:t>
            </w:r>
          </w:p>
        </w:tc>
      </w:tr>
      <w:tr w:rsidR="00B30E4D" w:rsidRPr="008860F2" w14:paraId="45D094DD" w14:textId="77777777" w:rsidTr="00B30E4D">
        <w:trPr>
          <w:trHeight w:val="416"/>
        </w:trPr>
        <w:tc>
          <w:tcPr>
            <w:tcW w:w="1745" w:type="pct"/>
          </w:tcPr>
          <w:p w14:paraId="682CE4D9" w14:textId="77777777" w:rsidR="002E0B60" w:rsidRPr="008860F2" w:rsidRDefault="002E0B60" w:rsidP="002E0B60">
            <w:pPr>
              <w:pStyle w:val="Heading8"/>
              <w:tabs>
                <w:tab w:val="left" w:pos="450"/>
              </w:tabs>
              <w:ind w:right="-173" w:firstLine="25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54" w:type="pct"/>
          </w:tcPr>
          <w:p w14:paraId="1D54451B" w14:textId="77777777" w:rsidR="002E0B60" w:rsidRPr="008860F2" w:rsidRDefault="002E0B60" w:rsidP="002E0B60">
            <w:pPr>
              <w:tabs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44EBE258" w14:textId="77777777" w:rsidR="002E0B60" w:rsidRPr="008860F2" w:rsidRDefault="002E0B60" w:rsidP="002E0B60">
            <w:pPr>
              <w:tabs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</w:tcPr>
          <w:p w14:paraId="28571307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2F81AAD7" w14:textId="77777777" w:rsidR="002E0B60" w:rsidRPr="008860F2" w:rsidRDefault="002E0B60" w:rsidP="002E0B60">
            <w:pPr>
              <w:tabs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</w:tcPr>
          <w:p w14:paraId="1C83D5E5" w14:textId="77777777" w:rsidR="002E0B60" w:rsidRPr="008860F2" w:rsidRDefault="002E0B60" w:rsidP="002E0B60">
            <w:pPr>
              <w:tabs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08B1793A" w14:textId="77777777" w:rsidR="002E0B60" w:rsidRPr="008860F2" w:rsidRDefault="002E0B60" w:rsidP="002E0B60">
            <w:pPr>
              <w:tabs>
                <w:tab w:val="decimal" w:pos="439"/>
              </w:tabs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</w:tcPr>
          <w:p w14:paraId="1B84610B" w14:textId="77777777" w:rsidR="002E0B60" w:rsidRPr="008860F2" w:rsidRDefault="002E0B60" w:rsidP="002E0B60">
            <w:pPr>
              <w:tabs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408B9499" w14:textId="77777777" w:rsidR="002E0B60" w:rsidRPr="008860F2" w:rsidRDefault="002E0B60" w:rsidP="002E0B60">
            <w:pPr>
              <w:tabs>
                <w:tab w:val="decimal" w:pos="439"/>
              </w:tabs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0E4D" w:rsidRPr="008860F2" w14:paraId="05F979D6" w14:textId="77777777" w:rsidTr="00B30E4D">
        <w:trPr>
          <w:trHeight w:val="416"/>
        </w:trPr>
        <w:tc>
          <w:tcPr>
            <w:tcW w:w="1745" w:type="pct"/>
          </w:tcPr>
          <w:p w14:paraId="6DEBAF9C" w14:textId="270DB7C4" w:rsidR="002E0B60" w:rsidRPr="008860F2" w:rsidRDefault="00347797" w:rsidP="002E0B60">
            <w:pPr>
              <w:pStyle w:val="Heading8"/>
              <w:tabs>
                <w:tab w:val="left" w:pos="450"/>
              </w:tabs>
              <w:ind w:right="-173" w:firstLine="16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ZWAdobeF" w:hAnsi="ZWAdobeF" w:cs="ZWAdobeF"/>
                <w:b w:val="0"/>
                <w:bCs w:val="0"/>
                <w:sz w:val="2"/>
                <w:szCs w:val="2"/>
              </w:rPr>
              <w:t>8B</w:t>
            </w:r>
            <w:r w:rsidR="002E0B60" w:rsidRPr="008860F2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454" w:type="pct"/>
          </w:tcPr>
          <w:p w14:paraId="05BCDEE6" w14:textId="77777777" w:rsidR="002E0B60" w:rsidRPr="008860F2" w:rsidRDefault="002E0B60" w:rsidP="002E0B60">
            <w:pPr>
              <w:tabs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39BFCE55" w14:textId="77777777" w:rsidR="002E0B60" w:rsidRPr="008860F2" w:rsidRDefault="002E0B60" w:rsidP="002E0B60">
            <w:pPr>
              <w:tabs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</w:tcPr>
          <w:p w14:paraId="0E5B763D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65D3B017" w14:textId="77777777" w:rsidR="002E0B60" w:rsidRPr="008860F2" w:rsidRDefault="002E0B60" w:rsidP="002E0B60">
            <w:pPr>
              <w:tabs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</w:tcPr>
          <w:p w14:paraId="05174976" w14:textId="77777777" w:rsidR="002E0B60" w:rsidRPr="008860F2" w:rsidRDefault="002E0B60" w:rsidP="002E0B60">
            <w:pPr>
              <w:tabs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6969E4F1" w14:textId="77777777" w:rsidR="002E0B60" w:rsidRPr="008860F2" w:rsidRDefault="002E0B60" w:rsidP="002E0B60">
            <w:pPr>
              <w:tabs>
                <w:tab w:val="decimal" w:pos="523"/>
              </w:tabs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</w:tcPr>
          <w:p w14:paraId="1E80F0C8" w14:textId="77777777" w:rsidR="002E0B60" w:rsidRPr="008860F2" w:rsidRDefault="002E0B60" w:rsidP="002E0B60">
            <w:pPr>
              <w:tabs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53A1EC77" w14:textId="77777777" w:rsidR="002E0B60" w:rsidRPr="008860F2" w:rsidRDefault="002E0B60" w:rsidP="002E0B60">
            <w:pPr>
              <w:tabs>
                <w:tab w:val="decimal" w:pos="523"/>
              </w:tabs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0E4D" w:rsidRPr="008860F2" w14:paraId="2BC5C96E" w14:textId="77777777" w:rsidTr="00B30E4D">
        <w:trPr>
          <w:trHeight w:val="416"/>
        </w:trPr>
        <w:tc>
          <w:tcPr>
            <w:tcW w:w="1745" w:type="pct"/>
          </w:tcPr>
          <w:p w14:paraId="4EC3A9BC" w14:textId="20F0F165" w:rsidR="002E0B60" w:rsidRPr="008860F2" w:rsidRDefault="00347797" w:rsidP="002E0B60">
            <w:pPr>
              <w:pStyle w:val="Heading8"/>
              <w:tabs>
                <w:tab w:val="left" w:pos="450"/>
              </w:tabs>
              <w:ind w:right="-173" w:firstLine="25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ZWAdobeF" w:hAnsi="ZWAdobeF" w:cs="ZWAdobeF"/>
                <w:b w:val="0"/>
                <w:bCs w:val="0"/>
                <w:sz w:val="2"/>
                <w:szCs w:val="2"/>
              </w:rPr>
              <w:t>9B</w:t>
            </w:r>
            <w:r w:rsidR="002E0B60" w:rsidRPr="008860F2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454" w:type="pct"/>
          </w:tcPr>
          <w:p w14:paraId="43536478" w14:textId="77777777" w:rsidR="002E0B60" w:rsidRPr="008860F2" w:rsidRDefault="008B1298" w:rsidP="002E488B">
            <w:pPr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71421AE5" w14:textId="5641E4CB" w:rsidR="002E0B60" w:rsidRPr="008860F2" w:rsidRDefault="007641EF" w:rsidP="002E0B60">
            <w:pPr>
              <w:tabs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100EB217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ED2C93D" w14:textId="77777777" w:rsidR="002E0B60" w:rsidRPr="008860F2" w:rsidRDefault="002E0B60" w:rsidP="002E0B60">
            <w:pPr>
              <w:tabs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8.90</w:t>
            </w:r>
          </w:p>
        </w:tc>
        <w:tc>
          <w:tcPr>
            <w:tcW w:w="152" w:type="pct"/>
          </w:tcPr>
          <w:p w14:paraId="177EFB6F" w14:textId="77777777" w:rsidR="002E0B60" w:rsidRPr="008860F2" w:rsidRDefault="002E0B60" w:rsidP="002E0B60">
            <w:pPr>
              <w:tabs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7D8095BB" w14:textId="627F88C7" w:rsidR="002E0B60" w:rsidRPr="008860F2" w:rsidRDefault="007641EF" w:rsidP="002E0B60">
            <w:pPr>
              <w:tabs>
                <w:tab w:val="left" w:pos="168"/>
                <w:tab w:val="decimal" w:pos="273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48FD20EB" w14:textId="77777777" w:rsidR="002E0B60" w:rsidRPr="008860F2" w:rsidRDefault="002E0B60" w:rsidP="002E0B60">
            <w:pPr>
              <w:tabs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31E4A61F" w14:textId="77777777" w:rsidR="002E0B60" w:rsidRPr="008860F2" w:rsidRDefault="002E0B60" w:rsidP="002E0B60">
            <w:pPr>
              <w:tabs>
                <w:tab w:val="left" w:pos="168"/>
                <w:tab w:val="decimal" w:pos="273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0E4D" w:rsidRPr="008860F2" w14:paraId="6F100F32" w14:textId="77777777" w:rsidTr="00B30E4D">
        <w:trPr>
          <w:trHeight w:val="416"/>
        </w:trPr>
        <w:tc>
          <w:tcPr>
            <w:tcW w:w="1745" w:type="pct"/>
          </w:tcPr>
          <w:p w14:paraId="5DCD5674" w14:textId="77777777" w:rsidR="002E0B60" w:rsidRPr="008860F2" w:rsidRDefault="002E0B60" w:rsidP="002E0B60">
            <w:pPr>
              <w:pStyle w:val="Heading8"/>
              <w:tabs>
                <w:tab w:val="left" w:pos="450"/>
              </w:tabs>
              <w:ind w:left="270" w:right="-173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54" w:type="pct"/>
          </w:tcPr>
          <w:p w14:paraId="297A83A6" w14:textId="77777777" w:rsidR="002E0B60" w:rsidRPr="008860F2" w:rsidRDefault="002E0B60" w:rsidP="002E0B60">
            <w:pPr>
              <w:tabs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C19332C" w14:textId="38F32281" w:rsidR="002E0B60" w:rsidRPr="008860F2" w:rsidRDefault="007641EF" w:rsidP="002E0B60">
            <w:pPr>
              <w:tabs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4DCCFDD8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C331FA9" w14:textId="77777777" w:rsidR="002E0B60" w:rsidRPr="008860F2" w:rsidRDefault="002E0B60" w:rsidP="002E0B60">
            <w:pPr>
              <w:tabs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8.92</w:t>
            </w:r>
          </w:p>
        </w:tc>
        <w:tc>
          <w:tcPr>
            <w:tcW w:w="152" w:type="pct"/>
          </w:tcPr>
          <w:p w14:paraId="60526837" w14:textId="77777777" w:rsidR="002E0B60" w:rsidRPr="008860F2" w:rsidRDefault="002E0B60" w:rsidP="002E0B60">
            <w:pPr>
              <w:tabs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5474ED4E" w14:textId="51AF12EF" w:rsidR="002E0B60" w:rsidRPr="008860F2" w:rsidRDefault="007641EF" w:rsidP="002E0B60">
            <w:pPr>
              <w:tabs>
                <w:tab w:val="decimal" w:pos="523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24C0B5AF" w14:textId="77777777" w:rsidR="002E0B60" w:rsidRPr="008860F2" w:rsidRDefault="002E0B60" w:rsidP="002E0B60">
            <w:pPr>
              <w:tabs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14:paraId="1006C714" w14:textId="77777777" w:rsidR="002E0B60" w:rsidRPr="008860F2" w:rsidRDefault="002E0B60" w:rsidP="002E0B60">
            <w:pPr>
              <w:tabs>
                <w:tab w:val="decimal" w:pos="523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0.02</w:t>
            </w:r>
          </w:p>
        </w:tc>
      </w:tr>
    </w:tbl>
    <w:p w14:paraId="5623F590" w14:textId="77777777" w:rsidR="00DF4684" w:rsidRPr="008860F2" w:rsidRDefault="00DF4684" w:rsidP="00DF4684">
      <w:pPr>
        <w:tabs>
          <w:tab w:val="left" w:pos="0"/>
          <w:tab w:val="left" w:pos="540"/>
          <w:tab w:val="left" w:pos="810"/>
        </w:tabs>
        <w:spacing w:line="240" w:lineRule="auto"/>
        <w:ind w:right="-43"/>
        <w:rPr>
          <w:rFonts w:ascii="Angsana New" w:hAnsi="Angsana New"/>
          <w:sz w:val="28"/>
          <w:szCs w:val="28"/>
        </w:rPr>
      </w:pPr>
    </w:p>
    <w:p w14:paraId="3C906DA7" w14:textId="77777777" w:rsidR="00DF4684" w:rsidRPr="008860F2" w:rsidRDefault="00DF4684" w:rsidP="00DF4684">
      <w:pPr>
        <w:tabs>
          <w:tab w:val="left" w:pos="0"/>
          <w:tab w:val="left" w:pos="540"/>
          <w:tab w:val="left" w:pos="810"/>
        </w:tabs>
        <w:spacing w:line="240" w:lineRule="auto"/>
        <w:ind w:right="-43"/>
        <w:rPr>
          <w:rFonts w:ascii="Angsana New" w:hAnsi="Angsana New"/>
          <w:sz w:val="28"/>
          <w:szCs w:val="28"/>
        </w:rPr>
      </w:pPr>
    </w:p>
    <w:p w14:paraId="0BCB7F6E" w14:textId="77777777" w:rsidR="00DF4684" w:rsidRPr="008860F2" w:rsidRDefault="00DF4684" w:rsidP="00DF4684">
      <w:pPr>
        <w:tabs>
          <w:tab w:val="left" w:pos="0"/>
          <w:tab w:val="left" w:pos="540"/>
          <w:tab w:val="left" w:pos="810"/>
        </w:tabs>
        <w:spacing w:line="240" w:lineRule="auto"/>
        <w:ind w:right="-43"/>
        <w:rPr>
          <w:rFonts w:ascii="Angsana New" w:hAnsi="Angsana New"/>
          <w:sz w:val="28"/>
          <w:szCs w:val="28"/>
          <w:cs/>
        </w:rPr>
        <w:sectPr w:rsidR="00DF4684" w:rsidRPr="008860F2" w:rsidSect="00615566">
          <w:footerReference w:type="default" r:id="rId16"/>
          <w:type w:val="nextColumn"/>
          <w:pgSz w:w="11909" w:h="16834" w:code="9"/>
          <w:pgMar w:top="691" w:right="1109" w:bottom="810" w:left="1152" w:header="720" w:footer="720" w:gutter="0"/>
          <w:cols w:space="720"/>
          <w:docGrid w:linePitch="245"/>
        </w:sectPr>
      </w:pPr>
    </w:p>
    <w:p w14:paraId="18E457AF" w14:textId="77777777" w:rsidR="00151DB5" w:rsidRPr="008860F2" w:rsidRDefault="000F5A4A" w:rsidP="00F32E2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>ส่วนของผู้ถือหุ้นที่ไม่มีอำนาจควบคุม</w:t>
      </w:r>
    </w:p>
    <w:p w14:paraId="0B049B4F" w14:textId="77777777" w:rsidR="00984EDD" w:rsidRPr="008860F2" w:rsidRDefault="00984EDD" w:rsidP="00F25FBA">
      <w:pPr>
        <w:pStyle w:val="NoSpacing"/>
        <w:rPr>
          <w:rFonts w:ascii="Angsana New" w:hAnsi="Angsana New"/>
          <w:sz w:val="12"/>
          <w:szCs w:val="12"/>
        </w:rPr>
      </w:pPr>
    </w:p>
    <w:p w14:paraId="4AC6EB28" w14:textId="6A09241E" w:rsidR="00EA7021" w:rsidRPr="008860F2" w:rsidRDefault="00EA7021" w:rsidP="00EA7021">
      <w:pPr>
        <w:ind w:left="540"/>
        <w:rPr>
          <w:rFonts w:asciiTheme="majorBidi" w:hAnsiTheme="majorBidi" w:cstheme="majorBidi"/>
          <w:sz w:val="28"/>
          <w:szCs w:val="28"/>
        </w:rPr>
      </w:pPr>
      <w:r w:rsidRPr="008860F2">
        <w:rPr>
          <w:rFonts w:asciiTheme="majorBidi" w:hAnsiTheme="majorBidi" w:cstheme="majorBidi" w:hint="cs"/>
          <w:sz w:val="28"/>
          <w:szCs w:val="28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7BBB84B6" w14:textId="77777777" w:rsidR="007D76FF" w:rsidRPr="00C64E22" w:rsidRDefault="007D76FF" w:rsidP="00EA7021">
      <w:pPr>
        <w:ind w:left="540"/>
        <w:rPr>
          <w:rFonts w:asciiTheme="majorBidi" w:hAnsiTheme="majorBidi" w:cstheme="majorBidi"/>
          <w:sz w:val="14"/>
          <w:szCs w:val="14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2340"/>
        <w:gridCol w:w="1980"/>
      </w:tblGrid>
      <w:tr w:rsidR="00541609" w:rsidRPr="008860F2" w14:paraId="76A1AC94" w14:textId="77777777" w:rsidTr="00541609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226FF228" w14:textId="77777777" w:rsidR="00541609" w:rsidRPr="008860F2" w:rsidRDefault="00541609" w:rsidP="00840013">
            <w:pPr>
              <w:pStyle w:val="acctfourfigures"/>
              <w:spacing w:line="240" w:lineRule="atLeast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vAlign w:val="bottom"/>
          </w:tcPr>
          <w:p w14:paraId="562CEF2A" w14:textId="281D7BF0" w:rsidR="00541609" w:rsidRPr="008860F2" w:rsidRDefault="00541609" w:rsidP="008400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vAlign w:val="bottom"/>
          </w:tcPr>
          <w:p w14:paraId="1233AD82" w14:textId="1F428894" w:rsidR="00541609" w:rsidRPr="008860F2" w:rsidRDefault="00541609" w:rsidP="0054160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8860F2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 xml:space="preserve">30 </w:t>
            </w:r>
            <w:r w:rsidRPr="008860F2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กันยายน</w:t>
            </w:r>
            <w:r w:rsidRPr="008860F2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 </w:t>
            </w:r>
            <w:r w:rsidRPr="008860F2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2563</w:t>
            </w:r>
          </w:p>
        </w:tc>
      </w:tr>
      <w:tr w:rsidR="00541609" w:rsidRPr="008860F2" w14:paraId="10BE02B5" w14:textId="77777777" w:rsidTr="00541609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33669524" w14:textId="77777777" w:rsidR="00541609" w:rsidRPr="00E2319F" w:rsidRDefault="00541609" w:rsidP="00840013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vAlign w:val="bottom"/>
          </w:tcPr>
          <w:p w14:paraId="017444CC" w14:textId="1B8B1A8F" w:rsidR="00541609" w:rsidRPr="008860F2" w:rsidRDefault="00541609" w:rsidP="008400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CC79EF8" w14:textId="063FF603" w:rsidR="00541609" w:rsidRPr="008860F2" w:rsidRDefault="00541609" w:rsidP="0054160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แอล อาร์ เค ดี เวลลอปเม้นท์ จำกัด</w:t>
            </w:r>
          </w:p>
        </w:tc>
      </w:tr>
      <w:tr w:rsidR="00541609" w:rsidRPr="008860F2" w14:paraId="289D6917" w14:textId="77777777" w:rsidTr="00541609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647A8D4D" w14:textId="77777777" w:rsidR="00541609" w:rsidRPr="008860F2" w:rsidRDefault="00541609" w:rsidP="0084001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1E414850" w14:textId="4286B345" w:rsidR="00541609" w:rsidRPr="008860F2" w:rsidRDefault="00541609" w:rsidP="00840013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vAlign w:val="bottom"/>
          </w:tcPr>
          <w:p w14:paraId="76253DA2" w14:textId="65AB7BE9" w:rsidR="00541609" w:rsidRPr="008860F2" w:rsidRDefault="00541609" w:rsidP="00541609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8860F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41609" w:rsidRPr="008860F2" w14:paraId="4677FED5" w14:textId="77777777" w:rsidTr="00541609">
        <w:trPr>
          <w:cantSplit/>
          <w:trHeight w:val="20"/>
        </w:trPr>
        <w:tc>
          <w:tcPr>
            <w:tcW w:w="4680" w:type="dxa"/>
            <w:vAlign w:val="bottom"/>
          </w:tcPr>
          <w:p w14:paraId="39D565F5" w14:textId="77777777" w:rsidR="00541609" w:rsidRPr="008860F2" w:rsidRDefault="00541609" w:rsidP="008400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2340" w:type="dxa"/>
            <w:vAlign w:val="bottom"/>
          </w:tcPr>
          <w:p w14:paraId="4AB5303C" w14:textId="122EFCF0" w:rsidR="00541609" w:rsidRPr="008860F2" w:rsidRDefault="00541609" w:rsidP="008400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D468329" w14:textId="7D861438" w:rsidR="00541609" w:rsidRPr="007D5A73" w:rsidRDefault="00541609" w:rsidP="00B17F7E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40</w:t>
            </w:r>
          </w:p>
        </w:tc>
      </w:tr>
      <w:tr w:rsidR="00541609" w:rsidRPr="008860F2" w14:paraId="043B6114" w14:textId="77777777" w:rsidTr="00541609">
        <w:trPr>
          <w:cantSplit/>
          <w:trHeight w:val="20"/>
        </w:trPr>
        <w:tc>
          <w:tcPr>
            <w:tcW w:w="4680" w:type="dxa"/>
          </w:tcPr>
          <w:p w14:paraId="0477FBF0" w14:textId="77777777" w:rsidR="00541609" w:rsidRPr="008860F2" w:rsidRDefault="00541609" w:rsidP="008400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340" w:type="dxa"/>
          </w:tcPr>
          <w:p w14:paraId="0A08CF67" w14:textId="77777777" w:rsidR="00541609" w:rsidRPr="008860F2" w:rsidRDefault="00541609" w:rsidP="008400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980" w:type="dxa"/>
          </w:tcPr>
          <w:p w14:paraId="73A14A54" w14:textId="77777777" w:rsidR="00541609" w:rsidRPr="008860F2" w:rsidRDefault="00541609" w:rsidP="008400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</w:tr>
      <w:tr w:rsidR="00541609" w:rsidRPr="008860F2" w14:paraId="10B3442B" w14:textId="77777777" w:rsidTr="00541609">
        <w:trPr>
          <w:cantSplit/>
          <w:trHeight w:val="20"/>
        </w:trPr>
        <w:tc>
          <w:tcPr>
            <w:tcW w:w="4680" w:type="dxa"/>
          </w:tcPr>
          <w:p w14:paraId="7507FE93" w14:textId="77777777" w:rsidR="00541609" w:rsidRPr="008860F2" w:rsidRDefault="00541609" w:rsidP="008400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2340" w:type="dxa"/>
          </w:tcPr>
          <w:p w14:paraId="4EBE4417" w14:textId="2454BC17" w:rsidR="00541609" w:rsidRPr="008860F2" w:rsidRDefault="00541609" w:rsidP="008400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61416275" w14:textId="5F658C38" w:rsidR="00541609" w:rsidRPr="008860F2" w:rsidRDefault="00541609" w:rsidP="00B17F7E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31.37</w:t>
            </w:r>
          </w:p>
        </w:tc>
      </w:tr>
      <w:tr w:rsidR="00541609" w:rsidRPr="008860F2" w14:paraId="4330EC3F" w14:textId="77777777" w:rsidTr="00541609">
        <w:trPr>
          <w:cantSplit/>
          <w:trHeight w:val="20"/>
        </w:trPr>
        <w:tc>
          <w:tcPr>
            <w:tcW w:w="4680" w:type="dxa"/>
          </w:tcPr>
          <w:p w14:paraId="484AD92C" w14:textId="77777777" w:rsidR="00541609" w:rsidRPr="008860F2" w:rsidRDefault="00541609" w:rsidP="008400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2340" w:type="dxa"/>
          </w:tcPr>
          <w:p w14:paraId="7A7A459F" w14:textId="61C08084" w:rsidR="00541609" w:rsidRPr="008860F2" w:rsidRDefault="00541609" w:rsidP="008400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58265171" w14:textId="20617B83" w:rsidR="00541609" w:rsidRPr="008860F2" w:rsidRDefault="00541609" w:rsidP="00B17F7E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B17F7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594.</w:t>
            </w:r>
            <w:r w:rsidR="00147EF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53</w:t>
            </w:r>
          </w:p>
        </w:tc>
      </w:tr>
      <w:tr w:rsidR="00541609" w:rsidRPr="008860F2" w14:paraId="6D44E1B5" w14:textId="77777777" w:rsidTr="00147EF4">
        <w:trPr>
          <w:cantSplit/>
          <w:trHeight w:val="20"/>
        </w:trPr>
        <w:tc>
          <w:tcPr>
            <w:tcW w:w="4680" w:type="dxa"/>
          </w:tcPr>
          <w:p w14:paraId="46E40F1E" w14:textId="77777777" w:rsidR="00541609" w:rsidRPr="008860F2" w:rsidRDefault="00541609" w:rsidP="008400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2340" w:type="dxa"/>
          </w:tcPr>
          <w:p w14:paraId="3624D0C2" w14:textId="310F30B4" w:rsidR="00541609" w:rsidRPr="008860F2" w:rsidRDefault="00541609" w:rsidP="008400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1293C3F2" w14:textId="23D874BA" w:rsidR="00541609" w:rsidRPr="008860F2" w:rsidRDefault="00541609" w:rsidP="00B17F7E">
            <w:pPr>
              <w:pStyle w:val="acctmergecolhdg"/>
              <w:spacing w:line="240" w:lineRule="atLeast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(95.10)</w:t>
            </w:r>
          </w:p>
        </w:tc>
      </w:tr>
      <w:tr w:rsidR="00541609" w:rsidRPr="008860F2" w14:paraId="1AF703E2" w14:textId="77777777" w:rsidTr="00147EF4">
        <w:trPr>
          <w:cantSplit/>
          <w:trHeight w:val="20"/>
        </w:trPr>
        <w:tc>
          <w:tcPr>
            <w:tcW w:w="4680" w:type="dxa"/>
          </w:tcPr>
          <w:p w14:paraId="0693C821" w14:textId="77777777" w:rsidR="00541609" w:rsidRPr="008860F2" w:rsidRDefault="00541609" w:rsidP="008400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2340" w:type="dxa"/>
          </w:tcPr>
          <w:p w14:paraId="6E7158B3" w14:textId="2ECC40AF" w:rsidR="00541609" w:rsidRPr="008860F2" w:rsidRDefault="00541609" w:rsidP="008400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6F0645E8" w14:textId="446680DD" w:rsidR="00541609" w:rsidRPr="008860F2" w:rsidRDefault="00541609" w:rsidP="00B17F7E">
            <w:pPr>
              <w:pStyle w:val="acctmergecolhdg"/>
              <w:spacing w:line="240" w:lineRule="atLeast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8860F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399.59</w:t>
            </w:r>
            <w:r w:rsidRPr="008860F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541609" w:rsidRPr="008860F2" w14:paraId="49E455DE" w14:textId="77777777" w:rsidTr="00541609">
        <w:trPr>
          <w:cantSplit/>
          <w:trHeight w:val="20"/>
        </w:trPr>
        <w:tc>
          <w:tcPr>
            <w:tcW w:w="4680" w:type="dxa"/>
          </w:tcPr>
          <w:p w14:paraId="115CB3D2" w14:textId="77777777" w:rsidR="00541609" w:rsidRPr="008860F2" w:rsidRDefault="00541609" w:rsidP="008400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2340" w:type="dxa"/>
          </w:tcPr>
          <w:p w14:paraId="2C6B340A" w14:textId="6CDA4480" w:rsidR="00541609" w:rsidRPr="008860F2" w:rsidRDefault="00541609" w:rsidP="008400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16324E7" w14:textId="2C0B7DD9" w:rsidR="00541609" w:rsidRPr="00B17F7E" w:rsidRDefault="00541609" w:rsidP="00B17F7E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17F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131.</w:t>
            </w:r>
            <w:r w:rsidR="00AE08D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</w:t>
            </w:r>
          </w:p>
        </w:tc>
      </w:tr>
      <w:tr w:rsidR="00AE08D7" w:rsidRPr="008860F2" w14:paraId="21232BA0" w14:textId="77777777" w:rsidTr="005F77C5">
        <w:trPr>
          <w:cantSplit/>
          <w:trHeight w:val="20"/>
        </w:trPr>
        <w:tc>
          <w:tcPr>
            <w:tcW w:w="4680" w:type="dxa"/>
          </w:tcPr>
          <w:p w14:paraId="3D9CDCA7" w14:textId="71953F2D" w:rsidR="00AE08D7" w:rsidRPr="008860F2" w:rsidRDefault="00AE08D7" w:rsidP="00AE08D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2340" w:type="dxa"/>
          </w:tcPr>
          <w:p w14:paraId="45C9BA39" w14:textId="77777777" w:rsidR="00AE08D7" w:rsidRPr="008860F2" w:rsidRDefault="00AE08D7" w:rsidP="00AE08D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6FA0874" w14:textId="00B78B07" w:rsidR="00AE08D7" w:rsidRPr="00B17F7E" w:rsidRDefault="005F77C5" w:rsidP="00AE08D7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52.48</w:t>
            </w:r>
          </w:p>
        </w:tc>
      </w:tr>
      <w:tr w:rsidR="00AE08D7" w:rsidRPr="008860F2" w14:paraId="40C2F0AE" w14:textId="77777777" w:rsidTr="005F77C5">
        <w:trPr>
          <w:cantSplit/>
          <w:trHeight w:val="20"/>
        </w:trPr>
        <w:tc>
          <w:tcPr>
            <w:tcW w:w="4680" w:type="dxa"/>
          </w:tcPr>
          <w:p w14:paraId="4E60701F" w14:textId="77777777" w:rsidR="00AE08D7" w:rsidRPr="008860F2" w:rsidRDefault="00AE08D7" w:rsidP="00AE08D7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2340" w:type="dxa"/>
          </w:tcPr>
          <w:p w14:paraId="64BA329F" w14:textId="77777777" w:rsidR="00AE08D7" w:rsidRPr="008860F2" w:rsidRDefault="00AE08D7" w:rsidP="00AE08D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61D2B26" w14:textId="4B62FA08" w:rsidR="00AE08D7" w:rsidRPr="00373501" w:rsidRDefault="00AE08D7" w:rsidP="00AE08D7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37350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8.80</w:t>
            </w:r>
          </w:p>
        </w:tc>
      </w:tr>
      <w:tr w:rsidR="005F77C5" w:rsidRPr="008860F2" w14:paraId="5CBA2791" w14:textId="77777777" w:rsidTr="005F77C5">
        <w:trPr>
          <w:cantSplit/>
          <w:trHeight w:val="20"/>
        </w:trPr>
        <w:tc>
          <w:tcPr>
            <w:tcW w:w="4680" w:type="dxa"/>
          </w:tcPr>
          <w:p w14:paraId="1CD23491" w14:textId="6E2BE1AB" w:rsidR="005F77C5" w:rsidRPr="008860F2" w:rsidRDefault="005F77C5" w:rsidP="00AE08D7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F0C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340" w:type="dxa"/>
          </w:tcPr>
          <w:p w14:paraId="4737633C" w14:textId="77777777" w:rsidR="005F77C5" w:rsidRPr="008860F2" w:rsidRDefault="005F77C5" w:rsidP="00AE08D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2E6D65B" w14:textId="7D3163CD" w:rsidR="005F77C5" w:rsidRPr="005F77C5" w:rsidRDefault="005F77C5" w:rsidP="005F77C5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0</w:t>
            </w:r>
            <w:r w:rsidRPr="0037350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.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11</w:t>
            </w:r>
          </w:p>
        </w:tc>
      </w:tr>
      <w:tr w:rsidR="00AE08D7" w:rsidRPr="008860F2" w14:paraId="16B5A76C" w14:textId="77777777" w:rsidTr="00541609">
        <w:trPr>
          <w:cantSplit/>
          <w:trHeight w:val="20"/>
        </w:trPr>
        <w:tc>
          <w:tcPr>
            <w:tcW w:w="4680" w:type="dxa"/>
          </w:tcPr>
          <w:p w14:paraId="0E883802" w14:textId="77777777" w:rsidR="00AE08D7" w:rsidRPr="008860F2" w:rsidRDefault="00AE08D7" w:rsidP="00AE08D7">
            <w:pPr>
              <w:pStyle w:val="ListBullet3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40" w:type="dxa"/>
          </w:tcPr>
          <w:p w14:paraId="1AD95595" w14:textId="77777777" w:rsidR="00AE08D7" w:rsidRPr="008860F2" w:rsidRDefault="00AE08D7" w:rsidP="00AE08D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FC4B788" w14:textId="4B0128B6" w:rsidR="00AE08D7" w:rsidRPr="00F7589A" w:rsidRDefault="00AE08D7" w:rsidP="00AE08D7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758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61.39</w:t>
            </w:r>
          </w:p>
        </w:tc>
      </w:tr>
      <w:tr w:rsidR="00AE08D7" w:rsidRPr="008860F2" w14:paraId="5A8EE44B" w14:textId="77777777" w:rsidTr="00541609">
        <w:trPr>
          <w:cantSplit/>
          <w:trHeight w:val="20"/>
        </w:trPr>
        <w:tc>
          <w:tcPr>
            <w:tcW w:w="4680" w:type="dxa"/>
          </w:tcPr>
          <w:p w14:paraId="51E49FEB" w14:textId="77777777" w:rsidR="00AE08D7" w:rsidRPr="008860F2" w:rsidRDefault="00AE08D7" w:rsidP="00AE08D7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340" w:type="dxa"/>
          </w:tcPr>
          <w:p w14:paraId="4AD7D15D" w14:textId="77777777" w:rsidR="00AE08D7" w:rsidRPr="008860F2" w:rsidRDefault="00AE08D7" w:rsidP="00AE08D7">
            <w:pPr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74CC516D" w14:textId="77777777" w:rsidR="00AE08D7" w:rsidRPr="008860F2" w:rsidRDefault="00AE08D7" w:rsidP="00AE08D7">
            <w:pPr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AE08D7" w:rsidRPr="008860F2" w14:paraId="5325665A" w14:textId="77777777" w:rsidTr="00541609">
        <w:trPr>
          <w:cantSplit/>
          <w:trHeight w:val="20"/>
        </w:trPr>
        <w:tc>
          <w:tcPr>
            <w:tcW w:w="4680" w:type="dxa"/>
          </w:tcPr>
          <w:p w14:paraId="36D8EF6F" w14:textId="77777777" w:rsidR="00AE08D7" w:rsidRPr="008860F2" w:rsidRDefault="00AE08D7" w:rsidP="00AE08D7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2340" w:type="dxa"/>
          </w:tcPr>
          <w:p w14:paraId="3B66352A" w14:textId="4498374E" w:rsidR="00AE08D7" w:rsidRPr="008860F2" w:rsidRDefault="00AE08D7" w:rsidP="00AE08D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A7F2ECA" w14:textId="41B3D1EF" w:rsidR="00AE08D7" w:rsidRPr="00B17F7E" w:rsidRDefault="00AE08D7" w:rsidP="00AE08D7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B17F7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30.18</w:t>
            </w:r>
          </w:p>
        </w:tc>
      </w:tr>
      <w:tr w:rsidR="00AE08D7" w:rsidRPr="008860F2" w14:paraId="586B3C5D" w14:textId="77777777" w:rsidTr="00CF2E79">
        <w:trPr>
          <w:cantSplit/>
          <w:trHeight w:val="20"/>
        </w:trPr>
        <w:tc>
          <w:tcPr>
            <w:tcW w:w="4680" w:type="dxa"/>
          </w:tcPr>
          <w:p w14:paraId="5CD46DC0" w14:textId="53BED73D" w:rsidR="00AE08D7" w:rsidRPr="008860F2" w:rsidRDefault="00AE08D7" w:rsidP="00AE08D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ขาดทุนสำหรับปี</w:t>
            </w:r>
          </w:p>
        </w:tc>
        <w:tc>
          <w:tcPr>
            <w:tcW w:w="2340" w:type="dxa"/>
          </w:tcPr>
          <w:p w14:paraId="5C833D88" w14:textId="1E8E91FD" w:rsidR="00AE08D7" w:rsidRPr="008860F2" w:rsidRDefault="00AE08D7" w:rsidP="00AE08D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373C337" w14:textId="5FC1DBF7" w:rsidR="00AE08D7" w:rsidRPr="00B17F7E" w:rsidRDefault="00AE08D7" w:rsidP="00AE08D7">
            <w:pPr>
              <w:pStyle w:val="acctmergecolhdg"/>
              <w:spacing w:line="240" w:lineRule="atLeast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B17F7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(61.06)</w:t>
            </w:r>
          </w:p>
        </w:tc>
      </w:tr>
      <w:tr w:rsidR="00AE08D7" w:rsidRPr="008860F2" w14:paraId="29AF85E1" w14:textId="77777777" w:rsidTr="00CF2E79">
        <w:trPr>
          <w:cantSplit/>
          <w:trHeight w:val="20"/>
        </w:trPr>
        <w:tc>
          <w:tcPr>
            <w:tcW w:w="4680" w:type="dxa"/>
          </w:tcPr>
          <w:p w14:paraId="756C0611" w14:textId="321F7506" w:rsidR="00AE08D7" w:rsidRPr="008860F2" w:rsidRDefault="00AE08D7" w:rsidP="00AE08D7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กำไร</w:t>
            </w: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ขาดทุนเบ็ดเสร็จรวม</w:t>
            </w:r>
          </w:p>
        </w:tc>
        <w:tc>
          <w:tcPr>
            <w:tcW w:w="2340" w:type="dxa"/>
          </w:tcPr>
          <w:p w14:paraId="4C31B61B" w14:textId="72A91182" w:rsidR="00AE08D7" w:rsidRPr="008860F2" w:rsidRDefault="00AE08D7" w:rsidP="00AE08D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4530AC02" w14:textId="5FAF0EDA" w:rsidR="00AE08D7" w:rsidRPr="00B17F7E" w:rsidRDefault="00AE08D7" w:rsidP="00AE08D7">
            <w:pPr>
              <w:pStyle w:val="acctmergecolhdg"/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7F7E">
              <w:rPr>
                <w:rFonts w:asciiTheme="majorBidi" w:hAnsiTheme="majorBidi" w:cstheme="majorBidi"/>
                <w:sz w:val="28"/>
                <w:szCs w:val="28"/>
              </w:rPr>
              <w:t>(61.06)</w:t>
            </w:r>
          </w:p>
        </w:tc>
      </w:tr>
      <w:tr w:rsidR="00AE08D7" w:rsidRPr="008860F2" w14:paraId="5EACEDA8" w14:textId="77777777" w:rsidTr="001E4253">
        <w:trPr>
          <w:cantSplit/>
          <w:trHeight w:val="20"/>
        </w:trPr>
        <w:tc>
          <w:tcPr>
            <w:tcW w:w="4680" w:type="dxa"/>
          </w:tcPr>
          <w:p w14:paraId="4DAFC8CD" w14:textId="79C73BD4" w:rsidR="00AE08D7" w:rsidRPr="008860F2" w:rsidRDefault="00AE08D7" w:rsidP="00AE08D7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2340" w:type="dxa"/>
          </w:tcPr>
          <w:p w14:paraId="6BB745EC" w14:textId="5B119027" w:rsidR="00AE08D7" w:rsidRPr="008860F2" w:rsidRDefault="00AE08D7" w:rsidP="00AE08D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051082D1" w14:textId="39B4F45A" w:rsidR="00AE08D7" w:rsidRPr="00CF2E79" w:rsidRDefault="00AE08D7" w:rsidP="00AE08D7">
            <w:pPr>
              <w:pStyle w:val="acctmergecolhdg"/>
              <w:spacing w:line="240" w:lineRule="atLeast"/>
              <w:ind w:right="100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CF2E79">
              <w:rPr>
                <w:rFonts w:asciiTheme="majorBidi" w:hAnsiTheme="majorBidi" w:cstheme="majorBidi"/>
                <w:b w:val="0"/>
                <w:sz w:val="28"/>
                <w:szCs w:val="28"/>
              </w:rPr>
              <w:t>(24.42)</w:t>
            </w:r>
          </w:p>
        </w:tc>
      </w:tr>
      <w:tr w:rsidR="00AE08D7" w:rsidRPr="008860F2" w14:paraId="2A5B026D" w14:textId="77777777" w:rsidTr="001E4253">
        <w:trPr>
          <w:cantSplit/>
          <w:trHeight w:val="20"/>
        </w:trPr>
        <w:tc>
          <w:tcPr>
            <w:tcW w:w="4680" w:type="dxa"/>
          </w:tcPr>
          <w:p w14:paraId="60674C52" w14:textId="77777777" w:rsidR="00AE08D7" w:rsidRPr="008860F2" w:rsidRDefault="00AE08D7" w:rsidP="00AE08D7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2340" w:type="dxa"/>
          </w:tcPr>
          <w:p w14:paraId="75E7DC53" w14:textId="77777777" w:rsidR="00AE08D7" w:rsidRPr="008860F2" w:rsidRDefault="00AE08D7" w:rsidP="00AE08D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ABB4B7C" w14:textId="6E0EEDF2" w:rsidR="00AE08D7" w:rsidRPr="00CF2E79" w:rsidRDefault="00AE08D7" w:rsidP="00AE08D7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CF2E79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0.82</w:t>
            </w:r>
          </w:p>
        </w:tc>
      </w:tr>
      <w:tr w:rsidR="00AE08D7" w:rsidRPr="008860F2" w14:paraId="22AFB695" w14:textId="77777777" w:rsidTr="001E4253">
        <w:trPr>
          <w:cantSplit/>
          <w:trHeight w:val="20"/>
        </w:trPr>
        <w:tc>
          <w:tcPr>
            <w:tcW w:w="4680" w:type="dxa"/>
          </w:tcPr>
          <w:p w14:paraId="3D880134" w14:textId="77777777" w:rsidR="00AE08D7" w:rsidRPr="008860F2" w:rsidRDefault="00AE08D7" w:rsidP="00AE08D7">
            <w:pPr>
              <w:pStyle w:val="ListBullet3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40" w:type="dxa"/>
          </w:tcPr>
          <w:p w14:paraId="25A2EA0E" w14:textId="77777777" w:rsidR="00AE08D7" w:rsidRPr="008860F2" w:rsidRDefault="00AE08D7" w:rsidP="00AE08D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DB24240" w14:textId="4DCB412B" w:rsidR="00AE08D7" w:rsidRPr="008860F2" w:rsidRDefault="00AE08D7" w:rsidP="00AE08D7">
            <w:pPr>
              <w:pStyle w:val="acctmergecolhdg"/>
              <w:spacing w:line="240" w:lineRule="atLeas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(23.60)</w:t>
            </w:r>
          </w:p>
        </w:tc>
      </w:tr>
      <w:tr w:rsidR="00650525" w:rsidRPr="008860F2" w14:paraId="1F258B9D" w14:textId="77777777" w:rsidTr="00D4716C">
        <w:trPr>
          <w:cantSplit/>
          <w:trHeight w:val="20"/>
        </w:trPr>
        <w:tc>
          <w:tcPr>
            <w:tcW w:w="7020" w:type="dxa"/>
            <w:gridSpan w:val="2"/>
          </w:tcPr>
          <w:p w14:paraId="3FCF56C9" w14:textId="45D04669" w:rsidR="00650525" w:rsidRPr="008860F2" w:rsidRDefault="00650525" w:rsidP="0065052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2F9D9635" w14:textId="74AB00F3" w:rsidR="00650525" w:rsidRPr="0048481B" w:rsidRDefault="00650525" w:rsidP="00AE08D7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48481B">
              <w:rPr>
                <w:rFonts w:asciiTheme="majorBidi" w:hAnsiTheme="majorBidi" w:cstheme="majorBidi"/>
                <w:b w:val="0"/>
                <w:sz w:val="28"/>
                <w:szCs w:val="28"/>
              </w:rPr>
              <w:t>0.09</w:t>
            </w:r>
          </w:p>
        </w:tc>
      </w:tr>
      <w:tr w:rsidR="00AE08D7" w:rsidRPr="008860F2" w14:paraId="38B2A9DC" w14:textId="77777777" w:rsidTr="00541609">
        <w:trPr>
          <w:cantSplit/>
          <w:trHeight w:val="20"/>
        </w:trPr>
        <w:tc>
          <w:tcPr>
            <w:tcW w:w="4680" w:type="dxa"/>
          </w:tcPr>
          <w:p w14:paraId="5EC31930" w14:textId="0CD836A2" w:rsidR="00AE08D7" w:rsidRPr="008860F2" w:rsidRDefault="00AE08D7" w:rsidP="00AE08D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2340" w:type="dxa"/>
            <w:vAlign w:val="bottom"/>
          </w:tcPr>
          <w:p w14:paraId="7DAA3EC5" w14:textId="77777777" w:rsidR="00AE08D7" w:rsidRPr="008860F2" w:rsidRDefault="00AE08D7" w:rsidP="00AE08D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427A931" w14:textId="5F50575F" w:rsidR="00AE08D7" w:rsidRPr="008860F2" w:rsidRDefault="00AE08D7" w:rsidP="00AE08D7">
            <w:pPr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C110B">
              <w:rPr>
                <w:rFonts w:asciiTheme="majorBidi" w:hAnsiTheme="majorBidi" w:cstheme="majorBidi"/>
                <w:sz w:val="28"/>
                <w:szCs w:val="28"/>
              </w:rPr>
              <w:t>0.10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E08D7" w:rsidRPr="008860F2" w14:paraId="30440ABE" w14:textId="77777777" w:rsidTr="00541609">
        <w:trPr>
          <w:cantSplit/>
          <w:trHeight w:val="20"/>
        </w:trPr>
        <w:tc>
          <w:tcPr>
            <w:tcW w:w="4680" w:type="dxa"/>
          </w:tcPr>
          <w:p w14:paraId="028EF024" w14:textId="5DB49E65" w:rsidR="00AE08D7" w:rsidRPr="008860F2" w:rsidRDefault="00AE08D7" w:rsidP="00AE08D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14:paraId="409F5225" w14:textId="77777777" w:rsidR="00AE08D7" w:rsidRPr="008860F2" w:rsidRDefault="00AE08D7" w:rsidP="00AE08D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69C6360" w14:textId="740E7ED0" w:rsidR="00AE08D7" w:rsidRPr="0048481B" w:rsidRDefault="00AE08D7" w:rsidP="00AE08D7">
            <w:pPr>
              <w:ind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48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(0.01)</w:t>
            </w:r>
          </w:p>
        </w:tc>
      </w:tr>
      <w:tr w:rsidR="00AE08D7" w:rsidRPr="008860F2" w14:paraId="29BB6F89" w14:textId="77777777" w:rsidTr="00541609">
        <w:trPr>
          <w:cantSplit/>
          <w:trHeight w:val="20"/>
        </w:trPr>
        <w:tc>
          <w:tcPr>
            <w:tcW w:w="4680" w:type="dxa"/>
          </w:tcPr>
          <w:p w14:paraId="1AF7B903" w14:textId="77777777" w:rsidR="00AE08D7" w:rsidRPr="00C64E22" w:rsidRDefault="00AE08D7" w:rsidP="00AE08D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40" w:type="dxa"/>
            <w:vAlign w:val="bottom"/>
          </w:tcPr>
          <w:p w14:paraId="2C815C51" w14:textId="77777777" w:rsidR="00AE08D7" w:rsidRPr="00C64E22" w:rsidRDefault="00AE08D7" w:rsidP="00AE08D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3CEEA1A1" w14:textId="77777777" w:rsidR="00AE08D7" w:rsidRPr="00C64E22" w:rsidRDefault="00AE08D7" w:rsidP="00AE08D7">
            <w:pPr>
              <w:ind w:right="10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E08D7" w:rsidRPr="008860F2" w14:paraId="2F159D4B" w14:textId="77777777" w:rsidTr="00541609">
        <w:trPr>
          <w:cantSplit/>
          <w:trHeight w:val="20"/>
        </w:trPr>
        <w:tc>
          <w:tcPr>
            <w:tcW w:w="4680" w:type="dxa"/>
            <w:vAlign w:val="bottom"/>
          </w:tcPr>
          <w:p w14:paraId="2F04A1B8" w14:textId="67BAB9B8" w:rsidR="00AE08D7" w:rsidRPr="008860F2" w:rsidRDefault="00AE08D7" w:rsidP="00AE08D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2340" w:type="dxa"/>
            <w:vAlign w:val="bottom"/>
          </w:tcPr>
          <w:p w14:paraId="5FBCED0E" w14:textId="77777777" w:rsidR="00AE08D7" w:rsidRPr="008860F2" w:rsidRDefault="00AE08D7" w:rsidP="00AE08D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09FD75C" w14:textId="078043DA" w:rsidR="00AE08D7" w:rsidRDefault="00AE08D7" w:rsidP="00AE08D7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5328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22.58</w:t>
            </w:r>
          </w:p>
        </w:tc>
      </w:tr>
      <w:tr w:rsidR="00AE08D7" w:rsidRPr="008860F2" w14:paraId="3822525E" w14:textId="77777777" w:rsidTr="00541609">
        <w:trPr>
          <w:cantSplit/>
          <w:trHeight w:val="20"/>
        </w:trPr>
        <w:tc>
          <w:tcPr>
            <w:tcW w:w="4680" w:type="dxa"/>
            <w:vAlign w:val="bottom"/>
          </w:tcPr>
          <w:p w14:paraId="3F43B817" w14:textId="0173C50E" w:rsidR="00AE08D7" w:rsidRPr="008860F2" w:rsidRDefault="00AE08D7" w:rsidP="00AE08D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2340" w:type="dxa"/>
            <w:vAlign w:val="bottom"/>
          </w:tcPr>
          <w:p w14:paraId="23FA1908" w14:textId="77777777" w:rsidR="00AE08D7" w:rsidRPr="008860F2" w:rsidRDefault="00AE08D7" w:rsidP="00AE08D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0E46406D" w14:textId="5EB7C435" w:rsidR="00AE08D7" w:rsidRDefault="00AE08D7" w:rsidP="00AE08D7">
            <w:pPr>
              <w:ind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(0.40)</w:t>
            </w:r>
          </w:p>
        </w:tc>
      </w:tr>
      <w:tr w:rsidR="00AE08D7" w:rsidRPr="008860F2" w14:paraId="04682D47" w14:textId="77777777" w:rsidTr="00541609">
        <w:trPr>
          <w:cantSplit/>
          <w:trHeight w:val="20"/>
        </w:trPr>
        <w:tc>
          <w:tcPr>
            <w:tcW w:w="4680" w:type="dxa"/>
          </w:tcPr>
          <w:p w14:paraId="1235F812" w14:textId="70EA567C" w:rsidR="00AE08D7" w:rsidRPr="008860F2" w:rsidRDefault="00AE08D7" w:rsidP="00AE08D7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2340" w:type="dxa"/>
            <w:vAlign w:val="bottom"/>
          </w:tcPr>
          <w:p w14:paraId="3B7A8E20" w14:textId="77777777" w:rsidR="00AE08D7" w:rsidRPr="008860F2" w:rsidRDefault="00AE08D7" w:rsidP="00AE08D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E296082" w14:textId="024AEF4D" w:rsidR="00AE08D7" w:rsidRDefault="00AE08D7" w:rsidP="00AE08D7">
            <w:pPr>
              <w:ind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(23.59)</w:t>
            </w:r>
          </w:p>
        </w:tc>
      </w:tr>
      <w:tr w:rsidR="00AE08D7" w:rsidRPr="008860F2" w14:paraId="6EF8AE6C" w14:textId="77777777" w:rsidTr="00541609">
        <w:trPr>
          <w:cantSplit/>
          <w:trHeight w:val="20"/>
        </w:trPr>
        <w:tc>
          <w:tcPr>
            <w:tcW w:w="4680" w:type="dxa"/>
          </w:tcPr>
          <w:p w14:paraId="71D06378" w14:textId="79F1C832" w:rsidR="00AE08D7" w:rsidRPr="008860F2" w:rsidRDefault="00AE08D7" w:rsidP="00AE08D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เงินสดและรายการเทียบเท่าเงินสดลดลงสุทธิ</w:t>
            </w:r>
          </w:p>
        </w:tc>
        <w:tc>
          <w:tcPr>
            <w:tcW w:w="2340" w:type="dxa"/>
            <w:vAlign w:val="bottom"/>
          </w:tcPr>
          <w:p w14:paraId="6284F6D7" w14:textId="77777777" w:rsidR="00AE08D7" w:rsidRPr="008860F2" w:rsidRDefault="00AE08D7" w:rsidP="00AE08D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C890103" w14:textId="0FCB09B5" w:rsidR="00AE08D7" w:rsidRDefault="00AE08D7" w:rsidP="00AE08D7">
            <w:pPr>
              <w:ind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0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(1.4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BE0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39033E1B" w14:textId="1D45FA15" w:rsidR="00982A1C" w:rsidRDefault="00982A1C"/>
    <w:tbl>
      <w:tblPr>
        <w:tblW w:w="98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890"/>
        <w:gridCol w:w="180"/>
        <w:gridCol w:w="1710"/>
        <w:gridCol w:w="184"/>
        <w:gridCol w:w="1706"/>
      </w:tblGrid>
      <w:tr w:rsidR="007D76FF" w:rsidRPr="008860F2" w14:paraId="4EAA54C2" w14:textId="77777777" w:rsidTr="00896ED9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34FBB9B2" w14:textId="77777777" w:rsidR="007D76FF" w:rsidRPr="00BC6813" w:rsidRDefault="007D76FF" w:rsidP="00840013">
            <w:pPr>
              <w:pStyle w:val="acctfourfigures"/>
              <w:spacing w:line="240" w:lineRule="atLeast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380FBBF4" w14:textId="55DAA73A" w:rsidR="007D76FF" w:rsidRPr="008860F2" w:rsidRDefault="007D76FF" w:rsidP="008400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8860F2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 xml:space="preserve">30 </w:t>
            </w:r>
            <w:r w:rsidRPr="008860F2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กันยายน</w:t>
            </w:r>
            <w:r w:rsidRPr="008860F2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 </w:t>
            </w:r>
            <w:r w:rsidRPr="008860F2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2562</w:t>
            </w:r>
          </w:p>
        </w:tc>
      </w:tr>
      <w:tr w:rsidR="007D76FF" w:rsidRPr="008860F2" w14:paraId="646C9A14" w14:textId="77777777" w:rsidTr="00896ED9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77827D80" w14:textId="77777777" w:rsidR="007D76FF" w:rsidRPr="008860F2" w:rsidRDefault="007D76FF" w:rsidP="00840013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4158E56" w14:textId="7D1CD405" w:rsidR="007D76FF" w:rsidRPr="008860F2" w:rsidRDefault="007D76FF" w:rsidP="008400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 xml:space="preserve">บริษัท </w:t>
            </w:r>
            <w:r w:rsidR="00C25CC0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แผ่นดินทอง</w:t>
            </w:r>
            <w:r w:rsidR="00BC6813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 xml:space="preserve"> </w:t>
            </w:r>
            <w:r w:rsidR="00C25CC0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พร็อพเพอร์ตี้</w:t>
            </w:r>
            <w:r w:rsidR="00896ED9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 xml:space="preserve"> </w:t>
            </w:r>
            <w:r w:rsidR="00C25CC0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ดีเวลลอปเม้นท์ จำกัด (มหาชน) และบริษัทย่อย</w:t>
            </w:r>
          </w:p>
        </w:tc>
        <w:tc>
          <w:tcPr>
            <w:tcW w:w="180" w:type="dxa"/>
            <w:vAlign w:val="bottom"/>
          </w:tcPr>
          <w:p w14:paraId="2A025661" w14:textId="77777777" w:rsidR="007D76FF" w:rsidRPr="008860F2" w:rsidRDefault="007D76FF" w:rsidP="008400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6B8989C" w14:textId="012EB67E" w:rsidR="007D76FF" w:rsidRPr="008860F2" w:rsidRDefault="00C25CC0" w:rsidP="008400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แอล อาร์ เค ดี เวลลอปเม้น</w:t>
            </w:r>
            <w:r w:rsidR="00173E81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ท์</w:t>
            </w:r>
            <w:r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 xml:space="preserve"> จำกัด</w:t>
            </w:r>
          </w:p>
        </w:tc>
        <w:tc>
          <w:tcPr>
            <w:tcW w:w="184" w:type="dxa"/>
            <w:vAlign w:val="bottom"/>
          </w:tcPr>
          <w:p w14:paraId="62C37C8D" w14:textId="77777777" w:rsidR="007D76FF" w:rsidRPr="008860F2" w:rsidRDefault="007D76FF" w:rsidP="008400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706" w:type="dxa"/>
            <w:vAlign w:val="bottom"/>
          </w:tcPr>
          <w:p w14:paraId="008E0BF0" w14:textId="77777777" w:rsidR="007D76FF" w:rsidRPr="008860F2" w:rsidRDefault="007D76FF" w:rsidP="00840013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D76FF" w:rsidRPr="008860F2" w14:paraId="53ADFDF5" w14:textId="77777777" w:rsidTr="00896ED9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355FCB55" w14:textId="77777777" w:rsidR="007D76FF" w:rsidRPr="008860F2" w:rsidRDefault="007D76FF" w:rsidP="0084001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3708478F" w14:textId="77777777" w:rsidR="007D76FF" w:rsidRPr="008860F2" w:rsidRDefault="007D76FF" w:rsidP="00840013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8860F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7D76FF" w:rsidRPr="008860F2" w14:paraId="2AFE455B" w14:textId="77777777" w:rsidTr="00896ED9">
        <w:trPr>
          <w:cantSplit/>
          <w:trHeight w:val="20"/>
        </w:trPr>
        <w:tc>
          <w:tcPr>
            <w:tcW w:w="4140" w:type="dxa"/>
            <w:vAlign w:val="bottom"/>
          </w:tcPr>
          <w:p w14:paraId="54F48502" w14:textId="77777777" w:rsidR="007D76FF" w:rsidRPr="008860F2" w:rsidRDefault="007D76FF" w:rsidP="008400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890" w:type="dxa"/>
            <w:vAlign w:val="bottom"/>
          </w:tcPr>
          <w:p w14:paraId="439F71DF" w14:textId="3708C5F9" w:rsidR="007D76FF" w:rsidRPr="00B17F7E" w:rsidRDefault="00982A1C" w:rsidP="00B17F7E">
            <w:pPr>
              <w:pStyle w:val="acctfourfigures"/>
              <w:tabs>
                <w:tab w:val="clear" w:pos="765"/>
                <w:tab w:val="decimal" w:pos="1304"/>
              </w:tabs>
              <w:spacing w:line="240" w:lineRule="atLeast"/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17F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6E0512D" w14:textId="77777777" w:rsidR="007D76FF" w:rsidRPr="008860F2" w:rsidRDefault="007D76FF" w:rsidP="008400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6970B07" w14:textId="42E6533B" w:rsidR="007D76FF" w:rsidRPr="003B5369" w:rsidRDefault="00C25CC0" w:rsidP="00896ED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57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B536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40</w:t>
            </w:r>
          </w:p>
        </w:tc>
        <w:tc>
          <w:tcPr>
            <w:tcW w:w="184" w:type="dxa"/>
            <w:vAlign w:val="bottom"/>
          </w:tcPr>
          <w:p w14:paraId="1B8F0A06" w14:textId="77777777" w:rsidR="007D76FF" w:rsidRPr="008860F2" w:rsidRDefault="007D76FF" w:rsidP="008400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06" w:type="dxa"/>
            <w:vAlign w:val="bottom"/>
          </w:tcPr>
          <w:p w14:paraId="59805308" w14:textId="77777777" w:rsidR="007D76FF" w:rsidRPr="008860F2" w:rsidRDefault="007D76FF" w:rsidP="008400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7D76FF" w:rsidRPr="008860F2" w14:paraId="27F9E12A" w14:textId="77777777" w:rsidTr="00896ED9">
        <w:trPr>
          <w:cantSplit/>
          <w:trHeight w:val="20"/>
        </w:trPr>
        <w:tc>
          <w:tcPr>
            <w:tcW w:w="4140" w:type="dxa"/>
          </w:tcPr>
          <w:p w14:paraId="6F406A1C" w14:textId="77777777" w:rsidR="007D76FF" w:rsidRPr="008860F2" w:rsidRDefault="007D76FF" w:rsidP="008400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890" w:type="dxa"/>
          </w:tcPr>
          <w:p w14:paraId="15339488" w14:textId="41C6CA64" w:rsidR="007D76FF" w:rsidRPr="00D32568" w:rsidRDefault="00C25CC0" w:rsidP="00B17F7E">
            <w:pPr>
              <w:pStyle w:val="acctfourfigures"/>
              <w:tabs>
                <w:tab w:val="clear" w:pos="765"/>
                <w:tab w:val="decimal" w:pos="1304"/>
              </w:tabs>
              <w:spacing w:line="240" w:lineRule="atLeast"/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3256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6D5EFA8" w14:textId="77777777" w:rsidR="007D76FF" w:rsidRPr="00D32568" w:rsidRDefault="007D76FF" w:rsidP="008400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8580076" w14:textId="52D3C7DF" w:rsidR="007D76FF" w:rsidRPr="00A11F7B" w:rsidRDefault="00C25CC0" w:rsidP="00896ED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57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11F7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44.19</w:t>
            </w:r>
          </w:p>
        </w:tc>
        <w:tc>
          <w:tcPr>
            <w:tcW w:w="184" w:type="dxa"/>
          </w:tcPr>
          <w:p w14:paraId="33166F3B" w14:textId="77777777" w:rsidR="007D76FF" w:rsidRPr="008860F2" w:rsidRDefault="007D76FF" w:rsidP="008400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06" w:type="dxa"/>
          </w:tcPr>
          <w:p w14:paraId="7EB60565" w14:textId="77777777" w:rsidR="007D76FF" w:rsidRPr="008860F2" w:rsidRDefault="007D76FF" w:rsidP="008400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7D76FF" w:rsidRPr="008860F2" w14:paraId="4F6BB801" w14:textId="77777777" w:rsidTr="00896ED9">
        <w:trPr>
          <w:cantSplit/>
          <w:trHeight w:val="20"/>
        </w:trPr>
        <w:tc>
          <w:tcPr>
            <w:tcW w:w="4140" w:type="dxa"/>
          </w:tcPr>
          <w:p w14:paraId="383FCA45" w14:textId="77777777" w:rsidR="007D76FF" w:rsidRPr="008860F2" w:rsidRDefault="007D76FF" w:rsidP="008400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890" w:type="dxa"/>
          </w:tcPr>
          <w:p w14:paraId="023F93E2" w14:textId="024F38B2" w:rsidR="007D76FF" w:rsidRPr="00D32568" w:rsidRDefault="00C25CC0" w:rsidP="00B17F7E">
            <w:pPr>
              <w:pStyle w:val="acctfourfigures"/>
              <w:tabs>
                <w:tab w:val="clear" w:pos="765"/>
                <w:tab w:val="decimal" w:pos="1304"/>
              </w:tabs>
              <w:spacing w:line="240" w:lineRule="atLeast"/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3256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C18FE45" w14:textId="77777777" w:rsidR="007D76FF" w:rsidRPr="00D32568" w:rsidRDefault="007D76FF" w:rsidP="008400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5DF8D9C" w14:textId="3D521022" w:rsidR="007D76FF" w:rsidRPr="00B17F7E" w:rsidRDefault="00C25CC0" w:rsidP="00896ED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57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17F7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624.5</w:t>
            </w:r>
            <w:r w:rsidR="0065052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4" w:type="dxa"/>
          </w:tcPr>
          <w:p w14:paraId="2C4883C6" w14:textId="77777777" w:rsidR="007D76FF" w:rsidRPr="008860F2" w:rsidRDefault="007D76FF" w:rsidP="008400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06" w:type="dxa"/>
          </w:tcPr>
          <w:p w14:paraId="74F3FE32" w14:textId="77777777" w:rsidR="007D76FF" w:rsidRPr="008860F2" w:rsidRDefault="007D76FF" w:rsidP="008400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7D76FF" w:rsidRPr="008860F2" w14:paraId="7EB105D9" w14:textId="77777777" w:rsidTr="00896ED9">
        <w:trPr>
          <w:cantSplit/>
          <w:trHeight w:val="20"/>
        </w:trPr>
        <w:tc>
          <w:tcPr>
            <w:tcW w:w="4140" w:type="dxa"/>
          </w:tcPr>
          <w:p w14:paraId="727ED14E" w14:textId="77777777" w:rsidR="007D76FF" w:rsidRPr="008860F2" w:rsidRDefault="007D76FF" w:rsidP="008400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890" w:type="dxa"/>
          </w:tcPr>
          <w:p w14:paraId="0630A077" w14:textId="343EBA64" w:rsidR="007D76FF" w:rsidRPr="00B17F7E" w:rsidRDefault="00C25CC0" w:rsidP="00B17F7E">
            <w:pPr>
              <w:pStyle w:val="acctfourfigures"/>
              <w:tabs>
                <w:tab w:val="clear" w:pos="765"/>
                <w:tab w:val="decimal" w:pos="1304"/>
              </w:tabs>
              <w:spacing w:line="240" w:lineRule="atLeast"/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17F7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288A3EA" w14:textId="77777777" w:rsidR="007D76FF" w:rsidRPr="00B17F7E" w:rsidRDefault="007D76FF" w:rsidP="008400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1F0501B4" w14:textId="4AAC8447" w:rsidR="007D76FF" w:rsidRPr="00B17F7E" w:rsidRDefault="00B17F7E" w:rsidP="00896ED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57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17F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(76.9</w:t>
            </w:r>
            <w:r w:rsidR="00690B7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</w:t>
            </w:r>
            <w:r w:rsidRPr="00B17F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4" w:type="dxa"/>
          </w:tcPr>
          <w:p w14:paraId="1E1F2AFD" w14:textId="77777777" w:rsidR="007D76FF" w:rsidRPr="008860F2" w:rsidRDefault="007D76FF" w:rsidP="008400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06" w:type="dxa"/>
          </w:tcPr>
          <w:p w14:paraId="2CC0E229" w14:textId="77777777" w:rsidR="007D76FF" w:rsidRPr="008860F2" w:rsidRDefault="007D76FF" w:rsidP="008400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7D76FF" w:rsidRPr="008860F2" w14:paraId="0C778606" w14:textId="77777777" w:rsidTr="00896ED9">
        <w:trPr>
          <w:cantSplit/>
          <w:trHeight w:val="20"/>
        </w:trPr>
        <w:tc>
          <w:tcPr>
            <w:tcW w:w="4140" w:type="dxa"/>
          </w:tcPr>
          <w:p w14:paraId="683A568F" w14:textId="77777777" w:rsidR="007D76FF" w:rsidRPr="008860F2" w:rsidRDefault="007D76FF" w:rsidP="008400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1178830" w14:textId="65814ADF" w:rsidR="007D76FF" w:rsidRPr="00D32568" w:rsidRDefault="00C25CC0" w:rsidP="00B17F7E">
            <w:pPr>
              <w:pStyle w:val="acctfourfigures"/>
              <w:tabs>
                <w:tab w:val="clear" w:pos="765"/>
                <w:tab w:val="decimal" w:pos="1304"/>
              </w:tabs>
              <w:spacing w:line="240" w:lineRule="atLeast"/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3256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ED063EB" w14:textId="77777777" w:rsidR="007D76FF" w:rsidRPr="00D32568" w:rsidRDefault="007D76FF" w:rsidP="008400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B95F6FA" w14:textId="6359F0BE" w:rsidR="007D76FF" w:rsidRPr="00B17F7E" w:rsidRDefault="00B17F7E" w:rsidP="00896ED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57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17F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(399.46)</w:t>
            </w:r>
          </w:p>
        </w:tc>
        <w:tc>
          <w:tcPr>
            <w:tcW w:w="184" w:type="dxa"/>
          </w:tcPr>
          <w:p w14:paraId="0330AF0A" w14:textId="77777777" w:rsidR="007D76FF" w:rsidRPr="008860F2" w:rsidRDefault="007D76FF" w:rsidP="008400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06" w:type="dxa"/>
          </w:tcPr>
          <w:p w14:paraId="7DB7BA6B" w14:textId="77777777" w:rsidR="007D76FF" w:rsidRPr="008860F2" w:rsidRDefault="007D76FF" w:rsidP="008400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7D76FF" w:rsidRPr="008860F2" w14:paraId="1129736D" w14:textId="77777777" w:rsidTr="00896ED9">
        <w:trPr>
          <w:cantSplit/>
          <w:trHeight w:val="20"/>
        </w:trPr>
        <w:tc>
          <w:tcPr>
            <w:tcW w:w="4140" w:type="dxa"/>
          </w:tcPr>
          <w:p w14:paraId="605D54FE" w14:textId="77777777" w:rsidR="007D76FF" w:rsidRPr="008860F2" w:rsidRDefault="007D76FF" w:rsidP="008400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79272AE" w14:textId="2C2234DD" w:rsidR="007D76FF" w:rsidRPr="00B17F7E" w:rsidRDefault="00C25CC0" w:rsidP="00B17F7E">
            <w:pPr>
              <w:pStyle w:val="acctfourfigures"/>
              <w:tabs>
                <w:tab w:val="clear" w:pos="765"/>
                <w:tab w:val="decimal" w:pos="1304"/>
              </w:tabs>
              <w:spacing w:line="240" w:lineRule="atLeast"/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17F7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8467851" w14:textId="77777777" w:rsidR="007D76FF" w:rsidRPr="00D32568" w:rsidRDefault="007D76FF" w:rsidP="008400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282A60C" w14:textId="594B9029" w:rsidR="007D76FF" w:rsidRPr="00A11F7B" w:rsidRDefault="00D32568" w:rsidP="00896ED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5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11F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192.</w:t>
            </w:r>
            <w:r w:rsidR="0065052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</w:t>
            </w:r>
          </w:p>
        </w:tc>
        <w:tc>
          <w:tcPr>
            <w:tcW w:w="184" w:type="dxa"/>
          </w:tcPr>
          <w:p w14:paraId="79290667" w14:textId="77777777" w:rsidR="007D76FF" w:rsidRPr="008860F2" w:rsidRDefault="007D76FF" w:rsidP="008400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6" w:type="dxa"/>
          </w:tcPr>
          <w:p w14:paraId="35E79AC6" w14:textId="77777777" w:rsidR="007D76FF" w:rsidRPr="008860F2" w:rsidRDefault="007D76FF" w:rsidP="008400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7D76FF" w:rsidRPr="008860F2" w14:paraId="02E07566" w14:textId="77777777" w:rsidTr="00896ED9">
        <w:trPr>
          <w:cantSplit/>
          <w:trHeight w:val="20"/>
        </w:trPr>
        <w:tc>
          <w:tcPr>
            <w:tcW w:w="4140" w:type="dxa"/>
          </w:tcPr>
          <w:p w14:paraId="7E3DD9BC" w14:textId="77777777" w:rsidR="007D76FF" w:rsidRPr="008860F2" w:rsidRDefault="007D76FF" w:rsidP="0084001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5D709E5" w14:textId="3752D2AF" w:rsidR="007D76FF" w:rsidRPr="00B17F7E" w:rsidRDefault="00C25CC0" w:rsidP="00B17F7E">
            <w:pPr>
              <w:pStyle w:val="acctfourfigures"/>
              <w:tabs>
                <w:tab w:val="clear" w:pos="765"/>
                <w:tab w:val="decimal" w:pos="1304"/>
              </w:tabs>
              <w:spacing w:line="240" w:lineRule="atLeast"/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17F7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5A34EC3" w14:textId="77777777" w:rsidR="007D76FF" w:rsidRPr="008860F2" w:rsidRDefault="007D76FF" w:rsidP="008400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5116E00" w14:textId="278DFBED" w:rsidR="007D76FF" w:rsidRPr="00173E81" w:rsidRDefault="00D32568" w:rsidP="00896ED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57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259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76.9</w:t>
            </w:r>
            <w:r w:rsidR="006505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4" w:type="dxa"/>
          </w:tcPr>
          <w:p w14:paraId="28B5C3B4" w14:textId="77777777" w:rsidR="007D76FF" w:rsidRPr="008860F2" w:rsidRDefault="007D76FF" w:rsidP="0084001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06" w:type="dxa"/>
          </w:tcPr>
          <w:p w14:paraId="602191BA" w14:textId="4B3AB452" w:rsidR="007D76FF" w:rsidRPr="00B17F7E" w:rsidRDefault="00D32568" w:rsidP="00A11F7B">
            <w:pPr>
              <w:pStyle w:val="acctmergecolhdg"/>
              <w:spacing w:line="240" w:lineRule="atLeast"/>
              <w:ind w:right="273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17F7E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76.9</w:t>
            </w:r>
            <w:r w:rsidR="0065052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1</w:t>
            </w:r>
          </w:p>
        </w:tc>
      </w:tr>
      <w:tr w:rsidR="007D76FF" w:rsidRPr="008860F2" w14:paraId="729459EB" w14:textId="77777777" w:rsidTr="00650525">
        <w:trPr>
          <w:cantSplit/>
          <w:trHeight w:val="20"/>
        </w:trPr>
        <w:tc>
          <w:tcPr>
            <w:tcW w:w="4140" w:type="dxa"/>
          </w:tcPr>
          <w:p w14:paraId="780481F3" w14:textId="77777777" w:rsidR="007D76FF" w:rsidRPr="008860F2" w:rsidRDefault="007D76FF" w:rsidP="00840013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FFA3473" w14:textId="77777777" w:rsidR="007D76FF" w:rsidRPr="008860F2" w:rsidRDefault="007D76FF" w:rsidP="0084001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CBB0336" w14:textId="77777777" w:rsidR="007D76FF" w:rsidRPr="008860F2" w:rsidRDefault="007D76FF" w:rsidP="0084001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D76E384" w14:textId="77777777" w:rsidR="007D76FF" w:rsidRPr="00B17F7E" w:rsidRDefault="007D76FF" w:rsidP="00B17F7E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50321EE" w14:textId="77777777" w:rsidR="007D76FF" w:rsidRPr="008860F2" w:rsidRDefault="007D76FF" w:rsidP="0084001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6" w:type="dxa"/>
          </w:tcPr>
          <w:p w14:paraId="4439A5A4" w14:textId="7088502E" w:rsidR="007D76FF" w:rsidRPr="008860F2" w:rsidRDefault="00D32568" w:rsidP="00A11F7B">
            <w:pPr>
              <w:pStyle w:val="acctmergecolhdg"/>
              <w:spacing w:line="240" w:lineRule="atLeast"/>
              <w:ind w:right="2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8.80</w:t>
            </w:r>
          </w:p>
        </w:tc>
      </w:tr>
      <w:tr w:rsidR="00650525" w:rsidRPr="008860F2" w14:paraId="55C16EF7" w14:textId="77777777" w:rsidTr="00650525">
        <w:trPr>
          <w:cantSplit/>
          <w:trHeight w:val="20"/>
        </w:trPr>
        <w:tc>
          <w:tcPr>
            <w:tcW w:w="4140" w:type="dxa"/>
          </w:tcPr>
          <w:p w14:paraId="7E167AAF" w14:textId="2F0826A1" w:rsidR="00650525" w:rsidRPr="008860F2" w:rsidRDefault="00650525" w:rsidP="00840013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F0C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1890" w:type="dxa"/>
          </w:tcPr>
          <w:p w14:paraId="3F6D857C" w14:textId="77777777" w:rsidR="00650525" w:rsidRPr="008860F2" w:rsidRDefault="00650525" w:rsidP="0084001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A6ADE7" w14:textId="77777777" w:rsidR="00650525" w:rsidRPr="008860F2" w:rsidRDefault="00650525" w:rsidP="0084001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06A582E" w14:textId="77777777" w:rsidR="00650525" w:rsidRPr="00B17F7E" w:rsidRDefault="00650525" w:rsidP="00B17F7E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0AC58759" w14:textId="77777777" w:rsidR="00650525" w:rsidRPr="008860F2" w:rsidRDefault="00650525" w:rsidP="0084001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6" w:type="dxa"/>
          </w:tcPr>
          <w:p w14:paraId="56E6225F" w14:textId="350C451E" w:rsidR="00650525" w:rsidRPr="00650525" w:rsidRDefault="00650525" w:rsidP="00650525">
            <w:pPr>
              <w:pStyle w:val="acctmergecolhdg"/>
              <w:spacing w:line="240" w:lineRule="atLeast"/>
              <w:ind w:right="273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65052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0.03</w:t>
            </w:r>
          </w:p>
        </w:tc>
      </w:tr>
      <w:tr w:rsidR="007D76FF" w:rsidRPr="008860F2" w14:paraId="1130D3ED" w14:textId="77777777" w:rsidTr="00896ED9">
        <w:trPr>
          <w:cantSplit/>
          <w:trHeight w:val="20"/>
        </w:trPr>
        <w:tc>
          <w:tcPr>
            <w:tcW w:w="4140" w:type="dxa"/>
          </w:tcPr>
          <w:p w14:paraId="359B124F" w14:textId="77777777" w:rsidR="007D76FF" w:rsidRPr="008860F2" w:rsidRDefault="007D76FF" w:rsidP="00840013">
            <w:pPr>
              <w:pStyle w:val="ListBullet3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191A23FD" w14:textId="77777777" w:rsidR="007D76FF" w:rsidRPr="008860F2" w:rsidRDefault="007D76FF" w:rsidP="0084001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E358BC" w14:textId="77777777" w:rsidR="007D76FF" w:rsidRPr="008860F2" w:rsidRDefault="007D76FF" w:rsidP="0084001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ECFE423" w14:textId="77777777" w:rsidR="007D76FF" w:rsidRPr="00B17F7E" w:rsidRDefault="007D76FF" w:rsidP="00B17F7E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286FE344" w14:textId="77777777" w:rsidR="007D76FF" w:rsidRPr="008860F2" w:rsidRDefault="007D76FF" w:rsidP="0084001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</w:tcPr>
          <w:p w14:paraId="676E654B" w14:textId="66A76243" w:rsidR="007D76FF" w:rsidRPr="00B17F7E" w:rsidRDefault="00D32568" w:rsidP="00A11F7B">
            <w:pPr>
              <w:pStyle w:val="acctmergecolhdg"/>
              <w:spacing w:line="240" w:lineRule="atLeast"/>
              <w:ind w:right="273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17F7E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85.74</w:t>
            </w:r>
          </w:p>
        </w:tc>
      </w:tr>
      <w:tr w:rsidR="007D76FF" w:rsidRPr="008860F2" w14:paraId="355C1B10" w14:textId="77777777" w:rsidTr="00896ED9">
        <w:trPr>
          <w:cantSplit/>
          <w:trHeight w:val="20"/>
        </w:trPr>
        <w:tc>
          <w:tcPr>
            <w:tcW w:w="4140" w:type="dxa"/>
          </w:tcPr>
          <w:p w14:paraId="193EF13C" w14:textId="77777777" w:rsidR="007D76FF" w:rsidRPr="008860F2" w:rsidRDefault="007D76FF" w:rsidP="00840013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890" w:type="dxa"/>
          </w:tcPr>
          <w:p w14:paraId="1EB93EE0" w14:textId="77777777" w:rsidR="007D76FF" w:rsidRPr="008860F2" w:rsidRDefault="007D76FF" w:rsidP="00840013">
            <w:pPr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</w:tcPr>
          <w:p w14:paraId="43ADD411" w14:textId="77777777" w:rsidR="007D76FF" w:rsidRPr="008860F2" w:rsidRDefault="007D76FF" w:rsidP="00840013">
            <w:pPr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10" w:type="dxa"/>
          </w:tcPr>
          <w:p w14:paraId="7EAD6EF5" w14:textId="77777777" w:rsidR="007D76FF" w:rsidRPr="00B17F7E" w:rsidRDefault="007D76FF" w:rsidP="00B17F7E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5E86A497" w14:textId="77777777" w:rsidR="007D76FF" w:rsidRPr="008860F2" w:rsidRDefault="007D76FF" w:rsidP="00840013">
            <w:pPr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</w:tcPr>
          <w:p w14:paraId="6E650ACC" w14:textId="77777777" w:rsidR="007D76FF" w:rsidRPr="00B17F7E" w:rsidRDefault="007D76FF" w:rsidP="00B17F7E">
            <w:pPr>
              <w:pStyle w:val="acctmergecolhdg"/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2A1C" w:rsidRPr="008860F2" w14:paraId="4D2C0531" w14:textId="77777777" w:rsidTr="00896ED9">
        <w:trPr>
          <w:cantSplit/>
          <w:trHeight w:val="20"/>
        </w:trPr>
        <w:tc>
          <w:tcPr>
            <w:tcW w:w="4140" w:type="dxa"/>
          </w:tcPr>
          <w:p w14:paraId="2986FE78" w14:textId="77777777" w:rsidR="00982A1C" w:rsidRPr="008860F2" w:rsidRDefault="00982A1C" w:rsidP="00982A1C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890" w:type="dxa"/>
          </w:tcPr>
          <w:p w14:paraId="3ADD0A46" w14:textId="13A96C1C" w:rsidR="00982A1C" w:rsidRPr="008860F2" w:rsidRDefault="00982A1C" w:rsidP="00B17F7E">
            <w:pPr>
              <w:ind w:right="2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,717.82</w:t>
            </w:r>
          </w:p>
        </w:tc>
        <w:tc>
          <w:tcPr>
            <w:tcW w:w="180" w:type="dxa"/>
          </w:tcPr>
          <w:p w14:paraId="4CE0009C" w14:textId="77777777" w:rsidR="00982A1C" w:rsidRPr="008860F2" w:rsidRDefault="00982A1C" w:rsidP="00982A1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8845110" w14:textId="2F529D6E" w:rsidR="00982A1C" w:rsidRPr="00A11F7B" w:rsidRDefault="00982A1C" w:rsidP="00896ED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57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11F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44.50</w:t>
            </w:r>
          </w:p>
        </w:tc>
        <w:tc>
          <w:tcPr>
            <w:tcW w:w="184" w:type="dxa"/>
          </w:tcPr>
          <w:p w14:paraId="1726BE56" w14:textId="77777777" w:rsidR="00982A1C" w:rsidRPr="008860F2" w:rsidRDefault="00982A1C" w:rsidP="00982A1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6" w:type="dxa"/>
          </w:tcPr>
          <w:p w14:paraId="4460B5D2" w14:textId="77777777" w:rsidR="00982A1C" w:rsidRPr="008860F2" w:rsidRDefault="00982A1C" w:rsidP="00B17F7E">
            <w:pPr>
              <w:pStyle w:val="acctmergecolhdg"/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2A1C" w:rsidRPr="008860F2" w14:paraId="18914A7E" w14:textId="77777777" w:rsidTr="00896ED9">
        <w:trPr>
          <w:cantSplit/>
          <w:trHeight w:val="20"/>
        </w:trPr>
        <w:tc>
          <w:tcPr>
            <w:tcW w:w="4140" w:type="dxa"/>
          </w:tcPr>
          <w:p w14:paraId="2CD002B7" w14:textId="2A880B71" w:rsidR="00982A1C" w:rsidRPr="008860F2" w:rsidRDefault="00982A1C" w:rsidP="00982A1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  <w:r w:rsidR="00690B7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(ขาดทุน)</w:t>
            </w:r>
          </w:p>
        </w:tc>
        <w:tc>
          <w:tcPr>
            <w:tcW w:w="1890" w:type="dxa"/>
          </w:tcPr>
          <w:p w14:paraId="4304FF1F" w14:textId="65A53102" w:rsidR="00982A1C" w:rsidRPr="008860F2" w:rsidRDefault="00982A1C" w:rsidP="00B17F7E">
            <w:pPr>
              <w:ind w:right="2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BC1D88" w14:textId="77777777" w:rsidR="00982A1C" w:rsidRPr="008860F2" w:rsidRDefault="00982A1C" w:rsidP="00982A1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8C5B902" w14:textId="2C7BBB8F" w:rsidR="00982A1C" w:rsidRPr="00B17F7E" w:rsidRDefault="00982A1C" w:rsidP="00896ED9">
            <w:pPr>
              <w:pStyle w:val="acctfourfigures"/>
              <w:tabs>
                <w:tab w:val="clear" w:pos="765"/>
                <w:tab w:val="decimal" w:pos="626"/>
                <w:tab w:val="decimal" w:pos="996"/>
              </w:tabs>
              <w:spacing w:line="240" w:lineRule="atLeast"/>
              <w:ind w:right="57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745749F4" w14:textId="77777777" w:rsidR="00982A1C" w:rsidRPr="008860F2" w:rsidRDefault="00982A1C" w:rsidP="00982A1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6" w:type="dxa"/>
          </w:tcPr>
          <w:p w14:paraId="53BD19BD" w14:textId="77777777" w:rsidR="00982A1C" w:rsidRPr="008860F2" w:rsidRDefault="00982A1C" w:rsidP="00B17F7E">
            <w:pPr>
              <w:pStyle w:val="acctmergecolhdg"/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0B7D" w:rsidRPr="008860F2" w14:paraId="3D09B619" w14:textId="77777777" w:rsidTr="00896ED9">
        <w:trPr>
          <w:cantSplit/>
          <w:trHeight w:val="20"/>
        </w:trPr>
        <w:tc>
          <w:tcPr>
            <w:tcW w:w="4140" w:type="dxa"/>
          </w:tcPr>
          <w:p w14:paraId="09EBC341" w14:textId="5E53FA32" w:rsidR="00690B7D" w:rsidRPr="008860F2" w:rsidRDefault="00690B7D" w:rsidP="00690B7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ส่วนที่เป็นของผู้ถือหุ้น</w:t>
            </w:r>
          </w:p>
        </w:tc>
        <w:tc>
          <w:tcPr>
            <w:tcW w:w="1890" w:type="dxa"/>
          </w:tcPr>
          <w:p w14:paraId="34AE4DDC" w14:textId="0D55F478" w:rsidR="00690B7D" w:rsidRPr="008860F2" w:rsidRDefault="00690B7D" w:rsidP="00690B7D">
            <w:pPr>
              <w:ind w:right="2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1,625.80</w:t>
            </w:r>
          </w:p>
        </w:tc>
        <w:tc>
          <w:tcPr>
            <w:tcW w:w="180" w:type="dxa"/>
          </w:tcPr>
          <w:p w14:paraId="1DEDC212" w14:textId="77777777" w:rsidR="00690B7D" w:rsidRPr="008860F2" w:rsidRDefault="00690B7D" w:rsidP="0069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53AFB83" w14:textId="532F778B" w:rsidR="00690B7D" w:rsidRPr="00B17F7E" w:rsidRDefault="00690B7D" w:rsidP="00896ED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57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17F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(64.07)</w:t>
            </w:r>
          </w:p>
        </w:tc>
        <w:tc>
          <w:tcPr>
            <w:tcW w:w="184" w:type="dxa"/>
          </w:tcPr>
          <w:p w14:paraId="02CFBBAB" w14:textId="77777777" w:rsidR="00690B7D" w:rsidRPr="008860F2" w:rsidRDefault="00690B7D" w:rsidP="0069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6" w:type="dxa"/>
          </w:tcPr>
          <w:p w14:paraId="765F31E3" w14:textId="77777777" w:rsidR="00690B7D" w:rsidRPr="008860F2" w:rsidRDefault="00690B7D" w:rsidP="00690B7D">
            <w:pPr>
              <w:pStyle w:val="acctmergecolhdg"/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0B7D" w:rsidRPr="008860F2" w14:paraId="09BE3CDD" w14:textId="77777777" w:rsidTr="00896ED9">
        <w:trPr>
          <w:cantSplit/>
          <w:trHeight w:val="20"/>
        </w:trPr>
        <w:tc>
          <w:tcPr>
            <w:tcW w:w="4140" w:type="dxa"/>
          </w:tcPr>
          <w:p w14:paraId="4938CF1D" w14:textId="56B23338" w:rsidR="00690B7D" w:rsidRPr="008860F2" w:rsidRDefault="00690B7D" w:rsidP="00690B7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ส่วนที่เป็นของส่วนได้เสียที่ไม่มีอำนาจควบคุม</w:t>
            </w:r>
          </w:p>
        </w:tc>
        <w:tc>
          <w:tcPr>
            <w:tcW w:w="1890" w:type="dxa"/>
          </w:tcPr>
          <w:p w14:paraId="236E7569" w14:textId="359051CC" w:rsidR="00690B7D" w:rsidRPr="008860F2" w:rsidRDefault="00690B7D" w:rsidP="00690B7D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(7.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F9B09DF" w14:textId="77777777" w:rsidR="00690B7D" w:rsidRPr="008860F2" w:rsidRDefault="00690B7D" w:rsidP="0069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9D689D9" w14:textId="55D93987" w:rsidR="00690B7D" w:rsidRPr="00A11F7B" w:rsidRDefault="00690B7D" w:rsidP="003B5369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17F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167341DF" w14:textId="77777777" w:rsidR="00690B7D" w:rsidRPr="008860F2" w:rsidRDefault="00690B7D" w:rsidP="0069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6" w:type="dxa"/>
          </w:tcPr>
          <w:p w14:paraId="5EB2BB09" w14:textId="77777777" w:rsidR="00690B7D" w:rsidRPr="008860F2" w:rsidRDefault="00690B7D" w:rsidP="00690B7D">
            <w:pPr>
              <w:pStyle w:val="acctmergecolhdg"/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0B7D" w:rsidRPr="008860F2" w14:paraId="0E74D7DD" w14:textId="77777777" w:rsidTr="00896ED9">
        <w:trPr>
          <w:cantSplit/>
          <w:trHeight w:val="20"/>
        </w:trPr>
        <w:tc>
          <w:tcPr>
            <w:tcW w:w="4140" w:type="dxa"/>
          </w:tcPr>
          <w:p w14:paraId="21B4ADAA" w14:textId="77777777" w:rsidR="00690B7D" w:rsidRPr="008860F2" w:rsidRDefault="00690B7D" w:rsidP="00690B7D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B77293A" w14:textId="761283FB" w:rsidR="00690B7D" w:rsidRPr="008860F2" w:rsidRDefault="00690B7D" w:rsidP="00690B7D">
            <w:pPr>
              <w:ind w:right="2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1,617.91</w:t>
            </w:r>
          </w:p>
        </w:tc>
        <w:tc>
          <w:tcPr>
            <w:tcW w:w="180" w:type="dxa"/>
          </w:tcPr>
          <w:p w14:paraId="15756114" w14:textId="77777777" w:rsidR="00690B7D" w:rsidRPr="008860F2" w:rsidRDefault="00690B7D" w:rsidP="00690B7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319E8EC" w14:textId="61AF57D5" w:rsidR="00690B7D" w:rsidRPr="00B17F7E" w:rsidRDefault="00690B7D" w:rsidP="00896ED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5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17F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(64.07)</w:t>
            </w:r>
          </w:p>
        </w:tc>
        <w:tc>
          <w:tcPr>
            <w:tcW w:w="184" w:type="dxa"/>
          </w:tcPr>
          <w:p w14:paraId="24098977" w14:textId="77777777" w:rsidR="00690B7D" w:rsidRPr="008860F2" w:rsidRDefault="00690B7D" w:rsidP="00690B7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6" w:type="dxa"/>
          </w:tcPr>
          <w:p w14:paraId="1CEB6B01" w14:textId="77777777" w:rsidR="00690B7D" w:rsidRPr="008860F2" w:rsidRDefault="00690B7D" w:rsidP="00690B7D">
            <w:pPr>
              <w:pStyle w:val="acctmergecolhdg"/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0B7D" w:rsidRPr="008860F2" w14:paraId="4C675635" w14:textId="77777777" w:rsidTr="00896ED9">
        <w:trPr>
          <w:cantSplit/>
          <w:trHeight w:val="20"/>
        </w:trPr>
        <w:tc>
          <w:tcPr>
            <w:tcW w:w="4140" w:type="dxa"/>
          </w:tcPr>
          <w:p w14:paraId="3167C8AE" w14:textId="23874BD0" w:rsidR="00393C0C" w:rsidRDefault="00690B7D" w:rsidP="00690B7D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  <w:r w:rsidR="00393C0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ขาดทุน</w:t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ที่แบ่งให้กับส่วนได้เสียที่</w:t>
            </w:r>
          </w:p>
          <w:p w14:paraId="3389EC3D" w14:textId="5908AAE5" w:rsidR="00690B7D" w:rsidRPr="008860F2" w:rsidRDefault="00393C0C" w:rsidP="00690B7D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="007A60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690B7D"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ไม่มีอำนาจควบคุม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63E3E461" w14:textId="77777777" w:rsidR="009C19D9" w:rsidRDefault="009C19D9" w:rsidP="00690B7D">
            <w:pPr>
              <w:ind w:right="2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38A76B" w14:textId="60B3918E" w:rsidR="00690B7D" w:rsidRPr="008860F2" w:rsidRDefault="00690B7D" w:rsidP="00690B7D">
            <w:pPr>
              <w:ind w:right="2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979.29</w:t>
            </w:r>
          </w:p>
        </w:tc>
        <w:tc>
          <w:tcPr>
            <w:tcW w:w="180" w:type="dxa"/>
          </w:tcPr>
          <w:p w14:paraId="117B83BF" w14:textId="77777777" w:rsidR="00690B7D" w:rsidRPr="008860F2" w:rsidRDefault="00690B7D" w:rsidP="0069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4E024B6B" w14:textId="77777777" w:rsidR="009C19D9" w:rsidRDefault="009C19D9" w:rsidP="00896ED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57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A7A01FD" w14:textId="2AAF3FF2" w:rsidR="00690B7D" w:rsidRPr="00B17F7E" w:rsidRDefault="00690B7D" w:rsidP="00896ED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57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17F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(25.6</w:t>
            </w:r>
            <w:r w:rsidR="003F41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B17F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4" w:type="dxa"/>
          </w:tcPr>
          <w:p w14:paraId="45AB2B50" w14:textId="77777777" w:rsidR="00690B7D" w:rsidRPr="008860F2" w:rsidRDefault="00690B7D" w:rsidP="0069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6" w:type="dxa"/>
          </w:tcPr>
          <w:p w14:paraId="27942FCE" w14:textId="77777777" w:rsidR="009C19D9" w:rsidRDefault="009C19D9" w:rsidP="00A11F7B">
            <w:pPr>
              <w:pStyle w:val="acctmergecolhdg"/>
              <w:spacing w:line="240" w:lineRule="atLeast"/>
              <w:ind w:right="2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A98530" w14:textId="2082EAD4" w:rsidR="00690B7D" w:rsidRPr="00B17F7E" w:rsidRDefault="00690B7D" w:rsidP="00A11F7B">
            <w:pPr>
              <w:pStyle w:val="acctmergecolhdg"/>
              <w:spacing w:line="240" w:lineRule="atLeast"/>
              <w:ind w:right="2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7F7E">
              <w:rPr>
                <w:rFonts w:asciiTheme="majorBidi" w:hAnsiTheme="majorBidi" w:cstheme="majorBidi"/>
                <w:sz w:val="28"/>
                <w:szCs w:val="28"/>
              </w:rPr>
              <w:t>953.6</w:t>
            </w:r>
            <w:r w:rsidR="007A606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90B7D" w:rsidRPr="008860F2" w14:paraId="665F6E87" w14:textId="77777777" w:rsidTr="00896ED9">
        <w:trPr>
          <w:cantSplit/>
          <w:trHeight w:val="20"/>
        </w:trPr>
        <w:tc>
          <w:tcPr>
            <w:tcW w:w="4140" w:type="dxa"/>
          </w:tcPr>
          <w:p w14:paraId="331F2706" w14:textId="77777777" w:rsidR="00690B7D" w:rsidRPr="008860F2" w:rsidRDefault="00690B7D" w:rsidP="00690B7D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890" w:type="dxa"/>
          </w:tcPr>
          <w:p w14:paraId="4D28F31C" w14:textId="77777777" w:rsidR="00690B7D" w:rsidRPr="008860F2" w:rsidRDefault="00690B7D" w:rsidP="0069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036286" w14:textId="77777777" w:rsidR="00690B7D" w:rsidRPr="008860F2" w:rsidRDefault="00690B7D" w:rsidP="0069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7E770FE" w14:textId="77777777" w:rsidR="00690B7D" w:rsidRPr="008860F2" w:rsidRDefault="00690B7D" w:rsidP="0069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24E69099" w14:textId="77777777" w:rsidR="00690B7D" w:rsidRPr="008860F2" w:rsidRDefault="00690B7D" w:rsidP="0069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6" w:type="dxa"/>
          </w:tcPr>
          <w:p w14:paraId="3C460CA2" w14:textId="5A018A28" w:rsidR="00690B7D" w:rsidRPr="00B17F7E" w:rsidRDefault="00690B7D" w:rsidP="00A11F7B">
            <w:pPr>
              <w:pStyle w:val="acctmergecolhdg"/>
              <w:spacing w:line="240" w:lineRule="atLeast"/>
              <w:ind w:right="273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17F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1.</w:t>
            </w:r>
            <w:r w:rsidRPr="00E3080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4</w:t>
            </w:r>
            <w:r w:rsidR="007A606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690B7D" w:rsidRPr="008860F2" w14:paraId="7E2D5C75" w14:textId="77777777" w:rsidTr="00896ED9">
        <w:trPr>
          <w:cantSplit/>
          <w:trHeight w:val="20"/>
        </w:trPr>
        <w:tc>
          <w:tcPr>
            <w:tcW w:w="4140" w:type="dxa"/>
          </w:tcPr>
          <w:p w14:paraId="76201C6A" w14:textId="77777777" w:rsidR="00690B7D" w:rsidRPr="008860F2" w:rsidRDefault="00690B7D" w:rsidP="00690B7D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1890" w:type="dxa"/>
          </w:tcPr>
          <w:p w14:paraId="48EEF383" w14:textId="77777777" w:rsidR="00690B7D" w:rsidRPr="008860F2" w:rsidRDefault="00690B7D" w:rsidP="0069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00BCBD" w14:textId="77777777" w:rsidR="00690B7D" w:rsidRPr="008860F2" w:rsidRDefault="00690B7D" w:rsidP="0069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1555176" w14:textId="77777777" w:rsidR="00690B7D" w:rsidRPr="008860F2" w:rsidRDefault="00690B7D" w:rsidP="0069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0122FB8E" w14:textId="77777777" w:rsidR="00690B7D" w:rsidRPr="008860F2" w:rsidRDefault="00690B7D" w:rsidP="0069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36192857" w14:textId="05B49FCB" w:rsidR="00690B7D" w:rsidRPr="00B17F7E" w:rsidRDefault="00690B7D" w:rsidP="00A11F7B">
            <w:pPr>
              <w:pStyle w:val="acctmergecolhdg"/>
              <w:spacing w:line="240" w:lineRule="atLeast"/>
              <w:ind w:right="273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17F7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20.04</w:t>
            </w:r>
          </w:p>
        </w:tc>
      </w:tr>
      <w:tr w:rsidR="00690B7D" w:rsidRPr="008860F2" w14:paraId="66602DBF" w14:textId="77777777" w:rsidTr="00896ED9">
        <w:trPr>
          <w:cantSplit/>
          <w:trHeight w:val="20"/>
        </w:trPr>
        <w:tc>
          <w:tcPr>
            <w:tcW w:w="4140" w:type="dxa"/>
          </w:tcPr>
          <w:p w14:paraId="2D40EB6B" w14:textId="77777777" w:rsidR="00690B7D" w:rsidRPr="008860F2" w:rsidRDefault="00690B7D" w:rsidP="00690B7D">
            <w:pPr>
              <w:pStyle w:val="ListBullet3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2E94258A" w14:textId="77777777" w:rsidR="00690B7D" w:rsidRPr="008860F2" w:rsidRDefault="00690B7D" w:rsidP="0069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70E56B" w14:textId="77777777" w:rsidR="00690B7D" w:rsidRPr="008860F2" w:rsidRDefault="00690B7D" w:rsidP="0069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A1DFBE1" w14:textId="77777777" w:rsidR="00690B7D" w:rsidRPr="008860F2" w:rsidRDefault="00690B7D" w:rsidP="0069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6B54E7EA" w14:textId="77777777" w:rsidR="00690B7D" w:rsidRPr="008860F2" w:rsidRDefault="00690B7D" w:rsidP="0069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</w:tcPr>
          <w:p w14:paraId="3351DB8B" w14:textId="53E129A6" w:rsidR="00690B7D" w:rsidRPr="00B17F7E" w:rsidRDefault="00690B7D" w:rsidP="00A11F7B">
            <w:pPr>
              <w:pStyle w:val="acctmergecolhdg"/>
              <w:spacing w:line="240" w:lineRule="atLeast"/>
              <w:ind w:right="2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7F7E">
              <w:rPr>
                <w:rFonts w:asciiTheme="majorBidi" w:hAnsiTheme="majorBidi" w:cstheme="majorBidi"/>
                <w:sz w:val="28"/>
                <w:szCs w:val="28"/>
              </w:rPr>
              <w:t>975.17</w:t>
            </w:r>
          </w:p>
        </w:tc>
      </w:tr>
      <w:tr w:rsidR="00690B7D" w:rsidRPr="008860F2" w14:paraId="554F8937" w14:textId="77777777" w:rsidTr="00896ED9">
        <w:trPr>
          <w:cantSplit/>
          <w:trHeight w:val="20"/>
        </w:trPr>
        <w:tc>
          <w:tcPr>
            <w:tcW w:w="4140" w:type="dxa"/>
          </w:tcPr>
          <w:p w14:paraId="12C7F8D1" w14:textId="1409CF68" w:rsidR="00690B7D" w:rsidRPr="008860F2" w:rsidRDefault="00690B7D" w:rsidP="00690B7D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7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กำไรขาดทุนเบ็ดเสร็จอื่นที่แบ่งให้กับส่วนได้เสียที่ไม่มี</w:t>
            </w:r>
            <w:r w:rsidR="00600D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อำนาจควบคุม</w:t>
            </w:r>
          </w:p>
        </w:tc>
        <w:tc>
          <w:tcPr>
            <w:tcW w:w="1890" w:type="dxa"/>
          </w:tcPr>
          <w:p w14:paraId="10552D0F" w14:textId="77777777" w:rsidR="00690B7D" w:rsidRDefault="00690B7D" w:rsidP="00690B7D">
            <w:pPr>
              <w:pStyle w:val="acctfourfigures"/>
              <w:tabs>
                <w:tab w:val="clear" w:pos="765"/>
                <w:tab w:val="decimal" w:pos="1304"/>
              </w:tabs>
              <w:spacing w:line="240" w:lineRule="atLeast"/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A12A24" w14:textId="6F40499E" w:rsidR="00690B7D" w:rsidRPr="008860F2" w:rsidRDefault="00690B7D" w:rsidP="00690B7D">
            <w:pPr>
              <w:pStyle w:val="acctfourfigures"/>
              <w:tabs>
                <w:tab w:val="clear" w:pos="765"/>
                <w:tab w:val="decimal" w:pos="1304"/>
              </w:tabs>
              <w:spacing w:line="240" w:lineRule="atLeast"/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DDA741A" w14:textId="77777777" w:rsidR="00690B7D" w:rsidRPr="008860F2" w:rsidRDefault="00690B7D" w:rsidP="0069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1A33DBF" w14:textId="77777777" w:rsidR="00690B7D" w:rsidRPr="00B17F7E" w:rsidRDefault="00690B7D" w:rsidP="00690B7D">
            <w:pPr>
              <w:pStyle w:val="acctmergecolhdg"/>
              <w:spacing w:line="240" w:lineRule="atLeast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  <w:p w14:paraId="70A4FF28" w14:textId="2EAE5943" w:rsidR="00690B7D" w:rsidRPr="00B17F7E" w:rsidRDefault="00690B7D" w:rsidP="007A6C7C">
            <w:pPr>
              <w:pStyle w:val="acctmergecolhdg"/>
              <w:spacing w:line="240" w:lineRule="atLeast"/>
              <w:ind w:right="372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B17F7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0.03</w:t>
            </w:r>
          </w:p>
        </w:tc>
        <w:tc>
          <w:tcPr>
            <w:tcW w:w="184" w:type="dxa"/>
          </w:tcPr>
          <w:p w14:paraId="04DD8929" w14:textId="77777777" w:rsidR="00690B7D" w:rsidRPr="008860F2" w:rsidRDefault="00690B7D" w:rsidP="0069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double" w:sz="4" w:space="0" w:color="auto"/>
            </w:tcBorders>
          </w:tcPr>
          <w:p w14:paraId="664CA365" w14:textId="77777777" w:rsidR="00690B7D" w:rsidRPr="00B17F7E" w:rsidRDefault="00690B7D" w:rsidP="00A11F7B">
            <w:pPr>
              <w:pStyle w:val="acctmergecolhdg"/>
              <w:spacing w:line="240" w:lineRule="atLeast"/>
              <w:ind w:right="2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E3A576" w14:textId="1E84C37F" w:rsidR="00690B7D" w:rsidRPr="007A6062" w:rsidRDefault="00690B7D" w:rsidP="00A11F7B">
            <w:pPr>
              <w:pStyle w:val="acctmergecolhdg"/>
              <w:spacing w:line="240" w:lineRule="atLeast"/>
              <w:ind w:right="273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A606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0.03</w:t>
            </w:r>
          </w:p>
        </w:tc>
      </w:tr>
      <w:tr w:rsidR="00690B7D" w:rsidRPr="00B17F7E" w14:paraId="6AD10204" w14:textId="77777777" w:rsidTr="00896ED9">
        <w:trPr>
          <w:cantSplit/>
          <w:trHeight w:val="20"/>
        </w:trPr>
        <w:tc>
          <w:tcPr>
            <w:tcW w:w="4140" w:type="dxa"/>
          </w:tcPr>
          <w:p w14:paraId="674FEBA7" w14:textId="77777777" w:rsidR="00690B7D" w:rsidRPr="008860F2" w:rsidRDefault="00690B7D" w:rsidP="00690B7D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890" w:type="dxa"/>
          </w:tcPr>
          <w:p w14:paraId="00105C5C" w14:textId="77777777" w:rsidR="00690B7D" w:rsidRPr="008860F2" w:rsidRDefault="00690B7D" w:rsidP="0069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B3DE1C" w14:textId="77777777" w:rsidR="00690B7D" w:rsidRPr="008860F2" w:rsidRDefault="00690B7D" w:rsidP="0069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55CA3DA" w14:textId="77777777" w:rsidR="00690B7D" w:rsidRPr="008860F2" w:rsidRDefault="00690B7D" w:rsidP="0069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6E06B4DC" w14:textId="77777777" w:rsidR="00690B7D" w:rsidRPr="008860F2" w:rsidRDefault="00690B7D" w:rsidP="0069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6" w:type="dxa"/>
          </w:tcPr>
          <w:p w14:paraId="12553B4F" w14:textId="4FB98AB1" w:rsidR="00690B7D" w:rsidRPr="00A11F7B" w:rsidRDefault="00690B7D" w:rsidP="00A11F7B">
            <w:pPr>
              <w:pStyle w:val="acctmergecolhdg"/>
              <w:spacing w:line="240" w:lineRule="atLeast"/>
              <w:ind w:right="217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E3080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(0.22)</w:t>
            </w:r>
          </w:p>
        </w:tc>
      </w:tr>
      <w:tr w:rsidR="00690B7D" w:rsidRPr="00B17F7E" w14:paraId="7977EC46" w14:textId="77777777" w:rsidTr="00896ED9">
        <w:trPr>
          <w:cantSplit/>
          <w:trHeight w:val="20"/>
        </w:trPr>
        <w:tc>
          <w:tcPr>
            <w:tcW w:w="4140" w:type="dxa"/>
          </w:tcPr>
          <w:p w14:paraId="72D90AAA" w14:textId="77777777" w:rsidR="00690B7D" w:rsidRPr="008860F2" w:rsidRDefault="00690B7D" w:rsidP="00690B7D">
            <w:pPr>
              <w:pStyle w:val="ListBullet3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0B7B081C" w14:textId="77777777" w:rsidR="00690B7D" w:rsidRPr="008860F2" w:rsidRDefault="00690B7D" w:rsidP="0069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F2C077" w14:textId="77777777" w:rsidR="00690B7D" w:rsidRPr="008860F2" w:rsidRDefault="00690B7D" w:rsidP="0069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0CE41BD" w14:textId="77777777" w:rsidR="00690B7D" w:rsidRPr="008860F2" w:rsidRDefault="00690B7D" w:rsidP="0069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43BCC574" w14:textId="77777777" w:rsidR="00690B7D" w:rsidRPr="008860F2" w:rsidRDefault="00690B7D" w:rsidP="0069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</w:tcPr>
          <w:p w14:paraId="3BEFCC28" w14:textId="2C598198" w:rsidR="00690B7D" w:rsidRPr="00E30801" w:rsidRDefault="007A6062" w:rsidP="00A11F7B">
            <w:pPr>
              <w:pStyle w:val="acctmergecolhdg"/>
              <w:spacing w:line="240" w:lineRule="atLeast"/>
              <w:ind w:right="27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(0.19)</w:t>
            </w:r>
          </w:p>
        </w:tc>
      </w:tr>
      <w:tr w:rsidR="00600D30" w:rsidRPr="00B17F7E" w14:paraId="2F1A92C6" w14:textId="77777777" w:rsidTr="00896ED9">
        <w:trPr>
          <w:cantSplit/>
          <w:trHeight w:val="20"/>
        </w:trPr>
        <w:tc>
          <w:tcPr>
            <w:tcW w:w="4140" w:type="dxa"/>
          </w:tcPr>
          <w:p w14:paraId="4C644B6B" w14:textId="77777777" w:rsidR="00600D30" w:rsidRPr="008860F2" w:rsidRDefault="00600D30" w:rsidP="00690B7D">
            <w:pPr>
              <w:pStyle w:val="ListBullet3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3EAE36FE" w14:textId="77777777" w:rsidR="00600D30" w:rsidRPr="008860F2" w:rsidRDefault="00600D30" w:rsidP="0069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807E72" w14:textId="77777777" w:rsidR="00600D30" w:rsidRPr="008860F2" w:rsidRDefault="00600D30" w:rsidP="0069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87FC2E4" w14:textId="77777777" w:rsidR="00600D30" w:rsidRPr="008860F2" w:rsidRDefault="00600D30" w:rsidP="0069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486478BF" w14:textId="77777777" w:rsidR="00600D30" w:rsidRPr="008860F2" w:rsidRDefault="00600D30" w:rsidP="00690B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double" w:sz="4" w:space="0" w:color="auto"/>
            </w:tcBorders>
          </w:tcPr>
          <w:p w14:paraId="51792202" w14:textId="77777777" w:rsidR="00600D30" w:rsidRDefault="00600D30" w:rsidP="00690B7D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5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A5BE98E" w14:textId="77777777" w:rsidR="00BE0197" w:rsidRDefault="00BE0197">
      <w:r>
        <w:br w:type="page"/>
      </w:r>
    </w:p>
    <w:tbl>
      <w:tblPr>
        <w:tblW w:w="98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890"/>
        <w:gridCol w:w="180"/>
        <w:gridCol w:w="1710"/>
        <w:gridCol w:w="184"/>
        <w:gridCol w:w="1706"/>
      </w:tblGrid>
      <w:tr w:rsidR="00BE0197" w:rsidRPr="008860F2" w14:paraId="623B173B" w14:textId="77777777" w:rsidTr="00D607BC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30C05980" w14:textId="77777777" w:rsidR="00BE0197" w:rsidRPr="003365AD" w:rsidRDefault="00BE0197" w:rsidP="00D607BC">
            <w:pPr>
              <w:pStyle w:val="acctfourfigures"/>
              <w:spacing w:line="240" w:lineRule="atLeast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5E363FD1" w14:textId="77777777" w:rsidR="00BE0197" w:rsidRPr="008860F2" w:rsidRDefault="00BE0197" w:rsidP="00D607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8860F2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 xml:space="preserve">30 </w:t>
            </w:r>
            <w:r w:rsidRPr="008860F2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กันยายน</w:t>
            </w:r>
            <w:r w:rsidRPr="008860F2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 </w:t>
            </w:r>
            <w:r w:rsidRPr="008860F2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2562</w:t>
            </w:r>
          </w:p>
        </w:tc>
      </w:tr>
      <w:tr w:rsidR="00BE0197" w:rsidRPr="008860F2" w14:paraId="0A4233F3" w14:textId="77777777" w:rsidTr="00D607BC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0FF71844" w14:textId="77777777" w:rsidR="00BE0197" w:rsidRPr="008860F2" w:rsidRDefault="00BE0197" w:rsidP="00D607BC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156A966A" w14:textId="248F8E6C" w:rsidR="00BE0197" w:rsidRPr="008860F2" w:rsidRDefault="00BE0197" w:rsidP="00D607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แผ่นดินทอง</w:t>
            </w:r>
            <w:r w:rsidR="00EB1931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พร็อพเพอร์ตี้</w:t>
            </w:r>
            <w:r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ดีเวลลอปเม้นท์ จำกัด (มหาชน) และบริษัทย่อย</w:t>
            </w:r>
          </w:p>
        </w:tc>
        <w:tc>
          <w:tcPr>
            <w:tcW w:w="180" w:type="dxa"/>
            <w:vAlign w:val="bottom"/>
          </w:tcPr>
          <w:p w14:paraId="35190C58" w14:textId="77777777" w:rsidR="00BE0197" w:rsidRPr="008860F2" w:rsidRDefault="00BE0197" w:rsidP="00D607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CFB496A" w14:textId="77777777" w:rsidR="00BE0197" w:rsidRPr="008860F2" w:rsidRDefault="00BE0197" w:rsidP="00D607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แอล อาร์ เค ดี เวลลอปเม้นท์ จำกัด</w:t>
            </w:r>
          </w:p>
        </w:tc>
        <w:tc>
          <w:tcPr>
            <w:tcW w:w="184" w:type="dxa"/>
            <w:vAlign w:val="bottom"/>
          </w:tcPr>
          <w:p w14:paraId="6F3C18E2" w14:textId="77777777" w:rsidR="00BE0197" w:rsidRPr="008860F2" w:rsidRDefault="00BE0197" w:rsidP="00D607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706" w:type="dxa"/>
            <w:vAlign w:val="bottom"/>
          </w:tcPr>
          <w:p w14:paraId="6F938AD6" w14:textId="77777777" w:rsidR="00BE0197" w:rsidRPr="008860F2" w:rsidRDefault="00BE0197" w:rsidP="00D607BC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E0197" w:rsidRPr="008860F2" w14:paraId="58C9B937" w14:textId="77777777" w:rsidTr="00D607BC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28CF9CAA" w14:textId="77777777" w:rsidR="00BE0197" w:rsidRPr="008860F2" w:rsidRDefault="00BE0197" w:rsidP="00D607B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3FB9DFC1" w14:textId="77777777" w:rsidR="00BE0197" w:rsidRPr="008860F2" w:rsidRDefault="00BE0197" w:rsidP="00D607BC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8860F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BE0197" w:rsidRPr="008860F2" w14:paraId="62A51B91" w14:textId="77777777" w:rsidTr="00D607BC">
        <w:trPr>
          <w:cantSplit/>
          <w:trHeight w:val="20"/>
        </w:trPr>
        <w:tc>
          <w:tcPr>
            <w:tcW w:w="4140" w:type="dxa"/>
            <w:vAlign w:val="bottom"/>
          </w:tcPr>
          <w:p w14:paraId="4DD36578" w14:textId="262E96C6" w:rsidR="00BE0197" w:rsidRPr="008860F2" w:rsidRDefault="00BE0197" w:rsidP="00BE019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890" w:type="dxa"/>
            <w:vAlign w:val="bottom"/>
          </w:tcPr>
          <w:p w14:paraId="41E89B6A" w14:textId="645AF9D7" w:rsidR="00BE0197" w:rsidRPr="00B17F7E" w:rsidRDefault="00BE0197" w:rsidP="00BE0197">
            <w:pPr>
              <w:pStyle w:val="acctfourfigures"/>
              <w:tabs>
                <w:tab w:val="clear" w:pos="765"/>
                <w:tab w:val="decimal" w:pos="1304"/>
              </w:tabs>
              <w:spacing w:line="240" w:lineRule="atLeast"/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(5,372.99)</w:t>
            </w:r>
          </w:p>
        </w:tc>
        <w:tc>
          <w:tcPr>
            <w:tcW w:w="180" w:type="dxa"/>
            <w:vAlign w:val="bottom"/>
          </w:tcPr>
          <w:p w14:paraId="139EFDCA" w14:textId="77777777" w:rsidR="00BE0197" w:rsidRPr="008860F2" w:rsidRDefault="00BE0197" w:rsidP="00BE01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57ADE69" w14:textId="5BD41CD5" w:rsidR="00BE0197" w:rsidRPr="003B5369" w:rsidRDefault="00545F78" w:rsidP="00701023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-168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(123.59)</w:t>
            </w:r>
          </w:p>
        </w:tc>
        <w:tc>
          <w:tcPr>
            <w:tcW w:w="184" w:type="dxa"/>
          </w:tcPr>
          <w:p w14:paraId="65B34C8A" w14:textId="77777777" w:rsidR="00BE0197" w:rsidRPr="008860F2" w:rsidRDefault="00BE0197" w:rsidP="00BE01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06" w:type="dxa"/>
          </w:tcPr>
          <w:p w14:paraId="2A8C47A4" w14:textId="418AD8A0" w:rsidR="00BE0197" w:rsidRPr="00701023" w:rsidRDefault="00701023" w:rsidP="00701023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-168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10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(5,496.58)</w:t>
            </w:r>
          </w:p>
        </w:tc>
      </w:tr>
      <w:tr w:rsidR="00BE0197" w:rsidRPr="008860F2" w14:paraId="63D6A3A8" w14:textId="77777777" w:rsidTr="00D607BC">
        <w:trPr>
          <w:cantSplit/>
          <w:trHeight w:val="20"/>
        </w:trPr>
        <w:tc>
          <w:tcPr>
            <w:tcW w:w="4140" w:type="dxa"/>
            <w:vAlign w:val="bottom"/>
          </w:tcPr>
          <w:p w14:paraId="731F8455" w14:textId="494443A5" w:rsidR="00BE0197" w:rsidRPr="008860F2" w:rsidRDefault="00BE0197" w:rsidP="00BE019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890" w:type="dxa"/>
            <w:vAlign w:val="bottom"/>
          </w:tcPr>
          <w:p w14:paraId="1B2497FC" w14:textId="5AE3F831" w:rsidR="00BE0197" w:rsidRPr="00D32568" w:rsidRDefault="00BE0197" w:rsidP="00BE0197">
            <w:pPr>
              <w:pStyle w:val="acctfourfigures"/>
              <w:tabs>
                <w:tab w:val="clear" w:pos="765"/>
                <w:tab w:val="decimal" w:pos="1304"/>
              </w:tabs>
              <w:spacing w:line="240" w:lineRule="atLeast"/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5.67</w:t>
            </w:r>
            <w:r w:rsidRPr="008860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5E74F9F" w14:textId="77777777" w:rsidR="00BE0197" w:rsidRPr="00D32568" w:rsidRDefault="00BE0197" w:rsidP="00BE01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5E685FD" w14:textId="2C456763" w:rsidR="00BE0197" w:rsidRPr="00A11F7B" w:rsidRDefault="00545F78" w:rsidP="00701023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-168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(16.59)</w:t>
            </w:r>
          </w:p>
        </w:tc>
        <w:tc>
          <w:tcPr>
            <w:tcW w:w="184" w:type="dxa"/>
          </w:tcPr>
          <w:p w14:paraId="27AF2516" w14:textId="77777777" w:rsidR="00BE0197" w:rsidRPr="008860F2" w:rsidRDefault="00BE0197" w:rsidP="00BE01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06" w:type="dxa"/>
          </w:tcPr>
          <w:p w14:paraId="052E7F4F" w14:textId="5300CEE7" w:rsidR="00BE0197" w:rsidRPr="00701023" w:rsidRDefault="00701023" w:rsidP="00701023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-168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10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(32.26)</w:t>
            </w:r>
          </w:p>
        </w:tc>
      </w:tr>
      <w:tr w:rsidR="00BE0197" w:rsidRPr="008860F2" w14:paraId="58B67BDD" w14:textId="77777777" w:rsidTr="00BE0197">
        <w:trPr>
          <w:cantSplit/>
          <w:trHeight w:val="20"/>
        </w:trPr>
        <w:tc>
          <w:tcPr>
            <w:tcW w:w="4140" w:type="dxa"/>
          </w:tcPr>
          <w:p w14:paraId="5D4125CD" w14:textId="77777777" w:rsidR="00BE0197" w:rsidRPr="008860F2" w:rsidRDefault="00BE0197" w:rsidP="00BE0197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กระแสเงินสดจากกิจกรรมจัดหาเงิน </w:t>
            </w:r>
          </w:p>
          <w:p w14:paraId="27540B08" w14:textId="77777777" w:rsidR="00BE0197" w:rsidRDefault="00BE0197" w:rsidP="00BE0197">
            <w:pPr>
              <w:pStyle w:val="acctfourfigures"/>
              <w:tabs>
                <w:tab w:val="clear" w:pos="765"/>
              </w:tabs>
              <w:spacing w:line="240" w:lineRule="atLeast"/>
              <w:ind w:left="191" w:right="-16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</w:t>
            </w:r>
            <w:r w:rsidRPr="008860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เงินปันผลที่จ่ายให้กับส่วนได้เสียที่ไม่มี</w:t>
            </w:r>
          </w:p>
          <w:p w14:paraId="3C515972" w14:textId="690BC71D" w:rsidR="00BE0197" w:rsidRPr="008860F2" w:rsidRDefault="00BE0197" w:rsidP="00BE019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อำนาจควบคุม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: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649.01</w:t>
            </w:r>
            <w:r w:rsidRPr="008860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ล้านบาท</w:t>
            </w:r>
            <w:r w:rsidRPr="008860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441D16D" w14:textId="77777777" w:rsidR="00BE0197" w:rsidRPr="008860F2" w:rsidRDefault="00BE0197" w:rsidP="00BE0197">
            <w:pPr>
              <w:ind w:right="2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0C110D" w14:textId="77777777" w:rsidR="00BE0197" w:rsidRDefault="00BE0197" w:rsidP="00BE0197">
            <w:pPr>
              <w:ind w:right="2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E13618" w14:textId="45F6DA04" w:rsidR="00BE0197" w:rsidRPr="00D32568" w:rsidRDefault="00BE0197" w:rsidP="00BE0197">
            <w:pPr>
              <w:pStyle w:val="acctfourfigures"/>
              <w:tabs>
                <w:tab w:val="clear" w:pos="765"/>
                <w:tab w:val="decimal" w:pos="1304"/>
              </w:tabs>
              <w:spacing w:line="240" w:lineRule="atLeast"/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4,840.56</w:t>
            </w:r>
          </w:p>
        </w:tc>
        <w:tc>
          <w:tcPr>
            <w:tcW w:w="180" w:type="dxa"/>
          </w:tcPr>
          <w:p w14:paraId="35E4FBBB" w14:textId="77777777" w:rsidR="00BE0197" w:rsidRPr="00D32568" w:rsidRDefault="00BE0197" w:rsidP="00BE01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8FC5FA9" w14:textId="77777777" w:rsidR="00BE0197" w:rsidRDefault="00BE0197" w:rsidP="00701023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-168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7839616" w14:textId="77777777" w:rsidR="00545F78" w:rsidRDefault="00545F78" w:rsidP="00701023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-168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C99F393" w14:textId="08205213" w:rsidR="00545F78" w:rsidRPr="00B17F7E" w:rsidRDefault="00545F78" w:rsidP="00701023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-168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118.</w:t>
            </w:r>
            <w:r w:rsidR="007010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</w:p>
        </w:tc>
        <w:tc>
          <w:tcPr>
            <w:tcW w:w="184" w:type="dxa"/>
          </w:tcPr>
          <w:p w14:paraId="2922228C" w14:textId="77777777" w:rsidR="00BE0197" w:rsidRPr="008860F2" w:rsidRDefault="00BE0197" w:rsidP="00BE01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00D4AE98" w14:textId="77777777" w:rsidR="00BE0197" w:rsidRPr="00701023" w:rsidRDefault="00BE0197" w:rsidP="00701023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-168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A6B1963" w14:textId="77777777" w:rsidR="00701023" w:rsidRPr="00701023" w:rsidRDefault="00701023" w:rsidP="00701023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-168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D942E07" w14:textId="783B69AF" w:rsidR="00701023" w:rsidRPr="00701023" w:rsidRDefault="00701023" w:rsidP="00701023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-168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10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4,958.79</w:t>
            </w:r>
          </w:p>
        </w:tc>
      </w:tr>
      <w:tr w:rsidR="00BE0197" w:rsidRPr="008860F2" w14:paraId="27873E77" w14:textId="77777777" w:rsidTr="00BE0197">
        <w:trPr>
          <w:cantSplit/>
          <w:trHeight w:val="20"/>
        </w:trPr>
        <w:tc>
          <w:tcPr>
            <w:tcW w:w="4140" w:type="dxa"/>
          </w:tcPr>
          <w:p w14:paraId="6BBAA566" w14:textId="356EB598" w:rsidR="00BE0197" w:rsidRPr="008860F2" w:rsidRDefault="00BE0197" w:rsidP="00BE019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เงินสดและรายการเทียบเท่าเงินสดลดลงสุทธิ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2682B45" w14:textId="73394F19" w:rsidR="00BE0197" w:rsidRPr="00B17F7E" w:rsidRDefault="00BE0197" w:rsidP="00701023">
            <w:pPr>
              <w:pStyle w:val="acctfourfigures"/>
              <w:tabs>
                <w:tab w:val="clear" w:pos="765"/>
                <w:tab w:val="decimal" w:pos="1304"/>
              </w:tabs>
              <w:spacing w:line="240" w:lineRule="atLeast"/>
              <w:ind w:right="9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D70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(548.10)</w:t>
            </w:r>
          </w:p>
        </w:tc>
        <w:tc>
          <w:tcPr>
            <w:tcW w:w="180" w:type="dxa"/>
          </w:tcPr>
          <w:p w14:paraId="2150E197" w14:textId="77777777" w:rsidR="00BE0197" w:rsidRPr="00B17F7E" w:rsidRDefault="00BE0197" w:rsidP="00BE01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6EB2A82" w14:textId="5AB52B5F" w:rsidR="00BE0197" w:rsidRPr="00BE0197" w:rsidRDefault="00701023" w:rsidP="00701023">
            <w:pPr>
              <w:pStyle w:val="acctfourfigures"/>
              <w:tabs>
                <w:tab w:val="clear" w:pos="765"/>
                <w:tab w:val="decimal" w:pos="1304"/>
              </w:tabs>
              <w:spacing w:line="240" w:lineRule="atLeast"/>
              <w:ind w:right="9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(21.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4" w:type="dxa"/>
          </w:tcPr>
          <w:p w14:paraId="76CA9018" w14:textId="77777777" w:rsidR="00BE0197" w:rsidRPr="008860F2" w:rsidRDefault="00BE0197" w:rsidP="00BE01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</w:tcPr>
          <w:p w14:paraId="5406E4E0" w14:textId="16F3F095" w:rsidR="00BE0197" w:rsidRPr="00701023" w:rsidRDefault="00701023" w:rsidP="00701023">
            <w:pPr>
              <w:pStyle w:val="acctmergecolhdg"/>
              <w:spacing w:line="240" w:lineRule="atLeas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1023">
              <w:rPr>
                <w:rFonts w:asciiTheme="majorBidi" w:hAnsiTheme="majorBidi" w:cstheme="majorBidi"/>
                <w:sz w:val="28"/>
                <w:szCs w:val="28"/>
              </w:rPr>
              <w:t>(570.05)</w:t>
            </w:r>
          </w:p>
        </w:tc>
      </w:tr>
    </w:tbl>
    <w:p w14:paraId="7D6CC0D4" w14:textId="77777777" w:rsidR="00BE0197" w:rsidRPr="001F5833" w:rsidRDefault="00BE0197" w:rsidP="00BE0197">
      <w:pPr>
        <w:rPr>
          <w:rFonts w:asciiTheme="majorBidi" w:hAnsiTheme="majorBidi" w:cstheme="majorBidi"/>
          <w:sz w:val="30"/>
          <w:szCs w:val="30"/>
        </w:rPr>
      </w:pPr>
    </w:p>
    <w:p w14:paraId="62FD1FC8" w14:textId="34112531" w:rsidR="00A27316" w:rsidRPr="008860F2" w:rsidRDefault="00A27316" w:rsidP="00F32E2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>อสังหาริมทรัพย์เพื่อการลงทุน</w:t>
      </w:r>
    </w:p>
    <w:p w14:paraId="23B93245" w14:textId="77777777" w:rsidR="00A27316" w:rsidRPr="001F5833" w:rsidRDefault="00A27316" w:rsidP="00A27316">
      <w:pPr>
        <w:pStyle w:val="NoSpacing"/>
        <w:rPr>
          <w:rFonts w:ascii="Angsana New" w:hAnsi="Angsana New"/>
          <w:sz w:val="30"/>
          <w:szCs w:val="30"/>
        </w:rPr>
      </w:pPr>
    </w:p>
    <w:tbl>
      <w:tblPr>
        <w:tblW w:w="96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32"/>
        <w:gridCol w:w="990"/>
        <w:gridCol w:w="1131"/>
        <w:gridCol w:w="252"/>
        <w:gridCol w:w="1176"/>
        <w:gridCol w:w="266"/>
        <w:gridCol w:w="1190"/>
        <w:gridCol w:w="266"/>
        <w:gridCol w:w="1209"/>
      </w:tblGrid>
      <w:tr w:rsidR="00A27316" w:rsidRPr="008860F2" w14:paraId="08788CF7" w14:textId="77777777" w:rsidTr="00B00611">
        <w:trPr>
          <w:tblHeader/>
        </w:trPr>
        <w:tc>
          <w:tcPr>
            <w:tcW w:w="3132" w:type="dxa"/>
          </w:tcPr>
          <w:p w14:paraId="12CA4927" w14:textId="77777777" w:rsidR="00A27316" w:rsidRPr="008860F2" w:rsidRDefault="00A27316" w:rsidP="00840013">
            <w:pPr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565069A" w14:textId="77777777" w:rsidR="00A27316" w:rsidRPr="008860F2" w:rsidRDefault="00A27316" w:rsidP="00840013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59" w:type="dxa"/>
            <w:gridSpan w:val="3"/>
          </w:tcPr>
          <w:p w14:paraId="3FBB2CF1" w14:textId="77777777" w:rsidR="00A27316" w:rsidRPr="008860F2" w:rsidRDefault="00A27316" w:rsidP="00840013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0AB80214" w14:textId="77777777" w:rsidR="00A27316" w:rsidRPr="008860F2" w:rsidRDefault="00A27316" w:rsidP="00840013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65" w:type="dxa"/>
            <w:gridSpan w:val="3"/>
          </w:tcPr>
          <w:p w14:paraId="50347BA7" w14:textId="77777777" w:rsidR="00A27316" w:rsidRPr="008860F2" w:rsidRDefault="00A27316" w:rsidP="00840013">
            <w:pPr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7316" w:rsidRPr="008860F2" w14:paraId="2AD63B69" w14:textId="77777777" w:rsidTr="00B00611">
        <w:trPr>
          <w:tblHeader/>
        </w:trPr>
        <w:tc>
          <w:tcPr>
            <w:tcW w:w="3132" w:type="dxa"/>
          </w:tcPr>
          <w:p w14:paraId="13C4844C" w14:textId="77777777" w:rsidR="00A27316" w:rsidRPr="008860F2" w:rsidRDefault="00A27316" w:rsidP="008400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51423A9" w14:textId="5F0B7FEC" w:rsidR="00A27316" w:rsidRPr="008860F2" w:rsidRDefault="00097F63" w:rsidP="00840013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31" w:type="dxa"/>
            <w:vAlign w:val="center"/>
          </w:tcPr>
          <w:p w14:paraId="20A8F23F" w14:textId="77777777" w:rsidR="00A27316" w:rsidRPr="008860F2" w:rsidRDefault="00A27316" w:rsidP="0084001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52" w:type="dxa"/>
          </w:tcPr>
          <w:p w14:paraId="0C622B70" w14:textId="77777777" w:rsidR="00A27316" w:rsidRPr="008860F2" w:rsidRDefault="00A27316" w:rsidP="00840013">
            <w:pPr>
              <w:ind w:left="-124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 w14:paraId="2D292548" w14:textId="77777777" w:rsidR="00A27316" w:rsidRPr="008860F2" w:rsidRDefault="00A27316" w:rsidP="0084001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66" w:type="dxa"/>
          </w:tcPr>
          <w:p w14:paraId="1E87FA79" w14:textId="77777777" w:rsidR="00A27316" w:rsidRPr="008860F2" w:rsidRDefault="00A27316" w:rsidP="00840013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61A0BA17" w14:textId="77777777" w:rsidR="00A27316" w:rsidRPr="008860F2" w:rsidRDefault="00A27316" w:rsidP="0084001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66" w:type="dxa"/>
          </w:tcPr>
          <w:p w14:paraId="6E0FDECB" w14:textId="77777777" w:rsidR="00A27316" w:rsidRPr="008860F2" w:rsidRDefault="00A27316" w:rsidP="00840013">
            <w:pPr>
              <w:ind w:left="-124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center"/>
          </w:tcPr>
          <w:p w14:paraId="71E2F4CC" w14:textId="77777777" w:rsidR="00A27316" w:rsidRPr="008860F2" w:rsidRDefault="00A27316" w:rsidP="0084001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2562</w:t>
            </w:r>
          </w:p>
        </w:tc>
      </w:tr>
      <w:tr w:rsidR="00A27316" w:rsidRPr="008860F2" w14:paraId="011C1B20" w14:textId="77777777" w:rsidTr="00B00611">
        <w:trPr>
          <w:tblHeader/>
        </w:trPr>
        <w:tc>
          <w:tcPr>
            <w:tcW w:w="3132" w:type="dxa"/>
          </w:tcPr>
          <w:p w14:paraId="77B1E403" w14:textId="77777777" w:rsidR="00A27316" w:rsidRPr="008860F2" w:rsidRDefault="00A27316" w:rsidP="008400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E85421E" w14:textId="177E3031" w:rsidR="00A27316" w:rsidRPr="008860F2" w:rsidRDefault="00A27316" w:rsidP="00840013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14:paraId="594682FD" w14:textId="77777777" w:rsidR="00A27316" w:rsidRPr="008860F2" w:rsidRDefault="00A27316" w:rsidP="00840013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27316" w:rsidRPr="008860F2" w14:paraId="68C43E80" w14:textId="77777777" w:rsidTr="00A45772">
        <w:tc>
          <w:tcPr>
            <w:tcW w:w="3132" w:type="dxa"/>
          </w:tcPr>
          <w:p w14:paraId="2E494DBA" w14:textId="77777777" w:rsidR="00A27316" w:rsidRPr="008860F2" w:rsidRDefault="00A27316" w:rsidP="0084001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0" w:type="dxa"/>
          </w:tcPr>
          <w:p w14:paraId="4D37ADC4" w14:textId="77777777" w:rsidR="00A27316" w:rsidRPr="008860F2" w:rsidRDefault="00A27316" w:rsidP="008400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C120B55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B49BD35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6EC6183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565AE76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8E2D6D5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71588DC8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6D441AC7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782C" w:rsidRPr="008860F2" w14:paraId="68A655CD" w14:textId="77777777" w:rsidTr="00A45772">
        <w:tc>
          <w:tcPr>
            <w:tcW w:w="3132" w:type="dxa"/>
          </w:tcPr>
          <w:p w14:paraId="4B9E983B" w14:textId="77777777" w:rsidR="0010782C" w:rsidRPr="008860F2" w:rsidRDefault="0010782C" w:rsidP="0010782C">
            <w:pPr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ตุลาคม </w:t>
            </w:r>
          </w:p>
        </w:tc>
        <w:tc>
          <w:tcPr>
            <w:tcW w:w="990" w:type="dxa"/>
          </w:tcPr>
          <w:p w14:paraId="1E42E035" w14:textId="77777777" w:rsidR="0010782C" w:rsidRPr="008860F2" w:rsidRDefault="0010782C" w:rsidP="0010782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6A023C1" w14:textId="74824885" w:rsidR="0010782C" w:rsidRPr="008860F2" w:rsidRDefault="0010782C" w:rsidP="002620CB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2,472.03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8885610" w14:textId="77777777" w:rsidR="0010782C" w:rsidRPr="008860F2" w:rsidRDefault="0010782C" w:rsidP="0010782C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15A916F" w14:textId="77777777" w:rsidR="0010782C" w:rsidRPr="008860F2" w:rsidRDefault="0010782C" w:rsidP="002620CB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10,585.70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A8A1F32" w14:textId="77777777" w:rsidR="0010782C" w:rsidRPr="008860F2" w:rsidRDefault="0010782C" w:rsidP="0010782C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FDBB322" w14:textId="63999D0E" w:rsidR="0010782C" w:rsidRPr="008860F2" w:rsidRDefault="00B23EF5" w:rsidP="0010782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17.06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A73DD78" w14:textId="77777777" w:rsidR="0010782C" w:rsidRPr="008860F2" w:rsidRDefault="0010782C" w:rsidP="0010782C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A040E52" w14:textId="77777777" w:rsidR="0010782C" w:rsidRPr="008860F2" w:rsidRDefault="0010782C" w:rsidP="0010782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17.06</w:t>
            </w:r>
          </w:p>
        </w:tc>
      </w:tr>
      <w:tr w:rsidR="00B23EF5" w:rsidRPr="008860F2" w14:paraId="73877B2E" w14:textId="77777777" w:rsidTr="00A45772">
        <w:tc>
          <w:tcPr>
            <w:tcW w:w="3132" w:type="dxa"/>
          </w:tcPr>
          <w:p w14:paraId="50367688" w14:textId="77777777" w:rsidR="00B23EF5" w:rsidRPr="008860F2" w:rsidRDefault="00B23EF5" w:rsidP="00B23EF5">
            <w:pPr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546E302C" w14:textId="77777777" w:rsidR="00B23EF5" w:rsidRPr="008860F2" w:rsidRDefault="00B23EF5" w:rsidP="00B23E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23AEFFD" w14:textId="45251CF6" w:rsidR="00B23EF5" w:rsidRPr="008860F2" w:rsidRDefault="00B23EF5" w:rsidP="002620CB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0.40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A1574E2" w14:textId="77777777" w:rsidR="00B23EF5" w:rsidRPr="008860F2" w:rsidRDefault="00B23EF5" w:rsidP="00B23EF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431CFE1" w14:textId="77777777" w:rsidR="00B23EF5" w:rsidRPr="008860F2" w:rsidRDefault="00B23EF5" w:rsidP="002620CB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53.53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600B30B" w14:textId="77777777" w:rsidR="00B23EF5" w:rsidRPr="008860F2" w:rsidRDefault="00B23EF5" w:rsidP="00B23EF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3E191B4" w14:textId="06ED1A6E" w:rsidR="00B23EF5" w:rsidRPr="008860F2" w:rsidRDefault="00B23EF5" w:rsidP="002620C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F9F5EA9" w14:textId="77777777" w:rsidR="00B23EF5" w:rsidRPr="008860F2" w:rsidRDefault="00B23EF5" w:rsidP="00B23EF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FFF630B" w14:textId="77777777" w:rsidR="00B23EF5" w:rsidRPr="008860F2" w:rsidRDefault="00B23EF5" w:rsidP="002620CB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B23EF5" w:rsidRPr="008860F2" w14:paraId="3FB254F7" w14:textId="77777777" w:rsidTr="00A45772">
        <w:trPr>
          <w:trHeight w:val="164"/>
        </w:trPr>
        <w:tc>
          <w:tcPr>
            <w:tcW w:w="3132" w:type="dxa"/>
          </w:tcPr>
          <w:p w14:paraId="2F8D79EA" w14:textId="77777777" w:rsidR="00B23EF5" w:rsidRPr="008860F2" w:rsidRDefault="00B23EF5" w:rsidP="00B23EF5">
            <w:pPr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</w:tcPr>
          <w:p w14:paraId="618AD68E" w14:textId="77777777" w:rsidR="00B23EF5" w:rsidRPr="008860F2" w:rsidRDefault="00B23EF5" w:rsidP="00B23E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655E98B" w14:textId="3BD4F2F1" w:rsidR="00B23EF5" w:rsidRPr="008860F2" w:rsidRDefault="00B23EF5" w:rsidP="002620CB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(47.70)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8ED38CF" w14:textId="77777777" w:rsidR="00B23EF5" w:rsidRPr="008860F2" w:rsidRDefault="00B23EF5" w:rsidP="00B23EF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FA949B2" w14:textId="77777777" w:rsidR="00B23EF5" w:rsidRPr="008860F2" w:rsidRDefault="00B23EF5" w:rsidP="002620CB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(30.67)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C7D0C1B" w14:textId="77777777" w:rsidR="00B23EF5" w:rsidRPr="008860F2" w:rsidRDefault="00B23EF5" w:rsidP="00B23EF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4462480" w14:textId="511BAE8C" w:rsidR="00B23EF5" w:rsidRPr="008860F2" w:rsidRDefault="00B23EF5" w:rsidP="002620C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1F32149" w14:textId="77777777" w:rsidR="00B23EF5" w:rsidRPr="008860F2" w:rsidRDefault="00B23EF5" w:rsidP="00B23EF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0750BEBF" w14:textId="77777777" w:rsidR="00B23EF5" w:rsidRPr="008860F2" w:rsidRDefault="00B23EF5" w:rsidP="002620CB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B23EF5" w:rsidRPr="008860F2" w14:paraId="0EED702A" w14:textId="77777777" w:rsidTr="00A45772">
        <w:trPr>
          <w:trHeight w:val="164"/>
        </w:trPr>
        <w:tc>
          <w:tcPr>
            <w:tcW w:w="3132" w:type="dxa"/>
          </w:tcPr>
          <w:p w14:paraId="37726EAF" w14:textId="77777777" w:rsidR="00B23EF5" w:rsidRPr="008860F2" w:rsidRDefault="00B23EF5" w:rsidP="00B23EF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การจำหน่ายบริษัทย่อย</w:t>
            </w:r>
          </w:p>
        </w:tc>
        <w:tc>
          <w:tcPr>
            <w:tcW w:w="990" w:type="dxa"/>
          </w:tcPr>
          <w:p w14:paraId="3C0CF914" w14:textId="77777777" w:rsidR="00B23EF5" w:rsidRPr="008860F2" w:rsidRDefault="00B23EF5" w:rsidP="00B23E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13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8BC555F" w14:textId="7378DEC4" w:rsidR="00B23EF5" w:rsidRPr="008860F2" w:rsidRDefault="00B23EF5" w:rsidP="002620CB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C2406EF" w14:textId="77777777" w:rsidR="00B23EF5" w:rsidRPr="008860F2" w:rsidRDefault="00B23EF5" w:rsidP="00B23EF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D2AEE78" w14:textId="77777777" w:rsidR="00B23EF5" w:rsidRPr="008860F2" w:rsidRDefault="00B23EF5" w:rsidP="002620CB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(8,176.49)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30B3DCD" w14:textId="77777777" w:rsidR="00B23EF5" w:rsidRPr="008860F2" w:rsidRDefault="00B23EF5" w:rsidP="00B23EF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14E8A89" w14:textId="2E0420BB" w:rsidR="00B23EF5" w:rsidRPr="008860F2" w:rsidRDefault="00B23EF5" w:rsidP="002620C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D2571ED" w14:textId="77777777" w:rsidR="00B23EF5" w:rsidRPr="008860F2" w:rsidRDefault="00B23EF5" w:rsidP="00B23EF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109067DE" w14:textId="77777777" w:rsidR="00B23EF5" w:rsidRPr="008860F2" w:rsidRDefault="00B23EF5" w:rsidP="002620CB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B23EF5" w:rsidRPr="008860F2" w14:paraId="30FED209" w14:textId="77777777" w:rsidTr="00A45772">
        <w:tc>
          <w:tcPr>
            <w:tcW w:w="3132" w:type="dxa"/>
          </w:tcPr>
          <w:p w14:paraId="45F4BDCB" w14:textId="777F1AB3" w:rsidR="00B23EF5" w:rsidRPr="008860F2" w:rsidRDefault="00B23EF5" w:rsidP="00B23EF5">
            <w:pPr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โอนเข้ามาจาก 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990" w:type="dxa"/>
          </w:tcPr>
          <w:p w14:paraId="5921F9F9" w14:textId="77777777" w:rsidR="00B23EF5" w:rsidRPr="008860F2" w:rsidRDefault="00B23EF5" w:rsidP="00B23E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77FAE83" w14:textId="77777777" w:rsidR="00B23EF5" w:rsidRPr="008860F2" w:rsidRDefault="00B23EF5" w:rsidP="002620CB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48567E07" w14:textId="77777777" w:rsidR="00B23EF5" w:rsidRPr="008860F2" w:rsidRDefault="00B23EF5" w:rsidP="00B23EF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92DB35A" w14:textId="77777777" w:rsidR="00B23EF5" w:rsidRPr="008860F2" w:rsidRDefault="00B23EF5" w:rsidP="002620CB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946513F" w14:textId="77777777" w:rsidR="00B23EF5" w:rsidRPr="008860F2" w:rsidRDefault="00B23EF5" w:rsidP="00B23EF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9A7B7A8" w14:textId="77777777" w:rsidR="00B23EF5" w:rsidRPr="008860F2" w:rsidRDefault="00B23EF5" w:rsidP="002620C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23D4C60" w14:textId="77777777" w:rsidR="00B23EF5" w:rsidRPr="008860F2" w:rsidRDefault="00B23EF5" w:rsidP="00B23EF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04A7B607" w14:textId="77777777" w:rsidR="00B23EF5" w:rsidRPr="008860F2" w:rsidRDefault="00B23EF5" w:rsidP="002620CB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23EF5" w:rsidRPr="008860F2" w14:paraId="4241649B" w14:textId="77777777" w:rsidTr="00A45772">
        <w:tc>
          <w:tcPr>
            <w:tcW w:w="3132" w:type="dxa"/>
          </w:tcPr>
          <w:p w14:paraId="3ACC632D" w14:textId="729B6525" w:rsidR="00B23EF5" w:rsidRPr="008860F2" w:rsidRDefault="00E00101" w:rsidP="00097F63">
            <w:pPr>
              <w:ind w:left="348" w:hanging="19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990" w:type="dxa"/>
          </w:tcPr>
          <w:p w14:paraId="43B0E479" w14:textId="77777777" w:rsidR="00B23EF5" w:rsidRPr="008860F2" w:rsidRDefault="00B23EF5" w:rsidP="00B23E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11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7439DA22" w14:textId="7F06EF86" w:rsidR="00B23EF5" w:rsidRPr="008860F2" w:rsidRDefault="00B23EF5" w:rsidP="002620CB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3.22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A7244EF" w14:textId="77777777" w:rsidR="00B23EF5" w:rsidRPr="008860F2" w:rsidRDefault="00B23EF5" w:rsidP="00B23EF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CCB64F5" w14:textId="77777777" w:rsidR="00B23EF5" w:rsidRPr="008860F2" w:rsidRDefault="00B23EF5" w:rsidP="002620CB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30.76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1ECE691" w14:textId="77777777" w:rsidR="00B23EF5" w:rsidRPr="008860F2" w:rsidRDefault="00B23EF5" w:rsidP="00B23EF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856212A" w14:textId="6F6860AD" w:rsidR="00B23EF5" w:rsidRPr="008860F2" w:rsidRDefault="00B23EF5" w:rsidP="002620C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B4335F3" w14:textId="77777777" w:rsidR="00B23EF5" w:rsidRPr="008860F2" w:rsidRDefault="00B23EF5" w:rsidP="00B23EF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C79A87B" w14:textId="77777777" w:rsidR="00B23EF5" w:rsidRPr="008860F2" w:rsidRDefault="00B23EF5" w:rsidP="002620CB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B23EF5" w:rsidRPr="008860F2" w14:paraId="2C2DB198" w14:textId="77777777" w:rsidTr="00A45772">
        <w:tc>
          <w:tcPr>
            <w:tcW w:w="3132" w:type="dxa"/>
          </w:tcPr>
          <w:p w14:paraId="61BD53B1" w14:textId="77777777" w:rsidR="00B23EF5" w:rsidRPr="008860F2" w:rsidRDefault="00B23EF5" w:rsidP="00B23EF5">
            <w:pPr>
              <w:ind w:left="156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990" w:type="dxa"/>
          </w:tcPr>
          <w:p w14:paraId="37408EC9" w14:textId="77777777" w:rsidR="00B23EF5" w:rsidRPr="008860F2" w:rsidRDefault="00B23EF5" w:rsidP="00B23E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16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2B2748F" w14:textId="67FB844F" w:rsidR="00B23EF5" w:rsidRPr="008860F2" w:rsidRDefault="00B23EF5" w:rsidP="002620CB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32E6CFC" w14:textId="77777777" w:rsidR="00B23EF5" w:rsidRPr="008860F2" w:rsidRDefault="00B23EF5" w:rsidP="00B23EF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717F3FC" w14:textId="77777777" w:rsidR="00B23EF5" w:rsidRPr="008860F2" w:rsidRDefault="00B23EF5" w:rsidP="002620CB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9.20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CF7EEBA" w14:textId="77777777" w:rsidR="00B23EF5" w:rsidRPr="008860F2" w:rsidRDefault="00B23EF5" w:rsidP="00B23EF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E8E29CA" w14:textId="1251B646" w:rsidR="00B23EF5" w:rsidRPr="008860F2" w:rsidRDefault="00B23EF5" w:rsidP="002620C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EE60A83" w14:textId="77777777" w:rsidR="00B23EF5" w:rsidRPr="008860F2" w:rsidRDefault="00B23EF5" w:rsidP="00B23EF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0A2E4585" w14:textId="77777777" w:rsidR="00B23EF5" w:rsidRPr="008860F2" w:rsidRDefault="00B23EF5" w:rsidP="002620CB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27316" w:rsidRPr="008860F2" w14:paraId="001B454C" w14:textId="77777777" w:rsidTr="00A45772">
        <w:tc>
          <w:tcPr>
            <w:tcW w:w="3132" w:type="dxa"/>
          </w:tcPr>
          <w:p w14:paraId="7002E97C" w14:textId="77777777" w:rsidR="00A27316" w:rsidRPr="008860F2" w:rsidRDefault="00A27316" w:rsidP="0084001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0" w:type="dxa"/>
          </w:tcPr>
          <w:p w14:paraId="3AC42F03" w14:textId="77777777" w:rsidR="00A27316" w:rsidRPr="008860F2" w:rsidRDefault="00A27316" w:rsidP="008400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C4E66" w14:textId="1E8F0A63" w:rsidR="00A27316" w:rsidRPr="008860F2" w:rsidRDefault="0010782C" w:rsidP="002620CB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2,427.9</w:t>
            </w:r>
            <w:r w:rsidR="00B23EF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1685D64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D3CA53" w14:textId="77777777" w:rsidR="00A27316" w:rsidRPr="008860F2" w:rsidRDefault="00A27316" w:rsidP="002620CB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2,472.03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705BBE1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56587" w14:textId="1EB3B9DA" w:rsidR="00A27316" w:rsidRPr="008860F2" w:rsidRDefault="00B23EF5" w:rsidP="008400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17.06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414CE20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4728D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17.06</w:t>
            </w:r>
          </w:p>
        </w:tc>
      </w:tr>
      <w:tr w:rsidR="00A27316" w:rsidRPr="008860F2" w14:paraId="4645E3C5" w14:textId="77777777" w:rsidTr="00A45772">
        <w:tc>
          <w:tcPr>
            <w:tcW w:w="3132" w:type="dxa"/>
          </w:tcPr>
          <w:p w14:paraId="313E1F52" w14:textId="77777777" w:rsidR="00A27316" w:rsidRPr="008860F2" w:rsidRDefault="00A27316" w:rsidP="0084001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74454CC" w14:textId="77777777" w:rsidR="00A27316" w:rsidRPr="008860F2" w:rsidRDefault="00A27316" w:rsidP="008400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5375ED53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6E1E7379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2140DF7F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50CACC66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</w:tcPr>
          <w:p w14:paraId="0F1046EA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7E7D3B06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254E41FA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279A4" w:rsidRPr="008860F2" w14:paraId="54C9949F" w14:textId="77777777" w:rsidTr="00A45772">
        <w:tc>
          <w:tcPr>
            <w:tcW w:w="3132" w:type="dxa"/>
          </w:tcPr>
          <w:p w14:paraId="67EEB86D" w14:textId="77777777" w:rsidR="008279A4" w:rsidRPr="008860F2" w:rsidRDefault="008279A4" w:rsidP="00840013">
            <w:pPr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C26281B" w14:textId="77777777" w:rsidR="008279A4" w:rsidRPr="008860F2" w:rsidRDefault="008279A4" w:rsidP="008400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EDD6CF9" w14:textId="77777777" w:rsidR="008279A4" w:rsidRDefault="008279A4" w:rsidP="0084001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FAA6C24" w14:textId="77777777" w:rsidR="008279A4" w:rsidRPr="008860F2" w:rsidRDefault="008279A4" w:rsidP="0084001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8037946" w14:textId="77777777" w:rsidR="008279A4" w:rsidRPr="008860F2" w:rsidRDefault="008279A4" w:rsidP="0084001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8501DE4" w14:textId="77777777" w:rsidR="008279A4" w:rsidRPr="008860F2" w:rsidRDefault="008279A4" w:rsidP="0084001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49774CB" w14:textId="77777777" w:rsidR="008279A4" w:rsidRDefault="008279A4" w:rsidP="008400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416855BB" w14:textId="77777777" w:rsidR="008279A4" w:rsidRPr="008860F2" w:rsidRDefault="008279A4" w:rsidP="0084001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AADB36F" w14:textId="77777777" w:rsidR="008279A4" w:rsidRPr="008860F2" w:rsidRDefault="008279A4" w:rsidP="008400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279A4" w:rsidRPr="008860F2" w14:paraId="7597AEF3" w14:textId="77777777" w:rsidTr="00A45772">
        <w:tc>
          <w:tcPr>
            <w:tcW w:w="3132" w:type="dxa"/>
          </w:tcPr>
          <w:p w14:paraId="545775CC" w14:textId="77777777" w:rsidR="008279A4" w:rsidRPr="008860F2" w:rsidRDefault="008279A4" w:rsidP="00840013">
            <w:pPr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A4EEB60" w14:textId="77777777" w:rsidR="008279A4" w:rsidRPr="008860F2" w:rsidRDefault="008279A4" w:rsidP="008400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0A89AAB" w14:textId="77777777" w:rsidR="008279A4" w:rsidRDefault="008279A4" w:rsidP="0084001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F424EF6" w14:textId="77777777" w:rsidR="008279A4" w:rsidRPr="008860F2" w:rsidRDefault="008279A4" w:rsidP="0084001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DDC2018" w14:textId="77777777" w:rsidR="008279A4" w:rsidRPr="008860F2" w:rsidRDefault="008279A4" w:rsidP="0084001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0C7E6CD" w14:textId="77777777" w:rsidR="008279A4" w:rsidRPr="008860F2" w:rsidRDefault="008279A4" w:rsidP="0084001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FEE1526" w14:textId="77777777" w:rsidR="008279A4" w:rsidRDefault="008279A4" w:rsidP="008400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BAE2202" w14:textId="77777777" w:rsidR="008279A4" w:rsidRPr="008860F2" w:rsidRDefault="008279A4" w:rsidP="0084001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325B59FB" w14:textId="77777777" w:rsidR="008279A4" w:rsidRPr="008860F2" w:rsidRDefault="008279A4" w:rsidP="008400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279A4" w:rsidRPr="008860F2" w14:paraId="593010D1" w14:textId="77777777" w:rsidTr="00A45772">
        <w:tc>
          <w:tcPr>
            <w:tcW w:w="3132" w:type="dxa"/>
          </w:tcPr>
          <w:p w14:paraId="571F8607" w14:textId="77777777" w:rsidR="008279A4" w:rsidRPr="008860F2" w:rsidRDefault="008279A4" w:rsidP="00840013">
            <w:pPr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F65AE28" w14:textId="77777777" w:rsidR="008279A4" w:rsidRPr="008860F2" w:rsidRDefault="008279A4" w:rsidP="008400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AD718C9" w14:textId="77777777" w:rsidR="008279A4" w:rsidRDefault="008279A4" w:rsidP="0084001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8DEB25C" w14:textId="77777777" w:rsidR="008279A4" w:rsidRPr="008860F2" w:rsidRDefault="008279A4" w:rsidP="0084001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26D3702" w14:textId="77777777" w:rsidR="008279A4" w:rsidRPr="008860F2" w:rsidRDefault="008279A4" w:rsidP="0084001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2E41B6C" w14:textId="77777777" w:rsidR="008279A4" w:rsidRPr="008860F2" w:rsidRDefault="008279A4" w:rsidP="0084001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3FCD3F4" w14:textId="77777777" w:rsidR="008279A4" w:rsidRDefault="008279A4" w:rsidP="008400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355C09B0" w14:textId="77777777" w:rsidR="008279A4" w:rsidRPr="008860F2" w:rsidRDefault="008279A4" w:rsidP="0084001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6EC7ACF" w14:textId="77777777" w:rsidR="008279A4" w:rsidRPr="008860F2" w:rsidRDefault="008279A4" w:rsidP="008400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279A4" w:rsidRPr="008860F2" w14:paraId="11CDE59C" w14:textId="77777777" w:rsidTr="00A45772">
        <w:tc>
          <w:tcPr>
            <w:tcW w:w="3132" w:type="dxa"/>
          </w:tcPr>
          <w:p w14:paraId="240215EB" w14:textId="77777777" w:rsidR="008279A4" w:rsidRPr="008860F2" w:rsidRDefault="008279A4" w:rsidP="00840013">
            <w:pPr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F0F92BD" w14:textId="77777777" w:rsidR="008279A4" w:rsidRPr="008860F2" w:rsidRDefault="008279A4" w:rsidP="008400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37D499C" w14:textId="77777777" w:rsidR="008279A4" w:rsidRDefault="008279A4" w:rsidP="0084001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487D9D58" w14:textId="77777777" w:rsidR="008279A4" w:rsidRPr="008860F2" w:rsidRDefault="008279A4" w:rsidP="0084001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60A113D" w14:textId="77777777" w:rsidR="008279A4" w:rsidRPr="008860F2" w:rsidRDefault="008279A4" w:rsidP="0084001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B440397" w14:textId="77777777" w:rsidR="008279A4" w:rsidRPr="008860F2" w:rsidRDefault="008279A4" w:rsidP="0084001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B4A74B3" w14:textId="77777777" w:rsidR="008279A4" w:rsidRDefault="008279A4" w:rsidP="008400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26BBD63" w14:textId="77777777" w:rsidR="008279A4" w:rsidRPr="008860F2" w:rsidRDefault="008279A4" w:rsidP="0084001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4A4D47F2" w14:textId="77777777" w:rsidR="008279A4" w:rsidRPr="008860F2" w:rsidRDefault="008279A4" w:rsidP="008400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279A4" w:rsidRPr="008860F2" w14:paraId="59325ABD" w14:textId="77777777" w:rsidTr="00A45772">
        <w:tc>
          <w:tcPr>
            <w:tcW w:w="3132" w:type="dxa"/>
          </w:tcPr>
          <w:p w14:paraId="647D247D" w14:textId="77777777" w:rsidR="008279A4" w:rsidRDefault="008279A4" w:rsidP="00840013">
            <w:pPr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  <w:p w14:paraId="22EE4B38" w14:textId="2FEDBB88" w:rsidR="00B00611" w:rsidRPr="008860F2" w:rsidRDefault="00B00611" w:rsidP="00840013">
            <w:pPr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AC86A01" w14:textId="77777777" w:rsidR="008279A4" w:rsidRPr="008860F2" w:rsidRDefault="008279A4" w:rsidP="008400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59766DA" w14:textId="77777777" w:rsidR="008279A4" w:rsidRDefault="008279A4" w:rsidP="0084001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7C51A5C3" w14:textId="77777777" w:rsidR="008279A4" w:rsidRPr="008860F2" w:rsidRDefault="008279A4" w:rsidP="0084001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351319C" w14:textId="77777777" w:rsidR="008279A4" w:rsidRPr="008860F2" w:rsidRDefault="008279A4" w:rsidP="0084001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3CE90C9B" w14:textId="77777777" w:rsidR="008279A4" w:rsidRPr="008860F2" w:rsidRDefault="008279A4" w:rsidP="0084001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3957577" w14:textId="77777777" w:rsidR="008279A4" w:rsidRDefault="008279A4" w:rsidP="008400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7C84A4C" w14:textId="77777777" w:rsidR="008279A4" w:rsidRPr="008860F2" w:rsidRDefault="008279A4" w:rsidP="0084001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49D706F2" w14:textId="77777777" w:rsidR="008279A4" w:rsidRPr="008860F2" w:rsidRDefault="008279A4" w:rsidP="008400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31F72" w:rsidRPr="008860F2" w14:paraId="3B9556EA" w14:textId="77777777" w:rsidTr="00A45772">
        <w:tc>
          <w:tcPr>
            <w:tcW w:w="3132" w:type="dxa"/>
          </w:tcPr>
          <w:p w14:paraId="722B4539" w14:textId="77777777" w:rsidR="00271C35" w:rsidRDefault="00B31F72" w:rsidP="00840013">
            <w:pPr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="004320FE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สะสม</w:t>
            </w:r>
            <w:r w:rsidRPr="008860F2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และ</w:t>
            </w:r>
          </w:p>
          <w:p w14:paraId="1E44779F" w14:textId="3197B75D" w:rsidR="00B31F72" w:rsidRPr="00271C35" w:rsidRDefault="00271C35" w:rsidP="00840013">
            <w:pPr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 xml:space="preserve">  </w:t>
            </w:r>
            <w:r w:rsidR="00B31F72" w:rsidRPr="008860F2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90" w:type="dxa"/>
          </w:tcPr>
          <w:p w14:paraId="43ADD977" w14:textId="77777777" w:rsidR="00B31F72" w:rsidRPr="008860F2" w:rsidRDefault="00B31F72" w:rsidP="008400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F7C87BD" w14:textId="77777777" w:rsidR="00B31F72" w:rsidRDefault="00B31F72" w:rsidP="0084001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77051DF" w14:textId="77777777" w:rsidR="00B31F72" w:rsidRPr="008860F2" w:rsidRDefault="00B31F72" w:rsidP="0084001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B01CDB9" w14:textId="77777777" w:rsidR="00B31F72" w:rsidRPr="008860F2" w:rsidRDefault="00B31F72" w:rsidP="0084001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6F3E19C1" w14:textId="77777777" w:rsidR="00B31F72" w:rsidRPr="008860F2" w:rsidRDefault="00B31F72" w:rsidP="0084001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C6F025D" w14:textId="77777777" w:rsidR="00B31F72" w:rsidRDefault="00B31F72" w:rsidP="008400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9BA905E" w14:textId="77777777" w:rsidR="00B31F72" w:rsidRPr="008860F2" w:rsidRDefault="00B31F72" w:rsidP="0084001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5410CCF" w14:textId="77777777" w:rsidR="00B31F72" w:rsidRPr="008860F2" w:rsidRDefault="00B31F72" w:rsidP="008400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27316" w:rsidRPr="008860F2" w14:paraId="1AD14614" w14:textId="77777777" w:rsidTr="00A45772">
        <w:tc>
          <w:tcPr>
            <w:tcW w:w="3132" w:type="dxa"/>
          </w:tcPr>
          <w:p w14:paraId="269819C0" w14:textId="77777777" w:rsidR="00A27316" w:rsidRPr="008860F2" w:rsidRDefault="00A27316" w:rsidP="00840013">
            <w:pPr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ตุลาคม</w:t>
            </w:r>
          </w:p>
        </w:tc>
        <w:tc>
          <w:tcPr>
            <w:tcW w:w="990" w:type="dxa"/>
          </w:tcPr>
          <w:p w14:paraId="3420A634" w14:textId="77777777" w:rsidR="00A27316" w:rsidRPr="008860F2" w:rsidRDefault="00A27316" w:rsidP="008400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394EF5B" w14:textId="4CAC81E3" w:rsidR="00A27316" w:rsidRPr="008860F2" w:rsidRDefault="0010782C" w:rsidP="007624CD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807.56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3AF676C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B1F939E" w14:textId="77777777" w:rsidR="00A27316" w:rsidRPr="008860F2" w:rsidRDefault="00A27316" w:rsidP="007624CD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2,237.73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56EF820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D31DAC2" w14:textId="1BF20507" w:rsidR="00A27316" w:rsidRPr="008860F2" w:rsidRDefault="00B23EF5" w:rsidP="008400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11.06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CA23D56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6717E5A1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10.79</w:t>
            </w:r>
          </w:p>
        </w:tc>
      </w:tr>
      <w:tr w:rsidR="00A27316" w:rsidRPr="008860F2" w14:paraId="5909EB8E" w14:textId="77777777" w:rsidTr="00A45772">
        <w:tc>
          <w:tcPr>
            <w:tcW w:w="3132" w:type="dxa"/>
          </w:tcPr>
          <w:p w14:paraId="697A3904" w14:textId="77777777" w:rsidR="00A27316" w:rsidRPr="008860F2" w:rsidRDefault="00A27316" w:rsidP="0084001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10EA40CC" w14:textId="77777777" w:rsidR="00A27316" w:rsidRPr="008860F2" w:rsidRDefault="00A27316" w:rsidP="008400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5C48CA2" w14:textId="78BE86EF" w:rsidR="00A27316" w:rsidRPr="008860F2" w:rsidRDefault="0010782C" w:rsidP="007624CD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98.45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053D101" w14:textId="77777777" w:rsidR="00A27316" w:rsidRPr="008860F2" w:rsidRDefault="00A27316" w:rsidP="00840013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A860F60" w14:textId="77777777" w:rsidR="00A27316" w:rsidRPr="008860F2" w:rsidRDefault="00A27316" w:rsidP="007624CD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376.65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4087A97" w14:textId="77777777" w:rsidR="00A27316" w:rsidRPr="008860F2" w:rsidRDefault="00A27316" w:rsidP="00840013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453CCD8" w14:textId="1617621A" w:rsidR="00A27316" w:rsidRPr="008860F2" w:rsidRDefault="00B23EF5" w:rsidP="008400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0.26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DE65A13" w14:textId="77777777" w:rsidR="00A27316" w:rsidRPr="008860F2" w:rsidRDefault="00A27316" w:rsidP="00840013">
            <w:pPr>
              <w:pStyle w:val="acctfourfigures"/>
              <w:tabs>
                <w:tab w:val="decimal" w:pos="52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091A826B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0.27</w:t>
            </w:r>
          </w:p>
        </w:tc>
      </w:tr>
      <w:tr w:rsidR="00B23EF5" w:rsidRPr="008860F2" w14:paraId="78956C60" w14:textId="77777777" w:rsidTr="00A45772">
        <w:tc>
          <w:tcPr>
            <w:tcW w:w="3132" w:type="dxa"/>
          </w:tcPr>
          <w:p w14:paraId="6C9E98A0" w14:textId="77777777" w:rsidR="00B23EF5" w:rsidRPr="008860F2" w:rsidRDefault="00B23EF5" w:rsidP="00B23EF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</w:tcPr>
          <w:p w14:paraId="1B521D80" w14:textId="77777777" w:rsidR="00B23EF5" w:rsidRPr="008860F2" w:rsidRDefault="00B23EF5" w:rsidP="00B23E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8427637" w14:textId="4D7079B2" w:rsidR="00B23EF5" w:rsidRPr="008860F2" w:rsidRDefault="00B23EF5" w:rsidP="007624CD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(11.86)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8BDF717" w14:textId="77777777" w:rsidR="00B23EF5" w:rsidRPr="008860F2" w:rsidRDefault="00B23EF5" w:rsidP="00B23EF5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ABD28C3" w14:textId="77777777" w:rsidR="00B23EF5" w:rsidRPr="008860F2" w:rsidRDefault="00B23EF5" w:rsidP="007624CD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(9.07)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5D1A0E6" w14:textId="77777777" w:rsidR="00B23EF5" w:rsidRPr="008860F2" w:rsidRDefault="00B23EF5" w:rsidP="00B23EF5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6166C25" w14:textId="516EBEAD" w:rsidR="00B23EF5" w:rsidRPr="008860F2" w:rsidRDefault="00B23EF5" w:rsidP="007624C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53FCA6A" w14:textId="77777777" w:rsidR="00B23EF5" w:rsidRPr="008860F2" w:rsidRDefault="00B23EF5" w:rsidP="00B23EF5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0B4531D5" w14:textId="77777777" w:rsidR="00B23EF5" w:rsidRPr="008860F2" w:rsidRDefault="00B23EF5" w:rsidP="007624C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B23EF5" w:rsidRPr="008860F2" w14:paraId="6919BD80" w14:textId="77777777" w:rsidTr="00A45772">
        <w:tc>
          <w:tcPr>
            <w:tcW w:w="3132" w:type="dxa"/>
          </w:tcPr>
          <w:p w14:paraId="176BA154" w14:textId="77777777" w:rsidR="00B23EF5" w:rsidRPr="008860F2" w:rsidRDefault="00B23EF5" w:rsidP="00B23EF5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การจำหน่ายบริษัทย่อย</w:t>
            </w:r>
          </w:p>
        </w:tc>
        <w:tc>
          <w:tcPr>
            <w:tcW w:w="990" w:type="dxa"/>
          </w:tcPr>
          <w:p w14:paraId="1718D023" w14:textId="77777777" w:rsidR="00B23EF5" w:rsidRPr="008860F2" w:rsidRDefault="00B23EF5" w:rsidP="00B23E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13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DF5802B" w14:textId="7FFE4473" w:rsidR="00B23EF5" w:rsidRPr="008860F2" w:rsidRDefault="00B23EF5" w:rsidP="007624CD">
            <w:pPr>
              <w:pStyle w:val="acctfourfigures"/>
              <w:tabs>
                <w:tab w:val="clear" w:pos="765"/>
                <w:tab w:val="decimal" w:pos="583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E42C6F7" w14:textId="77777777" w:rsidR="00B23EF5" w:rsidRPr="008860F2" w:rsidRDefault="00B23EF5" w:rsidP="00B23EF5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2D7C74D" w14:textId="77777777" w:rsidR="00B23EF5" w:rsidRPr="008860F2" w:rsidRDefault="00B23EF5" w:rsidP="007624CD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(1,805.76)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B059915" w14:textId="77777777" w:rsidR="00B23EF5" w:rsidRPr="008860F2" w:rsidRDefault="00B23EF5" w:rsidP="00B23EF5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0CE98BD" w14:textId="2095E112" w:rsidR="00B23EF5" w:rsidRPr="008860F2" w:rsidRDefault="00B23EF5" w:rsidP="007624C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0C669E6" w14:textId="77777777" w:rsidR="00B23EF5" w:rsidRPr="008860F2" w:rsidRDefault="00B23EF5" w:rsidP="00B23EF5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6D94ADC" w14:textId="77777777" w:rsidR="00B23EF5" w:rsidRPr="008860F2" w:rsidRDefault="00B23EF5" w:rsidP="007624C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B23EF5" w:rsidRPr="008860F2" w14:paraId="7CBD0ABC" w14:textId="77777777" w:rsidTr="00A45772">
        <w:tc>
          <w:tcPr>
            <w:tcW w:w="3132" w:type="dxa"/>
          </w:tcPr>
          <w:p w14:paraId="431714B8" w14:textId="268D6ED5" w:rsidR="00B23EF5" w:rsidRPr="008860F2" w:rsidRDefault="00B23EF5" w:rsidP="00B23EF5">
            <w:pPr>
              <w:rPr>
                <w:rFonts w:ascii="Angsana New" w:hAnsi="Angsana New"/>
                <w:b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โอนเข้ามาจาก 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990" w:type="dxa"/>
          </w:tcPr>
          <w:p w14:paraId="6782B181" w14:textId="77777777" w:rsidR="00B23EF5" w:rsidRPr="008860F2" w:rsidRDefault="00B23EF5" w:rsidP="00B23E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BE099D3" w14:textId="77777777" w:rsidR="00B23EF5" w:rsidRPr="008860F2" w:rsidRDefault="00B23EF5" w:rsidP="007624CD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27A0614" w14:textId="77777777" w:rsidR="00B23EF5" w:rsidRPr="008860F2" w:rsidRDefault="00B23EF5" w:rsidP="00B23EF5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E47D93F" w14:textId="77777777" w:rsidR="00B23EF5" w:rsidRPr="008860F2" w:rsidRDefault="00B23EF5" w:rsidP="007624CD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56637A0" w14:textId="77777777" w:rsidR="00B23EF5" w:rsidRPr="008860F2" w:rsidRDefault="00B23EF5" w:rsidP="00B23EF5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D70EB23" w14:textId="77777777" w:rsidR="00B23EF5" w:rsidRPr="008860F2" w:rsidRDefault="00B23EF5" w:rsidP="007624C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7FF97AC6" w14:textId="77777777" w:rsidR="00B23EF5" w:rsidRPr="008860F2" w:rsidRDefault="00B23EF5" w:rsidP="00B23EF5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0E7EEB3" w14:textId="77777777" w:rsidR="00B23EF5" w:rsidRPr="008860F2" w:rsidRDefault="00B23EF5" w:rsidP="007624C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26E41" w:rsidRPr="008860F2" w14:paraId="5990AC36" w14:textId="77777777" w:rsidTr="00A45772">
        <w:tc>
          <w:tcPr>
            <w:tcW w:w="3132" w:type="dxa"/>
          </w:tcPr>
          <w:p w14:paraId="1F260C8A" w14:textId="6B09C3E5" w:rsidR="00A26E41" w:rsidRPr="008860F2" w:rsidRDefault="004033CD" w:rsidP="00894D48">
            <w:pPr>
              <w:ind w:left="348" w:hanging="192"/>
              <w:jc w:val="left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990" w:type="dxa"/>
          </w:tcPr>
          <w:p w14:paraId="11BBC807" w14:textId="36723266" w:rsidR="00894D48" w:rsidRPr="00894D48" w:rsidRDefault="00894D48" w:rsidP="00B23E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6BF5805E" w14:textId="51C111E7" w:rsidR="00A26E41" w:rsidRPr="008860F2" w:rsidRDefault="00A26E41" w:rsidP="007624CD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1.39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44A8F75" w14:textId="77777777" w:rsidR="00A26E41" w:rsidRPr="008860F2" w:rsidRDefault="00A26E41" w:rsidP="00B23EF5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B6E5856" w14:textId="76D89FCF" w:rsidR="00A26E41" w:rsidRPr="008860F2" w:rsidRDefault="00A26E41" w:rsidP="007624CD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33FDD77" w14:textId="77777777" w:rsidR="00A26E41" w:rsidRPr="008860F2" w:rsidRDefault="00A26E41" w:rsidP="00B23EF5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42012BE" w14:textId="6F77C0AE" w:rsidR="00A26E41" w:rsidRPr="008860F2" w:rsidRDefault="00A26E41" w:rsidP="007624C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D7BEE2B" w14:textId="77777777" w:rsidR="00A26E41" w:rsidRPr="008860F2" w:rsidRDefault="00A26E41" w:rsidP="00B23EF5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466CDE15" w14:textId="6027D669" w:rsidR="00A26E41" w:rsidRPr="008860F2" w:rsidRDefault="00A26E41" w:rsidP="007624C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B23EF5" w:rsidRPr="008860F2" w14:paraId="70990AD6" w14:textId="77777777" w:rsidTr="00A45772">
        <w:tc>
          <w:tcPr>
            <w:tcW w:w="3132" w:type="dxa"/>
          </w:tcPr>
          <w:p w14:paraId="7B51D9F6" w14:textId="77777777" w:rsidR="00B23EF5" w:rsidRPr="008860F2" w:rsidRDefault="00B23EF5" w:rsidP="00B23EF5">
            <w:pPr>
              <w:ind w:left="156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990" w:type="dxa"/>
          </w:tcPr>
          <w:p w14:paraId="0E23A263" w14:textId="77777777" w:rsidR="00B23EF5" w:rsidRPr="008860F2" w:rsidRDefault="00B23EF5" w:rsidP="00B23E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16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81978B9" w14:textId="6EF97AC0" w:rsidR="00B23EF5" w:rsidRPr="008860F2" w:rsidRDefault="00B23EF5" w:rsidP="007624CD">
            <w:pPr>
              <w:pStyle w:val="acctfourfigures"/>
              <w:tabs>
                <w:tab w:val="clear" w:pos="765"/>
                <w:tab w:val="decimal" w:pos="583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43912FE" w14:textId="77777777" w:rsidR="00B23EF5" w:rsidRPr="008860F2" w:rsidRDefault="00B23EF5" w:rsidP="00B23EF5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C9A868C" w14:textId="77777777" w:rsidR="00B23EF5" w:rsidRPr="008860F2" w:rsidRDefault="00B23EF5" w:rsidP="007624CD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8.01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F286E65" w14:textId="77777777" w:rsidR="00B23EF5" w:rsidRPr="008860F2" w:rsidRDefault="00B23EF5" w:rsidP="00B23EF5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D1FE1C0" w14:textId="55B0B552" w:rsidR="00B23EF5" w:rsidRPr="008860F2" w:rsidRDefault="00B23EF5" w:rsidP="007624C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B243A0D" w14:textId="77777777" w:rsidR="00B23EF5" w:rsidRPr="008860F2" w:rsidRDefault="00B23EF5" w:rsidP="00B23EF5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7D3BA25" w14:textId="77777777" w:rsidR="00B23EF5" w:rsidRPr="008860F2" w:rsidRDefault="00B23EF5" w:rsidP="007624C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27316" w:rsidRPr="008860F2" w14:paraId="4ABE9CF6" w14:textId="77777777" w:rsidTr="00A45772">
        <w:tc>
          <w:tcPr>
            <w:tcW w:w="3132" w:type="dxa"/>
          </w:tcPr>
          <w:p w14:paraId="3A419513" w14:textId="77777777" w:rsidR="00A27316" w:rsidRPr="008860F2" w:rsidRDefault="00A27316" w:rsidP="0084001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0" w:type="dxa"/>
          </w:tcPr>
          <w:p w14:paraId="0100D1F2" w14:textId="77777777" w:rsidR="00A27316" w:rsidRPr="008860F2" w:rsidRDefault="00A27316" w:rsidP="008400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2F4CD" w14:textId="567B13A6" w:rsidR="00A27316" w:rsidRPr="007624CD" w:rsidRDefault="00B23EF5" w:rsidP="007624CD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624C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895.54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5F625AF" w14:textId="77777777" w:rsidR="00A27316" w:rsidRPr="008860F2" w:rsidRDefault="00A27316" w:rsidP="00840013">
            <w:pPr>
              <w:pStyle w:val="acctfourfigures"/>
              <w:tabs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054F3" w14:textId="77777777" w:rsidR="00A27316" w:rsidRPr="007624CD" w:rsidRDefault="00A27316" w:rsidP="007624CD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624C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807.56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097AA1B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65BC5D" w14:textId="2AF32362" w:rsidR="00A27316" w:rsidRPr="008860F2" w:rsidRDefault="00B23EF5" w:rsidP="008400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11.32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AF8292F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0AB0A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11.06</w:t>
            </w:r>
          </w:p>
        </w:tc>
      </w:tr>
      <w:tr w:rsidR="00A27316" w:rsidRPr="008860F2" w14:paraId="20A1E44D" w14:textId="77777777" w:rsidTr="00A45772">
        <w:tc>
          <w:tcPr>
            <w:tcW w:w="3132" w:type="dxa"/>
          </w:tcPr>
          <w:p w14:paraId="0D986CCD" w14:textId="77777777" w:rsidR="00A27316" w:rsidRPr="008860F2" w:rsidRDefault="00A27316" w:rsidP="0084001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B92A960" w14:textId="77777777" w:rsidR="00A27316" w:rsidRPr="008860F2" w:rsidRDefault="00A27316" w:rsidP="008400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478847E" w14:textId="77777777" w:rsidR="00A27316" w:rsidRPr="007624CD" w:rsidRDefault="00A27316" w:rsidP="007624CD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E7FAD98" w14:textId="77777777" w:rsidR="00A27316" w:rsidRPr="008860F2" w:rsidRDefault="00A27316" w:rsidP="008400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3334F33" w14:textId="77777777" w:rsidR="00A27316" w:rsidRPr="007624CD" w:rsidRDefault="00A27316" w:rsidP="007624CD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72722D18" w14:textId="77777777" w:rsidR="00A27316" w:rsidRPr="008860F2" w:rsidRDefault="00A27316" w:rsidP="008400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138DC32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D6421FD" w14:textId="77777777" w:rsidR="00A27316" w:rsidRPr="008860F2" w:rsidRDefault="00A27316" w:rsidP="0084001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578A6C0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27316" w:rsidRPr="008860F2" w14:paraId="446CA302" w14:textId="77777777" w:rsidTr="00A45772">
        <w:trPr>
          <w:trHeight w:val="70"/>
        </w:trPr>
        <w:tc>
          <w:tcPr>
            <w:tcW w:w="3132" w:type="dxa"/>
          </w:tcPr>
          <w:p w14:paraId="7DC01B8F" w14:textId="77777777" w:rsidR="00A27316" w:rsidRPr="008860F2" w:rsidRDefault="00A27316" w:rsidP="00840013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4DEE48FD" w14:textId="77777777" w:rsidR="00A27316" w:rsidRPr="008860F2" w:rsidRDefault="00A27316" w:rsidP="008400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972FE7B" w14:textId="77777777" w:rsidR="00A27316" w:rsidRPr="007624CD" w:rsidRDefault="00A27316" w:rsidP="007624CD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B999617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E1FCF4B" w14:textId="77777777" w:rsidR="00A27316" w:rsidRPr="007624CD" w:rsidRDefault="00A27316" w:rsidP="007624CD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560290B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51358B3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723E8C5D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649BB49C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27316" w:rsidRPr="008860F2" w14:paraId="7DC3D423" w14:textId="77777777" w:rsidTr="00A45772">
        <w:tc>
          <w:tcPr>
            <w:tcW w:w="3132" w:type="dxa"/>
          </w:tcPr>
          <w:p w14:paraId="16B65181" w14:textId="77777777" w:rsidR="00A27316" w:rsidRPr="008860F2" w:rsidRDefault="00A27316" w:rsidP="0084001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0" w:type="dxa"/>
          </w:tcPr>
          <w:p w14:paraId="6B618A2B" w14:textId="77777777" w:rsidR="00A27316" w:rsidRPr="008860F2" w:rsidRDefault="00A27316" w:rsidP="008400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FE7854" w14:textId="5FBB519A" w:rsidR="00A27316" w:rsidRPr="007624CD" w:rsidRDefault="00B23EF5" w:rsidP="007624CD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624C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1,532.41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85AE6CA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5496AA" w14:textId="77777777" w:rsidR="00A27316" w:rsidRPr="007624CD" w:rsidRDefault="00A27316" w:rsidP="007624CD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624C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1,664.47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224FC4F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F0229D" w14:textId="2EE9D533" w:rsidR="00A27316" w:rsidRPr="008860F2" w:rsidRDefault="00B23EF5" w:rsidP="008400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5.74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A6CB88D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F0D90E" w14:textId="77777777" w:rsidR="00A27316" w:rsidRPr="008860F2" w:rsidRDefault="00A27316" w:rsidP="008400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6.00</w:t>
            </w:r>
          </w:p>
        </w:tc>
      </w:tr>
    </w:tbl>
    <w:p w14:paraId="6D995393" w14:textId="292D4850" w:rsidR="00251DCA" w:rsidRDefault="00251DCA">
      <w:pPr>
        <w:spacing w:line="240" w:lineRule="auto"/>
        <w:jc w:val="left"/>
        <w:rPr>
          <w:rFonts w:ascii="Angsana New" w:hAnsi="Angsana New"/>
          <w:sz w:val="20"/>
          <w:szCs w:val="20"/>
        </w:rPr>
      </w:pPr>
    </w:p>
    <w:tbl>
      <w:tblPr>
        <w:tblW w:w="9717" w:type="dxa"/>
        <w:tblInd w:w="450" w:type="dxa"/>
        <w:tblLook w:val="01E0" w:firstRow="1" w:lastRow="1" w:firstColumn="1" w:lastColumn="1" w:noHBand="0" w:noVBand="0"/>
      </w:tblPr>
      <w:tblGrid>
        <w:gridCol w:w="4230"/>
        <w:gridCol w:w="1150"/>
        <w:gridCol w:w="270"/>
        <w:gridCol w:w="1170"/>
        <w:gridCol w:w="270"/>
        <w:gridCol w:w="1170"/>
        <w:gridCol w:w="270"/>
        <w:gridCol w:w="1187"/>
      </w:tblGrid>
      <w:tr w:rsidR="0048550F" w:rsidRPr="008860F2" w14:paraId="2447D80B" w14:textId="77777777" w:rsidTr="002968AC">
        <w:trPr>
          <w:trHeight w:val="20"/>
          <w:tblHeader/>
        </w:trPr>
        <w:tc>
          <w:tcPr>
            <w:tcW w:w="4230" w:type="dxa"/>
          </w:tcPr>
          <w:p w14:paraId="2E281E92" w14:textId="26764E87" w:rsidR="0048550F" w:rsidRPr="008860F2" w:rsidRDefault="0048550F" w:rsidP="00693CF9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90" w:type="dxa"/>
            <w:gridSpan w:val="3"/>
          </w:tcPr>
          <w:p w14:paraId="5B94EED7" w14:textId="1687FB54" w:rsidR="0048550F" w:rsidRPr="008860F2" w:rsidRDefault="0048550F" w:rsidP="00693CF9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9B9B1F" w14:textId="77777777" w:rsidR="0048550F" w:rsidRPr="008860F2" w:rsidRDefault="0048550F" w:rsidP="00693CF9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7" w:type="dxa"/>
            <w:gridSpan w:val="3"/>
          </w:tcPr>
          <w:p w14:paraId="1B9AFF7B" w14:textId="0F3F9D73" w:rsidR="0048550F" w:rsidRPr="008860F2" w:rsidRDefault="0048550F" w:rsidP="00693CF9">
            <w:pPr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48550F" w:rsidRPr="008860F2" w14:paraId="1F2C5E20" w14:textId="77777777" w:rsidTr="002968AC">
        <w:trPr>
          <w:trHeight w:val="20"/>
          <w:tblHeader/>
        </w:trPr>
        <w:tc>
          <w:tcPr>
            <w:tcW w:w="4230" w:type="dxa"/>
          </w:tcPr>
          <w:p w14:paraId="7337E6F9" w14:textId="77777777" w:rsidR="0048550F" w:rsidRPr="008860F2" w:rsidRDefault="0048550F" w:rsidP="00693CF9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50" w:type="dxa"/>
            <w:vAlign w:val="center"/>
          </w:tcPr>
          <w:p w14:paraId="49861093" w14:textId="0AA060A3" w:rsidR="0048550F" w:rsidRPr="008860F2" w:rsidRDefault="0048550F" w:rsidP="007624CD">
            <w:pPr>
              <w:ind w:left="-115" w:right="-8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736A507" w14:textId="77777777" w:rsidR="0048550F" w:rsidRPr="008860F2" w:rsidRDefault="0048550F" w:rsidP="00693CF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665DE46" w14:textId="3193B556" w:rsidR="0048550F" w:rsidRPr="008860F2" w:rsidRDefault="0048550F" w:rsidP="007624CD">
            <w:pPr>
              <w:ind w:left="-126" w:right="-104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4D0D1060" w14:textId="77777777" w:rsidR="0048550F" w:rsidRPr="008860F2" w:rsidRDefault="0048550F" w:rsidP="00693CF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93A10C4" w14:textId="0FA46A6E" w:rsidR="0048550F" w:rsidRPr="008860F2" w:rsidRDefault="0048550F" w:rsidP="007624CD">
            <w:pPr>
              <w:ind w:left="-96" w:right="-10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3A1D32C" w14:textId="77777777" w:rsidR="0048550F" w:rsidRPr="008860F2" w:rsidRDefault="0048550F" w:rsidP="00693CF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14:paraId="422EF9A7" w14:textId="79C181FB" w:rsidR="0048550F" w:rsidRPr="008860F2" w:rsidRDefault="0048550F" w:rsidP="007624CD">
            <w:pPr>
              <w:ind w:left="-94" w:right="-8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48550F" w:rsidRPr="008860F2" w14:paraId="056E2B45" w14:textId="77777777" w:rsidTr="002968AC">
        <w:trPr>
          <w:trHeight w:val="20"/>
          <w:tblHeader/>
        </w:trPr>
        <w:tc>
          <w:tcPr>
            <w:tcW w:w="4230" w:type="dxa"/>
          </w:tcPr>
          <w:p w14:paraId="0423BF08" w14:textId="77777777" w:rsidR="0048550F" w:rsidRPr="008860F2" w:rsidRDefault="0048550F" w:rsidP="00693CF9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87" w:type="dxa"/>
            <w:gridSpan w:val="7"/>
          </w:tcPr>
          <w:p w14:paraId="22467E76" w14:textId="45A81020" w:rsidR="0048550F" w:rsidRPr="008860F2" w:rsidRDefault="0048550F" w:rsidP="00693CF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</w:tr>
      <w:tr w:rsidR="0048550F" w:rsidRPr="008860F2" w14:paraId="7C35ADE8" w14:textId="77777777" w:rsidTr="002968AC">
        <w:trPr>
          <w:trHeight w:val="20"/>
        </w:trPr>
        <w:tc>
          <w:tcPr>
            <w:tcW w:w="4230" w:type="dxa"/>
          </w:tcPr>
          <w:p w14:paraId="6E7EA498" w14:textId="77777777" w:rsidR="0048550F" w:rsidRPr="008860F2" w:rsidRDefault="0048550F" w:rsidP="00322930">
            <w:pPr>
              <w:ind w:left="164" w:hanging="164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จำนวนเงินที่รับรู้ในกำไรหรือขาดทุนที่เกี่ยวกับอสังหาริมทรัพย์เพื่อการลงทุน</w:t>
            </w:r>
          </w:p>
        </w:tc>
        <w:tc>
          <w:tcPr>
            <w:tcW w:w="1150" w:type="dxa"/>
          </w:tcPr>
          <w:p w14:paraId="6200FD3A" w14:textId="77777777" w:rsidR="0048550F" w:rsidRPr="008860F2" w:rsidRDefault="0048550F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FF75EE" w14:textId="77777777" w:rsidR="0048550F" w:rsidRPr="008860F2" w:rsidRDefault="0048550F" w:rsidP="00693CF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5C1FD4" w14:textId="77777777" w:rsidR="0048550F" w:rsidRPr="008860F2" w:rsidRDefault="0048550F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3DBEDE" w14:textId="77777777" w:rsidR="0048550F" w:rsidRPr="008860F2" w:rsidRDefault="0048550F" w:rsidP="00693CF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CFFC9F" w14:textId="77777777" w:rsidR="0048550F" w:rsidRPr="008860F2" w:rsidRDefault="0048550F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1B65E2" w14:textId="77777777" w:rsidR="0048550F" w:rsidRPr="008860F2" w:rsidRDefault="0048550F" w:rsidP="00693CF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7" w:type="dxa"/>
          </w:tcPr>
          <w:p w14:paraId="49206E56" w14:textId="77777777" w:rsidR="0048550F" w:rsidRPr="008860F2" w:rsidRDefault="0048550F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550F" w:rsidRPr="008860F2" w14:paraId="26A495D3" w14:textId="77777777" w:rsidTr="002968AC">
        <w:trPr>
          <w:trHeight w:val="20"/>
        </w:trPr>
        <w:tc>
          <w:tcPr>
            <w:tcW w:w="4230" w:type="dxa"/>
          </w:tcPr>
          <w:p w14:paraId="325DA73A" w14:textId="77777777" w:rsidR="0048550F" w:rsidRPr="008860F2" w:rsidRDefault="0048550F" w:rsidP="00693CF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50" w:type="dxa"/>
          </w:tcPr>
          <w:p w14:paraId="69E264E3" w14:textId="036F10B7" w:rsidR="0048550F" w:rsidRPr="007624CD" w:rsidRDefault="0048550F" w:rsidP="00B00611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624CD">
              <w:rPr>
                <w:rFonts w:ascii="Angsana New" w:hAnsi="Angsana New"/>
                <w:sz w:val="28"/>
                <w:szCs w:val="28"/>
                <w:lang w:val="en-US" w:bidi="th-TH"/>
              </w:rPr>
              <w:t>120.08</w:t>
            </w:r>
          </w:p>
        </w:tc>
        <w:tc>
          <w:tcPr>
            <w:tcW w:w="270" w:type="dxa"/>
          </w:tcPr>
          <w:p w14:paraId="2D455346" w14:textId="77777777" w:rsidR="0048550F" w:rsidRPr="008860F2" w:rsidRDefault="0048550F" w:rsidP="00693CF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98731A" w14:textId="1FD7C880" w:rsidR="0048550F" w:rsidRPr="007624CD" w:rsidRDefault="0048550F" w:rsidP="00B00611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624CD">
              <w:rPr>
                <w:rFonts w:ascii="Angsana New" w:hAnsi="Angsana New"/>
                <w:sz w:val="28"/>
                <w:szCs w:val="28"/>
                <w:lang w:val="en-US" w:bidi="th-TH"/>
              </w:rPr>
              <w:t>122.30</w:t>
            </w:r>
          </w:p>
        </w:tc>
        <w:tc>
          <w:tcPr>
            <w:tcW w:w="270" w:type="dxa"/>
          </w:tcPr>
          <w:p w14:paraId="0E84A203" w14:textId="77777777" w:rsidR="0048550F" w:rsidRPr="008860F2" w:rsidRDefault="0048550F" w:rsidP="00693CF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480058" w14:textId="470435DF" w:rsidR="0048550F" w:rsidRPr="007624CD" w:rsidRDefault="0048550F" w:rsidP="00B0061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0.24</w:t>
            </w:r>
          </w:p>
        </w:tc>
        <w:tc>
          <w:tcPr>
            <w:tcW w:w="270" w:type="dxa"/>
          </w:tcPr>
          <w:p w14:paraId="1241ECBD" w14:textId="77777777" w:rsidR="0048550F" w:rsidRPr="007624CD" w:rsidRDefault="0048550F" w:rsidP="007624CD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</w:tcPr>
          <w:p w14:paraId="0623CE0E" w14:textId="1E0BDA41" w:rsidR="0048550F" w:rsidRPr="007624CD" w:rsidRDefault="0048550F" w:rsidP="00B0061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0.24</w:t>
            </w:r>
          </w:p>
        </w:tc>
      </w:tr>
      <w:tr w:rsidR="0048550F" w:rsidRPr="008860F2" w14:paraId="69DF8CDA" w14:textId="77777777" w:rsidTr="002968AC">
        <w:trPr>
          <w:trHeight w:val="20"/>
        </w:trPr>
        <w:tc>
          <w:tcPr>
            <w:tcW w:w="4230" w:type="dxa"/>
          </w:tcPr>
          <w:p w14:paraId="131495F9" w14:textId="77777777" w:rsidR="0048550F" w:rsidRPr="008860F2" w:rsidRDefault="0048550F" w:rsidP="00693CF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ค่าซ่อมแซมและค่าบำรุงรักษา</w:t>
            </w:r>
          </w:p>
        </w:tc>
        <w:tc>
          <w:tcPr>
            <w:tcW w:w="1150" w:type="dxa"/>
          </w:tcPr>
          <w:p w14:paraId="4267A5F1" w14:textId="77777777" w:rsidR="0048550F" w:rsidRPr="007624CD" w:rsidRDefault="0048550F" w:rsidP="007624CD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D55F189" w14:textId="77777777" w:rsidR="0048550F" w:rsidRPr="008860F2" w:rsidRDefault="0048550F" w:rsidP="00693CF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1FC63A" w14:textId="77777777" w:rsidR="0048550F" w:rsidRPr="007624CD" w:rsidRDefault="0048550F" w:rsidP="007624CD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F044E0D" w14:textId="77777777" w:rsidR="0048550F" w:rsidRPr="008860F2" w:rsidRDefault="0048550F" w:rsidP="00693CF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331E4A" w14:textId="77777777" w:rsidR="0048550F" w:rsidRPr="007624CD" w:rsidRDefault="0048550F" w:rsidP="007624C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B1DE75B" w14:textId="77777777" w:rsidR="0048550F" w:rsidRPr="007624CD" w:rsidRDefault="0048550F" w:rsidP="007624CD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</w:tcPr>
          <w:p w14:paraId="75416C2A" w14:textId="77777777" w:rsidR="0048550F" w:rsidRPr="007624CD" w:rsidRDefault="0048550F" w:rsidP="007624C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8550F" w:rsidRPr="008860F2" w14:paraId="5E22BB72" w14:textId="77777777" w:rsidTr="002968AC">
        <w:trPr>
          <w:trHeight w:val="20"/>
        </w:trPr>
        <w:tc>
          <w:tcPr>
            <w:tcW w:w="4230" w:type="dxa"/>
          </w:tcPr>
          <w:p w14:paraId="402B824E" w14:textId="77777777" w:rsidR="0048550F" w:rsidRPr="008860F2" w:rsidRDefault="0048550F" w:rsidP="002C0C99">
            <w:pPr>
              <w:pStyle w:val="ListParagraph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1150" w:type="dxa"/>
          </w:tcPr>
          <w:p w14:paraId="135E0966" w14:textId="250AE7C7" w:rsidR="0048550F" w:rsidRPr="007624CD" w:rsidRDefault="0048550F" w:rsidP="007624CD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101.28</w:t>
            </w:r>
          </w:p>
        </w:tc>
        <w:tc>
          <w:tcPr>
            <w:tcW w:w="270" w:type="dxa"/>
          </w:tcPr>
          <w:p w14:paraId="199B42CF" w14:textId="77777777" w:rsidR="0048550F" w:rsidRPr="008860F2" w:rsidRDefault="0048550F" w:rsidP="00693CF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5EADE0" w14:textId="36A483A3" w:rsidR="0048550F" w:rsidRPr="007624CD" w:rsidRDefault="0048550F" w:rsidP="007624CD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103.38</w:t>
            </w:r>
          </w:p>
        </w:tc>
        <w:tc>
          <w:tcPr>
            <w:tcW w:w="270" w:type="dxa"/>
          </w:tcPr>
          <w:p w14:paraId="6F4170CB" w14:textId="77777777" w:rsidR="0048550F" w:rsidRPr="008860F2" w:rsidRDefault="0048550F" w:rsidP="00693CF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9116DB" w14:textId="0BB3938A" w:rsidR="0048550F" w:rsidRPr="007624CD" w:rsidRDefault="0048550F" w:rsidP="005978D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0.27</w:t>
            </w:r>
          </w:p>
        </w:tc>
        <w:tc>
          <w:tcPr>
            <w:tcW w:w="270" w:type="dxa"/>
          </w:tcPr>
          <w:p w14:paraId="252693D2" w14:textId="77777777" w:rsidR="0048550F" w:rsidRPr="007624CD" w:rsidRDefault="0048550F" w:rsidP="007624CD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</w:tcPr>
          <w:p w14:paraId="5401A4F9" w14:textId="08520516" w:rsidR="0048550F" w:rsidRPr="007624CD" w:rsidRDefault="0048550F" w:rsidP="005978D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0.27</w:t>
            </w:r>
          </w:p>
        </w:tc>
      </w:tr>
      <w:tr w:rsidR="0048550F" w:rsidRPr="008860F2" w14:paraId="392AC9DA" w14:textId="77777777" w:rsidTr="002968AC">
        <w:trPr>
          <w:trHeight w:val="20"/>
        </w:trPr>
        <w:tc>
          <w:tcPr>
            <w:tcW w:w="4230" w:type="dxa"/>
          </w:tcPr>
          <w:p w14:paraId="757E0031" w14:textId="77777777" w:rsidR="0048550F" w:rsidRPr="008860F2" w:rsidRDefault="0048550F" w:rsidP="002C0C99">
            <w:pPr>
              <w:pStyle w:val="ListParagraph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อสังหาริมทรัพย์เพื่อการลงทุนที่ไม่มีรายได้ค่าเช่า</w:t>
            </w:r>
          </w:p>
        </w:tc>
        <w:tc>
          <w:tcPr>
            <w:tcW w:w="1150" w:type="dxa"/>
          </w:tcPr>
          <w:p w14:paraId="3CD66B74" w14:textId="36A8AF3D" w:rsidR="0048550F" w:rsidRPr="007624CD" w:rsidRDefault="0048550F" w:rsidP="007624CD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1.32</w:t>
            </w:r>
          </w:p>
        </w:tc>
        <w:tc>
          <w:tcPr>
            <w:tcW w:w="270" w:type="dxa"/>
          </w:tcPr>
          <w:p w14:paraId="08E526AC" w14:textId="77777777" w:rsidR="0048550F" w:rsidRPr="008860F2" w:rsidRDefault="0048550F" w:rsidP="00693CF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094CAE" w14:textId="25453742" w:rsidR="0048550F" w:rsidRPr="007624CD" w:rsidRDefault="0048550F" w:rsidP="007624CD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624CD">
              <w:rPr>
                <w:rFonts w:ascii="Angsana New" w:hAnsi="Angsana New"/>
                <w:sz w:val="28"/>
                <w:szCs w:val="28"/>
                <w:lang w:val="en-US" w:bidi="th-TH"/>
              </w:rPr>
              <w:t>0.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270" w:type="dxa"/>
          </w:tcPr>
          <w:p w14:paraId="31CF91E5" w14:textId="77777777" w:rsidR="0048550F" w:rsidRPr="008860F2" w:rsidRDefault="0048550F" w:rsidP="00693CF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1CBA23" w14:textId="3511B0C8" w:rsidR="0048550F" w:rsidRPr="007624CD" w:rsidRDefault="0048550F" w:rsidP="005978DB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1D902F" w14:textId="77777777" w:rsidR="0048550F" w:rsidRPr="008860F2" w:rsidRDefault="0048550F" w:rsidP="00693CF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7" w:type="dxa"/>
          </w:tcPr>
          <w:p w14:paraId="093108C9" w14:textId="5F374D99" w:rsidR="0048550F" w:rsidRPr="007624CD" w:rsidRDefault="0048550F" w:rsidP="005978DB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8550F" w:rsidRPr="008860F2" w14:paraId="387DE492" w14:textId="77777777" w:rsidTr="002968AC">
        <w:trPr>
          <w:trHeight w:val="20"/>
          <w:tblHeader/>
        </w:trPr>
        <w:tc>
          <w:tcPr>
            <w:tcW w:w="4230" w:type="dxa"/>
          </w:tcPr>
          <w:p w14:paraId="2A056377" w14:textId="77777777" w:rsidR="0048550F" w:rsidRPr="002D7C28" w:rsidRDefault="0048550F" w:rsidP="00693CF9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590" w:type="dxa"/>
            <w:gridSpan w:val="3"/>
          </w:tcPr>
          <w:p w14:paraId="58DFADF1" w14:textId="350223D3" w:rsidR="0048550F" w:rsidRPr="00FD24E5" w:rsidRDefault="0048550F" w:rsidP="00693CF9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70" w:type="dxa"/>
          </w:tcPr>
          <w:p w14:paraId="1820E167" w14:textId="77777777" w:rsidR="0048550F" w:rsidRPr="00FD24E5" w:rsidRDefault="0048550F" w:rsidP="00693CF9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627" w:type="dxa"/>
            <w:gridSpan w:val="3"/>
          </w:tcPr>
          <w:p w14:paraId="4073E0A5" w14:textId="3E0A87A2" w:rsidR="0048550F" w:rsidRPr="00FD24E5" w:rsidRDefault="0048550F" w:rsidP="00693CF9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</w:tr>
      <w:tr w:rsidR="0048550F" w:rsidRPr="008860F2" w14:paraId="272C3031" w14:textId="77777777" w:rsidTr="002968AC">
        <w:trPr>
          <w:trHeight w:val="20"/>
        </w:trPr>
        <w:tc>
          <w:tcPr>
            <w:tcW w:w="4230" w:type="dxa"/>
          </w:tcPr>
          <w:p w14:paraId="577AC907" w14:textId="790B2BCB" w:rsidR="0048550F" w:rsidRPr="008860F2" w:rsidRDefault="0048550F" w:rsidP="00322930">
            <w:pPr>
              <w:ind w:left="164" w:hanging="164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จำนวนเงินขั้นต่ำที่จะได้รับในอนาคตจากสัญญา</w:t>
            </w: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ให้เช่าดำเนินงาน </w:t>
            </w:r>
            <w:r w:rsidR="009E5E3B"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E5E3B"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E5E3B"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50" w:type="dxa"/>
          </w:tcPr>
          <w:p w14:paraId="4ADF8E5F" w14:textId="77777777" w:rsidR="0048550F" w:rsidRPr="008860F2" w:rsidRDefault="0048550F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65A0BC" w14:textId="77777777" w:rsidR="0048550F" w:rsidRPr="008860F2" w:rsidRDefault="0048550F" w:rsidP="00693CF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D43E6A" w14:textId="77777777" w:rsidR="0048550F" w:rsidRPr="008860F2" w:rsidRDefault="0048550F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6B348F" w14:textId="77777777" w:rsidR="0048550F" w:rsidRPr="008860F2" w:rsidRDefault="0048550F" w:rsidP="00693CF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CC39CC" w14:textId="77777777" w:rsidR="0048550F" w:rsidRPr="008860F2" w:rsidRDefault="0048550F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D23E04" w14:textId="77777777" w:rsidR="0048550F" w:rsidRPr="008860F2" w:rsidRDefault="0048550F" w:rsidP="00693CF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7" w:type="dxa"/>
          </w:tcPr>
          <w:p w14:paraId="4BA229D8" w14:textId="77777777" w:rsidR="0048550F" w:rsidRPr="008860F2" w:rsidRDefault="0048550F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550F" w:rsidRPr="008860F2" w14:paraId="4400EAC9" w14:textId="77777777" w:rsidTr="002968AC">
        <w:trPr>
          <w:trHeight w:val="20"/>
        </w:trPr>
        <w:tc>
          <w:tcPr>
            <w:tcW w:w="4230" w:type="dxa"/>
          </w:tcPr>
          <w:p w14:paraId="654190C7" w14:textId="77777777" w:rsidR="0048550F" w:rsidRPr="008860F2" w:rsidRDefault="0048550F" w:rsidP="00B440A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8860F2">
              <w:rPr>
                <w:rFonts w:ascii="Angsana New" w:hAnsi="Angsana New"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0" w:type="dxa"/>
            <w:shd w:val="clear" w:color="auto" w:fill="auto"/>
          </w:tcPr>
          <w:p w14:paraId="2C2B793E" w14:textId="11F35088" w:rsidR="0048550F" w:rsidRPr="005978DB" w:rsidRDefault="0048550F" w:rsidP="008934F4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-79" w:right="1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78DB">
              <w:rPr>
                <w:rFonts w:asciiTheme="majorBidi" w:hAnsiTheme="majorBidi" w:cstheme="majorBidi"/>
                <w:sz w:val="28"/>
                <w:szCs w:val="28"/>
              </w:rPr>
              <w:t>1.20</w:t>
            </w:r>
          </w:p>
        </w:tc>
        <w:tc>
          <w:tcPr>
            <w:tcW w:w="270" w:type="dxa"/>
            <w:shd w:val="clear" w:color="auto" w:fill="auto"/>
          </w:tcPr>
          <w:p w14:paraId="1AD7062F" w14:textId="77777777" w:rsidR="0048550F" w:rsidRPr="005978DB" w:rsidRDefault="0048550F" w:rsidP="00B440AC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614F790" w14:textId="4DCB4894" w:rsidR="0048550F" w:rsidRPr="005978DB" w:rsidRDefault="0048550F" w:rsidP="008934F4">
            <w:pPr>
              <w:pStyle w:val="acctfourfigures"/>
              <w:tabs>
                <w:tab w:val="clear" w:pos="765"/>
              </w:tabs>
              <w:spacing w:line="240" w:lineRule="atLeast"/>
              <w:ind w:left="-79"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78DB">
              <w:rPr>
                <w:rFonts w:asciiTheme="majorBidi" w:hAnsiTheme="majorBidi" w:cstheme="majorBidi"/>
                <w:sz w:val="28"/>
                <w:szCs w:val="28"/>
              </w:rPr>
              <w:t>3.87</w:t>
            </w:r>
          </w:p>
        </w:tc>
        <w:tc>
          <w:tcPr>
            <w:tcW w:w="270" w:type="dxa"/>
          </w:tcPr>
          <w:p w14:paraId="2D6A3BE3" w14:textId="77777777" w:rsidR="0048550F" w:rsidRPr="007624CD" w:rsidRDefault="0048550F" w:rsidP="00B440AC">
            <w:pPr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5F882E82" w14:textId="6E14342A" w:rsidR="0048550F" w:rsidRPr="00B440AC" w:rsidRDefault="00E91AE2" w:rsidP="00E91AE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0.06</w:t>
            </w:r>
          </w:p>
        </w:tc>
        <w:tc>
          <w:tcPr>
            <w:tcW w:w="270" w:type="dxa"/>
          </w:tcPr>
          <w:p w14:paraId="066D102A" w14:textId="77777777" w:rsidR="0048550F" w:rsidRPr="00E91AE2" w:rsidRDefault="0048550F" w:rsidP="00E91AE2">
            <w:pPr>
              <w:tabs>
                <w:tab w:val="decimal" w:pos="5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</w:tcPr>
          <w:p w14:paraId="2111D40E" w14:textId="2EFF1AAC" w:rsidR="0048550F" w:rsidRPr="00B440AC" w:rsidRDefault="00E91AE2" w:rsidP="00E91AE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0.06</w:t>
            </w:r>
          </w:p>
        </w:tc>
      </w:tr>
      <w:tr w:rsidR="00E91AE2" w:rsidRPr="008860F2" w14:paraId="408168DC" w14:textId="77777777" w:rsidTr="002968AC">
        <w:trPr>
          <w:trHeight w:val="20"/>
        </w:trPr>
        <w:tc>
          <w:tcPr>
            <w:tcW w:w="4230" w:type="dxa"/>
          </w:tcPr>
          <w:p w14:paraId="723C08B8" w14:textId="4A095644" w:rsidR="00E91AE2" w:rsidRPr="008860F2" w:rsidRDefault="00E91AE2" w:rsidP="00E91AE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50" w:type="dxa"/>
            <w:shd w:val="clear" w:color="auto" w:fill="auto"/>
          </w:tcPr>
          <w:p w14:paraId="76277574" w14:textId="7AAFE41D" w:rsidR="00E91AE2" w:rsidRPr="005978DB" w:rsidRDefault="00E91AE2" w:rsidP="00E91AE2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-79" w:right="18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978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1.05</w:t>
            </w:r>
          </w:p>
        </w:tc>
        <w:tc>
          <w:tcPr>
            <w:tcW w:w="270" w:type="dxa"/>
            <w:shd w:val="clear" w:color="auto" w:fill="auto"/>
          </w:tcPr>
          <w:p w14:paraId="62D1D747" w14:textId="77777777" w:rsidR="00E91AE2" w:rsidRPr="005978DB" w:rsidRDefault="00E91AE2" w:rsidP="00E91AE2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3CAD9D" w14:textId="2D0A249A" w:rsidR="00E91AE2" w:rsidRPr="005978DB" w:rsidRDefault="00E91AE2" w:rsidP="00E91AE2">
            <w:pPr>
              <w:pStyle w:val="acctfourfigures"/>
              <w:tabs>
                <w:tab w:val="clear" w:pos="765"/>
              </w:tabs>
              <w:spacing w:line="240" w:lineRule="atLeast"/>
              <w:ind w:left="-79"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78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3.48</w:t>
            </w:r>
          </w:p>
        </w:tc>
        <w:tc>
          <w:tcPr>
            <w:tcW w:w="270" w:type="dxa"/>
          </w:tcPr>
          <w:p w14:paraId="5DDD2C50" w14:textId="77777777" w:rsidR="00E91AE2" w:rsidRPr="00322930" w:rsidRDefault="00E91AE2" w:rsidP="00E91AE2">
            <w:pPr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08F9CF75" w14:textId="06C75418" w:rsidR="00E91AE2" w:rsidRPr="00B440AC" w:rsidRDefault="00E91AE2" w:rsidP="00E91AE2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987F89" w14:textId="77777777" w:rsidR="00E91AE2" w:rsidRPr="00322930" w:rsidRDefault="00E91AE2" w:rsidP="00E91AE2">
            <w:pPr>
              <w:tabs>
                <w:tab w:val="decimal" w:pos="726"/>
              </w:tabs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87" w:type="dxa"/>
          </w:tcPr>
          <w:p w14:paraId="5F61A846" w14:textId="056AA1B5" w:rsidR="00E91AE2" w:rsidRPr="00B440AC" w:rsidRDefault="00E91AE2" w:rsidP="00E91AE2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064EA" w:rsidRPr="000064EA" w14:paraId="20C6D7FB" w14:textId="77777777" w:rsidTr="002968AC">
        <w:trPr>
          <w:trHeight w:val="20"/>
        </w:trPr>
        <w:tc>
          <w:tcPr>
            <w:tcW w:w="4230" w:type="dxa"/>
          </w:tcPr>
          <w:p w14:paraId="010E0FF0" w14:textId="77777777" w:rsidR="000064EA" w:rsidRPr="008860F2" w:rsidRDefault="000064EA" w:rsidP="000064E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1B4F52E2" w14:textId="7176AED3" w:rsidR="000064EA" w:rsidRPr="008860F2" w:rsidRDefault="000064EA" w:rsidP="000064EA">
            <w:pPr>
              <w:pStyle w:val="acctfourfigures"/>
              <w:tabs>
                <w:tab w:val="clear" w:pos="765"/>
                <w:tab w:val="left" w:pos="640"/>
              </w:tabs>
              <w:spacing w:line="240" w:lineRule="atLeast"/>
              <w:ind w:left="-79" w:right="1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2.25</w:t>
            </w:r>
          </w:p>
        </w:tc>
        <w:tc>
          <w:tcPr>
            <w:tcW w:w="270" w:type="dxa"/>
          </w:tcPr>
          <w:p w14:paraId="4D2B5B8A" w14:textId="77777777" w:rsidR="000064EA" w:rsidRPr="008860F2" w:rsidRDefault="000064EA" w:rsidP="000064E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639E81" w14:textId="02A46A3A" w:rsidR="000064EA" w:rsidRPr="008860F2" w:rsidRDefault="000064EA" w:rsidP="000064EA">
            <w:pPr>
              <w:pStyle w:val="acctfourfigures"/>
              <w:tabs>
                <w:tab w:val="clear" w:pos="765"/>
              </w:tabs>
              <w:spacing w:line="240" w:lineRule="atLeast"/>
              <w:ind w:left="-79" w:right="20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7.35</w:t>
            </w:r>
          </w:p>
        </w:tc>
        <w:tc>
          <w:tcPr>
            <w:tcW w:w="270" w:type="dxa"/>
          </w:tcPr>
          <w:p w14:paraId="6FC48317" w14:textId="77777777" w:rsidR="000064EA" w:rsidRPr="008860F2" w:rsidRDefault="000064EA" w:rsidP="000064E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E60D74" w14:textId="02AA2ACF" w:rsidR="000064EA" w:rsidRPr="000064EA" w:rsidRDefault="000064EA" w:rsidP="000064E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064E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0.06</w:t>
            </w:r>
          </w:p>
        </w:tc>
        <w:tc>
          <w:tcPr>
            <w:tcW w:w="270" w:type="dxa"/>
          </w:tcPr>
          <w:p w14:paraId="749EFDF8" w14:textId="77777777" w:rsidR="000064EA" w:rsidRPr="000064EA" w:rsidRDefault="000064EA" w:rsidP="000064EA">
            <w:pPr>
              <w:tabs>
                <w:tab w:val="decimal" w:pos="59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12820357" w14:textId="07799F11" w:rsidR="000064EA" w:rsidRPr="000064EA" w:rsidRDefault="000064EA" w:rsidP="000064E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064E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0.06</w:t>
            </w:r>
          </w:p>
        </w:tc>
      </w:tr>
    </w:tbl>
    <w:p w14:paraId="61A2E5AE" w14:textId="77777777" w:rsidR="00580EB4" w:rsidRPr="008E622D" w:rsidRDefault="00580EB4" w:rsidP="000203B1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ind w:left="540" w:right="-27"/>
        <w:rPr>
          <w:rFonts w:ascii="Angsana New" w:hAnsi="Angsana New"/>
          <w:sz w:val="28"/>
          <w:szCs w:val="28"/>
        </w:rPr>
      </w:pPr>
    </w:p>
    <w:p w14:paraId="7E371EC4" w14:textId="77777777" w:rsidR="008279A4" w:rsidRDefault="008279A4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18BDBECE" w14:textId="77777777" w:rsidR="00380327" w:rsidRDefault="00837A96" w:rsidP="000203B1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ind w:left="540" w:right="-27"/>
        <w:rPr>
          <w:rFonts w:asciiTheme="majorBidi" w:hAnsiTheme="majorBidi" w:cstheme="majorBidi"/>
          <w:sz w:val="28"/>
          <w:szCs w:val="28"/>
        </w:rPr>
      </w:pPr>
      <w:r w:rsidRPr="0022032A">
        <w:rPr>
          <w:rFonts w:ascii="Angsana New" w:hAnsi="Angsana New"/>
          <w:sz w:val="28"/>
          <w:szCs w:val="28"/>
          <w:cs/>
        </w:rPr>
        <w:t>อสังหาริมทรัพย์เพื่อการลงทุนประกอบด้วย อาคารสำนักงานที่ให้เช่าแก่บุคคลภายนอกและกิจการที่เกี่ยวข้องกัน</w:t>
      </w:r>
      <w:r w:rsidR="00B440AC" w:rsidRPr="0022032A">
        <w:rPr>
          <w:rFonts w:ascii="Angsana New" w:hAnsi="Angsana New"/>
          <w:sz w:val="28"/>
          <w:szCs w:val="28"/>
        </w:rPr>
        <w:t xml:space="preserve"> </w:t>
      </w:r>
      <w:r w:rsidR="00B440AC" w:rsidRPr="0022032A">
        <w:rPr>
          <w:rFonts w:ascii="Angsana New" w:hAnsi="Angsana New" w:hint="cs"/>
          <w:sz w:val="28"/>
          <w:szCs w:val="28"/>
          <w:cs/>
        </w:rPr>
        <w:t>อาคาร</w:t>
      </w:r>
      <w:r w:rsidR="00B440AC" w:rsidRPr="00380327">
        <w:rPr>
          <w:rFonts w:ascii="Angsana New" w:hAnsi="Angsana New" w:hint="cs"/>
          <w:spacing w:val="4"/>
          <w:sz w:val="28"/>
          <w:szCs w:val="28"/>
          <w:cs/>
        </w:rPr>
        <w:t xml:space="preserve">สำนักงานระหว่างก่อสร้าง </w:t>
      </w:r>
      <w:r w:rsidRPr="00380327">
        <w:rPr>
          <w:rFonts w:ascii="Angsana New" w:hAnsi="Angsana New"/>
          <w:spacing w:val="4"/>
          <w:sz w:val="28"/>
          <w:szCs w:val="28"/>
          <w:cs/>
        </w:rPr>
        <w:t xml:space="preserve">และที่ดินเปล่าที่ไม่มีการพัฒนา </w:t>
      </w:r>
      <w:r w:rsidR="004B534B" w:rsidRPr="00380327">
        <w:rPr>
          <w:rFonts w:asciiTheme="majorBidi" w:hAnsiTheme="majorBidi" w:cstheme="majorBidi"/>
          <w:spacing w:val="4"/>
          <w:sz w:val="28"/>
          <w:szCs w:val="28"/>
          <w:cs/>
        </w:rPr>
        <w:t>สัญญา</w:t>
      </w:r>
      <w:r w:rsidR="004B534B" w:rsidRPr="00380327">
        <w:rPr>
          <w:rFonts w:asciiTheme="majorBidi" w:hAnsiTheme="majorBidi" w:cstheme="majorBidi" w:hint="cs"/>
          <w:spacing w:val="4"/>
          <w:sz w:val="28"/>
          <w:szCs w:val="28"/>
          <w:cs/>
        </w:rPr>
        <w:t>เช่า</w:t>
      </w:r>
      <w:r w:rsidR="004B534B" w:rsidRPr="00380327">
        <w:rPr>
          <w:rFonts w:asciiTheme="majorBidi" w:hAnsiTheme="majorBidi" w:cstheme="majorBidi"/>
          <w:spacing w:val="4"/>
          <w:sz w:val="28"/>
          <w:szCs w:val="28"/>
          <w:cs/>
        </w:rPr>
        <w:t>แต่ละสัญญานี้ไม่สามารถยกเลิกได้เป็นระยะเวลา</w:t>
      </w:r>
      <w:r w:rsidR="004B534B" w:rsidRPr="0022032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77D14AD" w14:textId="26D6C7DA" w:rsidR="00837A96" w:rsidRPr="008860F2" w:rsidRDefault="0022032A" w:rsidP="000203B1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ind w:left="540" w:right="-27"/>
        <w:rPr>
          <w:rFonts w:ascii="Angsana New" w:hAnsi="Angsana New"/>
          <w:sz w:val="28"/>
          <w:szCs w:val="28"/>
        </w:rPr>
      </w:pPr>
      <w:r w:rsidRPr="0022032A">
        <w:rPr>
          <w:rFonts w:asciiTheme="majorBidi" w:hAnsiTheme="majorBidi" w:cstheme="majorBidi"/>
          <w:sz w:val="28"/>
          <w:szCs w:val="28"/>
        </w:rPr>
        <w:t>1</w:t>
      </w:r>
      <w:r w:rsidR="004A72D0">
        <w:rPr>
          <w:rFonts w:asciiTheme="majorBidi" w:hAnsiTheme="majorBidi" w:cstheme="majorBidi"/>
          <w:sz w:val="28"/>
          <w:szCs w:val="28"/>
        </w:rPr>
        <w:t xml:space="preserve"> </w:t>
      </w:r>
      <w:r w:rsidRPr="0022032A">
        <w:rPr>
          <w:rFonts w:asciiTheme="majorBidi" w:hAnsiTheme="majorBidi" w:cstheme="majorBidi"/>
          <w:sz w:val="28"/>
          <w:szCs w:val="28"/>
        </w:rPr>
        <w:t>-</w:t>
      </w:r>
      <w:r w:rsidR="004A72D0">
        <w:rPr>
          <w:rFonts w:asciiTheme="majorBidi" w:hAnsiTheme="majorBidi" w:cstheme="majorBidi"/>
          <w:sz w:val="28"/>
          <w:szCs w:val="28"/>
        </w:rPr>
        <w:t xml:space="preserve"> </w:t>
      </w:r>
      <w:r w:rsidRPr="0022032A">
        <w:rPr>
          <w:rFonts w:asciiTheme="majorBidi" w:hAnsiTheme="majorBidi" w:cstheme="majorBidi"/>
          <w:sz w:val="28"/>
          <w:szCs w:val="28"/>
        </w:rPr>
        <w:t>21</w:t>
      </w:r>
      <w:r w:rsidR="004B534B" w:rsidRPr="0022032A">
        <w:rPr>
          <w:rFonts w:asciiTheme="majorBidi" w:hAnsiTheme="majorBidi" w:cstheme="majorBidi"/>
          <w:sz w:val="28"/>
          <w:szCs w:val="28"/>
        </w:rPr>
        <w:t xml:space="preserve"> </w:t>
      </w:r>
      <w:r w:rsidR="004B534B" w:rsidRPr="0022032A">
        <w:rPr>
          <w:rFonts w:asciiTheme="majorBidi" w:hAnsiTheme="majorBidi" w:cstheme="majorBidi"/>
          <w:sz w:val="28"/>
          <w:szCs w:val="28"/>
          <w:cs/>
        </w:rPr>
        <w:t>ปี การต่ออายุสัญญาจะเป็นไปตามการต่อรองกับผู้เช่า ทั้งนี้ไม่มีค่าเช่าที่อาจเกิดขึ้น</w:t>
      </w:r>
    </w:p>
    <w:p w14:paraId="448F128E" w14:textId="77777777" w:rsidR="007E302E" w:rsidRPr="008E622D" w:rsidRDefault="007E302E" w:rsidP="007E302E">
      <w:pPr>
        <w:pStyle w:val="NoSpacing"/>
        <w:rPr>
          <w:rFonts w:ascii="Angsana New" w:hAnsi="Angsana New"/>
          <w:sz w:val="28"/>
          <w:szCs w:val="28"/>
        </w:rPr>
      </w:pPr>
    </w:p>
    <w:p w14:paraId="3FC7A608" w14:textId="2F1EE87D" w:rsidR="00837A96" w:rsidRPr="008860F2" w:rsidRDefault="00837A96" w:rsidP="00837A96">
      <w:pPr>
        <w:pStyle w:val="ListParagraph"/>
        <w:tabs>
          <w:tab w:val="left" w:pos="72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อาคารสำนักงานที่ให้เช่าเป็นสินทรัพย์ที่ตั้งอยู่บนสิทธิการเช่า โดยกรรมสิทธิ์จะตกเป็นสิทธิ์ของเจ้าของที่ดินตามเงื่อนไขที่ระบุไว้ในสัญญาเช่าที่แตกต่างกันในแต่ละสัญญา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 xml:space="preserve">(ดูหมายเหตุข้อ </w:t>
      </w:r>
      <w:r w:rsidR="005707DD" w:rsidRPr="008860F2">
        <w:rPr>
          <w:rFonts w:ascii="Angsana New" w:hAnsi="Angsana New"/>
          <w:sz w:val="28"/>
          <w:szCs w:val="28"/>
        </w:rPr>
        <w:t>1</w:t>
      </w:r>
      <w:r w:rsidR="001A6A49" w:rsidRPr="008860F2">
        <w:rPr>
          <w:rFonts w:ascii="Angsana New" w:hAnsi="Angsana New"/>
          <w:sz w:val="28"/>
          <w:szCs w:val="28"/>
        </w:rPr>
        <w:t>7</w:t>
      </w:r>
      <w:r w:rsidRPr="008860F2">
        <w:rPr>
          <w:rFonts w:ascii="Angsana New" w:hAnsi="Angsana New"/>
          <w:sz w:val="28"/>
          <w:szCs w:val="28"/>
          <w:cs/>
        </w:rPr>
        <w:t>)</w:t>
      </w:r>
    </w:p>
    <w:p w14:paraId="69394F94" w14:textId="77777777" w:rsidR="007E302E" w:rsidRPr="008E622D" w:rsidRDefault="007E302E" w:rsidP="007E302E">
      <w:pPr>
        <w:pStyle w:val="NoSpacing"/>
        <w:rPr>
          <w:rFonts w:ascii="Angsana New" w:hAnsi="Angsana New"/>
          <w:sz w:val="28"/>
          <w:szCs w:val="28"/>
        </w:rPr>
      </w:pPr>
    </w:p>
    <w:p w14:paraId="56AED654" w14:textId="69CC6778" w:rsidR="0039703B" w:rsidRPr="008860F2" w:rsidRDefault="00A82E45" w:rsidP="0039703B">
      <w:pPr>
        <w:pStyle w:val="ListParagraph"/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มูลค่า</w:t>
      </w:r>
      <w:r w:rsidRPr="00746B79">
        <w:rPr>
          <w:rFonts w:ascii="Angsana New" w:hAnsi="Angsana New"/>
          <w:sz w:val="28"/>
          <w:szCs w:val="28"/>
          <w:cs/>
        </w:rPr>
        <w:t>ยุติธรรมของ</w:t>
      </w:r>
      <w:r w:rsidR="0039703B" w:rsidRPr="00746B79">
        <w:rPr>
          <w:rFonts w:ascii="Angsana New" w:hAnsi="Angsana New"/>
          <w:sz w:val="28"/>
          <w:szCs w:val="28"/>
          <w:cs/>
        </w:rPr>
        <w:t xml:space="preserve">อสังหาริมทรัพย์เพื่อการลงทุน ณ วันที่ </w:t>
      </w:r>
      <w:r w:rsidR="0039703B" w:rsidRPr="00746B79">
        <w:rPr>
          <w:rFonts w:ascii="Angsana New" w:hAnsi="Angsana New"/>
          <w:sz w:val="28"/>
          <w:szCs w:val="28"/>
        </w:rPr>
        <w:t xml:space="preserve">30 </w:t>
      </w:r>
      <w:r w:rsidR="0039703B" w:rsidRPr="00746B79">
        <w:rPr>
          <w:rFonts w:ascii="Angsana New" w:hAnsi="Angsana New"/>
          <w:sz w:val="28"/>
          <w:szCs w:val="28"/>
          <w:cs/>
        </w:rPr>
        <w:t xml:space="preserve">กันยายน </w:t>
      </w:r>
      <w:r w:rsidR="000203B1" w:rsidRPr="00746B79">
        <w:rPr>
          <w:rFonts w:ascii="Angsana New" w:hAnsi="Angsana New"/>
          <w:sz w:val="28"/>
          <w:szCs w:val="28"/>
        </w:rPr>
        <w:t>256</w:t>
      </w:r>
      <w:r w:rsidR="00266FF6" w:rsidRPr="00746B79">
        <w:rPr>
          <w:rFonts w:ascii="Angsana New" w:hAnsi="Angsana New"/>
          <w:sz w:val="28"/>
          <w:szCs w:val="28"/>
        </w:rPr>
        <w:t xml:space="preserve">3 </w:t>
      </w:r>
      <w:r w:rsidR="0039703B" w:rsidRPr="00746B79">
        <w:rPr>
          <w:rFonts w:ascii="Angsana New" w:hAnsi="Angsana New"/>
          <w:sz w:val="28"/>
          <w:szCs w:val="28"/>
          <w:cs/>
        </w:rPr>
        <w:t xml:space="preserve">และ </w:t>
      </w:r>
      <w:r w:rsidR="001A6A49" w:rsidRPr="00746B79">
        <w:rPr>
          <w:rFonts w:ascii="Angsana New" w:hAnsi="Angsana New"/>
          <w:sz w:val="28"/>
          <w:szCs w:val="28"/>
        </w:rPr>
        <w:t>256</w:t>
      </w:r>
      <w:r w:rsidR="00266FF6" w:rsidRPr="00746B79">
        <w:rPr>
          <w:rFonts w:ascii="Angsana New" w:hAnsi="Angsana New"/>
          <w:sz w:val="28"/>
          <w:szCs w:val="28"/>
        </w:rPr>
        <w:t>2</w:t>
      </w:r>
      <w:r w:rsidR="0039703B" w:rsidRPr="00746B79">
        <w:rPr>
          <w:rFonts w:ascii="Angsana New" w:hAnsi="Angsana New"/>
          <w:sz w:val="28"/>
          <w:szCs w:val="28"/>
          <w:cs/>
        </w:rPr>
        <w:t xml:space="preserve"> ประเมินราคาโดยผู้ประเมิ</w:t>
      </w:r>
      <w:r w:rsidR="0027795D" w:rsidRPr="00746B79">
        <w:rPr>
          <w:rFonts w:ascii="Angsana New" w:hAnsi="Angsana New"/>
          <w:sz w:val="28"/>
          <w:szCs w:val="28"/>
          <w:cs/>
        </w:rPr>
        <w:t>นราคาอิสระ</w:t>
      </w:r>
      <w:r w:rsidR="00746B79" w:rsidRPr="00746B79">
        <w:rPr>
          <w:rFonts w:asciiTheme="majorBidi" w:hAnsiTheme="majorBidi" w:cstheme="majorBidi"/>
          <w:sz w:val="28"/>
          <w:szCs w:val="28"/>
          <w:cs/>
        </w:rPr>
        <w:t>โดย</w:t>
      </w:r>
      <w:r w:rsidR="00746B79" w:rsidRPr="00746B79">
        <w:rPr>
          <w:rFonts w:ascii="Angsana New" w:hAnsi="Angsana New"/>
          <w:sz w:val="28"/>
          <w:szCs w:val="28"/>
          <w:cs/>
        </w:rPr>
        <w:t>วิธีมูลค่าตลาดสำหรับการใช้ประโยชน์ปัจจุบัน มูลค่า</w:t>
      </w:r>
      <w:r w:rsidR="00746B79" w:rsidRPr="00746B79">
        <w:rPr>
          <w:rFonts w:asciiTheme="majorBidi" w:hAnsiTheme="majorBidi" w:cstheme="majorBidi"/>
          <w:sz w:val="28"/>
          <w:szCs w:val="28"/>
          <w:cs/>
        </w:rPr>
        <w:t xml:space="preserve">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746B79" w:rsidRPr="00746B79">
        <w:rPr>
          <w:rFonts w:asciiTheme="majorBidi" w:hAnsiTheme="majorBidi" w:cstheme="majorBidi"/>
          <w:sz w:val="28"/>
          <w:szCs w:val="28"/>
        </w:rPr>
        <w:t>3</w:t>
      </w:r>
    </w:p>
    <w:p w14:paraId="0C612E22" w14:textId="77777777" w:rsidR="0039703B" w:rsidRPr="00937775" w:rsidRDefault="0039703B" w:rsidP="00003315">
      <w:pPr>
        <w:pStyle w:val="ListParagraph"/>
        <w:tabs>
          <w:tab w:val="left" w:pos="720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14:paraId="5F6CE3A6" w14:textId="6F5B1698" w:rsidR="002F2AD0" w:rsidRPr="008860F2" w:rsidRDefault="002F2AD0" w:rsidP="00003315">
      <w:pPr>
        <w:pStyle w:val="ListParagraph"/>
        <w:tabs>
          <w:tab w:val="left" w:pos="72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มูลค่ายุติธรรมของอสังหาริมทรัพย์เพื่อการลงทุน</w:t>
      </w:r>
    </w:p>
    <w:p w14:paraId="6F664AC4" w14:textId="77777777" w:rsidR="00A03915" w:rsidRPr="00937775" w:rsidRDefault="00A03915" w:rsidP="00003315">
      <w:pPr>
        <w:pStyle w:val="ListParagraph"/>
        <w:tabs>
          <w:tab w:val="left" w:pos="720"/>
        </w:tabs>
        <w:spacing w:line="240" w:lineRule="auto"/>
        <w:ind w:left="540"/>
        <w:rPr>
          <w:rFonts w:ascii="Angsana New" w:hAnsi="Angsana New"/>
          <w:sz w:val="4"/>
          <w:szCs w:val="4"/>
        </w:rPr>
      </w:pPr>
    </w:p>
    <w:tbl>
      <w:tblPr>
        <w:tblW w:w="9406" w:type="dxa"/>
        <w:tblInd w:w="468" w:type="dxa"/>
        <w:tblLook w:val="04A0" w:firstRow="1" w:lastRow="0" w:firstColumn="1" w:lastColumn="0" w:noHBand="0" w:noVBand="1"/>
      </w:tblPr>
      <w:tblGrid>
        <w:gridCol w:w="2907"/>
        <w:gridCol w:w="270"/>
        <w:gridCol w:w="1354"/>
        <w:gridCol w:w="270"/>
        <w:gridCol w:w="1355"/>
        <w:gridCol w:w="270"/>
        <w:gridCol w:w="1354"/>
        <w:gridCol w:w="270"/>
        <w:gridCol w:w="1356"/>
      </w:tblGrid>
      <w:tr w:rsidR="005707DD" w:rsidRPr="008860F2" w14:paraId="3A880940" w14:textId="77777777" w:rsidTr="0045409D">
        <w:trPr>
          <w:trHeight w:val="407"/>
        </w:trPr>
        <w:tc>
          <w:tcPr>
            <w:tcW w:w="2907" w:type="dxa"/>
          </w:tcPr>
          <w:p w14:paraId="424F3DE2" w14:textId="77777777" w:rsidR="005707DD" w:rsidRPr="008860F2" w:rsidRDefault="005707DD" w:rsidP="005A516B">
            <w:pPr>
              <w:tabs>
                <w:tab w:val="left" w:pos="780"/>
              </w:tabs>
              <w:ind w:right="-108" w:hanging="198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505EA87" w14:textId="77777777" w:rsidR="005707DD" w:rsidRPr="008860F2" w:rsidRDefault="005707DD" w:rsidP="005A516B">
            <w:pPr>
              <w:tabs>
                <w:tab w:val="left" w:pos="268"/>
              </w:tabs>
              <w:ind w:left="-124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29" w:type="dxa"/>
            <w:gridSpan w:val="7"/>
          </w:tcPr>
          <w:p w14:paraId="7F033EAA" w14:textId="77777777" w:rsidR="005707DD" w:rsidRPr="008860F2" w:rsidRDefault="005707DD" w:rsidP="005A516B">
            <w:pPr>
              <w:ind w:left="-124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707DD" w:rsidRPr="008860F2" w14:paraId="4C543D54" w14:textId="77777777" w:rsidTr="0045409D">
        <w:trPr>
          <w:trHeight w:val="407"/>
        </w:trPr>
        <w:tc>
          <w:tcPr>
            <w:tcW w:w="2907" w:type="dxa"/>
          </w:tcPr>
          <w:p w14:paraId="0FD7C215" w14:textId="77777777" w:rsidR="005707DD" w:rsidRPr="008860F2" w:rsidRDefault="005707DD" w:rsidP="005A516B">
            <w:pPr>
              <w:tabs>
                <w:tab w:val="left" w:pos="780"/>
              </w:tabs>
              <w:ind w:right="-108" w:hanging="198"/>
              <w:rPr>
                <w:rFonts w:ascii="Angsana New" w:hAnsi="Angsana New"/>
                <w:b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ab/>
            </w: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ab/>
            </w:r>
          </w:p>
        </w:tc>
        <w:tc>
          <w:tcPr>
            <w:tcW w:w="270" w:type="dxa"/>
          </w:tcPr>
          <w:p w14:paraId="633D4D55" w14:textId="77777777" w:rsidR="005707DD" w:rsidRPr="008860F2" w:rsidRDefault="005707DD" w:rsidP="005A516B">
            <w:pPr>
              <w:tabs>
                <w:tab w:val="left" w:pos="268"/>
              </w:tabs>
              <w:ind w:left="-124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979" w:type="dxa"/>
            <w:gridSpan w:val="3"/>
          </w:tcPr>
          <w:p w14:paraId="41CCAE70" w14:textId="77777777" w:rsidR="005707DD" w:rsidRPr="008860F2" w:rsidRDefault="001A6A49" w:rsidP="005A516B">
            <w:pPr>
              <w:ind w:left="-124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2E0B60" w:rsidRPr="008860F2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44CE27D" w14:textId="77777777" w:rsidR="005707DD" w:rsidRPr="008860F2" w:rsidRDefault="005707DD" w:rsidP="005A516B">
            <w:pPr>
              <w:ind w:left="-124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980" w:type="dxa"/>
            <w:gridSpan w:val="3"/>
          </w:tcPr>
          <w:p w14:paraId="7499D383" w14:textId="77777777" w:rsidR="005707DD" w:rsidRPr="008860F2" w:rsidRDefault="001A6A49" w:rsidP="005A516B">
            <w:pPr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2E0B60" w:rsidRPr="008860F2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</w:tr>
      <w:tr w:rsidR="005707DD" w:rsidRPr="008860F2" w14:paraId="627E157A" w14:textId="77777777" w:rsidTr="0045409D">
        <w:trPr>
          <w:trHeight w:val="407"/>
        </w:trPr>
        <w:tc>
          <w:tcPr>
            <w:tcW w:w="2907" w:type="dxa"/>
          </w:tcPr>
          <w:p w14:paraId="56C1995B" w14:textId="77777777" w:rsidR="005707DD" w:rsidRPr="008860F2" w:rsidRDefault="005707DD" w:rsidP="005A516B">
            <w:pPr>
              <w:tabs>
                <w:tab w:val="left" w:pos="268"/>
              </w:tabs>
              <w:ind w:right="-108" w:hanging="198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2509BB" w14:textId="77777777" w:rsidR="005707DD" w:rsidRPr="008860F2" w:rsidRDefault="005707DD" w:rsidP="005A516B">
            <w:pPr>
              <w:tabs>
                <w:tab w:val="left" w:pos="268"/>
              </w:tabs>
              <w:ind w:left="-124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4" w:type="dxa"/>
          </w:tcPr>
          <w:p w14:paraId="13F32453" w14:textId="77777777" w:rsidR="005707DD" w:rsidRPr="008860F2" w:rsidRDefault="005707DD" w:rsidP="005A516B">
            <w:pPr>
              <w:ind w:left="-124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71C55260" w14:textId="77777777" w:rsidR="005707DD" w:rsidRPr="008860F2" w:rsidRDefault="005707DD" w:rsidP="005A516B">
            <w:pPr>
              <w:ind w:left="-124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39F61EFE" w14:textId="77777777" w:rsidR="005707DD" w:rsidRPr="008860F2" w:rsidRDefault="005707DD" w:rsidP="005A516B">
            <w:pPr>
              <w:ind w:left="-124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320FC254" w14:textId="77777777" w:rsidR="005707DD" w:rsidRPr="008860F2" w:rsidRDefault="005707DD" w:rsidP="005A516B">
            <w:pPr>
              <w:ind w:left="-124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4" w:type="dxa"/>
          </w:tcPr>
          <w:p w14:paraId="219ED201" w14:textId="77777777" w:rsidR="005707DD" w:rsidRPr="008860F2" w:rsidRDefault="005707DD" w:rsidP="005A516B">
            <w:pPr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64EB40C2" w14:textId="77777777" w:rsidR="005707DD" w:rsidRPr="008860F2" w:rsidRDefault="005707DD" w:rsidP="005A516B">
            <w:pPr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6" w:type="dxa"/>
          </w:tcPr>
          <w:p w14:paraId="30204EDC" w14:textId="77777777" w:rsidR="005707DD" w:rsidRPr="008860F2" w:rsidRDefault="005707DD" w:rsidP="005A516B">
            <w:pPr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707DD" w:rsidRPr="008860F2" w14:paraId="1BE4F3DD" w14:textId="77777777" w:rsidTr="0045409D">
        <w:trPr>
          <w:trHeight w:val="407"/>
        </w:trPr>
        <w:tc>
          <w:tcPr>
            <w:tcW w:w="2907" w:type="dxa"/>
          </w:tcPr>
          <w:p w14:paraId="1A0AD512" w14:textId="77777777" w:rsidR="005707DD" w:rsidRPr="008860F2" w:rsidRDefault="005707DD" w:rsidP="005A516B">
            <w:pPr>
              <w:tabs>
                <w:tab w:val="left" w:pos="268"/>
              </w:tabs>
              <w:ind w:right="-108" w:hanging="198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C9CCEA9" w14:textId="77777777" w:rsidR="005707DD" w:rsidRPr="008860F2" w:rsidRDefault="005707DD" w:rsidP="005A516B">
            <w:pPr>
              <w:tabs>
                <w:tab w:val="left" w:pos="268"/>
              </w:tabs>
              <w:ind w:left="-124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29" w:type="dxa"/>
            <w:gridSpan w:val="7"/>
          </w:tcPr>
          <w:p w14:paraId="16B0E8F0" w14:textId="77777777" w:rsidR="005707DD" w:rsidRPr="008860F2" w:rsidRDefault="005707DD" w:rsidP="005A516B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2E0B60" w:rsidRPr="008860F2" w14:paraId="7D0C63B6" w14:textId="77777777" w:rsidTr="0045409D">
        <w:trPr>
          <w:trHeight w:val="424"/>
        </w:trPr>
        <w:tc>
          <w:tcPr>
            <w:tcW w:w="2907" w:type="dxa"/>
          </w:tcPr>
          <w:p w14:paraId="396C335C" w14:textId="77777777" w:rsidR="002E0B60" w:rsidRPr="008860F2" w:rsidRDefault="002E0B60" w:rsidP="002E0B60">
            <w:pPr>
              <w:ind w:hanging="12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06FB349B" w14:textId="77777777" w:rsidR="002E0B60" w:rsidRPr="008860F2" w:rsidRDefault="002E0B60" w:rsidP="002E0B60">
            <w:pPr>
              <w:ind w:left="454" w:hanging="38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</w:tcPr>
          <w:p w14:paraId="6E1DCC2A" w14:textId="42FD8386" w:rsidR="002E0B60" w:rsidRPr="008860F2" w:rsidRDefault="00295C54" w:rsidP="002E0B6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1,532.41</w:t>
            </w:r>
          </w:p>
        </w:tc>
        <w:tc>
          <w:tcPr>
            <w:tcW w:w="270" w:type="dxa"/>
          </w:tcPr>
          <w:p w14:paraId="082E4765" w14:textId="77777777" w:rsidR="002E0B60" w:rsidRPr="008860F2" w:rsidRDefault="002E0B60" w:rsidP="002E0B60">
            <w:pPr>
              <w:ind w:left="454" w:hanging="38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vAlign w:val="center"/>
          </w:tcPr>
          <w:p w14:paraId="7275A2F6" w14:textId="77777777" w:rsidR="002E0B60" w:rsidRPr="008860F2" w:rsidRDefault="002E0B60" w:rsidP="002E0B60">
            <w:pPr>
              <w:ind w:left="454" w:hanging="3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F9BD31" w14:textId="77777777" w:rsidR="002E0B60" w:rsidRPr="008860F2" w:rsidRDefault="002E0B60" w:rsidP="002E0B60">
            <w:pPr>
              <w:ind w:left="454" w:hanging="38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</w:tcPr>
          <w:p w14:paraId="78DBC428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1,664.47</w:t>
            </w:r>
          </w:p>
        </w:tc>
        <w:tc>
          <w:tcPr>
            <w:tcW w:w="270" w:type="dxa"/>
          </w:tcPr>
          <w:p w14:paraId="22013E0D" w14:textId="77777777" w:rsidR="002E0B60" w:rsidRPr="008860F2" w:rsidRDefault="002E0B60" w:rsidP="002E0B60">
            <w:pPr>
              <w:ind w:left="454" w:hanging="38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center"/>
          </w:tcPr>
          <w:p w14:paraId="24B63498" w14:textId="77777777" w:rsidR="002E0B60" w:rsidRPr="008860F2" w:rsidRDefault="002E0B60" w:rsidP="002E0B60">
            <w:pPr>
              <w:ind w:left="454" w:hanging="3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0B60" w:rsidRPr="008860F2" w14:paraId="3716490E" w14:textId="77777777" w:rsidTr="0045409D">
        <w:trPr>
          <w:trHeight w:val="424"/>
        </w:trPr>
        <w:tc>
          <w:tcPr>
            <w:tcW w:w="2907" w:type="dxa"/>
          </w:tcPr>
          <w:p w14:paraId="5F5A3BAB" w14:textId="77777777" w:rsidR="002E0B60" w:rsidRPr="008860F2" w:rsidRDefault="002E0B60" w:rsidP="002E0B60">
            <w:pPr>
              <w:ind w:hanging="1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สิทธิการเช่า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23B00762" w14:textId="77777777" w:rsidR="002E0B60" w:rsidRPr="008860F2" w:rsidRDefault="002E0B60" w:rsidP="002E0B60">
            <w:pPr>
              <w:ind w:left="454" w:hanging="38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33180289" w14:textId="5A0D3DC2" w:rsidR="002E0B60" w:rsidRPr="008860F2" w:rsidRDefault="000C11AB" w:rsidP="002E0B6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109.48</w:t>
            </w:r>
          </w:p>
        </w:tc>
        <w:tc>
          <w:tcPr>
            <w:tcW w:w="270" w:type="dxa"/>
          </w:tcPr>
          <w:p w14:paraId="3B2603A2" w14:textId="77777777" w:rsidR="002E0B60" w:rsidRPr="008860F2" w:rsidRDefault="002E0B60" w:rsidP="002E0B60">
            <w:pPr>
              <w:ind w:left="454" w:hanging="38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3C662ABB" w14:textId="77777777" w:rsidR="002E0B60" w:rsidRPr="008860F2" w:rsidRDefault="002E0B60" w:rsidP="002E0B60">
            <w:pPr>
              <w:ind w:left="454" w:hanging="3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820959" w14:textId="77777777" w:rsidR="002E0B60" w:rsidRPr="008860F2" w:rsidRDefault="002E0B60" w:rsidP="002E0B60">
            <w:pPr>
              <w:ind w:left="454" w:hanging="38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35AD64C3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118.82</w:t>
            </w:r>
          </w:p>
        </w:tc>
        <w:tc>
          <w:tcPr>
            <w:tcW w:w="270" w:type="dxa"/>
          </w:tcPr>
          <w:p w14:paraId="57FF66FA" w14:textId="77777777" w:rsidR="002E0B60" w:rsidRPr="008860F2" w:rsidRDefault="002E0B60" w:rsidP="002E0B60">
            <w:pPr>
              <w:ind w:left="454" w:hanging="38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7C1E725D" w14:textId="77777777" w:rsidR="002E0B60" w:rsidRPr="008860F2" w:rsidRDefault="002E0B60" w:rsidP="002E0B60">
            <w:pPr>
              <w:ind w:left="454" w:hanging="3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0B60" w:rsidRPr="008860F2" w14:paraId="0EC51982" w14:textId="77777777" w:rsidTr="0045409D">
        <w:trPr>
          <w:trHeight w:val="424"/>
        </w:trPr>
        <w:tc>
          <w:tcPr>
            <w:tcW w:w="2907" w:type="dxa"/>
          </w:tcPr>
          <w:p w14:paraId="6CFD6DE2" w14:textId="77777777" w:rsidR="002E0B60" w:rsidRPr="008860F2" w:rsidRDefault="002E0B60" w:rsidP="002E0B60">
            <w:pPr>
              <w:ind w:hanging="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516D6219" w14:textId="77777777" w:rsidR="002E0B60" w:rsidRPr="008860F2" w:rsidRDefault="002E0B60" w:rsidP="002E0B60">
            <w:pPr>
              <w:ind w:lef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6C59419B" w14:textId="0B72831B" w:rsidR="002E0B60" w:rsidRPr="008860F2" w:rsidRDefault="000C11AB" w:rsidP="002E0B6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1,641.89</w:t>
            </w:r>
          </w:p>
        </w:tc>
        <w:tc>
          <w:tcPr>
            <w:tcW w:w="270" w:type="dxa"/>
          </w:tcPr>
          <w:p w14:paraId="3736C00F" w14:textId="77777777" w:rsidR="002E0B60" w:rsidRPr="008860F2" w:rsidRDefault="002E0B60" w:rsidP="002E0B60">
            <w:pPr>
              <w:ind w:lef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4A72D6E4" w14:textId="42C39549" w:rsidR="002E0B60" w:rsidRPr="007C489F" w:rsidRDefault="007C489F" w:rsidP="002E0B60">
            <w:pPr>
              <w:pStyle w:val="acctfourfigures"/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3,530.74</w:t>
            </w:r>
          </w:p>
        </w:tc>
        <w:tc>
          <w:tcPr>
            <w:tcW w:w="270" w:type="dxa"/>
          </w:tcPr>
          <w:p w14:paraId="32AAC1B2" w14:textId="77777777" w:rsidR="002E0B60" w:rsidRPr="008860F2" w:rsidRDefault="002E0B60" w:rsidP="002E0B60">
            <w:pPr>
              <w:ind w:lef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5BD58D79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1,783.29</w:t>
            </w:r>
          </w:p>
        </w:tc>
        <w:tc>
          <w:tcPr>
            <w:tcW w:w="270" w:type="dxa"/>
          </w:tcPr>
          <w:p w14:paraId="2AA1438F" w14:textId="77777777" w:rsidR="002E0B60" w:rsidRPr="008860F2" w:rsidRDefault="002E0B60" w:rsidP="002E0B60">
            <w:pPr>
              <w:ind w:lef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6" w:type="dxa"/>
            <w:tcBorders>
              <w:bottom w:val="double" w:sz="4" w:space="0" w:color="auto"/>
            </w:tcBorders>
          </w:tcPr>
          <w:p w14:paraId="07A98E4F" w14:textId="77777777" w:rsidR="002E0B60" w:rsidRPr="008860F2" w:rsidRDefault="002E0B60" w:rsidP="002E0B60">
            <w:pPr>
              <w:pStyle w:val="acctfourfigures"/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3,577.31</w:t>
            </w:r>
          </w:p>
        </w:tc>
      </w:tr>
      <w:tr w:rsidR="002D7C28" w:rsidRPr="008860F2" w14:paraId="5EF39D42" w14:textId="77777777" w:rsidTr="00D1111B">
        <w:trPr>
          <w:trHeight w:val="407"/>
        </w:trPr>
        <w:tc>
          <w:tcPr>
            <w:tcW w:w="2907" w:type="dxa"/>
          </w:tcPr>
          <w:p w14:paraId="099F5348" w14:textId="77777777" w:rsidR="002D7C28" w:rsidRPr="008860F2" w:rsidRDefault="002D7C28" w:rsidP="00D1111B">
            <w:pPr>
              <w:tabs>
                <w:tab w:val="left" w:pos="780"/>
              </w:tabs>
              <w:ind w:right="-108" w:hanging="198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04AA7EE" w14:textId="77777777" w:rsidR="002D7C28" w:rsidRPr="008860F2" w:rsidRDefault="002D7C28" w:rsidP="00D1111B">
            <w:pPr>
              <w:tabs>
                <w:tab w:val="left" w:pos="268"/>
              </w:tabs>
              <w:ind w:left="-124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29" w:type="dxa"/>
            <w:gridSpan w:val="7"/>
          </w:tcPr>
          <w:p w14:paraId="0B1926D6" w14:textId="77777777" w:rsidR="002D7C28" w:rsidRPr="008860F2" w:rsidRDefault="002D7C28" w:rsidP="00D1111B">
            <w:pPr>
              <w:ind w:left="-124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</w:tr>
      <w:tr w:rsidR="008F2653" w:rsidRPr="008860F2" w14:paraId="6D8487FD" w14:textId="77777777" w:rsidTr="00D1111B">
        <w:trPr>
          <w:trHeight w:val="407"/>
        </w:trPr>
        <w:tc>
          <w:tcPr>
            <w:tcW w:w="2907" w:type="dxa"/>
          </w:tcPr>
          <w:p w14:paraId="037438F1" w14:textId="77777777" w:rsidR="008F2653" w:rsidRPr="008860F2" w:rsidRDefault="008F2653" w:rsidP="00D1111B">
            <w:pPr>
              <w:tabs>
                <w:tab w:val="left" w:pos="780"/>
              </w:tabs>
              <w:ind w:right="-108" w:hanging="198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CB9226F" w14:textId="77777777" w:rsidR="008F2653" w:rsidRPr="008860F2" w:rsidRDefault="008F2653" w:rsidP="00D1111B">
            <w:pPr>
              <w:tabs>
                <w:tab w:val="left" w:pos="268"/>
              </w:tabs>
              <w:ind w:left="-124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29" w:type="dxa"/>
            <w:gridSpan w:val="7"/>
          </w:tcPr>
          <w:p w14:paraId="056ACE99" w14:textId="77777777" w:rsidR="008F2653" w:rsidRPr="008860F2" w:rsidRDefault="008F2653" w:rsidP="00D1111B">
            <w:pPr>
              <w:ind w:left="-124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งบการเฉพาะกิจการ</w:t>
            </w:r>
          </w:p>
        </w:tc>
      </w:tr>
      <w:tr w:rsidR="002E0B60" w:rsidRPr="008860F2" w14:paraId="759B7B9E" w14:textId="77777777" w:rsidTr="00D1111B">
        <w:trPr>
          <w:trHeight w:val="407"/>
        </w:trPr>
        <w:tc>
          <w:tcPr>
            <w:tcW w:w="2907" w:type="dxa"/>
          </w:tcPr>
          <w:p w14:paraId="1061EEE6" w14:textId="77777777" w:rsidR="002E0B60" w:rsidRPr="008860F2" w:rsidRDefault="002E0B60" w:rsidP="002E0B60">
            <w:pPr>
              <w:tabs>
                <w:tab w:val="left" w:pos="780"/>
              </w:tabs>
              <w:ind w:right="-108" w:hanging="198"/>
              <w:rPr>
                <w:rFonts w:ascii="Angsana New" w:hAnsi="Angsana New"/>
                <w:b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ab/>
            </w: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ab/>
            </w:r>
          </w:p>
        </w:tc>
        <w:tc>
          <w:tcPr>
            <w:tcW w:w="270" w:type="dxa"/>
          </w:tcPr>
          <w:p w14:paraId="181695F2" w14:textId="77777777" w:rsidR="002E0B60" w:rsidRPr="008860F2" w:rsidRDefault="002E0B60" w:rsidP="002E0B60">
            <w:pPr>
              <w:tabs>
                <w:tab w:val="left" w:pos="268"/>
              </w:tabs>
              <w:ind w:left="-124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979" w:type="dxa"/>
            <w:gridSpan w:val="3"/>
          </w:tcPr>
          <w:p w14:paraId="358314B8" w14:textId="77777777" w:rsidR="002E0B60" w:rsidRPr="008860F2" w:rsidRDefault="002E0B60" w:rsidP="002E0B60">
            <w:pPr>
              <w:ind w:left="-124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00BEAC57" w14:textId="77777777" w:rsidR="002E0B60" w:rsidRPr="008860F2" w:rsidRDefault="002E0B60" w:rsidP="002E0B60">
            <w:pPr>
              <w:ind w:left="-124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980" w:type="dxa"/>
            <w:gridSpan w:val="3"/>
          </w:tcPr>
          <w:p w14:paraId="2DE642C0" w14:textId="77777777" w:rsidR="002E0B60" w:rsidRPr="008860F2" w:rsidRDefault="002E0B60" w:rsidP="002E0B60">
            <w:pPr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</w:tr>
      <w:tr w:rsidR="002E0B60" w:rsidRPr="008860F2" w14:paraId="0867C8EE" w14:textId="77777777" w:rsidTr="00D1111B">
        <w:trPr>
          <w:trHeight w:val="407"/>
        </w:trPr>
        <w:tc>
          <w:tcPr>
            <w:tcW w:w="2907" w:type="dxa"/>
          </w:tcPr>
          <w:p w14:paraId="68E246C2" w14:textId="77777777" w:rsidR="002E0B60" w:rsidRPr="008860F2" w:rsidRDefault="002E0B60" w:rsidP="002E0B60">
            <w:pPr>
              <w:tabs>
                <w:tab w:val="left" w:pos="268"/>
              </w:tabs>
              <w:ind w:right="-108" w:hanging="198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BC1675A" w14:textId="77777777" w:rsidR="002E0B60" w:rsidRPr="008860F2" w:rsidRDefault="002E0B60" w:rsidP="002E0B60">
            <w:pPr>
              <w:tabs>
                <w:tab w:val="left" w:pos="268"/>
              </w:tabs>
              <w:ind w:left="-124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4" w:type="dxa"/>
          </w:tcPr>
          <w:p w14:paraId="55A6D098" w14:textId="77777777" w:rsidR="002E0B60" w:rsidRPr="008860F2" w:rsidRDefault="002E0B60" w:rsidP="002E0B60">
            <w:pPr>
              <w:ind w:left="-124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7B9D3C72" w14:textId="77777777" w:rsidR="002E0B60" w:rsidRPr="008860F2" w:rsidRDefault="002E0B60" w:rsidP="002E0B60">
            <w:pPr>
              <w:ind w:left="-124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5A24CA76" w14:textId="77777777" w:rsidR="002E0B60" w:rsidRPr="008860F2" w:rsidRDefault="002E0B60" w:rsidP="002E0B60">
            <w:pPr>
              <w:ind w:left="-124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5078042E" w14:textId="77777777" w:rsidR="002E0B60" w:rsidRPr="008860F2" w:rsidRDefault="002E0B60" w:rsidP="002E0B60">
            <w:pPr>
              <w:ind w:left="-124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4" w:type="dxa"/>
          </w:tcPr>
          <w:p w14:paraId="27454775" w14:textId="77777777" w:rsidR="002E0B60" w:rsidRPr="008860F2" w:rsidRDefault="002E0B60" w:rsidP="002E0B60">
            <w:pPr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27D318D0" w14:textId="77777777" w:rsidR="002E0B60" w:rsidRPr="008860F2" w:rsidRDefault="002E0B60" w:rsidP="002E0B60">
            <w:pPr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6" w:type="dxa"/>
          </w:tcPr>
          <w:p w14:paraId="686BBE13" w14:textId="77777777" w:rsidR="002E0B60" w:rsidRPr="008860F2" w:rsidRDefault="002E0B60" w:rsidP="002E0B60">
            <w:pPr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E0B60" w:rsidRPr="008860F2" w14:paraId="16CC4B85" w14:textId="77777777" w:rsidTr="00D1111B">
        <w:trPr>
          <w:trHeight w:val="407"/>
        </w:trPr>
        <w:tc>
          <w:tcPr>
            <w:tcW w:w="2907" w:type="dxa"/>
          </w:tcPr>
          <w:p w14:paraId="109406C4" w14:textId="77777777" w:rsidR="002E0B60" w:rsidRPr="008860F2" w:rsidRDefault="002E0B60" w:rsidP="002E0B60">
            <w:pPr>
              <w:tabs>
                <w:tab w:val="left" w:pos="268"/>
              </w:tabs>
              <w:ind w:right="-108" w:hanging="198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9D43870" w14:textId="77777777" w:rsidR="002E0B60" w:rsidRPr="008860F2" w:rsidRDefault="002E0B60" w:rsidP="002E0B60">
            <w:pPr>
              <w:tabs>
                <w:tab w:val="left" w:pos="268"/>
              </w:tabs>
              <w:ind w:left="-124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29" w:type="dxa"/>
            <w:gridSpan w:val="7"/>
          </w:tcPr>
          <w:p w14:paraId="7D85F31B" w14:textId="77777777" w:rsidR="002E0B60" w:rsidRPr="008860F2" w:rsidRDefault="002E0B60" w:rsidP="002E0B60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2E0B60" w:rsidRPr="008860F2" w14:paraId="3F1D065F" w14:textId="77777777" w:rsidTr="00D1111B">
        <w:trPr>
          <w:trHeight w:val="424"/>
        </w:trPr>
        <w:tc>
          <w:tcPr>
            <w:tcW w:w="2907" w:type="dxa"/>
          </w:tcPr>
          <w:p w14:paraId="3679F8C5" w14:textId="77777777" w:rsidR="002E0B60" w:rsidRPr="008860F2" w:rsidRDefault="002E0B60" w:rsidP="002E0B60">
            <w:pPr>
              <w:ind w:hanging="12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0049740A" w14:textId="77777777" w:rsidR="002E0B60" w:rsidRPr="008860F2" w:rsidRDefault="002E0B60" w:rsidP="002E0B60">
            <w:pPr>
              <w:ind w:left="454" w:hanging="38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1CF54846" w14:textId="394AD4CD" w:rsidR="002E0B60" w:rsidRPr="008860F2" w:rsidRDefault="00295C54" w:rsidP="002E0B6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5.74</w:t>
            </w:r>
          </w:p>
        </w:tc>
        <w:tc>
          <w:tcPr>
            <w:tcW w:w="270" w:type="dxa"/>
          </w:tcPr>
          <w:p w14:paraId="08E27875" w14:textId="77777777" w:rsidR="002E0B60" w:rsidRPr="008860F2" w:rsidRDefault="002E0B60" w:rsidP="002E0B60">
            <w:pPr>
              <w:ind w:left="454" w:hanging="38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333C5E4" w14:textId="77777777" w:rsidR="002E0B60" w:rsidRPr="008860F2" w:rsidRDefault="002E0B60" w:rsidP="002E0B60">
            <w:pPr>
              <w:ind w:left="454" w:hanging="3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3BAE2C" w14:textId="77777777" w:rsidR="002E0B60" w:rsidRPr="008860F2" w:rsidRDefault="002E0B60" w:rsidP="002E0B60">
            <w:pPr>
              <w:ind w:left="454" w:hanging="38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09588A8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7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6.00</w:t>
            </w:r>
          </w:p>
        </w:tc>
        <w:tc>
          <w:tcPr>
            <w:tcW w:w="270" w:type="dxa"/>
          </w:tcPr>
          <w:p w14:paraId="23A85120" w14:textId="77777777" w:rsidR="002E0B60" w:rsidRPr="008860F2" w:rsidRDefault="002E0B60" w:rsidP="002E0B60">
            <w:pPr>
              <w:ind w:left="454" w:hanging="38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0B3D0608" w14:textId="77777777" w:rsidR="002E0B60" w:rsidRPr="008860F2" w:rsidRDefault="002E0B60" w:rsidP="002E0B60">
            <w:pPr>
              <w:ind w:left="454" w:hanging="3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0B60" w:rsidRPr="008860F2" w14:paraId="0F7BD40C" w14:textId="77777777" w:rsidTr="00D1111B">
        <w:trPr>
          <w:trHeight w:val="424"/>
        </w:trPr>
        <w:tc>
          <w:tcPr>
            <w:tcW w:w="2907" w:type="dxa"/>
          </w:tcPr>
          <w:p w14:paraId="578A3D75" w14:textId="77777777" w:rsidR="002E0B60" w:rsidRPr="008860F2" w:rsidRDefault="002E0B60" w:rsidP="002E0B60">
            <w:pPr>
              <w:ind w:hanging="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D648E43" w14:textId="77777777" w:rsidR="002E0B60" w:rsidRPr="008860F2" w:rsidRDefault="002E0B60" w:rsidP="002E0B60">
            <w:pPr>
              <w:ind w:lef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45B29B99" w14:textId="7A14E8BA" w:rsidR="002E0B60" w:rsidRPr="008860F2" w:rsidRDefault="00295C54" w:rsidP="002E0B6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5.74</w:t>
            </w:r>
          </w:p>
        </w:tc>
        <w:tc>
          <w:tcPr>
            <w:tcW w:w="270" w:type="dxa"/>
          </w:tcPr>
          <w:p w14:paraId="70080EC7" w14:textId="77777777" w:rsidR="002E0B60" w:rsidRPr="008860F2" w:rsidRDefault="002E0B60" w:rsidP="002E0B60">
            <w:pPr>
              <w:ind w:lef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002BCC1A" w14:textId="65F49267" w:rsidR="002E0B60" w:rsidRPr="008860F2" w:rsidRDefault="00295C54" w:rsidP="002E0B60">
            <w:pPr>
              <w:pStyle w:val="acctfourfigures"/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102.20</w:t>
            </w:r>
          </w:p>
        </w:tc>
        <w:tc>
          <w:tcPr>
            <w:tcW w:w="270" w:type="dxa"/>
          </w:tcPr>
          <w:p w14:paraId="2B41B2D3" w14:textId="77777777" w:rsidR="002E0B60" w:rsidRPr="008860F2" w:rsidRDefault="002E0B60" w:rsidP="002E0B60">
            <w:pPr>
              <w:ind w:lef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12761708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6.00</w:t>
            </w:r>
          </w:p>
        </w:tc>
        <w:tc>
          <w:tcPr>
            <w:tcW w:w="270" w:type="dxa"/>
          </w:tcPr>
          <w:p w14:paraId="575E4F9E" w14:textId="77777777" w:rsidR="002E0B60" w:rsidRPr="008860F2" w:rsidRDefault="002E0B60" w:rsidP="002E0B60">
            <w:pPr>
              <w:ind w:left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6" w:type="dxa"/>
            <w:tcBorders>
              <w:bottom w:val="double" w:sz="4" w:space="0" w:color="auto"/>
            </w:tcBorders>
          </w:tcPr>
          <w:p w14:paraId="582145B3" w14:textId="77777777" w:rsidR="002E0B60" w:rsidRPr="008860F2" w:rsidRDefault="002E0B60" w:rsidP="002E0B60">
            <w:pPr>
              <w:pStyle w:val="acctfourfigures"/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89.20</w:t>
            </w:r>
          </w:p>
        </w:tc>
      </w:tr>
    </w:tbl>
    <w:p w14:paraId="1C82990B" w14:textId="6442E6DC" w:rsidR="008F2653" w:rsidRDefault="008F2653" w:rsidP="00003315">
      <w:pPr>
        <w:pStyle w:val="ListParagraph"/>
        <w:tabs>
          <w:tab w:val="left" w:pos="720"/>
        </w:tabs>
        <w:spacing w:line="240" w:lineRule="auto"/>
        <w:ind w:left="540"/>
        <w:rPr>
          <w:rFonts w:ascii="Angsana New" w:hAnsi="Angsana New"/>
          <w:sz w:val="22"/>
        </w:rPr>
      </w:pPr>
    </w:p>
    <w:p w14:paraId="34FA455F" w14:textId="77777777" w:rsidR="008279A4" w:rsidRDefault="008279A4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  <w:cs/>
        </w:rPr>
      </w:pPr>
      <w:r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3D9F0811" w14:textId="4F3DEDDA" w:rsidR="004154B4" w:rsidRDefault="00FA1F3D" w:rsidP="000220E2">
      <w:pPr>
        <w:tabs>
          <w:tab w:val="left" w:pos="540"/>
        </w:tabs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 xml:space="preserve">เทคนิคการประเมินมูลค่า </w:t>
      </w:r>
    </w:p>
    <w:p w14:paraId="15DA9C50" w14:textId="77777777" w:rsidR="008279A4" w:rsidRPr="008860F2" w:rsidRDefault="008279A4" w:rsidP="000220E2">
      <w:pPr>
        <w:tabs>
          <w:tab w:val="left" w:pos="540"/>
        </w:tabs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</w:p>
    <w:tbl>
      <w:tblPr>
        <w:tblpPr w:leftFromText="180" w:rightFromText="180" w:vertAnchor="text" w:horzAnchor="page" w:tblpX="1588" w:tblpY="75"/>
        <w:tblW w:w="9468" w:type="dxa"/>
        <w:tblLayout w:type="fixed"/>
        <w:tblLook w:val="04A0" w:firstRow="1" w:lastRow="0" w:firstColumn="1" w:lastColumn="0" w:noHBand="0" w:noVBand="1"/>
      </w:tblPr>
      <w:tblGrid>
        <w:gridCol w:w="1908"/>
        <w:gridCol w:w="810"/>
        <w:gridCol w:w="6750"/>
      </w:tblGrid>
      <w:tr w:rsidR="00AE7679" w:rsidRPr="008860F2" w14:paraId="1ED41886" w14:textId="77777777" w:rsidTr="00300569">
        <w:trPr>
          <w:trHeight w:val="676"/>
        </w:trPr>
        <w:tc>
          <w:tcPr>
            <w:tcW w:w="1908" w:type="dxa"/>
          </w:tcPr>
          <w:p w14:paraId="7CE4D1BB" w14:textId="77777777" w:rsidR="00AE7679" w:rsidRPr="008860F2" w:rsidRDefault="00AE7679" w:rsidP="0030056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ประเภทของสินทรัพย์</w:t>
            </w:r>
          </w:p>
        </w:tc>
        <w:tc>
          <w:tcPr>
            <w:tcW w:w="810" w:type="dxa"/>
          </w:tcPr>
          <w:p w14:paraId="714EFB00" w14:textId="77777777" w:rsidR="00AE7679" w:rsidRPr="008860F2" w:rsidRDefault="00AE7679" w:rsidP="0030056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shd w:val="clear" w:color="auto" w:fill="auto"/>
          </w:tcPr>
          <w:p w14:paraId="6750B8F2" w14:textId="77777777" w:rsidR="00AE7679" w:rsidRPr="008860F2" w:rsidRDefault="00AE7679" w:rsidP="0030056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AE7679" w:rsidRPr="008860F2" w14:paraId="4766F37A" w14:textId="77777777" w:rsidTr="00300569">
        <w:trPr>
          <w:trHeight w:val="393"/>
        </w:trPr>
        <w:tc>
          <w:tcPr>
            <w:tcW w:w="1908" w:type="dxa"/>
          </w:tcPr>
          <w:p w14:paraId="49BD82C7" w14:textId="77777777" w:rsidR="00AE7679" w:rsidRPr="008860F2" w:rsidRDefault="00AE7679" w:rsidP="00300569">
            <w:pPr>
              <w:tabs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810" w:type="dxa"/>
          </w:tcPr>
          <w:p w14:paraId="064EEBAE" w14:textId="77777777" w:rsidR="00AE7679" w:rsidRPr="008860F2" w:rsidRDefault="00AE7679" w:rsidP="00300569">
            <w:pPr>
              <w:tabs>
                <w:tab w:val="left" w:pos="540"/>
                <w:tab w:val="left" w:pos="707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50" w:type="dxa"/>
            <w:shd w:val="clear" w:color="auto" w:fill="auto"/>
          </w:tcPr>
          <w:p w14:paraId="1CB42E75" w14:textId="77777777" w:rsidR="00AE7679" w:rsidRPr="008860F2" w:rsidRDefault="00AE7679" w:rsidP="00300569">
            <w:pPr>
              <w:tabs>
                <w:tab w:val="left" w:pos="540"/>
                <w:tab w:val="left" w:pos="707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วิธีการเปรียบเทียบราคาตลาด</w:t>
            </w:r>
          </w:p>
        </w:tc>
      </w:tr>
      <w:tr w:rsidR="00AE7679" w:rsidRPr="008860F2" w14:paraId="202CACFF" w14:textId="77777777" w:rsidTr="00300569">
        <w:trPr>
          <w:trHeight w:val="2782"/>
        </w:trPr>
        <w:tc>
          <w:tcPr>
            <w:tcW w:w="1908" w:type="dxa"/>
          </w:tcPr>
          <w:p w14:paraId="53977945" w14:textId="77777777" w:rsidR="00AE7679" w:rsidRPr="008860F2" w:rsidRDefault="00AE7679" w:rsidP="00300569">
            <w:pPr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อาคารสำนักงานให้เช่า</w:t>
            </w:r>
          </w:p>
        </w:tc>
        <w:tc>
          <w:tcPr>
            <w:tcW w:w="810" w:type="dxa"/>
          </w:tcPr>
          <w:p w14:paraId="75141FC2" w14:textId="77777777" w:rsidR="00AE7679" w:rsidRPr="008860F2" w:rsidRDefault="00AE7679" w:rsidP="00300569">
            <w:pPr>
              <w:autoSpaceDE w:val="0"/>
              <w:autoSpaceDN w:val="0"/>
              <w:spacing w:before="40" w:after="4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50" w:type="dxa"/>
            <w:shd w:val="clear" w:color="auto" w:fill="auto"/>
          </w:tcPr>
          <w:p w14:paraId="2013518F" w14:textId="77777777" w:rsidR="00AE7679" w:rsidRPr="008860F2" w:rsidRDefault="00AE7679" w:rsidP="00300569">
            <w:pPr>
              <w:autoSpaceDE w:val="0"/>
              <w:autoSpaceDN w:val="0"/>
              <w:spacing w:before="40" w:after="40"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วิธีการรายได้ โดยการคิดลดกระแสเงินสด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 อัตราการครอบครอง ค่าใช้จ่ายเพื่อเป็นสิ่งจูงใจในการเช่า เช่น ระยะเวลาที่ให้เช่าฟรี และการยกเว้นค่าใช้จ่ายอื่นๆ แก่ผู้เช่า กระแสเงินสดสุทธิที่คาดไว้จะถูกคิดลดโดยใช้อัตราคิดลดที่ปรับค่าความเสี่ยงแล้ว การประมาณอัตราคิดลดได้พิจารณาถึงคุณภาพของอาคารและสถานที่ตั้ง (ตำแหน่งที่ดีที่สุด หรือ รองลงมา) คุณภาพเครดิตของผู้เช่าและระยะเวลาการเช่า</w:t>
            </w:r>
            <w:r w:rsidRPr="008860F2">
              <w:rPr>
                <w:rFonts w:ascii="Angsana New" w:hAnsi="Angsana New"/>
                <w:color w:val="008080"/>
                <w:sz w:val="28"/>
                <w:szCs w:val="28"/>
                <w:cs/>
              </w:rPr>
              <w:t xml:space="preserve"> </w:t>
            </w:r>
          </w:p>
        </w:tc>
      </w:tr>
      <w:tr w:rsidR="00AE7679" w:rsidRPr="008860F2" w14:paraId="1E7C8F1C" w14:textId="77777777" w:rsidTr="00300569">
        <w:trPr>
          <w:trHeight w:val="397"/>
        </w:trPr>
        <w:tc>
          <w:tcPr>
            <w:tcW w:w="1908" w:type="dxa"/>
          </w:tcPr>
          <w:p w14:paraId="6CF58881" w14:textId="77777777" w:rsidR="00AE7679" w:rsidRPr="008860F2" w:rsidRDefault="00AE7679" w:rsidP="00300569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ห้องชุดพาณิชยกรรม</w:t>
            </w:r>
          </w:p>
        </w:tc>
        <w:tc>
          <w:tcPr>
            <w:tcW w:w="810" w:type="dxa"/>
          </w:tcPr>
          <w:p w14:paraId="22829CD9" w14:textId="77777777" w:rsidR="00AE7679" w:rsidRPr="008860F2" w:rsidRDefault="00AE7679" w:rsidP="00300569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50" w:type="dxa"/>
            <w:shd w:val="clear" w:color="auto" w:fill="auto"/>
          </w:tcPr>
          <w:p w14:paraId="07C7FE89" w14:textId="77777777" w:rsidR="00AE7679" w:rsidRPr="008860F2" w:rsidRDefault="00AE7679" w:rsidP="00300569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วิธีการเปรียบเทียบราคาตลาด</w:t>
            </w:r>
          </w:p>
        </w:tc>
      </w:tr>
      <w:tr w:rsidR="00AE7679" w:rsidRPr="008860F2" w14:paraId="1595CF66" w14:textId="77777777" w:rsidTr="00300569">
        <w:trPr>
          <w:trHeight w:val="397"/>
        </w:trPr>
        <w:tc>
          <w:tcPr>
            <w:tcW w:w="1908" w:type="dxa"/>
          </w:tcPr>
          <w:p w14:paraId="2B8AE7A3" w14:textId="77777777" w:rsidR="00AE7679" w:rsidRPr="008860F2" w:rsidRDefault="00AE7679" w:rsidP="0030056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อาคารพาณิชย์ให้เช่า</w:t>
            </w:r>
          </w:p>
        </w:tc>
        <w:tc>
          <w:tcPr>
            <w:tcW w:w="810" w:type="dxa"/>
          </w:tcPr>
          <w:p w14:paraId="0AE5101D" w14:textId="77777777" w:rsidR="00AE7679" w:rsidRPr="008860F2" w:rsidRDefault="00AE7679" w:rsidP="00300569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50" w:type="dxa"/>
            <w:shd w:val="clear" w:color="auto" w:fill="auto"/>
          </w:tcPr>
          <w:p w14:paraId="10A7EF58" w14:textId="77777777" w:rsidR="00AE7679" w:rsidRPr="008860F2" w:rsidRDefault="00AE7679" w:rsidP="00300569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วิธีการเปรียบเทียบราคาตลาด</w:t>
            </w:r>
          </w:p>
        </w:tc>
      </w:tr>
    </w:tbl>
    <w:p w14:paraId="2F423A06" w14:textId="77777777" w:rsidR="00A03915" w:rsidRPr="008860F2" w:rsidRDefault="00A03915" w:rsidP="00A03915">
      <w:pPr>
        <w:pStyle w:val="NoSpacing"/>
        <w:rPr>
          <w:rFonts w:ascii="Angsana New" w:hAnsi="Angsana New"/>
          <w:sz w:val="28"/>
          <w:szCs w:val="28"/>
        </w:rPr>
      </w:pPr>
    </w:p>
    <w:p w14:paraId="1AB8B3FA" w14:textId="77777777" w:rsidR="00B172A9" w:rsidRPr="008860F2" w:rsidRDefault="00B172A9" w:rsidP="00DA64B4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</w:p>
    <w:p w14:paraId="3ADD2F59" w14:textId="77777777" w:rsidR="00B172A9" w:rsidRPr="008860F2" w:rsidRDefault="00B172A9" w:rsidP="00AE7679">
      <w:pPr>
        <w:framePr w:w="9585" w:wrap="auto" w:hAnchor="text" w:x="1710"/>
        <w:tabs>
          <w:tab w:val="left" w:pos="540"/>
        </w:tabs>
        <w:spacing w:before="240"/>
        <w:ind w:left="540"/>
        <w:rPr>
          <w:rFonts w:ascii="Angsana New" w:hAnsi="Angsana New"/>
          <w:sz w:val="28"/>
          <w:szCs w:val="28"/>
          <w:cs/>
        </w:rPr>
        <w:sectPr w:rsidR="00B172A9" w:rsidRPr="008860F2" w:rsidSect="00584F28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526E45A5" w14:textId="77777777" w:rsidR="003B14EA" w:rsidRPr="008860F2" w:rsidRDefault="003B14EA" w:rsidP="00F32E2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right="-45" w:hanging="1148"/>
        <w:rPr>
          <w:rFonts w:asciiTheme="majorBidi" w:hAnsiTheme="majorBidi" w:cstheme="majorBidi"/>
          <w:sz w:val="28"/>
          <w:szCs w:val="28"/>
          <w:u w:val="none"/>
        </w:rPr>
      </w:pP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>ที่ดิน อาคารและอุปกรณ์</w:t>
      </w:r>
      <w:r w:rsidR="00F70B7C" w:rsidRPr="008860F2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6B729C63" w14:textId="77777777" w:rsidR="00285D51" w:rsidRPr="008860F2" w:rsidRDefault="00285D51" w:rsidP="00285D51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bCs/>
          <w:sz w:val="28"/>
          <w:szCs w:val="28"/>
        </w:rPr>
      </w:pPr>
    </w:p>
    <w:tbl>
      <w:tblPr>
        <w:tblW w:w="1429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1258"/>
        <w:gridCol w:w="270"/>
        <w:gridCol w:w="1235"/>
        <w:gridCol w:w="236"/>
        <w:gridCol w:w="1170"/>
        <w:gridCol w:w="236"/>
        <w:gridCol w:w="1117"/>
        <w:gridCol w:w="239"/>
        <w:gridCol w:w="1220"/>
        <w:gridCol w:w="236"/>
        <w:gridCol w:w="1170"/>
        <w:gridCol w:w="245"/>
        <w:gridCol w:w="1161"/>
      </w:tblGrid>
      <w:tr w:rsidR="009F2F0F" w:rsidRPr="008860F2" w14:paraId="3FA15C8A" w14:textId="77777777" w:rsidTr="00226A55">
        <w:trPr>
          <w:trHeight w:val="288"/>
        </w:trPr>
        <w:tc>
          <w:tcPr>
            <w:tcW w:w="4500" w:type="dxa"/>
          </w:tcPr>
          <w:p w14:paraId="26E66CD1" w14:textId="77777777" w:rsidR="009F2F0F" w:rsidRPr="008860F2" w:rsidRDefault="009F2F0F" w:rsidP="00226A55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93" w:type="dxa"/>
            <w:gridSpan w:val="13"/>
          </w:tcPr>
          <w:p w14:paraId="70E9424C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F2F0F" w:rsidRPr="008860F2" w14:paraId="79499290" w14:textId="77777777" w:rsidTr="00226A55">
        <w:trPr>
          <w:trHeight w:val="288"/>
        </w:trPr>
        <w:tc>
          <w:tcPr>
            <w:tcW w:w="4500" w:type="dxa"/>
          </w:tcPr>
          <w:p w14:paraId="2C67E896" w14:textId="77777777" w:rsidR="009F2F0F" w:rsidRPr="008860F2" w:rsidRDefault="009F2F0F" w:rsidP="00226A55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29527CCA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8A10FF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37BAE8A5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7BCBE6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49F4BE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3F1416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5EF25B85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2ADDAC1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32ADE4FF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เครื่องตกแต่ง </w:t>
            </w:r>
          </w:p>
        </w:tc>
        <w:tc>
          <w:tcPr>
            <w:tcW w:w="236" w:type="dxa"/>
          </w:tcPr>
          <w:p w14:paraId="5436DE08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F0B91D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5" w:type="dxa"/>
          </w:tcPr>
          <w:p w14:paraId="48FA7011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AAA108B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2F0F" w:rsidRPr="008860F2" w14:paraId="7D5042A8" w14:textId="77777777" w:rsidTr="00226A55">
        <w:trPr>
          <w:trHeight w:val="288"/>
        </w:trPr>
        <w:tc>
          <w:tcPr>
            <w:tcW w:w="4500" w:type="dxa"/>
          </w:tcPr>
          <w:p w14:paraId="16889800" w14:textId="77777777" w:rsidR="009F2F0F" w:rsidRPr="008860F2" w:rsidRDefault="009F2F0F" w:rsidP="00226A55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113BEAE1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42AE7A07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3A8C328A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6" w:type="dxa"/>
          </w:tcPr>
          <w:p w14:paraId="2F7BA35D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36E859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7C75B4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3FBC25ED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3007BD08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33EB9DC5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ติดตั้ง เครื่องใช้</w:t>
            </w:r>
          </w:p>
        </w:tc>
        <w:tc>
          <w:tcPr>
            <w:tcW w:w="236" w:type="dxa"/>
          </w:tcPr>
          <w:p w14:paraId="71105B71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90E5D4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45" w:type="dxa"/>
          </w:tcPr>
          <w:p w14:paraId="20CDBF86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1039326D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2F0F" w:rsidRPr="008860F2" w14:paraId="2A53122E" w14:textId="77777777" w:rsidTr="00226A55">
        <w:trPr>
          <w:trHeight w:val="288"/>
        </w:trPr>
        <w:tc>
          <w:tcPr>
            <w:tcW w:w="4500" w:type="dxa"/>
          </w:tcPr>
          <w:p w14:paraId="0B1A16AE" w14:textId="77777777" w:rsidR="009F2F0F" w:rsidRPr="008860F2" w:rsidRDefault="009F2F0F" w:rsidP="00226A55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02E4B734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และสิทธิการเช่า</w:t>
            </w:r>
          </w:p>
        </w:tc>
        <w:tc>
          <w:tcPr>
            <w:tcW w:w="270" w:type="dxa"/>
          </w:tcPr>
          <w:p w14:paraId="1B54FCE4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267676BF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14:paraId="29B6458B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96BC43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41C13D37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2D564FE2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3434FF7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285F9FC8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สำนักงาน และ</w:t>
            </w:r>
          </w:p>
        </w:tc>
        <w:tc>
          <w:tcPr>
            <w:tcW w:w="236" w:type="dxa"/>
          </w:tcPr>
          <w:p w14:paraId="77818874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5CD150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45" w:type="dxa"/>
          </w:tcPr>
          <w:p w14:paraId="66D6B79C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64EDBCC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2F0F" w:rsidRPr="008860F2" w14:paraId="7F55D8BA" w14:textId="77777777" w:rsidTr="00226A55">
        <w:trPr>
          <w:trHeight w:val="288"/>
        </w:trPr>
        <w:tc>
          <w:tcPr>
            <w:tcW w:w="4500" w:type="dxa"/>
          </w:tcPr>
          <w:p w14:paraId="4FED25DC" w14:textId="77777777" w:rsidR="009F2F0F" w:rsidRPr="008860F2" w:rsidRDefault="00226A55" w:rsidP="004E7D5F">
            <w:pPr>
              <w:spacing w:line="240" w:lineRule="auto"/>
              <w:ind w:right="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58" w:type="dxa"/>
          </w:tcPr>
          <w:p w14:paraId="57D236C5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368C1934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37AFC079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236" w:type="dxa"/>
          </w:tcPr>
          <w:p w14:paraId="6C77C0F7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32A9DC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37AB2694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3BF3C472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9" w:type="dxa"/>
          </w:tcPr>
          <w:p w14:paraId="11C42A99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2DA2F99D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604EC131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5667BE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45" w:type="dxa"/>
          </w:tcPr>
          <w:p w14:paraId="35D6AFED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0827F104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F2F0F" w:rsidRPr="008860F2" w14:paraId="778729BE" w14:textId="77777777" w:rsidTr="00226A55">
        <w:trPr>
          <w:trHeight w:val="288"/>
        </w:trPr>
        <w:tc>
          <w:tcPr>
            <w:tcW w:w="4500" w:type="dxa"/>
          </w:tcPr>
          <w:p w14:paraId="1B685334" w14:textId="77777777" w:rsidR="009F2F0F" w:rsidRPr="008860F2" w:rsidRDefault="009F2F0F" w:rsidP="00226A55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93" w:type="dxa"/>
            <w:gridSpan w:val="13"/>
          </w:tcPr>
          <w:p w14:paraId="0C4CC0A5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8934F4" w:rsidRPr="008860F2" w14:paraId="7FFB54C2" w14:textId="77777777" w:rsidTr="00226A55">
        <w:trPr>
          <w:trHeight w:val="288"/>
        </w:trPr>
        <w:tc>
          <w:tcPr>
            <w:tcW w:w="4500" w:type="dxa"/>
          </w:tcPr>
          <w:p w14:paraId="5BF5314E" w14:textId="3E5D3799" w:rsidR="008934F4" w:rsidRPr="008860F2" w:rsidRDefault="008934F4" w:rsidP="002E0B60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58" w:type="dxa"/>
          </w:tcPr>
          <w:p w14:paraId="687172D2" w14:textId="77777777" w:rsidR="008934F4" w:rsidRPr="008860F2" w:rsidRDefault="008934F4" w:rsidP="002E0B60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4EDB4C" w14:textId="77777777" w:rsidR="008934F4" w:rsidRPr="008860F2" w:rsidRDefault="008934F4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633FD9DC" w14:textId="77777777" w:rsidR="008934F4" w:rsidRPr="008860F2" w:rsidRDefault="008934F4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95B24D" w14:textId="77777777" w:rsidR="008934F4" w:rsidRPr="008860F2" w:rsidRDefault="008934F4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E60499" w14:textId="77777777" w:rsidR="008934F4" w:rsidRPr="008860F2" w:rsidRDefault="008934F4" w:rsidP="002E0B6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4B2624" w14:textId="77777777" w:rsidR="008934F4" w:rsidRPr="008860F2" w:rsidRDefault="008934F4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7" w:type="dxa"/>
          </w:tcPr>
          <w:p w14:paraId="050314A4" w14:textId="77777777" w:rsidR="008934F4" w:rsidRPr="008860F2" w:rsidRDefault="008934F4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23B77B8" w14:textId="77777777" w:rsidR="008934F4" w:rsidRPr="008860F2" w:rsidRDefault="008934F4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1E6CCB20" w14:textId="77777777" w:rsidR="008934F4" w:rsidRPr="008860F2" w:rsidRDefault="008934F4" w:rsidP="002E0B60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B95913" w14:textId="77777777" w:rsidR="008934F4" w:rsidRPr="008860F2" w:rsidRDefault="008934F4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9B0E90" w14:textId="77777777" w:rsidR="008934F4" w:rsidRPr="008860F2" w:rsidRDefault="008934F4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528A69ED" w14:textId="77777777" w:rsidR="008934F4" w:rsidRPr="008860F2" w:rsidRDefault="008934F4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30E8B1B" w14:textId="77777777" w:rsidR="008934F4" w:rsidRPr="008860F2" w:rsidRDefault="008934F4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0B60" w:rsidRPr="008860F2" w14:paraId="07AED4D8" w14:textId="77777777" w:rsidTr="00226A55">
        <w:trPr>
          <w:trHeight w:val="288"/>
        </w:trPr>
        <w:tc>
          <w:tcPr>
            <w:tcW w:w="4500" w:type="dxa"/>
          </w:tcPr>
          <w:p w14:paraId="175959E2" w14:textId="65EF39F7" w:rsidR="002E0B60" w:rsidRPr="008860F2" w:rsidRDefault="002E0B60" w:rsidP="002E0B60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8860F2">
              <w:rPr>
                <w:rFonts w:ascii="Angsana New" w:hAnsi="Angsana New"/>
                <w:sz w:val="28"/>
                <w:szCs w:val="28"/>
              </w:rPr>
              <w:t>25</w:t>
            </w:r>
            <w:r w:rsidR="004A72D0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258" w:type="dxa"/>
          </w:tcPr>
          <w:p w14:paraId="59D9F051" w14:textId="77777777" w:rsidR="002E0B60" w:rsidRPr="008860F2" w:rsidRDefault="002E0B60" w:rsidP="002E0B60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1,204.60</w:t>
            </w:r>
          </w:p>
        </w:tc>
        <w:tc>
          <w:tcPr>
            <w:tcW w:w="270" w:type="dxa"/>
          </w:tcPr>
          <w:p w14:paraId="18E53CA1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2D53A0DD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2,379.79</w:t>
            </w:r>
          </w:p>
        </w:tc>
        <w:tc>
          <w:tcPr>
            <w:tcW w:w="236" w:type="dxa"/>
          </w:tcPr>
          <w:p w14:paraId="7C4F16D9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2C7780" w14:textId="77777777" w:rsidR="002E0B60" w:rsidRPr="008860F2" w:rsidRDefault="002E0B60" w:rsidP="002E0B6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276.65</w:t>
            </w:r>
          </w:p>
        </w:tc>
        <w:tc>
          <w:tcPr>
            <w:tcW w:w="236" w:type="dxa"/>
          </w:tcPr>
          <w:p w14:paraId="21F115EF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7" w:type="dxa"/>
          </w:tcPr>
          <w:p w14:paraId="38E340A7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31.74</w:t>
            </w:r>
          </w:p>
        </w:tc>
        <w:tc>
          <w:tcPr>
            <w:tcW w:w="239" w:type="dxa"/>
          </w:tcPr>
          <w:p w14:paraId="013408F2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4447E59C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958.78</w:t>
            </w:r>
          </w:p>
        </w:tc>
        <w:tc>
          <w:tcPr>
            <w:tcW w:w="236" w:type="dxa"/>
          </w:tcPr>
          <w:p w14:paraId="15406645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A026C7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518.17</w:t>
            </w:r>
          </w:p>
        </w:tc>
        <w:tc>
          <w:tcPr>
            <w:tcW w:w="245" w:type="dxa"/>
          </w:tcPr>
          <w:p w14:paraId="34FC8599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69E083C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5,369.73</w:t>
            </w:r>
          </w:p>
        </w:tc>
      </w:tr>
      <w:tr w:rsidR="002E0B60" w:rsidRPr="008860F2" w14:paraId="0AD6C650" w14:textId="77777777" w:rsidTr="00226A55">
        <w:trPr>
          <w:trHeight w:val="288"/>
        </w:trPr>
        <w:tc>
          <w:tcPr>
            <w:tcW w:w="4500" w:type="dxa"/>
          </w:tcPr>
          <w:p w14:paraId="59281D49" w14:textId="77777777" w:rsidR="002E0B60" w:rsidRPr="008860F2" w:rsidRDefault="002E0B60" w:rsidP="002E0B60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58" w:type="dxa"/>
          </w:tcPr>
          <w:p w14:paraId="72F869E9" w14:textId="77777777" w:rsidR="002E0B60" w:rsidRPr="008860F2" w:rsidRDefault="002E0B60" w:rsidP="002E0B60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03FB2B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16C76D47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36.25</w:t>
            </w:r>
          </w:p>
        </w:tc>
        <w:tc>
          <w:tcPr>
            <w:tcW w:w="236" w:type="dxa"/>
          </w:tcPr>
          <w:p w14:paraId="7BB7E94C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7E04C4" w14:textId="77777777" w:rsidR="002E0B60" w:rsidRPr="008860F2" w:rsidRDefault="002E0B60" w:rsidP="002E0B6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5.67</w:t>
            </w:r>
          </w:p>
        </w:tc>
        <w:tc>
          <w:tcPr>
            <w:tcW w:w="236" w:type="dxa"/>
          </w:tcPr>
          <w:p w14:paraId="5289AC4B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06A391F7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18.15</w:t>
            </w:r>
          </w:p>
        </w:tc>
        <w:tc>
          <w:tcPr>
            <w:tcW w:w="239" w:type="dxa"/>
          </w:tcPr>
          <w:p w14:paraId="4C23669A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052412CB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56.72</w:t>
            </w:r>
          </w:p>
        </w:tc>
        <w:tc>
          <w:tcPr>
            <w:tcW w:w="236" w:type="dxa"/>
          </w:tcPr>
          <w:p w14:paraId="53F197FD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609F1F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53.91</w:t>
            </w:r>
          </w:p>
        </w:tc>
        <w:tc>
          <w:tcPr>
            <w:tcW w:w="245" w:type="dxa"/>
          </w:tcPr>
          <w:p w14:paraId="73C55CC6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5850326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170.70</w:t>
            </w:r>
          </w:p>
        </w:tc>
      </w:tr>
      <w:tr w:rsidR="002E0B60" w:rsidRPr="008860F2" w14:paraId="36D8C4CE" w14:textId="77777777" w:rsidTr="00226A55">
        <w:trPr>
          <w:trHeight w:val="288"/>
        </w:trPr>
        <w:tc>
          <w:tcPr>
            <w:tcW w:w="4500" w:type="dxa"/>
          </w:tcPr>
          <w:p w14:paraId="6C82A820" w14:textId="77777777" w:rsidR="002E0B60" w:rsidRPr="008860F2" w:rsidRDefault="002E0B60" w:rsidP="002E0B60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58" w:type="dxa"/>
          </w:tcPr>
          <w:p w14:paraId="6B78D540" w14:textId="77777777" w:rsidR="002E0B60" w:rsidRPr="008860F2" w:rsidRDefault="002E0B60" w:rsidP="002E0B60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99DB62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4A81FE11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(2.14)</w:t>
            </w:r>
          </w:p>
        </w:tc>
        <w:tc>
          <w:tcPr>
            <w:tcW w:w="236" w:type="dxa"/>
          </w:tcPr>
          <w:p w14:paraId="77FCA63E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829116" w14:textId="77777777" w:rsidR="002E0B60" w:rsidRPr="008860F2" w:rsidRDefault="002E0B60" w:rsidP="002E0B6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(0.06)</w:t>
            </w:r>
          </w:p>
        </w:tc>
        <w:tc>
          <w:tcPr>
            <w:tcW w:w="236" w:type="dxa"/>
          </w:tcPr>
          <w:p w14:paraId="5604B682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0DDA77F0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137FC72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2BDC551E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(9.18)</w:t>
            </w:r>
          </w:p>
        </w:tc>
        <w:tc>
          <w:tcPr>
            <w:tcW w:w="236" w:type="dxa"/>
          </w:tcPr>
          <w:p w14:paraId="3EBA201D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6EC591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059DF4AA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17BFDEF3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(11.38)</w:t>
            </w:r>
          </w:p>
        </w:tc>
      </w:tr>
      <w:tr w:rsidR="002E0B60" w:rsidRPr="008860F2" w14:paraId="310749B3" w14:textId="77777777" w:rsidTr="00226A55">
        <w:trPr>
          <w:trHeight w:val="288"/>
        </w:trPr>
        <w:tc>
          <w:tcPr>
            <w:tcW w:w="4500" w:type="dxa"/>
          </w:tcPr>
          <w:p w14:paraId="3502D2FA" w14:textId="47FA55D2" w:rsidR="002E0B60" w:rsidRPr="008860F2" w:rsidRDefault="002E0B60" w:rsidP="004E7D5F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การจำหน่ายบริษัทย่อย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13</w:t>
            </w:r>
          </w:p>
        </w:tc>
        <w:tc>
          <w:tcPr>
            <w:tcW w:w="1258" w:type="dxa"/>
          </w:tcPr>
          <w:p w14:paraId="486486E1" w14:textId="77777777" w:rsidR="002E0B60" w:rsidRPr="008860F2" w:rsidRDefault="002E0B60" w:rsidP="002E0B60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(1,031.15)</w:t>
            </w:r>
          </w:p>
        </w:tc>
        <w:tc>
          <w:tcPr>
            <w:tcW w:w="270" w:type="dxa"/>
          </w:tcPr>
          <w:p w14:paraId="53973935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6B7A8D6E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(2,240.74)</w:t>
            </w:r>
          </w:p>
        </w:tc>
        <w:tc>
          <w:tcPr>
            <w:tcW w:w="236" w:type="dxa"/>
          </w:tcPr>
          <w:p w14:paraId="5790935F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727841" w14:textId="77777777" w:rsidR="002E0B60" w:rsidRPr="008860F2" w:rsidRDefault="002E0B60" w:rsidP="002E0B6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(91.52)</w:t>
            </w:r>
          </w:p>
        </w:tc>
        <w:tc>
          <w:tcPr>
            <w:tcW w:w="236" w:type="dxa"/>
          </w:tcPr>
          <w:p w14:paraId="227C402A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13B649FA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(22.66)</w:t>
            </w:r>
          </w:p>
        </w:tc>
        <w:tc>
          <w:tcPr>
            <w:tcW w:w="239" w:type="dxa"/>
          </w:tcPr>
          <w:p w14:paraId="5340B092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73C2A614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(669.80)</w:t>
            </w:r>
          </w:p>
        </w:tc>
        <w:tc>
          <w:tcPr>
            <w:tcW w:w="236" w:type="dxa"/>
          </w:tcPr>
          <w:p w14:paraId="0D6A53B1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195BAE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(20.01)</w:t>
            </w:r>
          </w:p>
        </w:tc>
        <w:tc>
          <w:tcPr>
            <w:tcW w:w="245" w:type="dxa"/>
          </w:tcPr>
          <w:p w14:paraId="3EDF0CC2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0DF9538F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(4,075.88)</w:t>
            </w:r>
          </w:p>
        </w:tc>
      </w:tr>
      <w:tr w:rsidR="002E0B60" w:rsidRPr="008860F2" w14:paraId="1B5596C5" w14:textId="77777777" w:rsidTr="00226A55">
        <w:trPr>
          <w:trHeight w:val="288"/>
        </w:trPr>
        <w:tc>
          <w:tcPr>
            <w:tcW w:w="4500" w:type="dxa"/>
          </w:tcPr>
          <w:p w14:paraId="7FA32D11" w14:textId="77777777" w:rsidR="002E0B60" w:rsidRPr="008860F2" w:rsidRDefault="002E0B60" w:rsidP="002E0B60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58" w:type="dxa"/>
          </w:tcPr>
          <w:p w14:paraId="3204EB99" w14:textId="77777777" w:rsidR="002E0B60" w:rsidRPr="008860F2" w:rsidRDefault="002E0B60" w:rsidP="002E0B60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CF2154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023E57B4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B7531C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FC24EC" w14:textId="77777777" w:rsidR="002E0B60" w:rsidRPr="008860F2" w:rsidRDefault="002E0B60" w:rsidP="002E0B6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(0.35)</w:t>
            </w:r>
          </w:p>
        </w:tc>
        <w:tc>
          <w:tcPr>
            <w:tcW w:w="236" w:type="dxa"/>
          </w:tcPr>
          <w:p w14:paraId="57213611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30241D31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480B3AB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0879A348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(0.43)</w:t>
            </w:r>
          </w:p>
        </w:tc>
        <w:tc>
          <w:tcPr>
            <w:tcW w:w="236" w:type="dxa"/>
          </w:tcPr>
          <w:p w14:paraId="3D79B3E2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F6BDD2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(10.89)</w:t>
            </w:r>
          </w:p>
        </w:tc>
        <w:tc>
          <w:tcPr>
            <w:tcW w:w="245" w:type="dxa"/>
          </w:tcPr>
          <w:p w14:paraId="14DCD72A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73730BC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(11.67)</w:t>
            </w:r>
          </w:p>
        </w:tc>
      </w:tr>
      <w:tr w:rsidR="002E0B60" w:rsidRPr="008860F2" w14:paraId="46DC3D65" w14:textId="77777777" w:rsidTr="00226A55">
        <w:trPr>
          <w:trHeight w:val="288"/>
        </w:trPr>
        <w:tc>
          <w:tcPr>
            <w:tcW w:w="4500" w:type="dxa"/>
          </w:tcPr>
          <w:p w14:paraId="3D85C62E" w14:textId="77777777" w:rsidR="002E0B60" w:rsidRPr="008860F2" w:rsidRDefault="002E0B60" w:rsidP="002E0B60">
            <w:pPr>
              <w:spacing w:line="240" w:lineRule="auto"/>
              <w:ind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ออก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258" w:type="dxa"/>
          </w:tcPr>
          <w:p w14:paraId="5010988B" w14:textId="77777777" w:rsidR="002E0B60" w:rsidRPr="008860F2" w:rsidRDefault="002E0B60" w:rsidP="002E0B60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30.09</w:t>
            </w:r>
          </w:p>
        </w:tc>
        <w:tc>
          <w:tcPr>
            <w:tcW w:w="270" w:type="dxa"/>
          </w:tcPr>
          <w:p w14:paraId="27B8F16D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7D12AFC5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414.64</w:t>
            </w:r>
          </w:p>
        </w:tc>
        <w:tc>
          <w:tcPr>
            <w:tcW w:w="236" w:type="dxa"/>
          </w:tcPr>
          <w:p w14:paraId="50EE1C37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BD495D" w14:textId="77777777" w:rsidR="002E0B60" w:rsidRPr="008860F2" w:rsidRDefault="002E0B60" w:rsidP="002E0B6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3.72</w:t>
            </w:r>
          </w:p>
        </w:tc>
        <w:tc>
          <w:tcPr>
            <w:tcW w:w="236" w:type="dxa"/>
          </w:tcPr>
          <w:p w14:paraId="4DB45764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1A8972AB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600CDB5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07E06C74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88.03</w:t>
            </w:r>
          </w:p>
        </w:tc>
        <w:tc>
          <w:tcPr>
            <w:tcW w:w="236" w:type="dxa"/>
          </w:tcPr>
          <w:p w14:paraId="47AD4D7F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82D32F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(536.48)</w:t>
            </w:r>
          </w:p>
        </w:tc>
        <w:tc>
          <w:tcPr>
            <w:tcW w:w="245" w:type="dxa"/>
          </w:tcPr>
          <w:p w14:paraId="5BEC87F1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1C280889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0B60" w:rsidRPr="008860F2" w14:paraId="753F436F" w14:textId="77777777" w:rsidTr="00226A55">
        <w:trPr>
          <w:trHeight w:val="288"/>
        </w:trPr>
        <w:tc>
          <w:tcPr>
            <w:tcW w:w="4500" w:type="dxa"/>
          </w:tcPr>
          <w:p w14:paraId="0A2C2C6D" w14:textId="77777777" w:rsidR="002E0B60" w:rsidRPr="008860F2" w:rsidRDefault="002E0B60" w:rsidP="002E0B60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โอนเข้ามาจาก (ออกไปที่) 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1258" w:type="dxa"/>
          </w:tcPr>
          <w:p w14:paraId="5BB1182E" w14:textId="77777777" w:rsidR="002E0B60" w:rsidRPr="008860F2" w:rsidRDefault="002E0B60" w:rsidP="002E0B60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F97A99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04E109EA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4610AD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FA9F4E" w14:textId="77777777" w:rsidR="002E0B60" w:rsidRPr="008860F2" w:rsidRDefault="002E0B60" w:rsidP="002E0B6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BE40BD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54C65E7D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923B45B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49CAE3D2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92C430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7D1133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6D0987FF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1B343DD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0B60" w:rsidRPr="008860F2" w14:paraId="50B10CDF" w14:textId="77777777" w:rsidTr="00226A55">
        <w:trPr>
          <w:trHeight w:val="288"/>
        </w:trPr>
        <w:tc>
          <w:tcPr>
            <w:tcW w:w="4500" w:type="dxa"/>
          </w:tcPr>
          <w:p w14:paraId="170AE479" w14:textId="209378D7" w:rsidR="002E0B60" w:rsidRPr="008860F2" w:rsidRDefault="002E0B60" w:rsidP="002E0B60">
            <w:pPr>
              <w:ind w:left="150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                                 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15</w:t>
            </w:r>
          </w:p>
        </w:tc>
        <w:tc>
          <w:tcPr>
            <w:tcW w:w="1258" w:type="dxa"/>
          </w:tcPr>
          <w:p w14:paraId="17EBC635" w14:textId="77777777" w:rsidR="002E0B60" w:rsidRPr="008860F2" w:rsidRDefault="002E0B60" w:rsidP="002E0B60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1FA756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18635E0B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(9.20)</w:t>
            </w:r>
          </w:p>
        </w:tc>
        <w:tc>
          <w:tcPr>
            <w:tcW w:w="236" w:type="dxa"/>
          </w:tcPr>
          <w:p w14:paraId="371B90A2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885904" w14:textId="77777777" w:rsidR="002E0B60" w:rsidRPr="008860F2" w:rsidRDefault="002E0B60" w:rsidP="002E0B6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CBB0D8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154BFF66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F91B6FC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3425AD9A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81AE6F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0DA8BA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0D0E973A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03CC53A1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(9.20)</w:t>
            </w:r>
          </w:p>
        </w:tc>
      </w:tr>
      <w:tr w:rsidR="002E0B60" w:rsidRPr="008860F2" w14:paraId="1013867B" w14:textId="77777777" w:rsidTr="002E0B60">
        <w:trPr>
          <w:trHeight w:val="288"/>
        </w:trPr>
        <w:tc>
          <w:tcPr>
            <w:tcW w:w="4500" w:type="dxa"/>
          </w:tcPr>
          <w:p w14:paraId="3347A87F" w14:textId="5FEAB24D" w:rsidR="002E0B60" w:rsidRPr="008860F2" w:rsidRDefault="00FE1EB2" w:rsidP="00D84202">
            <w:pPr>
              <w:ind w:left="150"/>
              <w:rPr>
                <w:rFonts w:ascii="Angsana New" w:hAnsi="Angsana New"/>
                <w:sz w:val="28"/>
                <w:szCs w:val="28"/>
                <w:cs/>
              </w:rPr>
            </w:pPr>
            <w:r w:rsidRPr="00FE1EB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FE1EB2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</w:t>
            </w:r>
            <w:r w:rsidR="002E0B60" w:rsidRPr="008860F2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A43327" w:rsidRPr="008860F2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258" w:type="dxa"/>
          </w:tcPr>
          <w:p w14:paraId="5F17CFAD" w14:textId="77777777" w:rsidR="002E0B60" w:rsidRPr="008860F2" w:rsidRDefault="002E0B60" w:rsidP="002E0B60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86FAE3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6853A48A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68.34</w:t>
            </w:r>
          </w:p>
        </w:tc>
        <w:tc>
          <w:tcPr>
            <w:tcW w:w="236" w:type="dxa"/>
          </w:tcPr>
          <w:p w14:paraId="6BDC264F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B69F47" w14:textId="77777777" w:rsidR="002E0B60" w:rsidRPr="008860F2" w:rsidRDefault="002E0B60" w:rsidP="002E0B6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096D4A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68B28B85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49F4CC7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0E513182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E4F914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345E96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461D9707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837CF2A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68.34</w:t>
            </w:r>
          </w:p>
        </w:tc>
      </w:tr>
      <w:tr w:rsidR="002E0B60" w:rsidRPr="008860F2" w14:paraId="6F875AA1" w14:textId="77777777" w:rsidTr="00AB7D55">
        <w:trPr>
          <w:trHeight w:val="288"/>
        </w:trPr>
        <w:tc>
          <w:tcPr>
            <w:tcW w:w="4500" w:type="dxa"/>
          </w:tcPr>
          <w:p w14:paraId="581AD8DA" w14:textId="641B7F30" w:rsidR="002E0B60" w:rsidRPr="008860F2" w:rsidRDefault="002E0B60" w:rsidP="002E0B60">
            <w:pPr>
              <w:spacing w:line="240" w:lineRule="auto"/>
              <w:ind w:right="-115" w:firstLine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สินทรัพย์ไม่มีตัวตนอื่น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                                           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8FDF791" w14:textId="77777777" w:rsidR="002E0B60" w:rsidRPr="008860F2" w:rsidRDefault="002E0B60" w:rsidP="002E0B60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0F3D61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7DB2ABEB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7A55F9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41182F" w14:textId="77777777" w:rsidR="002E0B60" w:rsidRPr="008860F2" w:rsidRDefault="002E0B60" w:rsidP="002E0B60">
            <w:pPr>
              <w:tabs>
                <w:tab w:val="decimal" w:pos="491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499E0A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7140ACBD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92FB6F6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168ACF37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(0.38)</w:t>
            </w:r>
          </w:p>
        </w:tc>
        <w:tc>
          <w:tcPr>
            <w:tcW w:w="236" w:type="dxa"/>
          </w:tcPr>
          <w:p w14:paraId="663C2E45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C7FD3C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(0.61)</w:t>
            </w:r>
          </w:p>
        </w:tc>
        <w:tc>
          <w:tcPr>
            <w:tcW w:w="245" w:type="dxa"/>
          </w:tcPr>
          <w:p w14:paraId="6C4ABD69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A516474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(0.99)</w:t>
            </w:r>
          </w:p>
        </w:tc>
      </w:tr>
      <w:tr w:rsidR="002E0B60" w:rsidRPr="008860F2" w14:paraId="6D38D8ED" w14:textId="77777777" w:rsidTr="00AB7D55">
        <w:trPr>
          <w:trHeight w:val="288"/>
        </w:trPr>
        <w:tc>
          <w:tcPr>
            <w:tcW w:w="4500" w:type="dxa"/>
          </w:tcPr>
          <w:p w14:paraId="36ACBDF0" w14:textId="77777777" w:rsidR="002E0B60" w:rsidRPr="008860F2" w:rsidRDefault="002E0B60" w:rsidP="002E0B60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1BFF65F3" w14:textId="77777777" w:rsidR="002E0B60" w:rsidRPr="008860F2" w:rsidRDefault="002E0B60" w:rsidP="002E0B60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203.54</w:t>
            </w:r>
          </w:p>
        </w:tc>
        <w:tc>
          <w:tcPr>
            <w:tcW w:w="270" w:type="dxa"/>
          </w:tcPr>
          <w:p w14:paraId="2FF6D2E0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2B04ACAC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646.94</w:t>
            </w:r>
          </w:p>
        </w:tc>
        <w:tc>
          <w:tcPr>
            <w:tcW w:w="236" w:type="dxa"/>
          </w:tcPr>
          <w:p w14:paraId="6D611F65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1FE4886" w14:textId="77777777" w:rsidR="002E0B60" w:rsidRPr="008860F2" w:rsidRDefault="002E0B60" w:rsidP="002E0B6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194.11</w:t>
            </w:r>
          </w:p>
        </w:tc>
        <w:tc>
          <w:tcPr>
            <w:tcW w:w="236" w:type="dxa"/>
          </w:tcPr>
          <w:p w14:paraId="533106A2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1AD85968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27.23</w:t>
            </w:r>
          </w:p>
        </w:tc>
        <w:tc>
          <w:tcPr>
            <w:tcW w:w="239" w:type="dxa"/>
          </w:tcPr>
          <w:p w14:paraId="78EABB7A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60272936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423.74</w:t>
            </w:r>
          </w:p>
        </w:tc>
        <w:tc>
          <w:tcPr>
            <w:tcW w:w="236" w:type="dxa"/>
          </w:tcPr>
          <w:p w14:paraId="5964DA0D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0E11F9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4.09</w:t>
            </w:r>
          </w:p>
        </w:tc>
        <w:tc>
          <w:tcPr>
            <w:tcW w:w="245" w:type="dxa"/>
          </w:tcPr>
          <w:p w14:paraId="6FD42A7D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396EDD9E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1,499.65</w:t>
            </w:r>
          </w:p>
        </w:tc>
      </w:tr>
    </w:tbl>
    <w:p w14:paraId="38E6F6D5" w14:textId="77777777" w:rsidR="00BA3533" w:rsidRPr="008860F2" w:rsidRDefault="00BA3533">
      <w:pPr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</w:rPr>
        <w:br w:type="page"/>
      </w:r>
    </w:p>
    <w:tbl>
      <w:tblPr>
        <w:tblW w:w="14293" w:type="dxa"/>
        <w:tblInd w:w="554" w:type="dxa"/>
        <w:tblLayout w:type="fixed"/>
        <w:tblLook w:val="01E0" w:firstRow="1" w:lastRow="1" w:firstColumn="1" w:lastColumn="1" w:noHBand="0" w:noVBand="0"/>
      </w:tblPr>
      <w:tblGrid>
        <w:gridCol w:w="4504"/>
        <w:gridCol w:w="1254"/>
        <w:gridCol w:w="270"/>
        <w:gridCol w:w="1235"/>
        <w:gridCol w:w="236"/>
        <w:gridCol w:w="1170"/>
        <w:gridCol w:w="236"/>
        <w:gridCol w:w="1117"/>
        <w:gridCol w:w="239"/>
        <w:gridCol w:w="1220"/>
        <w:gridCol w:w="236"/>
        <w:gridCol w:w="1170"/>
        <w:gridCol w:w="245"/>
        <w:gridCol w:w="1161"/>
      </w:tblGrid>
      <w:tr w:rsidR="00BA3533" w:rsidRPr="008860F2" w14:paraId="630D4615" w14:textId="77777777" w:rsidTr="00226A55">
        <w:trPr>
          <w:trHeight w:val="288"/>
        </w:trPr>
        <w:tc>
          <w:tcPr>
            <w:tcW w:w="4504" w:type="dxa"/>
          </w:tcPr>
          <w:p w14:paraId="0F98113D" w14:textId="77777777" w:rsidR="00BA3533" w:rsidRPr="008860F2" w:rsidRDefault="00BA3533" w:rsidP="006914A3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89" w:type="dxa"/>
            <w:gridSpan w:val="13"/>
          </w:tcPr>
          <w:p w14:paraId="57DA0C0D" w14:textId="77777777" w:rsidR="00BA3533" w:rsidRPr="008860F2" w:rsidRDefault="00BA3533" w:rsidP="00BA3533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F2F0F" w:rsidRPr="008860F2" w14:paraId="464AC9D0" w14:textId="77777777" w:rsidTr="00226A55">
        <w:trPr>
          <w:trHeight w:val="288"/>
        </w:trPr>
        <w:tc>
          <w:tcPr>
            <w:tcW w:w="4504" w:type="dxa"/>
          </w:tcPr>
          <w:p w14:paraId="0F467B09" w14:textId="77777777" w:rsidR="009F2F0F" w:rsidRPr="008860F2" w:rsidRDefault="009F2F0F" w:rsidP="009F2F0F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4" w:type="dxa"/>
          </w:tcPr>
          <w:p w14:paraId="1DEAAEDC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42F64D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</w:tcPr>
          <w:p w14:paraId="56EFD3A5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9973B74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D0BB2A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A914EB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5C947354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619564D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55109A51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เครื่องตกแต่ง </w:t>
            </w:r>
          </w:p>
        </w:tc>
        <w:tc>
          <w:tcPr>
            <w:tcW w:w="236" w:type="dxa"/>
          </w:tcPr>
          <w:p w14:paraId="78FD072A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08CC1F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5" w:type="dxa"/>
          </w:tcPr>
          <w:p w14:paraId="528B9076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F31D87B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2F0F" w:rsidRPr="008860F2" w14:paraId="39803463" w14:textId="77777777" w:rsidTr="00226A55">
        <w:trPr>
          <w:trHeight w:val="288"/>
        </w:trPr>
        <w:tc>
          <w:tcPr>
            <w:tcW w:w="4504" w:type="dxa"/>
          </w:tcPr>
          <w:p w14:paraId="3E2D1651" w14:textId="77777777" w:rsidR="009F2F0F" w:rsidRPr="008860F2" w:rsidRDefault="009F2F0F" w:rsidP="009F2F0F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4" w:type="dxa"/>
          </w:tcPr>
          <w:p w14:paraId="62BDEE86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B74875D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</w:tcPr>
          <w:p w14:paraId="3079B7DA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6" w:type="dxa"/>
          </w:tcPr>
          <w:p w14:paraId="488F0175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37C87C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1314DD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2B1437A1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41A6F10E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3C7A908F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ติดตั้ง เครื่องใช้</w:t>
            </w:r>
          </w:p>
        </w:tc>
        <w:tc>
          <w:tcPr>
            <w:tcW w:w="236" w:type="dxa"/>
          </w:tcPr>
          <w:p w14:paraId="45089C0F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57CAAE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45" w:type="dxa"/>
          </w:tcPr>
          <w:p w14:paraId="2107703F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569DE41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2F0F" w:rsidRPr="008860F2" w14:paraId="6FA0790B" w14:textId="77777777" w:rsidTr="00226A55">
        <w:trPr>
          <w:trHeight w:val="288"/>
        </w:trPr>
        <w:tc>
          <w:tcPr>
            <w:tcW w:w="4504" w:type="dxa"/>
          </w:tcPr>
          <w:p w14:paraId="06668C77" w14:textId="77777777" w:rsidR="009F2F0F" w:rsidRPr="008860F2" w:rsidRDefault="009F2F0F" w:rsidP="009F2F0F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4" w:type="dxa"/>
          </w:tcPr>
          <w:p w14:paraId="2727642F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และสิทธิการเช่า</w:t>
            </w:r>
          </w:p>
        </w:tc>
        <w:tc>
          <w:tcPr>
            <w:tcW w:w="270" w:type="dxa"/>
          </w:tcPr>
          <w:p w14:paraId="2D3B2655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</w:tcPr>
          <w:p w14:paraId="513A5AC0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14:paraId="46B869B7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BC75E3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78034839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30F6ACD7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25190F2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0E32496B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สำนักงาน และ</w:t>
            </w:r>
          </w:p>
        </w:tc>
        <w:tc>
          <w:tcPr>
            <w:tcW w:w="236" w:type="dxa"/>
          </w:tcPr>
          <w:p w14:paraId="3A373583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0CB070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45" w:type="dxa"/>
          </w:tcPr>
          <w:p w14:paraId="48D9AE53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620186E2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6A55" w:rsidRPr="008860F2" w14:paraId="532D3E01" w14:textId="77777777" w:rsidTr="00226A55">
        <w:trPr>
          <w:trHeight w:val="288"/>
        </w:trPr>
        <w:tc>
          <w:tcPr>
            <w:tcW w:w="4504" w:type="dxa"/>
          </w:tcPr>
          <w:p w14:paraId="7A509F3E" w14:textId="77777777" w:rsidR="00226A55" w:rsidRPr="008860F2" w:rsidRDefault="00226A55" w:rsidP="004E7D5F">
            <w:pPr>
              <w:spacing w:line="240" w:lineRule="auto"/>
              <w:ind w:right="6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54" w:type="dxa"/>
          </w:tcPr>
          <w:p w14:paraId="01F9FE4B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6E9D44F5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</w:tcPr>
          <w:p w14:paraId="226B5050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236" w:type="dxa"/>
          </w:tcPr>
          <w:p w14:paraId="09F4C76F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93B3E9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5369A92A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178BA0F4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9" w:type="dxa"/>
          </w:tcPr>
          <w:p w14:paraId="62AA6B4F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3EE39828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3C5103EF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10B3A8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45" w:type="dxa"/>
          </w:tcPr>
          <w:p w14:paraId="1AC8E09E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75DC3CC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26A55" w:rsidRPr="008860F2" w14:paraId="0AF9B4F8" w14:textId="77777777" w:rsidTr="00226A55">
        <w:trPr>
          <w:trHeight w:val="288"/>
        </w:trPr>
        <w:tc>
          <w:tcPr>
            <w:tcW w:w="4504" w:type="dxa"/>
          </w:tcPr>
          <w:p w14:paraId="09B07E7D" w14:textId="77777777" w:rsidR="00226A55" w:rsidRPr="008860F2" w:rsidRDefault="00226A55" w:rsidP="00226A55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89" w:type="dxa"/>
            <w:gridSpan w:val="13"/>
          </w:tcPr>
          <w:p w14:paraId="52F137E2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26A55" w:rsidRPr="008860F2" w14:paraId="7E325EAC" w14:textId="77777777" w:rsidTr="00226A55">
        <w:trPr>
          <w:trHeight w:val="288"/>
        </w:trPr>
        <w:tc>
          <w:tcPr>
            <w:tcW w:w="4504" w:type="dxa"/>
          </w:tcPr>
          <w:p w14:paraId="28A035BC" w14:textId="77777777" w:rsidR="00226A55" w:rsidRPr="008860F2" w:rsidRDefault="00226A55" w:rsidP="00226A55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54" w:type="dxa"/>
          </w:tcPr>
          <w:p w14:paraId="253A2425" w14:textId="41C899A7" w:rsidR="00226A55" w:rsidRPr="008860F2" w:rsidRDefault="00226A55" w:rsidP="00226A55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28977C8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</w:tcPr>
          <w:p w14:paraId="2EC5136A" w14:textId="3A008A5B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986A897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FE95F4" w14:textId="4A0196BC" w:rsidR="00226A55" w:rsidRPr="008860F2" w:rsidRDefault="00226A55" w:rsidP="00226A55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ACB7719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7" w:type="dxa"/>
          </w:tcPr>
          <w:p w14:paraId="7AA4E287" w14:textId="5B042B65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22935D31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</w:tcPr>
          <w:p w14:paraId="0A6AD5EE" w14:textId="7C1C0BF8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F9DB69F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73BD37" w14:textId="6926446D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</w:tcPr>
          <w:p w14:paraId="132EBD73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0326AFC9" w14:textId="47AA3E56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E75F4" w:rsidRPr="008860F2" w14:paraId="04D77539" w14:textId="77777777" w:rsidTr="00226A55">
        <w:trPr>
          <w:trHeight w:val="288"/>
        </w:trPr>
        <w:tc>
          <w:tcPr>
            <w:tcW w:w="4504" w:type="dxa"/>
          </w:tcPr>
          <w:p w14:paraId="6D66F694" w14:textId="77777777" w:rsidR="00FE75F4" w:rsidRPr="008860F2" w:rsidRDefault="00FE75F4" w:rsidP="00FE75F4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8860F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4" w:type="dxa"/>
          </w:tcPr>
          <w:p w14:paraId="220E738B" w14:textId="52FEA40F" w:rsidR="00FE75F4" w:rsidRPr="00FE75F4" w:rsidRDefault="00FE75F4" w:rsidP="00FE75F4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FE75F4">
              <w:rPr>
                <w:rFonts w:ascii="Angsana New" w:hAnsi="Angsana New"/>
                <w:sz w:val="28"/>
                <w:szCs w:val="28"/>
              </w:rPr>
              <w:t>203.54</w:t>
            </w:r>
          </w:p>
        </w:tc>
        <w:tc>
          <w:tcPr>
            <w:tcW w:w="270" w:type="dxa"/>
          </w:tcPr>
          <w:p w14:paraId="1F736501" w14:textId="77777777" w:rsidR="00FE75F4" w:rsidRPr="00FE75F4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28F6921C" w14:textId="0DE8C0EC" w:rsidR="00FE75F4" w:rsidRPr="00FE75F4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FE75F4">
              <w:rPr>
                <w:rFonts w:ascii="Angsana New" w:hAnsi="Angsana New"/>
                <w:sz w:val="28"/>
                <w:szCs w:val="28"/>
              </w:rPr>
              <w:t>646.94</w:t>
            </w:r>
          </w:p>
        </w:tc>
        <w:tc>
          <w:tcPr>
            <w:tcW w:w="236" w:type="dxa"/>
          </w:tcPr>
          <w:p w14:paraId="164FFF3C" w14:textId="77777777" w:rsidR="00FE75F4" w:rsidRPr="00FE75F4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FF6A14" w14:textId="353DDFAC" w:rsidR="00FE75F4" w:rsidRPr="00FE75F4" w:rsidRDefault="00FE75F4" w:rsidP="00FE75F4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FE75F4">
              <w:rPr>
                <w:rFonts w:ascii="Angsana New" w:hAnsi="Angsana New"/>
                <w:sz w:val="28"/>
                <w:szCs w:val="28"/>
              </w:rPr>
              <w:t>194.11</w:t>
            </w:r>
          </w:p>
        </w:tc>
        <w:tc>
          <w:tcPr>
            <w:tcW w:w="236" w:type="dxa"/>
          </w:tcPr>
          <w:p w14:paraId="02954D79" w14:textId="77777777" w:rsidR="00FE75F4" w:rsidRPr="00FE75F4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7" w:type="dxa"/>
          </w:tcPr>
          <w:p w14:paraId="34C9C405" w14:textId="21BA9D55" w:rsidR="00FE75F4" w:rsidRPr="00FE75F4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FE75F4">
              <w:rPr>
                <w:rFonts w:ascii="Angsana New" w:hAnsi="Angsana New"/>
                <w:sz w:val="28"/>
                <w:szCs w:val="28"/>
              </w:rPr>
              <w:t>27.23</w:t>
            </w:r>
          </w:p>
        </w:tc>
        <w:tc>
          <w:tcPr>
            <w:tcW w:w="239" w:type="dxa"/>
          </w:tcPr>
          <w:p w14:paraId="3B71BBFA" w14:textId="77777777" w:rsidR="00FE75F4" w:rsidRPr="00FE75F4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15452D3B" w14:textId="0F32832C" w:rsidR="00FE75F4" w:rsidRPr="00FE75F4" w:rsidRDefault="00FE75F4" w:rsidP="00FE75F4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FE75F4">
              <w:rPr>
                <w:rFonts w:ascii="Angsana New" w:hAnsi="Angsana New"/>
                <w:sz w:val="28"/>
                <w:szCs w:val="28"/>
              </w:rPr>
              <w:t>423.74</w:t>
            </w:r>
          </w:p>
        </w:tc>
        <w:tc>
          <w:tcPr>
            <w:tcW w:w="236" w:type="dxa"/>
          </w:tcPr>
          <w:p w14:paraId="19E4E7E2" w14:textId="77777777" w:rsidR="00FE75F4" w:rsidRPr="00FE75F4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A08C75" w14:textId="1FDEF8CB" w:rsidR="00FE75F4" w:rsidRPr="00FE75F4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FE75F4">
              <w:rPr>
                <w:rFonts w:ascii="Angsana New" w:hAnsi="Angsana New"/>
                <w:sz w:val="28"/>
                <w:szCs w:val="28"/>
              </w:rPr>
              <w:t>4.09</w:t>
            </w:r>
          </w:p>
        </w:tc>
        <w:tc>
          <w:tcPr>
            <w:tcW w:w="245" w:type="dxa"/>
          </w:tcPr>
          <w:p w14:paraId="13397006" w14:textId="77777777" w:rsidR="00FE75F4" w:rsidRPr="00FE75F4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1D8B520D" w14:textId="47FB3400" w:rsidR="00FE75F4" w:rsidRPr="00FE75F4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FE75F4">
              <w:rPr>
                <w:rFonts w:ascii="Angsana New" w:hAnsi="Angsana New"/>
                <w:sz w:val="28"/>
                <w:szCs w:val="28"/>
              </w:rPr>
              <w:t>1,499.65</w:t>
            </w:r>
          </w:p>
        </w:tc>
      </w:tr>
      <w:tr w:rsidR="00FE75F4" w:rsidRPr="008860F2" w14:paraId="72140ACA" w14:textId="77777777" w:rsidTr="00226A55">
        <w:trPr>
          <w:trHeight w:val="288"/>
        </w:trPr>
        <w:tc>
          <w:tcPr>
            <w:tcW w:w="4504" w:type="dxa"/>
          </w:tcPr>
          <w:p w14:paraId="58B8BD88" w14:textId="77777777" w:rsidR="00FE75F4" w:rsidRPr="008860F2" w:rsidRDefault="00FE75F4" w:rsidP="00FE75F4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54" w:type="dxa"/>
          </w:tcPr>
          <w:p w14:paraId="424C0297" w14:textId="3256639C" w:rsidR="00FE75F4" w:rsidRPr="008860F2" w:rsidRDefault="00737337" w:rsidP="00FE75F4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0C422E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6653CB0E" w14:textId="384666CD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0.42</w:t>
            </w:r>
          </w:p>
        </w:tc>
        <w:tc>
          <w:tcPr>
            <w:tcW w:w="236" w:type="dxa"/>
          </w:tcPr>
          <w:p w14:paraId="37A1CB1A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F97751" w14:textId="72E57E71" w:rsidR="00FE75F4" w:rsidRPr="008860F2" w:rsidRDefault="00FE75F4" w:rsidP="00FE75F4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0.77</w:t>
            </w:r>
          </w:p>
        </w:tc>
        <w:tc>
          <w:tcPr>
            <w:tcW w:w="236" w:type="dxa"/>
          </w:tcPr>
          <w:p w14:paraId="01633439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55D7215C" w14:textId="253FE5E2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2.65</w:t>
            </w:r>
          </w:p>
        </w:tc>
        <w:tc>
          <w:tcPr>
            <w:tcW w:w="239" w:type="dxa"/>
          </w:tcPr>
          <w:p w14:paraId="3927982C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3F059571" w14:textId="1F3D98FE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12.53</w:t>
            </w:r>
          </w:p>
        </w:tc>
        <w:tc>
          <w:tcPr>
            <w:tcW w:w="236" w:type="dxa"/>
          </w:tcPr>
          <w:p w14:paraId="5442F880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442848" w14:textId="44A68632" w:rsidR="00FE75F4" w:rsidRPr="008860F2" w:rsidRDefault="00A23E2C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12.78</w:t>
            </w:r>
          </w:p>
        </w:tc>
        <w:tc>
          <w:tcPr>
            <w:tcW w:w="245" w:type="dxa"/>
          </w:tcPr>
          <w:p w14:paraId="59CA2D91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C430498" w14:textId="5AADA5F2" w:rsidR="00FE75F4" w:rsidRPr="008860F2" w:rsidRDefault="00A23E2C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29.15</w:t>
            </w:r>
          </w:p>
        </w:tc>
      </w:tr>
      <w:tr w:rsidR="00FE75F4" w:rsidRPr="008860F2" w14:paraId="0545DEED" w14:textId="77777777" w:rsidTr="00226A55">
        <w:trPr>
          <w:trHeight w:val="288"/>
        </w:trPr>
        <w:tc>
          <w:tcPr>
            <w:tcW w:w="4504" w:type="dxa"/>
          </w:tcPr>
          <w:p w14:paraId="05EEE3D8" w14:textId="77777777" w:rsidR="00FE75F4" w:rsidRPr="008860F2" w:rsidRDefault="00FE75F4" w:rsidP="00FE75F4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54" w:type="dxa"/>
          </w:tcPr>
          <w:p w14:paraId="38A77DB5" w14:textId="37381ACF" w:rsidR="00FE75F4" w:rsidRPr="008860F2" w:rsidRDefault="00737337" w:rsidP="00FE75F4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8E50FD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4AC5B148" w14:textId="2DBADB71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(18.18)</w:t>
            </w:r>
          </w:p>
        </w:tc>
        <w:tc>
          <w:tcPr>
            <w:tcW w:w="236" w:type="dxa"/>
          </w:tcPr>
          <w:p w14:paraId="1D2EF9EA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3648EC" w14:textId="69FEC07E" w:rsidR="00FE75F4" w:rsidRPr="008860F2" w:rsidRDefault="00FE75F4" w:rsidP="00FE75F4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(0.34)</w:t>
            </w:r>
          </w:p>
        </w:tc>
        <w:tc>
          <w:tcPr>
            <w:tcW w:w="236" w:type="dxa"/>
          </w:tcPr>
          <w:p w14:paraId="73984113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330570B6" w14:textId="22E6E84F" w:rsidR="00FE75F4" w:rsidRPr="008860F2" w:rsidRDefault="00C069B2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2C1C4DD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0EAA4ED2" w14:textId="38BEA24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(7.33)</w:t>
            </w:r>
          </w:p>
        </w:tc>
        <w:tc>
          <w:tcPr>
            <w:tcW w:w="236" w:type="dxa"/>
          </w:tcPr>
          <w:p w14:paraId="369E7D92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44151D" w14:textId="1AC27400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(0.06)</w:t>
            </w:r>
          </w:p>
        </w:tc>
        <w:tc>
          <w:tcPr>
            <w:tcW w:w="245" w:type="dxa"/>
          </w:tcPr>
          <w:p w14:paraId="43EAF9E3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8815926" w14:textId="2AAF5C25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(25.91)</w:t>
            </w:r>
          </w:p>
        </w:tc>
      </w:tr>
      <w:tr w:rsidR="00FE75F4" w:rsidRPr="008860F2" w14:paraId="7977A92A" w14:textId="77777777" w:rsidTr="00226A55">
        <w:trPr>
          <w:trHeight w:val="288"/>
        </w:trPr>
        <w:tc>
          <w:tcPr>
            <w:tcW w:w="4504" w:type="dxa"/>
          </w:tcPr>
          <w:p w14:paraId="6485CE96" w14:textId="77777777" w:rsidR="00FE75F4" w:rsidRPr="008860F2" w:rsidRDefault="00FE75F4" w:rsidP="00FE75F4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54" w:type="dxa"/>
          </w:tcPr>
          <w:p w14:paraId="7C533BF0" w14:textId="27E6CEDC" w:rsidR="00FE75F4" w:rsidRPr="008860F2" w:rsidRDefault="00737337" w:rsidP="00FE75F4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2F5229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526FBEFE" w14:textId="0203B9E8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(3.43)</w:t>
            </w:r>
          </w:p>
        </w:tc>
        <w:tc>
          <w:tcPr>
            <w:tcW w:w="236" w:type="dxa"/>
          </w:tcPr>
          <w:p w14:paraId="23FEF6C8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4E2EB3" w14:textId="6B791934" w:rsidR="00FE75F4" w:rsidRPr="008860F2" w:rsidRDefault="00C069B2" w:rsidP="00FE75F4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624CE9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1F2D7637" w14:textId="114A0BCC" w:rsidR="00FE75F4" w:rsidRPr="008860F2" w:rsidRDefault="00C069B2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E1CE137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24F8CE87" w14:textId="34B47F61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(1.40)</w:t>
            </w:r>
          </w:p>
        </w:tc>
        <w:tc>
          <w:tcPr>
            <w:tcW w:w="236" w:type="dxa"/>
          </w:tcPr>
          <w:p w14:paraId="7817D8D2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E5F0F1" w14:textId="6608C52B" w:rsidR="00FE75F4" w:rsidRPr="008860F2" w:rsidRDefault="00C069B2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215922BF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396C104" w14:textId="2908C54A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(4.83)</w:t>
            </w:r>
          </w:p>
        </w:tc>
      </w:tr>
      <w:tr w:rsidR="00FE75F4" w:rsidRPr="008860F2" w14:paraId="5B065EEC" w14:textId="77777777" w:rsidTr="00226A55">
        <w:trPr>
          <w:trHeight w:val="288"/>
        </w:trPr>
        <w:tc>
          <w:tcPr>
            <w:tcW w:w="4504" w:type="dxa"/>
          </w:tcPr>
          <w:p w14:paraId="7EA1B40E" w14:textId="77777777" w:rsidR="00FE75F4" w:rsidRPr="008860F2" w:rsidRDefault="00FE75F4" w:rsidP="00FE75F4">
            <w:pPr>
              <w:spacing w:line="240" w:lineRule="auto"/>
              <w:ind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ออก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254" w:type="dxa"/>
          </w:tcPr>
          <w:p w14:paraId="1C856A69" w14:textId="22A4AF54" w:rsidR="00FE75F4" w:rsidRPr="008860F2" w:rsidRDefault="00C069B2" w:rsidP="00FE75F4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4FF238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270C3167" w14:textId="09D50F08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3.45</w:t>
            </w:r>
          </w:p>
        </w:tc>
        <w:tc>
          <w:tcPr>
            <w:tcW w:w="236" w:type="dxa"/>
          </w:tcPr>
          <w:p w14:paraId="19CFF4D7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F0AD54" w14:textId="027BF9A2" w:rsidR="00FE75F4" w:rsidRPr="008860F2" w:rsidRDefault="00A23E2C" w:rsidP="00FE75F4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5.55</w:t>
            </w:r>
          </w:p>
        </w:tc>
        <w:tc>
          <w:tcPr>
            <w:tcW w:w="236" w:type="dxa"/>
          </w:tcPr>
          <w:p w14:paraId="01364576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1A138075" w14:textId="60B34B2D" w:rsidR="00FE75F4" w:rsidRPr="008860F2" w:rsidRDefault="00C069B2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933D202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540C8356" w14:textId="7F95A5B4" w:rsidR="00FE75F4" w:rsidRPr="008860F2" w:rsidRDefault="00A23E2C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1.84</w:t>
            </w:r>
          </w:p>
        </w:tc>
        <w:tc>
          <w:tcPr>
            <w:tcW w:w="236" w:type="dxa"/>
          </w:tcPr>
          <w:p w14:paraId="7F174BFC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CB0945" w14:textId="3A7097B3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(10.84)</w:t>
            </w:r>
          </w:p>
        </w:tc>
        <w:tc>
          <w:tcPr>
            <w:tcW w:w="245" w:type="dxa"/>
          </w:tcPr>
          <w:p w14:paraId="772F6651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07531DA" w14:textId="50856DCA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75F4" w:rsidRPr="008860F2" w14:paraId="75527619" w14:textId="77777777" w:rsidTr="00226A55">
        <w:trPr>
          <w:trHeight w:val="288"/>
        </w:trPr>
        <w:tc>
          <w:tcPr>
            <w:tcW w:w="4504" w:type="dxa"/>
          </w:tcPr>
          <w:p w14:paraId="1E745EC6" w14:textId="77777777" w:rsidR="00FE75F4" w:rsidRPr="008860F2" w:rsidRDefault="00FE75F4" w:rsidP="00FE75F4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โอนเข้ามาจาก (ออกไปที่) 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1254" w:type="dxa"/>
          </w:tcPr>
          <w:p w14:paraId="7164A001" w14:textId="6C2BECE9" w:rsidR="00FE75F4" w:rsidRPr="008860F2" w:rsidRDefault="00FE75F4" w:rsidP="00FE75F4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5B2A8B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107BEACB" w14:textId="6E346C4E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EB2E7B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63227C" w14:textId="0A760F44" w:rsidR="00FE75F4" w:rsidRPr="008860F2" w:rsidRDefault="00FE75F4" w:rsidP="00FE75F4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2EEE5A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4E7ABD79" w14:textId="1FC9595D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5C3AF6F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4F2E256B" w14:textId="19885FA1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5E4985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375061" w14:textId="4D7841FD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291363A5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67E27294" w14:textId="3E7FF21E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4E0E" w:rsidRPr="008860F2" w14:paraId="37CF60D6" w14:textId="77777777" w:rsidTr="002C4E0E">
        <w:trPr>
          <w:trHeight w:val="288"/>
        </w:trPr>
        <w:tc>
          <w:tcPr>
            <w:tcW w:w="4504" w:type="dxa"/>
          </w:tcPr>
          <w:p w14:paraId="4F9FD117" w14:textId="74BDF9A8" w:rsidR="002C4E0E" w:rsidRPr="002C4E0E" w:rsidRDefault="002C4E0E" w:rsidP="004E7D5F">
            <w:pPr>
              <w:ind w:left="15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C4E0E">
              <w:rPr>
                <w:rFonts w:ascii="Angsana New" w:hAnsi="Angsana New"/>
                <w:sz w:val="28"/>
                <w:szCs w:val="28"/>
                <w:cs/>
              </w:rPr>
              <w:t>สิน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ค้าคงเหลือ</w:t>
            </w:r>
            <w:r w:rsidRPr="002C4E0E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                                         </w:t>
            </w:r>
            <w:r w:rsidR="004A72D0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          </w:t>
            </w:r>
            <w:r w:rsidR="004E7D5F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="004A72D0" w:rsidRPr="008860F2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4A72D0">
              <w:rPr>
                <w:rFonts w:ascii="Angsana New" w:hAnsi="Angsana New"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1254" w:type="dxa"/>
          </w:tcPr>
          <w:p w14:paraId="412536F2" w14:textId="77777777" w:rsidR="002C4E0E" w:rsidRPr="008860F2" w:rsidRDefault="002C4E0E" w:rsidP="002866F5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B9C8B7" w14:textId="77777777" w:rsidR="002C4E0E" w:rsidRPr="008860F2" w:rsidRDefault="002C4E0E" w:rsidP="002866F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3155F66A" w14:textId="77777777" w:rsidR="002C4E0E" w:rsidRPr="008860F2" w:rsidRDefault="002C4E0E" w:rsidP="002C4E0E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DB037E" w14:textId="77777777" w:rsidR="002C4E0E" w:rsidRPr="008860F2" w:rsidRDefault="002C4E0E" w:rsidP="002866F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21E172" w14:textId="77777777" w:rsidR="002C4E0E" w:rsidRPr="008860F2" w:rsidRDefault="002C4E0E" w:rsidP="002866F5">
            <w:pPr>
              <w:tabs>
                <w:tab w:val="decimal" w:pos="491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1.36</w:t>
            </w:r>
          </w:p>
        </w:tc>
        <w:tc>
          <w:tcPr>
            <w:tcW w:w="236" w:type="dxa"/>
          </w:tcPr>
          <w:p w14:paraId="18D2C91A" w14:textId="77777777" w:rsidR="002C4E0E" w:rsidRPr="008860F2" w:rsidRDefault="002C4E0E" w:rsidP="002866F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6979B97E" w14:textId="77777777" w:rsidR="002C4E0E" w:rsidRPr="008860F2" w:rsidRDefault="002C4E0E" w:rsidP="002866F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DCE08D0" w14:textId="77777777" w:rsidR="002C4E0E" w:rsidRPr="008860F2" w:rsidRDefault="002C4E0E" w:rsidP="002866F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6434FEEF" w14:textId="77777777" w:rsidR="002C4E0E" w:rsidRPr="008860F2" w:rsidRDefault="002C4E0E" w:rsidP="002866F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1.02</w:t>
            </w:r>
          </w:p>
        </w:tc>
        <w:tc>
          <w:tcPr>
            <w:tcW w:w="236" w:type="dxa"/>
          </w:tcPr>
          <w:p w14:paraId="6024FBE7" w14:textId="77777777" w:rsidR="002C4E0E" w:rsidRPr="008860F2" w:rsidRDefault="002C4E0E" w:rsidP="002866F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E0A809" w14:textId="77777777" w:rsidR="002C4E0E" w:rsidRPr="008860F2" w:rsidRDefault="002C4E0E" w:rsidP="002C4E0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169B0FF4" w14:textId="77777777" w:rsidR="002C4E0E" w:rsidRPr="008860F2" w:rsidRDefault="002C4E0E" w:rsidP="002866F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5BFBD56" w14:textId="77777777" w:rsidR="002C4E0E" w:rsidRPr="008860F2" w:rsidRDefault="002C4E0E" w:rsidP="002866F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2.38</w:t>
            </w:r>
          </w:p>
        </w:tc>
      </w:tr>
      <w:tr w:rsidR="00FE75F4" w:rsidRPr="008860F2" w14:paraId="289A1968" w14:textId="77777777" w:rsidTr="00226A55">
        <w:trPr>
          <w:trHeight w:val="288"/>
        </w:trPr>
        <w:tc>
          <w:tcPr>
            <w:tcW w:w="4504" w:type="dxa"/>
          </w:tcPr>
          <w:p w14:paraId="71AF584B" w14:textId="371F95A5" w:rsidR="00FE75F4" w:rsidRPr="008860F2" w:rsidRDefault="00FE1EB2" w:rsidP="004E7D5F">
            <w:pPr>
              <w:ind w:left="150"/>
              <w:rPr>
                <w:rFonts w:ascii="Angsana New" w:hAnsi="Angsana New"/>
                <w:sz w:val="28"/>
                <w:szCs w:val="28"/>
                <w:cs/>
              </w:rPr>
            </w:pPr>
            <w:r w:rsidRPr="00FE1EB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FE1EB2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="00FE75F4" w:rsidRPr="008860F2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="004E7D5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E75F4" w:rsidRPr="008860F2">
              <w:rPr>
                <w:rFonts w:ascii="Angsana New" w:hAnsi="Angsana New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254" w:type="dxa"/>
          </w:tcPr>
          <w:p w14:paraId="6EDB33B9" w14:textId="0BBC7602" w:rsidR="00FE75F4" w:rsidRPr="008860F2" w:rsidRDefault="00FE75F4" w:rsidP="00FE75F4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30.25</w:t>
            </w:r>
          </w:p>
        </w:tc>
        <w:tc>
          <w:tcPr>
            <w:tcW w:w="270" w:type="dxa"/>
          </w:tcPr>
          <w:p w14:paraId="6A5C316C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6DE0E7C1" w14:textId="03937755" w:rsidR="00FE75F4" w:rsidRPr="008860F2" w:rsidRDefault="00AD5DBB" w:rsidP="00FE75F4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18.47</w:t>
            </w:r>
          </w:p>
        </w:tc>
        <w:tc>
          <w:tcPr>
            <w:tcW w:w="236" w:type="dxa"/>
          </w:tcPr>
          <w:p w14:paraId="6827CA0D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7F4723" w14:textId="64300E62" w:rsidR="00FE75F4" w:rsidRPr="008860F2" w:rsidRDefault="00C069B2" w:rsidP="00FE75F4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D8F192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57B81813" w14:textId="7920545F" w:rsidR="00FE75F4" w:rsidRPr="008860F2" w:rsidRDefault="00C069B2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C8066EC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74F94A4A" w14:textId="4A6D93F4" w:rsidR="00FE75F4" w:rsidRPr="008860F2" w:rsidRDefault="00AD5DBB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(0.53)</w:t>
            </w:r>
          </w:p>
        </w:tc>
        <w:tc>
          <w:tcPr>
            <w:tcW w:w="236" w:type="dxa"/>
          </w:tcPr>
          <w:p w14:paraId="1AA401EE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EAC37B" w14:textId="4599C8D1" w:rsidR="00FE75F4" w:rsidRPr="008860F2" w:rsidRDefault="00A23E2C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48.73</w:t>
            </w:r>
          </w:p>
        </w:tc>
        <w:tc>
          <w:tcPr>
            <w:tcW w:w="245" w:type="dxa"/>
          </w:tcPr>
          <w:p w14:paraId="695A0C1D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E8FAAD9" w14:textId="07032CD9" w:rsidR="00FE75F4" w:rsidRPr="008860F2" w:rsidRDefault="00A23E2C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96.92</w:t>
            </w:r>
          </w:p>
        </w:tc>
      </w:tr>
      <w:tr w:rsidR="00FE75F4" w:rsidRPr="008860F2" w14:paraId="043B0579" w14:textId="77777777" w:rsidTr="00226A55">
        <w:trPr>
          <w:trHeight w:val="288"/>
        </w:trPr>
        <w:tc>
          <w:tcPr>
            <w:tcW w:w="4504" w:type="dxa"/>
          </w:tcPr>
          <w:p w14:paraId="3A6A0119" w14:textId="77777777" w:rsidR="00FE75F4" w:rsidRPr="008860F2" w:rsidRDefault="00FE75F4" w:rsidP="00FE75F4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0FB8F061" w14:textId="29A6BE8A" w:rsidR="00FE75F4" w:rsidRPr="008860F2" w:rsidRDefault="00AD5DBB" w:rsidP="00FE75F4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233.79</w:t>
            </w:r>
          </w:p>
        </w:tc>
        <w:tc>
          <w:tcPr>
            <w:tcW w:w="270" w:type="dxa"/>
          </w:tcPr>
          <w:p w14:paraId="44EA79FA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72564342" w14:textId="0E9055F2" w:rsidR="00FE75F4" w:rsidRPr="008860F2" w:rsidRDefault="00AD5DBB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647.67</w:t>
            </w:r>
          </w:p>
        </w:tc>
        <w:tc>
          <w:tcPr>
            <w:tcW w:w="236" w:type="dxa"/>
          </w:tcPr>
          <w:p w14:paraId="725F3A34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A48C737" w14:textId="45F9B48D" w:rsidR="00FE75F4" w:rsidRPr="008860F2" w:rsidRDefault="00A23E2C" w:rsidP="00FE75F4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201.45</w:t>
            </w:r>
          </w:p>
        </w:tc>
        <w:tc>
          <w:tcPr>
            <w:tcW w:w="236" w:type="dxa"/>
          </w:tcPr>
          <w:p w14:paraId="650F593A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18DEF484" w14:textId="1D1A0461" w:rsidR="00FE75F4" w:rsidRPr="008860F2" w:rsidRDefault="00AD5DBB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29.8</w:t>
            </w:r>
            <w:r w:rsidR="00AE08C3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9" w:type="dxa"/>
          </w:tcPr>
          <w:p w14:paraId="3C573BC1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799C1FBF" w14:textId="421F520B" w:rsidR="00FE75F4" w:rsidRPr="008860F2" w:rsidRDefault="00A23E2C" w:rsidP="00FE75F4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429.87</w:t>
            </w:r>
          </w:p>
        </w:tc>
        <w:tc>
          <w:tcPr>
            <w:tcW w:w="236" w:type="dxa"/>
          </w:tcPr>
          <w:p w14:paraId="757ACAE9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2C73579" w14:textId="382B141D" w:rsidR="00FE75F4" w:rsidRPr="008860F2" w:rsidRDefault="00AD5DBB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54.7</w:t>
            </w:r>
            <w:r w:rsidR="00AE08C3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5" w:type="dxa"/>
          </w:tcPr>
          <w:p w14:paraId="2F5B1AEE" w14:textId="77777777" w:rsidR="00FE75F4" w:rsidRPr="008860F2" w:rsidRDefault="00FE75F4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5524EA3D" w14:textId="3B31DC6D" w:rsidR="00FE75F4" w:rsidRPr="008860F2" w:rsidRDefault="00AD5DBB" w:rsidP="00FE75F4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73733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AE08C3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034508">
              <w:rPr>
                <w:rFonts w:ascii="Angsana New" w:hAnsi="Angsana New"/>
                <w:b/>
                <w:bCs/>
                <w:sz w:val="28"/>
                <w:szCs w:val="28"/>
              </w:rPr>
              <w:t>7.36</w:t>
            </w:r>
          </w:p>
        </w:tc>
      </w:tr>
    </w:tbl>
    <w:p w14:paraId="674DA83B" w14:textId="77777777" w:rsidR="00BA3533" w:rsidRPr="008860F2" w:rsidRDefault="00BA3533">
      <w:pPr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</w:rPr>
        <w:br w:type="page"/>
      </w:r>
    </w:p>
    <w:tbl>
      <w:tblPr>
        <w:tblW w:w="142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1258"/>
        <w:gridCol w:w="270"/>
        <w:gridCol w:w="1170"/>
        <w:gridCol w:w="239"/>
        <w:gridCol w:w="1169"/>
        <w:gridCol w:w="244"/>
        <w:gridCol w:w="1117"/>
        <w:gridCol w:w="242"/>
        <w:gridCol w:w="1220"/>
        <w:gridCol w:w="236"/>
        <w:gridCol w:w="1169"/>
        <w:gridCol w:w="246"/>
        <w:gridCol w:w="1140"/>
      </w:tblGrid>
      <w:tr w:rsidR="00BA3533" w:rsidRPr="008860F2" w14:paraId="355CB8A3" w14:textId="77777777" w:rsidTr="00226A55">
        <w:trPr>
          <w:trHeight w:val="288"/>
        </w:trPr>
        <w:tc>
          <w:tcPr>
            <w:tcW w:w="4500" w:type="dxa"/>
          </w:tcPr>
          <w:p w14:paraId="293BBEE5" w14:textId="77777777" w:rsidR="00BA3533" w:rsidRPr="008860F2" w:rsidRDefault="00BA3533" w:rsidP="00BA3533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br w:type="page"/>
            </w:r>
          </w:p>
        </w:tc>
        <w:tc>
          <w:tcPr>
            <w:tcW w:w="9720" w:type="dxa"/>
            <w:gridSpan w:val="13"/>
          </w:tcPr>
          <w:p w14:paraId="74171A66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F2F0F" w:rsidRPr="008860F2" w14:paraId="6854E133" w14:textId="77777777" w:rsidTr="00226A55">
        <w:trPr>
          <w:trHeight w:val="288"/>
        </w:trPr>
        <w:tc>
          <w:tcPr>
            <w:tcW w:w="4500" w:type="dxa"/>
          </w:tcPr>
          <w:p w14:paraId="4124092D" w14:textId="77777777" w:rsidR="009F2F0F" w:rsidRPr="008860F2" w:rsidRDefault="009F2F0F" w:rsidP="009F2F0F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1E80D386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3F7CCB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A34BAA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009AA363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477AAC49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48304383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7E9AD978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1595CB7B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2EABDCF7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เครื่องตกแต่ง </w:t>
            </w:r>
          </w:p>
        </w:tc>
        <w:tc>
          <w:tcPr>
            <w:tcW w:w="236" w:type="dxa"/>
          </w:tcPr>
          <w:p w14:paraId="1248BAD0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B337131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6" w:type="dxa"/>
          </w:tcPr>
          <w:p w14:paraId="4F8A1E0C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00AF8383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2F0F" w:rsidRPr="008860F2" w14:paraId="789B5885" w14:textId="77777777" w:rsidTr="00226A55">
        <w:trPr>
          <w:trHeight w:val="288"/>
        </w:trPr>
        <w:tc>
          <w:tcPr>
            <w:tcW w:w="4500" w:type="dxa"/>
          </w:tcPr>
          <w:p w14:paraId="1B504C9B" w14:textId="77777777" w:rsidR="009F2F0F" w:rsidRPr="008860F2" w:rsidRDefault="009F2F0F" w:rsidP="009F2F0F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72978489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39C47EBF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3F2C58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9" w:type="dxa"/>
          </w:tcPr>
          <w:p w14:paraId="0C950656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4C20C6F7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207DD4A3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16534211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131A3948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70142DFC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ติดตั้ง เครื่องใช้</w:t>
            </w:r>
          </w:p>
        </w:tc>
        <w:tc>
          <w:tcPr>
            <w:tcW w:w="236" w:type="dxa"/>
          </w:tcPr>
          <w:p w14:paraId="51350A8A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AE242D8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46" w:type="dxa"/>
          </w:tcPr>
          <w:p w14:paraId="552B5C31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7B7CAA39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2F0F" w:rsidRPr="008860F2" w14:paraId="0EE0B5FA" w14:textId="77777777" w:rsidTr="00226A55">
        <w:trPr>
          <w:trHeight w:val="288"/>
        </w:trPr>
        <w:tc>
          <w:tcPr>
            <w:tcW w:w="4500" w:type="dxa"/>
          </w:tcPr>
          <w:p w14:paraId="7A9FE46B" w14:textId="77777777" w:rsidR="009F2F0F" w:rsidRPr="008860F2" w:rsidRDefault="009F2F0F" w:rsidP="009F2F0F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630AD1AF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และสิทธิการเช่า</w:t>
            </w:r>
          </w:p>
        </w:tc>
        <w:tc>
          <w:tcPr>
            <w:tcW w:w="270" w:type="dxa"/>
          </w:tcPr>
          <w:p w14:paraId="311B074F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F42847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39" w:type="dxa"/>
          </w:tcPr>
          <w:p w14:paraId="55BA300A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62D1E066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44" w:type="dxa"/>
          </w:tcPr>
          <w:p w14:paraId="289A910F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4CBBA46C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59F9102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658AE865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สำนักงาน และ</w:t>
            </w:r>
          </w:p>
        </w:tc>
        <w:tc>
          <w:tcPr>
            <w:tcW w:w="236" w:type="dxa"/>
          </w:tcPr>
          <w:p w14:paraId="1D024F66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CACB453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46" w:type="dxa"/>
          </w:tcPr>
          <w:p w14:paraId="088EBDCE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67143FCE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2F0F" w:rsidRPr="008860F2" w14:paraId="05234C25" w14:textId="77777777" w:rsidTr="00226A55">
        <w:trPr>
          <w:trHeight w:val="288"/>
        </w:trPr>
        <w:tc>
          <w:tcPr>
            <w:tcW w:w="4500" w:type="dxa"/>
          </w:tcPr>
          <w:p w14:paraId="5DB20020" w14:textId="77777777" w:rsidR="009F2F0F" w:rsidRPr="008860F2" w:rsidRDefault="00226A55" w:rsidP="00226A55">
            <w:pPr>
              <w:spacing w:line="240" w:lineRule="auto"/>
              <w:jc w:val="right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58" w:type="dxa"/>
          </w:tcPr>
          <w:p w14:paraId="10BBB055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0B686527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FD4C74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239" w:type="dxa"/>
          </w:tcPr>
          <w:p w14:paraId="166ADC54" w14:textId="77777777" w:rsidR="009F2F0F" w:rsidRPr="008860F2" w:rsidRDefault="009F2F0F" w:rsidP="009F2F0F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1C93425B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44" w:type="dxa"/>
          </w:tcPr>
          <w:p w14:paraId="58656D9B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462AB743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2" w:type="dxa"/>
          </w:tcPr>
          <w:p w14:paraId="6FC56B04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03A764F4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47D898B7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B678789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46" w:type="dxa"/>
          </w:tcPr>
          <w:p w14:paraId="2DC7718E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575C25CF" w14:textId="77777777" w:rsidR="009F2F0F" w:rsidRPr="008860F2" w:rsidRDefault="009F2F0F" w:rsidP="009F2F0F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A3533" w:rsidRPr="008860F2" w14:paraId="4B235140" w14:textId="77777777" w:rsidTr="00226A55">
        <w:trPr>
          <w:trHeight w:val="288"/>
        </w:trPr>
        <w:tc>
          <w:tcPr>
            <w:tcW w:w="4500" w:type="dxa"/>
          </w:tcPr>
          <w:p w14:paraId="362CE808" w14:textId="77777777" w:rsidR="00BA3533" w:rsidRPr="008860F2" w:rsidRDefault="00BA3533" w:rsidP="00BA3533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20" w:type="dxa"/>
            <w:gridSpan w:val="13"/>
          </w:tcPr>
          <w:p w14:paraId="73CE4468" w14:textId="77777777" w:rsidR="00BA3533" w:rsidRPr="008860F2" w:rsidRDefault="00BA3533" w:rsidP="00BA3533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A3533" w:rsidRPr="008860F2" w14:paraId="72CFA8DB" w14:textId="77777777" w:rsidTr="00226A55">
        <w:trPr>
          <w:trHeight w:val="288"/>
        </w:trPr>
        <w:tc>
          <w:tcPr>
            <w:tcW w:w="4500" w:type="dxa"/>
          </w:tcPr>
          <w:p w14:paraId="24F0EDAD" w14:textId="77777777" w:rsidR="00BA3533" w:rsidRPr="008860F2" w:rsidRDefault="00BA3533" w:rsidP="00BA3533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ค่าเสื่อมราคาสะสมและขาดทุนจากการด้อยค่า</w:t>
            </w:r>
          </w:p>
        </w:tc>
        <w:tc>
          <w:tcPr>
            <w:tcW w:w="1258" w:type="dxa"/>
          </w:tcPr>
          <w:p w14:paraId="49DACF21" w14:textId="77777777" w:rsidR="00BA3533" w:rsidRPr="008860F2" w:rsidRDefault="00BA3533" w:rsidP="00BA3533">
            <w:pPr>
              <w:tabs>
                <w:tab w:val="decimal" w:pos="52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48F130" w14:textId="77777777" w:rsidR="00BA3533" w:rsidRPr="008860F2" w:rsidRDefault="00BA3533" w:rsidP="00BA353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59B43A" w14:textId="77777777" w:rsidR="00BA3533" w:rsidRPr="008860F2" w:rsidRDefault="00BA3533" w:rsidP="00BA353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B63DD3B" w14:textId="77777777" w:rsidR="00BA3533" w:rsidRPr="008860F2" w:rsidRDefault="00BA3533" w:rsidP="00BA353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12AD0D7" w14:textId="77777777" w:rsidR="00BA3533" w:rsidRPr="008860F2" w:rsidRDefault="00BA3533" w:rsidP="00BA353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329A889F" w14:textId="77777777" w:rsidR="00BA3533" w:rsidRPr="008860F2" w:rsidRDefault="00BA3533" w:rsidP="00BA353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6D77FE4C" w14:textId="77777777" w:rsidR="00BA3533" w:rsidRPr="008860F2" w:rsidRDefault="00BA3533" w:rsidP="00BA3533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2F638ED7" w14:textId="77777777" w:rsidR="00BA3533" w:rsidRPr="008860F2" w:rsidRDefault="00BA3533" w:rsidP="00BA353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196B90DF" w14:textId="77777777" w:rsidR="00BA3533" w:rsidRPr="008860F2" w:rsidRDefault="00BA3533" w:rsidP="00BA353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A1686B" w14:textId="77777777" w:rsidR="00BA3533" w:rsidRPr="008860F2" w:rsidRDefault="00BA3533" w:rsidP="00BA353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12FAD8F" w14:textId="77777777" w:rsidR="00BA3533" w:rsidRPr="008860F2" w:rsidRDefault="00BA3533" w:rsidP="00BA353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3D2214E0" w14:textId="77777777" w:rsidR="00BA3533" w:rsidRPr="008860F2" w:rsidRDefault="00BA3533" w:rsidP="00BA353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5F87AB9E" w14:textId="77777777" w:rsidR="00BA3533" w:rsidRPr="008860F2" w:rsidRDefault="00BA3533" w:rsidP="00BA353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0B60" w:rsidRPr="008860F2" w14:paraId="2F3EA9D2" w14:textId="77777777" w:rsidTr="00226A55">
        <w:trPr>
          <w:trHeight w:val="288"/>
        </w:trPr>
        <w:tc>
          <w:tcPr>
            <w:tcW w:w="4500" w:type="dxa"/>
          </w:tcPr>
          <w:p w14:paraId="238DDF4F" w14:textId="77777777" w:rsidR="002E0B60" w:rsidRPr="008860F2" w:rsidRDefault="002E0B60" w:rsidP="002E0B60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8860F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58" w:type="dxa"/>
          </w:tcPr>
          <w:p w14:paraId="14BC9605" w14:textId="77777777" w:rsidR="002E0B60" w:rsidRPr="008860F2" w:rsidRDefault="002E0B60" w:rsidP="002E0B60">
            <w:pPr>
              <w:tabs>
                <w:tab w:val="decimal" w:pos="52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212.21</w:t>
            </w:r>
          </w:p>
        </w:tc>
        <w:tc>
          <w:tcPr>
            <w:tcW w:w="270" w:type="dxa"/>
          </w:tcPr>
          <w:p w14:paraId="21D3F9C3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216D4D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1,045.52</w:t>
            </w:r>
          </w:p>
        </w:tc>
        <w:tc>
          <w:tcPr>
            <w:tcW w:w="239" w:type="dxa"/>
          </w:tcPr>
          <w:p w14:paraId="096B1D69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D53F0FA" w14:textId="77777777" w:rsidR="002E0B60" w:rsidRPr="008860F2" w:rsidRDefault="002E0B60" w:rsidP="002E0B6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192.94</w:t>
            </w:r>
          </w:p>
        </w:tc>
        <w:tc>
          <w:tcPr>
            <w:tcW w:w="244" w:type="dxa"/>
          </w:tcPr>
          <w:p w14:paraId="48508AA0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54E2F3DD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21.76</w:t>
            </w:r>
          </w:p>
        </w:tc>
        <w:tc>
          <w:tcPr>
            <w:tcW w:w="242" w:type="dxa"/>
          </w:tcPr>
          <w:p w14:paraId="21B25A07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523471DE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516.83</w:t>
            </w:r>
          </w:p>
        </w:tc>
        <w:tc>
          <w:tcPr>
            <w:tcW w:w="236" w:type="dxa"/>
          </w:tcPr>
          <w:p w14:paraId="41013BBF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75DF004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19CDBD4B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04E3B90C" w14:textId="77777777" w:rsidR="002E0B60" w:rsidRPr="008860F2" w:rsidRDefault="002E0B60" w:rsidP="002E0B60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1,989.26</w:t>
            </w:r>
          </w:p>
        </w:tc>
      </w:tr>
      <w:tr w:rsidR="002E0B60" w:rsidRPr="008860F2" w14:paraId="59322DF5" w14:textId="77777777" w:rsidTr="00226A55">
        <w:trPr>
          <w:trHeight w:val="288"/>
        </w:trPr>
        <w:tc>
          <w:tcPr>
            <w:tcW w:w="4500" w:type="dxa"/>
          </w:tcPr>
          <w:p w14:paraId="1205BA6E" w14:textId="77777777" w:rsidR="002E0B60" w:rsidRPr="008860F2" w:rsidRDefault="002E0B60" w:rsidP="002E0B60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58" w:type="dxa"/>
          </w:tcPr>
          <w:p w14:paraId="00CDB8F9" w14:textId="77777777" w:rsidR="002E0B60" w:rsidRPr="008860F2" w:rsidRDefault="002E0B60" w:rsidP="002E0B60">
            <w:pPr>
              <w:tabs>
                <w:tab w:val="decimal" w:pos="52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5.10</w:t>
            </w:r>
          </w:p>
        </w:tc>
        <w:tc>
          <w:tcPr>
            <w:tcW w:w="270" w:type="dxa"/>
          </w:tcPr>
          <w:p w14:paraId="6F3DE5F8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AC602B" w14:textId="77777777" w:rsidR="002E0B60" w:rsidRPr="008860F2" w:rsidRDefault="002E0B60" w:rsidP="002E0B60">
            <w:pPr>
              <w:tabs>
                <w:tab w:val="decimal" w:pos="61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95.06</w:t>
            </w:r>
          </w:p>
        </w:tc>
        <w:tc>
          <w:tcPr>
            <w:tcW w:w="239" w:type="dxa"/>
          </w:tcPr>
          <w:p w14:paraId="53F2276A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BDEE687" w14:textId="77777777" w:rsidR="002E0B60" w:rsidRPr="008860F2" w:rsidRDefault="002E0B60" w:rsidP="002E0B6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18.77</w:t>
            </w:r>
          </w:p>
        </w:tc>
        <w:tc>
          <w:tcPr>
            <w:tcW w:w="244" w:type="dxa"/>
          </w:tcPr>
          <w:p w14:paraId="013E746E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540559F4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4.51</w:t>
            </w:r>
          </w:p>
        </w:tc>
        <w:tc>
          <w:tcPr>
            <w:tcW w:w="242" w:type="dxa"/>
          </w:tcPr>
          <w:p w14:paraId="6C58D61B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271AC7C4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94.97</w:t>
            </w:r>
          </w:p>
        </w:tc>
        <w:tc>
          <w:tcPr>
            <w:tcW w:w="236" w:type="dxa"/>
          </w:tcPr>
          <w:p w14:paraId="496E6AB7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C00D762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37538978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1ACD8348" w14:textId="77777777" w:rsidR="002E0B60" w:rsidRPr="008860F2" w:rsidRDefault="002E0B60" w:rsidP="002E0B60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218.41</w:t>
            </w:r>
          </w:p>
        </w:tc>
      </w:tr>
      <w:tr w:rsidR="002E0B60" w:rsidRPr="008860F2" w14:paraId="45299A60" w14:textId="77777777" w:rsidTr="00226A55">
        <w:trPr>
          <w:trHeight w:val="288"/>
        </w:trPr>
        <w:tc>
          <w:tcPr>
            <w:tcW w:w="4500" w:type="dxa"/>
          </w:tcPr>
          <w:p w14:paraId="7519F0CF" w14:textId="77777777" w:rsidR="002E0B60" w:rsidRPr="008860F2" w:rsidRDefault="002E0B60" w:rsidP="002E0B60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58" w:type="dxa"/>
          </w:tcPr>
          <w:p w14:paraId="7F38291C" w14:textId="77777777" w:rsidR="002E0B60" w:rsidRPr="008860F2" w:rsidRDefault="002E0B60" w:rsidP="00526A54">
            <w:pPr>
              <w:tabs>
                <w:tab w:val="decimal" w:pos="621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8E1760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238F9F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(0.33)</w:t>
            </w:r>
          </w:p>
        </w:tc>
        <w:tc>
          <w:tcPr>
            <w:tcW w:w="239" w:type="dxa"/>
          </w:tcPr>
          <w:p w14:paraId="6549A71E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59D1A84" w14:textId="77777777" w:rsidR="002E0B60" w:rsidRPr="008860F2" w:rsidRDefault="002E0B60" w:rsidP="002E0B6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(0.06)</w:t>
            </w:r>
          </w:p>
        </w:tc>
        <w:tc>
          <w:tcPr>
            <w:tcW w:w="244" w:type="dxa"/>
          </w:tcPr>
          <w:p w14:paraId="070F1405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687FC407" w14:textId="77777777" w:rsidR="002E0B60" w:rsidRPr="008860F2" w:rsidRDefault="002E0B60" w:rsidP="00526A54">
            <w:pPr>
              <w:tabs>
                <w:tab w:val="decimal" w:pos="709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089033F0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1F25272D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(8.44)</w:t>
            </w:r>
          </w:p>
        </w:tc>
        <w:tc>
          <w:tcPr>
            <w:tcW w:w="236" w:type="dxa"/>
          </w:tcPr>
          <w:p w14:paraId="6F5CAA88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10724A8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1A16279C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5EFA58B2" w14:textId="77777777" w:rsidR="002E0B60" w:rsidRPr="008860F2" w:rsidRDefault="002E0B60" w:rsidP="002E0B60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(8.83)</w:t>
            </w:r>
          </w:p>
        </w:tc>
      </w:tr>
      <w:tr w:rsidR="002E0B60" w:rsidRPr="008860F2" w14:paraId="5EAFF9F8" w14:textId="77777777" w:rsidTr="00226A55">
        <w:trPr>
          <w:trHeight w:val="288"/>
        </w:trPr>
        <w:tc>
          <w:tcPr>
            <w:tcW w:w="4500" w:type="dxa"/>
          </w:tcPr>
          <w:p w14:paraId="68143C6C" w14:textId="77777777" w:rsidR="002E0B60" w:rsidRPr="008860F2" w:rsidRDefault="002E0B60" w:rsidP="00935405">
            <w:pPr>
              <w:tabs>
                <w:tab w:val="left" w:pos="409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การจำหน่ายบริษัทย่อย                                                          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13</w:t>
            </w:r>
          </w:p>
        </w:tc>
        <w:tc>
          <w:tcPr>
            <w:tcW w:w="1258" w:type="dxa"/>
          </w:tcPr>
          <w:p w14:paraId="6B5EFC7C" w14:textId="77777777" w:rsidR="002E0B60" w:rsidRPr="008860F2" w:rsidRDefault="002E0B60" w:rsidP="002E0B60">
            <w:pPr>
              <w:tabs>
                <w:tab w:val="decimal" w:pos="52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(212.49)</w:t>
            </w:r>
          </w:p>
        </w:tc>
        <w:tc>
          <w:tcPr>
            <w:tcW w:w="270" w:type="dxa"/>
          </w:tcPr>
          <w:p w14:paraId="3609078D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737249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(1,044.85)</w:t>
            </w:r>
          </w:p>
        </w:tc>
        <w:tc>
          <w:tcPr>
            <w:tcW w:w="239" w:type="dxa"/>
          </w:tcPr>
          <w:p w14:paraId="4EF407A0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2D56C4E" w14:textId="77777777" w:rsidR="002E0B60" w:rsidRPr="008860F2" w:rsidRDefault="002E0B60" w:rsidP="002E0B6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(78.67)</w:t>
            </w:r>
          </w:p>
        </w:tc>
        <w:tc>
          <w:tcPr>
            <w:tcW w:w="244" w:type="dxa"/>
          </w:tcPr>
          <w:p w14:paraId="50A8A462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70B71858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(9.30)</w:t>
            </w:r>
          </w:p>
        </w:tc>
        <w:tc>
          <w:tcPr>
            <w:tcW w:w="242" w:type="dxa"/>
          </w:tcPr>
          <w:p w14:paraId="3B2DE985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6B646F67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(309.55)</w:t>
            </w:r>
          </w:p>
        </w:tc>
        <w:tc>
          <w:tcPr>
            <w:tcW w:w="236" w:type="dxa"/>
          </w:tcPr>
          <w:p w14:paraId="0712A554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15D31FF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1F540377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7515C192" w14:textId="77777777" w:rsidR="002E0B60" w:rsidRPr="008860F2" w:rsidRDefault="002E0B60" w:rsidP="002E0B60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(1,654.86)</w:t>
            </w:r>
          </w:p>
        </w:tc>
      </w:tr>
      <w:tr w:rsidR="002E0B60" w:rsidRPr="008860F2" w14:paraId="11DC0CFD" w14:textId="77777777" w:rsidTr="00226A55">
        <w:trPr>
          <w:trHeight w:val="288"/>
        </w:trPr>
        <w:tc>
          <w:tcPr>
            <w:tcW w:w="4500" w:type="dxa"/>
          </w:tcPr>
          <w:p w14:paraId="201589B8" w14:textId="77777777" w:rsidR="002E0B60" w:rsidRPr="008860F2" w:rsidRDefault="002E0B60" w:rsidP="002E0B60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58" w:type="dxa"/>
          </w:tcPr>
          <w:p w14:paraId="75511D86" w14:textId="77777777" w:rsidR="002E0B60" w:rsidRPr="008860F2" w:rsidRDefault="002E0B60" w:rsidP="00526A54">
            <w:pPr>
              <w:tabs>
                <w:tab w:val="decimal" w:pos="621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E69B09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D67DC4" w14:textId="77777777" w:rsidR="002E0B60" w:rsidRPr="008860F2" w:rsidRDefault="002E0B60" w:rsidP="00526A54">
            <w:pPr>
              <w:tabs>
                <w:tab w:val="decimal" w:pos="701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FA38558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F3F6333" w14:textId="77777777" w:rsidR="002E0B60" w:rsidRPr="008860F2" w:rsidRDefault="002E0B60" w:rsidP="002E0B6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(0.31)</w:t>
            </w:r>
          </w:p>
        </w:tc>
        <w:tc>
          <w:tcPr>
            <w:tcW w:w="244" w:type="dxa"/>
          </w:tcPr>
          <w:p w14:paraId="3DCD85DA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1094CC72" w14:textId="77777777" w:rsidR="002E0B60" w:rsidRPr="008860F2" w:rsidRDefault="002E0B60" w:rsidP="00526A54">
            <w:pPr>
              <w:tabs>
                <w:tab w:val="decimal" w:pos="709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3773F97F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77374CEF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(0.31)</w:t>
            </w:r>
          </w:p>
        </w:tc>
        <w:tc>
          <w:tcPr>
            <w:tcW w:w="236" w:type="dxa"/>
          </w:tcPr>
          <w:p w14:paraId="1F8F57D3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928FBD0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14514351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0C902B5C" w14:textId="77777777" w:rsidR="002E0B60" w:rsidRPr="008860F2" w:rsidRDefault="002E0B60" w:rsidP="002E0B60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(0.62)</w:t>
            </w:r>
          </w:p>
        </w:tc>
      </w:tr>
      <w:tr w:rsidR="002E0B60" w:rsidRPr="008860F2" w14:paraId="0F8E406F" w14:textId="77777777" w:rsidTr="00226A55">
        <w:trPr>
          <w:trHeight w:val="288"/>
        </w:trPr>
        <w:tc>
          <w:tcPr>
            <w:tcW w:w="4500" w:type="dxa"/>
          </w:tcPr>
          <w:p w14:paraId="41EB11F6" w14:textId="77777777" w:rsidR="002E0B60" w:rsidRPr="008860F2" w:rsidRDefault="002E0B60" w:rsidP="002E0B60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bookmarkStart w:id="11" w:name="_Hlk528601475"/>
            <w:r w:rsidRPr="008860F2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ออก</w:t>
            </w:r>
            <w:r w:rsidRPr="008860F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8" w:type="dxa"/>
          </w:tcPr>
          <w:p w14:paraId="721CF237" w14:textId="77777777" w:rsidR="002E0B60" w:rsidRPr="008860F2" w:rsidRDefault="002E0B60" w:rsidP="00526A54">
            <w:pPr>
              <w:tabs>
                <w:tab w:val="decimal" w:pos="621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851EBE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F9351E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132.73</w:t>
            </w:r>
          </w:p>
        </w:tc>
        <w:tc>
          <w:tcPr>
            <w:tcW w:w="239" w:type="dxa"/>
          </w:tcPr>
          <w:p w14:paraId="1F778E6D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489FACDC" w14:textId="77777777" w:rsidR="002E0B60" w:rsidRPr="008860F2" w:rsidRDefault="002E0B60" w:rsidP="002E0B6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244" w:type="dxa"/>
          </w:tcPr>
          <w:p w14:paraId="30B755C8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046295AE" w14:textId="77777777" w:rsidR="002E0B60" w:rsidRPr="008860F2" w:rsidRDefault="002E0B60" w:rsidP="00526A54">
            <w:pPr>
              <w:tabs>
                <w:tab w:val="decimal" w:pos="709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5514D447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1B209E1B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(132.77)</w:t>
            </w:r>
          </w:p>
        </w:tc>
        <w:tc>
          <w:tcPr>
            <w:tcW w:w="236" w:type="dxa"/>
          </w:tcPr>
          <w:p w14:paraId="4D5E4461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4721D86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18E360D1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6606022C" w14:textId="77777777" w:rsidR="002E0B60" w:rsidRPr="008860F2" w:rsidRDefault="002E0B60" w:rsidP="00526A54">
            <w:pPr>
              <w:tabs>
                <w:tab w:val="decimal" w:pos="720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0B60" w:rsidRPr="008860F2" w14:paraId="790B8CDA" w14:textId="77777777" w:rsidTr="002E0B60">
        <w:trPr>
          <w:trHeight w:val="288"/>
        </w:trPr>
        <w:tc>
          <w:tcPr>
            <w:tcW w:w="4500" w:type="dxa"/>
          </w:tcPr>
          <w:p w14:paraId="5F4A8BC2" w14:textId="77777777" w:rsidR="002E0B60" w:rsidRPr="008860F2" w:rsidRDefault="002E0B60" w:rsidP="002E0B60">
            <w:pPr>
              <w:spacing w:line="240" w:lineRule="auto"/>
              <w:ind w:right="-1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โอนเข้ามาจาก (ออกไปที่) 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1258" w:type="dxa"/>
          </w:tcPr>
          <w:p w14:paraId="49E07C79" w14:textId="77777777" w:rsidR="002E0B60" w:rsidRPr="008860F2" w:rsidRDefault="002E0B60" w:rsidP="00526A54">
            <w:pPr>
              <w:tabs>
                <w:tab w:val="decimal" w:pos="621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14167B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AF556F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E6D5A9D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43A2A53" w14:textId="77777777" w:rsidR="002E0B60" w:rsidRPr="008860F2" w:rsidRDefault="002E0B60" w:rsidP="002E0B6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5676A491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20943687" w14:textId="77777777" w:rsidR="002E0B60" w:rsidRPr="008860F2" w:rsidRDefault="002E0B60" w:rsidP="00526A54">
            <w:pPr>
              <w:tabs>
                <w:tab w:val="decimal" w:pos="709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70FCA970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27FD2A12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43BC19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F93D077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44B146B6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5FF29A05" w14:textId="77777777" w:rsidR="002E0B60" w:rsidRPr="008860F2" w:rsidRDefault="002E0B60" w:rsidP="002E0B60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11"/>
      <w:tr w:rsidR="002E0B60" w:rsidRPr="008860F2" w14:paraId="5DCB682B" w14:textId="77777777" w:rsidTr="002E0B60">
        <w:trPr>
          <w:trHeight w:val="288"/>
        </w:trPr>
        <w:tc>
          <w:tcPr>
            <w:tcW w:w="4500" w:type="dxa"/>
          </w:tcPr>
          <w:p w14:paraId="4B277BA2" w14:textId="77777777" w:rsidR="002E0B60" w:rsidRPr="008860F2" w:rsidRDefault="002E0B60" w:rsidP="002E0B60">
            <w:pPr>
              <w:tabs>
                <w:tab w:val="left" w:pos="4098"/>
              </w:tabs>
              <w:ind w:left="150" w:right="6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E51424" w:rsidRPr="008860F2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258" w:type="dxa"/>
          </w:tcPr>
          <w:p w14:paraId="44BEDA2E" w14:textId="77777777" w:rsidR="002E0B60" w:rsidRPr="008860F2" w:rsidRDefault="002E0B60" w:rsidP="00526A54">
            <w:pPr>
              <w:tabs>
                <w:tab w:val="decimal" w:pos="621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C4F8DD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8C348A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(1.72)</w:t>
            </w:r>
          </w:p>
        </w:tc>
        <w:tc>
          <w:tcPr>
            <w:tcW w:w="239" w:type="dxa"/>
          </w:tcPr>
          <w:p w14:paraId="08C86E73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C41DCDD" w14:textId="77777777" w:rsidR="002E0B60" w:rsidRPr="008860F2" w:rsidRDefault="002E0B60" w:rsidP="00526A54">
            <w:pPr>
              <w:tabs>
                <w:tab w:val="decimal" w:pos="5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55C2CEC5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2D833628" w14:textId="77777777" w:rsidR="002E0B60" w:rsidRPr="008860F2" w:rsidRDefault="002E0B60" w:rsidP="00526A54">
            <w:pPr>
              <w:tabs>
                <w:tab w:val="decimal" w:pos="709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1DC1672A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1F9F6670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(6.29)</w:t>
            </w:r>
          </w:p>
        </w:tc>
        <w:tc>
          <w:tcPr>
            <w:tcW w:w="236" w:type="dxa"/>
          </w:tcPr>
          <w:p w14:paraId="4129A8A9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6382A4B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63BB6359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26DF40F3" w14:textId="77777777" w:rsidR="002E0B60" w:rsidRPr="008860F2" w:rsidRDefault="002E0B60" w:rsidP="002E0B60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(8.01)</w:t>
            </w:r>
          </w:p>
        </w:tc>
      </w:tr>
      <w:tr w:rsidR="002E0B60" w:rsidRPr="008860F2" w14:paraId="094E0144" w14:textId="77777777" w:rsidTr="002E0B60">
        <w:trPr>
          <w:trHeight w:val="288"/>
        </w:trPr>
        <w:tc>
          <w:tcPr>
            <w:tcW w:w="4500" w:type="dxa"/>
          </w:tcPr>
          <w:p w14:paraId="5F6814CF" w14:textId="65673CA0" w:rsidR="002E0B60" w:rsidRPr="008860F2" w:rsidRDefault="00FE1EB2" w:rsidP="002E0B60">
            <w:pPr>
              <w:tabs>
                <w:tab w:val="left" w:pos="4098"/>
              </w:tabs>
              <w:ind w:left="150"/>
              <w:rPr>
                <w:rFonts w:ascii="Angsana New" w:hAnsi="Angsana New"/>
                <w:sz w:val="28"/>
                <w:szCs w:val="28"/>
                <w:cs/>
              </w:rPr>
            </w:pPr>
            <w:r w:rsidRPr="00FE1EB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FE1EB2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 </w:t>
            </w:r>
            <w:r w:rsidR="00AE1B1F" w:rsidRPr="008860F2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E51424" w:rsidRPr="008860F2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258" w:type="dxa"/>
          </w:tcPr>
          <w:p w14:paraId="36F32536" w14:textId="77777777" w:rsidR="002E0B60" w:rsidRPr="008860F2" w:rsidRDefault="002E0B60" w:rsidP="00526A54">
            <w:pPr>
              <w:tabs>
                <w:tab w:val="decimal" w:pos="621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E7648E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09708E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(2.47)</w:t>
            </w:r>
          </w:p>
        </w:tc>
        <w:tc>
          <w:tcPr>
            <w:tcW w:w="239" w:type="dxa"/>
          </w:tcPr>
          <w:p w14:paraId="152FD0AE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6655590" w14:textId="77777777" w:rsidR="002E0B60" w:rsidRPr="008860F2" w:rsidRDefault="002E0B60" w:rsidP="00526A54">
            <w:pPr>
              <w:tabs>
                <w:tab w:val="decimal" w:pos="5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5890518C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339558B4" w14:textId="77777777" w:rsidR="002E0B60" w:rsidRPr="008860F2" w:rsidRDefault="002E0B60" w:rsidP="00526A54">
            <w:pPr>
              <w:tabs>
                <w:tab w:val="decimal" w:pos="709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0378BA00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498445DA" w14:textId="77777777" w:rsidR="002E0B60" w:rsidRPr="008860F2" w:rsidRDefault="002E0B60" w:rsidP="00526A54">
            <w:pPr>
              <w:tabs>
                <w:tab w:val="decimal" w:pos="687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788A58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5603D1F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28157826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5AAF11E2" w14:textId="77777777" w:rsidR="002E0B60" w:rsidRPr="008860F2" w:rsidRDefault="002E0B60" w:rsidP="002E0B60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(2.47)</w:t>
            </w:r>
          </w:p>
        </w:tc>
      </w:tr>
      <w:tr w:rsidR="002E0B60" w:rsidRPr="008860F2" w14:paraId="229065FA" w14:textId="77777777" w:rsidTr="002E0B60">
        <w:trPr>
          <w:trHeight w:val="288"/>
        </w:trPr>
        <w:tc>
          <w:tcPr>
            <w:tcW w:w="4500" w:type="dxa"/>
          </w:tcPr>
          <w:p w14:paraId="10935257" w14:textId="77777777" w:rsidR="002E0B60" w:rsidRPr="008860F2" w:rsidRDefault="002E0B60" w:rsidP="002E0B60">
            <w:pPr>
              <w:ind w:left="150" w:right="6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สินทรัพย์ไม่มีตัวตนอื่น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      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ECA95C3" w14:textId="77777777" w:rsidR="002E0B60" w:rsidRPr="008860F2" w:rsidRDefault="002E0B60" w:rsidP="00526A54">
            <w:pPr>
              <w:tabs>
                <w:tab w:val="decimal" w:pos="621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E068F4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273016" w14:textId="77777777" w:rsidR="002E0B60" w:rsidRPr="008860F2" w:rsidRDefault="002E0B60" w:rsidP="00526A54">
            <w:pPr>
              <w:tabs>
                <w:tab w:val="decimal" w:pos="715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26C6E7E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4D7C1F2" w14:textId="77777777" w:rsidR="002E0B60" w:rsidRPr="008860F2" w:rsidRDefault="002E0B60" w:rsidP="00526A54">
            <w:pPr>
              <w:tabs>
                <w:tab w:val="decimal" w:pos="5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14384984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4E69164F" w14:textId="77777777" w:rsidR="002E0B60" w:rsidRPr="008860F2" w:rsidRDefault="002E0B60" w:rsidP="00526A54">
            <w:pPr>
              <w:tabs>
                <w:tab w:val="decimal" w:pos="709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3089A7DF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2BF9E151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(0.22)</w:t>
            </w:r>
          </w:p>
        </w:tc>
        <w:tc>
          <w:tcPr>
            <w:tcW w:w="236" w:type="dxa"/>
          </w:tcPr>
          <w:p w14:paraId="2C45A8F5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76F9241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5E4A7385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693EA016" w14:textId="77777777" w:rsidR="002E0B60" w:rsidRPr="008860F2" w:rsidRDefault="002E0B60" w:rsidP="002E0B60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(0.22)</w:t>
            </w:r>
          </w:p>
        </w:tc>
      </w:tr>
      <w:tr w:rsidR="002E0B60" w:rsidRPr="008860F2" w14:paraId="6058B7A9" w14:textId="77777777" w:rsidTr="000E78BD">
        <w:trPr>
          <w:trHeight w:val="288"/>
        </w:trPr>
        <w:tc>
          <w:tcPr>
            <w:tcW w:w="4500" w:type="dxa"/>
          </w:tcPr>
          <w:p w14:paraId="18A4F693" w14:textId="77777777" w:rsidR="002E0B60" w:rsidRPr="008860F2" w:rsidRDefault="002E0B60" w:rsidP="002E0B60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0B941536" w14:textId="77777777" w:rsidR="002E0B60" w:rsidRPr="008860F2" w:rsidRDefault="002E0B60" w:rsidP="002E0B60">
            <w:pPr>
              <w:tabs>
                <w:tab w:val="decimal" w:pos="522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4.82</w:t>
            </w:r>
          </w:p>
        </w:tc>
        <w:tc>
          <w:tcPr>
            <w:tcW w:w="270" w:type="dxa"/>
          </w:tcPr>
          <w:p w14:paraId="4AFE67BF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DEEDE5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223.94</w:t>
            </w:r>
          </w:p>
        </w:tc>
        <w:tc>
          <w:tcPr>
            <w:tcW w:w="239" w:type="dxa"/>
          </w:tcPr>
          <w:p w14:paraId="2F59260F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0A15EC50" w14:textId="77777777" w:rsidR="002E0B60" w:rsidRPr="008860F2" w:rsidRDefault="002E0B60" w:rsidP="002E0B60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132.71</w:t>
            </w:r>
          </w:p>
        </w:tc>
        <w:tc>
          <w:tcPr>
            <w:tcW w:w="244" w:type="dxa"/>
          </w:tcPr>
          <w:p w14:paraId="06176AE5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4B6C7EA6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16.97</w:t>
            </w:r>
          </w:p>
        </w:tc>
        <w:tc>
          <w:tcPr>
            <w:tcW w:w="242" w:type="dxa"/>
          </w:tcPr>
          <w:p w14:paraId="1C438DA2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669D45D5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154.22</w:t>
            </w:r>
          </w:p>
        </w:tc>
        <w:tc>
          <w:tcPr>
            <w:tcW w:w="236" w:type="dxa"/>
          </w:tcPr>
          <w:p w14:paraId="3A8CEF3F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4BC308D2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14363E54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0001CE6C" w14:textId="77777777" w:rsidR="002E0B60" w:rsidRPr="008860F2" w:rsidRDefault="002E0B60" w:rsidP="002E0B60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532.66</w:t>
            </w:r>
          </w:p>
        </w:tc>
      </w:tr>
    </w:tbl>
    <w:p w14:paraId="468AB19A" w14:textId="77777777" w:rsidR="00BA3533" w:rsidRPr="008860F2" w:rsidRDefault="00BA3533">
      <w:pPr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</w:rPr>
        <w:br w:type="page"/>
      </w:r>
    </w:p>
    <w:tbl>
      <w:tblPr>
        <w:tblW w:w="14236" w:type="dxa"/>
        <w:tblInd w:w="554" w:type="dxa"/>
        <w:tblLayout w:type="fixed"/>
        <w:tblLook w:val="01E0" w:firstRow="1" w:lastRow="1" w:firstColumn="1" w:lastColumn="1" w:noHBand="0" w:noVBand="0"/>
      </w:tblPr>
      <w:tblGrid>
        <w:gridCol w:w="4500"/>
        <w:gridCol w:w="1258"/>
        <w:gridCol w:w="259"/>
        <w:gridCol w:w="11"/>
        <w:gridCol w:w="1170"/>
        <w:gridCol w:w="239"/>
        <w:gridCol w:w="1169"/>
        <w:gridCol w:w="244"/>
        <w:gridCol w:w="1117"/>
        <w:gridCol w:w="242"/>
        <w:gridCol w:w="1206"/>
        <w:gridCol w:w="14"/>
        <w:gridCol w:w="236"/>
        <w:gridCol w:w="1169"/>
        <w:gridCol w:w="246"/>
        <w:gridCol w:w="1156"/>
      </w:tblGrid>
      <w:tr w:rsidR="003A581F" w:rsidRPr="008860F2" w14:paraId="50EB13E4" w14:textId="77777777" w:rsidTr="00737337">
        <w:trPr>
          <w:trHeight w:val="288"/>
        </w:trPr>
        <w:tc>
          <w:tcPr>
            <w:tcW w:w="4500" w:type="dxa"/>
          </w:tcPr>
          <w:p w14:paraId="51CC352A" w14:textId="77777777" w:rsidR="003A581F" w:rsidRPr="008860F2" w:rsidRDefault="003A581F" w:rsidP="00A70DDC">
            <w:pPr>
              <w:tabs>
                <w:tab w:val="left" w:pos="4098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36" w:type="dxa"/>
            <w:gridSpan w:val="15"/>
          </w:tcPr>
          <w:p w14:paraId="22206C65" w14:textId="77777777" w:rsidR="003A581F" w:rsidRPr="008860F2" w:rsidRDefault="003A581F" w:rsidP="003A581F">
            <w:pPr>
              <w:tabs>
                <w:tab w:val="decimal" w:pos="644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A3533" w:rsidRPr="008860F2" w14:paraId="0CF0969E" w14:textId="77777777" w:rsidTr="00737337">
        <w:trPr>
          <w:trHeight w:val="288"/>
        </w:trPr>
        <w:tc>
          <w:tcPr>
            <w:tcW w:w="4500" w:type="dxa"/>
          </w:tcPr>
          <w:p w14:paraId="6566EA51" w14:textId="77777777" w:rsidR="00BA3533" w:rsidRPr="008860F2" w:rsidRDefault="00BA3533" w:rsidP="00BA3533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3838131F" w14:textId="77777777" w:rsidR="00BA3533" w:rsidRPr="008860F2" w:rsidRDefault="00BA3533" w:rsidP="00BA353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A42631A" w14:textId="77777777" w:rsidR="00BA3533" w:rsidRPr="008860F2" w:rsidRDefault="00BA3533" w:rsidP="00BA353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E0CA4A" w14:textId="77777777" w:rsidR="00BA3533" w:rsidRPr="008860F2" w:rsidRDefault="00BA3533" w:rsidP="00BA353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2DBD5DAA" w14:textId="77777777" w:rsidR="00BA3533" w:rsidRPr="008860F2" w:rsidRDefault="00BA3533" w:rsidP="00BA353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54BF01FF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3EBC792A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5F811ED1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77881A9A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3B718E9D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เครื่องตกแต่ง </w:t>
            </w:r>
          </w:p>
        </w:tc>
        <w:tc>
          <w:tcPr>
            <w:tcW w:w="236" w:type="dxa"/>
          </w:tcPr>
          <w:p w14:paraId="0E7902DE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36FAC5B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6" w:type="dxa"/>
          </w:tcPr>
          <w:p w14:paraId="7E33F140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29BB2E6B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533" w:rsidRPr="008860F2" w14:paraId="700B186D" w14:textId="77777777" w:rsidTr="00737337">
        <w:trPr>
          <w:trHeight w:val="288"/>
        </w:trPr>
        <w:tc>
          <w:tcPr>
            <w:tcW w:w="4500" w:type="dxa"/>
          </w:tcPr>
          <w:p w14:paraId="04CED36A" w14:textId="77777777" w:rsidR="00BA3533" w:rsidRPr="008860F2" w:rsidRDefault="00BA3533" w:rsidP="00452358">
            <w:pPr>
              <w:tabs>
                <w:tab w:val="left" w:pos="4098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0D913CD6" w14:textId="77777777" w:rsidR="00BA3533" w:rsidRPr="008860F2" w:rsidRDefault="00BA3533" w:rsidP="00BA353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17D7A17B" w14:textId="77777777" w:rsidR="00BA3533" w:rsidRPr="008860F2" w:rsidRDefault="00BA3533" w:rsidP="00BA353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5AA6F4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9" w:type="dxa"/>
          </w:tcPr>
          <w:p w14:paraId="1EC3AC1E" w14:textId="77777777" w:rsidR="00BA3533" w:rsidRPr="008860F2" w:rsidRDefault="00BA3533" w:rsidP="00BA353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53AECDB1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7415F47C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09513C8D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0C8C984F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08BBD330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ติดตั้ง เครื่องใช้</w:t>
            </w:r>
          </w:p>
        </w:tc>
        <w:tc>
          <w:tcPr>
            <w:tcW w:w="236" w:type="dxa"/>
          </w:tcPr>
          <w:p w14:paraId="28A18CAA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89E2063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46" w:type="dxa"/>
          </w:tcPr>
          <w:p w14:paraId="454D4C82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417CE933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533" w:rsidRPr="008860F2" w14:paraId="055C87E0" w14:textId="77777777" w:rsidTr="00737337">
        <w:trPr>
          <w:trHeight w:val="288"/>
        </w:trPr>
        <w:tc>
          <w:tcPr>
            <w:tcW w:w="4500" w:type="dxa"/>
          </w:tcPr>
          <w:p w14:paraId="74B4F1B3" w14:textId="77777777" w:rsidR="00BA3533" w:rsidRPr="008860F2" w:rsidRDefault="00BA3533" w:rsidP="00226A55">
            <w:pPr>
              <w:spacing w:line="240" w:lineRule="auto"/>
              <w:jc w:val="right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5CA953A4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และสิทธิการเช่า</w:t>
            </w:r>
          </w:p>
        </w:tc>
        <w:tc>
          <w:tcPr>
            <w:tcW w:w="270" w:type="dxa"/>
            <w:gridSpan w:val="2"/>
          </w:tcPr>
          <w:p w14:paraId="66FA9EE8" w14:textId="77777777" w:rsidR="00BA3533" w:rsidRPr="008860F2" w:rsidRDefault="00BA3533" w:rsidP="00BA353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AF0C70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39" w:type="dxa"/>
          </w:tcPr>
          <w:p w14:paraId="517CFC94" w14:textId="77777777" w:rsidR="00BA3533" w:rsidRPr="008860F2" w:rsidRDefault="00BA3533" w:rsidP="00BA3533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42F29614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44" w:type="dxa"/>
          </w:tcPr>
          <w:p w14:paraId="6F744EB6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5BFC86F7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01D28C79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0563B02A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สำนักงาน และ</w:t>
            </w:r>
          </w:p>
        </w:tc>
        <w:tc>
          <w:tcPr>
            <w:tcW w:w="236" w:type="dxa"/>
          </w:tcPr>
          <w:p w14:paraId="5C69E332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53DDEE0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46" w:type="dxa"/>
          </w:tcPr>
          <w:p w14:paraId="119C339C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3074A14B" w14:textId="77777777" w:rsidR="00BA3533" w:rsidRPr="008860F2" w:rsidRDefault="00BA3533" w:rsidP="00BA3533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6A55" w:rsidRPr="008860F2" w14:paraId="656A3A6F" w14:textId="77777777" w:rsidTr="00737337">
        <w:trPr>
          <w:trHeight w:val="288"/>
        </w:trPr>
        <w:tc>
          <w:tcPr>
            <w:tcW w:w="4500" w:type="dxa"/>
          </w:tcPr>
          <w:p w14:paraId="49D556BE" w14:textId="77777777" w:rsidR="00226A55" w:rsidRPr="008860F2" w:rsidRDefault="00226A55" w:rsidP="00226A55">
            <w:pPr>
              <w:spacing w:line="240" w:lineRule="auto"/>
              <w:jc w:val="right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58" w:type="dxa"/>
          </w:tcPr>
          <w:p w14:paraId="186DA3F9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41383EFB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D4ED84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239" w:type="dxa"/>
          </w:tcPr>
          <w:p w14:paraId="74A89B9E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03670539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44" w:type="dxa"/>
          </w:tcPr>
          <w:p w14:paraId="224002E6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0CBBE4F5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2" w:type="dxa"/>
          </w:tcPr>
          <w:p w14:paraId="1F4B55B6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2823DE44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0312A48F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D3FAADB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46" w:type="dxa"/>
          </w:tcPr>
          <w:p w14:paraId="0E8A9A83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76563CDF" w14:textId="77777777" w:rsidR="00226A55" w:rsidRPr="008860F2" w:rsidRDefault="00226A55" w:rsidP="00226A5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26A55" w:rsidRPr="008860F2" w14:paraId="4D16942D" w14:textId="77777777" w:rsidTr="00737337">
        <w:trPr>
          <w:trHeight w:val="288"/>
        </w:trPr>
        <w:tc>
          <w:tcPr>
            <w:tcW w:w="4500" w:type="dxa"/>
          </w:tcPr>
          <w:p w14:paraId="3750A53E" w14:textId="77777777" w:rsidR="00226A55" w:rsidRPr="008860F2" w:rsidRDefault="00226A55" w:rsidP="00846CDD">
            <w:pPr>
              <w:tabs>
                <w:tab w:val="left" w:pos="4116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36" w:type="dxa"/>
            <w:gridSpan w:val="15"/>
          </w:tcPr>
          <w:p w14:paraId="2BE00B19" w14:textId="77777777" w:rsidR="00226A55" w:rsidRPr="008860F2" w:rsidRDefault="00226A55" w:rsidP="00226A55">
            <w:pPr>
              <w:tabs>
                <w:tab w:val="decimal" w:pos="644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26A55" w:rsidRPr="008860F2" w14:paraId="2F632C8C" w14:textId="77777777" w:rsidTr="00737337">
        <w:trPr>
          <w:trHeight w:val="288"/>
        </w:trPr>
        <w:tc>
          <w:tcPr>
            <w:tcW w:w="4500" w:type="dxa"/>
          </w:tcPr>
          <w:p w14:paraId="763F50DF" w14:textId="77777777" w:rsidR="00226A55" w:rsidRPr="008860F2" w:rsidRDefault="00226A55" w:rsidP="00226A55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ค่าเสื่อมราคาสะสมและขาดทุนจากการด้อยค่า</w:t>
            </w:r>
          </w:p>
        </w:tc>
        <w:tc>
          <w:tcPr>
            <w:tcW w:w="1258" w:type="dxa"/>
          </w:tcPr>
          <w:p w14:paraId="760E62A2" w14:textId="77777777" w:rsidR="00226A55" w:rsidRPr="008860F2" w:rsidRDefault="00226A55" w:rsidP="00226A55">
            <w:pPr>
              <w:tabs>
                <w:tab w:val="decimal" w:pos="522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0EAE926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FF19DD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4B9022EE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7398D0CF" w14:textId="77777777" w:rsidR="00226A55" w:rsidRPr="008860F2" w:rsidRDefault="00226A55" w:rsidP="00226A55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488F98EC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</w:tcPr>
          <w:p w14:paraId="47EA7C29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09AA165A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5D282BEC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929E389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070AE0B4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475B1C60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</w:tcPr>
          <w:p w14:paraId="0D5C778E" w14:textId="77777777" w:rsidR="00226A55" w:rsidRPr="008860F2" w:rsidRDefault="00226A55" w:rsidP="00226A55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26A55" w:rsidRPr="008860F2" w14:paraId="0CF80C2D" w14:textId="77777777" w:rsidTr="00737337">
        <w:trPr>
          <w:trHeight w:val="288"/>
        </w:trPr>
        <w:tc>
          <w:tcPr>
            <w:tcW w:w="4500" w:type="dxa"/>
          </w:tcPr>
          <w:p w14:paraId="0AB0C5EA" w14:textId="77777777" w:rsidR="00226A55" w:rsidRPr="008860F2" w:rsidRDefault="00226A55" w:rsidP="00226A55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 w:rsidR="002E0B60" w:rsidRPr="008860F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58" w:type="dxa"/>
          </w:tcPr>
          <w:p w14:paraId="3AA54753" w14:textId="3813AB09" w:rsidR="00226A55" w:rsidRPr="008860F2" w:rsidRDefault="00AD5DBB" w:rsidP="00226A55">
            <w:pPr>
              <w:tabs>
                <w:tab w:val="decimal" w:pos="52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4.82</w:t>
            </w:r>
          </w:p>
        </w:tc>
        <w:tc>
          <w:tcPr>
            <w:tcW w:w="270" w:type="dxa"/>
            <w:gridSpan w:val="2"/>
          </w:tcPr>
          <w:p w14:paraId="71AE0029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4909E6" w14:textId="2A0A0F1B" w:rsidR="00226A55" w:rsidRPr="008860F2" w:rsidRDefault="00AD5DBB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223.94</w:t>
            </w:r>
          </w:p>
        </w:tc>
        <w:tc>
          <w:tcPr>
            <w:tcW w:w="239" w:type="dxa"/>
          </w:tcPr>
          <w:p w14:paraId="7C0D90B2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F74FC32" w14:textId="5C6FAEA0" w:rsidR="00226A55" w:rsidRPr="008860F2" w:rsidRDefault="00AD5DBB" w:rsidP="00226A55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132.71</w:t>
            </w:r>
          </w:p>
        </w:tc>
        <w:tc>
          <w:tcPr>
            <w:tcW w:w="244" w:type="dxa"/>
          </w:tcPr>
          <w:p w14:paraId="35FBC3A3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168D03E8" w14:textId="0328DF10" w:rsidR="00226A55" w:rsidRPr="008860F2" w:rsidRDefault="00AD5DBB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16.97</w:t>
            </w:r>
          </w:p>
        </w:tc>
        <w:tc>
          <w:tcPr>
            <w:tcW w:w="242" w:type="dxa"/>
          </w:tcPr>
          <w:p w14:paraId="3ADB9DE5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16452007" w14:textId="31C5E935" w:rsidR="00226A55" w:rsidRPr="008860F2" w:rsidRDefault="00AD5DBB" w:rsidP="00226A55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154.22</w:t>
            </w:r>
          </w:p>
        </w:tc>
        <w:tc>
          <w:tcPr>
            <w:tcW w:w="236" w:type="dxa"/>
          </w:tcPr>
          <w:p w14:paraId="74EA6B1B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01BDE59" w14:textId="10905D37" w:rsidR="00226A55" w:rsidRPr="008860F2" w:rsidRDefault="00AD5DBB" w:rsidP="0095231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282DD9C5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02082174" w14:textId="590C53AA" w:rsidR="00226A55" w:rsidRPr="008860F2" w:rsidRDefault="00AD5DBB" w:rsidP="00226A55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532.66</w:t>
            </w:r>
          </w:p>
        </w:tc>
      </w:tr>
      <w:tr w:rsidR="00226A55" w:rsidRPr="008860F2" w14:paraId="2FD99939" w14:textId="77777777" w:rsidTr="00737337">
        <w:trPr>
          <w:trHeight w:val="288"/>
        </w:trPr>
        <w:tc>
          <w:tcPr>
            <w:tcW w:w="4500" w:type="dxa"/>
          </w:tcPr>
          <w:p w14:paraId="22F7D432" w14:textId="77777777" w:rsidR="00226A55" w:rsidRPr="008860F2" w:rsidRDefault="00226A55" w:rsidP="00226A55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58" w:type="dxa"/>
          </w:tcPr>
          <w:p w14:paraId="18945554" w14:textId="10E60140" w:rsidR="00226A55" w:rsidRPr="008860F2" w:rsidRDefault="00AE08C3" w:rsidP="00226A55">
            <w:pPr>
              <w:tabs>
                <w:tab w:val="decimal" w:pos="522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  <w:r w:rsidR="0095231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gridSpan w:val="2"/>
          </w:tcPr>
          <w:p w14:paraId="0D9A3393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B94523" w14:textId="2F2BA141" w:rsidR="00226A55" w:rsidRPr="008860F2" w:rsidRDefault="00AE08C3" w:rsidP="00226A55">
            <w:pPr>
              <w:tabs>
                <w:tab w:val="decimal" w:pos="61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28.99</w:t>
            </w:r>
          </w:p>
        </w:tc>
        <w:tc>
          <w:tcPr>
            <w:tcW w:w="239" w:type="dxa"/>
          </w:tcPr>
          <w:p w14:paraId="319E30C9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CC261D1" w14:textId="14C4EE68" w:rsidR="00226A55" w:rsidRPr="008860F2" w:rsidRDefault="00AE08C3" w:rsidP="00226A55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17.3</w:t>
            </w:r>
            <w:r w:rsidR="0095231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4" w:type="dxa"/>
          </w:tcPr>
          <w:p w14:paraId="682F5DC0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7C2C6BE2" w14:textId="44FBA3B2" w:rsidR="00226A55" w:rsidRPr="008860F2" w:rsidRDefault="00AE08C3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3.03</w:t>
            </w:r>
          </w:p>
        </w:tc>
        <w:tc>
          <w:tcPr>
            <w:tcW w:w="242" w:type="dxa"/>
          </w:tcPr>
          <w:p w14:paraId="4F33B4D6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0DAD59C6" w14:textId="66C11BE2" w:rsidR="00226A55" w:rsidRPr="008860F2" w:rsidRDefault="00AE08C3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44.77</w:t>
            </w:r>
          </w:p>
        </w:tc>
        <w:tc>
          <w:tcPr>
            <w:tcW w:w="236" w:type="dxa"/>
          </w:tcPr>
          <w:p w14:paraId="4E59C736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53C4AFE" w14:textId="19578AC4" w:rsidR="00226A55" w:rsidRPr="008860F2" w:rsidRDefault="00AE08C3" w:rsidP="0095231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5515CD16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4069A487" w14:textId="616C7037" w:rsidR="00226A55" w:rsidRPr="008860F2" w:rsidRDefault="006852FE" w:rsidP="00226A55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94.7</w:t>
            </w:r>
            <w:r w:rsidR="0095231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26A55" w:rsidRPr="008860F2" w14:paraId="116A15EE" w14:textId="77777777" w:rsidTr="00737337">
        <w:trPr>
          <w:trHeight w:val="288"/>
        </w:trPr>
        <w:tc>
          <w:tcPr>
            <w:tcW w:w="4500" w:type="dxa"/>
          </w:tcPr>
          <w:p w14:paraId="49D7F2CD" w14:textId="77777777" w:rsidR="00226A55" w:rsidRPr="008860F2" w:rsidRDefault="00226A55" w:rsidP="00226A55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58" w:type="dxa"/>
          </w:tcPr>
          <w:p w14:paraId="7C8A8D2B" w14:textId="6C2C9B28" w:rsidR="00226A55" w:rsidRPr="008860F2" w:rsidRDefault="00C069B2" w:rsidP="00952310">
            <w:pPr>
              <w:tabs>
                <w:tab w:val="decimal" w:pos="635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6A569DA2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EA492A" w14:textId="7C2467B0" w:rsidR="00226A55" w:rsidRPr="008860F2" w:rsidRDefault="006852FE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(3.04)</w:t>
            </w:r>
          </w:p>
        </w:tc>
        <w:tc>
          <w:tcPr>
            <w:tcW w:w="239" w:type="dxa"/>
          </w:tcPr>
          <w:p w14:paraId="120586A9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90BAFEC" w14:textId="6E5F57ED" w:rsidR="00226A55" w:rsidRPr="008860F2" w:rsidRDefault="006852FE" w:rsidP="00226A55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(0.3</w:t>
            </w:r>
            <w:r w:rsidR="0095231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4" w:type="dxa"/>
          </w:tcPr>
          <w:p w14:paraId="5068E938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63C7E62E" w14:textId="7AC06C92" w:rsidR="00226A55" w:rsidRPr="008860F2" w:rsidRDefault="00C069B2" w:rsidP="00952310">
            <w:pPr>
              <w:tabs>
                <w:tab w:val="decimal" w:pos="709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06D64E94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66912B67" w14:textId="03B5B1D1" w:rsidR="00226A55" w:rsidRPr="008860F2" w:rsidRDefault="006852FE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(4.09)</w:t>
            </w:r>
          </w:p>
        </w:tc>
        <w:tc>
          <w:tcPr>
            <w:tcW w:w="236" w:type="dxa"/>
          </w:tcPr>
          <w:p w14:paraId="6A3AEBA0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16E57D3" w14:textId="4A995A24" w:rsidR="00226A55" w:rsidRPr="008860F2" w:rsidRDefault="00C069B2" w:rsidP="0095231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312C3FC6" w14:textId="77777777" w:rsidR="00226A55" w:rsidRPr="008860F2" w:rsidRDefault="00226A55" w:rsidP="00226A55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09976E2B" w14:textId="234FCB57" w:rsidR="00226A55" w:rsidRPr="008860F2" w:rsidRDefault="006852FE" w:rsidP="00226A55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(7.4</w:t>
            </w:r>
            <w:r w:rsidR="00952310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37337" w:rsidRPr="008860F2" w14:paraId="57B71761" w14:textId="77777777" w:rsidTr="00737337">
        <w:trPr>
          <w:trHeight w:val="288"/>
        </w:trPr>
        <w:tc>
          <w:tcPr>
            <w:tcW w:w="4500" w:type="dxa"/>
          </w:tcPr>
          <w:p w14:paraId="75F61C1E" w14:textId="1E392354" w:rsidR="00737337" w:rsidRPr="008860F2" w:rsidRDefault="00737337" w:rsidP="00737337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E75F4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58" w:type="dxa"/>
          </w:tcPr>
          <w:p w14:paraId="7DA19BA9" w14:textId="064938C2" w:rsidR="00737337" w:rsidRPr="008860F2" w:rsidRDefault="00C069B2" w:rsidP="00952310">
            <w:pPr>
              <w:tabs>
                <w:tab w:val="decimal" w:pos="635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BDDB0D5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D5C0C2" w14:textId="184B16C4" w:rsidR="00737337" w:rsidRDefault="00C069B2" w:rsidP="00952310">
            <w:pPr>
              <w:tabs>
                <w:tab w:val="decimal" w:pos="687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D50A31A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98DE101" w14:textId="13B518C6" w:rsidR="00737337" w:rsidRDefault="00C069B2" w:rsidP="00952310">
            <w:pPr>
              <w:tabs>
                <w:tab w:val="decimal" w:pos="579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12FDC4EC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2C78583E" w14:textId="0C1AC9E7" w:rsidR="00737337" w:rsidRPr="008860F2" w:rsidRDefault="00C069B2" w:rsidP="00952310">
            <w:pPr>
              <w:tabs>
                <w:tab w:val="decimal" w:pos="709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1FDE1971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2682D281" w14:textId="74DE5AD1" w:rsidR="00737337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705D94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236" w:type="dxa"/>
          </w:tcPr>
          <w:p w14:paraId="03D25929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7B33982" w14:textId="5CAF428F" w:rsidR="00737337" w:rsidRPr="008860F2" w:rsidRDefault="00C069B2" w:rsidP="0095231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71B2123B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577251C0" w14:textId="1D44AFD9" w:rsidR="00737337" w:rsidRDefault="00737337" w:rsidP="00737337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705D94"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  <w:tr w:rsidR="00737337" w:rsidRPr="008860F2" w14:paraId="7F076810" w14:textId="77777777" w:rsidTr="00737337">
        <w:trPr>
          <w:trHeight w:val="288"/>
        </w:trPr>
        <w:tc>
          <w:tcPr>
            <w:tcW w:w="4500" w:type="dxa"/>
          </w:tcPr>
          <w:p w14:paraId="2DD808AE" w14:textId="77777777" w:rsidR="00737337" w:rsidRPr="008860F2" w:rsidRDefault="00737337" w:rsidP="00737337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58" w:type="dxa"/>
          </w:tcPr>
          <w:p w14:paraId="53D1BE0C" w14:textId="42131B41" w:rsidR="00737337" w:rsidRPr="008860F2" w:rsidRDefault="00C069B2" w:rsidP="00952310">
            <w:pPr>
              <w:tabs>
                <w:tab w:val="decimal" w:pos="635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074AD19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2170A7" w14:textId="2F19560F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(0.23)</w:t>
            </w:r>
          </w:p>
        </w:tc>
        <w:tc>
          <w:tcPr>
            <w:tcW w:w="239" w:type="dxa"/>
          </w:tcPr>
          <w:p w14:paraId="28EB5E9B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8993307" w14:textId="258426EB" w:rsidR="00737337" w:rsidRPr="008860F2" w:rsidRDefault="00C069B2" w:rsidP="00952310">
            <w:pPr>
              <w:tabs>
                <w:tab w:val="decimal" w:pos="579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584781C3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4A49F719" w14:textId="6FC8F98F" w:rsidR="00737337" w:rsidRPr="008860F2" w:rsidRDefault="00C069B2" w:rsidP="00952310">
            <w:pPr>
              <w:tabs>
                <w:tab w:val="decimal" w:pos="709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12994B15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1DE225AB" w14:textId="7CB38BC5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(0.31)</w:t>
            </w:r>
          </w:p>
        </w:tc>
        <w:tc>
          <w:tcPr>
            <w:tcW w:w="236" w:type="dxa"/>
          </w:tcPr>
          <w:p w14:paraId="07CBDE14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3134749" w14:textId="4F968669" w:rsidR="00737337" w:rsidRPr="008860F2" w:rsidRDefault="00C069B2" w:rsidP="0095231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05A280D5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46351F87" w14:textId="5785967A" w:rsidR="00737337" w:rsidRPr="008860F2" w:rsidRDefault="00737337" w:rsidP="00737337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(0.54)</w:t>
            </w:r>
          </w:p>
        </w:tc>
      </w:tr>
      <w:tr w:rsidR="00A23E2C" w:rsidRPr="008860F2" w14:paraId="7C2FC35E" w14:textId="77777777" w:rsidTr="00737337">
        <w:trPr>
          <w:trHeight w:val="288"/>
        </w:trPr>
        <w:tc>
          <w:tcPr>
            <w:tcW w:w="4500" w:type="dxa"/>
          </w:tcPr>
          <w:p w14:paraId="2ACBB813" w14:textId="42600B6A" w:rsidR="00A23E2C" w:rsidRPr="008860F2" w:rsidRDefault="00A23E2C" w:rsidP="00737337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58" w:type="dxa"/>
          </w:tcPr>
          <w:p w14:paraId="64616EA4" w14:textId="023FF599" w:rsidR="00A23E2C" w:rsidRDefault="00A23E2C" w:rsidP="00952310">
            <w:pPr>
              <w:tabs>
                <w:tab w:val="decimal" w:pos="635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8DE7D32" w14:textId="77777777" w:rsidR="00A23E2C" w:rsidRPr="008860F2" w:rsidRDefault="00A23E2C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75A50E" w14:textId="02590F91" w:rsidR="00A23E2C" w:rsidRDefault="00A23E2C" w:rsidP="00A23E2C">
            <w:pPr>
              <w:tabs>
                <w:tab w:val="decimal" w:pos="687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E49E545" w14:textId="77777777" w:rsidR="00A23E2C" w:rsidRPr="008860F2" w:rsidRDefault="00A23E2C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3ED8A72" w14:textId="5AD88B23" w:rsidR="00A23E2C" w:rsidRDefault="00A23E2C" w:rsidP="00A23E2C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3.11</w:t>
            </w:r>
          </w:p>
        </w:tc>
        <w:tc>
          <w:tcPr>
            <w:tcW w:w="244" w:type="dxa"/>
          </w:tcPr>
          <w:p w14:paraId="6AE4ECFC" w14:textId="77777777" w:rsidR="00A23E2C" w:rsidRPr="008860F2" w:rsidRDefault="00A23E2C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6B647AE0" w14:textId="4E3C84F6" w:rsidR="00A23E2C" w:rsidRDefault="00A23E2C" w:rsidP="00952310">
            <w:pPr>
              <w:tabs>
                <w:tab w:val="decimal" w:pos="709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242" w:type="dxa"/>
          </w:tcPr>
          <w:p w14:paraId="08CAE2FB" w14:textId="77777777" w:rsidR="00A23E2C" w:rsidRPr="008860F2" w:rsidRDefault="00A23E2C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6A72778B" w14:textId="32C9F7DC" w:rsidR="00A23E2C" w:rsidRDefault="00A23E2C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(3.16)</w:t>
            </w:r>
          </w:p>
        </w:tc>
        <w:tc>
          <w:tcPr>
            <w:tcW w:w="236" w:type="dxa"/>
          </w:tcPr>
          <w:p w14:paraId="446110D3" w14:textId="77777777" w:rsidR="00A23E2C" w:rsidRPr="008860F2" w:rsidRDefault="00A23E2C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ACF35C2" w14:textId="772380DD" w:rsidR="00A23E2C" w:rsidRDefault="00A23E2C" w:rsidP="0095231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5A4E3BC7" w14:textId="77777777" w:rsidR="00A23E2C" w:rsidRPr="008860F2" w:rsidRDefault="00A23E2C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06581524" w14:textId="281389A9" w:rsidR="00A23E2C" w:rsidRDefault="00A23E2C" w:rsidP="00737337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7337" w:rsidRPr="008860F2" w14:paraId="521D98CC" w14:textId="77777777" w:rsidTr="00737337">
        <w:trPr>
          <w:trHeight w:val="288"/>
        </w:trPr>
        <w:tc>
          <w:tcPr>
            <w:tcW w:w="4500" w:type="dxa"/>
          </w:tcPr>
          <w:p w14:paraId="210A5D04" w14:textId="77777777" w:rsidR="00737337" w:rsidRPr="008860F2" w:rsidRDefault="00737337" w:rsidP="00737337">
            <w:pPr>
              <w:spacing w:line="240" w:lineRule="auto"/>
              <w:ind w:right="-1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โอนเข้ามาจาก (ออกไปที่) 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1258" w:type="dxa"/>
          </w:tcPr>
          <w:p w14:paraId="259F2298" w14:textId="77777777" w:rsidR="00737337" w:rsidRPr="008860F2" w:rsidRDefault="00737337" w:rsidP="00952310">
            <w:pPr>
              <w:tabs>
                <w:tab w:val="decimal" w:pos="635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4FEE746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FB6244" w14:textId="25D39B44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3F58B84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DF6255D" w14:textId="1977CA9B" w:rsidR="00737337" w:rsidRPr="008860F2" w:rsidRDefault="00737337" w:rsidP="00952310">
            <w:pPr>
              <w:tabs>
                <w:tab w:val="decimal" w:pos="579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27043588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</w:tcPr>
          <w:p w14:paraId="67866697" w14:textId="77777777" w:rsidR="00737337" w:rsidRPr="008860F2" w:rsidRDefault="00737337" w:rsidP="00952310">
            <w:pPr>
              <w:tabs>
                <w:tab w:val="decimal" w:pos="709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2A1A93EF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58AA12F0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A5563C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4E9F57E" w14:textId="77777777" w:rsidR="00737337" w:rsidRPr="008860F2" w:rsidRDefault="00737337" w:rsidP="0095231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2E7BB75E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5B366DC2" w14:textId="77777777" w:rsidR="00737337" w:rsidRPr="008860F2" w:rsidRDefault="00737337" w:rsidP="00737337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7337" w:rsidRPr="008860F2" w14:paraId="7726CAFB" w14:textId="77777777" w:rsidTr="00091881">
        <w:trPr>
          <w:trHeight w:val="288"/>
        </w:trPr>
        <w:tc>
          <w:tcPr>
            <w:tcW w:w="4500" w:type="dxa"/>
          </w:tcPr>
          <w:p w14:paraId="76C93720" w14:textId="0096F3F8" w:rsidR="00737337" w:rsidRPr="008860F2" w:rsidRDefault="00FE1EB2" w:rsidP="00737337">
            <w:pPr>
              <w:tabs>
                <w:tab w:val="left" w:pos="4098"/>
              </w:tabs>
              <w:ind w:left="150"/>
              <w:rPr>
                <w:rFonts w:ascii="Angsana New" w:hAnsi="Angsana New"/>
                <w:sz w:val="28"/>
                <w:szCs w:val="28"/>
                <w:cs/>
              </w:rPr>
            </w:pPr>
            <w:r w:rsidRPr="00FE1EB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FE1EB2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="00737337" w:rsidRPr="008860F2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="00737337" w:rsidRPr="008860F2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737337" w:rsidRPr="008860F2">
              <w:rPr>
                <w:rFonts w:ascii="Angsana New" w:hAnsi="Angsana New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054CB1A" w14:textId="39542A24" w:rsidR="00737337" w:rsidRPr="008860F2" w:rsidRDefault="00C069B2" w:rsidP="00952310">
            <w:pPr>
              <w:tabs>
                <w:tab w:val="decimal" w:pos="635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0005D50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08C118" w14:textId="2A736481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(4.15)</w:t>
            </w:r>
          </w:p>
        </w:tc>
        <w:tc>
          <w:tcPr>
            <w:tcW w:w="239" w:type="dxa"/>
          </w:tcPr>
          <w:p w14:paraId="3FE49973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FDFA18D" w14:textId="6EC6C438" w:rsidR="00737337" w:rsidRPr="008860F2" w:rsidRDefault="00C069B2" w:rsidP="00952310">
            <w:pPr>
              <w:tabs>
                <w:tab w:val="decimal" w:pos="579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014570B9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60021C28" w14:textId="17045239" w:rsidR="00737337" w:rsidRPr="008860F2" w:rsidRDefault="00C069B2" w:rsidP="00952310">
            <w:pPr>
              <w:tabs>
                <w:tab w:val="decimal" w:pos="709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4BFF1827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144E6B82" w14:textId="71CC9785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(0.23)</w:t>
            </w:r>
          </w:p>
        </w:tc>
        <w:tc>
          <w:tcPr>
            <w:tcW w:w="236" w:type="dxa"/>
          </w:tcPr>
          <w:p w14:paraId="1F7F1DD0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AA78841" w14:textId="5B5A1938" w:rsidR="00737337" w:rsidRPr="008860F2" w:rsidRDefault="00C069B2" w:rsidP="0095231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382321B2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36D07BB6" w14:textId="66B140A8" w:rsidR="00737337" w:rsidRPr="008860F2" w:rsidRDefault="00737337" w:rsidP="00737337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(4.38)</w:t>
            </w:r>
          </w:p>
        </w:tc>
      </w:tr>
      <w:tr w:rsidR="00737337" w:rsidRPr="008860F2" w14:paraId="022A6A8E" w14:textId="77777777" w:rsidTr="00091881">
        <w:trPr>
          <w:trHeight w:val="288"/>
        </w:trPr>
        <w:tc>
          <w:tcPr>
            <w:tcW w:w="4500" w:type="dxa"/>
          </w:tcPr>
          <w:p w14:paraId="33ED4FCA" w14:textId="77777777" w:rsidR="00737337" w:rsidRPr="008860F2" w:rsidRDefault="00737337" w:rsidP="00737337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321ACC3B" w14:textId="28D57C7E" w:rsidR="00737337" w:rsidRPr="008860F2" w:rsidRDefault="00737337" w:rsidP="00737337">
            <w:pPr>
              <w:tabs>
                <w:tab w:val="decimal" w:pos="522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5.4</w:t>
            </w:r>
            <w:r w:rsidR="00952310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</w:tcPr>
          <w:p w14:paraId="4919B0BA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99D995F" w14:textId="653F3848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245.51</w:t>
            </w:r>
          </w:p>
        </w:tc>
        <w:tc>
          <w:tcPr>
            <w:tcW w:w="239" w:type="dxa"/>
          </w:tcPr>
          <w:p w14:paraId="2E11CE7E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7C2B90B6" w14:textId="6D9C0373" w:rsidR="00737337" w:rsidRPr="008860F2" w:rsidRDefault="00737337" w:rsidP="00737337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CE53DE">
              <w:rPr>
                <w:rFonts w:ascii="Angsana New" w:hAnsi="Angsana New"/>
                <w:b/>
                <w:bCs/>
                <w:sz w:val="28"/>
                <w:szCs w:val="28"/>
              </w:rPr>
              <w:t>52.83</w:t>
            </w:r>
          </w:p>
        </w:tc>
        <w:tc>
          <w:tcPr>
            <w:tcW w:w="244" w:type="dxa"/>
          </w:tcPr>
          <w:p w14:paraId="2E5B8743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0860D39C" w14:textId="1951AA6C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20.0</w:t>
            </w:r>
            <w:r w:rsidR="00CE53D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2" w:type="dxa"/>
          </w:tcPr>
          <w:p w14:paraId="05A2B8FB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4E9F163A" w14:textId="5A47F74E" w:rsidR="00737337" w:rsidRPr="008860F2" w:rsidRDefault="00CE53DE" w:rsidP="00737337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191.83</w:t>
            </w:r>
          </w:p>
        </w:tc>
        <w:tc>
          <w:tcPr>
            <w:tcW w:w="250" w:type="dxa"/>
            <w:gridSpan w:val="2"/>
          </w:tcPr>
          <w:p w14:paraId="48248CE1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3D3D7D76" w14:textId="018E1D77" w:rsidR="00737337" w:rsidRPr="008860F2" w:rsidRDefault="00737337" w:rsidP="0095231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7B02FD04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3CB18AE6" w14:textId="2D43DB9B" w:rsidR="00737337" w:rsidRPr="008860F2" w:rsidRDefault="00737337" w:rsidP="00737337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61</w:t>
            </w:r>
            <w:r w:rsidR="00E2319F">
              <w:rPr>
                <w:rFonts w:ascii="Angsana New" w:hAnsi="Angsana New"/>
                <w:b/>
                <w:bCs/>
                <w:sz w:val="28"/>
                <w:szCs w:val="28"/>
              </w:rPr>
              <w:t>5.67</w:t>
            </w:r>
          </w:p>
        </w:tc>
      </w:tr>
      <w:tr w:rsidR="00091881" w:rsidRPr="008860F2" w14:paraId="446A769B" w14:textId="77777777" w:rsidTr="00091881">
        <w:trPr>
          <w:trHeight w:val="288"/>
        </w:trPr>
        <w:tc>
          <w:tcPr>
            <w:tcW w:w="4500" w:type="dxa"/>
          </w:tcPr>
          <w:p w14:paraId="316FC001" w14:textId="77777777" w:rsidR="00091881" w:rsidRPr="008860F2" w:rsidRDefault="00091881" w:rsidP="00737337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2725AEF8" w14:textId="77777777" w:rsidR="00091881" w:rsidRDefault="00091881" w:rsidP="00737337">
            <w:pPr>
              <w:tabs>
                <w:tab w:val="decimal" w:pos="522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BB63A4E" w14:textId="77777777" w:rsidR="00091881" w:rsidRPr="008860F2" w:rsidRDefault="00091881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E7B6D9" w14:textId="77777777" w:rsidR="00091881" w:rsidRDefault="00091881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7C5E8E0D" w14:textId="77777777" w:rsidR="00091881" w:rsidRPr="008860F2" w:rsidRDefault="00091881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27C8627" w14:textId="77777777" w:rsidR="00091881" w:rsidRDefault="00091881" w:rsidP="00737337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0E3362B5" w14:textId="77777777" w:rsidR="00091881" w:rsidRPr="008860F2" w:rsidRDefault="00091881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645E79BE" w14:textId="77777777" w:rsidR="00091881" w:rsidRDefault="00091881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17714C83" w14:textId="77777777" w:rsidR="00091881" w:rsidRPr="008860F2" w:rsidRDefault="00091881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7090F2F0" w14:textId="77777777" w:rsidR="00091881" w:rsidRDefault="00091881" w:rsidP="00737337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gridSpan w:val="2"/>
          </w:tcPr>
          <w:p w14:paraId="03C4C79E" w14:textId="77777777" w:rsidR="00091881" w:rsidRPr="008860F2" w:rsidRDefault="00091881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F2AB790" w14:textId="77777777" w:rsidR="00091881" w:rsidRDefault="00091881" w:rsidP="0095231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14D0EDE0" w14:textId="77777777" w:rsidR="00091881" w:rsidRPr="008860F2" w:rsidRDefault="00091881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2E4266B2" w14:textId="77777777" w:rsidR="00091881" w:rsidRDefault="00091881" w:rsidP="00737337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37337" w:rsidRPr="008860F2" w14:paraId="35AE1EAC" w14:textId="77777777" w:rsidTr="00737337">
        <w:trPr>
          <w:trHeight w:val="288"/>
        </w:trPr>
        <w:tc>
          <w:tcPr>
            <w:tcW w:w="4500" w:type="dxa"/>
          </w:tcPr>
          <w:p w14:paraId="7D30F7F4" w14:textId="77777777" w:rsidR="00737337" w:rsidRPr="008860F2" w:rsidRDefault="00737337" w:rsidP="0073733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58" w:type="dxa"/>
          </w:tcPr>
          <w:p w14:paraId="5AA5379C" w14:textId="77777777" w:rsidR="00737337" w:rsidRPr="008860F2" w:rsidRDefault="00737337" w:rsidP="00737337">
            <w:pPr>
              <w:tabs>
                <w:tab w:val="decimal" w:pos="522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</w:tcPr>
          <w:p w14:paraId="0F535223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14:paraId="0A82C2DD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557A49F6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4F744C9D" w14:textId="77777777" w:rsidR="00737337" w:rsidRPr="008860F2" w:rsidRDefault="00737337" w:rsidP="00737337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3BAC129B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</w:tcPr>
          <w:p w14:paraId="5352898B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20736D0B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072B06C8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AFDA96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2D615B40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0AF666EB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</w:tcPr>
          <w:p w14:paraId="29D6EF7C" w14:textId="77777777" w:rsidR="00737337" w:rsidRPr="008860F2" w:rsidRDefault="00737337" w:rsidP="00737337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37337" w:rsidRPr="008860F2" w14:paraId="1A82DA04" w14:textId="77777777" w:rsidTr="00737337">
        <w:trPr>
          <w:trHeight w:val="288"/>
        </w:trPr>
        <w:tc>
          <w:tcPr>
            <w:tcW w:w="4500" w:type="dxa"/>
          </w:tcPr>
          <w:p w14:paraId="73DB6FEB" w14:textId="77777777" w:rsidR="00737337" w:rsidRPr="008860F2" w:rsidRDefault="00737337" w:rsidP="0073733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2562 </w:t>
            </w:r>
          </w:p>
        </w:tc>
        <w:tc>
          <w:tcPr>
            <w:tcW w:w="1258" w:type="dxa"/>
          </w:tcPr>
          <w:p w14:paraId="4461767E" w14:textId="77777777" w:rsidR="00737337" w:rsidRPr="008860F2" w:rsidRDefault="00737337" w:rsidP="00737337">
            <w:pPr>
              <w:tabs>
                <w:tab w:val="decimal" w:pos="522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198.72</w:t>
            </w:r>
          </w:p>
        </w:tc>
        <w:tc>
          <w:tcPr>
            <w:tcW w:w="259" w:type="dxa"/>
          </w:tcPr>
          <w:p w14:paraId="6A0B9DCE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14:paraId="5AB1E677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423.00</w:t>
            </w:r>
          </w:p>
        </w:tc>
        <w:tc>
          <w:tcPr>
            <w:tcW w:w="239" w:type="dxa"/>
          </w:tcPr>
          <w:p w14:paraId="75E33C04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29826F06" w14:textId="77777777" w:rsidR="00737337" w:rsidRPr="009D2D73" w:rsidRDefault="00737337" w:rsidP="00737337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2D73">
              <w:rPr>
                <w:rFonts w:ascii="Angsana New" w:hAnsi="Angsana New"/>
                <w:b/>
                <w:bCs/>
                <w:sz w:val="28"/>
                <w:szCs w:val="28"/>
              </w:rPr>
              <w:t>61.40</w:t>
            </w:r>
          </w:p>
        </w:tc>
        <w:tc>
          <w:tcPr>
            <w:tcW w:w="244" w:type="dxa"/>
          </w:tcPr>
          <w:p w14:paraId="0BE9FF8A" w14:textId="77777777" w:rsidR="00737337" w:rsidRPr="009D2D73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</w:tcPr>
          <w:p w14:paraId="2AFD1A1D" w14:textId="77777777" w:rsidR="00737337" w:rsidRPr="009D2D73" w:rsidRDefault="00737337" w:rsidP="00737337">
            <w:pPr>
              <w:tabs>
                <w:tab w:val="decimal" w:pos="600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2D73">
              <w:rPr>
                <w:rFonts w:ascii="Angsana New" w:hAnsi="Angsana New"/>
                <w:b/>
                <w:bCs/>
                <w:sz w:val="28"/>
                <w:szCs w:val="28"/>
              </w:rPr>
              <w:t>10.26</w:t>
            </w:r>
          </w:p>
        </w:tc>
        <w:tc>
          <w:tcPr>
            <w:tcW w:w="242" w:type="dxa"/>
          </w:tcPr>
          <w:p w14:paraId="4ADFA13A" w14:textId="77777777" w:rsidR="00737337" w:rsidRPr="009D2D73" w:rsidRDefault="00737337" w:rsidP="00737337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00390DFC" w14:textId="77777777" w:rsidR="00737337" w:rsidRPr="009D2D73" w:rsidRDefault="00737337" w:rsidP="00737337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2D73">
              <w:rPr>
                <w:rFonts w:ascii="Angsana New" w:hAnsi="Angsana New"/>
                <w:b/>
                <w:bCs/>
                <w:sz w:val="28"/>
                <w:szCs w:val="28"/>
              </w:rPr>
              <w:t>269.52</w:t>
            </w:r>
          </w:p>
        </w:tc>
        <w:tc>
          <w:tcPr>
            <w:tcW w:w="236" w:type="dxa"/>
          </w:tcPr>
          <w:p w14:paraId="27DA1CD8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759148F5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4.09</w:t>
            </w:r>
          </w:p>
        </w:tc>
        <w:tc>
          <w:tcPr>
            <w:tcW w:w="246" w:type="dxa"/>
          </w:tcPr>
          <w:p w14:paraId="61A8D9F6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</w:tcPr>
          <w:p w14:paraId="25BE8F0E" w14:textId="77777777" w:rsidR="00737337" w:rsidRPr="008860F2" w:rsidRDefault="00737337" w:rsidP="00737337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966.99</w:t>
            </w:r>
          </w:p>
        </w:tc>
      </w:tr>
      <w:tr w:rsidR="00737337" w:rsidRPr="008860F2" w14:paraId="4EF340E8" w14:textId="77777777" w:rsidTr="00737337">
        <w:trPr>
          <w:trHeight w:val="288"/>
        </w:trPr>
        <w:tc>
          <w:tcPr>
            <w:tcW w:w="4500" w:type="dxa"/>
          </w:tcPr>
          <w:p w14:paraId="28F27B56" w14:textId="77777777" w:rsidR="00737337" w:rsidRPr="008860F2" w:rsidRDefault="00737337" w:rsidP="0073733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58" w:type="dxa"/>
          </w:tcPr>
          <w:p w14:paraId="79724856" w14:textId="66B275DB" w:rsidR="00737337" w:rsidRPr="008860F2" w:rsidRDefault="00737337" w:rsidP="00737337">
            <w:pPr>
              <w:tabs>
                <w:tab w:val="decimal" w:pos="522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228.3</w:t>
            </w:r>
            <w:r w:rsidR="00091881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9" w:type="dxa"/>
          </w:tcPr>
          <w:p w14:paraId="304E10FE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gridSpan w:val="2"/>
          </w:tcPr>
          <w:p w14:paraId="3DEE9C97" w14:textId="60164028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402.16</w:t>
            </w:r>
          </w:p>
        </w:tc>
        <w:tc>
          <w:tcPr>
            <w:tcW w:w="239" w:type="dxa"/>
          </w:tcPr>
          <w:p w14:paraId="05FA2F2A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69F01DB8" w14:textId="4F73CCF8" w:rsidR="00737337" w:rsidRPr="009D2D73" w:rsidRDefault="00771A19" w:rsidP="00737337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2D7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48.62</w:t>
            </w:r>
          </w:p>
        </w:tc>
        <w:tc>
          <w:tcPr>
            <w:tcW w:w="244" w:type="dxa"/>
          </w:tcPr>
          <w:p w14:paraId="3BB11647" w14:textId="77777777" w:rsidR="00737337" w:rsidRPr="009D2D73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</w:tcPr>
          <w:p w14:paraId="13B073FE" w14:textId="7E09D1D6" w:rsidR="00737337" w:rsidRPr="009D2D73" w:rsidRDefault="00737337" w:rsidP="00737337">
            <w:pPr>
              <w:tabs>
                <w:tab w:val="decimal" w:pos="600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2D73">
              <w:rPr>
                <w:rFonts w:ascii="Angsana New" w:hAnsi="Angsana New"/>
                <w:b/>
                <w:bCs/>
                <w:sz w:val="28"/>
                <w:szCs w:val="28"/>
              </w:rPr>
              <w:t>9.8</w:t>
            </w:r>
            <w:r w:rsidR="00771A19" w:rsidRPr="009D2D7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242" w:type="dxa"/>
          </w:tcPr>
          <w:p w14:paraId="735E94B6" w14:textId="77777777" w:rsidR="00737337" w:rsidRPr="009D2D73" w:rsidRDefault="00737337" w:rsidP="00737337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gridSpan w:val="2"/>
          </w:tcPr>
          <w:p w14:paraId="0E7C083A" w14:textId="1CD90220" w:rsidR="00737337" w:rsidRPr="009D2D73" w:rsidRDefault="00771A19" w:rsidP="00737337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2D7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238.04</w:t>
            </w:r>
          </w:p>
        </w:tc>
        <w:tc>
          <w:tcPr>
            <w:tcW w:w="236" w:type="dxa"/>
          </w:tcPr>
          <w:p w14:paraId="47544128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06547C31" w14:textId="752B9652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54.7</w:t>
            </w:r>
            <w:r w:rsidR="00091881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6" w:type="dxa"/>
          </w:tcPr>
          <w:p w14:paraId="722D236A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</w:tcPr>
          <w:p w14:paraId="48B47B84" w14:textId="228C5FEA" w:rsidR="00737337" w:rsidRPr="008860F2" w:rsidRDefault="00737337" w:rsidP="00737337">
            <w:pPr>
              <w:tabs>
                <w:tab w:val="decimal" w:pos="644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981.6</w:t>
            </w:r>
            <w:r w:rsidR="00380469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</w:tr>
    </w:tbl>
    <w:p w14:paraId="4354FE23" w14:textId="2EA658C9" w:rsidR="00091881" w:rsidRDefault="00091881">
      <w:pPr>
        <w:rPr>
          <w:cs/>
        </w:rPr>
      </w:pPr>
    </w:p>
    <w:p w14:paraId="3EA8E937" w14:textId="7107C6C8" w:rsidR="00091881" w:rsidRDefault="00091881"/>
    <w:tbl>
      <w:tblPr>
        <w:tblW w:w="14113" w:type="dxa"/>
        <w:tblInd w:w="554" w:type="dxa"/>
        <w:tblLayout w:type="fixed"/>
        <w:tblLook w:val="01E0" w:firstRow="1" w:lastRow="1" w:firstColumn="1" w:lastColumn="1" w:noHBand="0" w:noVBand="0"/>
      </w:tblPr>
      <w:tblGrid>
        <w:gridCol w:w="5508"/>
        <w:gridCol w:w="1170"/>
        <w:gridCol w:w="238"/>
        <w:gridCol w:w="1204"/>
        <w:gridCol w:w="236"/>
        <w:gridCol w:w="1287"/>
        <w:gridCol w:w="236"/>
        <w:gridCol w:w="1287"/>
        <w:gridCol w:w="236"/>
        <w:gridCol w:w="1269"/>
        <w:gridCol w:w="236"/>
        <w:gridCol w:w="1206"/>
      </w:tblGrid>
      <w:tr w:rsidR="00737337" w:rsidRPr="008860F2" w14:paraId="582AFC94" w14:textId="77777777" w:rsidTr="00091881">
        <w:tc>
          <w:tcPr>
            <w:tcW w:w="5508" w:type="dxa"/>
          </w:tcPr>
          <w:p w14:paraId="650DE8D5" w14:textId="77777777" w:rsidR="00737337" w:rsidRPr="008860F2" w:rsidRDefault="00737337" w:rsidP="00737337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8605" w:type="dxa"/>
            <w:gridSpan w:val="11"/>
          </w:tcPr>
          <w:p w14:paraId="61AA2A70" w14:textId="77777777" w:rsidR="00737337" w:rsidRPr="008860F2" w:rsidRDefault="00737337" w:rsidP="00737337">
            <w:pPr>
              <w:spacing w:line="240" w:lineRule="auto"/>
              <w:ind w:left="144" w:right="-12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7337" w:rsidRPr="008860F2" w14:paraId="5C77B0E4" w14:textId="77777777" w:rsidTr="006F16E6">
        <w:tc>
          <w:tcPr>
            <w:tcW w:w="5508" w:type="dxa"/>
          </w:tcPr>
          <w:p w14:paraId="04289735" w14:textId="77777777" w:rsidR="00737337" w:rsidRPr="008860F2" w:rsidRDefault="00737337" w:rsidP="00737337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43D6CC6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6382BB53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9593F5D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FE08EF3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44D8FB03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532269CC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6A418A6D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F687733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15B1C62F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600CA6DB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6069F8B9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37337" w:rsidRPr="008860F2" w14:paraId="0F8106CD" w14:textId="77777777" w:rsidTr="006F16E6">
        <w:tc>
          <w:tcPr>
            <w:tcW w:w="5508" w:type="dxa"/>
          </w:tcPr>
          <w:p w14:paraId="76C9F2F1" w14:textId="77777777" w:rsidR="00737337" w:rsidRPr="008860F2" w:rsidRDefault="00737337" w:rsidP="00737337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C79F8C5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2E4962BA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505D4625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6" w:type="dxa"/>
          </w:tcPr>
          <w:p w14:paraId="2558EBB6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F5758AB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ติดตั้ง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34F170C3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2D7FBE1C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AD06C6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40E9A229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36" w:type="dxa"/>
          </w:tcPr>
          <w:p w14:paraId="5DFEDCA1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1562EF3F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37337" w:rsidRPr="008860F2" w14:paraId="54A364FD" w14:textId="77777777" w:rsidTr="006F16E6">
        <w:tc>
          <w:tcPr>
            <w:tcW w:w="5508" w:type="dxa"/>
          </w:tcPr>
          <w:p w14:paraId="63EEA1D0" w14:textId="77777777" w:rsidR="00737337" w:rsidRPr="008860F2" w:rsidRDefault="00737337" w:rsidP="00737337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4C2A35E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4A024230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53B1FAA3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14:paraId="6DE918D4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226A6026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สำนักงาน และ</w:t>
            </w:r>
          </w:p>
        </w:tc>
        <w:tc>
          <w:tcPr>
            <w:tcW w:w="236" w:type="dxa"/>
          </w:tcPr>
          <w:p w14:paraId="65F75144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5BF59822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7DA48E8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0C2BF674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36" w:type="dxa"/>
          </w:tcPr>
          <w:p w14:paraId="0D9A7186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7901C9B0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37337" w:rsidRPr="008860F2" w14:paraId="1B6351F0" w14:textId="77777777" w:rsidTr="006F16E6">
        <w:tc>
          <w:tcPr>
            <w:tcW w:w="5508" w:type="dxa"/>
          </w:tcPr>
          <w:p w14:paraId="1B662816" w14:textId="77777777" w:rsidR="00737337" w:rsidRPr="008860F2" w:rsidRDefault="00737337" w:rsidP="00737337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91C963B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18BC1ECB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03F5FE8F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236" w:type="dxa"/>
          </w:tcPr>
          <w:p w14:paraId="0F3358E4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3FE5EB5C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7282FBAA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25FDA165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</w:tcPr>
          <w:p w14:paraId="0E256441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4B83CCCE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1A54E7B6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4649E1AC" w14:textId="77777777" w:rsidR="00737337" w:rsidRPr="008860F2" w:rsidRDefault="00737337" w:rsidP="00737337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37337" w:rsidRPr="008860F2" w14:paraId="5A204766" w14:textId="77777777" w:rsidTr="00091881">
        <w:tc>
          <w:tcPr>
            <w:tcW w:w="5508" w:type="dxa"/>
          </w:tcPr>
          <w:p w14:paraId="4C4B1E7B" w14:textId="77777777" w:rsidR="00737337" w:rsidRPr="008860F2" w:rsidRDefault="00737337" w:rsidP="00737337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05" w:type="dxa"/>
            <w:gridSpan w:val="11"/>
          </w:tcPr>
          <w:p w14:paraId="78DD3AA8" w14:textId="77777777" w:rsidR="00737337" w:rsidRPr="008860F2" w:rsidRDefault="00737337" w:rsidP="00737337">
            <w:pPr>
              <w:spacing w:line="240" w:lineRule="auto"/>
              <w:ind w:left="144" w:right="-12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37337" w:rsidRPr="008860F2" w14:paraId="6D365CEE" w14:textId="77777777" w:rsidTr="006F16E6">
        <w:tc>
          <w:tcPr>
            <w:tcW w:w="5508" w:type="dxa"/>
          </w:tcPr>
          <w:p w14:paraId="23600460" w14:textId="77777777" w:rsidR="00737337" w:rsidRPr="008860F2" w:rsidRDefault="00737337" w:rsidP="00737337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170" w:type="dxa"/>
          </w:tcPr>
          <w:p w14:paraId="35949511" w14:textId="77777777" w:rsidR="00737337" w:rsidRPr="008860F2" w:rsidRDefault="00737337" w:rsidP="00737337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20277DE0" w14:textId="77777777" w:rsidR="00737337" w:rsidRPr="008860F2" w:rsidRDefault="00737337" w:rsidP="00737337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614C5E8" w14:textId="77777777" w:rsidR="00737337" w:rsidRPr="008860F2" w:rsidRDefault="00737337" w:rsidP="00737337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F90C5B" w14:textId="77777777" w:rsidR="00737337" w:rsidRPr="008860F2" w:rsidRDefault="00737337" w:rsidP="00737337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3E5BC5F1" w14:textId="77777777" w:rsidR="00737337" w:rsidRPr="008860F2" w:rsidRDefault="00737337" w:rsidP="00737337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1C581F2" w14:textId="77777777" w:rsidR="00737337" w:rsidRPr="008860F2" w:rsidRDefault="00737337" w:rsidP="00737337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7117011F" w14:textId="77777777" w:rsidR="00737337" w:rsidRPr="008860F2" w:rsidRDefault="00737337" w:rsidP="00737337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A92E4CC" w14:textId="77777777" w:rsidR="00737337" w:rsidRPr="008860F2" w:rsidRDefault="00737337" w:rsidP="00737337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10601432" w14:textId="77777777" w:rsidR="00737337" w:rsidRPr="008860F2" w:rsidRDefault="00737337" w:rsidP="00737337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0F36A7A" w14:textId="77777777" w:rsidR="00737337" w:rsidRPr="008860F2" w:rsidRDefault="00737337" w:rsidP="00737337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25489985" w14:textId="77777777" w:rsidR="00737337" w:rsidRPr="008860F2" w:rsidRDefault="00737337" w:rsidP="00737337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37337" w:rsidRPr="008860F2" w14:paraId="6C923835" w14:textId="77777777" w:rsidTr="006F16E6">
        <w:tc>
          <w:tcPr>
            <w:tcW w:w="5508" w:type="dxa"/>
          </w:tcPr>
          <w:p w14:paraId="5997F997" w14:textId="77777777" w:rsidR="00737337" w:rsidRPr="008860F2" w:rsidRDefault="00737337" w:rsidP="00737337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8860F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14:paraId="364EFBAF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0F1A3CA6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C955822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28.40</w:t>
            </w:r>
          </w:p>
        </w:tc>
        <w:tc>
          <w:tcPr>
            <w:tcW w:w="236" w:type="dxa"/>
          </w:tcPr>
          <w:p w14:paraId="08631A86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CFD380E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49.25</w:t>
            </w:r>
          </w:p>
        </w:tc>
        <w:tc>
          <w:tcPr>
            <w:tcW w:w="236" w:type="dxa"/>
          </w:tcPr>
          <w:p w14:paraId="795C65D2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8BB2957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6.91</w:t>
            </w:r>
          </w:p>
        </w:tc>
        <w:tc>
          <w:tcPr>
            <w:tcW w:w="236" w:type="dxa"/>
          </w:tcPr>
          <w:p w14:paraId="6F2DD8C7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4CE232E4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0.62</w:t>
            </w:r>
          </w:p>
        </w:tc>
        <w:tc>
          <w:tcPr>
            <w:tcW w:w="236" w:type="dxa"/>
          </w:tcPr>
          <w:p w14:paraId="1CC7448C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239D8208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85.18</w:t>
            </w:r>
          </w:p>
        </w:tc>
      </w:tr>
      <w:tr w:rsidR="00737337" w:rsidRPr="008860F2" w14:paraId="17149B14" w14:textId="77777777" w:rsidTr="006F16E6">
        <w:tc>
          <w:tcPr>
            <w:tcW w:w="5508" w:type="dxa"/>
          </w:tcPr>
          <w:p w14:paraId="40833826" w14:textId="77777777" w:rsidR="00737337" w:rsidRPr="008860F2" w:rsidRDefault="00737337" w:rsidP="00737337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50DDD0E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7FE60DFE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7B3B40C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40F040F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F1B62CE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2.89</w:t>
            </w:r>
          </w:p>
        </w:tc>
        <w:tc>
          <w:tcPr>
            <w:tcW w:w="236" w:type="dxa"/>
          </w:tcPr>
          <w:p w14:paraId="68AA4AE1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80795F8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0.87</w:t>
            </w:r>
          </w:p>
        </w:tc>
        <w:tc>
          <w:tcPr>
            <w:tcW w:w="236" w:type="dxa"/>
          </w:tcPr>
          <w:p w14:paraId="06112B15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5BAE6BE4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2.03</w:t>
            </w:r>
          </w:p>
        </w:tc>
        <w:tc>
          <w:tcPr>
            <w:tcW w:w="236" w:type="dxa"/>
          </w:tcPr>
          <w:p w14:paraId="4D6DEA8F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CCC5CE6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5.79</w:t>
            </w:r>
          </w:p>
        </w:tc>
      </w:tr>
      <w:tr w:rsidR="00737337" w:rsidRPr="008860F2" w14:paraId="2D4D2716" w14:textId="77777777" w:rsidTr="006F16E6">
        <w:tc>
          <w:tcPr>
            <w:tcW w:w="5508" w:type="dxa"/>
          </w:tcPr>
          <w:p w14:paraId="0C8E1899" w14:textId="77777777" w:rsidR="00737337" w:rsidRPr="008860F2" w:rsidRDefault="00737337" w:rsidP="00737337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42526040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6D4359B4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BD54228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F57C46F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517B03C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(0.86)</w:t>
            </w:r>
          </w:p>
        </w:tc>
        <w:tc>
          <w:tcPr>
            <w:tcW w:w="236" w:type="dxa"/>
          </w:tcPr>
          <w:p w14:paraId="28D0ECCD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21949D0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F31AC7E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3FB34866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BED36BD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659C7A7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(0.86)</w:t>
            </w:r>
          </w:p>
        </w:tc>
      </w:tr>
      <w:tr w:rsidR="00737337" w:rsidRPr="008860F2" w14:paraId="04E928E5" w14:textId="77777777" w:rsidTr="006F16E6">
        <w:tc>
          <w:tcPr>
            <w:tcW w:w="5508" w:type="dxa"/>
          </w:tcPr>
          <w:p w14:paraId="03E15388" w14:textId="77777777" w:rsidR="00737337" w:rsidRPr="008860F2" w:rsidRDefault="00737337" w:rsidP="00737337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โอนเข้า </w:t>
            </w:r>
            <w:r w:rsidRPr="008860F2">
              <w:rPr>
                <w:rFonts w:ascii="Angsana New" w:hAnsi="Angsana New"/>
                <w:sz w:val="28"/>
                <w:szCs w:val="28"/>
              </w:rPr>
              <w:t>(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ออก</w:t>
            </w:r>
            <w:r w:rsidRPr="008860F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764E4864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343C292D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3047F24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0.87</w:t>
            </w:r>
          </w:p>
        </w:tc>
        <w:tc>
          <w:tcPr>
            <w:tcW w:w="236" w:type="dxa"/>
          </w:tcPr>
          <w:p w14:paraId="5E8E28BF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EBE08B9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1.78</w:t>
            </w:r>
          </w:p>
        </w:tc>
        <w:tc>
          <w:tcPr>
            <w:tcW w:w="236" w:type="dxa"/>
          </w:tcPr>
          <w:p w14:paraId="2B6169D0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3252AC6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3E6E271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5B89F432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(2.65)</w:t>
            </w:r>
          </w:p>
        </w:tc>
        <w:tc>
          <w:tcPr>
            <w:tcW w:w="236" w:type="dxa"/>
          </w:tcPr>
          <w:p w14:paraId="566A18A0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F3F92A2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7337" w:rsidRPr="008860F2" w14:paraId="7B7726D3" w14:textId="77777777" w:rsidTr="006F16E6">
        <w:tc>
          <w:tcPr>
            <w:tcW w:w="5508" w:type="dxa"/>
          </w:tcPr>
          <w:p w14:paraId="7FD29D13" w14:textId="77777777" w:rsidR="00737337" w:rsidRPr="008860F2" w:rsidRDefault="00737337" w:rsidP="00737337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4DE0D178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44D0D444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A6C0F38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29.27</w:t>
            </w:r>
          </w:p>
        </w:tc>
        <w:tc>
          <w:tcPr>
            <w:tcW w:w="236" w:type="dxa"/>
          </w:tcPr>
          <w:p w14:paraId="3E909B01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4C975007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53.06</w:t>
            </w:r>
          </w:p>
        </w:tc>
        <w:tc>
          <w:tcPr>
            <w:tcW w:w="236" w:type="dxa"/>
          </w:tcPr>
          <w:p w14:paraId="63E5EE23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06EDAD81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7.78</w:t>
            </w:r>
          </w:p>
        </w:tc>
        <w:tc>
          <w:tcPr>
            <w:tcW w:w="236" w:type="dxa"/>
          </w:tcPr>
          <w:p w14:paraId="6725D9D8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32232536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57581F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76DC4605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90.11</w:t>
            </w:r>
          </w:p>
        </w:tc>
      </w:tr>
      <w:tr w:rsidR="00737337" w:rsidRPr="008860F2" w14:paraId="538CE075" w14:textId="77777777" w:rsidTr="006F16E6">
        <w:tc>
          <w:tcPr>
            <w:tcW w:w="5508" w:type="dxa"/>
          </w:tcPr>
          <w:p w14:paraId="251953FB" w14:textId="77777777" w:rsidR="00737337" w:rsidRPr="008860F2" w:rsidRDefault="00737337" w:rsidP="00737337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7B78A3E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373F3FFF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086DA74" w14:textId="5C422670" w:rsidR="00737337" w:rsidRPr="008860F2" w:rsidRDefault="003346A5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774C30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BB2A22F" w14:textId="479C57F9" w:rsidR="00737337" w:rsidRPr="008860F2" w:rsidRDefault="00205AF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1.39</w:t>
            </w:r>
          </w:p>
        </w:tc>
        <w:tc>
          <w:tcPr>
            <w:tcW w:w="236" w:type="dxa"/>
          </w:tcPr>
          <w:p w14:paraId="2F04A943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0DE2E0E" w14:textId="3DB721C2" w:rsidR="00737337" w:rsidRPr="008860F2" w:rsidRDefault="00205AF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1.41</w:t>
            </w:r>
          </w:p>
        </w:tc>
        <w:tc>
          <w:tcPr>
            <w:tcW w:w="236" w:type="dxa"/>
          </w:tcPr>
          <w:p w14:paraId="4699AA33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10233B93" w14:textId="2BDB7444" w:rsidR="00737337" w:rsidRPr="008860F2" w:rsidRDefault="003346A5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B13019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28F03AD" w14:textId="02D5CB1F" w:rsidR="00737337" w:rsidRPr="008860F2" w:rsidRDefault="00205AF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2.80</w:t>
            </w:r>
          </w:p>
        </w:tc>
      </w:tr>
      <w:tr w:rsidR="00737337" w:rsidRPr="008860F2" w14:paraId="390F7913" w14:textId="77777777" w:rsidTr="006F16E6">
        <w:tc>
          <w:tcPr>
            <w:tcW w:w="5508" w:type="dxa"/>
          </w:tcPr>
          <w:p w14:paraId="5E8BD5D3" w14:textId="77777777" w:rsidR="00737337" w:rsidRPr="008860F2" w:rsidRDefault="00737337" w:rsidP="00737337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3596DA04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7736A789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6C63C0B" w14:textId="70C98D99" w:rsidR="00737337" w:rsidRPr="008860F2" w:rsidRDefault="003346A5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DFA1C7A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F237425" w14:textId="30501F0F" w:rsidR="00737337" w:rsidRPr="008860F2" w:rsidRDefault="00205AF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(1.3</w:t>
            </w:r>
            <w:r w:rsidR="00380469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E2BAB27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C51A673" w14:textId="1D082362" w:rsidR="00737337" w:rsidRPr="008860F2" w:rsidRDefault="003346A5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6B54DC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67A32F8C" w14:textId="03493DFB" w:rsidR="00737337" w:rsidRPr="008860F2" w:rsidRDefault="003346A5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63ED77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6699E5BD" w14:textId="026C9AA4" w:rsidR="00737337" w:rsidRPr="008860F2" w:rsidRDefault="00205AF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(1.3</w:t>
            </w:r>
            <w:r w:rsidR="00380469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37337" w:rsidRPr="008860F2" w14:paraId="78FD706B" w14:textId="77777777" w:rsidTr="006F16E6">
        <w:tc>
          <w:tcPr>
            <w:tcW w:w="5508" w:type="dxa"/>
          </w:tcPr>
          <w:p w14:paraId="5846AF0D" w14:textId="1165A4C4" w:rsidR="00737337" w:rsidRPr="008860F2" w:rsidRDefault="00737337" w:rsidP="00737337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218DF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2AB67AB0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358D7A2B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0F94A15C" w14:textId="7024AB05" w:rsidR="00737337" w:rsidRPr="008860F2" w:rsidRDefault="00205AF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29.27</w:t>
            </w:r>
          </w:p>
        </w:tc>
        <w:tc>
          <w:tcPr>
            <w:tcW w:w="236" w:type="dxa"/>
          </w:tcPr>
          <w:p w14:paraId="53FF02D0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791BCED5" w14:textId="5F87169C" w:rsidR="00737337" w:rsidRPr="008860F2" w:rsidRDefault="00205AF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53.</w:t>
            </w:r>
            <w:r w:rsidR="00380469">
              <w:rPr>
                <w:rFonts w:ascii="Angsana New" w:hAnsi="Angsana New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236" w:type="dxa"/>
          </w:tcPr>
          <w:p w14:paraId="3ADAC973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766F1538" w14:textId="373B5EE4" w:rsidR="00737337" w:rsidRPr="008860F2" w:rsidRDefault="00205AF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9.19</w:t>
            </w:r>
          </w:p>
        </w:tc>
        <w:tc>
          <w:tcPr>
            <w:tcW w:w="236" w:type="dxa"/>
          </w:tcPr>
          <w:p w14:paraId="1E8DFA62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47CB50F3" w14:textId="1CF028FF" w:rsidR="00737337" w:rsidRPr="008860F2" w:rsidRDefault="00205AF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ED61D4" w14:textId="77777777" w:rsidR="00737337" w:rsidRPr="008860F2" w:rsidRDefault="00737337" w:rsidP="00737337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76CEDCE7" w14:textId="78CA7A66" w:rsidR="00737337" w:rsidRPr="008860F2" w:rsidRDefault="00205AF7" w:rsidP="0073733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91.5</w:t>
            </w:r>
            <w:r w:rsidR="00380469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</w:tbl>
    <w:p w14:paraId="2DCEA54B" w14:textId="77777777" w:rsidR="00F70520" w:rsidRPr="008860F2" w:rsidRDefault="00F70520" w:rsidP="00F70520">
      <w:pPr>
        <w:spacing w:line="240" w:lineRule="auto"/>
        <w:ind w:left="513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br w:type="page"/>
      </w:r>
    </w:p>
    <w:tbl>
      <w:tblPr>
        <w:tblW w:w="1412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517"/>
        <w:gridCol w:w="1170"/>
        <w:gridCol w:w="236"/>
        <w:gridCol w:w="1206"/>
        <w:gridCol w:w="236"/>
        <w:gridCol w:w="1287"/>
        <w:gridCol w:w="236"/>
        <w:gridCol w:w="1287"/>
        <w:gridCol w:w="236"/>
        <w:gridCol w:w="1269"/>
        <w:gridCol w:w="236"/>
        <w:gridCol w:w="1206"/>
      </w:tblGrid>
      <w:tr w:rsidR="00F70520" w:rsidRPr="008860F2" w14:paraId="320A657C" w14:textId="77777777" w:rsidTr="008149E7">
        <w:tc>
          <w:tcPr>
            <w:tcW w:w="5517" w:type="dxa"/>
          </w:tcPr>
          <w:p w14:paraId="6BA801CA" w14:textId="77777777" w:rsidR="00F70520" w:rsidRPr="008860F2" w:rsidRDefault="00F70520" w:rsidP="00E74BB5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05" w:type="dxa"/>
            <w:gridSpan w:val="11"/>
          </w:tcPr>
          <w:p w14:paraId="27599087" w14:textId="77777777" w:rsidR="00F70520" w:rsidRPr="008860F2" w:rsidRDefault="00F70520" w:rsidP="009101A8">
            <w:pPr>
              <w:spacing w:line="240" w:lineRule="auto"/>
              <w:ind w:left="45" w:right="-1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3DB3" w:rsidRPr="008860F2" w14:paraId="5EFC1ADD" w14:textId="77777777" w:rsidTr="008149E7">
        <w:tc>
          <w:tcPr>
            <w:tcW w:w="5517" w:type="dxa"/>
          </w:tcPr>
          <w:p w14:paraId="53E402BD" w14:textId="77777777" w:rsidR="006B3DB3" w:rsidRPr="008860F2" w:rsidRDefault="006B3DB3" w:rsidP="006B3DB3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D49EB71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7DA45A3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1BAE5429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DF697D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5ADE838D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25699955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5F2C14F0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92C2AD5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6E73F994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723A988D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4CFB47BE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B3DB3" w:rsidRPr="008860F2" w14:paraId="54779D28" w14:textId="77777777" w:rsidTr="008149E7">
        <w:tc>
          <w:tcPr>
            <w:tcW w:w="5517" w:type="dxa"/>
          </w:tcPr>
          <w:p w14:paraId="089F7E22" w14:textId="77777777" w:rsidR="006B3DB3" w:rsidRPr="008860F2" w:rsidRDefault="006B3DB3" w:rsidP="006B3DB3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9B69CC4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A8F0CF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752AF45C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6" w:type="dxa"/>
          </w:tcPr>
          <w:p w14:paraId="0BED7259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2F487CCD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ติดตั้ง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0AE88E5B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16A9F049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073CEFA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45D817F9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36" w:type="dxa"/>
          </w:tcPr>
          <w:p w14:paraId="0E1C8C6B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784399FE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B3DB3" w:rsidRPr="008860F2" w14:paraId="424125E4" w14:textId="77777777" w:rsidTr="008149E7">
        <w:tc>
          <w:tcPr>
            <w:tcW w:w="5517" w:type="dxa"/>
          </w:tcPr>
          <w:p w14:paraId="0BD4F95A" w14:textId="77777777" w:rsidR="006B3DB3" w:rsidRPr="008860F2" w:rsidRDefault="006B3DB3" w:rsidP="006B3DB3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46EA1CE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42007A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36191B57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14:paraId="7C3ABC55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4580003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สำนักงาน และ</w:t>
            </w:r>
          </w:p>
        </w:tc>
        <w:tc>
          <w:tcPr>
            <w:tcW w:w="236" w:type="dxa"/>
          </w:tcPr>
          <w:p w14:paraId="6F056C19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3E10E269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8CA9C34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7FD74A5B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36" w:type="dxa"/>
          </w:tcPr>
          <w:p w14:paraId="014C929A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71A0D610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B3DB3" w:rsidRPr="008860F2" w14:paraId="061ECEA4" w14:textId="77777777" w:rsidTr="008149E7">
        <w:tc>
          <w:tcPr>
            <w:tcW w:w="5517" w:type="dxa"/>
          </w:tcPr>
          <w:p w14:paraId="5857676E" w14:textId="77777777" w:rsidR="006B3DB3" w:rsidRPr="008860F2" w:rsidRDefault="006B3DB3" w:rsidP="006B3DB3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C27CB5E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B197EA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711D9969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236" w:type="dxa"/>
          </w:tcPr>
          <w:p w14:paraId="17935432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0A11D02B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14:paraId="686BB877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0790ABF0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</w:tcPr>
          <w:p w14:paraId="5420CF95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09C86637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680612B6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4C08BBF0" w14:textId="77777777" w:rsidR="006B3DB3" w:rsidRPr="008860F2" w:rsidRDefault="006B3DB3" w:rsidP="006B3DB3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70520" w:rsidRPr="008860F2" w14:paraId="17B28B47" w14:textId="77777777" w:rsidTr="008149E7">
        <w:tc>
          <w:tcPr>
            <w:tcW w:w="5517" w:type="dxa"/>
          </w:tcPr>
          <w:p w14:paraId="66EA24FF" w14:textId="77777777" w:rsidR="00F70520" w:rsidRPr="008860F2" w:rsidRDefault="00F70520" w:rsidP="00E74BB5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05" w:type="dxa"/>
            <w:gridSpan w:val="11"/>
          </w:tcPr>
          <w:p w14:paraId="3F9A260D" w14:textId="77777777" w:rsidR="00F70520" w:rsidRPr="008860F2" w:rsidRDefault="00F70520" w:rsidP="009101A8">
            <w:pPr>
              <w:spacing w:line="240" w:lineRule="auto"/>
              <w:ind w:left="225" w:right="-119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B5A3B" w:rsidRPr="008860F2" w14:paraId="5AC7C16C" w14:textId="77777777" w:rsidTr="008149E7">
        <w:tc>
          <w:tcPr>
            <w:tcW w:w="5517" w:type="dxa"/>
          </w:tcPr>
          <w:p w14:paraId="3795F25E" w14:textId="77777777" w:rsidR="00AB5A3B" w:rsidRPr="008860F2" w:rsidRDefault="00AB5A3B" w:rsidP="00BE7A75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0E7FD63F" w14:textId="77777777" w:rsidR="00AB5A3B" w:rsidRPr="008860F2" w:rsidRDefault="00AB5A3B" w:rsidP="00BE7A75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94AD70C" w14:textId="77777777" w:rsidR="00AB5A3B" w:rsidRPr="008860F2" w:rsidRDefault="00AB5A3B" w:rsidP="00BE7A75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2728CEFD" w14:textId="77777777" w:rsidR="00AB5A3B" w:rsidRPr="008860F2" w:rsidRDefault="00AB5A3B" w:rsidP="00315C3E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997B67" w14:textId="77777777" w:rsidR="00AB5A3B" w:rsidRPr="008860F2" w:rsidRDefault="00AB5A3B" w:rsidP="00BE7A75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122000CD" w14:textId="77777777" w:rsidR="00AB5A3B" w:rsidRPr="008860F2" w:rsidRDefault="00AB5A3B" w:rsidP="00E74BB5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0CB7EE7" w14:textId="77777777" w:rsidR="00AB5A3B" w:rsidRPr="008860F2" w:rsidRDefault="00AB5A3B" w:rsidP="00E74BB5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49D05A3B" w14:textId="77777777" w:rsidR="00AB5A3B" w:rsidRPr="008860F2" w:rsidRDefault="00AB5A3B" w:rsidP="00BE7A75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9225C14" w14:textId="77777777" w:rsidR="00AB5A3B" w:rsidRPr="008860F2" w:rsidRDefault="00AB5A3B" w:rsidP="00BE7A75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16335285" w14:textId="77777777" w:rsidR="00AB5A3B" w:rsidRPr="008860F2" w:rsidRDefault="00AB5A3B" w:rsidP="00BE7A75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9F17755" w14:textId="77777777" w:rsidR="00AB5A3B" w:rsidRPr="008860F2" w:rsidRDefault="00AB5A3B" w:rsidP="00BE7A75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4F7BC880" w14:textId="77777777" w:rsidR="00AB5A3B" w:rsidRPr="008860F2" w:rsidRDefault="00AB5A3B" w:rsidP="00BE7A75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E0B60" w:rsidRPr="008860F2" w14:paraId="6BB4736E" w14:textId="77777777" w:rsidTr="008149E7">
        <w:tc>
          <w:tcPr>
            <w:tcW w:w="5517" w:type="dxa"/>
          </w:tcPr>
          <w:p w14:paraId="3C542DCB" w14:textId="77777777" w:rsidR="002E0B60" w:rsidRPr="008860F2" w:rsidRDefault="002E0B60" w:rsidP="002E0B60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8860F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14:paraId="046D8B42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841387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AEE16DB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9.17</w:t>
            </w:r>
          </w:p>
        </w:tc>
        <w:tc>
          <w:tcPr>
            <w:tcW w:w="236" w:type="dxa"/>
          </w:tcPr>
          <w:p w14:paraId="7AEFB04A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84AF3D4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30.14</w:t>
            </w:r>
          </w:p>
        </w:tc>
        <w:tc>
          <w:tcPr>
            <w:tcW w:w="236" w:type="dxa"/>
          </w:tcPr>
          <w:p w14:paraId="4E78EA0D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FB7CCFE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1.62</w:t>
            </w:r>
          </w:p>
        </w:tc>
        <w:tc>
          <w:tcPr>
            <w:tcW w:w="236" w:type="dxa"/>
          </w:tcPr>
          <w:p w14:paraId="193FDEB4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424F5C3C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923027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784E3782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40.93</w:t>
            </w:r>
          </w:p>
        </w:tc>
      </w:tr>
      <w:tr w:rsidR="002E0B60" w:rsidRPr="008860F2" w14:paraId="696D05E2" w14:textId="77777777" w:rsidTr="008149E7">
        <w:tc>
          <w:tcPr>
            <w:tcW w:w="5517" w:type="dxa"/>
          </w:tcPr>
          <w:p w14:paraId="04BD30E2" w14:textId="77777777" w:rsidR="002E0B60" w:rsidRPr="008860F2" w:rsidRDefault="002E0B60" w:rsidP="002E0B60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6909138F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403D67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678053D6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2.04</w:t>
            </w:r>
          </w:p>
        </w:tc>
        <w:tc>
          <w:tcPr>
            <w:tcW w:w="236" w:type="dxa"/>
          </w:tcPr>
          <w:p w14:paraId="411D1428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39B0D17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5.45</w:t>
            </w:r>
          </w:p>
        </w:tc>
        <w:tc>
          <w:tcPr>
            <w:tcW w:w="236" w:type="dxa"/>
          </w:tcPr>
          <w:p w14:paraId="3E51D491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45494C4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1.21</w:t>
            </w:r>
          </w:p>
        </w:tc>
        <w:tc>
          <w:tcPr>
            <w:tcW w:w="236" w:type="dxa"/>
          </w:tcPr>
          <w:p w14:paraId="1BDC1818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659511FB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DFAC0B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79D7DE03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8.70</w:t>
            </w:r>
          </w:p>
        </w:tc>
      </w:tr>
      <w:tr w:rsidR="002E0B60" w:rsidRPr="008860F2" w14:paraId="63B72EBA" w14:textId="77777777" w:rsidTr="008149E7">
        <w:tc>
          <w:tcPr>
            <w:tcW w:w="5517" w:type="dxa"/>
          </w:tcPr>
          <w:p w14:paraId="1687A56B" w14:textId="77777777" w:rsidR="002E0B60" w:rsidRPr="008860F2" w:rsidRDefault="002E0B60" w:rsidP="002E0B60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bookmarkStart w:id="12" w:name="_Hlk379540925"/>
            <w:r w:rsidRPr="008860F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6CE1A614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AD2D8D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9B93D6F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76A28B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C467274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(0.68)</w:t>
            </w:r>
          </w:p>
        </w:tc>
        <w:tc>
          <w:tcPr>
            <w:tcW w:w="236" w:type="dxa"/>
          </w:tcPr>
          <w:p w14:paraId="65A1C2AD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9B64E7A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ED59D1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799B62F1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2FA458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3C0BA49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(0.68)</w:t>
            </w:r>
          </w:p>
        </w:tc>
      </w:tr>
      <w:bookmarkEnd w:id="12"/>
      <w:tr w:rsidR="002E0B60" w:rsidRPr="008860F2" w14:paraId="3F4B1FB3" w14:textId="77777777" w:rsidTr="00AB5A3B">
        <w:tc>
          <w:tcPr>
            <w:tcW w:w="5517" w:type="dxa"/>
          </w:tcPr>
          <w:p w14:paraId="058875DB" w14:textId="77777777" w:rsidR="002E0B60" w:rsidRPr="008860F2" w:rsidRDefault="002E0B60" w:rsidP="002E0B60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5F1E15B1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0331DEA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640F6216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11.21</w:t>
            </w:r>
          </w:p>
        </w:tc>
        <w:tc>
          <w:tcPr>
            <w:tcW w:w="236" w:type="dxa"/>
          </w:tcPr>
          <w:p w14:paraId="3D32DC28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6334AF2A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34.91</w:t>
            </w:r>
          </w:p>
        </w:tc>
        <w:tc>
          <w:tcPr>
            <w:tcW w:w="236" w:type="dxa"/>
          </w:tcPr>
          <w:p w14:paraId="7730C6C8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2546CF68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2.83</w:t>
            </w:r>
          </w:p>
        </w:tc>
        <w:tc>
          <w:tcPr>
            <w:tcW w:w="236" w:type="dxa"/>
          </w:tcPr>
          <w:p w14:paraId="288FA039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29028393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7E6236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6B8A9A37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48.95</w:t>
            </w:r>
          </w:p>
        </w:tc>
      </w:tr>
      <w:tr w:rsidR="002E0B60" w:rsidRPr="008860F2" w14:paraId="418A0630" w14:textId="77777777" w:rsidTr="008149E7">
        <w:tc>
          <w:tcPr>
            <w:tcW w:w="5517" w:type="dxa"/>
          </w:tcPr>
          <w:p w14:paraId="400BE946" w14:textId="77777777" w:rsidR="002E0B60" w:rsidRPr="008860F2" w:rsidRDefault="002E0B60" w:rsidP="002E0B60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2400F4B4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B861CD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638CC917" w14:textId="146C7EC2" w:rsidR="002E0B60" w:rsidRPr="008860F2" w:rsidRDefault="004C0984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2.02</w:t>
            </w:r>
          </w:p>
        </w:tc>
        <w:tc>
          <w:tcPr>
            <w:tcW w:w="236" w:type="dxa"/>
          </w:tcPr>
          <w:p w14:paraId="2B0B6C78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04D0DC2" w14:textId="4AB8D75F" w:rsidR="002E0B60" w:rsidRPr="008860F2" w:rsidRDefault="004C0984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5.39</w:t>
            </w:r>
          </w:p>
        </w:tc>
        <w:tc>
          <w:tcPr>
            <w:tcW w:w="236" w:type="dxa"/>
          </w:tcPr>
          <w:p w14:paraId="5715C755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98CEB75" w14:textId="29F9B6FB" w:rsidR="002E0B60" w:rsidRPr="008860F2" w:rsidRDefault="004C0984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1.40</w:t>
            </w:r>
          </w:p>
        </w:tc>
        <w:tc>
          <w:tcPr>
            <w:tcW w:w="236" w:type="dxa"/>
          </w:tcPr>
          <w:p w14:paraId="2E31D0B4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48206421" w14:textId="302B3134" w:rsidR="002E0B60" w:rsidRPr="008860F2" w:rsidRDefault="004C0984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AE1E8E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BD6FBE3" w14:textId="0F712071" w:rsidR="002E0B60" w:rsidRPr="008860F2" w:rsidRDefault="004C0984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8.81</w:t>
            </w:r>
          </w:p>
        </w:tc>
      </w:tr>
      <w:tr w:rsidR="002E0B60" w:rsidRPr="008860F2" w14:paraId="6F51D4F0" w14:textId="77777777" w:rsidTr="008149E7">
        <w:tc>
          <w:tcPr>
            <w:tcW w:w="5517" w:type="dxa"/>
          </w:tcPr>
          <w:p w14:paraId="671C274B" w14:textId="77777777" w:rsidR="002E0B60" w:rsidRPr="008860F2" w:rsidRDefault="002E0B60" w:rsidP="002E0B60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3E1C4981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3CAADC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873A152" w14:textId="3F4F8DB9" w:rsidR="002E0B60" w:rsidRPr="008860F2" w:rsidRDefault="004C0984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00BA1A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1F06631" w14:textId="31AD412C" w:rsidR="002E0B60" w:rsidRPr="008860F2" w:rsidRDefault="004C0984" w:rsidP="002E0B60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(0.97)</w:t>
            </w:r>
          </w:p>
        </w:tc>
        <w:tc>
          <w:tcPr>
            <w:tcW w:w="236" w:type="dxa"/>
          </w:tcPr>
          <w:p w14:paraId="1E8D2B1D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8BBABB0" w14:textId="2E8BABEE" w:rsidR="002E0B60" w:rsidRPr="008860F2" w:rsidRDefault="004C0984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B64299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6525C23E" w14:textId="28A073EA" w:rsidR="002E0B60" w:rsidRPr="008860F2" w:rsidRDefault="004C0984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99BC7B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8E0B378" w14:textId="6315DB8F" w:rsidR="002E0B60" w:rsidRPr="008860F2" w:rsidRDefault="004C0984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(0.97)</w:t>
            </w:r>
          </w:p>
        </w:tc>
      </w:tr>
      <w:tr w:rsidR="002E0B60" w:rsidRPr="008860F2" w14:paraId="16443887" w14:textId="77777777" w:rsidTr="00AB5A3B">
        <w:tc>
          <w:tcPr>
            <w:tcW w:w="5517" w:type="dxa"/>
          </w:tcPr>
          <w:p w14:paraId="3162ECEE" w14:textId="77777777" w:rsidR="002E0B60" w:rsidRPr="008860F2" w:rsidRDefault="002E0B60" w:rsidP="002E0B60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3B28361C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0B0AD3C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64F2A133" w14:textId="22DB9D53" w:rsidR="002E0B60" w:rsidRPr="008860F2" w:rsidRDefault="004C0984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13.23</w:t>
            </w:r>
          </w:p>
        </w:tc>
        <w:tc>
          <w:tcPr>
            <w:tcW w:w="236" w:type="dxa"/>
          </w:tcPr>
          <w:p w14:paraId="4B1F0987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00BD5E62" w14:textId="6E6D349D" w:rsidR="002E0B60" w:rsidRPr="008860F2" w:rsidRDefault="004C0984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39.33</w:t>
            </w:r>
          </w:p>
        </w:tc>
        <w:tc>
          <w:tcPr>
            <w:tcW w:w="236" w:type="dxa"/>
          </w:tcPr>
          <w:p w14:paraId="7BDA7D03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07FACAC4" w14:textId="15EF6AD4" w:rsidR="002E0B60" w:rsidRPr="008860F2" w:rsidRDefault="004C0984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4.23</w:t>
            </w:r>
          </w:p>
        </w:tc>
        <w:tc>
          <w:tcPr>
            <w:tcW w:w="236" w:type="dxa"/>
          </w:tcPr>
          <w:p w14:paraId="3B4164CB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56C4A44C" w14:textId="1CE21731" w:rsidR="002E0B60" w:rsidRPr="008860F2" w:rsidRDefault="004C0984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DFEEAB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39D40803" w14:textId="511D4E21" w:rsidR="002E0B60" w:rsidRPr="008860F2" w:rsidRDefault="004C0984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56.7</w:t>
            </w:r>
            <w:r w:rsidR="002E193D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</w:tr>
      <w:tr w:rsidR="002E0B60" w:rsidRPr="008860F2" w14:paraId="0568D776" w14:textId="77777777" w:rsidTr="00AB5A3B">
        <w:tc>
          <w:tcPr>
            <w:tcW w:w="5517" w:type="dxa"/>
          </w:tcPr>
          <w:p w14:paraId="523959ED" w14:textId="77777777" w:rsidR="002E0B60" w:rsidRPr="008860F2" w:rsidRDefault="002E0B60" w:rsidP="002E0B60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D3BAC7D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553DFA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6237A8B6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C5048EE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7F0A7AC5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014CD21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490E44AD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36D8AF2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5C78478B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D5D9357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59EA1D09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E0B60" w:rsidRPr="008860F2" w14:paraId="6764C045" w14:textId="77777777" w:rsidTr="008149E7">
        <w:tc>
          <w:tcPr>
            <w:tcW w:w="5517" w:type="dxa"/>
          </w:tcPr>
          <w:p w14:paraId="221E80A4" w14:textId="77777777" w:rsidR="002E0B60" w:rsidRPr="008860F2" w:rsidRDefault="002E0B60" w:rsidP="002E0B60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0739E4F4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3112228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5358373D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A4C0FC6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53061F5B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CEDCCC9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39D615FC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5162BA7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1E958DF8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A7436F0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076C78D9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E0B60" w:rsidRPr="008860F2" w14:paraId="192247CD" w14:textId="77777777" w:rsidTr="008149E7">
        <w:tc>
          <w:tcPr>
            <w:tcW w:w="5517" w:type="dxa"/>
          </w:tcPr>
          <w:p w14:paraId="1F31140D" w14:textId="77777777" w:rsidR="002E0B60" w:rsidRPr="008860F2" w:rsidRDefault="002E0B60" w:rsidP="002E0B60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38DAE94D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134F9C0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285E1F3B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18.06</w:t>
            </w:r>
          </w:p>
        </w:tc>
        <w:tc>
          <w:tcPr>
            <w:tcW w:w="236" w:type="dxa"/>
          </w:tcPr>
          <w:p w14:paraId="3DE0E42A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779DEEE7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18.15</w:t>
            </w:r>
          </w:p>
        </w:tc>
        <w:tc>
          <w:tcPr>
            <w:tcW w:w="236" w:type="dxa"/>
          </w:tcPr>
          <w:p w14:paraId="00E31759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23035586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4.95</w:t>
            </w:r>
          </w:p>
        </w:tc>
        <w:tc>
          <w:tcPr>
            <w:tcW w:w="236" w:type="dxa"/>
          </w:tcPr>
          <w:p w14:paraId="51F4C541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36403035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863E77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54173392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41.16</w:t>
            </w:r>
          </w:p>
        </w:tc>
      </w:tr>
      <w:tr w:rsidR="002E0B60" w:rsidRPr="008860F2" w14:paraId="3F8F2220" w14:textId="77777777" w:rsidTr="008149E7">
        <w:tc>
          <w:tcPr>
            <w:tcW w:w="5517" w:type="dxa"/>
          </w:tcPr>
          <w:p w14:paraId="53293C31" w14:textId="0DF77623" w:rsidR="002E0B60" w:rsidRPr="008860F2" w:rsidRDefault="002E0B60" w:rsidP="002E0B60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A33303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1170" w:type="dxa"/>
          </w:tcPr>
          <w:p w14:paraId="6FF710E5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4500D03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3E10149E" w14:textId="31B431A8" w:rsidR="002E0B60" w:rsidRPr="008860F2" w:rsidRDefault="004C0984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16.04</w:t>
            </w:r>
          </w:p>
        </w:tc>
        <w:tc>
          <w:tcPr>
            <w:tcW w:w="236" w:type="dxa"/>
          </w:tcPr>
          <w:p w14:paraId="09F3B3DD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6547DD2E" w14:textId="61FCC631" w:rsidR="002E0B60" w:rsidRPr="008860F2" w:rsidRDefault="004C0984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13.7</w:t>
            </w:r>
            <w:r w:rsidR="00C54312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10FD1AE2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58FD1C87" w14:textId="76075FE0" w:rsidR="002E0B60" w:rsidRPr="008860F2" w:rsidRDefault="004C0984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4.96</w:t>
            </w:r>
          </w:p>
        </w:tc>
        <w:tc>
          <w:tcPr>
            <w:tcW w:w="236" w:type="dxa"/>
          </w:tcPr>
          <w:p w14:paraId="013C4B60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</w:tcPr>
          <w:p w14:paraId="01245DAC" w14:textId="39F334B6" w:rsidR="002E0B60" w:rsidRPr="008860F2" w:rsidRDefault="004C0984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2A4103" w14:textId="77777777" w:rsidR="002E0B60" w:rsidRPr="008860F2" w:rsidRDefault="002E0B60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4F0CF7E6" w14:textId="38AE8505" w:rsidR="002E0B60" w:rsidRPr="008860F2" w:rsidRDefault="004C0984" w:rsidP="002E0B60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34.7</w:t>
            </w:r>
            <w:r w:rsidR="00C54312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</w:tbl>
    <w:p w14:paraId="711CEADB" w14:textId="77777777" w:rsidR="003B14EA" w:rsidRPr="008860F2" w:rsidRDefault="003B14EA" w:rsidP="008D60B0">
      <w:pPr>
        <w:tabs>
          <w:tab w:val="left" w:pos="13050"/>
        </w:tabs>
        <w:spacing w:line="240" w:lineRule="auto"/>
        <w:ind w:right="-405"/>
        <w:jc w:val="both"/>
        <w:rPr>
          <w:rFonts w:ascii="Angsana New" w:hAnsi="Angsana New"/>
          <w:sz w:val="28"/>
          <w:szCs w:val="28"/>
        </w:rPr>
        <w:sectPr w:rsidR="003B14EA" w:rsidRPr="008860F2" w:rsidSect="00584F28">
          <w:headerReference w:type="default" r:id="rId22"/>
          <w:footerReference w:type="default" r:id="rId23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7D6ACD77" w14:textId="5DDF6C71" w:rsidR="00C40A81" w:rsidRPr="008860F2" w:rsidRDefault="00C40A81" w:rsidP="00743459">
      <w:pPr>
        <w:ind w:left="540" w:right="-2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ราคาทรัพย์สินของ</w:t>
      </w:r>
      <w:r w:rsidR="0017651E" w:rsidRPr="008860F2">
        <w:rPr>
          <w:rFonts w:ascii="Angsana New" w:hAnsi="Angsana New"/>
          <w:sz w:val="28"/>
          <w:szCs w:val="28"/>
          <w:cs/>
        </w:rPr>
        <w:t>กลุ่มบริษัทและบริษัท</w:t>
      </w:r>
      <w:r w:rsidRPr="008860F2">
        <w:rPr>
          <w:rFonts w:ascii="Angsana New" w:hAnsi="Angsana New"/>
          <w:sz w:val="28"/>
          <w:szCs w:val="28"/>
          <w:cs/>
        </w:rPr>
        <w:t xml:space="preserve">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6F16E6">
        <w:rPr>
          <w:rFonts w:ascii="Angsana New" w:hAnsi="Angsana New"/>
          <w:sz w:val="28"/>
          <w:szCs w:val="28"/>
        </w:rPr>
        <w:t>30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  <w:r w:rsidR="0065078A" w:rsidRPr="008860F2">
        <w:rPr>
          <w:rFonts w:ascii="Angsana New" w:hAnsi="Angsana New"/>
          <w:sz w:val="28"/>
          <w:szCs w:val="28"/>
          <w:cs/>
        </w:rPr>
        <w:t>กันยายน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  <w:r w:rsidR="006F16E6">
        <w:rPr>
          <w:rFonts w:ascii="Angsana New" w:hAnsi="Angsana New"/>
          <w:sz w:val="28"/>
          <w:szCs w:val="28"/>
        </w:rPr>
        <w:t>2563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มีจำนวน</w:t>
      </w:r>
      <w:r w:rsidR="00C54312">
        <w:rPr>
          <w:rFonts w:ascii="Angsana New" w:hAnsi="Angsana New" w:hint="cs"/>
          <w:sz w:val="28"/>
          <w:szCs w:val="28"/>
          <w:cs/>
        </w:rPr>
        <w:t xml:space="preserve"> </w:t>
      </w:r>
      <w:r w:rsidR="00C54312">
        <w:rPr>
          <w:rFonts w:ascii="Angsana New" w:hAnsi="Angsana New"/>
          <w:sz w:val="28"/>
          <w:szCs w:val="28"/>
        </w:rPr>
        <w:t>160.58</w:t>
      </w:r>
      <w:r w:rsidR="00BF3AE7"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ล้านบาท และ</w:t>
      </w:r>
      <w:r w:rsidR="005B3A92">
        <w:rPr>
          <w:rFonts w:ascii="Angsana New" w:hAnsi="Angsana New"/>
          <w:sz w:val="28"/>
          <w:szCs w:val="28"/>
        </w:rPr>
        <w:t xml:space="preserve"> </w:t>
      </w:r>
      <w:r w:rsidR="00C54312">
        <w:rPr>
          <w:rFonts w:ascii="Angsana New" w:hAnsi="Angsana New"/>
          <w:sz w:val="28"/>
          <w:szCs w:val="28"/>
        </w:rPr>
        <w:t>27.61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 xml:space="preserve">ล้านบาท ตามลำดับ </w:t>
      </w:r>
      <w:r w:rsidRPr="008860F2">
        <w:rPr>
          <w:rFonts w:ascii="Angsana New" w:hAnsi="Angsana New"/>
          <w:i/>
          <w:iCs/>
          <w:sz w:val="28"/>
          <w:szCs w:val="28"/>
          <w:cs/>
        </w:rPr>
        <w:t>(</w:t>
      </w:r>
      <w:r w:rsidRPr="008860F2">
        <w:rPr>
          <w:rFonts w:ascii="Angsana New" w:hAnsi="Angsana New"/>
          <w:i/>
          <w:iCs/>
          <w:sz w:val="28"/>
          <w:szCs w:val="28"/>
        </w:rPr>
        <w:t>25</w:t>
      </w:r>
      <w:r w:rsidR="00BF3AE7" w:rsidRPr="008860F2">
        <w:rPr>
          <w:rFonts w:ascii="Angsana New" w:hAnsi="Angsana New"/>
          <w:i/>
          <w:iCs/>
          <w:sz w:val="28"/>
          <w:szCs w:val="28"/>
        </w:rPr>
        <w:t>6</w:t>
      </w:r>
      <w:r w:rsidR="002E0B60" w:rsidRPr="008860F2">
        <w:rPr>
          <w:rFonts w:ascii="Angsana New" w:hAnsi="Angsana New"/>
          <w:i/>
          <w:iCs/>
          <w:sz w:val="28"/>
          <w:szCs w:val="28"/>
        </w:rPr>
        <w:t>2</w:t>
      </w:r>
      <w:r w:rsidRPr="008860F2">
        <w:rPr>
          <w:rFonts w:ascii="Angsana New" w:hAnsi="Angsana New"/>
          <w:i/>
          <w:iCs/>
          <w:sz w:val="28"/>
          <w:szCs w:val="28"/>
        </w:rPr>
        <w:t xml:space="preserve">: </w:t>
      </w:r>
      <w:r w:rsidR="002E0B60" w:rsidRPr="008860F2">
        <w:rPr>
          <w:rFonts w:ascii="Angsana New" w:hAnsi="Angsana New"/>
          <w:i/>
          <w:iCs/>
          <w:sz w:val="28"/>
          <w:szCs w:val="28"/>
        </w:rPr>
        <w:t>161.33</w:t>
      </w:r>
      <w:r w:rsidR="00983865" w:rsidRPr="008860F2">
        <w:rPr>
          <w:rFonts w:ascii="Angsana New" w:hAnsi="Angsana New"/>
          <w:i/>
          <w:iCs/>
          <w:sz w:val="28"/>
          <w:szCs w:val="28"/>
        </w:rPr>
        <w:t xml:space="preserve"> </w:t>
      </w:r>
      <w:r w:rsidR="00983865" w:rsidRPr="008860F2">
        <w:rPr>
          <w:rFonts w:ascii="Angsana New" w:hAnsi="Angsana New"/>
          <w:i/>
          <w:iCs/>
          <w:sz w:val="28"/>
          <w:szCs w:val="28"/>
          <w:cs/>
        </w:rPr>
        <w:t>ล้านบาท และ</w:t>
      </w:r>
      <w:r w:rsidR="00983865" w:rsidRPr="008860F2">
        <w:rPr>
          <w:rFonts w:ascii="Angsana New" w:hAnsi="Angsana New"/>
          <w:i/>
          <w:iCs/>
          <w:sz w:val="28"/>
          <w:szCs w:val="28"/>
        </w:rPr>
        <w:t xml:space="preserve"> </w:t>
      </w:r>
      <w:r w:rsidR="00CA0398">
        <w:rPr>
          <w:rFonts w:ascii="Angsana New" w:hAnsi="Angsana New"/>
          <w:i/>
          <w:iCs/>
          <w:sz w:val="28"/>
          <w:szCs w:val="28"/>
        </w:rPr>
        <w:t xml:space="preserve">26.32 </w:t>
      </w:r>
      <w:r w:rsidR="00983865" w:rsidRPr="008860F2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8860F2">
        <w:rPr>
          <w:rFonts w:ascii="Angsana New" w:hAnsi="Angsana New"/>
          <w:i/>
          <w:iCs/>
          <w:sz w:val="28"/>
          <w:szCs w:val="28"/>
          <w:cs/>
        </w:rPr>
        <w:t xml:space="preserve"> ตามลำดับ)</w:t>
      </w:r>
    </w:p>
    <w:p w14:paraId="1636D474" w14:textId="77777777" w:rsidR="006D3715" w:rsidRPr="008860F2" w:rsidRDefault="006D3715" w:rsidP="007E302E">
      <w:pPr>
        <w:pStyle w:val="NoSpacing"/>
        <w:rPr>
          <w:rFonts w:ascii="Angsana New" w:hAnsi="Angsana New"/>
          <w:sz w:val="28"/>
          <w:szCs w:val="28"/>
        </w:rPr>
      </w:pPr>
    </w:p>
    <w:p w14:paraId="4B70E91C" w14:textId="77777777" w:rsidR="006B31AD" w:rsidRPr="008860F2" w:rsidRDefault="005443B2" w:rsidP="00BF32A7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45ABAF23" w14:textId="77777777" w:rsidR="007E302E" w:rsidRPr="008860F2" w:rsidRDefault="007E302E" w:rsidP="007E302E">
      <w:pPr>
        <w:pStyle w:val="NoSpacing"/>
        <w:rPr>
          <w:rFonts w:ascii="Angsana New" w:hAnsi="Angsana New"/>
          <w:sz w:val="28"/>
          <w:szCs w:val="28"/>
        </w:rPr>
      </w:pPr>
    </w:p>
    <w:p w14:paraId="666AB4FE" w14:textId="4A3018F1" w:rsidR="003B79CF" w:rsidRPr="008860F2" w:rsidRDefault="003B79CF" w:rsidP="00AA7431">
      <w:pPr>
        <w:ind w:left="540" w:right="-2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บริษัทย่อยได้นำที่ดินพร้อมสิ่งปลูกสร้างส่วนใหญ่</w:t>
      </w:r>
      <w:r w:rsidR="00544C83">
        <w:rPr>
          <w:rFonts w:ascii="Angsana New" w:hAnsi="Angsana New" w:hint="cs"/>
          <w:sz w:val="28"/>
          <w:szCs w:val="28"/>
          <w:cs/>
        </w:rPr>
        <w:t>และสิ่งปลูกสร้างที่จะมีในภายหน้า</w:t>
      </w:r>
      <w:r w:rsidRPr="008860F2">
        <w:rPr>
          <w:rFonts w:ascii="Angsana New" w:hAnsi="Angsana New"/>
          <w:sz w:val="28"/>
          <w:szCs w:val="28"/>
          <w:cs/>
        </w:rPr>
        <w:t>ไปจดจำนองเพื่อใช้เป็นหลักประกัน</w:t>
      </w:r>
      <w:r w:rsidR="009A75D9" w:rsidRPr="008860F2">
        <w:rPr>
          <w:rFonts w:ascii="Angsana New" w:hAnsi="Angsana New"/>
          <w:sz w:val="28"/>
          <w:szCs w:val="28"/>
          <w:cs/>
        </w:rPr>
        <w:t>เงินเบิกเกินบัญชีธนาคารและ</w:t>
      </w:r>
      <w:r w:rsidRPr="008860F2">
        <w:rPr>
          <w:rFonts w:ascii="Angsana New" w:hAnsi="Angsana New"/>
          <w:sz w:val="28"/>
          <w:szCs w:val="28"/>
          <w:cs/>
        </w:rPr>
        <w:t>เงินกู้ยืมจากสถาบันการเงินของบริษัทย่อย</w:t>
      </w:r>
      <w:r w:rsidR="00BF1672" w:rsidRPr="008860F2">
        <w:rPr>
          <w:rFonts w:ascii="Angsana New" w:hAnsi="Angsana New"/>
          <w:sz w:val="28"/>
          <w:szCs w:val="28"/>
          <w:cs/>
        </w:rPr>
        <w:t xml:space="preserve"> (ดูหมายเหตุข้อ</w:t>
      </w:r>
      <w:r w:rsidR="0078798C" w:rsidRPr="008860F2">
        <w:rPr>
          <w:rFonts w:ascii="Angsana New" w:hAnsi="Angsana New"/>
          <w:sz w:val="28"/>
          <w:szCs w:val="28"/>
        </w:rPr>
        <w:t xml:space="preserve"> 1</w:t>
      </w:r>
      <w:r w:rsidR="009A0FD8">
        <w:rPr>
          <w:rFonts w:ascii="Angsana New" w:hAnsi="Angsana New"/>
          <w:sz w:val="28"/>
          <w:szCs w:val="28"/>
        </w:rPr>
        <w:t>9</w:t>
      </w:r>
      <w:r w:rsidR="00BF1672" w:rsidRPr="008860F2">
        <w:rPr>
          <w:rFonts w:ascii="Angsana New" w:hAnsi="Angsana New"/>
          <w:sz w:val="28"/>
          <w:szCs w:val="28"/>
          <w:cs/>
        </w:rPr>
        <w:t>)</w:t>
      </w:r>
    </w:p>
    <w:p w14:paraId="26AE67F7" w14:textId="77777777" w:rsidR="007E302E" w:rsidRPr="008860F2" w:rsidRDefault="007E302E" w:rsidP="007E302E">
      <w:pPr>
        <w:pStyle w:val="NoSpacing"/>
        <w:rPr>
          <w:rFonts w:ascii="Angsana New" w:hAnsi="Angsana New"/>
          <w:sz w:val="28"/>
          <w:szCs w:val="28"/>
        </w:rPr>
      </w:pPr>
    </w:p>
    <w:p w14:paraId="0BD73398" w14:textId="77777777" w:rsidR="003B14EA" w:rsidRPr="008860F2" w:rsidRDefault="00AA0AB3" w:rsidP="00F32E2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>สิทธิการเช่า</w:t>
      </w:r>
    </w:p>
    <w:p w14:paraId="59E2FEEC" w14:textId="77777777" w:rsidR="007E302E" w:rsidRPr="008860F2" w:rsidRDefault="007E302E" w:rsidP="007E302E">
      <w:pPr>
        <w:pStyle w:val="NoSpacing"/>
        <w:rPr>
          <w:rFonts w:ascii="Angsana New" w:hAnsi="Angsana New"/>
          <w:sz w:val="28"/>
          <w:szCs w:val="28"/>
        </w:rPr>
      </w:pPr>
    </w:p>
    <w:p w14:paraId="349DBC93" w14:textId="68A42BA5" w:rsidR="00845439" w:rsidRPr="008860F2" w:rsidRDefault="00544C83" w:rsidP="00845439">
      <w:pPr>
        <w:spacing w:line="240" w:lineRule="auto"/>
        <w:ind w:left="547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9C51DF">
        <w:rPr>
          <w:rFonts w:ascii="Angsana New" w:hAnsi="Angsana New"/>
          <w:spacing w:val="-2"/>
          <w:sz w:val="28"/>
          <w:szCs w:val="28"/>
        </w:rPr>
        <w:t>30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กันยายน </w:t>
      </w:r>
      <w:r w:rsidR="009C51DF">
        <w:rPr>
          <w:rFonts w:ascii="Angsana New" w:hAnsi="Angsana New"/>
          <w:spacing w:val="-2"/>
          <w:sz w:val="28"/>
          <w:szCs w:val="28"/>
        </w:rPr>
        <w:t>2563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45439" w:rsidRPr="008860F2">
        <w:rPr>
          <w:rFonts w:ascii="Angsana New" w:hAnsi="Angsana New"/>
          <w:spacing w:val="-2"/>
          <w:sz w:val="28"/>
          <w:szCs w:val="28"/>
          <w:cs/>
        </w:rPr>
        <w:t>กลุ่มบริษัท</w:t>
      </w:r>
      <w:r>
        <w:rPr>
          <w:rFonts w:ascii="Angsana New" w:hAnsi="Angsana New" w:hint="cs"/>
          <w:spacing w:val="-2"/>
          <w:sz w:val="28"/>
          <w:szCs w:val="28"/>
          <w:cs/>
        </w:rPr>
        <w:t>มีสิทธิการเช่า</w:t>
      </w:r>
      <w:r w:rsidR="00845439" w:rsidRPr="008860F2">
        <w:rPr>
          <w:rFonts w:ascii="Angsana New" w:hAnsi="Angsana New"/>
          <w:spacing w:val="-2"/>
          <w:sz w:val="28"/>
          <w:szCs w:val="28"/>
          <w:cs/>
        </w:rPr>
        <w:t>ดังรายละเอียดต่อไปนี้</w:t>
      </w:r>
    </w:p>
    <w:p w14:paraId="22582E5E" w14:textId="77777777" w:rsidR="00845439" w:rsidRPr="008860F2" w:rsidRDefault="00845439" w:rsidP="007E302E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3148"/>
        <w:gridCol w:w="2243"/>
        <w:gridCol w:w="1257"/>
        <w:gridCol w:w="2417"/>
      </w:tblGrid>
      <w:tr w:rsidR="0093132F" w:rsidRPr="008860F2" w14:paraId="26594B00" w14:textId="77777777" w:rsidTr="00544C83">
        <w:tc>
          <w:tcPr>
            <w:tcW w:w="3148" w:type="dxa"/>
          </w:tcPr>
          <w:p w14:paraId="2BF79342" w14:textId="77777777" w:rsidR="0093132F" w:rsidRPr="008860F2" w:rsidRDefault="0093132F" w:rsidP="0093132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2243" w:type="dxa"/>
          </w:tcPr>
          <w:p w14:paraId="53D90CEA" w14:textId="77777777" w:rsidR="0093132F" w:rsidRPr="008860F2" w:rsidRDefault="0093132F" w:rsidP="005443B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1257" w:type="dxa"/>
          </w:tcPr>
          <w:p w14:paraId="48D140DA" w14:textId="77777777" w:rsidR="0093132F" w:rsidRPr="008860F2" w:rsidRDefault="0093132F" w:rsidP="0093132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2417" w:type="dxa"/>
          </w:tcPr>
          <w:p w14:paraId="1EB1CEDA" w14:textId="77777777" w:rsidR="0093132F" w:rsidRPr="008860F2" w:rsidRDefault="0093132F" w:rsidP="0093132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วันที่มีผลบังคับตามสัญญา</w:t>
            </w:r>
          </w:p>
        </w:tc>
      </w:tr>
      <w:tr w:rsidR="0093132F" w:rsidRPr="008860F2" w14:paraId="6EBC0F67" w14:textId="77777777" w:rsidTr="00544C83">
        <w:tc>
          <w:tcPr>
            <w:tcW w:w="3148" w:type="dxa"/>
          </w:tcPr>
          <w:p w14:paraId="57943B73" w14:textId="77777777" w:rsidR="0093132F" w:rsidRPr="008860F2" w:rsidRDefault="0093132F" w:rsidP="0093132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โครงการปาร์ค เวนเชอร์ อีโคเพล็กซ์</w:t>
            </w:r>
          </w:p>
        </w:tc>
        <w:tc>
          <w:tcPr>
            <w:tcW w:w="2243" w:type="dxa"/>
          </w:tcPr>
          <w:p w14:paraId="6CB98969" w14:textId="77777777" w:rsidR="0093132F" w:rsidRPr="008860F2" w:rsidRDefault="0093132F" w:rsidP="0093132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บุคคลธรรมดา</w:t>
            </w:r>
          </w:p>
        </w:tc>
        <w:tc>
          <w:tcPr>
            <w:tcW w:w="1257" w:type="dxa"/>
          </w:tcPr>
          <w:p w14:paraId="24D96ACC" w14:textId="77777777" w:rsidR="0093132F" w:rsidRPr="008860F2" w:rsidRDefault="006568D7" w:rsidP="0093132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30</w:t>
            </w:r>
            <w:r w:rsidR="0093132F" w:rsidRPr="008860F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17" w:type="dxa"/>
          </w:tcPr>
          <w:p w14:paraId="43E2CC15" w14:textId="4174B4BA" w:rsidR="0093132F" w:rsidRPr="009D5854" w:rsidRDefault="009D5854" w:rsidP="0093132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93132F" w:rsidRPr="009D5854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  <w:szCs w:val="28"/>
              </w:rPr>
              <w:t>2554</w:t>
            </w:r>
          </w:p>
        </w:tc>
      </w:tr>
      <w:tr w:rsidR="0093132F" w:rsidRPr="008860F2" w14:paraId="2439BF5E" w14:textId="77777777" w:rsidTr="00544C83">
        <w:tc>
          <w:tcPr>
            <w:tcW w:w="3148" w:type="dxa"/>
          </w:tcPr>
          <w:p w14:paraId="3FA7D116" w14:textId="77777777" w:rsidR="0093132F" w:rsidRPr="008860F2" w:rsidRDefault="0093132F" w:rsidP="0093132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โครงการสิริอพาร์ทเม้นท์</w:t>
            </w:r>
          </w:p>
        </w:tc>
        <w:tc>
          <w:tcPr>
            <w:tcW w:w="2243" w:type="dxa"/>
          </w:tcPr>
          <w:p w14:paraId="240D1DC6" w14:textId="77777777" w:rsidR="0093132F" w:rsidRPr="008860F2" w:rsidRDefault="0093132F" w:rsidP="0093132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บุคคลธรรมดา</w:t>
            </w:r>
          </w:p>
        </w:tc>
        <w:tc>
          <w:tcPr>
            <w:tcW w:w="1257" w:type="dxa"/>
          </w:tcPr>
          <w:p w14:paraId="263BF42C" w14:textId="77777777" w:rsidR="0093132F" w:rsidRPr="008860F2" w:rsidRDefault="0093132F" w:rsidP="0093132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5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17" w:type="dxa"/>
          </w:tcPr>
          <w:p w14:paraId="6512FB26" w14:textId="7465C9BF" w:rsidR="0093132F" w:rsidRPr="009D5854" w:rsidRDefault="009D5854" w:rsidP="0093132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93132F" w:rsidRPr="009D5854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</w:tbl>
    <w:p w14:paraId="566F3577" w14:textId="77777777" w:rsidR="00845439" w:rsidRPr="008860F2" w:rsidRDefault="00845439" w:rsidP="00BF32A7">
      <w:pPr>
        <w:pStyle w:val="block"/>
        <w:tabs>
          <w:tab w:val="left" w:pos="486"/>
        </w:tabs>
        <w:spacing w:after="0" w:line="240" w:lineRule="auto"/>
        <w:ind w:left="22"/>
        <w:jc w:val="both"/>
        <w:rPr>
          <w:rFonts w:ascii="Angsana New" w:hAnsi="Angsana New" w:cs="Angsana New"/>
          <w:b/>
          <w:bCs/>
          <w:sz w:val="28"/>
          <w:szCs w:val="28"/>
          <w:lang w:val="en-US" w:bidi="th-TH"/>
        </w:rPr>
      </w:pPr>
    </w:p>
    <w:p w14:paraId="0362F88A" w14:textId="77777777" w:rsidR="009073AC" w:rsidRPr="008860F2" w:rsidRDefault="009073AC">
      <w:pPr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</w:rPr>
        <w:br w:type="page"/>
      </w:r>
    </w:p>
    <w:tbl>
      <w:tblPr>
        <w:tblW w:w="887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490"/>
        <w:gridCol w:w="1047"/>
        <w:gridCol w:w="810"/>
        <w:gridCol w:w="1530"/>
      </w:tblGrid>
      <w:tr w:rsidR="00E868B3" w:rsidRPr="008860F2" w14:paraId="5BA0F618" w14:textId="77777777" w:rsidTr="00E868B3">
        <w:trPr>
          <w:tblHeader/>
        </w:trPr>
        <w:tc>
          <w:tcPr>
            <w:tcW w:w="5490" w:type="dxa"/>
          </w:tcPr>
          <w:p w14:paraId="06E5859A" w14:textId="77777777" w:rsidR="00E868B3" w:rsidRPr="008860F2" w:rsidRDefault="007E302E" w:rsidP="00E868B3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047" w:type="dxa"/>
          </w:tcPr>
          <w:p w14:paraId="2E4312A7" w14:textId="77777777" w:rsidR="00E868B3" w:rsidRPr="008860F2" w:rsidRDefault="00E868B3" w:rsidP="00E868B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E2F62DD" w14:textId="77777777" w:rsidR="00E868B3" w:rsidRPr="008860F2" w:rsidRDefault="00E868B3" w:rsidP="00E868B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AF09C17" w14:textId="77777777" w:rsidR="00E868B3" w:rsidRPr="008860F2" w:rsidRDefault="00E868B3" w:rsidP="00E868B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868B3" w:rsidRPr="008860F2" w14:paraId="607321FD" w14:textId="77777777" w:rsidTr="00E868B3">
        <w:trPr>
          <w:tblHeader/>
        </w:trPr>
        <w:tc>
          <w:tcPr>
            <w:tcW w:w="5490" w:type="dxa"/>
          </w:tcPr>
          <w:p w14:paraId="490DEB75" w14:textId="77777777" w:rsidR="00E868B3" w:rsidRPr="008860F2" w:rsidRDefault="00E868B3" w:rsidP="00E868B3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</w:tcPr>
          <w:p w14:paraId="360EC132" w14:textId="77777777" w:rsidR="00E868B3" w:rsidRPr="008860F2" w:rsidRDefault="00226A55" w:rsidP="00E868B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810" w:type="dxa"/>
          </w:tcPr>
          <w:p w14:paraId="6F165EE6" w14:textId="77777777" w:rsidR="00E868B3" w:rsidRPr="008860F2" w:rsidRDefault="00E868B3" w:rsidP="00E868B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8437F30" w14:textId="77777777" w:rsidR="00E868B3" w:rsidRPr="008860F2" w:rsidRDefault="00E868B3" w:rsidP="00E868B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868B3" w:rsidRPr="008860F2" w14:paraId="57B91414" w14:textId="77777777" w:rsidTr="00E868B3">
        <w:tc>
          <w:tcPr>
            <w:tcW w:w="5490" w:type="dxa"/>
          </w:tcPr>
          <w:p w14:paraId="3BEBC0AD" w14:textId="77777777" w:rsidR="00E868B3" w:rsidRPr="008860F2" w:rsidRDefault="00E868B3" w:rsidP="00E868B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47" w:type="dxa"/>
          </w:tcPr>
          <w:p w14:paraId="5E4B778D" w14:textId="77777777" w:rsidR="00E868B3" w:rsidRPr="008860F2" w:rsidRDefault="00E868B3" w:rsidP="00E868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103639BD" w14:textId="77777777" w:rsidR="00E868B3" w:rsidRPr="008860F2" w:rsidRDefault="00E868B3" w:rsidP="00E868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B51AF27" w14:textId="77777777" w:rsidR="00E868B3" w:rsidRPr="008860F2" w:rsidRDefault="00E868B3" w:rsidP="00E868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2E0B60" w:rsidRPr="008860F2" w14:paraId="5F11A5F3" w14:textId="77777777" w:rsidTr="00E868B3">
        <w:tc>
          <w:tcPr>
            <w:tcW w:w="5490" w:type="dxa"/>
          </w:tcPr>
          <w:p w14:paraId="724423D8" w14:textId="77777777" w:rsidR="002E0B60" w:rsidRPr="008860F2" w:rsidRDefault="002E0B60" w:rsidP="002E0B60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ตุลาคม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047" w:type="dxa"/>
          </w:tcPr>
          <w:p w14:paraId="3B201AD7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9B2903B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32541761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1,953.68</w:t>
            </w:r>
          </w:p>
        </w:tc>
      </w:tr>
      <w:tr w:rsidR="002E0B60" w:rsidRPr="008860F2" w14:paraId="1D5775A7" w14:textId="77777777" w:rsidTr="00E868B3">
        <w:tc>
          <w:tcPr>
            <w:tcW w:w="5490" w:type="dxa"/>
          </w:tcPr>
          <w:p w14:paraId="43184095" w14:textId="77777777" w:rsidR="002E0B60" w:rsidRPr="008860F2" w:rsidRDefault="002E0B60" w:rsidP="002E0B6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47" w:type="dxa"/>
          </w:tcPr>
          <w:p w14:paraId="14725DC9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284B0B4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377BA436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33.85</w:t>
            </w:r>
          </w:p>
        </w:tc>
      </w:tr>
      <w:tr w:rsidR="002E0B60" w:rsidRPr="008860F2" w14:paraId="7E838F57" w14:textId="77777777" w:rsidTr="00E868B3">
        <w:tc>
          <w:tcPr>
            <w:tcW w:w="5490" w:type="dxa"/>
          </w:tcPr>
          <w:p w14:paraId="3F493D78" w14:textId="77777777" w:rsidR="002E0B60" w:rsidRPr="008860F2" w:rsidRDefault="002E0B60" w:rsidP="002E0B60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การจำหน่ายบริษัทย่อย</w:t>
            </w:r>
          </w:p>
        </w:tc>
        <w:tc>
          <w:tcPr>
            <w:tcW w:w="1047" w:type="dxa"/>
          </w:tcPr>
          <w:p w14:paraId="77C7E81A" w14:textId="6B72FF76" w:rsidR="002E0B60" w:rsidRPr="008860F2" w:rsidRDefault="00544C83" w:rsidP="00544C83">
            <w:pPr>
              <w:pStyle w:val="acctfourfigures"/>
              <w:tabs>
                <w:tab w:val="clear" w:pos="76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810" w:type="dxa"/>
          </w:tcPr>
          <w:p w14:paraId="4B202089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2A8D019C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(1,507.20)</w:t>
            </w:r>
          </w:p>
        </w:tc>
      </w:tr>
      <w:tr w:rsidR="002E0B60" w:rsidRPr="008860F2" w14:paraId="0E3F40B0" w14:textId="77777777" w:rsidTr="00E868B3">
        <w:tc>
          <w:tcPr>
            <w:tcW w:w="5490" w:type="dxa"/>
          </w:tcPr>
          <w:p w14:paraId="181EFC5C" w14:textId="77777777" w:rsidR="002E0B60" w:rsidRPr="008860F2" w:rsidRDefault="002E0B60" w:rsidP="002E0B60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ตุลาคม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2562</w:t>
            </w:r>
          </w:p>
        </w:tc>
        <w:tc>
          <w:tcPr>
            <w:tcW w:w="1047" w:type="dxa"/>
          </w:tcPr>
          <w:p w14:paraId="77C423B8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3A9B42EE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1636C51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480.33</w:t>
            </w:r>
          </w:p>
        </w:tc>
      </w:tr>
      <w:tr w:rsidR="002E0B60" w:rsidRPr="008860F2" w14:paraId="38F7776F" w14:textId="77777777" w:rsidTr="00E868B3">
        <w:tc>
          <w:tcPr>
            <w:tcW w:w="5490" w:type="dxa"/>
          </w:tcPr>
          <w:p w14:paraId="2BA14AB9" w14:textId="77777777" w:rsidR="002E0B60" w:rsidRPr="008860F2" w:rsidRDefault="002E0B60" w:rsidP="002E0B6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47" w:type="dxa"/>
          </w:tcPr>
          <w:p w14:paraId="65BC6A2E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84251CA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73485526" w14:textId="68340949" w:rsidR="002E0B60" w:rsidRPr="008860F2" w:rsidRDefault="00544C83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33.85</w:t>
            </w:r>
          </w:p>
        </w:tc>
      </w:tr>
      <w:tr w:rsidR="002E0B60" w:rsidRPr="008860F2" w14:paraId="3BF556DF" w14:textId="77777777" w:rsidTr="00E868B3">
        <w:tc>
          <w:tcPr>
            <w:tcW w:w="5490" w:type="dxa"/>
          </w:tcPr>
          <w:p w14:paraId="360E0D82" w14:textId="77777777" w:rsidR="002E0B60" w:rsidRPr="008860F2" w:rsidRDefault="002E0B60" w:rsidP="002E0B6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47" w:type="dxa"/>
          </w:tcPr>
          <w:p w14:paraId="54290705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4FF4001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F474381" w14:textId="55F26DA1" w:rsidR="002E0B60" w:rsidRPr="008860F2" w:rsidRDefault="00931C8F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514.18</w:t>
            </w:r>
          </w:p>
        </w:tc>
      </w:tr>
      <w:tr w:rsidR="002E0B60" w:rsidRPr="008860F2" w14:paraId="00879420" w14:textId="77777777" w:rsidTr="00E868B3">
        <w:tc>
          <w:tcPr>
            <w:tcW w:w="5490" w:type="dxa"/>
          </w:tcPr>
          <w:p w14:paraId="4E128CE4" w14:textId="77777777" w:rsidR="002E0B60" w:rsidRPr="008860F2" w:rsidRDefault="002E0B60" w:rsidP="002E0B6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7" w:type="dxa"/>
          </w:tcPr>
          <w:p w14:paraId="38B3E58A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879A962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E641508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2E0B60" w:rsidRPr="008860F2" w14:paraId="2169ADC0" w14:textId="77777777" w:rsidTr="00E868B3">
        <w:tc>
          <w:tcPr>
            <w:tcW w:w="5490" w:type="dxa"/>
          </w:tcPr>
          <w:p w14:paraId="6C4A3649" w14:textId="55BE82E5" w:rsidR="002E0B60" w:rsidRPr="008860F2" w:rsidRDefault="002E0B60" w:rsidP="002E0B6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047" w:type="dxa"/>
          </w:tcPr>
          <w:p w14:paraId="7611843B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190ABE9A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4C3ED477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2E0B60" w:rsidRPr="008860F2" w14:paraId="7C2719F6" w14:textId="77777777" w:rsidTr="00E868B3">
        <w:tc>
          <w:tcPr>
            <w:tcW w:w="5490" w:type="dxa"/>
          </w:tcPr>
          <w:p w14:paraId="6E3B7464" w14:textId="77777777" w:rsidR="002E0B60" w:rsidRPr="008860F2" w:rsidRDefault="002E0B60" w:rsidP="002E0B60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ตุลาคม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047" w:type="dxa"/>
          </w:tcPr>
          <w:p w14:paraId="79ED11C4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16CF8CB5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3355C303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669.97</w:t>
            </w:r>
          </w:p>
        </w:tc>
      </w:tr>
      <w:tr w:rsidR="002E0B60" w:rsidRPr="008860F2" w14:paraId="4F5D0648" w14:textId="77777777" w:rsidTr="00E868B3">
        <w:tc>
          <w:tcPr>
            <w:tcW w:w="5490" w:type="dxa"/>
          </w:tcPr>
          <w:p w14:paraId="031BE456" w14:textId="77777777" w:rsidR="002E0B60" w:rsidRPr="008860F2" w:rsidRDefault="002E0B60" w:rsidP="002E0B6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47" w:type="dxa"/>
          </w:tcPr>
          <w:p w14:paraId="6013755B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58A1427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7D3402D1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88.62</w:t>
            </w:r>
          </w:p>
        </w:tc>
      </w:tr>
      <w:tr w:rsidR="002E0B60" w:rsidRPr="008860F2" w14:paraId="4251C018" w14:textId="77777777" w:rsidTr="00E868B3">
        <w:tc>
          <w:tcPr>
            <w:tcW w:w="5490" w:type="dxa"/>
          </w:tcPr>
          <w:p w14:paraId="3EC6E9D3" w14:textId="77777777" w:rsidR="002E0B60" w:rsidRPr="008860F2" w:rsidRDefault="002E0B60" w:rsidP="002E0B60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การจำหน่ายบริษัทย่อย</w:t>
            </w:r>
          </w:p>
        </w:tc>
        <w:tc>
          <w:tcPr>
            <w:tcW w:w="1047" w:type="dxa"/>
          </w:tcPr>
          <w:p w14:paraId="70050C2E" w14:textId="557196DF" w:rsidR="002E0B60" w:rsidRPr="00544C83" w:rsidRDefault="00544C83" w:rsidP="00544C83">
            <w:pPr>
              <w:pStyle w:val="acctfourfigures"/>
              <w:tabs>
                <w:tab w:val="clear" w:pos="76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544C83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13</w:t>
            </w:r>
          </w:p>
        </w:tc>
        <w:tc>
          <w:tcPr>
            <w:tcW w:w="810" w:type="dxa"/>
          </w:tcPr>
          <w:p w14:paraId="0CB13A53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06172E24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(462.01)</w:t>
            </w:r>
          </w:p>
        </w:tc>
      </w:tr>
      <w:tr w:rsidR="002E0B60" w:rsidRPr="008860F2" w14:paraId="343405AC" w14:textId="77777777" w:rsidTr="00E868B3">
        <w:tc>
          <w:tcPr>
            <w:tcW w:w="5490" w:type="dxa"/>
          </w:tcPr>
          <w:p w14:paraId="55432837" w14:textId="77777777" w:rsidR="002E0B60" w:rsidRPr="008860F2" w:rsidRDefault="002E0B60" w:rsidP="002E0B60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ค่าเช่าค้างจ่ายตามสัญญาเช่าระยะยาว</w:t>
            </w:r>
          </w:p>
        </w:tc>
        <w:tc>
          <w:tcPr>
            <w:tcW w:w="1047" w:type="dxa"/>
          </w:tcPr>
          <w:p w14:paraId="0C6ABB79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5A6BD3D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18B6B46A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6.27</w:t>
            </w:r>
          </w:p>
        </w:tc>
      </w:tr>
      <w:tr w:rsidR="002E0B60" w:rsidRPr="008860F2" w14:paraId="60A838B4" w14:textId="77777777" w:rsidTr="00E868B3">
        <w:tc>
          <w:tcPr>
            <w:tcW w:w="5490" w:type="dxa"/>
          </w:tcPr>
          <w:p w14:paraId="4ACA760B" w14:textId="77777777" w:rsidR="002E0B60" w:rsidRPr="008860F2" w:rsidRDefault="002E0B60" w:rsidP="002E0B6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ตุลาคม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2562</w:t>
            </w:r>
          </w:p>
        </w:tc>
        <w:tc>
          <w:tcPr>
            <w:tcW w:w="1047" w:type="dxa"/>
          </w:tcPr>
          <w:p w14:paraId="541F66AD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3B2DD27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FDB0700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302.85</w:t>
            </w:r>
          </w:p>
        </w:tc>
      </w:tr>
      <w:tr w:rsidR="002E0B60" w:rsidRPr="008860F2" w14:paraId="11294428" w14:textId="77777777" w:rsidTr="00E868B3">
        <w:tc>
          <w:tcPr>
            <w:tcW w:w="5490" w:type="dxa"/>
          </w:tcPr>
          <w:p w14:paraId="309449F4" w14:textId="77777777" w:rsidR="002E0B60" w:rsidRPr="008860F2" w:rsidRDefault="002E0B60" w:rsidP="002E0B6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47" w:type="dxa"/>
          </w:tcPr>
          <w:p w14:paraId="43E5D315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62DFA45E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38B19EE3" w14:textId="7B2B286F" w:rsidR="002E0B60" w:rsidRPr="008860F2" w:rsidRDefault="00931C8F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47.7</w:t>
            </w:r>
            <w:r w:rsidR="00544C83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</w:p>
        </w:tc>
      </w:tr>
      <w:tr w:rsidR="002E0B60" w:rsidRPr="008860F2" w14:paraId="2316F2B7" w14:textId="77777777" w:rsidTr="00E868B3">
        <w:tc>
          <w:tcPr>
            <w:tcW w:w="5490" w:type="dxa"/>
          </w:tcPr>
          <w:p w14:paraId="671C5FC9" w14:textId="77777777" w:rsidR="002E0B60" w:rsidRPr="008860F2" w:rsidRDefault="002E0B60" w:rsidP="002E0B6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47" w:type="dxa"/>
          </w:tcPr>
          <w:p w14:paraId="469391F6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6537272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A5A3E5A" w14:textId="043960AE" w:rsidR="002E0B60" w:rsidRPr="008860F2" w:rsidRDefault="00931C8F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350.5</w:t>
            </w:r>
            <w:r w:rsidR="00AB4C8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</w:tr>
      <w:tr w:rsidR="002E0B60" w:rsidRPr="008860F2" w14:paraId="07D61826" w14:textId="77777777" w:rsidTr="00E868B3">
        <w:tc>
          <w:tcPr>
            <w:tcW w:w="5490" w:type="dxa"/>
          </w:tcPr>
          <w:p w14:paraId="426A1F29" w14:textId="77777777" w:rsidR="002E0B60" w:rsidRPr="008860F2" w:rsidRDefault="002E0B60" w:rsidP="002E0B6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7" w:type="dxa"/>
          </w:tcPr>
          <w:p w14:paraId="7C3A4913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3124E4B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50527EC4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2E0B60" w:rsidRPr="008860F2" w14:paraId="2810B3D9" w14:textId="77777777" w:rsidTr="00E868B3">
        <w:tc>
          <w:tcPr>
            <w:tcW w:w="5490" w:type="dxa"/>
          </w:tcPr>
          <w:p w14:paraId="3B690F58" w14:textId="77777777" w:rsidR="002E0B60" w:rsidRPr="008860F2" w:rsidRDefault="002E0B60" w:rsidP="002E0B6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47" w:type="dxa"/>
          </w:tcPr>
          <w:p w14:paraId="487E7CE2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789C2BE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3B00C84B" w14:textId="77777777" w:rsidR="002E0B60" w:rsidRPr="008860F2" w:rsidRDefault="002E0B60" w:rsidP="002E0B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274137" w:rsidRPr="008860F2" w14:paraId="4C39D068" w14:textId="77777777" w:rsidTr="00E868B3">
        <w:tc>
          <w:tcPr>
            <w:tcW w:w="5490" w:type="dxa"/>
          </w:tcPr>
          <w:p w14:paraId="23D05411" w14:textId="77777777" w:rsidR="00274137" w:rsidRPr="008860F2" w:rsidRDefault="00274137" w:rsidP="0027413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47" w:type="dxa"/>
          </w:tcPr>
          <w:p w14:paraId="0A35C78D" w14:textId="77777777" w:rsidR="00274137" w:rsidRPr="008860F2" w:rsidRDefault="00274137" w:rsidP="002741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4C35289D" w14:textId="77777777" w:rsidR="00274137" w:rsidRPr="008860F2" w:rsidRDefault="00274137" w:rsidP="002741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2E63F850" w14:textId="77777777" w:rsidR="00274137" w:rsidRPr="008860F2" w:rsidRDefault="00274137" w:rsidP="002741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177.48</w:t>
            </w:r>
          </w:p>
        </w:tc>
      </w:tr>
      <w:tr w:rsidR="00274137" w:rsidRPr="008860F2" w14:paraId="67DD65F0" w14:textId="77777777" w:rsidTr="00E868B3">
        <w:tc>
          <w:tcPr>
            <w:tcW w:w="5490" w:type="dxa"/>
          </w:tcPr>
          <w:p w14:paraId="60FCFA39" w14:textId="77777777" w:rsidR="00274137" w:rsidRPr="008860F2" w:rsidRDefault="00274137" w:rsidP="0027413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47" w:type="dxa"/>
          </w:tcPr>
          <w:p w14:paraId="641851BE" w14:textId="77777777" w:rsidR="00274137" w:rsidRPr="008860F2" w:rsidRDefault="00274137" w:rsidP="002741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1404DB97" w14:textId="77777777" w:rsidR="00274137" w:rsidRPr="008860F2" w:rsidRDefault="00274137" w:rsidP="002741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1968E31C" w14:textId="6E730F68" w:rsidR="00274137" w:rsidRPr="008860F2" w:rsidRDefault="00931C8F" w:rsidP="002741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163.6</w:t>
            </w:r>
            <w:r w:rsidR="002B6B0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0</w:t>
            </w:r>
          </w:p>
        </w:tc>
      </w:tr>
    </w:tbl>
    <w:p w14:paraId="339C8DF1" w14:textId="77777777" w:rsidR="00E868B3" w:rsidRPr="008860F2" w:rsidRDefault="00E868B3">
      <w:pPr>
        <w:rPr>
          <w:rFonts w:ascii="Angsana New" w:hAnsi="Angsana New"/>
          <w:sz w:val="28"/>
          <w:szCs w:val="28"/>
        </w:rPr>
      </w:pPr>
    </w:p>
    <w:p w14:paraId="21063869" w14:textId="77777777" w:rsidR="00EF77A1" w:rsidRPr="008860F2" w:rsidRDefault="00EF77A1" w:rsidP="007E302E">
      <w:pPr>
        <w:pStyle w:val="NoSpacing"/>
        <w:rPr>
          <w:rFonts w:ascii="Angsana New" w:hAnsi="Angsana New"/>
          <w:sz w:val="28"/>
          <w:szCs w:val="28"/>
        </w:rPr>
      </w:pPr>
    </w:p>
    <w:p w14:paraId="06AEC6A6" w14:textId="77777777" w:rsidR="003B14EA" w:rsidRPr="008860F2" w:rsidRDefault="00DC4334" w:rsidP="00F32E2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  <w:cs/>
        </w:rPr>
      </w:pPr>
      <w:r w:rsidRPr="008860F2">
        <w:rPr>
          <w:rFonts w:ascii="Angsana New" w:hAnsi="Angsana New"/>
          <w:b w:val="0"/>
          <w:bCs w:val="0"/>
          <w:sz w:val="28"/>
          <w:szCs w:val="28"/>
          <w:cs/>
        </w:rPr>
        <w:br w:type="page"/>
      </w:r>
      <w:r w:rsidR="003B14EA" w:rsidRPr="008860F2">
        <w:rPr>
          <w:rFonts w:asciiTheme="majorBidi" w:hAnsiTheme="majorBidi" w:cstheme="majorBidi"/>
          <w:sz w:val="28"/>
          <w:szCs w:val="28"/>
          <w:u w:val="none"/>
          <w:cs/>
        </w:rPr>
        <w:t>สินทรัพย์ไม่มีตัวตน</w:t>
      </w:r>
    </w:p>
    <w:p w14:paraId="7A07921D" w14:textId="77777777" w:rsidR="003B14EA" w:rsidRPr="00016341" w:rsidRDefault="003B14EA" w:rsidP="007E302E">
      <w:pPr>
        <w:pStyle w:val="NoSpacing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990"/>
        <w:gridCol w:w="1530"/>
        <w:gridCol w:w="270"/>
        <w:gridCol w:w="1260"/>
        <w:gridCol w:w="270"/>
        <w:gridCol w:w="1440"/>
      </w:tblGrid>
      <w:tr w:rsidR="00E36D38" w:rsidRPr="008860F2" w14:paraId="47A4216C" w14:textId="77777777" w:rsidTr="00CE6CFF">
        <w:trPr>
          <w:tblHeader/>
        </w:trPr>
        <w:tc>
          <w:tcPr>
            <w:tcW w:w="3780" w:type="dxa"/>
          </w:tcPr>
          <w:p w14:paraId="0F7D4B23" w14:textId="77777777" w:rsidR="00E36D38" w:rsidRPr="008860F2" w:rsidRDefault="00E36D38" w:rsidP="00D623A7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B84712" w14:textId="77777777" w:rsidR="00E36D38" w:rsidRPr="008860F2" w:rsidRDefault="00E36D38" w:rsidP="00D623A7">
            <w:pPr>
              <w:spacing w:line="240" w:lineRule="auto"/>
              <w:ind w:left="-603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5"/>
          </w:tcPr>
          <w:p w14:paraId="3C8B50B6" w14:textId="77777777" w:rsidR="00E36D38" w:rsidRPr="008860F2" w:rsidRDefault="00E36D38" w:rsidP="00D623A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E361A" w:rsidRPr="008860F2" w14:paraId="2DF0C3B6" w14:textId="77777777" w:rsidTr="00CE6CFF">
        <w:trPr>
          <w:tblHeader/>
        </w:trPr>
        <w:tc>
          <w:tcPr>
            <w:tcW w:w="3780" w:type="dxa"/>
          </w:tcPr>
          <w:p w14:paraId="7EA2F4C3" w14:textId="77777777" w:rsidR="00FE361A" w:rsidRPr="008860F2" w:rsidRDefault="00FE361A" w:rsidP="00D623A7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94D673" w14:textId="77777777" w:rsidR="00FE361A" w:rsidRPr="008860F2" w:rsidRDefault="00FE361A" w:rsidP="000B693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4F3CC21" w14:textId="77777777" w:rsidR="00FE361A" w:rsidRPr="008860F2" w:rsidRDefault="00FE361A" w:rsidP="00E36D3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270" w:type="dxa"/>
          </w:tcPr>
          <w:p w14:paraId="17EAB301" w14:textId="77777777" w:rsidR="00FE361A" w:rsidRPr="008860F2" w:rsidRDefault="00FE361A" w:rsidP="00D623A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1E1FCDD" w14:textId="77777777" w:rsidR="00FE361A" w:rsidRPr="008860F2" w:rsidRDefault="00E36D38" w:rsidP="00D623A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75AE7968" w14:textId="77777777" w:rsidR="00FE361A" w:rsidRPr="008860F2" w:rsidRDefault="00FE361A" w:rsidP="00D623A7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17483CA" w14:textId="77777777" w:rsidR="00FE361A" w:rsidRPr="008860F2" w:rsidRDefault="00FE361A" w:rsidP="00D623A7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61A" w:rsidRPr="008860F2" w14:paraId="519C5A15" w14:textId="77777777" w:rsidTr="00CE6CFF">
        <w:trPr>
          <w:tblHeader/>
        </w:trPr>
        <w:tc>
          <w:tcPr>
            <w:tcW w:w="3780" w:type="dxa"/>
          </w:tcPr>
          <w:p w14:paraId="0890E31B" w14:textId="77777777" w:rsidR="00FE361A" w:rsidRPr="008860F2" w:rsidRDefault="00FE361A" w:rsidP="00D623A7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96528F3" w14:textId="77777777" w:rsidR="00FE361A" w:rsidRPr="008860F2" w:rsidRDefault="009073AC" w:rsidP="00E36D38">
            <w:pPr>
              <w:pStyle w:val="NoSpacing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530" w:type="dxa"/>
          </w:tcPr>
          <w:p w14:paraId="78E0B735" w14:textId="77777777" w:rsidR="00FE361A" w:rsidRPr="008860F2" w:rsidRDefault="00E36D38" w:rsidP="00E36D3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70" w:type="dxa"/>
          </w:tcPr>
          <w:p w14:paraId="5FE170A7" w14:textId="77777777" w:rsidR="00FE361A" w:rsidRPr="008860F2" w:rsidRDefault="00FE361A" w:rsidP="00D623A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AB8F02" w14:textId="77777777" w:rsidR="00FE361A" w:rsidRPr="008860F2" w:rsidRDefault="00E36D38" w:rsidP="00E36D3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การติดตั้ง</w:t>
            </w:r>
          </w:p>
        </w:tc>
        <w:tc>
          <w:tcPr>
            <w:tcW w:w="270" w:type="dxa"/>
          </w:tcPr>
          <w:p w14:paraId="5E9A1F7C" w14:textId="77777777" w:rsidR="00FE361A" w:rsidRPr="008860F2" w:rsidRDefault="00FE361A" w:rsidP="00D623A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B6B721" w14:textId="77777777" w:rsidR="00FE361A" w:rsidRPr="008860F2" w:rsidRDefault="00E36D38" w:rsidP="00E36D3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36D38" w:rsidRPr="008860F2" w14:paraId="6D67636C" w14:textId="77777777" w:rsidTr="00CE6CFF">
        <w:tc>
          <w:tcPr>
            <w:tcW w:w="3780" w:type="dxa"/>
          </w:tcPr>
          <w:p w14:paraId="7638C373" w14:textId="77777777" w:rsidR="00E36D38" w:rsidRPr="008860F2" w:rsidRDefault="00E36D38" w:rsidP="00D623A7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AAEFB39" w14:textId="77777777" w:rsidR="00E36D38" w:rsidRPr="008860F2" w:rsidRDefault="00E36D38" w:rsidP="00E868B3">
            <w:pPr>
              <w:spacing w:line="240" w:lineRule="auto"/>
              <w:ind w:left="-6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5"/>
          </w:tcPr>
          <w:p w14:paraId="25E8C201" w14:textId="77777777" w:rsidR="00E36D38" w:rsidRPr="008860F2" w:rsidRDefault="00E36D38" w:rsidP="00E36D3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FE361A" w:rsidRPr="008860F2" w14:paraId="5B29FCC4" w14:textId="77777777" w:rsidTr="00CE6CFF">
        <w:tc>
          <w:tcPr>
            <w:tcW w:w="3780" w:type="dxa"/>
          </w:tcPr>
          <w:p w14:paraId="325E15E1" w14:textId="77777777" w:rsidR="00FE361A" w:rsidRPr="008860F2" w:rsidRDefault="00FE361A" w:rsidP="00D623A7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0" w:type="dxa"/>
          </w:tcPr>
          <w:p w14:paraId="5E7A2517" w14:textId="77777777" w:rsidR="00FE361A" w:rsidRPr="008860F2" w:rsidRDefault="00FE361A" w:rsidP="00D623A7">
            <w:pPr>
              <w:spacing w:line="240" w:lineRule="auto"/>
              <w:ind w:left="-6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EEDC0B8" w14:textId="77777777" w:rsidR="00FE361A" w:rsidRPr="008860F2" w:rsidRDefault="00FE361A" w:rsidP="00D623A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0712C2" w14:textId="77777777" w:rsidR="00FE361A" w:rsidRPr="008860F2" w:rsidRDefault="00FE361A" w:rsidP="00D623A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6773FD" w14:textId="77777777" w:rsidR="00FE361A" w:rsidRPr="008860F2" w:rsidRDefault="00FE361A" w:rsidP="00D623A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D9B71B" w14:textId="77777777" w:rsidR="00FE361A" w:rsidRPr="008860F2" w:rsidRDefault="00FE361A" w:rsidP="00D623A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E526CF0" w14:textId="77777777" w:rsidR="00FE361A" w:rsidRPr="008860F2" w:rsidRDefault="00FE361A" w:rsidP="00D623A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4137" w:rsidRPr="008860F2" w14:paraId="782B13B2" w14:textId="77777777" w:rsidTr="00CE6CFF">
        <w:tc>
          <w:tcPr>
            <w:tcW w:w="3780" w:type="dxa"/>
          </w:tcPr>
          <w:p w14:paraId="74D2D347" w14:textId="77777777" w:rsidR="00274137" w:rsidRPr="008860F2" w:rsidRDefault="00274137" w:rsidP="00274137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ตุลาคม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990" w:type="dxa"/>
          </w:tcPr>
          <w:p w14:paraId="57003018" w14:textId="77777777" w:rsidR="00274137" w:rsidRPr="008860F2" w:rsidRDefault="00274137" w:rsidP="00274137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D41F8BD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80.37</w:t>
            </w:r>
          </w:p>
        </w:tc>
        <w:tc>
          <w:tcPr>
            <w:tcW w:w="270" w:type="dxa"/>
          </w:tcPr>
          <w:p w14:paraId="26F03358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EE71C9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26.09</w:t>
            </w:r>
          </w:p>
        </w:tc>
        <w:tc>
          <w:tcPr>
            <w:tcW w:w="270" w:type="dxa"/>
          </w:tcPr>
          <w:p w14:paraId="41901C6A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09ED3AA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106.46</w:t>
            </w:r>
          </w:p>
        </w:tc>
      </w:tr>
      <w:tr w:rsidR="00274137" w:rsidRPr="008860F2" w14:paraId="4759ED13" w14:textId="77777777" w:rsidTr="00CE6CFF">
        <w:tc>
          <w:tcPr>
            <w:tcW w:w="3780" w:type="dxa"/>
          </w:tcPr>
          <w:p w14:paraId="279F85EE" w14:textId="77777777" w:rsidR="00274137" w:rsidRPr="008860F2" w:rsidRDefault="00274137" w:rsidP="00274137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2DE1D574" w14:textId="77777777" w:rsidR="00274137" w:rsidRPr="008860F2" w:rsidRDefault="00274137" w:rsidP="00274137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BC67C63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13.12</w:t>
            </w:r>
          </w:p>
        </w:tc>
        <w:tc>
          <w:tcPr>
            <w:tcW w:w="270" w:type="dxa"/>
          </w:tcPr>
          <w:p w14:paraId="189EB31D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4A2E83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19.96</w:t>
            </w:r>
          </w:p>
        </w:tc>
        <w:tc>
          <w:tcPr>
            <w:tcW w:w="270" w:type="dxa"/>
          </w:tcPr>
          <w:p w14:paraId="07E71C4E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8357F1A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33.08</w:t>
            </w:r>
          </w:p>
        </w:tc>
      </w:tr>
      <w:tr w:rsidR="00274137" w:rsidRPr="008860F2" w14:paraId="53C39DFC" w14:textId="77777777" w:rsidTr="00CE6CFF">
        <w:tc>
          <w:tcPr>
            <w:tcW w:w="3780" w:type="dxa"/>
          </w:tcPr>
          <w:p w14:paraId="5FE8C991" w14:textId="77777777" w:rsidR="00274137" w:rsidRPr="008860F2" w:rsidRDefault="00274137" w:rsidP="00274137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การจำหน่ายบริษัทย่อย</w:t>
            </w:r>
          </w:p>
        </w:tc>
        <w:tc>
          <w:tcPr>
            <w:tcW w:w="990" w:type="dxa"/>
          </w:tcPr>
          <w:p w14:paraId="0089AD73" w14:textId="77777777" w:rsidR="00274137" w:rsidRPr="008860F2" w:rsidRDefault="00615C43" w:rsidP="00615C43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1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3</w:t>
            </w:r>
          </w:p>
        </w:tc>
        <w:tc>
          <w:tcPr>
            <w:tcW w:w="1530" w:type="dxa"/>
            <w:vAlign w:val="bottom"/>
          </w:tcPr>
          <w:p w14:paraId="3CCFCC3A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(65.53)</w:t>
            </w:r>
          </w:p>
        </w:tc>
        <w:tc>
          <w:tcPr>
            <w:tcW w:w="270" w:type="dxa"/>
          </w:tcPr>
          <w:p w14:paraId="0ADA9070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E3BC93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(12.37)</w:t>
            </w:r>
          </w:p>
        </w:tc>
        <w:tc>
          <w:tcPr>
            <w:tcW w:w="270" w:type="dxa"/>
          </w:tcPr>
          <w:p w14:paraId="24C653D5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8AD2BD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(77.90)</w:t>
            </w:r>
          </w:p>
        </w:tc>
      </w:tr>
      <w:tr w:rsidR="00274137" w:rsidRPr="008860F2" w14:paraId="61B15A61" w14:textId="77777777" w:rsidTr="00CE6CFF">
        <w:tc>
          <w:tcPr>
            <w:tcW w:w="3780" w:type="dxa"/>
          </w:tcPr>
          <w:p w14:paraId="1290BA05" w14:textId="77777777" w:rsidR="00274137" w:rsidRPr="008860F2" w:rsidRDefault="00274137" w:rsidP="00274137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990" w:type="dxa"/>
            <w:vAlign w:val="center"/>
          </w:tcPr>
          <w:p w14:paraId="553D13C1" w14:textId="77777777" w:rsidR="00274137" w:rsidRPr="008860F2" w:rsidRDefault="00274137" w:rsidP="00274137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232BA6F6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30.09</w:t>
            </w:r>
          </w:p>
        </w:tc>
        <w:tc>
          <w:tcPr>
            <w:tcW w:w="270" w:type="dxa"/>
          </w:tcPr>
          <w:p w14:paraId="5CB0E8A8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DA6534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(30.09)</w:t>
            </w:r>
          </w:p>
        </w:tc>
        <w:tc>
          <w:tcPr>
            <w:tcW w:w="270" w:type="dxa"/>
          </w:tcPr>
          <w:p w14:paraId="1A692C26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CF6061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4137" w:rsidRPr="008860F2" w14:paraId="4C869F88" w14:textId="77777777" w:rsidTr="00CE6CFF">
        <w:tc>
          <w:tcPr>
            <w:tcW w:w="3780" w:type="dxa"/>
          </w:tcPr>
          <w:p w14:paraId="6BE51FB7" w14:textId="77777777" w:rsidR="00274137" w:rsidRPr="008860F2" w:rsidRDefault="00274137" w:rsidP="00274137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โอนเข้ามาจาก ที่ดิน อาคารและอุปกรณ์</w:t>
            </w:r>
          </w:p>
        </w:tc>
        <w:tc>
          <w:tcPr>
            <w:tcW w:w="990" w:type="dxa"/>
          </w:tcPr>
          <w:p w14:paraId="4FFE9F93" w14:textId="77777777" w:rsidR="00274137" w:rsidRPr="008860F2" w:rsidRDefault="00615C43" w:rsidP="00615C43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1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63C9A0C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1.18</w:t>
            </w:r>
          </w:p>
        </w:tc>
        <w:tc>
          <w:tcPr>
            <w:tcW w:w="270" w:type="dxa"/>
          </w:tcPr>
          <w:p w14:paraId="0DEEC1C9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8D0693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(0.19)</w:t>
            </w:r>
          </w:p>
        </w:tc>
        <w:tc>
          <w:tcPr>
            <w:tcW w:w="270" w:type="dxa"/>
          </w:tcPr>
          <w:p w14:paraId="0C4204FB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C5C0E9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0.99</w:t>
            </w:r>
          </w:p>
        </w:tc>
      </w:tr>
      <w:tr w:rsidR="00274137" w:rsidRPr="008860F2" w14:paraId="5C347962" w14:textId="77777777" w:rsidTr="00CE6CFF">
        <w:tc>
          <w:tcPr>
            <w:tcW w:w="3780" w:type="dxa"/>
          </w:tcPr>
          <w:p w14:paraId="63A30C08" w14:textId="77777777" w:rsidR="00274137" w:rsidRPr="008860F2" w:rsidRDefault="00274137" w:rsidP="00274137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ตุลาคม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2562</w:t>
            </w:r>
          </w:p>
        </w:tc>
        <w:tc>
          <w:tcPr>
            <w:tcW w:w="990" w:type="dxa"/>
          </w:tcPr>
          <w:p w14:paraId="011170C4" w14:textId="77777777" w:rsidR="00274137" w:rsidRPr="008860F2" w:rsidRDefault="00274137" w:rsidP="00274137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51FCB39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59.23</w:t>
            </w:r>
          </w:p>
        </w:tc>
        <w:tc>
          <w:tcPr>
            <w:tcW w:w="270" w:type="dxa"/>
          </w:tcPr>
          <w:p w14:paraId="7FC41023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FAC1088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3.40</w:t>
            </w:r>
          </w:p>
        </w:tc>
        <w:tc>
          <w:tcPr>
            <w:tcW w:w="270" w:type="dxa"/>
          </w:tcPr>
          <w:p w14:paraId="2702EC60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32F6D7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62.63</w:t>
            </w:r>
          </w:p>
        </w:tc>
      </w:tr>
      <w:tr w:rsidR="00274137" w:rsidRPr="008860F2" w14:paraId="6D9624E2" w14:textId="77777777" w:rsidTr="00CE6CFF">
        <w:tc>
          <w:tcPr>
            <w:tcW w:w="3780" w:type="dxa"/>
          </w:tcPr>
          <w:p w14:paraId="6421984A" w14:textId="77777777" w:rsidR="00274137" w:rsidRPr="008860F2" w:rsidRDefault="00274137" w:rsidP="00274137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77DC3A1A" w14:textId="77777777" w:rsidR="00274137" w:rsidRPr="008860F2" w:rsidRDefault="00274137" w:rsidP="00274137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6ADF4E0" w14:textId="08F1B464" w:rsidR="00274137" w:rsidRPr="008860F2" w:rsidRDefault="00016341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7.14</w:t>
            </w:r>
          </w:p>
        </w:tc>
        <w:tc>
          <w:tcPr>
            <w:tcW w:w="270" w:type="dxa"/>
          </w:tcPr>
          <w:p w14:paraId="6A9811E9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F3FDFF" w14:textId="5763DAC0" w:rsidR="00274137" w:rsidRPr="008860F2" w:rsidRDefault="00016341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3.64</w:t>
            </w:r>
          </w:p>
        </w:tc>
        <w:tc>
          <w:tcPr>
            <w:tcW w:w="270" w:type="dxa"/>
          </w:tcPr>
          <w:p w14:paraId="3963FE1F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18C6F9" w14:textId="30BD10CC" w:rsidR="00274137" w:rsidRPr="008860F2" w:rsidRDefault="00016341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10.78</w:t>
            </w:r>
          </w:p>
        </w:tc>
      </w:tr>
      <w:tr w:rsidR="0095188F" w:rsidRPr="008860F2" w14:paraId="76E98318" w14:textId="77777777" w:rsidTr="00CE6CFF">
        <w:tc>
          <w:tcPr>
            <w:tcW w:w="3780" w:type="dxa"/>
          </w:tcPr>
          <w:p w14:paraId="70A2A88A" w14:textId="2DDB2A4F" w:rsidR="0095188F" w:rsidRPr="008860F2" w:rsidRDefault="0095188F" w:rsidP="0095188F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990" w:type="dxa"/>
            <w:vAlign w:val="center"/>
          </w:tcPr>
          <w:p w14:paraId="2B28B98F" w14:textId="77777777" w:rsidR="0095188F" w:rsidRPr="008860F2" w:rsidRDefault="0095188F" w:rsidP="0095188F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4636D80" w14:textId="6E3BCD7C" w:rsidR="0095188F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70" w:type="dxa"/>
          </w:tcPr>
          <w:p w14:paraId="056CBD71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AC47C8" w14:textId="03FAC16D" w:rsidR="0095188F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(0.</w:t>
            </w:r>
            <w:r>
              <w:rPr>
                <w:rFonts w:ascii="Angsana New" w:hAnsi="Angsana New"/>
                <w:sz w:val="28"/>
                <w:szCs w:val="28"/>
              </w:rPr>
              <w:t>28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674A922E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2D6D657" w14:textId="427B7A86" w:rsidR="0095188F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188F" w:rsidRPr="008860F2" w14:paraId="45A6B565" w14:textId="77777777" w:rsidTr="00CE6CFF">
        <w:tc>
          <w:tcPr>
            <w:tcW w:w="3780" w:type="dxa"/>
          </w:tcPr>
          <w:p w14:paraId="61C70717" w14:textId="392FC4B6" w:rsidR="0095188F" w:rsidRPr="008860F2" w:rsidRDefault="0095188F" w:rsidP="0095188F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90" w:type="dxa"/>
            <w:vAlign w:val="center"/>
          </w:tcPr>
          <w:p w14:paraId="2B67DBB1" w14:textId="77777777" w:rsidR="0095188F" w:rsidRPr="008860F2" w:rsidRDefault="0095188F" w:rsidP="0095188F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A63E313" w14:textId="1C729DD0" w:rsidR="0095188F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50B3E92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6C4BBE" w14:textId="583F4A65" w:rsidR="0095188F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(0.1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14A296A9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C7A94AE" w14:textId="14A2DCDE" w:rsidR="0095188F" w:rsidRDefault="0095188F" w:rsidP="0095188F">
            <w:pPr>
              <w:tabs>
                <w:tab w:val="decimal" w:pos="79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(0.1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95188F" w:rsidRPr="008860F2" w14:paraId="266F2C13" w14:textId="77777777" w:rsidTr="00CE6CFF">
        <w:tc>
          <w:tcPr>
            <w:tcW w:w="3780" w:type="dxa"/>
          </w:tcPr>
          <w:p w14:paraId="7F3E0B5B" w14:textId="77777777" w:rsidR="0095188F" w:rsidRPr="008860F2" w:rsidRDefault="0095188F" w:rsidP="0095188F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14:paraId="0A46ACAE" w14:textId="77777777" w:rsidR="0095188F" w:rsidRPr="008860F2" w:rsidRDefault="0095188F" w:rsidP="0095188F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B442F" w14:textId="5A5AC2D5" w:rsidR="0095188F" w:rsidRPr="008860F2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66.65</w:t>
            </w:r>
          </w:p>
        </w:tc>
        <w:tc>
          <w:tcPr>
            <w:tcW w:w="270" w:type="dxa"/>
          </w:tcPr>
          <w:p w14:paraId="4C53A906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0881EE0" w14:textId="6566FD3D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6.6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1154D18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B63C3" w14:textId="1FCD706F" w:rsidR="0095188F" w:rsidRPr="008860F2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73.28</w:t>
            </w:r>
          </w:p>
        </w:tc>
      </w:tr>
      <w:tr w:rsidR="0095188F" w:rsidRPr="008860F2" w14:paraId="565F19F3" w14:textId="77777777" w:rsidTr="00CE6CFF">
        <w:tc>
          <w:tcPr>
            <w:tcW w:w="3780" w:type="dxa"/>
          </w:tcPr>
          <w:p w14:paraId="11FA8E86" w14:textId="77777777" w:rsidR="0095188F" w:rsidRPr="008860F2" w:rsidRDefault="0095188F" w:rsidP="0095188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43A784E" w14:textId="77777777" w:rsidR="0095188F" w:rsidRPr="008860F2" w:rsidRDefault="0095188F" w:rsidP="0095188F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2262911" w14:textId="77777777" w:rsidR="0095188F" w:rsidRPr="008860F2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D025E1E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E1A926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22E136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269642" w14:textId="77777777" w:rsidR="0095188F" w:rsidRPr="008860F2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88F" w:rsidRPr="008860F2" w14:paraId="3EC48536" w14:textId="77777777" w:rsidTr="00CE6CFF">
        <w:tc>
          <w:tcPr>
            <w:tcW w:w="3780" w:type="dxa"/>
          </w:tcPr>
          <w:p w14:paraId="1973640F" w14:textId="7E63FF3C" w:rsidR="0095188F" w:rsidRPr="008860F2" w:rsidRDefault="0095188F" w:rsidP="0095188F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  <w:r w:rsidR="00D43DD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และขาดทุนจากการด้อยค่า</w:t>
            </w:r>
          </w:p>
        </w:tc>
        <w:tc>
          <w:tcPr>
            <w:tcW w:w="990" w:type="dxa"/>
          </w:tcPr>
          <w:p w14:paraId="7AD252AF" w14:textId="77777777" w:rsidR="0095188F" w:rsidRPr="008860F2" w:rsidRDefault="0095188F" w:rsidP="0095188F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1BB0F76" w14:textId="77777777" w:rsidR="0095188F" w:rsidRPr="008860F2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4D26DE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D8D603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96EFE2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7D6CD2" w14:textId="77777777" w:rsidR="0095188F" w:rsidRPr="008860F2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88F" w:rsidRPr="008860F2" w14:paraId="54DE2D50" w14:textId="77777777" w:rsidTr="00CE6CFF">
        <w:tc>
          <w:tcPr>
            <w:tcW w:w="3780" w:type="dxa"/>
          </w:tcPr>
          <w:p w14:paraId="1437490E" w14:textId="77777777" w:rsidR="0095188F" w:rsidRPr="008860F2" w:rsidRDefault="0095188F" w:rsidP="0095188F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ตุลาคม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990" w:type="dxa"/>
          </w:tcPr>
          <w:p w14:paraId="27FA48CC" w14:textId="77777777" w:rsidR="0095188F" w:rsidRPr="008860F2" w:rsidRDefault="0095188F" w:rsidP="0095188F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7C7821E" w14:textId="77777777" w:rsidR="0095188F" w:rsidRPr="008860F2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56.57</w:t>
            </w:r>
          </w:p>
        </w:tc>
        <w:tc>
          <w:tcPr>
            <w:tcW w:w="270" w:type="dxa"/>
          </w:tcPr>
          <w:p w14:paraId="4BD781BA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98ABB1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FF6716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D22A344" w14:textId="77777777" w:rsidR="0095188F" w:rsidRPr="008860F2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56.57</w:t>
            </w:r>
          </w:p>
        </w:tc>
      </w:tr>
      <w:tr w:rsidR="0095188F" w:rsidRPr="008860F2" w14:paraId="4177E76E" w14:textId="77777777" w:rsidTr="00CE6CFF">
        <w:tc>
          <w:tcPr>
            <w:tcW w:w="3780" w:type="dxa"/>
          </w:tcPr>
          <w:p w14:paraId="6A7D2615" w14:textId="77777777" w:rsidR="0095188F" w:rsidRPr="008860F2" w:rsidRDefault="0095188F" w:rsidP="0095188F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5E2AF388" w14:textId="77777777" w:rsidR="0095188F" w:rsidRPr="008860F2" w:rsidRDefault="0095188F" w:rsidP="0095188F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0CD8492" w14:textId="77777777" w:rsidR="0095188F" w:rsidRPr="008860F2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12.69</w:t>
            </w:r>
          </w:p>
        </w:tc>
        <w:tc>
          <w:tcPr>
            <w:tcW w:w="270" w:type="dxa"/>
          </w:tcPr>
          <w:p w14:paraId="5763988C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E025F4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1CB51F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45D1192" w14:textId="77777777" w:rsidR="0095188F" w:rsidRPr="008860F2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12.69</w:t>
            </w:r>
          </w:p>
        </w:tc>
      </w:tr>
      <w:tr w:rsidR="0095188F" w:rsidRPr="008860F2" w14:paraId="10250E25" w14:textId="77777777" w:rsidTr="00CE6CFF">
        <w:tc>
          <w:tcPr>
            <w:tcW w:w="3780" w:type="dxa"/>
          </w:tcPr>
          <w:p w14:paraId="2FF63530" w14:textId="77777777" w:rsidR="0095188F" w:rsidRPr="008860F2" w:rsidRDefault="0095188F" w:rsidP="0095188F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การจำหน่ายบริษัทย่อย</w:t>
            </w:r>
          </w:p>
        </w:tc>
        <w:tc>
          <w:tcPr>
            <w:tcW w:w="990" w:type="dxa"/>
          </w:tcPr>
          <w:p w14:paraId="13633E31" w14:textId="36793BC0" w:rsidR="0095188F" w:rsidRPr="008860F2" w:rsidRDefault="0095188F" w:rsidP="0095188F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13</w:t>
            </w:r>
          </w:p>
        </w:tc>
        <w:tc>
          <w:tcPr>
            <w:tcW w:w="1530" w:type="dxa"/>
            <w:vAlign w:val="bottom"/>
          </w:tcPr>
          <w:p w14:paraId="6155A9C7" w14:textId="77777777" w:rsidR="0095188F" w:rsidRPr="008860F2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(28.79)</w:t>
            </w:r>
          </w:p>
        </w:tc>
        <w:tc>
          <w:tcPr>
            <w:tcW w:w="270" w:type="dxa"/>
          </w:tcPr>
          <w:p w14:paraId="2E5F182D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2F4ADF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57FC4A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769452" w14:textId="77777777" w:rsidR="0095188F" w:rsidRPr="008860F2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(28.79)</w:t>
            </w:r>
          </w:p>
        </w:tc>
      </w:tr>
      <w:tr w:rsidR="0095188F" w:rsidRPr="008860F2" w14:paraId="7AD6FA16" w14:textId="77777777" w:rsidTr="00CE6CFF">
        <w:tc>
          <w:tcPr>
            <w:tcW w:w="3780" w:type="dxa"/>
          </w:tcPr>
          <w:p w14:paraId="789C5AC2" w14:textId="77777777" w:rsidR="0095188F" w:rsidRPr="008860F2" w:rsidRDefault="0095188F" w:rsidP="0095188F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โอนเข้ามาจาก ที่ดิน อาคารและอุปกรณ์</w:t>
            </w:r>
          </w:p>
        </w:tc>
        <w:tc>
          <w:tcPr>
            <w:tcW w:w="990" w:type="dxa"/>
          </w:tcPr>
          <w:p w14:paraId="2152C2F5" w14:textId="72276230" w:rsidR="0095188F" w:rsidRPr="008860F2" w:rsidRDefault="0095188F" w:rsidP="0095188F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16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F0DFBDB" w14:textId="77777777" w:rsidR="0095188F" w:rsidRPr="008860F2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0.22</w:t>
            </w:r>
          </w:p>
        </w:tc>
        <w:tc>
          <w:tcPr>
            <w:tcW w:w="270" w:type="dxa"/>
          </w:tcPr>
          <w:p w14:paraId="5683EC01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01CE7D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5B4902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0CA306" w14:textId="77777777" w:rsidR="0095188F" w:rsidRPr="008860F2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0.22</w:t>
            </w:r>
          </w:p>
        </w:tc>
      </w:tr>
      <w:tr w:rsidR="0095188F" w:rsidRPr="008860F2" w14:paraId="6D5AE46F" w14:textId="77777777" w:rsidTr="00CE6CFF">
        <w:tc>
          <w:tcPr>
            <w:tcW w:w="3780" w:type="dxa"/>
          </w:tcPr>
          <w:p w14:paraId="24452730" w14:textId="77777777" w:rsidR="0095188F" w:rsidRPr="008860F2" w:rsidRDefault="0095188F" w:rsidP="0095188F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ตุลาคม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2562</w:t>
            </w:r>
          </w:p>
        </w:tc>
        <w:tc>
          <w:tcPr>
            <w:tcW w:w="990" w:type="dxa"/>
          </w:tcPr>
          <w:p w14:paraId="0BFD2665" w14:textId="77777777" w:rsidR="0095188F" w:rsidRPr="008860F2" w:rsidRDefault="0095188F" w:rsidP="0095188F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9B6AEE3" w14:textId="77777777" w:rsidR="0095188F" w:rsidRPr="008860F2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40.69</w:t>
            </w:r>
          </w:p>
        </w:tc>
        <w:tc>
          <w:tcPr>
            <w:tcW w:w="270" w:type="dxa"/>
          </w:tcPr>
          <w:p w14:paraId="405FE4CD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9D95800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11D56F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35F091" w14:textId="77777777" w:rsidR="0095188F" w:rsidRPr="008860F2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40.69</w:t>
            </w:r>
          </w:p>
        </w:tc>
      </w:tr>
      <w:tr w:rsidR="0095188F" w:rsidRPr="008860F2" w14:paraId="226A2151" w14:textId="77777777" w:rsidTr="00CE6CFF">
        <w:tc>
          <w:tcPr>
            <w:tcW w:w="3780" w:type="dxa"/>
          </w:tcPr>
          <w:p w14:paraId="52FA5688" w14:textId="77777777" w:rsidR="0095188F" w:rsidRPr="008860F2" w:rsidRDefault="0095188F" w:rsidP="0095188F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68D681EF" w14:textId="77777777" w:rsidR="0095188F" w:rsidRPr="008860F2" w:rsidRDefault="0095188F" w:rsidP="0095188F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843A88F" w14:textId="2D627748" w:rsidR="0095188F" w:rsidRPr="008860F2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3.20</w:t>
            </w:r>
          </w:p>
        </w:tc>
        <w:tc>
          <w:tcPr>
            <w:tcW w:w="270" w:type="dxa"/>
          </w:tcPr>
          <w:p w14:paraId="26A63DA8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98295A" w14:textId="3586CC44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2773AF0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1CC97A" w14:textId="6576A3A1" w:rsidR="0095188F" w:rsidRPr="008860F2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3.20</w:t>
            </w:r>
          </w:p>
        </w:tc>
      </w:tr>
      <w:tr w:rsidR="0095188F" w:rsidRPr="008860F2" w14:paraId="184F11F1" w14:textId="77777777" w:rsidTr="00CE6CFF">
        <w:tc>
          <w:tcPr>
            <w:tcW w:w="3780" w:type="dxa"/>
          </w:tcPr>
          <w:p w14:paraId="34D27E30" w14:textId="4AE429ED" w:rsidR="0095188F" w:rsidRPr="008860F2" w:rsidRDefault="0095188F" w:rsidP="0095188F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90" w:type="dxa"/>
          </w:tcPr>
          <w:p w14:paraId="0A3FC67E" w14:textId="77777777" w:rsidR="0095188F" w:rsidRPr="008860F2" w:rsidRDefault="0095188F" w:rsidP="0095188F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BAE7516" w14:textId="66B60D1A" w:rsidR="0095188F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0.14</w:t>
            </w:r>
          </w:p>
        </w:tc>
        <w:tc>
          <w:tcPr>
            <w:tcW w:w="270" w:type="dxa"/>
          </w:tcPr>
          <w:p w14:paraId="7ECEB85C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83ACCA" w14:textId="402D4B29" w:rsidR="0095188F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5889586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3DD3535" w14:textId="30EA2253" w:rsidR="0095188F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0.14</w:t>
            </w:r>
          </w:p>
        </w:tc>
      </w:tr>
      <w:tr w:rsidR="0095188F" w:rsidRPr="008860F2" w14:paraId="119824F2" w14:textId="77777777" w:rsidTr="00CE6CFF">
        <w:tc>
          <w:tcPr>
            <w:tcW w:w="3780" w:type="dxa"/>
          </w:tcPr>
          <w:p w14:paraId="44BE7E9D" w14:textId="77777777" w:rsidR="0095188F" w:rsidRPr="008860F2" w:rsidRDefault="0095188F" w:rsidP="0095188F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14:paraId="5B0C272C" w14:textId="77777777" w:rsidR="0095188F" w:rsidRPr="008860F2" w:rsidRDefault="0095188F" w:rsidP="0095188F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7B087" w14:textId="7418E2E9" w:rsidR="0095188F" w:rsidRPr="008860F2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44.03</w:t>
            </w:r>
          </w:p>
        </w:tc>
        <w:tc>
          <w:tcPr>
            <w:tcW w:w="270" w:type="dxa"/>
          </w:tcPr>
          <w:p w14:paraId="654C1A4F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39A3EDD" w14:textId="5F4874C0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F6A68EB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7E7E5" w14:textId="733CD99C" w:rsidR="0095188F" w:rsidRPr="008860F2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44.03</w:t>
            </w:r>
          </w:p>
        </w:tc>
      </w:tr>
      <w:tr w:rsidR="0095188F" w:rsidRPr="008860F2" w14:paraId="78655B11" w14:textId="77777777" w:rsidTr="00CE6CFF">
        <w:tc>
          <w:tcPr>
            <w:tcW w:w="3780" w:type="dxa"/>
          </w:tcPr>
          <w:p w14:paraId="14CE08FF" w14:textId="77777777" w:rsidR="0095188F" w:rsidRPr="008860F2" w:rsidRDefault="0095188F" w:rsidP="0095188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3BD124" w14:textId="77777777" w:rsidR="0095188F" w:rsidRPr="008860F2" w:rsidRDefault="0095188F" w:rsidP="0095188F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4D315E3" w14:textId="77777777" w:rsidR="0095188F" w:rsidRPr="008860F2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FB8E10" w14:textId="77777777" w:rsidR="0095188F" w:rsidRPr="008860F2" w:rsidRDefault="0095188F" w:rsidP="0095188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D85EB88" w14:textId="77777777" w:rsidR="0095188F" w:rsidRPr="008860F2" w:rsidRDefault="0095188F" w:rsidP="0095188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A99395" w14:textId="77777777" w:rsidR="0095188F" w:rsidRPr="008860F2" w:rsidRDefault="0095188F" w:rsidP="0095188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8F6011" w14:textId="77777777" w:rsidR="0095188F" w:rsidRPr="008860F2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88F" w:rsidRPr="008860F2" w14:paraId="3439A53D" w14:textId="77777777" w:rsidTr="00CE6CFF">
        <w:tc>
          <w:tcPr>
            <w:tcW w:w="3780" w:type="dxa"/>
          </w:tcPr>
          <w:p w14:paraId="636394C8" w14:textId="77777777" w:rsidR="0095188F" w:rsidRPr="008860F2" w:rsidRDefault="0095188F" w:rsidP="0095188F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7E4FB55D" w14:textId="77777777" w:rsidR="0095188F" w:rsidRPr="008860F2" w:rsidRDefault="0095188F" w:rsidP="0095188F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2EDA287" w14:textId="77777777" w:rsidR="0095188F" w:rsidRPr="008860F2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80E4B2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D2375D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A2B531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40DE5E7" w14:textId="77777777" w:rsidR="0095188F" w:rsidRPr="008860F2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88F" w:rsidRPr="008860F2" w14:paraId="1D1565F0" w14:textId="77777777" w:rsidTr="00CE6CFF">
        <w:trPr>
          <w:trHeight w:val="281"/>
        </w:trPr>
        <w:tc>
          <w:tcPr>
            <w:tcW w:w="3780" w:type="dxa"/>
          </w:tcPr>
          <w:p w14:paraId="2284D23B" w14:textId="77777777" w:rsidR="0095188F" w:rsidRPr="008860F2" w:rsidRDefault="0095188F" w:rsidP="0095188F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90" w:type="dxa"/>
          </w:tcPr>
          <w:p w14:paraId="5C81D655" w14:textId="77777777" w:rsidR="0095188F" w:rsidRPr="008860F2" w:rsidRDefault="0095188F" w:rsidP="0095188F">
            <w:pPr>
              <w:pStyle w:val="acctfourfigures"/>
              <w:tabs>
                <w:tab w:val="clear" w:pos="765"/>
              </w:tabs>
              <w:spacing w:line="240" w:lineRule="auto"/>
              <w:ind w:left="27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C085DDB" w14:textId="77777777" w:rsidR="0095188F" w:rsidRPr="008860F2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18.54</w:t>
            </w:r>
          </w:p>
        </w:tc>
        <w:tc>
          <w:tcPr>
            <w:tcW w:w="270" w:type="dxa"/>
          </w:tcPr>
          <w:p w14:paraId="680598BC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C16001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3.40</w:t>
            </w:r>
          </w:p>
        </w:tc>
        <w:tc>
          <w:tcPr>
            <w:tcW w:w="270" w:type="dxa"/>
          </w:tcPr>
          <w:p w14:paraId="4A8CDBEE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DE23F0" w14:textId="77777777" w:rsidR="0095188F" w:rsidRPr="008860F2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21.94</w:t>
            </w:r>
          </w:p>
        </w:tc>
      </w:tr>
      <w:tr w:rsidR="0095188F" w:rsidRPr="008860F2" w14:paraId="27F434DB" w14:textId="77777777" w:rsidTr="00CE6CFF">
        <w:trPr>
          <w:trHeight w:val="281"/>
        </w:trPr>
        <w:tc>
          <w:tcPr>
            <w:tcW w:w="3780" w:type="dxa"/>
          </w:tcPr>
          <w:p w14:paraId="58F4610F" w14:textId="77777777" w:rsidR="0095188F" w:rsidRPr="008860F2" w:rsidRDefault="0095188F" w:rsidP="0095188F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14:paraId="323C511F" w14:textId="77777777" w:rsidR="0095188F" w:rsidRPr="008860F2" w:rsidRDefault="0095188F" w:rsidP="0095188F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F00CF7A" w14:textId="20A1F8C5" w:rsidR="0095188F" w:rsidRPr="008860F2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22.6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D246484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311D0E" w14:textId="7C607F29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6.6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F347AB9" w14:textId="77777777" w:rsidR="0095188F" w:rsidRPr="008860F2" w:rsidRDefault="0095188F" w:rsidP="0095188F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B5506D7" w14:textId="70F26D6A" w:rsidR="0095188F" w:rsidRPr="008860F2" w:rsidRDefault="0095188F" w:rsidP="0095188F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29.25</w:t>
            </w:r>
          </w:p>
        </w:tc>
      </w:tr>
    </w:tbl>
    <w:p w14:paraId="4D5D890F" w14:textId="77777777" w:rsidR="00CE6CFF" w:rsidRDefault="00CE6CFF"/>
    <w:tbl>
      <w:tblPr>
        <w:tblW w:w="955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990"/>
        <w:gridCol w:w="1530"/>
        <w:gridCol w:w="270"/>
        <w:gridCol w:w="1278"/>
        <w:gridCol w:w="270"/>
        <w:gridCol w:w="1440"/>
      </w:tblGrid>
      <w:tr w:rsidR="00895B33" w:rsidRPr="008860F2" w14:paraId="46CE31E4" w14:textId="77777777" w:rsidTr="00CE6CFF">
        <w:trPr>
          <w:tblHeader/>
        </w:trPr>
        <w:tc>
          <w:tcPr>
            <w:tcW w:w="3780" w:type="dxa"/>
          </w:tcPr>
          <w:p w14:paraId="36A93410" w14:textId="77777777" w:rsidR="00895B33" w:rsidRPr="008860F2" w:rsidRDefault="00895B33" w:rsidP="0055087B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3F2D52" w14:textId="77777777" w:rsidR="00895B33" w:rsidRPr="008860F2" w:rsidRDefault="00895B33" w:rsidP="0055087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88" w:type="dxa"/>
            <w:gridSpan w:val="5"/>
          </w:tcPr>
          <w:p w14:paraId="56BA5EA8" w14:textId="77777777" w:rsidR="00895B33" w:rsidRPr="008860F2" w:rsidRDefault="00895B33" w:rsidP="0055087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5B33" w:rsidRPr="008860F2" w14:paraId="6668491F" w14:textId="77777777" w:rsidTr="00CE6CFF">
        <w:trPr>
          <w:tblHeader/>
        </w:trPr>
        <w:tc>
          <w:tcPr>
            <w:tcW w:w="3780" w:type="dxa"/>
          </w:tcPr>
          <w:p w14:paraId="6F5CD004" w14:textId="77777777" w:rsidR="00895B33" w:rsidRPr="008860F2" w:rsidRDefault="00895B33" w:rsidP="00895B33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6A521A3" w14:textId="77777777" w:rsidR="00895B33" w:rsidRPr="008860F2" w:rsidRDefault="00895B33" w:rsidP="00895B3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808518B" w14:textId="77777777" w:rsidR="00895B33" w:rsidRPr="008860F2" w:rsidRDefault="00895B33" w:rsidP="00895B3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270" w:type="dxa"/>
          </w:tcPr>
          <w:p w14:paraId="122D077B" w14:textId="77777777" w:rsidR="00895B33" w:rsidRPr="008860F2" w:rsidRDefault="00895B33" w:rsidP="00895B3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6484C62F" w14:textId="77777777" w:rsidR="00895B33" w:rsidRPr="008860F2" w:rsidRDefault="00895B33" w:rsidP="00895B3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54B3E45F" w14:textId="77777777" w:rsidR="00895B33" w:rsidRPr="008860F2" w:rsidRDefault="00895B33" w:rsidP="00895B33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44CEE8D" w14:textId="77777777" w:rsidR="00895B33" w:rsidRPr="008860F2" w:rsidRDefault="00895B33" w:rsidP="00895B33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5B33" w:rsidRPr="008860F2" w14:paraId="201E42D5" w14:textId="77777777" w:rsidTr="00CE6CFF">
        <w:trPr>
          <w:tblHeader/>
        </w:trPr>
        <w:tc>
          <w:tcPr>
            <w:tcW w:w="3780" w:type="dxa"/>
          </w:tcPr>
          <w:p w14:paraId="49CA296A" w14:textId="77777777" w:rsidR="00895B33" w:rsidRPr="008860F2" w:rsidRDefault="00895B33" w:rsidP="00895B33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BA3AAB6" w14:textId="77777777" w:rsidR="00895B33" w:rsidRPr="008860F2" w:rsidRDefault="00895B33" w:rsidP="00895B33">
            <w:pPr>
              <w:pStyle w:val="NoSpacing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0D8F4D8" w14:textId="77777777" w:rsidR="00895B33" w:rsidRPr="008860F2" w:rsidRDefault="00895B33" w:rsidP="00895B3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70" w:type="dxa"/>
          </w:tcPr>
          <w:p w14:paraId="1E35A52A" w14:textId="77777777" w:rsidR="00895B33" w:rsidRPr="008860F2" w:rsidRDefault="00895B33" w:rsidP="00895B3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B0DF38F" w14:textId="77777777" w:rsidR="00895B33" w:rsidRPr="008860F2" w:rsidRDefault="00895B33" w:rsidP="00895B3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การติดตั้ง</w:t>
            </w:r>
          </w:p>
        </w:tc>
        <w:tc>
          <w:tcPr>
            <w:tcW w:w="270" w:type="dxa"/>
          </w:tcPr>
          <w:p w14:paraId="314575E0" w14:textId="77777777" w:rsidR="00895B33" w:rsidRPr="008860F2" w:rsidRDefault="00895B33" w:rsidP="00895B3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C7E80E" w14:textId="77777777" w:rsidR="00895B33" w:rsidRPr="008860F2" w:rsidRDefault="00895B33" w:rsidP="00895B3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95B33" w:rsidRPr="008860F2" w14:paraId="0BC6AEB8" w14:textId="77777777" w:rsidTr="00CE6CFF">
        <w:tc>
          <w:tcPr>
            <w:tcW w:w="3780" w:type="dxa"/>
          </w:tcPr>
          <w:p w14:paraId="43F6AA2A" w14:textId="77777777" w:rsidR="00895B33" w:rsidRPr="008860F2" w:rsidRDefault="00895B33" w:rsidP="00895B33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8EADD5B" w14:textId="77777777" w:rsidR="00895B33" w:rsidRPr="008860F2" w:rsidRDefault="00895B33" w:rsidP="00895B33">
            <w:pPr>
              <w:spacing w:line="240" w:lineRule="auto"/>
              <w:ind w:left="-6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8" w:type="dxa"/>
            <w:gridSpan w:val="5"/>
          </w:tcPr>
          <w:p w14:paraId="153ACC92" w14:textId="77777777" w:rsidR="00895B33" w:rsidRPr="008860F2" w:rsidRDefault="00895B33" w:rsidP="00895B3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895B33" w:rsidRPr="008860F2" w14:paraId="0C1D9C4C" w14:textId="77777777" w:rsidTr="00CE6CFF">
        <w:tc>
          <w:tcPr>
            <w:tcW w:w="3780" w:type="dxa"/>
          </w:tcPr>
          <w:p w14:paraId="60298CBA" w14:textId="77777777" w:rsidR="00895B33" w:rsidRPr="008860F2" w:rsidRDefault="00895B33" w:rsidP="00895B33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0" w:type="dxa"/>
          </w:tcPr>
          <w:p w14:paraId="3508AB24" w14:textId="77777777" w:rsidR="00895B33" w:rsidRPr="008860F2" w:rsidRDefault="00895B33" w:rsidP="00895B33">
            <w:pPr>
              <w:spacing w:line="240" w:lineRule="auto"/>
              <w:ind w:left="-6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89A4950" w14:textId="77777777" w:rsidR="00895B33" w:rsidRPr="008860F2" w:rsidRDefault="00895B33" w:rsidP="00895B33">
            <w:pPr>
              <w:spacing w:line="240" w:lineRule="auto"/>
              <w:ind w:left="-6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FB559C" w14:textId="77777777" w:rsidR="00895B33" w:rsidRPr="008860F2" w:rsidRDefault="00895B33" w:rsidP="00895B3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2100974" w14:textId="77777777" w:rsidR="00895B33" w:rsidRPr="008860F2" w:rsidRDefault="00895B33" w:rsidP="00895B33">
            <w:pPr>
              <w:spacing w:line="240" w:lineRule="auto"/>
              <w:ind w:left="-6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47816F" w14:textId="77777777" w:rsidR="00895B33" w:rsidRPr="008860F2" w:rsidRDefault="00895B33" w:rsidP="00895B3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3D2E13" w14:textId="77777777" w:rsidR="00895B33" w:rsidRPr="008860F2" w:rsidRDefault="00895B33" w:rsidP="00895B3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4137" w:rsidRPr="008860F2" w14:paraId="7BF79FA2" w14:textId="77777777" w:rsidTr="00CE6CFF">
        <w:tc>
          <w:tcPr>
            <w:tcW w:w="3780" w:type="dxa"/>
          </w:tcPr>
          <w:p w14:paraId="6701B9CB" w14:textId="77777777" w:rsidR="00274137" w:rsidRPr="008860F2" w:rsidRDefault="00274137" w:rsidP="00274137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ตุลาคม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990" w:type="dxa"/>
          </w:tcPr>
          <w:p w14:paraId="484184B3" w14:textId="77777777" w:rsidR="00274137" w:rsidRPr="008860F2" w:rsidRDefault="00274137" w:rsidP="00274137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148CACB5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26.31</w:t>
            </w:r>
          </w:p>
        </w:tc>
        <w:tc>
          <w:tcPr>
            <w:tcW w:w="270" w:type="dxa"/>
          </w:tcPr>
          <w:p w14:paraId="73CA61E2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61A1BE7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AD500D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E4C21C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26.31</w:t>
            </w:r>
          </w:p>
        </w:tc>
      </w:tr>
      <w:tr w:rsidR="00274137" w:rsidRPr="008860F2" w14:paraId="04130040" w14:textId="77777777" w:rsidTr="00CE6CFF">
        <w:tc>
          <w:tcPr>
            <w:tcW w:w="3780" w:type="dxa"/>
          </w:tcPr>
          <w:p w14:paraId="65B4069B" w14:textId="77777777" w:rsidR="00274137" w:rsidRPr="008860F2" w:rsidRDefault="00274137" w:rsidP="00274137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466E52C8" w14:textId="77777777" w:rsidR="00274137" w:rsidRPr="008860F2" w:rsidRDefault="00274137" w:rsidP="00274137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116AA0C5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0.74</w:t>
            </w:r>
          </w:p>
        </w:tc>
        <w:tc>
          <w:tcPr>
            <w:tcW w:w="270" w:type="dxa"/>
          </w:tcPr>
          <w:p w14:paraId="42A65E70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381C35C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6.07</w:t>
            </w:r>
          </w:p>
        </w:tc>
        <w:tc>
          <w:tcPr>
            <w:tcW w:w="270" w:type="dxa"/>
          </w:tcPr>
          <w:p w14:paraId="24305DA4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E851F69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6.81</w:t>
            </w:r>
          </w:p>
        </w:tc>
      </w:tr>
      <w:tr w:rsidR="00274137" w:rsidRPr="008860F2" w14:paraId="0BB90D78" w14:textId="77777777" w:rsidTr="00CE6CFF">
        <w:tc>
          <w:tcPr>
            <w:tcW w:w="3780" w:type="dxa"/>
          </w:tcPr>
          <w:p w14:paraId="67FD4986" w14:textId="77777777" w:rsidR="00274137" w:rsidRPr="008860F2" w:rsidRDefault="00274137" w:rsidP="00274137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990" w:type="dxa"/>
          </w:tcPr>
          <w:p w14:paraId="7AFA954F" w14:textId="77777777" w:rsidR="00274137" w:rsidRPr="008860F2" w:rsidRDefault="00274137" w:rsidP="00274137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A3EECA9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4.28</w:t>
            </w:r>
          </w:p>
        </w:tc>
        <w:tc>
          <w:tcPr>
            <w:tcW w:w="270" w:type="dxa"/>
          </w:tcPr>
          <w:p w14:paraId="5B09FE10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9649098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(4.28)</w:t>
            </w:r>
          </w:p>
        </w:tc>
        <w:tc>
          <w:tcPr>
            <w:tcW w:w="270" w:type="dxa"/>
          </w:tcPr>
          <w:p w14:paraId="120BD676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B2F2C08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4137" w:rsidRPr="008860F2" w14:paraId="2D2D53A8" w14:textId="77777777" w:rsidTr="00CE6CFF">
        <w:tc>
          <w:tcPr>
            <w:tcW w:w="3780" w:type="dxa"/>
          </w:tcPr>
          <w:p w14:paraId="5546710F" w14:textId="77777777" w:rsidR="00274137" w:rsidRPr="008860F2" w:rsidRDefault="00274137" w:rsidP="00274137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ตุลาคม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2562</w:t>
            </w:r>
          </w:p>
        </w:tc>
        <w:tc>
          <w:tcPr>
            <w:tcW w:w="990" w:type="dxa"/>
          </w:tcPr>
          <w:p w14:paraId="0A6C3CB2" w14:textId="77777777" w:rsidR="00274137" w:rsidRPr="008860F2" w:rsidRDefault="00274137" w:rsidP="00274137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5612FE2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31.33</w:t>
            </w:r>
          </w:p>
        </w:tc>
        <w:tc>
          <w:tcPr>
            <w:tcW w:w="270" w:type="dxa"/>
          </w:tcPr>
          <w:p w14:paraId="2C76EC49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95377AC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1.79</w:t>
            </w:r>
          </w:p>
        </w:tc>
        <w:tc>
          <w:tcPr>
            <w:tcW w:w="270" w:type="dxa"/>
          </w:tcPr>
          <w:p w14:paraId="4222E271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55E48A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33.12</w:t>
            </w:r>
          </w:p>
        </w:tc>
      </w:tr>
      <w:tr w:rsidR="00274137" w:rsidRPr="008860F2" w14:paraId="3415E7D5" w14:textId="77777777" w:rsidTr="00CE6CFF">
        <w:tc>
          <w:tcPr>
            <w:tcW w:w="3780" w:type="dxa"/>
          </w:tcPr>
          <w:p w14:paraId="3EEF1F7C" w14:textId="77777777" w:rsidR="00274137" w:rsidRPr="008860F2" w:rsidRDefault="00274137" w:rsidP="00274137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7697AE83" w14:textId="77777777" w:rsidR="00274137" w:rsidRPr="008860F2" w:rsidRDefault="00274137" w:rsidP="00274137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340EC8F5" w14:textId="0A862009" w:rsidR="00274137" w:rsidRPr="008860F2" w:rsidRDefault="00D46A5E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0.50</w:t>
            </w:r>
          </w:p>
        </w:tc>
        <w:tc>
          <w:tcPr>
            <w:tcW w:w="270" w:type="dxa"/>
          </w:tcPr>
          <w:p w14:paraId="3640321A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7CED3C7" w14:textId="06B61DE1" w:rsidR="00274137" w:rsidRPr="008860F2" w:rsidRDefault="00D46A5E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1.24</w:t>
            </w:r>
          </w:p>
        </w:tc>
        <w:tc>
          <w:tcPr>
            <w:tcW w:w="270" w:type="dxa"/>
          </w:tcPr>
          <w:p w14:paraId="349F6C4F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0AE591" w14:textId="48099EA9" w:rsidR="00274137" w:rsidRPr="008860F2" w:rsidRDefault="00D46A5E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1.74</w:t>
            </w:r>
          </w:p>
        </w:tc>
      </w:tr>
      <w:tr w:rsidR="00274137" w:rsidRPr="008860F2" w14:paraId="44246F45" w14:textId="77777777" w:rsidTr="00CE6CFF">
        <w:tc>
          <w:tcPr>
            <w:tcW w:w="3780" w:type="dxa"/>
          </w:tcPr>
          <w:p w14:paraId="34F3B79C" w14:textId="77777777" w:rsidR="00274137" w:rsidRPr="008860F2" w:rsidRDefault="00274137" w:rsidP="00274137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14:paraId="04D7AA93" w14:textId="77777777" w:rsidR="00274137" w:rsidRPr="008860F2" w:rsidRDefault="00274137" w:rsidP="00274137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0B78724" w14:textId="6FE86B44" w:rsidR="00274137" w:rsidRPr="008860F2" w:rsidRDefault="00D46A5E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31.83</w:t>
            </w:r>
          </w:p>
        </w:tc>
        <w:tc>
          <w:tcPr>
            <w:tcW w:w="270" w:type="dxa"/>
          </w:tcPr>
          <w:p w14:paraId="7BC863B0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1A5618E" w14:textId="382612FF" w:rsidR="00274137" w:rsidRPr="008860F2" w:rsidRDefault="00D46A5E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3.03</w:t>
            </w:r>
          </w:p>
        </w:tc>
        <w:tc>
          <w:tcPr>
            <w:tcW w:w="270" w:type="dxa"/>
          </w:tcPr>
          <w:p w14:paraId="509C5FEC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18CAB0" w14:textId="75FF3846" w:rsidR="00274137" w:rsidRPr="008860F2" w:rsidRDefault="00D46A5E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34.86</w:t>
            </w:r>
          </w:p>
        </w:tc>
      </w:tr>
      <w:tr w:rsidR="00274137" w:rsidRPr="008860F2" w14:paraId="662270D0" w14:textId="77777777" w:rsidTr="00CE6CFF">
        <w:tc>
          <w:tcPr>
            <w:tcW w:w="3780" w:type="dxa"/>
          </w:tcPr>
          <w:p w14:paraId="44CD7FC9" w14:textId="77777777" w:rsidR="00274137" w:rsidRPr="008860F2" w:rsidRDefault="00274137" w:rsidP="00274137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AAC1412" w14:textId="77777777" w:rsidR="00274137" w:rsidRPr="008860F2" w:rsidRDefault="00274137" w:rsidP="0027413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68AA60B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10D3FB" w14:textId="77777777" w:rsidR="00274137" w:rsidRPr="008860F2" w:rsidRDefault="00274137" w:rsidP="0027413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0A111CF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3512EE" w14:textId="77777777" w:rsidR="00274137" w:rsidRPr="008860F2" w:rsidRDefault="00274137" w:rsidP="0027413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242168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4137" w:rsidRPr="008860F2" w14:paraId="113CD14E" w14:textId="77777777" w:rsidTr="00CE6CFF">
        <w:tc>
          <w:tcPr>
            <w:tcW w:w="3780" w:type="dxa"/>
          </w:tcPr>
          <w:p w14:paraId="524EDA31" w14:textId="77777777" w:rsidR="00274137" w:rsidRPr="008860F2" w:rsidRDefault="00274137" w:rsidP="00274137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990" w:type="dxa"/>
          </w:tcPr>
          <w:p w14:paraId="36156297" w14:textId="77777777" w:rsidR="00274137" w:rsidRPr="008860F2" w:rsidRDefault="00274137" w:rsidP="0027413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D741E0F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B2122C" w14:textId="77777777" w:rsidR="00274137" w:rsidRPr="008860F2" w:rsidRDefault="00274137" w:rsidP="0027413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C6FEB0A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98BC4B" w14:textId="77777777" w:rsidR="00274137" w:rsidRPr="008860F2" w:rsidRDefault="00274137" w:rsidP="0027413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A7C6508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4137" w:rsidRPr="008860F2" w14:paraId="7B156225" w14:textId="77777777" w:rsidTr="00CE6CFF">
        <w:tc>
          <w:tcPr>
            <w:tcW w:w="3780" w:type="dxa"/>
          </w:tcPr>
          <w:p w14:paraId="6536584D" w14:textId="77777777" w:rsidR="00274137" w:rsidRPr="008860F2" w:rsidRDefault="00274137" w:rsidP="00274137">
            <w:pPr>
              <w:spacing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ตุลาคม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990" w:type="dxa"/>
          </w:tcPr>
          <w:p w14:paraId="70E6804D" w14:textId="77777777" w:rsidR="00274137" w:rsidRPr="008860F2" w:rsidRDefault="00274137" w:rsidP="00274137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55D4ED40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4.14</w:t>
            </w:r>
          </w:p>
        </w:tc>
        <w:tc>
          <w:tcPr>
            <w:tcW w:w="270" w:type="dxa"/>
          </w:tcPr>
          <w:p w14:paraId="649EA403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506F948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96121A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414C36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4.14</w:t>
            </w:r>
          </w:p>
        </w:tc>
      </w:tr>
      <w:tr w:rsidR="00274137" w:rsidRPr="008860F2" w14:paraId="3A3F0E57" w14:textId="77777777" w:rsidTr="00CE6CFF">
        <w:tc>
          <w:tcPr>
            <w:tcW w:w="3780" w:type="dxa"/>
          </w:tcPr>
          <w:p w14:paraId="7E631DED" w14:textId="77777777" w:rsidR="00274137" w:rsidRPr="008860F2" w:rsidRDefault="00274137" w:rsidP="00274137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3B800103" w14:textId="77777777" w:rsidR="00274137" w:rsidRPr="008860F2" w:rsidRDefault="00274137" w:rsidP="00274137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8B3A9EE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270" w:type="dxa"/>
          </w:tcPr>
          <w:p w14:paraId="5F8AE122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DEBAEBD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9B7D41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20CC01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</w:tr>
      <w:tr w:rsidR="00274137" w:rsidRPr="008860F2" w14:paraId="4E795087" w14:textId="77777777" w:rsidTr="00CE6CFF">
        <w:tc>
          <w:tcPr>
            <w:tcW w:w="3780" w:type="dxa"/>
          </w:tcPr>
          <w:p w14:paraId="2016007D" w14:textId="77777777" w:rsidR="00274137" w:rsidRPr="008860F2" w:rsidRDefault="00274137" w:rsidP="00274137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ตุลาคม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2562</w:t>
            </w:r>
          </w:p>
        </w:tc>
        <w:tc>
          <w:tcPr>
            <w:tcW w:w="990" w:type="dxa"/>
          </w:tcPr>
          <w:p w14:paraId="071D8FEF" w14:textId="77777777" w:rsidR="00274137" w:rsidRPr="008860F2" w:rsidRDefault="00274137" w:rsidP="00274137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427731B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24.82</w:t>
            </w:r>
          </w:p>
        </w:tc>
        <w:tc>
          <w:tcPr>
            <w:tcW w:w="270" w:type="dxa"/>
          </w:tcPr>
          <w:p w14:paraId="48779DE3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FF0E774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EC2CC0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7D92E6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24.82</w:t>
            </w:r>
          </w:p>
        </w:tc>
      </w:tr>
      <w:tr w:rsidR="00274137" w:rsidRPr="008860F2" w14:paraId="61F94E42" w14:textId="77777777" w:rsidTr="00CE6CFF">
        <w:tc>
          <w:tcPr>
            <w:tcW w:w="3780" w:type="dxa"/>
          </w:tcPr>
          <w:p w14:paraId="1F13361E" w14:textId="77777777" w:rsidR="00274137" w:rsidRPr="008860F2" w:rsidRDefault="00274137" w:rsidP="00274137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3F0FE607" w14:textId="77777777" w:rsidR="00274137" w:rsidRPr="008860F2" w:rsidRDefault="00274137" w:rsidP="00274137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FF87F2C" w14:textId="6F604C87" w:rsidR="00274137" w:rsidRPr="008860F2" w:rsidRDefault="00D46A5E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0.92</w:t>
            </w:r>
          </w:p>
        </w:tc>
        <w:tc>
          <w:tcPr>
            <w:tcW w:w="270" w:type="dxa"/>
          </w:tcPr>
          <w:p w14:paraId="5B3392A6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48DD813" w14:textId="5C64CB7B" w:rsidR="00274137" w:rsidRPr="008860F2" w:rsidRDefault="00D46A5E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0A72EB7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B7E5D8" w14:textId="0696ED9C" w:rsidR="00274137" w:rsidRPr="008860F2" w:rsidRDefault="00D46A5E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0.92</w:t>
            </w:r>
          </w:p>
        </w:tc>
      </w:tr>
      <w:tr w:rsidR="00274137" w:rsidRPr="008860F2" w14:paraId="4B1FD964" w14:textId="77777777" w:rsidTr="00CE6CFF">
        <w:tc>
          <w:tcPr>
            <w:tcW w:w="3780" w:type="dxa"/>
          </w:tcPr>
          <w:p w14:paraId="343C1C0F" w14:textId="77777777" w:rsidR="00274137" w:rsidRPr="008860F2" w:rsidRDefault="00274137" w:rsidP="00274137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14:paraId="010D3C60" w14:textId="77777777" w:rsidR="00274137" w:rsidRPr="008860F2" w:rsidRDefault="00274137" w:rsidP="00274137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3D1E8F1" w14:textId="140B3B66" w:rsidR="00274137" w:rsidRPr="008860F2" w:rsidRDefault="00D46A5E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25.74</w:t>
            </w:r>
          </w:p>
        </w:tc>
        <w:tc>
          <w:tcPr>
            <w:tcW w:w="270" w:type="dxa"/>
          </w:tcPr>
          <w:p w14:paraId="56E25CFD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5162975" w14:textId="0DF263AB" w:rsidR="00274137" w:rsidRPr="008860F2" w:rsidRDefault="00D46A5E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E413548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A60BCF" w14:textId="3A3FF0BC" w:rsidR="00274137" w:rsidRPr="008860F2" w:rsidRDefault="00D46A5E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25.74</w:t>
            </w:r>
          </w:p>
        </w:tc>
      </w:tr>
      <w:tr w:rsidR="00274137" w:rsidRPr="008860F2" w14:paraId="1EA9DFFD" w14:textId="77777777" w:rsidTr="00CE6CFF">
        <w:tc>
          <w:tcPr>
            <w:tcW w:w="3780" w:type="dxa"/>
          </w:tcPr>
          <w:p w14:paraId="1FE3BF53" w14:textId="77777777" w:rsidR="00274137" w:rsidRPr="008860F2" w:rsidRDefault="00274137" w:rsidP="0027413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2F9F80" w14:textId="77777777" w:rsidR="00274137" w:rsidRPr="008860F2" w:rsidRDefault="00274137" w:rsidP="0027413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106F539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FA7222" w14:textId="77777777" w:rsidR="00274137" w:rsidRPr="008860F2" w:rsidRDefault="00274137" w:rsidP="0027413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CF967CE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10216D" w14:textId="77777777" w:rsidR="00274137" w:rsidRPr="008860F2" w:rsidRDefault="00274137" w:rsidP="0027413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DF3966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4137" w:rsidRPr="008860F2" w14:paraId="5E38F884" w14:textId="77777777" w:rsidTr="00CE6CFF">
        <w:tc>
          <w:tcPr>
            <w:tcW w:w="3780" w:type="dxa"/>
          </w:tcPr>
          <w:p w14:paraId="7602AFE5" w14:textId="77777777" w:rsidR="00274137" w:rsidRPr="008860F2" w:rsidRDefault="00274137" w:rsidP="00274137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6022CCDD" w14:textId="77777777" w:rsidR="00274137" w:rsidRPr="008860F2" w:rsidRDefault="00274137" w:rsidP="00274137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321A310C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D86F61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735A3CB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D98E7E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3C5942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4137" w:rsidRPr="008860F2" w14:paraId="4A19DED4" w14:textId="77777777" w:rsidTr="00CE6CFF">
        <w:tc>
          <w:tcPr>
            <w:tcW w:w="3780" w:type="dxa"/>
          </w:tcPr>
          <w:p w14:paraId="4AA2BAFE" w14:textId="77777777" w:rsidR="00274137" w:rsidRPr="008860F2" w:rsidRDefault="00274137" w:rsidP="00274137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5FEC7059" w14:textId="77777777" w:rsidR="00274137" w:rsidRPr="008860F2" w:rsidRDefault="00274137" w:rsidP="00274137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C9EEA84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6.51</w:t>
            </w:r>
          </w:p>
        </w:tc>
        <w:tc>
          <w:tcPr>
            <w:tcW w:w="270" w:type="dxa"/>
          </w:tcPr>
          <w:p w14:paraId="479777CF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18DC2056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1.79</w:t>
            </w:r>
          </w:p>
        </w:tc>
        <w:tc>
          <w:tcPr>
            <w:tcW w:w="270" w:type="dxa"/>
          </w:tcPr>
          <w:p w14:paraId="4FD13871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86F1F8B" w14:textId="77777777" w:rsidR="00274137" w:rsidRPr="008860F2" w:rsidRDefault="00274137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8.30</w:t>
            </w:r>
          </w:p>
        </w:tc>
      </w:tr>
      <w:tr w:rsidR="00274137" w:rsidRPr="008860F2" w14:paraId="2FC491B2" w14:textId="77777777" w:rsidTr="00CE6CFF">
        <w:trPr>
          <w:trHeight w:val="281"/>
        </w:trPr>
        <w:tc>
          <w:tcPr>
            <w:tcW w:w="3780" w:type="dxa"/>
          </w:tcPr>
          <w:p w14:paraId="5D8641DB" w14:textId="77777777" w:rsidR="00274137" w:rsidRPr="008860F2" w:rsidRDefault="00274137" w:rsidP="00274137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14:paraId="02995C68" w14:textId="77777777" w:rsidR="00274137" w:rsidRPr="008860F2" w:rsidRDefault="00274137" w:rsidP="00274137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07AC032" w14:textId="2F06657B" w:rsidR="00274137" w:rsidRPr="008860F2" w:rsidRDefault="00D46A5E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6.09</w:t>
            </w:r>
          </w:p>
        </w:tc>
        <w:tc>
          <w:tcPr>
            <w:tcW w:w="270" w:type="dxa"/>
          </w:tcPr>
          <w:p w14:paraId="102C23C6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086512BD" w14:textId="63E2721C" w:rsidR="00274137" w:rsidRPr="008860F2" w:rsidRDefault="00D46A5E" w:rsidP="00274137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3.03</w:t>
            </w:r>
          </w:p>
        </w:tc>
        <w:tc>
          <w:tcPr>
            <w:tcW w:w="270" w:type="dxa"/>
          </w:tcPr>
          <w:p w14:paraId="288C8BCB" w14:textId="77777777" w:rsidR="00274137" w:rsidRPr="008860F2" w:rsidRDefault="00274137" w:rsidP="00274137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2DBA7E4" w14:textId="69C8A967" w:rsidR="00274137" w:rsidRPr="008860F2" w:rsidRDefault="00D46A5E" w:rsidP="00274137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9.12</w:t>
            </w:r>
            <w:r w:rsidR="00EA6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23163886" w14:textId="77777777" w:rsidR="00736AF2" w:rsidRPr="008860F2" w:rsidRDefault="00736AF2" w:rsidP="000B6936">
      <w:pPr>
        <w:pStyle w:val="NoSpacing"/>
        <w:rPr>
          <w:rFonts w:ascii="Angsana New" w:hAnsi="Angsana New"/>
          <w:sz w:val="28"/>
          <w:szCs w:val="28"/>
        </w:rPr>
      </w:pPr>
    </w:p>
    <w:p w14:paraId="268344DF" w14:textId="77777777" w:rsidR="00156F1E" w:rsidRPr="008860F2" w:rsidRDefault="00852BFA" w:rsidP="002C0C99">
      <w:pPr>
        <w:numPr>
          <w:ilvl w:val="0"/>
          <w:numId w:val="14"/>
        </w:num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14F5F0D6" w14:textId="77777777" w:rsidR="003B14EA" w:rsidRPr="008860F2" w:rsidRDefault="003B14EA" w:rsidP="00F32E2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>หนี้สินที่มีภาระดอกเบี้ย</w:t>
      </w:r>
    </w:p>
    <w:p w14:paraId="3A2502B5" w14:textId="77777777" w:rsidR="00F4355A" w:rsidRPr="008860F2" w:rsidRDefault="00F4355A" w:rsidP="00F4355A">
      <w:p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</w:p>
    <w:tbl>
      <w:tblPr>
        <w:tblStyle w:val="TableGrid"/>
        <w:tblW w:w="98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3"/>
        <w:gridCol w:w="710"/>
        <w:gridCol w:w="907"/>
        <w:gridCol w:w="238"/>
        <w:gridCol w:w="899"/>
        <w:gridCol w:w="236"/>
        <w:gridCol w:w="771"/>
        <w:gridCol w:w="232"/>
        <w:gridCol w:w="911"/>
        <w:gridCol w:w="245"/>
        <w:gridCol w:w="897"/>
        <w:gridCol w:w="232"/>
        <w:gridCol w:w="771"/>
      </w:tblGrid>
      <w:tr w:rsidR="000E2DF9" w:rsidRPr="008860F2" w14:paraId="234177D6" w14:textId="77777777" w:rsidTr="00A61EC4">
        <w:trPr>
          <w:tblHeader/>
        </w:trPr>
        <w:tc>
          <w:tcPr>
            <w:tcW w:w="2803" w:type="dxa"/>
          </w:tcPr>
          <w:p w14:paraId="38E59FBD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5C2DE229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6339" w:type="dxa"/>
            <w:gridSpan w:val="11"/>
          </w:tcPr>
          <w:p w14:paraId="674A2A31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E2DF9" w:rsidRPr="008860F2" w14:paraId="7BEA9BE8" w14:textId="77777777" w:rsidTr="00A61EC4">
        <w:trPr>
          <w:tblHeader/>
        </w:trPr>
        <w:tc>
          <w:tcPr>
            <w:tcW w:w="2803" w:type="dxa"/>
          </w:tcPr>
          <w:p w14:paraId="219F2503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715B9684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1" w:type="dxa"/>
            <w:gridSpan w:val="5"/>
          </w:tcPr>
          <w:p w14:paraId="61AA2928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32" w:type="dxa"/>
          </w:tcPr>
          <w:p w14:paraId="57F9D040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6" w:type="dxa"/>
            <w:gridSpan w:val="5"/>
          </w:tcPr>
          <w:p w14:paraId="25B71698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0E2DF9" w:rsidRPr="008860F2" w14:paraId="263C878C" w14:textId="77777777" w:rsidTr="00A61EC4">
        <w:trPr>
          <w:tblHeader/>
        </w:trPr>
        <w:tc>
          <w:tcPr>
            <w:tcW w:w="2803" w:type="dxa"/>
          </w:tcPr>
          <w:p w14:paraId="726C198D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" w:type="dxa"/>
            <w:vAlign w:val="bottom"/>
          </w:tcPr>
          <w:p w14:paraId="381D233E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7" w:type="dxa"/>
            <w:vAlign w:val="bottom"/>
          </w:tcPr>
          <w:p w14:paraId="50DDE673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6BDEBD50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B11A9B6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FA88A80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0FD6331C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2" w:type="dxa"/>
            <w:vAlign w:val="center"/>
          </w:tcPr>
          <w:p w14:paraId="27736E26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12556B65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5" w:type="dxa"/>
            <w:vAlign w:val="bottom"/>
          </w:tcPr>
          <w:p w14:paraId="7205AF05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F184EE5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42979F9A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4DD2ACD0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E2DF9" w:rsidRPr="008860F2" w14:paraId="57B240EA" w14:textId="77777777" w:rsidTr="00A61EC4">
        <w:trPr>
          <w:tblHeader/>
        </w:trPr>
        <w:tc>
          <w:tcPr>
            <w:tcW w:w="2803" w:type="dxa"/>
          </w:tcPr>
          <w:p w14:paraId="7B28D37B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68461CC7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339" w:type="dxa"/>
            <w:gridSpan w:val="11"/>
            <w:vAlign w:val="bottom"/>
          </w:tcPr>
          <w:p w14:paraId="64CAEB50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8860F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0E2DF9" w:rsidRPr="008860F2" w14:paraId="70CC4495" w14:textId="77777777" w:rsidTr="00A61EC4">
        <w:tc>
          <w:tcPr>
            <w:tcW w:w="2803" w:type="dxa"/>
          </w:tcPr>
          <w:p w14:paraId="5888DFB1" w14:textId="77777777" w:rsidR="000E2DF9" w:rsidRPr="008860F2" w:rsidRDefault="000E2DF9" w:rsidP="00693CF9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10" w:type="dxa"/>
          </w:tcPr>
          <w:p w14:paraId="15FA79B2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451B66D3" w14:textId="61EC12EA" w:rsidR="000E2DF9" w:rsidRPr="008860F2" w:rsidRDefault="00A61EC4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1,700.00</w:t>
            </w:r>
          </w:p>
        </w:tc>
        <w:tc>
          <w:tcPr>
            <w:tcW w:w="238" w:type="dxa"/>
            <w:vAlign w:val="bottom"/>
          </w:tcPr>
          <w:p w14:paraId="4744793B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8EB9856" w14:textId="774CE680" w:rsidR="000E2DF9" w:rsidRPr="008860F2" w:rsidRDefault="00A61EC4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450.00</w:t>
            </w:r>
          </w:p>
        </w:tc>
        <w:tc>
          <w:tcPr>
            <w:tcW w:w="236" w:type="dxa"/>
            <w:vAlign w:val="bottom"/>
          </w:tcPr>
          <w:p w14:paraId="713FF527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3DACD82C" w14:textId="0B633D36" w:rsidR="000E2DF9" w:rsidRPr="008302CD" w:rsidRDefault="00A61EC4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2,150.00</w:t>
            </w:r>
          </w:p>
        </w:tc>
        <w:tc>
          <w:tcPr>
            <w:tcW w:w="232" w:type="dxa"/>
            <w:vAlign w:val="bottom"/>
          </w:tcPr>
          <w:p w14:paraId="2AEDE554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03839D16" w14:textId="1B0878E1" w:rsidR="000E2DF9" w:rsidRPr="008860F2" w:rsidRDefault="002E4946" w:rsidP="00A6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45" w:type="dxa"/>
            <w:vAlign w:val="bottom"/>
          </w:tcPr>
          <w:p w14:paraId="6B2E191A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285D88E" w14:textId="5F93E81D" w:rsidR="000E2DF9" w:rsidRPr="008860F2" w:rsidRDefault="001D1973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450.00</w:t>
            </w:r>
          </w:p>
        </w:tc>
        <w:tc>
          <w:tcPr>
            <w:tcW w:w="232" w:type="dxa"/>
            <w:vAlign w:val="bottom"/>
          </w:tcPr>
          <w:p w14:paraId="43D19ED2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5BC6B2F5" w14:textId="4A8BB9BC" w:rsidR="000E2DF9" w:rsidRPr="00896B72" w:rsidRDefault="002E4946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450.00</w:t>
            </w:r>
          </w:p>
        </w:tc>
      </w:tr>
      <w:tr w:rsidR="000E2DF9" w:rsidRPr="008860F2" w14:paraId="6467DAEC" w14:textId="77777777" w:rsidTr="00A61EC4">
        <w:tc>
          <w:tcPr>
            <w:tcW w:w="2803" w:type="dxa"/>
          </w:tcPr>
          <w:p w14:paraId="676FF153" w14:textId="77777777" w:rsidR="000E2DF9" w:rsidRPr="008860F2" w:rsidRDefault="000E2DF9" w:rsidP="00693CF9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710" w:type="dxa"/>
            <w:vAlign w:val="bottom"/>
          </w:tcPr>
          <w:p w14:paraId="4C89FE41" w14:textId="77777777" w:rsidR="000E2DF9" w:rsidRPr="008860F2" w:rsidRDefault="00FE1C73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860F2">
              <w:rPr>
                <w:rFonts w:ascii="Angsana New" w:hAnsi="Angsana New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07" w:type="dxa"/>
            <w:vAlign w:val="bottom"/>
          </w:tcPr>
          <w:p w14:paraId="64EBDC2D" w14:textId="7EB855C2" w:rsidR="000E2DF9" w:rsidRPr="00A61EC4" w:rsidRDefault="008302CD" w:rsidP="00A6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A61EC4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76A9F03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06308CF" w14:textId="142DCB41" w:rsidR="000E2DF9" w:rsidRPr="008860F2" w:rsidRDefault="008302CD" w:rsidP="00A6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255DB6B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42CF7921" w14:textId="4317C887" w:rsidR="000E2DF9" w:rsidRPr="008302CD" w:rsidRDefault="008302CD" w:rsidP="00A6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8302C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  <w:vAlign w:val="bottom"/>
          </w:tcPr>
          <w:p w14:paraId="2C66B7FD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7BAD25F2" w14:textId="7C426323" w:rsidR="000E2DF9" w:rsidRPr="008860F2" w:rsidRDefault="002E4946" w:rsidP="00A6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45" w:type="dxa"/>
            <w:vAlign w:val="bottom"/>
          </w:tcPr>
          <w:p w14:paraId="3C95A83B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463A7E3" w14:textId="3C1B156E" w:rsidR="000E2DF9" w:rsidRPr="008860F2" w:rsidRDefault="002E4946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3.20</w:t>
            </w:r>
          </w:p>
        </w:tc>
        <w:tc>
          <w:tcPr>
            <w:tcW w:w="232" w:type="dxa"/>
            <w:vAlign w:val="bottom"/>
          </w:tcPr>
          <w:p w14:paraId="0E2CA21C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6153BC33" w14:textId="2F874138" w:rsidR="000E2DF9" w:rsidRPr="00896B72" w:rsidRDefault="002E4946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3.20</w:t>
            </w:r>
          </w:p>
        </w:tc>
      </w:tr>
      <w:tr w:rsidR="000E2DF9" w:rsidRPr="008860F2" w14:paraId="7799BF0B" w14:textId="77777777" w:rsidTr="00A61EC4">
        <w:tc>
          <w:tcPr>
            <w:tcW w:w="2803" w:type="dxa"/>
          </w:tcPr>
          <w:p w14:paraId="7F468D3C" w14:textId="77777777" w:rsidR="000E2DF9" w:rsidRPr="008860F2" w:rsidRDefault="000E2DF9" w:rsidP="00693CF9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10" w:type="dxa"/>
          </w:tcPr>
          <w:p w14:paraId="50A54084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EA8DC65" w14:textId="3AED51E8" w:rsidR="000E2DF9" w:rsidRPr="008860F2" w:rsidRDefault="00B060EB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1,298.20</w:t>
            </w:r>
          </w:p>
        </w:tc>
        <w:tc>
          <w:tcPr>
            <w:tcW w:w="238" w:type="dxa"/>
            <w:vAlign w:val="bottom"/>
          </w:tcPr>
          <w:p w14:paraId="5F1C03BA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0C7EC48" w14:textId="3BDB37A8" w:rsidR="000E2DF9" w:rsidRPr="008860F2" w:rsidRDefault="008302CD" w:rsidP="00A6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0C06DB6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113D93A5" w14:textId="2B1D262D" w:rsidR="000E2DF9" w:rsidRPr="008302CD" w:rsidRDefault="00B060EB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1,298.20</w:t>
            </w:r>
          </w:p>
        </w:tc>
        <w:tc>
          <w:tcPr>
            <w:tcW w:w="232" w:type="dxa"/>
            <w:vAlign w:val="bottom"/>
          </w:tcPr>
          <w:p w14:paraId="0255E116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33A8A8B0" w14:textId="1FE836D9" w:rsidR="000E2DF9" w:rsidRPr="008860F2" w:rsidRDefault="002E4946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414.75</w:t>
            </w:r>
          </w:p>
        </w:tc>
        <w:tc>
          <w:tcPr>
            <w:tcW w:w="245" w:type="dxa"/>
            <w:vAlign w:val="bottom"/>
          </w:tcPr>
          <w:p w14:paraId="685C3B68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56002F6" w14:textId="35BF8AA4" w:rsidR="000E2DF9" w:rsidRPr="008860F2" w:rsidRDefault="008D4C64" w:rsidP="00A6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3F5E6CB6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247D57B0" w14:textId="586EC855" w:rsidR="000E2DF9" w:rsidRPr="00896B72" w:rsidRDefault="002E4946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414.75</w:t>
            </w:r>
          </w:p>
        </w:tc>
      </w:tr>
      <w:tr w:rsidR="000E2DF9" w:rsidRPr="008860F2" w14:paraId="09C71D8B" w14:textId="77777777" w:rsidTr="00A61EC4">
        <w:tc>
          <w:tcPr>
            <w:tcW w:w="2803" w:type="dxa"/>
          </w:tcPr>
          <w:p w14:paraId="6F8B40B5" w14:textId="3CA6D7E5" w:rsidR="000E2DF9" w:rsidRPr="008860F2" w:rsidRDefault="008302CD" w:rsidP="00693CF9">
            <w:pPr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10" w:type="dxa"/>
          </w:tcPr>
          <w:p w14:paraId="4C3E5B4F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0F41D3C6" w14:textId="5C0A5A0F" w:rsidR="000E2DF9" w:rsidRPr="008860F2" w:rsidRDefault="008302CD" w:rsidP="00A6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6B65FFE2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31680B4" w14:textId="36D8C6DC" w:rsidR="000E2DF9" w:rsidRPr="008860F2" w:rsidRDefault="008302CD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998.55</w:t>
            </w:r>
          </w:p>
        </w:tc>
        <w:tc>
          <w:tcPr>
            <w:tcW w:w="236" w:type="dxa"/>
            <w:vAlign w:val="bottom"/>
          </w:tcPr>
          <w:p w14:paraId="5154601E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2CF839DD" w14:textId="18343BAF" w:rsidR="000E2DF9" w:rsidRPr="008302CD" w:rsidRDefault="008302CD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02CD">
              <w:rPr>
                <w:rFonts w:ascii="Angsana New" w:hAnsi="Angsana New" w:hint="cs"/>
                <w:sz w:val="24"/>
                <w:szCs w:val="24"/>
                <w:cs/>
              </w:rPr>
              <w:t>998.5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232" w:type="dxa"/>
            <w:vAlign w:val="bottom"/>
          </w:tcPr>
          <w:p w14:paraId="49D09A64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62BFD6A0" w14:textId="5F6519DF" w:rsidR="000E2DF9" w:rsidRPr="008860F2" w:rsidRDefault="002E4946" w:rsidP="00A6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vAlign w:val="bottom"/>
          </w:tcPr>
          <w:p w14:paraId="7499B255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75B4A89" w14:textId="690BC7D2" w:rsidR="000E2DF9" w:rsidRPr="008860F2" w:rsidRDefault="002E4946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2,998.02</w:t>
            </w:r>
          </w:p>
        </w:tc>
        <w:tc>
          <w:tcPr>
            <w:tcW w:w="232" w:type="dxa"/>
            <w:vAlign w:val="bottom"/>
          </w:tcPr>
          <w:p w14:paraId="144733BA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0A9824C4" w14:textId="1013016A" w:rsidR="000E2DF9" w:rsidRPr="00896B72" w:rsidRDefault="002E4946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2,998.02</w:t>
            </w:r>
          </w:p>
        </w:tc>
      </w:tr>
      <w:tr w:rsidR="000E2DF9" w:rsidRPr="008860F2" w14:paraId="69F00984" w14:textId="77777777" w:rsidTr="00A61EC4">
        <w:tc>
          <w:tcPr>
            <w:tcW w:w="2803" w:type="dxa"/>
          </w:tcPr>
          <w:p w14:paraId="734EFAB6" w14:textId="77777777" w:rsidR="000E2DF9" w:rsidRPr="008860F2" w:rsidRDefault="000E2DF9" w:rsidP="00693CF9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8860F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710" w:type="dxa"/>
          </w:tcPr>
          <w:p w14:paraId="37F51087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7E0FC" w14:textId="71D091A2" w:rsidR="000E2DF9" w:rsidRPr="008302CD" w:rsidRDefault="008302CD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2,998.20</w:t>
            </w:r>
          </w:p>
        </w:tc>
        <w:tc>
          <w:tcPr>
            <w:tcW w:w="238" w:type="dxa"/>
            <w:vAlign w:val="bottom"/>
          </w:tcPr>
          <w:p w14:paraId="2ACF0A80" w14:textId="77777777" w:rsidR="000E2DF9" w:rsidRPr="008302CD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29A01" w14:textId="180C100A" w:rsidR="000E2DF9" w:rsidRPr="008302CD" w:rsidRDefault="00C3730B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1,448.55</w:t>
            </w:r>
          </w:p>
        </w:tc>
        <w:tc>
          <w:tcPr>
            <w:tcW w:w="236" w:type="dxa"/>
            <w:vAlign w:val="bottom"/>
          </w:tcPr>
          <w:p w14:paraId="216AF979" w14:textId="77777777" w:rsidR="000E2DF9" w:rsidRPr="008302CD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15A05" w14:textId="7BDC408D" w:rsidR="000E2DF9" w:rsidRPr="008302CD" w:rsidRDefault="00C3730B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4,446.</w:t>
            </w:r>
            <w:r w:rsidR="00E97BCF">
              <w:rPr>
                <w:rFonts w:ascii="Angsana New" w:hAnsi="Angsana New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232" w:type="dxa"/>
            <w:vAlign w:val="bottom"/>
          </w:tcPr>
          <w:p w14:paraId="09173B1A" w14:textId="77777777" w:rsidR="000E2DF9" w:rsidRPr="008302CD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2FA48" w14:textId="06C35549" w:rsidR="000E2DF9" w:rsidRPr="008302CD" w:rsidRDefault="002E4946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414.75</w:t>
            </w:r>
          </w:p>
        </w:tc>
        <w:tc>
          <w:tcPr>
            <w:tcW w:w="245" w:type="dxa"/>
            <w:vAlign w:val="bottom"/>
          </w:tcPr>
          <w:p w14:paraId="338891F2" w14:textId="77777777" w:rsidR="000E2DF9" w:rsidRPr="008302CD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3B913" w14:textId="4A2F2627" w:rsidR="000E2DF9" w:rsidRPr="008302CD" w:rsidRDefault="002E4946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3,451.22</w:t>
            </w:r>
          </w:p>
        </w:tc>
        <w:tc>
          <w:tcPr>
            <w:tcW w:w="232" w:type="dxa"/>
            <w:vAlign w:val="bottom"/>
          </w:tcPr>
          <w:p w14:paraId="3BEFBE4E" w14:textId="77777777" w:rsidR="000E2DF9" w:rsidRPr="008302CD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49D36" w14:textId="2101C40C" w:rsidR="000E2DF9" w:rsidRPr="008302CD" w:rsidRDefault="008D4C64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3,865.97</w:t>
            </w:r>
          </w:p>
        </w:tc>
      </w:tr>
    </w:tbl>
    <w:p w14:paraId="38A9F22F" w14:textId="77777777" w:rsidR="000E2DF9" w:rsidRPr="008860F2" w:rsidRDefault="000E2DF9">
      <w:pPr>
        <w:rPr>
          <w:sz w:val="28"/>
          <w:szCs w:val="28"/>
        </w:rPr>
      </w:pPr>
    </w:p>
    <w:tbl>
      <w:tblPr>
        <w:tblStyle w:val="TableGrid"/>
        <w:tblW w:w="98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5"/>
        <w:gridCol w:w="710"/>
        <w:gridCol w:w="907"/>
        <w:gridCol w:w="238"/>
        <w:gridCol w:w="899"/>
        <w:gridCol w:w="234"/>
        <w:gridCol w:w="771"/>
        <w:gridCol w:w="232"/>
        <w:gridCol w:w="911"/>
        <w:gridCol w:w="245"/>
        <w:gridCol w:w="897"/>
        <w:gridCol w:w="232"/>
        <w:gridCol w:w="771"/>
      </w:tblGrid>
      <w:tr w:rsidR="000E2DF9" w:rsidRPr="008860F2" w14:paraId="75454783" w14:textId="77777777" w:rsidTr="00A61EC4">
        <w:trPr>
          <w:tblHeader/>
        </w:trPr>
        <w:tc>
          <w:tcPr>
            <w:tcW w:w="2805" w:type="dxa"/>
          </w:tcPr>
          <w:p w14:paraId="6ABCB7C2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64E280A4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6337" w:type="dxa"/>
            <w:gridSpan w:val="11"/>
          </w:tcPr>
          <w:p w14:paraId="606DF462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2DF9" w:rsidRPr="008860F2" w14:paraId="4B3EE6DD" w14:textId="77777777" w:rsidTr="00A61EC4">
        <w:trPr>
          <w:tblHeader/>
        </w:trPr>
        <w:tc>
          <w:tcPr>
            <w:tcW w:w="2805" w:type="dxa"/>
          </w:tcPr>
          <w:p w14:paraId="7DD56CB7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7FB899B2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49" w:type="dxa"/>
            <w:gridSpan w:val="5"/>
          </w:tcPr>
          <w:p w14:paraId="67ED2D2F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32" w:type="dxa"/>
          </w:tcPr>
          <w:p w14:paraId="10EB5718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6" w:type="dxa"/>
            <w:gridSpan w:val="5"/>
          </w:tcPr>
          <w:p w14:paraId="2F78E03A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8D4C64" w:rsidRPr="008860F2" w14:paraId="453EE676" w14:textId="77777777" w:rsidTr="00A61EC4">
        <w:trPr>
          <w:tblHeader/>
        </w:trPr>
        <w:tc>
          <w:tcPr>
            <w:tcW w:w="2805" w:type="dxa"/>
          </w:tcPr>
          <w:p w14:paraId="472B854D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" w:type="dxa"/>
            <w:vAlign w:val="bottom"/>
          </w:tcPr>
          <w:p w14:paraId="6BA5ACB8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7" w:type="dxa"/>
            <w:vAlign w:val="bottom"/>
          </w:tcPr>
          <w:p w14:paraId="4DDFEF33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22E86826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8F02D81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vAlign w:val="bottom"/>
          </w:tcPr>
          <w:p w14:paraId="410E9471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67618013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2" w:type="dxa"/>
            <w:vAlign w:val="center"/>
          </w:tcPr>
          <w:p w14:paraId="227B4E9E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6F83C495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5" w:type="dxa"/>
            <w:vAlign w:val="bottom"/>
          </w:tcPr>
          <w:p w14:paraId="2D198962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7B834D1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00CF02F5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20B119FE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860F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E2DF9" w:rsidRPr="008860F2" w14:paraId="1837C40C" w14:textId="77777777" w:rsidTr="00A61EC4">
        <w:trPr>
          <w:tblHeader/>
        </w:trPr>
        <w:tc>
          <w:tcPr>
            <w:tcW w:w="2805" w:type="dxa"/>
          </w:tcPr>
          <w:p w14:paraId="191C2342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678169CD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337" w:type="dxa"/>
            <w:gridSpan w:val="11"/>
            <w:vAlign w:val="bottom"/>
          </w:tcPr>
          <w:p w14:paraId="6AC4BA9B" w14:textId="77777777" w:rsidR="000E2DF9" w:rsidRPr="008860F2" w:rsidRDefault="000E2DF9" w:rsidP="0069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8860F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8D4C64" w:rsidRPr="008860F2" w14:paraId="3855FCF5" w14:textId="77777777" w:rsidTr="00A61EC4">
        <w:tc>
          <w:tcPr>
            <w:tcW w:w="2805" w:type="dxa"/>
          </w:tcPr>
          <w:p w14:paraId="3B713A12" w14:textId="77777777" w:rsidR="00AD3AA3" w:rsidRPr="008860F2" w:rsidRDefault="00AD3AA3" w:rsidP="00AD3AA3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10" w:type="dxa"/>
          </w:tcPr>
          <w:p w14:paraId="01CDA307" w14:textId="77777777" w:rsidR="00AD3AA3" w:rsidRPr="008860F2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48F3F8E4" w14:textId="6E01651A" w:rsidR="00AD3AA3" w:rsidRPr="008860F2" w:rsidRDefault="00AD3AA3" w:rsidP="00A6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52A02942" w14:textId="77777777" w:rsidR="00AD3AA3" w:rsidRPr="008860F2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55B9F11" w14:textId="58A2B5C4" w:rsidR="00AD3AA3" w:rsidRPr="008860F2" w:rsidRDefault="00A61EC4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34" w:type="dxa"/>
            <w:vAlign w:val="bottom"/>
          </w:tcPr>
          <w:p w14:paraId="06F24411" w14:textId="77777777" w:rsidR="00AD3AA3" w:rsidRPr="008860F2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172A0171" w14:textId="49CC2169" w:rsidR="00AD3AA3" w:rsidRPr="00A61EC4" w:rsidRDefault="00A61EC4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61EC4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32" w:type="dxa"/>
            <w:vAlign w:val="bottom"/>
          </w:tcPr>
          <w:p w14:paraId="4186078B" w14:textId="77777777" w:rsidR="00AD3AA3" w:rsidRPr="00A61EC4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4DDC41E0" w14:textId="6788857A" w:rsidR="00AD3AA3" w:rsidRPr="008860F2" w:rsidRDefault="008D4C64" w:rsidP="00A6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45" w:type="dxa"/>
            <w:vAlign w:val="bottom"/>
          </w:tcPr>
          <w:p w14:paraId="15D81B2C" w14:textId="77777777" w:rsidR="00AD3AA3" w:rsidRPr="008860F2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E9736EF" w14:textId="2CE38E88" w:rsidR="00AD3AA3" w:rsidRPr="008860F2" w:rsidRDefault="001D197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450.00</w:t>
            </w:r>
          </w:p>
        </w:tc>
        <w:tc>
          <w:tcPr>
            <w:tcW w:w="232" w:type="dxa"/>
            <w:vAlign w:val="bottom"/>
          </w:tcPr>
          <w:p w14:paraId="2A234166" w14:textId="77777777" w:rsidR="00AD3AA3" w:rsidRPr="008860F2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25909FFA" w14:textId="5C45EBEA" w:rsidR="00AD3AA3" w:rsidRPr="002E4946" w:rsidRDefault="002E4946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E4946">
              <w:rPr>
                <w:rFonts w:ascii="Angsana New" w:hAnsi="Angsana New"/>
                <w:sz w:val="24"/>
                <w:szCs w:val="24"/>
              </w:rPr>
              <w:t>450.00</w:t>
            </w:r>
          </w:p>
        </w:tc>
      </w:tr>
      <w:tr w:rsidR="008D4C64" w:rsidRPr="008860F2" w14:paraId="2C0239DA" w14:textId="77777777" w:rsidTr="00A61EC4">
        <w:tc>
          <w:tcPr>
            <w:tcW w:w="2805" w:type="dxa"/>
          </w:tcPr>
          <w:p w14:paraId="55D61340" w14:textId="77777777" w:rsidR="00AD3AA3" w:rsidRPr="008860F2" w:rsidRDefault="00AD3AA3" w:rsidP="00AD3AA3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710" w:type="dxa"/>
            <w:vAlign w:val="bottom"/>
          </w:tcPr>
          <w:p w14:paraId="10AD6CB3" w14:textId="77777777" w:rsidR="00AD3AA3" w:rsidRPr="008860F2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860F2">
              <w:rPr>
                <w:rFonts w:ascii="Angsana New" w:hAnsi="Angsana New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07" w:type="dxa"/>
            <w:vAlign w:val="bottom"/>
          </w:tcPr>
          <w:p w14:paraId="682FB876" w14:textId="2F2A8717" w:rsidR="00AD3AA3" w:rsidRPr="008860F2" w:rsidRDefault="00AD3AA3" w:rsidP="00A6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09C471DE" w14:textId="77777777" w:rsidR="00AD3AA3" w:rsidRPr="008860F2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05113CF" w14:textId="7E933929" w:rsidR="00AD3AA3" w:rsidRPr="008860F2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1,657.80</w:t>
            </w:r>
          </w:p>
        </w:tc>
        <w:tc>
          <w:tcPr>
            <w:tcW w:w="234" w:type="dxa"/>
            <w:vAlign w:val="bottom"/>
          </w:tcPr>
          <w:p w14:paraId="5171D4F3" w14:textId="77777777" w:rsidR="00AD3AA3" w:rsidRPr="008860F2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17034592" w14:textId="5BE4B13F" w:rsidR="00AD3AA3" w:rsidRPr="008860F2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1,657.80</w:t>
            </w:r>
          </w:p>
        </w:tc>
        <w:tc>
          <w:tcPr>
            <w:tcW w:w="232" w:type="dxa"/>
            <w:vAlign w:val="bottom"/>
          </w:tcPr>
          <w:p w14:paraId="7390BCF7" w14:textId="77777777" w:rsidR="00AD3AA3" w:rsidRPr="008860F2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12AE4226" w14:textId="0E68D392" w:rsidR="00AD3AA3" w:rsidRPr="008860F2" w:rsidRDefault="002E4946" w:rsidP="00A6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vAlign w:val="bottom"/>
          </w:tcPr>
          <w:p w14:paraId="422C6D5E" w14:textId="6BA5958E" w:rsidR="00AD3AA3" w:rsidRPr="008860F2" w:rsidRDefault="00AD3AA3" w:rsidP="008D4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D6C8684" w14:textId="6C725B93" w:rsidR="00AD3AA3" w:rsidRPr="008860F2" w:rsidRDefault="002E4946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1,288.90</w:t>
            </w:r>
          </w:p>
        </w:tc>
        <w:tc>
          <w:tcPr>
            <w:tcW w:w="232" w:type="dxa"/>
            <w:vAlign w:val="bottom"/>
          </w:tcPr>
          <w:p w14:paraId="077147DB" w14:textId="77777777" w:rsidR="00AD3AA3" w:rsidRPr="008860F2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1FDE3E21" w14:textId="082969B8" w:rsidR="00AD3AA3" w:rsidRPr="002E4946" w:rsidRDefault="002E4946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4946">
              <w:rPr>
                <w:rFonts w:ascii="Angsana New" w:hAnsi="Angsana New"/>
                <w:sz w:val="24"/>
                <w:szCs w:val="24"/>
              </w:rPr>
              <w:t>1,288.90</w:t>
            </w:r>
          </w:p>
        </w:tc>
      </w:tr>
      <w:tr w:rsidR="008D4C64" w:rsidRPr="008860F2" w14:paraId="60A30CFF" w14:textId="77777777" w:rsidTr="00A61EC4">
        <w:tc>
          <w:tcPr>
            <w:tcW w:w="2805" w:type="dxa"/>
          </w:tcPr>
          <w:p w14:paraId="1560FD93" w14:textId="77777777" w:rsidR="00AD3AA3" w:rsidRPr="008860F2" w:rsidRDefault="00AD3AA3" w:rsidP="00AD3AA3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8860F2">
              <w:rPr>
                <w:rFonts w:ascii="Angsana New" w:hAnsi="Angsana New"/>
                <w:sz w:val="24"/>
                <w:szCs w:val="24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710" w:type="dxa"/>
            <w:vAlign w:val="bottom"/>
          </w:tcPr>
          <w:p w14:paraId="44ECB351" w14:textId="77777777" w:rsidR="00AD3AA3" w:rsidRPr="008860F2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860F2">
              <w:rPr>
                <w:rFonts w:ascii="Angsana New" w:hAnsi="Angsana New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07" w:type="dxa"/>
            <w:vAlign w:val="bottom"/>
          </w:tcPr>
          <w:p w14:paraId="47A7FCC6" w14:textId="4629F030" w:rsidR="00AD3AA3" w:rsidRPr="008860F2" w:rsidRDefault="00AD3AA3" w:rsidP="00A6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12990350" w14:textId="77777777" w:rsidR="00AD3AA3" w:rsidRPr="008860F2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320BD34" w14:textId="608A0F4E" w:rsidR="00AD3AA3" w:rsidRPr="008860F2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5.00</w:t>
            </w:r>
          </w:p>
        </w:tc>
        <w:tc>
          <w:tcPr>
            <w:tcW w:w="234" w:type="dxa"/>
            <w:vAlign w:val="bottom"/>
          </w:tcPr>
          <w:p w14:paraId="6A071CA6" w14:textId="77777777" w:rsidR="00AD3AA3" w:rsidRPr="008860F2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2DE30551" w14:textId="515B0AE5" w:rsidR="00AD3AA3" w:rsidRPr="008860F2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5.00</w:t>
            </w:r>
          </w:p>
        </w:tc>
        <w:tc>
          <w:tcPr>
            <w:tcW w:w="232" w:type="dxa"/>
            <w:vAlign w:val="bottom"/>
          </w:tcPr>
          <w:p w14:paraId="794FB54F" w14:textId="77777777" w:rsidR="00AD3AA3" w:rsidRPr="008860F2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01EBA372" w14:textId="30133298" w:rsidR="00AD3AA3" w:rsidRPr="008860F2" w:rsidRDefault="002E4946" w:rsidP="00A6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vAlign w:val="bottom"/>
          </w:tcPr>
          <w:p w14:paraId="47E9F6C0" w14:textId="77777777" w:rsidR="00AD3AA3" w:rsidRPr="008860F2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5ABEF47" w14:textId="5B0AE04F" w:rsidR="00AD3AA3" w:rsidRPr="008860F2" w:rsidRDefault="002E4946" w:rsidP="00A6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60076B3B" w14:textId="77777777" w:rsidR="00AD3AA3" w:rsidRPr="008860F2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17A99AC4" w14:textId="4515BB3D" w:rsidR="00AD3AA3" w:rsidRPr="002E4946" w:rsidRDefault="002E4946" w:rsidP="00A6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E494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D4C64" w:rsidRPr="008860F2" w14:paraId="53F3CA53" w14:textId="77777777" w:rsidTr="00A61EC4">
        <w:tc>
          <w:tcPr>
            <w:tcW w:w="2805" w:type="dxa"/>
          </w:tcPr>
          <w:p w14:paraId="0A9AC9BF" w14:textId="30BA6F93" w:rsidR="00AD3AA3" w:rsidRPr="008860F2" w:rsidRDefault="00AD3AA3" w:rsidP="00AD3AA3">
            <w:pPr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10" w:type="dxa"/>
          </w:tcPr>
          <w:p w14:paraId="6F3A5E14" w14:textId="77777777" w:rsidR="00AD3AA3" w:rsidRPr="008860F2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2D382039" w14:textId="2A226907" w:rsidR="00AD3AA3" w:rsidRPr="008860F2" w:rsidRDefault="00AD3AA3" w:rsidP="00A6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5D390764" w14:textId="77777777" w:rsidR="00AD3AA3" w:rsidRPr="008860F2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FDD7B9D" w14:textId="01404F5E" w:rsidR="00AD3AA3" w:rsidRPr="008860F2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998.55</w:t>
            </w:r>
          </w:p>
        </w:tc>
        <w:tc>
          <w:tcPr>
            <w:tcW w:w="234" w:type="dxa"/>
            <w:vAlign w:val="bottom"/>
          </w:tcPr>
          <w:p w14:paraId="1EDC32A5" w14:textId="77777777" w:rsidR="00AD3AA3" w:rsidRPr="008860F2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008F9A1E" w14:textId="498DAEF2" w:rsidR="00AD3AA3" w:rsidRPr="008860F2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998.55</w:t>
            </w:r>
          </w:p>
        </w:tc>
        <w:tc>
          <w:tcPr>
            <w:tcW w:w="232" w:type="dxa"/>
            <w:vAlign w:val="bottom"/>
          </w:tcPr>
          <w:p w14:paraId="201830E4" w14:textId="77777777" w:rsidR="00AD3AA3" w:rsidRPr="008860F2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5B1852F3" w14:textId="7A220D46" w:rsidR="00AD3AA3" w:rsidRPr="008860F2" w:rsidRDefault="002E4946" w:rsidP="00A6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vAlign w:val="bottom"/>
          </w:tcPr>
          <w:p w14:paraId="4F331B7E" w14:textId="77777777" w:rsidR="00AD3AA3" w:rsidRPr="008860F2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6B27F72" w14:textId="21E6C2B8" w:rsidR="00AD3AA3" w:rsidRPr="008860F2" w:rsidRDefault="002E4946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2,998.02</w:t>
            </w:r>
          </w:p>
        </w:tc>
        <w:tc>
          <w:tcPr>
            <w:tcW w:w="232" w:type="dxa"/>
            <w:vAlign w:val="bottom"/>
          </w:tcPr>
          <w:p w14:paraId="38D02DFA" w14:textId="77777777" w:rsidR="00AD3AA3" w:rsidRPr="008860F2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14:paraId="2580A983" w14:textId="43A6D619" w:rsidR="00AD3AA3" w:rsidRPr="002E4946" w:rsidRDefault="002E4946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4946">
              <w:rPr>
                <w:rFonts w:ascii="Angsana New" w:hAnsi="Angsana New"/>
                <w:sz w:val="24"/>
                <w:szCs w:val="24"/>
              </w:rPr>
              <w:t>2,998.02</w:t>
            </w:r>
          </w:p>
        </w:tc>
      </w:tr>
      <w:tr w:rsidR="008D4C64" w:rsidRPr="008860F2" w14:paraId="23EBA86D" w14:textId="77777777" w:rsidTr="00A61EC4">
        <w:tc>
          <w:tcPr>
            <w:tcW w:w="2805" w:type="dxa"/>
          </w:tcPr>
          <w:p w14:paraId="4215E89D" w14:textId="77777777" w:rsidR="00AD3AA3" w:rsidRPr="008860F2" w:rsidRDefault="00AD3AA3" w:rsidP="00AD3AA3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8860F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710" w:type="dxa"/>
          </w:tcPr>
          <w:p w14:paraId="5D899431" w14:textId="77777777" w:rsidR="00AD3AA3" w:rsidRPr="008860F2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70EBF" w14:textId="3CC339CB" w:rsidR="00AD3AA3" w:rsidRPr="00A61EC4" w:rsidRDefault="00AD3AA3" w:rsidP="00A6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  <w:cs/>
              </w:rPr>
            </w:pPr>
            <w:r w:rsidRPr="00A61E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63CD5AED" w14:textId="77777777" w:rsidR="00AD3AA3" w:rsidRPr="002E4946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61003" w14:textId="12A36E06" w:rsidR="00AD3AA3" w:rsidRPr="002E4946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E4946">
              <w:rPr>
                <w:rFonts w:ascii="Angsana New" w:hAnsi="Angsana New"/>
                <w:b/>
                <w:bCs/>
                <w:sz w:val="24"/>
                <w:szCs w:val="24"/>
              </w:rPr>
              <w:t>2,761.35</w:t>
            </w:r>
          </w:p>
        </w:tc>
        <w:tc>
          <w:tcPr>
            <w:tcW w:w="234" w:type="dxa"/>
            <w:vAlign w:val="bottom"/>
          </w:tcPr>
          <w:p w14:paraId="474132BC" w14:textId="77777777" w:rsidR="00AD3AA3" w:rsidRPr="002E4946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442280" w14:textId="6C935942" w:rsidR="00AD3AA3" w:rsidRPr="002E4946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E4946">
              <w:rPr>
                <w:rFonts w:ascii="Angsana New" w:hAnsi="Angsana New"/>
                <w:b/>
                <w:bCs/>
                <w:sz w:val="24"/>
                <w:szCs w:val="24"/>
              </w:rPr>
              <w:t>2,761.35</w:t>
            </w:r>
          </w:p>
        </w:tc>
        <w:tc>
          <w:tcPr>
            <w:tcW w:w="232" w:type="dxa"/>
            <w:vAlign w:val="bottom"/>
          </w:tcPr>
          <w:p w14:paraId="6FEC57EC" w14:textId="77777777" w:rsidR="00AD3AA3" w:rsidRPr="002E4946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5E741" w14:textId="07642840" w:rsidR="00AD3AA3" w:rsidRPr="00A61EC4" w:rsidRDefault="002E4946" w:rsidP="00A6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  <w:cs/>
              </w:rPr>
            </w:pPr>
            <w:r w:rsidRPr="00A61EC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vAlign w:val="bottom"/>
          </w:tcPr>
          <w:p w14:paraId="6CB57F74" w14:textId="77777777" w:rsidR="00AD3AA3" w:rsidRPr="002E4946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772FD" w14:textId="29A4740E" w:rsidR="00AD3AA3" w:rsidRPr="002E4946" w:rsidRDefault="002E4946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E4946">
              <w:rPr>
                <w:rFonts w:ascii="Angsana New" w:hAnsi="Angsana New"/>
                <w:b/>
                <w:bCs/>
                <w:sz w:val="24"/>
                <w:szCs w:val="24"/>
              </w:rPr>
              <w:t>4,736.92</w:t>
            </w:r>
          </w:p>
        </w:tc>
        <w:tc>
          <w:tcPr>
            <w:tcW w:w="232" w:type="dxa"/>
            <w:vAlign w:val="bottom"/>
          </w:tcPr>
          <w:p w14:paraId="0F33127B" w14:textId="77777777" w:rsidR="00AD3AA3" w:rsidRPr="002E4946" w:rsidRDefault="00AD3AA3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89F7F" w14:textId="2ABA6B9E" w:rsidR="00AD3AA3" w:rsidRPr="002E4946" w:rsidRDefault="002E4946" w:rsidP="00AD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E4946">
              <w:rPr>
                <w:rFonts w:ascii="Angsana New" w:hAnsi="Angsana New"/>
                <w:b/>
                <w:bCs/>
                <w:sz w:val="24"/>
                <w:szCs w:val="24"/>
              </w:rPr>
              <w:t>4,736.92</w:t>
            </w:r>
          </w:p>
        </w:tc>
      </w:tr>
    </w:tbl>
    <w:p w14:paraId="22A9168C" w14:textId="62A2F051" w:rsidR="00F4355A" w:rsidRPr="008860F2" w:rsidRDefault="00F4355A">
      <w:pPr>
        <w:rPr>
          <w:sz w:val="28"/>
          <w:szCs w:val="28"/>
        </w:rPr>
      </w:pPr>
    </w:p>
    <w:tbl>
      <w:tblPr>
        <w:tblW w:w="9853" w:type="dxa"/>
        <w:tblInd w:w="450" w:type="dxa"/>
        <w:tblLook w:val="01E0" w:firstRow="1" w:lastRow="1" w:firstColumn="1" w:lastColumn="1" w:noHBand="0" w:noVBand="0"/>
      </w:tblPr>
      <w:tblGrid>
        <w:gridCol w:w="4422"/>
        <w:gridCol w:w="1147"/>
        <w:gridCol w:w="984"/>
        <w:gridCol w:w="252"/>
        <w:gridCol w:w="895"/>
        <w:gridCol w:w="238"/>
        <w:gridCol w:w="908"/>
        <w:gridCol w:w="241"/>
        <w:gridCol w:w="766"/>
      </w:tblGrid>
      <w:tr w:rsidR="000E2DF9" w:rsidRPr="008860F2" w14:paraId="5F7FF7B9" w14:textId="77777777" w:rsidTr="00940FBC">
        <w:trPr>
          <w:tblHeader/>
        </w:trPr>
        <w:tc>
          <w:tcPr>
            <w:tcW w:w="4422" w:type="dxa"/>
            <w:vMerge w:val="restart"/>
            <w:shd w:val="clear" w:color="auto" w:fill="auto"/>
          </w:tcPr>
          <w:p w14:paraId="4BD2AE22" w14:textId="77777777" w:rsidR="000E2DF9" w:rsidRPr="008860F2" w:rsidRDefault="000E2DF9" w:rsidP="00693CF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  <w:p w14:paraId="6C6F2DCF" w14:textId="77777777" w:rsidR="000E2DF9" w:rsidRPr="008860F2" w:rsidRDefault="000E2DF9" w:rsidP="00693CF9">
            <w:pPr>
              <w:tabs>
                <w:tab w:val="left" w:pos="163"/>
              </w:tabs>
              <w:ind w:left="163" w:right="-108" w:hanging="163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ab/>
              <w:t xml:space="preserve">ณ วันที่ </w:t>
            </w:r>
            <w:r w:rsidRPr="008860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8860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8860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47" w:type="dxa"/>
          </w:tcPr>
          <w:p w14:paraId="003D47C7" w14:textId="77777777" w:rsidR="000E2DF9" w:rsidRPr="008860F2" w:rsidRDefault="000E2DF9" w:rsidP="00693CF9">
            <w:pPr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31" w:type="dxa"/>
            <w:gridSpan w:val="3"/>
          </w:tcPr>
          <w:p w14:paraId="49F74E39" w14:textId="77777777" w:rsidR="000E2DF9" w:rsidRPr="008860F2" w:rsidRDefault="000E2DF9" w:rsidP="00693CF9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2F80ABA3" w14:textId="77777777" w:rsidR="000E2DF9" w:rsidRPr="008860F2" w:rsidRDefault="000E2DF9" w:rsidP="00693CF9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915" w:type="dxa"/>
            <w:gridSpan w:val="3"/>
          </w:tcPr>
          <w:p w14:paraId="764566A6" w14:textId="77777777" w:rsidR="000E2DF9" w:rsidRPr="008860F2" w:rsidRDefault="000E2DF9" w:rsidP="00693CF9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0FBC" w:rsidRPr="008860F2" w14:paraId="2014E0DE" w14:textId="77777777" w:rsidTr="00D9304C">
        <w:trPr>
          <w:tblHeader/>
        </w:trPr>
        <w:tc>
          <w:tcPr>
            <w:tcW w:w="4422" w:type="dxa"/>
            <w:vMerge/>
          </w:tcPr>
          <w:p w14:paraId="4B4F5324" w14:textId="77777777" w:rsidR="000E2DF9" w:rsidRPr="008860F2" w:rsidRDefault="000E2DF9" w:rsidP="00693CF9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7" w:type="dxa"/>
          </w:tcPr>
          <w:p w14:paraId="3D356B3D" w14:textId="77777777" w:rsidR="000E2DF9" w:rsidRPr="008860F2" w:rsidRDefault="000E2DF9" w:rsidP="00693CF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455FD0DC" w14:textId="77777777" w:rsidR="000E2DF9" w:rsidRPr="008860F2" w:rsidRDefault="000E2DF9" w:rsidP="00693CF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07DC6FA0" w14:textId="77777777" w:rsidR="000E2DF9" w:rsidRPr="008860F2" w:rsidRDefault="000E2DF9" w:rsidP="00693CF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2EB30F96" w14:textId="77777777" w:rsidR="000E2DF9" w:rsidRPr="008860F2" w:rsidRDefault="000E2DF9" w:rsidP="00693CF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8" w:type="dxa"/>
            <w:shd w:val="clear" w:color="auto" w:fill="auto"/>
          </w:tcPr>
          <w:p w14:paraId="2669CBC1" w14:textId="77777777" w:rsidR="000E2DF9" w:rsidRPr="008860F2" w:rsidRDefault="000E2DF9" w:rsidP="00693CF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14:paraId="43BA71EC" w14:textId="77777777" w:rsidR="000E2DF9" w:rsidRPr="008860F2" w:rsidRDefault="000E2DF9" w:rsidP="00693CF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62B13729" w14:textId="77777777" w:rsidR="000E2DF9" w:rsidRPr="008860F2" w:rsidRDefault="000E2DF9" w:rsidP="00693CF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439E0439" w14:textId="77777777" w:rsidR="000E2DF9" w:rsidRPr="008860F2" w:rsidRDefault="000E2DF9" w:rsidP="00693CF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E2DF9" w:rsidRPr="008860F2" w14:paraId="0BB6CEF5" w14:textId="77777777" w:rsidTr="00940FBC">
        <w:trPr>
          <w:tblHeader/>
        </w:trPr>
        <w:tc>
          <w:tcPr>
            <w:tcW w:w="4422" w:type="dxa"/>
          </w:tcPr>
          <w:p w14:paraId="5C03562D" w14:textId="77777777" w:rsidR="000E2DF9" w:rsidRPr="008860F2" w:rsidRDefault="000E2DF9" w:rsidP="00693CF9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7" w:type="dxa"/>
          </w:tcPr>
          <w:p w14:paraId="070DD8AA" w14:textId="77777777" w:rsidR="000E2DF9" w:rsidRPr="008860F2" w:rsidRDefault="000E2DF9" w:rsidP="00693CF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84" w:type="dxa"/>
            <w:gridSpan w:val="7"/>
          </w:tcPr>
          <w:p w14:paraId="393D9CD8" w14:textId="77777777" w:rsidR="000E2DF9" w:rsidRPr="008860F2" w:rsidRDefault="000E2DF9" w:rsidP="00693CF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40FBC" w:rsidRPr="008860F2" w14:paraId="64441D5D" w14:textId="77777777" w:rsidTr="00D9304C">
        <w:tc>
          <w:tcPr>
            <w:tcW w:w="4422" w:type="dxa"/>
          </w:tcPr>
          <w:p w14:paraId="5408B06B" w14:textId="154DA57F" w:rsidR="000E2DF9" w:rsidRPr="008860F2" w:rsidRDefault="00FE1EB2" w:rsidP="00693CF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1EB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FE1EB2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  <w:tc>
          <w:tcPr>
            <w:tcW w:w="1147" w:type="dxa"/>
          </w:tcPr>
          <w:p w14:paraId="6C64ED9B" w14:textId="6148F3F4" w:rsidR="000E2DF9" w:rsidRPr="0058463D" w:rsidRDefault="000E2DF9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8860F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58463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984" w:type="dxa"/>
          </w:tcPr>
          <w:p w14:paraId="76FC535C" w14:textId="3D5E94BF" w:rsidR="000E2DF9" w:rsidRPr="00F43EC7" w:rsidRDefault="00F43EC7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4,643.75</w:t>
            </w:r>
          </w:p>
        </w:tc>
        <w:tc>
          <w:tcPr>
            <w:tcW w:w="252" w:type="dxa"/>
          </w:tcPr>
          <w:p w14:paraId="4916DA98" w14:textId="77777777" w:rsidR="000E2DF9" w:rsidRPr="008860F2" w:rsidRDefault="000E2DF9" w:rsidP="00693CF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5" w:type="dxa"/>
          </w:tcPr>
          <w:p w14:paraId="0CCCE1E6" w14:textId="35CC7CF2" w:rsidR="000E2DF9" w:rsidRPr="008860F2" w:rsidRDefault="008A21BC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1,589.40</w:t>
            </w:r>
          </w:p>
        </w:tc>
        <w:tc>
          <w:tcPr>
            <w:tcW w:w="238" w:type="dxa"/>
          </w:tcPr>
          <w:p w14:paraId="2B02DE84" w14:textId="77777777" w:rsidR="000E2DF9" w:rsidRPr="008860F2" w:rsidRDefault="000E2DF9" w:rsidP="00693CF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</w:tcPr>
          <w:p w14:paraId="281F3D01" w14:textId="44A4048D" w:rsidR="000E2DF9" w:rsidRPr="008860F2" w:rsidRDefault="008A21BC" w:rsidP="00D9304C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1741B0A" w14:textId="77777777" w:rsidR="000E2DF9" w:rsidRPr="008860F2" w:rsidRDefault="000E2DF9" w:rsidP="00693CF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6" w:type="dxa"/>
          </w:tcPr>
          <w:p w14:paraId="6E3E3A01" w14:textId="28FB5AE8" w:rsidR="000E2DF9" w:rsidRPr="008860F2" w:rsidRDefault="008A21BC" w:rsidP="002A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2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0FBC" w:rsidRPr="008860F2" w14:paraId="6C39C372" w14:textId="77777777" w:rsidTr="00D9304C">
        <w:tc>
          <w:tcPr>
            <w:tcW w:w="4422" w:type="dxa"/>
          </w:tcPr>
          <w:p w14:paraId="2427734C" w14:textId="77777777" w:rsidR="000E2DF9" w:rsidRPr="008860F2" w:rsidRDefault="000E2DF9" w:rsidP="00693CF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47" w:type="dxa"/>
          </w:tcPr>
          <w:p w14:paraId="187EDD6A" w14:textId="77777777" w:rsidR="000E2DF9" w:rsidRPr="008860F2" w:rsidRDefault="000E2DF9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8860F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  <w:r w:rsidR="00D6710B" w:rsidRPr="008860F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984" w:type="dxa"/>
          </w:tcPr>
          <w:p w14:paraId="5600E4D4" w14:textId="135C5848" w:rsidR="000E2DF9" w:rsidRPr="008860F2" w:rsidRDefault="00F43EC7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108.00</w:t>
            </w:r>
          </w:p>
        </w:tc>
        <w:tc>
          <w:tcPr>
            <w:tcW w:w="252" w:type="dxa"/>
          </w:tcPr>
          <w:p w14:paraId="7B577121" w14:textId="77777777" w:rsidR="000E2DF9" w:rsidRPr="008860F2" w:rsidRDefault="000E2DF9" w:rsidP="00693CF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5" w:type="dxa"/>
          </w:tcPr>
          <w:p w14:paraId="649BF034" w14:textId="54E1926A" w:rsidR="000E2DF9" w:rsidRPr="008860F2" w:rsidRDefault="008A21BC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108.00</w:t>
            </w:r>
          </w:p>
        </w:tc>
        <w:tc>
          <w:tcPr>
            <w:tcW w:w="238" w:type="dxa"/>
          </w:tcPr>
          <w:p w14:paraId="4D5AE66A" w14:textId="77777777" w:rsidR="000E2DF9" w:rsidRPr="008860F2" w:rsidRDefault="000E2DF9" w:rsidP="00693CF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</w:tcPr>
          <w:p w14:paraId="33463D16" w14:textId="634F701C" w:rsidR="000E2DF9" w:rsidRPr="008860F2" w:rsidRDefault="008A21BC" w:rsidP="00D9304C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8A240E5" w14:textId="77777777" w:rsidR="000E2DF9" w:rsidRPr="008860F2" w:rsidRDefault="000E2DF9" w:rsidP="00693CF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6" w:type="dxa"/>
          </w:tcPr>
          <w:p w14:paraId="73A06B1A" w14:textId="4DDB49D3" w:rsidR="000E2DF9" w:rsidRPr="008860F2" w:rsidRDefault="008A21BC" w:rsidP="002A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2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0FBC" w:rsidRPr="008860F2" w14:paraId="16A15406" w14:textId="77777777" w:rsidTr="00D9304C">
        <w:tc>
          <w:tcPr>
            <w:tcW w:w="4422" w:type="dxa"/>
          </w:tcPr>
          <w:p w14:paraId="7F0BE81E" w14:textId="77777777" w:rsidR="000E2DF9" w:rsidRPr="008860F2" w:rsidRDefault="000E2DF9" w:rsidP="00693CF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7" w:type="dxa"/>
          </w:tcPr>
          <w:p w14:paraId="06D4C2E9" w14:textId="77777777" w:rsidR="000E2DF9" w:rsidRPr="008860F2" w:rsidRDefault="000E2DF9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2B460970" w14:textId="694048D2" w:rsidR="000E2DF9" w:rsidRPr="008860F2" w:rsidRDefault="00F43EC7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4,751.75</w:t>
            </w:r>
          </w:p>
        </w:tc>
        <w:tc>
          <w:tcPr>
            <w:tcW w:w="252" w:type="dxa"/>
          </w:tcPr>
          <w:p w14:paraId="38E4C848" w14:textId="77777777" w:rsidR="000E2DF9" w:rsidRPr="008860F2" w:rsidRDefault="000E2DF9" w:rsidP="00693CF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3BE44DA5" w14:textId="3EA7C100" w:rsidR="000E2DF9" w:rsidRPr="008860F2" w:rsidRDefault="008A21BC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1,697.40</w:t>
            </w:r>
          </w:p>
        </w:tc>
        <w:tc>
          <w:tcPr>
            <w:tcW w:w="238" w:type="dxa"/>
          </w:tcPr>
          <w:p w14:paraId="40838477" w14:textId="77777777" w:rsidR="000E2DF9" w:rsidRPr="008860F2" w:rsidRDefault="000E2DF9" w:rsidP="00693CF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107D94B0" w14:textId="798CC8AC" w:rsidR="000E2DF9" w:rsidRPr="008860F2" w:rsidRDefault="008A21BC" w:rsidP="00D9304C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CBDD40B" w14:textId="77777777" w:rsidR="000E2DF9" w:rsidRPr="008860F2" w:rsidRDefault="000E2DF9" w:rsidP="00693CF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14:paraId="597C7500" w14:textId="70AC11CB" w:rsidR="000E2DF9" w:rsidRPr="008860F2" w:rsidRDefault="008A21BC" w:rsidP="002A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2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4621278C" w14:textId="379010F3" w:rsidR="00F4355A" w:rsidRPr="008860F2" w:rsidRDefault="00B31552" w:rsidP="00B31552">
      <w:pPr>
        <w:pStyle w:val="block"/>
        <w:spacing w:after="0"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</w:rPr>
        <w:t xml:space="preserve"> </w:t>
      </w:r>
    </w:p>
    <w:p w14:paraId="00F6F6A3" w14:textId="77777777" w:rsidR="00736AF2" w:rsidRPr="008860F2" w:rsidRDefault="00736AF2" w:rsidP="006D5708">
      <w:pPr>
        <w:pStyle w:val="ListParagraph"/>
        <w:numPr>
          <w:ilvl w:val="0"/>
          <w:numId w:val="4"/>
        </w:numPr>
        <w:tabs>
          <w:tab w:val="left" w:pos="540"/>
        </w:tabs>
        <w:spacing w:line="240" w:lineRule="auto"/>
        <w:ind w:left="540" w:right="-25" w:hanging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 w:hint="cs"/>
          <w:sz w:val="28"/>
          <w:szCs w:val="28"/>
          <w:cs/>
        </w:rPr>
        <w:t>บริษัทย่อยมีเงินกู้ยืมระยะยาวจากสถาบันการเงินโดยมีอัตราเงินกู้ยืมขั้นต่ำบวก</w:t>
      </w:r>
      <w:r w:rsidRPr="008860F2">
        <w:rPr>
          <w:rFonts w:ascii="Angsana New" w:hAnsi="Angsana New"/>
          <w:sz w:val="28"/>
          <w:szCs w:val="28"/>
          <w:cs/>
        </w:rPr>
        <w:t>/</w:t>
      </w:r>
      <w:r w:rsidRPr="008860F2">
        <w:rPr>
          <w:rFonts w:ascii="Angsana New" w:hAnsi="Angsana New" w:hint="cs"/>
          <w:sz w:val="28"/>
          <w:szCs w:val="28"/>
          <w:cs/>
        </w:rPr>
        <w:t>ลบอัตราคงที่ต่อปี</w:t>
      </w:r>
    </w:p>
    <w:p w14:paraId="1D60775A" w14:textId="77777777" w:rsidR="00736AF2" w:rsidRPr="008860F2" w:rsidRDefault="00736AF2" w:rsidP="005D4411">
      <w:pPr>
        <w:pStyle w:val="NoSpacing"/>
        <w:rPr>
          <w:rFonts w:ascii="Angsana New" w:hAnsi="Angsana New"/>
          <w:sz w:val="28"/>
          <w:szCs w:val="28"/>
        </w:rPr>
      </w:pPr>
    </w:p>
    <w:p w14:paraId="18CF6AA7" w14:textId="77777777" w:rsidR="00F3681C" w:rsidRPr="008860F2" w:rsidRDefault="00F3681C" w:rsidP="00F3681C">
      <w:pPr>
        <w:ind w:left="540" w:right="-25"/>
        <w:rPr>
          <w:rFonts w:ascii="Angsana New" w:hAnsi="Angsana New"/>
          <w:sz w:val="28"/>
          <w:szCs w:val="28"/>
          <w:cs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เงินกู้ยืมส่วนใหญ่ของบริษัทย่อยมีกำหนดชำระคืนเงินต้นเมื่อไถ่ถอนโฉนดที่ดินในอัตราที่ระบุในสัญญา เงินต้นส่วนที่เหลือมีกำหนดชำระคืนตามระยะเวลาที่ระบุไว้ในสัญญาโดยจัดประเภทเงินกู้ยืมระยะยาวที่จะถึงกำหนดชำระภายใน </w:t>
      </w:r>
      <w:r w:rsidRPr="008860F2">
        <w:rPr>
          <w:rFonts w:ascii="Angsana New" w:hAnsi="Angsana New"/>
          <w:sz w:val="28"/>
          <w:szCs w:val="28"/>
        </w:rPr>
        <w:t>1</w:t>
      </w:r>
      <w:r w:rsidRPr="008860F2">
        <w:rPr>
          <w:rFonts w:ascii="Angsana New" w:hAnsi="Angsana New"/>
          <w:sz w:val="28"/>
          <w:szCs w:val="28"/>
          <w:cs/>
        </w:rPr>
        <w:t xml:space="preserve"> ปี </w:t>
      </w:r>
    </w:p>
    <w:p w14:paraId="683B3510" w14:textId="77777777" w:rsidR="00F3681C" w:rsidRPr="008860F2" w:rsidRDefault="00F3681C" w:rsidP="00B73553">
      <w:pPr>
        <w:ind w:left="540" w:right="-25"/>
        <w:rPr>
          <w:rFonts w:ascii="Angsana New" w:hAnsi="Angsana New"/>
          <w:sz w:val="28"/>
          <w:szCs w:val="28"/>
        </w:rPr>
      </w:pPr>
    </w:p>
    <w:p w14:paraId="426F8556" w14:textId="13FB0F67" w:rsidR="00B73553" w:rsidRPr="008860F2" w:rsidRDefault="00B73553" w:rsidP="00B73553">
      <w:pPr>
        <w:ind w:left="540" w:right="-25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สัญญาเงินกู้ยืมได้ระบุข้อตกลงและข้อจำกัดที่บริษัทย่อยต้องถือปฏิบัติบางประการ เช่น การดำรงอัตราส่วนหนี้สินต่อส่วนของผู้ถือหุ้น การควบหรือรวมกิจการกับบริษัทอื่น การลงทุนในหลักทรัพย์ การลดทุนหรือจ่ายเงินปันผล </w:t>
      </w:r>
      <w:r w:rsidR="005A09D0">
        <w:rPr>
          <w:rFonts w:ascii="Angsana New" w:hAnsi="Angsana New" w:hint="cs"/>
          <w:sz w:val="28"/>
          <w:szCs w:val="28"/>
          <w:cs/>
        </w:rPr>
        <w:t>และการ</w:t>
      </w:r>
      <w:r w:rsidRPr="008860F2">
        <w:rPr>
          <w:rFonts w:ascii="Angsana New" w:hAnsi="Angsana New"/>
          <w:sz w:val="28"/>
          <w:szCs w:val="28"/>
          <w:cs/>
        </w:rPr>
        <w:t xml:space="preserve">โอนสิทธิในสัญญาประกันภัยและสัญญาก่อสร้าง </w:t>
      </w:r>
      <w:r w:rsidR="005A09D0">
        <w:rPr>
          <w:rFonts w:ascii="Angsana New" w:hAnsi="Angsana New" w:hint="cs"/>
          <w:sz w:val="28"/>
          <w:szCs w:val="28"/>
          <w:cs/>
        </w:rPr>
        <w:t>เ</w:t>
      </w:r>
      <w:r w:rsidRPr="008860F2">
        <w:rPr>
          <w:rFonts w:ascii="Angsana New" w:hAnsi="Angsana New"/>
          <w:sz w:val="28"/>
          <w:szCs w:val="28"/>
          <w:cs/>
        </w:rPr>
        <w:t>ป็นต้น</w:t>
      </w:r>
    </w:p>
    <w:p w14:paraId="4B5B0038" w14:textId="77777777" w:rsidR="00845762" w:rsidRPr="008860F2" w:rsidRDefault="00845762" w:rsidP="00845762">
      <w:pPr>
        <w:pStyle w:val="ListParagraph"/>
        <w:tabs>
          <w:tab w:val="left" w:pos="90"/>
          <w:tab w:val="left" w:pos="540"/>
        </w:tabs>
        <w:ind w:left="540" w:right="-25"/>
        <w:rPr>
          <w:rFonts w:ascii="Angsana New" w:hAnsi="Angsana New"/>
          <w:sz w:val="28"/>
          <w:szCs w:val="28"/>
        </w:rPr>
      </w:pPr>
    </w:p>
    <w:p w14:paraId="7D244539" w14:textId="77777777" w:rsidR="00B73553" w:rsidRPr="008860F2" w:rsidRDefault="00B73553" w:rsidP="00B73553">
      <w:pPr>
        <w:pStyle w:val="ListParagraph"/>
        <w:numPr>
          <w:ilvl w:val="0"/>
          <w:numId w:val="4"/>
        </w:numPr>
        <w:tabs>
          <w:tab w:val="left" w:pos="90"/>
          <w:tab w:val="left" w:pos="540"/>
        </w:tabs>
        <w:ind w:left="540" w:right="-25" w:hanging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บริษัทย่อยได้นำที่ดินพร้อมสิ่งปลูกสร้างบนที่ดินที่มีอยู่ส่วนใหญ่และสิ่งปลูกสร้างที่จะมีในภายหน้าไปจดจำนองไว้กับสถาบันการเงินรวมถึงโอนสิทธิในสัญญาประกันภัย เพื่อใช้เป็นหลักประกันเงินกู้ยืมจากสถาบันการเงิน</w:t>
      </w:r>
    </w:p>
    <w:p w14:paraId="73809696" w14:textId="77777777" w:rsidR="00B73553" w:rsidRPr="008860F2" w:rsidRDefault="00B73553" w:rsidP="00B73553">
      <w:pPr>
        <w:pStyle w:val="ListParagraph"/>
        <w:tabs>
          <w:tab w:val="left" w:pos="90"/>
          <w:tab w:val="left" w:pos="540"/>
        </w:tabs>
        <w:ind w:left="540" w:right="-25"/>
        <w:rPr>
          <w:rFonts w:ascii="Angsana New" w:hAnsi="Angsana New"/>
          <w:sz w:val="28"/>
          <w:szCs w:val="28"/>
        </w:rPr>
      </w:pPr>
    </w:p>
    <w:p w14:paraId="271DF480" w14:textId="747883FE" w:rsidR="00736AF2" w:rsidRPr="008860F2" w:rsidRDefault="00736AF2" w:rsidP="006D5708">
      <w:pPr>
        <w:pStyle w:val="ListParagraph"/>
        <w:numPr>
          <w:ilvl w:val="0"/>
          <w:numId w:val="4"/>
        </w:numPr>
        <w:tabs>
          <w:tab w:val="left" w:pos="540"/>
        </w:tabs>
        <w:ind w:left="540" w:right="-25" w:hanging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860F2">
        <w:rPr>
          <w:rFonts w:ascii="Angsana New" w:hAnsi="Angsana New"/>
          <w:sz w:val="28"/>
          <w:szCs w:val="28"/>
        </w:rPr>
        <w:t>30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  <w:r w:rsidR="00AE41FB" w:rsidRPr="008860F2">
        <w:rPr>
          <w:rFonts w:ascii="Angsana New" w:hAnsi="Angsana New"/>
          <w:sz w:val="28"/>
          <w:szCs w:val="28"/>
          <w:cs/>
        </w:rPr>
        <w:t>กันยายน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</w:rPr>
        <w:t>256</w:t>
      </w:r>
      <w:r w:rsidR="00E75CA5" w:rsidRPr="008860F2">
        <w:rPr>
          <w:rFonts w:ascii="Angsana New" w:hAnsi="Angsana New"/>
          <w:sz w:val="28"/>
          <w:szCs w:val="28"/>
        </w:rPr>
        <w:t>3</w:t>
      </w:r>
      <w:r w:rsidRPr="008860F2">
        <w:rPr>
          <w:rFonts w:ascii="Angsana New" w:hAnsi="Angsana New"/>
          <w:sz w:val="28"/>
          <w:szCs w:val="28"/>
          <w:cs/>
        </w:rPr>
        <w:t xml:space="preserve"> กลุ่มบริษัท</w:t>
      </w:r>
      <w:r w:rsidR="005443B2" w:rsidRPr="008860F2">
        <w:rPr>
          <w:rFonts w:ascii="Angsana New" w:hAnsi="Angsana New"/>
          <w:sz w:val="28"/>
          <w:szCs w:val="28"/>
          <w:cs/>
        </w:rPr>
        <w:t>และบริษัท</w:t>
      </w:r>
      <w:r w:rsidRPr="008860F2">
        <w:rPr>
          <w:rFonts w:ascii="Angsana New" w:hAnsi="Angsana New"/>
          <w:sz w:val="28"/>
          <w:szCs w:val="28"/>
          <w:cs/>
        </w:rPr>
        <w:t>มีวงเงินสินเชื่อซึ่งยังไม่ได้เบิกใช้เป็นจำนวน</w:t>
      </w:r>
      <w:r w:rsidR="005B72A0">
        <w:rPr>
          <w:rFonts w:ascii="Angsana New" w:hAnsi="Angsana New" w:hint="cs"/>
          <w:sz w:val="28"/>
          <w:szCs w:val="28"/>
          <w:cs/>
        </w:rPr>
        <w:t xml:space="preserve"> </w:t>
      </w:r>
      <w:r w:rsidR="005B72A0">
        <w:rPr>
          <w:rFonts w:ascii="Angsana New" w:hAnsi="Angsana New"/>
          <w:sz w:val="28"/>
          <w:szCs w:val="28"/>
        </w:rPr>
        <w:t>10</w:t>
      </w:r>
      <w:r w:rsidR="005A09D0">
        <w:rPr>
          <w:rFonts w:ascii="Angsana New" w:hAnsi="Angsana New"/>
          <w:sz w:val="28"/>
          <w:szCs w:val="28"/>
        </w:rPr>
        <w:t>,</w:t>
      </w:r>
      <w:r w:rsidR="002B6B0D">
        <w:rPr>
          <w:rFonts w:ascii="Angsana New" w:hAnsi="Angsana New"/>
          <w:sz w:val="28"/>
          <w:szCs w:val="28"/>
        </w:rPr>
        <w:t>904.78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ล้านบาท</w:t>
      </w:r>
      <w:r w:rsidR="005443B2" w:rsidRPr="008860F2">
        <w:rPr>
          <w:rFonts w:ascii="Angsana New" w:hAnsi="Angsana New"/>
          <w:sz w:val="28"/>
          <w:szCs w:val="28"/>
          <w:cs/>
        </w:rPr>
        <w:t xml:space="preserve"> และ</w:t>
      </w:r>
      <w:r w:rsidR="005B72A0">
        <w:rPr>
          <w:rFonts w:ascii="Angsana New" w:hAnsi="Angsana New" w:hint="cs"/>
          <w:sz w:val="28"/>
          <w:szCs w:val="28"/>
          <w:cs/>
        </w:rPr>
        <w:t xml:space="preserve"> </w:t>
      </w:r>
      <w:r w:rsidR="005A09D0">
        <w:rPr>
          <w:rFonts w:ascii="Angsana New" w:hAnsi="Angsana New"/>
          <w:sz w:val="28"/>
          <w:szCs w:val="28"/>
        </w:rPr>
        <w:t>7,580.50</w:t>
      </w:r>
      <w:r w:rsidR="005443B2" w:rsidRPr="008860F2">
        <w:rPr>
          <w:rFonts w:ascii="Angsana New" w:hAnsi="Angsana New"/>
          <w:sz w:val="28"/>
          <w:szCs w:val="28"/>
        </w:rPr>
        <w:t xml:space="preserve"> </w:t>
      </w:r>
      <w:r w:rsidR="005443B2" w:rsidRPr="008860F2">
        <w:rPr>
          <w:rFonts w:ascii="Angsana New" w:hAnsi="Angsana New"/>
          <w:sz w:val="28"/>
          <w:szCs w:val="28"/>
          <w:cs/>
        </w:rPr>
        <w:t>ล้านบาท</w:t>
      </w:r>
      <w:r w:rsidR="007F6BC2" w:rsidRPr="008860F2">
        <w:rPr>
          <w:rFonts w:ascii="Angsana New" w:hAnsi="Angsana New"/>
          <w:sz w:val="28"/>
          <w:szCs w:val="28"/>
        </w:rPr>
        <w:t xml:space="preserve"> </w:t>
      </w:r>
      <w:r w:rsidR="007F6BC2" w:rsidRPr="008860F2">
        <w:rPr>
          <w:rFonts w:ascii="Angsana New" w:hAnsi="Angsana New"/>
          <w:sz w:val="28"/>
          <w:szCs w:val="28"/>
          <w:cs/>
        </w:rPr>
        <w:t>ตามลำดับ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i/>
          <w:iCs/>
          <w:sz w:val="28"/>
          <w:szCs w:val="28"/>
          <w:cs/>
        </w:rPr>
        <w:t>(</w:t>
      </w:r>
      <w:r w:rsidRPr="008860F2">
        <w:rPr>
          <w:rFonts w:ascii="Angsana New" w:hAnsi="Angsana New"/>
          <w:i/>
          <w:iCs/>
          <w:sz w:val="28"/>
          <w:szCs w:val="28"/>
        </w:rPr>
        <w:t>25</w:t>
      </w:r>
      <w:r w:rsidR="00B73553" w:rsidRPr="008860F2">
        <w:rPr>
          <w:rFonts w:ascii="Angsana New" w:hAnsi="Angsana New"/>
          <w:i/>
          <w:iCs/>
          <w:sz w:val="28"/>
          <w:szCs w:val="28"/>
        </w:rPr>
        <w:t>6</w:t>
      </w:r>
      <w:r w:rsidR="00E75CA5" w:rsidRPr="008860F2">
        <w:rPr>
          <w:rFonts w:ascii="Angsana New" w:hAnsi="Angsana New"/>
          <w:i/>
          <w:iCs/>
          <w:sz w:val="28"/>
          <w:szCs w:val="28"/>
        </w:rPr>
        <w:t>2</w:t>
      </w:r>
      <w:r w:rsidRPr="008860F2">
        <w:rPr>
          <w:rFonts w:ascii="Angsana New" w:hAnsi="Angsana New"/>
          <w:i/>
          <w:iCs/>
          <w:sz w:val="28"/>
          <w:szCs w:val="28"/>
        </w:rPr>
        <w:t>:</w:t>
      </w:r>
      <w:r w:rsidRPr="008860F2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E75CA5" w:rsidRPr="008860F2">
        <w:rPr>
          <w:rFonts w:ascii="Angsana New" w:hAnsi="Angsana New"/>
          <w:i/>
          <w:iCs/>
          <w:sz w:val="28"/>
          <w:szCs w:val="28"/>
        </w:rPr>
        <w:t>8,274.33</w:t>
      </w:r>
      <w:r w:rsidR="00060225" w:rsidRPr="008860F2">
        <w:rPr>
          <w:rFonts w:ascii="Angsana New" w:hAnsi="Angsana New"/>
          <w:i/>
          <w:iCs/>
          <w:sz w:val="28"/>
          <w:szCs w:val="28"/>
        </w:rPr>
        <w:t xml:space="preserve"> </w:t>
      </w:r>
      <w:r w:rsidR="00060225" w:rsidRPr="008860F2">
        <w:rPr>
          <w:rFonts w:ascii="Angsana New" w:hAnsi="Angsana New"/>
          <w:i/>
          <w:iCs/>
          <w:sz w:val="28"/>
          <w:szCs w:val="28"/>
          <w:cs/>
        </w:rPr>
        <w:t xml:space="preserve">ล้านบาท และ </w:t>
      </w:r>
      <w:r w:rsidR="00E75CA5" w:rsidRPr="008860F2">
        <w:rPr>
          <w:rFonts w:ascii="Angsana New" w:hAnsi="Angsana New"/>
          <w:i/>
          <w:iCs/>
          <w:sz w:val="28"/>
          <w:szCs w:val="28"/>
        </w:rPr>
        <w:t>5,230</w:t>
      </w:r>
      <w:r w:rsidR="00060225" w:rsidRPr="008860F2">
        <w:rPr>
          <w:rFonts w:ascii="Angsana New" w:hAnsi="Angsana New"/>
          <w:i/>
          <w:iCs/>
          <w:sz w:val="28"/>
          <w:szCs w:val="28"/>
        </w:rPr>
        <w:t xml:space="preserve"> </w:t>
      </w:r>
      <w:r w:rsidR="00060225" w:rsidRPr="008860F2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="007F6BC2" w:rsidRPr="008860F2">
        <w:rPr>
          <w:rFonts w:ascii="Angsana New" w:hAnsi="Angsana New"/>
          <w:i/>
          <w:iCs/>
          <w:sz w:val="28"/>
          <w:szCs w:val="28"/>
          <w:cs/>
        </w:rPr>
        <w:t xml:space="preserve"> ตามลำดับ</w:t>
      </w:r>
      <w:r w:rsidRPr="008860F2">
        <w:rPr>
          <w:rFonts w:ascii="Angsana New" w:hAnsi="Angsana New"/>
          <w:i/>
          <w:iCs/>
          <w:sz w:val="28"/>
          <w:szCs w:val="28"/>
          <w:cs/>
        </w:rPr>
        <w:t>)</w:t>
      </w:r>
    </w:p>
    <w:p w14:paraId="701BBE88" w14:textId="77777777" w:rsidR="00940FBC" w:rsidRPr="00940FBC" w:rsidRDefault="00940FBC" w:rsidP="00940FB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b w:val="0"/>
          <w:bCs w:val="0"/>
          <w:sz w:val="28"/>
          <w:szCs w:val="28"/>
        </w:rPr>
      </w:pPr>
    </w:p>
    <w:p w14:paraId="4E39298E" w14:textId="356B4AA7" w:rsidR="004559FA" w:rsidRPr="008860F2" w:rsidRDefault="00A24D9C" w:rsidP="00F32E2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b w:val="0"/>
          <w:bCs w:val="0"/>
          <w:sz w:val="28"/>
          <w:szCs w:val="28"/>
        </w:rPr>
      </w:pP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>หุ้นกู้</w:t>
      </w:r>
    </w:p>
    <w:p w14:paraId="01FC1E68" w14:textId="77777777" w:rsidR="00BB1707" w:rsidRPr="008860F2" w:rsidRDefault="00BB1707" w:rsidP="00BB1707">
      <w:pPr>
        <w:spacing w:line="240" w:lineRule="auto"/>
        <w:ind w:right="-43"/>
        <w:rPr>
          <w:rFonts w:ascii="Angsana New" w:hAnsi="Angsana New"/>
          <w:b/>
          <w:bCs/>
          <w:sz w:val="28"/>
          <w:szCs w:val="28"/>
        </w:rPr>
      </w:pPr>
    </w:p>
    <w:tbl>
      <w:tblPr>
        <w:tblW w:w="9360" w:type="dxa"/>
        <w:tblInd w:w="558" w:type="dxa"/>
        <w:tblLook w:val="01E0" w:firstRow="1" w:lastRow="1" w:firstColumn="1" w:lastColumn="1" w:noHBand="0" w:noVBand="0"/>
      </w:tblPr>
      <w:tblGrid>
        <w:gridCol w:w="1350"/>
        <w:gridCol w:w="1260"/>
        <w:gridCol w:w="1800"/>
        <w:gridCol w:w="1800"/>
        <w:gridCol w:w="1350"/>
        <w:gridCol w:w="270"/>
        <w:gridCol w:w="1530"/>
      </w:tblGrid>
      <w:tr w:rsidR="00637789" w:rsidRPr="008860F2" w14:paraId="23BD9891" w14:textId="77777777" w:rsidTr="00F113E1">
        <w:tc>
          <w:tcPr>
            <w:tcW w:w="1350" w:type="dxa"/>
          </w:tcPr>
          <w:p w14:paraId="40272BE3" w14:textId="77777777" w:rsidR="00637789" w:rsidRPr="008860F2" w:rsidRDefault="00637789" w:rsidP="00F113E1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749DA2" w14:textId="77777777" w:rsidR="005A09D0" w:rsidRDefault="005A09D0" w:rsidP="00F113E1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  <w:p w14:paraId="39CB6E79" w14:textId="60DA2970" w:rsidR="00637789" w:rsidRPr="008860F2" w:rsidRDefault="00637789" w:rsidP="00F113E1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อัตรา</w:t>
            </w:r>
          </w:p>
        </w:tc>
        <w:tc>
          <w:tcPr>
            <w:tcW w:w="1800" w:type="dxa"/>
          </w:tcPr>
          <w:p w14:paraId="193EA69E" w14:textId="77777777" w:rsidR="005A09D0" w:rsidRDefault="005A09D0" w:rsidP="00F113E1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  <w:p w14:paraId="4C59DB9E" w14:textId="10D01191" w:rsidR="00637789" w:rsidRPr="008860F2" w:rsidRDefault="00637789" w:rsidP="00F113E1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800" w:type="dxa"/>
          </w:tcPr>
          <w:p w14:paraId="4DB672C4" w14:textId="77777777" w:rsidR="005A09D0" w:rsidRDefault="005A09D0" w:rsidP="00F113E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  <w:p w14:paraId="2E4B1710" w14:textId="138AC50E" w:rsidR="00637789" w:rsidRPr="008860F2" w:rsidRDefault="00637789" w:rsidP="00F113E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3150" w:type="dxa"/>
            <w:gridSpan w:val="3"/>
          </w:tcPr>
          <w:p w14:paraId="11C0926A" w14:textId="6CD249D6" w:rsidR="00637789" w:rsidRPr="008860F2" w:rsidRDefault="00DA23D7" w:rsidP="005A09D0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  <w:r w:rsidR="005A09D0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Cs/>
                <w:sz w:val="28"/>
                <w:szCs w:val="28"/>
                <w:cs/>
              </w:rPr>
              <w:t>/</w:t>
            </w:r>
            <w:r w:rsidR="005A09D0">
              <w:rPr>
                <w:rFonts w:ascii="Angsana New" w:hAnsi="Angsana New"/>
                <w:bCs/>
                <w:sz w:val="28"/>
                <w:szCs w:val="28"/>
              </w:rPr>
              <w:br/>
            </w:r>
            <w:r w:rsidR="00123B90"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7789" w:rsidRPr="008860F2" w14:paraId="1DFDE3AB" w14:textId="77777777" w:rsidTr="00F113E1">
        <w:tc>
          <w:tcPr>
            <w:tcW w:w="1350" w:type="dxa"/>
          </w:tcPr>
          <w:p w14:paraId="3B92C506" w14:textId="77777777" w:rsidR="00637789" w:rsidRPr="008860F2" w:rsidRDefault="00637789" w:rsidP="00F113E1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9D4290" w14:textId="77777777" w:rsidR="00637789" w:rsidRPr="008860F2" w:rsidRDefault="00637789" w:rsidP="00F113E1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800" w:type="dxa"/>
          </w:tcPr>
          <w:p w14:paraId="140F3773" w14:textId="77777777" w:rsidR="00637789" w:rsidRPr="008860F2" w:rsidRDefault="00637789" w:rsidP="00F113E1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0" w:type="dxa"/>
          </w:tcPr>
          <w:p w14:paraId="26CF05E7" w14:textId="77777777" w:rsidR="00637789" w:rsidRPr="008860F2" w:rsidRDefault="00637789" w:rsidP="00F113E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ชำระ</w:t>
            </w:r>
          </w:p>
        </w:tc>
        <w:tc>
          <w:tcPr>
            <w:tcW w:w="1350" w:type="dxa"/>
          </w:tcPr>
          <w:p w14:paraId="6F224190" w14:textId="77777777" w:rsidR="00637789" w:rsidRPr="008860F2" w:rsidRDefault="00637789" w:rsidP="00F113E1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01520A" w:rsidRPr="008860F2">
              <w:rPr>
                <w:rFonts w:ascii="Angsana New" w:hAnsi="Angsana New" w:hint="cs"/>
                <w:b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</w:tcPr>
          <w:p w14:paraId="103A1891" w14:textId="77777777" w:rsidR="00637789" w:rsidRPr="008860F2" w:rsidRDefault="00637789" w:rsidP="00F113E1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FCD31D8" w14:textId="77777777" w:rsidR="00637789" w:rsidRPr="008860F2" w:rsidRDefault="00637789" w:rsidP="00F113E1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01520A" w:rsidRPr="008860F2">
              <w:rPr>
                <w:rFonts w:ascii="Angsana New" w:hAnsi="Angsana New" w:hint="cs"/>
                <w:b/>
                <w:sz w:val="28"/>
                <w:szCs w:val="28"/>
                <w:cs/>
              </w:rPr>
              <w:t>2</w:t>
            </w:r>
          </w:p>
        </w:tc>
      </w:tr>
      <w:tr w:rsidR="00637789" w:rsidRPr="008860F2" w14:paraId="5497B79C" w14:textId="77777777" w:rsidTr="00F113E1">
        <w:tc>
          <w:tcPr>
            <w:tcW w:w="1350" w:type="dxa"/>
          </w:tcPr>
          <w:p w14:paraId="3013D371" w14:textId="77777777" w:rsidR="00637789" w:rsidRPr="008860F2" w:rsidRDefault="00637789" w:rsidP="00F113E1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A351FF" w14:textId="77777777" w:rsidR="00637789" w:rsidRPr="008860F2" w:rsidRDefault="00637789" w:rsidP="005A09D0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0" w:type="dxa"/>
          </w:tcPr>
          <w:p w14:paraId="2B8D631A" w14:textId="77777777" w:rsidR="00637789" w:rsidRPr="008860F2" w:rsidRDefault="00637789" w:rsidP="00F113E1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6A1FB083" w14:textId="77777777" w:rsidR="00637789" w:rsidRPr="008860F2" w:rsidRDefault="00637789" w:rsidP="00F113E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5CC38A26" w14:textId="77777777" w:rsidR="00637789" w:rsidRPr="008860F2" w:rsidRDefault="00637789" w:rsidP="00F113E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1520A" w:rsidRPr="008860F2" w14:paraId="187BE9F5" w14:textId="77777777" w:rsidTr="00F113E1">
        <w:tc>
          <w:tcPr>
            <w:tcW w:w="1350" w:type="dxa"/>
          </w:tcPr>
          <w:p w14:paraId="1B505179" w14:textId="77777777" w:rsidR="0001520A" w:rsidRPr="008860F2" w:rsidRDefault="0001520A" w:rsidP="0001520A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ครั้งที่ </w:t>
            </w:r>
            <w:r w:rsidRPr="008860F2">
              <w:rPr>
                <w:rFonts w:ascii="Angsana New" w:hAnsi="Angsana New"/>
                <w:bCs/>
                <w:sz w:val="28"/>
                <w:szCs w:val="28"/>
              </w:rPr>
              <w:t>1/2560</w:t>
            </w:r>
          </w:p>
        </w:tc>
        <w:tc>
          <w:tcPr>
            <w:tcW w:w="1260" w:type="dxa"/>
          </w:tcPr>
          <w:p w14:paraId="73526054" w14:textId="77777777" w:rsidR="0001520A" w:rsidRPr="008860F2" w:rsidRDefault="0001520A" w:rsidP="0001520A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</w:rPr>
              <w:t>3.65</w:t>
            </w:r>
          </w:p>
        </w:tc>
        <w:tc>
          <w:tcPr>
            <w:tcW w:w="1800" w:type="dxa"/>
          </w:tcPr>
          <w:p w14:paraId="3A465A65" w14:textId="77777777" w:rsidR="0001520A" w:rsidRPr="008860F2" w:rsidRDefault="0001520A" w:rsidP="0001520A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</w:rPr>
              <w:t xml:space="preserve">15 </w:t>
            </w: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พฤษภาคม</w:t>
            </w: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bCs/>
                <w:sz w:val="28"/>
                <w:szCs w:val="28"/>
              </w:rPr>
              <w:t>2560</w:t>
            </w:r>
          </w:p>
        </w:tc>
        <w:tc>
          <w:tcPr>
            <w:tcW w:w="1800" w:type="dxa"/>
          </w:tcPr>
          <w:p w14:paraId="3806B37A" w14:textId="77777777" w:rsidR="0001520A" w:rsidRPr="008860F2" w:rsidRDefault="0001520A" w:rsidP="0001520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</w:rPr>
              <w:t xml:space="preserve">15 </w:t>
            </w: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พฤษภาคม</w:t>
            </w: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7420208A" w14:textId="6DC1B3D0" w:rsidR="0001520A" w:rsidRPr="008860F2" w:rsidRDefault="00770A57" w:rsidP="0001520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8D4A71" w14:textId="77777777" w:rsidR="0001520A" w:rsidRPr="008860F2" w:rsidRDefault="0001520A" w:rsidP="0001520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A6D91B7" w14:textId="77777777" w:rsidR="0001520A" w:rsidRPr="008860F2" w:rsidRDefault="0001520A" w:rsidP="0001520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</w:rPr>
              <w:t>2,000.00</w:t>
            </w:r>
          </w:p>
        </w:tc>
      </w:tr>
      <w:tr w:rsidR="0001520A" w:rsidRPr="008860F2" w14:paraId="137CDEF9" w14:textId="77777777" w:rsidTr="00F113E1">
        <w:tc>
          <w:tcPr>
            <w:tcW w:w="1350" w:type="dxa"/>
          </w:tcPr>
          <w:p w14:paraId="64CB12A0" w14:textId="77777777" w:rsidR="0001520A" w:rsidRPr="008860F2" w:rsidRDefault="0001520A" w:rsidP="0001520A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ครั้งที่ </w:t>
            </w:r>
            <w:r w:rsidRPr="008860F2">
              <w:rPr>
                <w:rFonts w:ascii="Angsana New" w:hAnsi="Angsana New"/>
                <w:bCs/>
                <w:sz w:val="28"/>
                <w:szCs w:val="28"/>
              </w:rPr>
              <w:t>1/2561</w:t>
            </w:r>
          </w:p>
        </w:tc>
        <w:tc>
          <w:tcPr>
            <w:tcW w:w="1260" w:type="dxa"/>
          </w:tcPr>
          <w:p w14:paraId="5D966DEC" w14:textId="77777777" w:rsidR="0001520A" w:rsidRPr="008860F2" w:rsidRDefault="0001520A" w:rsidP="0001520A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</w:rPr>
              <w:t>3.85</w:t>
            </w:r>
          </w:p>
        </w:tc>
        <w:tc>
          <w:tcPr>
            <w:tcW w:w="1800" w:type="dxa"/>
          </w:tcPr>
          <w:p w14:paraId="6F03E2DA" w14:textId="77777777" w:rsidR="0001520A" w:rsidRPr="008860F2" w:rsidRDefault="0001520A" w:rsidP="0001520A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</w:rPr>
              <w:t xml:space="preserve">22 </w:t>
            </w: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มิถุนายน</w:t>
            </w: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bCs/>
                <w:sz w:val="28"/>
                <w:szCs w:val="28"/>
              </w:rPr>
              <w:t>2561</w:t>
            </w:r>
          </w:p>
        </w:tc>
        <w:tc>
          <w:tcPr>
            <w:tcW w:w="1800" w:type="dxa"/>
          </w:tcPr>
          <w:p w14:paraId="0322C986" w14:textId="5FB0B0B4" w:rsidR="0001520A" w:rsidRPr="002A5488" w:rsidRDefault="002A5488" w:rsidP="0001520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5488">
              <w:rPr>
                <w:rFonts w:ascii="Angsana New" w:hAnsi="Angsana New"/>
                <w:bCs/>
                <w:sz w:val="28"/>
                <w:szCs w:val="28"/>
              </w:rPr>
              <w:t>22</w:t>
            </w:r>
            <w:r w:rsidR="0001520A" w:rsidRPr="002A5488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01520A" w:rsidRPr="002A5488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มิถุนายน </w:t>
            </w:r>
            <w:r w:rsidRPr="002A5488">
              <w:rPr>
                <w:rFonts w:ascii="Angsana New" w:hAnsi="Angsana New"/>
                <w:bCs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6899C4C3" w14:textId="696DE195" w:rsidR="0001520A" w:rsidRPr="008860F2" w:rsidRDefault="00770A57" w:rsidP="0001520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999.50</w:t>
            </w:r>
          </w:p>
        </w:tc>
        <w:tc>
          <w:tcPr>
            <w:tcW w:w="270" w:type="dxa"/>
          </w:tcPr>
          <w:p w14:paraId="6E1E57B0" w14:textId="77777777" w:rsidR="0001520A" w:rsidRPr="008860F2" w:rsidRDefault="0001520A" w:rsidP="0001520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D16EC88" w14:textId="77777777" w:rsidR="0001520A" w:rsidRPr="008860F2" w:rsidRDefault="0001520A" w:rsidP="0001520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</w:rPr>
              <w:t>1,000</w:t>
            </w: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.00</w:t>
            </w:r>
          </w:p>
        </w:tc>
      </w:tr>
      <w:tr w:rsidR="0001520A" w:rsidRPr="008860F2" w14:paraId="3A260B7D" w14:textId="77777777" w:rsidTr="00F113E1">
        <w:tc>
          <w:tcPr>
            <w:tcW w:w="2610" w:type="dxa"/>
            <w:gridSpan w:val="2"/>
          </w:tcPr>
          <w:p w14:paraId="3882A776" w14:textId="77777777" w:rsidR="0001520A" w:rsidRPr="008860F2" w:rsidRDefault="0001520A" w:rsidP="0001520A">
            <w:pPr>
              <w:spacing w:line="240" w:lineRule="auto"/>
              <w:ind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รวมหุ้นกู้ </w:t>
            </w:r>
            <w:r w:rsidRPr="008860F2">
              <w:rPr>
                <w:rFonts w:ascii="Angsana New" w:hAnsi="Angsana New"/>
                <w:bCs/>
                <w:sz w:val="28"/>
                <w:szCs w:val="28"/>
              </w:rPr>
              <w:t>-</w:t>
            </w: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ราคาตามมูลค่า</w:t>
            </w:r>
          </w:p>
        </w:tc>
        <w:tc>
          <w:tcPr>
            <w:tcW w:w="1800" w:type="dxa"/>
          </w:tcPr>
          <w:p w14:paraId="075F2BC5" w14:textId="77777777" w:rsidR="0001520A" w:rsidRPr="008860F2" w:rsidRDefault="0001520A" w:rsidP="0001520A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91EC622" w14:textId="77777777" w:rsidR="0001520A" w:rsidRPr="008860F2" w:rsidRDefault="0001520A" w:rsidP="0001520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CA3EE93" w14:textId="5612B0FE" w:rsidR="0001520A" w:rsidRPr="008860F2" w:rsidRDefault="00770A57" w:rsidP="0001520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>999.50</w:t>
            </w:r>
          </w:p>
        </w:tc>
        <w:tc>
          <w:tcPr>
            <w:tcW w:w="270" w:type="dxa"/>
          </w:tcPr>
          <w:p w14:paraId="180470A5" w14:textId="77777777" w:rsidR="0001520A" w:rsidRPr="008860F2" w:rsidRDefault="0001520A" w:rsidP="0001520A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D622B5A" w14:textId="77777777" w:rsidR="0001520A" w:rsidRPr="008860F2" w:rsidRDefault="0001520A" w:rsidP="0001520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</w:rPr>
              <w:t>3,000.00</w:t>
            </w:r>
          </w:p>
        </w:tc>
      </w:tr>
      <w:tr w:rsidR="0001520A" w:rsidRPr="008860F2" w14:paraId="4BF43FE1" w14:textId="77777777" w:rsidTr="00F113E1">
        <w:tc>
          <w:tcPr>
            <w:tcW w:w="4410" w:type="dxa"/>
            <w:gridSpan w:val="3"/>
          </w:tcPr>
          <w:p w14:paraId="6093948C" w14:textId="77777777" w:rsidR="0001520A" w:rsidRPr="008860F2" w:rsidRDefault="0001520A" w:rsidP="0001520A">
            <w:pPr>
              <w:spacing w:line="240" w:lineRule="auto"/>
              <w:ind w:right="-108"/>
              <w:jc w:val="left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 xml:space="preserve">หัก </w:t>
            </w: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1800" w:type="dxa"/>
          </w:tcPr>
          <w:p w14:paraId="18B6AC68" w14:textId="77777777" w:rsidR="0001520A" w:rsidRPr="008860F2" w:rsidRDefault="0001520A" w:rsidP="0001520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00DAB0" w14:textId="31663C39" w:rsidR="0001520A" w:rsidRPr="008860F2" w:rsidRDefault="00770A57" w:rsidP="0001520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(0.95)</w:t>
            </w:r>
          </w:p>
        </w:tc>
        <w:tc>
          <w:tcPr>
            <w:tcW w:w="270" w:type="dxa"/>
          </w:tcPr>
          <w:p w14:paraId="42D261A9" w14:textId="77777777" w:rsidR="0001520A" w:rsidRPr="008860F2" w:rsidRDefault="0001520A" w:rsidP="0001520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BF9746D" w14:textId="77777777" w:rsidR="0001520A" w:rsidRPr="008860F2" w:rsidRDefault="0001520A" w:rsidP="0001520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</w:rPr>
              <w:t>(1.98)</w:t>
            </w:r>
          </w:p>
        </w:tc>
      </w:tr>
      <w:tr w:rsidR="0001520A" w:rsidRPr="008860F2" w14:paraId="145374A2" w14:textId="77777777" w:rsidTr="00F113E1">
        <w:tc>
          <w:tcPr>
            <w:tcW w:w="1350" w:type="dxa"/>
          </w:tcPr>
          <w:p w14:paraId="7443831C" w14:textId="77777777" w:rsidR="0001520A" w:rsidRPr="008860F2" w:rsidRDefault="0001520A" w:rsidP="0001520A">
            <w:pPr>
              <w:spacing w:line="240" w:lineRule="auto"/>
              <w:ind w:right="-108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หุ้นกู้ </w:t>
            </w:r>
            <w:r w:rsidRPr="008860F2">
              <w:rPr>
                <w:rFonts w:ascii="Angsana New" w:hAnsi="Angsana New"/>
                <w:bCs/>
                <w:sz w:val="28"/>
                <w:szCs w:val="28"/>
              </w:rPr>
              <w:t xml:space="preserve">- </w:t>
            </w: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5D09CA59" w14:textId="77777777" w:rsidR="0001520A" w:rsidRPr="008860F2" w:rsidRDefault="0001520A" w:rsidP="0001520A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5BA497DD" w14:textId="77777777" w:rsidR="0001520A" w:rsidRPr="008860F2" w:rsidRDefault="0001520A" w:rsidP="0001520A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5462E9D4" w14:textId="77777777" w:rsidR="0001520A" w:rsidRPr="008860F2" w:rsidRDefault="0001520A" w:rsidP="0001520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B13D1C" w14:textId="2B284222" w:rsidR="0001520A" w:rsidRPr="008860F2" w:rsidRDefault="00770A57" w:rsidP="0001520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>998.55</w:t>
            </w:r>
          </w:p>
        </w:tc>
        <w:tc>
          <w:tcPr>
            <w:tcW w:w="270" w:type="dxa"/>
          </w:tcPr>
          <w:p w14:paraId="378245DF" w14:textId="77777777" w:rsidR="0001520A" w:rsidRPr="008860F2" w:rsidRDefault="0001520A" w:rsidP="0001520A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BBF48AA" w14:textId="77777777" w:rsidR="0001520A" w:rsidRPr="008860F2" w:rsidRDefault="0001520A" w:rsidP="0001520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</w:rPr>
              <w:fldChar w:fldCharType="begin"/>
            </w:r>
            <w:r w:rsidRPr="008860F2">
              <w:rPr>
                <w:rFonts w:ascii="Angsana New" w:hAnsi="Angsana New"/>
                <w:b/>
                <w:sz w:val="28"/>
                <w:szCs w:val="28"/>
              </w:rPr>
              <w:instrText xml:space="preserve"> =SUM(ABOVE) </w:instrText>
            </w:r>
            <w:r w:rsidRPr="008860F2">
              <w:rPr>
                <w:rFonts w:ascii="Angsana New" w:hAnsi="Angsana New"/>
                <w:b/>
                <w:sz w:val="28"/>
                <w:szCs w:val="28"/>
              </w:rPr>
              <w:fldChar w:fldCharType="separate"/>
            </w:r>
            <w:r w:rsidRPr="008860F2">
              <w:rPr>
                <w:rFonts w:ascii="Angsana New" w:hAnsi="Angsana New"/>
                <w:b/>
                <w:noProof/>
                <w:sz w:val="28"/>
                <w:szCs w:val="28"/>
              </w:rPr>
              <w:t>2,998.02</w:t>
            </w:r>
            <w:r w:rsidRPr="008860F2">
              <w:rPr>
                <w:rFonts w:ascii="Angsana New" w:hAnsi="Angsana New"/>
                <w:b/>
                <w:sz w:val="28"/>
                <w:szCs w:val="28"/>
              </w:rPr>
              <w:fldChar w:fldCharType="end"/>
            </w:r>
          </w:p>
        </w:tc>
      </w:tr>
      <w:tr w:rsidR="0001520A" w:rsidRPr="008860F2" w14:paraId="3A8C8657" w14:textId="77777777" w:rsidTr="00F113E1">
        <w:tc>
          <w:tcPr>
            <w:tcW w:w="1350" w:type="dxa"/>
          </w:tcPr>
          <w:p w14:paraId="60AE1A48" w14:textId="77777777" w:rsidR="0001520A" w:rsidRPr="008860F2" w:rsidRDefault="0001520A" w:rsidP="0001520A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33152D" w14:textId="77777777" w:rsidR="0001520A" w:rsidRPr="008860F2" w:rsidRDefault="0001520A" w:rsidP="0001520A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4CC00ABB" w14:textId="77777777" w:rsidR="0001520A" w:rsidRPr="008860F2" w:rsidRDefault="0001520A" w:rsidP="0001520A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7E68884A" w14:textId="77777777" w:rsidR="0001520A" w:rsidRPr="008860F2" w:rsidRDefault="0001520A" w:rsidP="0001520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B416F5B" w14:textId="77777777" w:rsidR="0001520A" w:rsidRPr="008860F2" w:rsidRDefault="0001520A" w:rsidP="0001520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8599BE5" w14:textId="77777777" w:rsidR="0001520A" w:rsidRPr="008860F2" w:rsidRDefault="0001520A" w:rsidP="0001520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0BE95FA" w14:textId="77777777" w:rsidR="0001520A" w:rsidRPr="008860F2" w:rsidRDefault="0001520A" w:rsidP="0001520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01520A" w:rsidRPr="008860F2" w14:paraId="5BBD4BA3" w14:textId="77777777" w:rsidTr="00F113E1">
        <w:tc>
          <w:tcPr>
            <w:tcW w:w="1350" w:type="dxa"/>
          </w:tcPr>
          <w:p w14:paraId="3C0A8E5F" w14:textId="77777777" w:rsidR="0001520A" w:rsidRPr="008860F2" w:rsidRDefault="0001520A" w:rsidP="0001520A">
            <w:pPr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0" w:type="dxa"/>
          </w:tcPr>
          <w:p w14:paraId="7C04B963" w14:textId="77777777" w:rsidR="0001520A" w:rsidRPr="008860F2" w:rsidRDefault="0001520A" w:rsidP="0001520A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5C48F3DD" w14:textId="77777777" w:rsidR="0001520A" w:rsidRPr="008860F2" w:rsidRDefault="0001520A" w:rsidP="0001520A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75C04A83" w14:textId="77777777" w:rsidR="0001520A" w:rsidRPr="008860F2" w:rsidRDefault="0001520A" w:rsidP="0001520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F76CA3" w14:textId="77777777" w:rsidR="0001520A" w:rsidRPr="008860F2" w:rsidRDefault="0001520A" w:rsidP="0001520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0F9C87" w14:textId="77777777" w:rsidR="0001520A" w:rsidRPr="008860F2" w:rsidRDefault="0001520A" w:rsidP="0001520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50F4D5DC" w14:textId="77777777" w:rsidR="0001520A" w:rsidRPr="008860F2" w:rsidRDefault="0001520A" w:rsidP="0001520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01520A" w:rsidRPr="008860F2" w14:paraId="37F3C6E0" w14:textId="77777777" w:rsidTr="00F113E1">
        <w:tc>
          <w:tcPr>
            <w:tcW w:w="2610" w:type="dxa"/>
            <w:gridSpan w:val="2"/>
          </w:tcPr>
          <w:p w14:paraId="080B8994" w14:textId="77777777" w:rsidR="0001520A" w:rsidRPr="008860F2" w:rsidRDefault="0001520A" w:rsidP="0001520A">
            <w:pPr>
              <w:spacing w:line="240" w:lineRule="auto"/>
              <w:ind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800" w:type="dxa"/>
          </w:tcPr>
          <w:p w14:paraId="3DA9B2AE" w14:textId="77777777" w:rsidR="0001520A" w:rsidRPr="008860F2" w:rsidRDefault="0001520A" w:rsidP="0001520A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323894BA" w14:textId="77777777" w:rsidR="0001520A" w:rsidRPr="008860F2" w:rsidRDefault="0001520A" w:rsidP="0001520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AE8367" w14:textId="72FCCF97" w:rsidR="0001520A" w:rsidRPr="008860F2" w:rsidRDefault="00770A57" w:rsidP="0001520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F3EC79" w14:textId="77777777" w:rsidR="0001520A" w:rsidRPr="008860F2" w:rsidRDefault="0001520A" w:rsidP="0001520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CC3A092" w14:textId="77777777" w:rsidR="0001520A" w:rsidRPr="008860F2" w:rsidRDefault="0001520A" w:rsidP="0001520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</w:rPr>
              <w:t>1,999.26</w:t>
            </w:r>
          </w:p>
        </w:tc>
      </w:tr>
      <w:tr w:rsidR="0001520A" w:rsidRPr="008860F2" w14:paraId="5335F07D" w14:textId="77777777" w:rsidTr="00F113E1">
        <w:tc>
          <w:tcPr>
            <w:tcW w:w="2610" w:type="dxa"/>
            <w:gridSpan w:val="2"/>
          </w:tcPr>
          <w:p w14:paraId="1E213DF1" w14:textId="77777777" w:rsidR="0001520A" w:rsidRPr="008860F2" w:rsidRDefault="0001520A" w:rsidP="0001520A">
            <w:pPr>
              <w:spacing w:line="240" w:lineRule="auto"/>
              <w:ind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800" w:type="dxa"/>
          </w:tcPr>
          <w:p w14:paraId="7C5213B9" w14:textId="77777777" w:rsidR="0001520A" w:rsidRPr="008860F2" w:rsidRDefault="0001520A" w:rsidP="0001520A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73CBA3DA" w14:textId="77777777" w:rsidR="0001520A" w:rsidRPr="008860F2" w:rsidRDefault="0001520A" w:rsidP="0001520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59E7F1" w14:textId="234B1BBB" w:rsidR="0001520A" w:rsidRPr="008860F2" w:rsidRDefault="00770A57" w:rsidP="0001520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998.55</w:t>
            </w:r>
          </w:p>
        </w:tc>
        <w:tc>
          <w:tcPr>
            <w:tcW w:w="270" w:type="dxa"/>
          </w:tcPr>
          <w:p w14:paraId="2223EB3C" w14:textId="77777777" w:rsidR="0001520A" w:rsidRPr="008860F2" w:rsidRDefault="0001520A" w:rsidP="0001520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70418BD" w14:textId="77777777" w:rsidR="0001520A" w:rsidRPr="008860F2" w:rsidRDefault="0001520A" w:rsidP="0001520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</w:rPr>
              <w:t>998.76</w:t>
            </w:r>
          </w:p>
        </w:tc>
      </w:tr>
      <w:tr w:rsidR="0001520A" w:rsidRPr="008860F2" w14:paraId="66F1E97E" w14:textId="77777777" w:rsidTr="00F113E1">
        <w:tc>
          <w:tcPr>
            <w:tcW w:w="2610" w:type="dxa"/>
            <w:gridSpan w:val="2"/>
          </w:tcPr>
          <w:p w14:paraId="5757BF7B" w14:textId="77777777" w:rsidR="0001520A" w:rsidRPr="008860F2" w:rsidRDefault="0001520A" w:rsidP="0001520A">
            <w:pPr>
              <w:spacing w:line="240" w:lineRule="auto"/>
              <w:ind w:right="-108"/>
              <w:jc w:val="left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C59A3E1" w14:textId="77777777" w:rsidR="0001520A" w:rsidRPr="008860F2" w:rsidRDefault="0001520A" w:rsidP="0001520A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75F0D28A" w14:textId="77777777" w:rsidR="0001520A" w:rsidRPr="008860F2" w:rsidRDefault="0001520A" w:rsidP="0001520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C9F63D" w14:textId="452393CA" w:rsidR="0001520A" w:rsidRPr="008860F2" w:rsidRDefault="00770A57" w:rsidP="0001520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>998.55</w:t>
            </w:r>
          </w:p>
        </w:tc>
        <w:tc>
          <w:tcPr>
            <w:tcW w:w="270" w:type="dxa"/>
          </w:tcPr>
          <w:p w14:paraId="08F8509D" w14:textId="77777777" w:rsidR="0001520A" w:rsidRPr="008860F2" w:rsidRDefault="0001520A" w:rsidP="0001520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9395155" w14:textId="77777777" w:rsidR="0001520A" w:rsidRPr="008860F2" w:rsidRDefault="0001520A" w:rsidP="0001520A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</w:rPr>
              <w:fldChar w:fldCharType="begin"/>
            </w:r>
            <w:r w:rsidRPr="008860F2">
              <w:rPr>
                <w:rFonts w:ascii="Angsana New" w:hAnsi="Angsana New"/>
                <w:b/>
                <w:sz w:val="28"/>
                <w:szCs w:val="28"/>
              </w:rPr>
              <w:instrText xml:space="preserve"> =SUM(ABOVE) </w:instrText>
            </w:r>
            <w:r w:rsidRPr="008860F2">
              <w:rPr>
                <w:rFonts w:ascii="Angsana New" w:hAnsi="Angsana New"/>
                <w:b/>
                <w:sz w:val="28"/>
                <w:szCs w:val="28"/>
              </w:rPr>
              <w:fldChar w:fldCharType="separate"/>
            </w:r>
            <w:r w:rsidRPr="008860F2">
              <w:rPr>
                <w:rFonts w:ascii="Angsana New" w:hAnsi="Angsana New"/>
                <w:b/>
                <w:noProof/>
                <w:sz w:val="28"/>
                <w:szCs w:val="28"/>
              </w:rPr>
              <w:t>2,998.02</w:t>
            </w:r>
            <w:r w:rsidRPr="008860F2">
              <w:rPr>
                <w:rFonts w:ascii="Angsana New" w:hAnsi="Angsana New"/>
                <w:b/>
                <w:sz w:val="28"/>
                <w:szCs w:val="28"/>
              </w:rPr>
              <w:fldChar w:fldCharType="end"/>
            </w:r>
          </w:p>
        </w:tc>
      </w:tr>
    </w:tbl>
    <w:p w14:paraId="699768C7" w14:textId="77777777" w:rsidR="00123B90" w:rsidRPr="008860F2" w:rsidRDefault="00123B90" w:rsidP="008F1EB6">
      <w:pPr>
        <w:pStyle w:val="NoSpacing"/>
        <w:tabs>
          <w:tab w:val="clear" w:pos="454"/>
          <w:tab w:val="left" w:pos="630"/>
        </w:tabs>
        <w:ind w:left="540" w:hanging="540"/>
        <w:rPr>
          <w:rFonts w:ascii="Angsana New" w:hAnsi="Angsana New"/>
          <w:sz w:val="28"/>
          <w:szCs w:val="28"/>
        </w:rPr>
      </w:pPr>
    </w:p>
    <w:p w14:paraId="709B8A9C" w14:textId="5ABCAED2" w:rsidR="00C04E55" w:rsidRPr="008860F2" w:rsidRDefault="006F54E8" w:rsidP="008F1EB6">
      <w:pPr>
        <w:pStyle w:val="NoSpacing"/>
        <w:tabs>
          <w:tab w:val="clear" w:pos="454"/>
          <w:tab w:val="left" w:pos="630"/>
        </w:tabs>
        <w:ind w:left="540" w:hanging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</w:rPr>
        <w:tab/>
      </w:r>
      <w:r w:rsidRPr="008860F2">
        <w:rPr>
          <w:rFonts w:ascii="Angsana New" w:hAnsi="Angsana New"/>
          <w:sz w:val="28"/>
          <w:szCs w:val="28"/>
        </w:rPr>
        <w:tab/>
      </w:r>
      <w:r w:rsidRPr="008860F2">
        <w:rPr>
          <w:rFonts w:ascii="Angsana New" w:hAnsi="Angsana New"/>
          <w:sz w:val="28"/>
          <w:szCs w:val="28"/>
          <w:cs/>
        </w:rPr>
        <w:t>กลุ่มบริษัทได้ทำการออกและจำหน่ายหุ้นกู้ชนิดระบุชื่อผู้ถือ ประเภทไม่ด้อยสิทธิ ไม่</w:t>
      </w:r>
      <w:r w:rsidR="00DA64B4" w:rsidRPr="008860F2">
        <w:rPr>
          <w:rFonts w:ascii="Angsana New" w:hAnsi="Angsana New"/>
          <w:sz w:val="28"/>
          <w:szCs w:val="28"/>
          <w:cs/>
        </w:rPr>
        <w:t>มีหลักประกัน และไม่มีผู้แทนผู้</w:t>
      </w:r>
      <w:r w:rsidRPr="008860F2">
        <w:rPr>
          <w:rFonts w:ascii="Angsana New" w:hAnsi="Angsana New"/>
          <w:sz w:val="28"/>
          <w:szCs w:val="28"/>
          <w:cs/>
        </w:rPr>
        <w:t>ถือ</w:t>
      </w:r>
      <w:r w:rsidR="005A09D0">
        <w:rPr>
          <w:rFonts w:ascii="Angsana New" w:hAnsi="Angsana New"/>
          <w:sz w:val="28"/>
          <w:szCs w:val="28"/>
        </w:rPr>
        <w:br/>
      </w:r>
      <w:r w:rsidRPr="008860F2">
        <w:rPr>
          <w:rFonts w:ascii="Angsana New" w:hAnsi="Angsana New"/>
          <w:sz w:val="28"/>
          <w:szCs w:val="28"/>
          <w:cs/>
        </w:rPr>
        <w:t xml:space="preserve">หุ้นกู้ ซึ่งชำระดอกเบี้ยทุก </w:t>
      </w:r>
      <w:r w:rsidRPr="008860F2">
        <w:rPr>
          <w:rFonts w:ascii="Angsana New" w:hAnsi="Angsana New"/>
          <w:sz w:val="28"/>
          <w:szCs w:val="28"/>
        </w:rPr>
        <w:t xml:space="preserve">6 </w:t>
      </w:r>
      <w:r w:rsidRPr="008860F2">
        <w:rPr>
          <w:rFonts w:ascii="Angsana New" w:hAnsi="Angsana New"/>
          <w:sz w:val="28"/>
          <w:szCs w:val="28"/>
          <w:cs/>
        </w:rPr>
        <w:t>เดือน ตลอดอายุหุ้นกู้</w:t>
      </w:r>
    </w:p>
    <w:p w14:paraId="1A21673A" w14:textId="77777777" w:rsidR="004A74EB" w:rsidRPr="008860F2" w:rsidRDefault="004A74EB" w:rsidP="008F1EB6">
      <w:pPr>
        <w:pStyle w:val="NoSpacing"/>
        <w:tabs>
          <w:tab w:val="clear" w:pos="454"/>
          <w:tab w:val="left" w:pos="630"/>
        </w:tabs>
        <w:ind w:left="540" w:hanging="540"/>
        <w:rPr>
          <w:rFonts w:ascii="Angsana New" w:hAnsi="Angsana New"/>
          <w:sz w:val="28"/>
          <w:szCs w:val="28"/>
        </w:rPr>
      </w:pPr>
    </w:p>
    <w:p w14:paraId="0E81ECEC" w14:textId="77777777" w:rsidR="004A74EB" w:rsidRPr="008860F2" w:rsidRDefault="004A74EB" w:rsidP="004A74EB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spacing w:val="-4"/>
          <w:sz w:val="28"/>
          <w:szCs w:val="28"/>
        </w:rPr>
      </w:pPr>
      <w:r w:rsidRPr="008860F2">
        <w:rPr>
          <w:rFonts w:ascii="Angsana New" w:hAnsi="Angsana New"/>
          <w:spacing w:val="-4"/>
          <w:sz w:val="28"/>
          <w:szCs w:val="28"/>
          <w:cs/>
        </w:rPr>
        <w:t>ทั้งนี้กลุ่มบริษัทต้องปฏิบัติตามเงื่อนไขที่กำหนดและดำรงอัตราส่วนของหนี้สินต่อส่วนของผู้ถือหุ้นตามเกณฑ์ที่กำหนดตลอดอายุของหุ้นกู้</w:t>
      </w:r>
    </w:p>
    <w:p w14:paraId="0D80FBBF" w14:textId="77777777" w:rsidR="008A3424" w:rsidRDefault="008A3424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014102F1" w14:textId="7462CDE0" w:rsidR="001540BD" w:rsidRPr="008860F2" w:rsidRDefault="001540BD" w:rsidP="00F32E2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  <w:r w:rsidRPr="008860F2">
        <w:rPr>
          <w:rFonts w:ascii="Angsana New" w:hAnsi="Angsana New"/>
          <w:sz w:val="28"/>
          <w:szCs w:val="28"/>
          <w:u w:val="none"/>
          <w:cs/>
        </w:rPr>
        <w:t>รายได้สิทธิการเช่ารอตัดบัญชี</w:t>
      </w:r>
    </w:p>
    <w:p w14:paraId="361A78D2" w14:textId="77777777" w:rsidR="001540BD" w:rsidRPr="008860F2" w:rsidRDefault="001540BD" w:rsidP="00C24787">
      <w:pPr>
        <w:pStyle w:val="NoSpacing"/>
        <w:rPr>
          <w:rFonts w:ascii="Angsana New" w:hAnsi="Angsana New"/>
          <w:sz w:val="28"/>
          <w:szCs w:val="28"/>
          <w:lang w:bidi="ar-SA"/>
        </w:rPr>
      </w:pPr>
    </w:p>
    <w:tbl>
      <w:tblPr>
        <w:tblW w:w="9214" w:type="dxa"/>
        <w:tblInd w:w="531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7"/>
        <w:gridCol w:w="1161"/>
        <w:gridCol w:w="7"/>
        <w:gridCol w:w="1163"/>
        <w:gridCol w:w="271"/>
        <w:gridCol w:w="1082"/>
        <w:gridCol w:w="7"/>
        <w:gridCol w:w="264"/>
        <w:gridCol w:w="7"/>
        <w:gridCol w:w="1165"/>
        <w:gridCol w:w="269"/>
        <w:gridCol w:w="1170"/>
        <w:gridCol w:w="7"/>
      </w:tblGrid>
      <w:tr w:rsidR="001540BD" w:rsidRPr="008860F2" w14:paraId="75747DB8" w14:textId="77777777" w:rsidTr="00F304F1">
        <w:tc>
          <w:tcPr>
            <w:tcW w:w="1433" w:type="pct"/>
            <w:gridSpan w:val="2"/>
            <w:tcBorders>
              <w:top w:val="nil"/>
            </w:tcBorders>
          </w:tcPr>
          <w:p w14:paraId="3099DCA5" w14:textId="77777777" w:rsidR="001540BD" w:rsidRPr="008860F2" w:rsidRDefault="001540BD" w:rsidP="006E1A3C">
            <w:pPr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634" w:type="pct"/>
            <w:gridSpan w:val="2"/>
            <w:tcBorders>
              <w:top w:val="nil"/>
            </w:tcBorders>
          </w:tcPr>
          <w:p w14:paraId="19B26868" w14:textId="77777777" w:rsidR="001540BD" w:rsidRPr="008860F2" w:rsidRDefault="001540BD" w:rsidP="006E1A3C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9" w:type="pct"/>
            <w:gridSpan w:val="4"/>
            <w:tcBorders>
              <w:top w:val="nil"/>
            </w:tcBorders>
          </w:tcPr>
          <w:p w14:paraId="6C5C15AD" w14:textId="77777777" w:rsidR="001540BD" w:rsidRPr="008860F2" w:rsidRDefault="001540BD" w:rsidP="006E1A3C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  <w:tcBorders>
              <w:top w:val="nil"/>
            </w:tcBorders>
          </w:tcPr>
          <w:p w14:paraId="23B87B05" w14:textId="77777777" w:rsidR="001540BD" w:rsidRPr="008860F2" w:rsidRDefault="001540BD" w:rsidP="006E1A3C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pct"/>
            <w:gridSpan w:val="4"/>
            <w:tcBorders>
              <w:top w:val="nil"/>
            </w:tcBorders>
          </w:tcPr>
          <w:p w14:paraId="77543B51" w14:textId="77777777" w:rsidR="001540BD" w:rsidRPr="008860F2" w:rsidRDefault="001540BD" w:rsidP="006E1A3C">
            <w:pPr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520A" w:rsidRPr="008860F2" w14:paraId="1FACED8D" w14:textId="77777777" w:rsidTr="00F304F1">
        <w:trPr>
          <w:gridAfter w:val="1"/>
          <w:wAfter w:w="4" w:type="pct"/>
          <w:trHeight w:val="425"/>
        </w:trPr>
        <w:tc>
          <w:tcPr>
            <w:tcW w:w="1429" w:type="pct"/>
          </w:tcPr>
          <w:p w14:paraId="1108003F" w14:textId="77777777" w:rsidR="0001520A" w:rsidRPr="008860F2" w:rsidRDefault="0001520A" w:rsidP="000152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  <w:gridSpan w:val="2"/>
          </w:tcPr>
          <w:p w14:paraId="7AFE22DC" w14:textId="77777777" w:rsidR="0001520A" w:rsidRPr="008860F2" w:rsidRDefault="0001520A" w:rsidP="0001520A">
            <w:pPr>
              <w:tabs>
                <w:tab w:val="left" w:pos="720"/>
              </w:tabs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35" w:type="pct"/>
            <w:gridSpan w:val="2"/>
          </w:tcPr>
          <w:p w14:paraId="028C580C" w14:textId="77777777" w:rsidR="0001520A" w:rsidRPr="008860F2" w:rsidRDefault="0001520A" w:rsidP="0001520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108" w:right="11" w:firstLine="108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Pr="008860F2">
              <w:rPr>
                <w:rFonts w:ascii="Angsana New" w:eastAsia="Calibri" w:hAnsi="Angsana New"/>
                <w:sz w:val="28"/>
                <w:szCs w:val="28"/>
                <w:lang w:val="en-US"/>
              </w:rPr>
              <w:t>6</w:t>
            </w:r>
            <w:r w:rsidRPr="008860F2">
              <w:rPr>
                <w:rFonts w:ascii="Angsana New" w:eastAsia="Calibri" w:hAnsi="Angsana New"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47" w:type="pct"/>
          </w:tcPr>
          <w:p w14:paraId="5D1A7D3A" w14:textId="77777777" w:rsidR="0001520A" w:rsidRPr="008860F2" w:rsidRDefault="0001520A" w:rsidP="0001520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108" w:firstLine="10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587" w:type="pct"/>
          </w:tcPr>
          <w:p w14:paraId="5C43151A" w14:textId="77777777" w:rsidR="0001520A" w:rsidRPr="008860F2" w:rsidRDefault="0001520A" w:rsidP="0001520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108" w:right="11" w:firstLine="108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Pr="008860F2">
              <w:rPr>
                <w:rFonts w:ascii="Angsana New" w:eastAsia="Calibri" w:hAnsi="Angsana New"/>
                <w:sz w:val="28"/>
                <w:szCs w:val="28"/>
                <w:lang w:val="en-US"/>
              </w:rPr>
              <w:t>6</w:t>
            </w:r>
            <w:r w:rsidRPr="008860F2">
              <w:rPr>
                <w:rFonts w:ascii="Angsana New" w:eastAsia="Calibri" w:hAnsi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47" w:type="pct"/>
            <w:gridSpan w:val="2"/>
          </w:tcPr>
          <w:p w14:paraId="148D8108" w14:textId="77777777" w:rsidR="0001520A" w:rsidRPr="008860F2" w:rsidRDefault="0001520A" w:rsidP="0001520A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</w:tcPr>
          <w:p w14:paraId="139BC9AE" w14:textId="77777777" w:rsidR="0001520A" w:rsidRPr="008860F2" w:rsidRDefault="0001520A" w:rsidP="0001520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108" w:right="11" w:firstLine="108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Pr="008860F2">
              <w:rPr>
                <w:rFonts w:ascii="Angsana New" w:eastAsia="Calibri" w:hAnsi="Angsana New"/>
                <w:sz w:val="28"/>
                <w:szCs w:val="28"/>
                <w:lang w:val="en-US"/>
              </w:rPr>
              <w:t>6</w:t>
            </w:r>
            <w:r w:rsidRPr="008860F2">
              <w:rPr>
                <w:rFonts w:ascii="Angsana New" w:eastAsia="Calibri" w:hAnsi="Angsana New"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46" w:type="pct"/>
          </w:tcPr>
          <w:p w14:paraId="5A94CD69" w14:textId="77777777" w:rsidR="0001520A" w:rsidRPr="008860F2" w:rsidRDefault="0001520A" w:rsidP="0001520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108" w:firstLine="10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5" w:type="pct"/>
          </w:tcPr>
          <w:p w14:paraId="19990DA3" w14:textId="77777777" w:rsidR="0001520A" w:rsidRPr="008860F2" w:rsidRDefault="0001520A" w:rsidP="0001520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108" w:right="11" w:firstLine="108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Pr="008860F2">
              <w:rPr>
                <w:rFonts w:ascii="Angsana New" w:eastAsia="Calibri" w:hAnsi="Angsana New"/>
                <w:sz w:val="28"/>
                <w:szCs w:val="28"/>
                <w:lang w:val="en-US"/>
              </w:rPr>
              <w:t>6</w:t>
            </w:r>
            <w:r w:rsidRPr="008860F2">
              <w:rPr>
                <w:rFonts w:ascii="Angsana New" w:eastAsia="Calibri" w:hAnsi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</w:tr>
      <w:tr w:rsidR="0001520A" w:rsidRPr="008860F2" w14:paraId="0B272FFD" w14:textId="77777777" w:rsidTr="00F304F1">
        <w:trPr>
          <w:gridAfter w:val="1"/>
          <w:wAfter w:w="4" w:type="pct"/>
          <w:trHeight w:val="425"/>
        </w:trPr>
        <w:tc>
          <w:tcPr>
            <w:tcW w:w="1429" w:type="pct"/>
          </w:tcPr>
          <w:p w14:paraId="4821EAB3" w14:textId="77777777" w:rsidR="0001520A" w:rsidRPr="008860F2" w:rsidRDefault="0001520A" w:rsidP="000152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  <w:gridSpan w:val="2"/>
          </w:tcPr>
          <w:p w14:paraId="5835C2DF" w14:textId="77777777" w:rsidR="0001520A" w:rsidRPr="008860F2" w:rsidRDefault="0001520A" w:rsidP="0001520A">
            <w:pPr>
              <w:pStyle w:val="BodyText"/>
              <w:tabs>
                <w:tab w:val="left" w:pos="720"/>
              </w:tabs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933" w:type="pct"/>
            <w:gridSpan w:val="10"/>
          </w:tcPr>
          <w:p w14:paraId="2181C9CB" w14:textId="77777777" w:rsidR="0001520A" w:rsidRPr="008860F2" w:rsidRDefault="0001520A" w:rsidP="0001520A">
            <w:pPr>
              <w:pStyle w:val="BodyText"/>
              <w:tabs>
                <w:tab w:val="center" w:pos="2593"/>
                <w:tab w:val="left" w:pos="37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1520A" w:rsidRPr="008860F2" w14:paraId="78883119" w14:textId="77777777" w:rsidTr="00F304F1">
        <w:trPr>
          <w:gridAfter w:val="1"/>
          <w:wAfter w:w="4" w:type="pct"/>
        </w:trPr>
        <w:tc>
          <w:tcPr>
            <w:tcW w:w="1429" w:type="pct"/>
          </w:tcPr>
          <w:p w14:paraId="7968BC12" w14:textId="77777777" w:rsidR="0001520A" w:rsidRPr="008860F2" w:rsidRDefault="0001520A" w:rsidP="0001520A">
            <w:pPr>
              <w:pStyle w:val="BodyText"/>
              <w:tabs>
                <w:tab w:val="decimal" w:pos="0"/>
              </w:tabs>
              <w:spacing w:after="0" w:line="240" w:lineRule="auto"/>
              <w:ind w:left="-108" w:right="-290" w:firstLine="90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634" w:type="pct"/>
            <w:gridSpan w:val="2"/>
          </w:tcPr>
          <w:p w14:paraId="42040376" w14:textId="77777777" w:rsidR="0001520A" w:rsidRPr="008860F2" w:rsidRDefault="0001520A" w:rsidP="0001520A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5" w:type="pct"/>
            <w:gridSpan w:val="2"/>
          </w:tcPr>
          <w:p w14:paraId="2F05A8B3" w14:textId="58417908" w:rsidR="0001520A" w:rsidRPr="008860F2" w:rsidRDefault="00770A57" w:rsidP="0001520A">
            <w:pPr>
              <w:pStyle w:val="BodyText"/>
              <w:tabs>
                <w:tab w:val="decimal" w:pos="609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133.02</w:t>
            </w:r>
          </w:p>
        </w:tc>
        <w:tc>
          <w:tcPr>
            <w:tcW w:w="147" w:type="pct"/>
          </w:tcPr>
          <w:p w14:paraId="0725A4E9" w14:textId="77777777" w:rsidR="0001520A" w:rsidRPr="008860F2" w:rsidRDefault="0001520A" w:rsidP="0001520A">
            <w:pPr>
              <w:pStyle w:val="BodyText"/>
              <w:tabs>
                <w:tab w:val="decimal" w:pos="972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7" w:type="pct"/>
          </w:tcPr>
          <w:p w14:paraId="4A3435DE" w14:textId="77777777" w:rsidR="0001520A" w:rsidRPr="008860F2" w:rsidRDefault="0001520A" w:rsidP="0001520A">
            <w:pPr>
              <w:pStyle w:val="BodyText"/>
              <w:tabs>
                <w:tab w:val="decimal" w:pos="609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133.02</w:t>
            </w:r>
          </w:p>
        </w:tc>
        <w:tc>
          <w:tcPr>
            <w:tcW w:w="147" w:type="pct"/>
            <w:gridSpan w:val="2"/>
          </w:tcPr>
          <w:p w14:paraId="50035A77" w14:textId="77777777" w:rsidR="0001520A" w:rsidRPr="008860F2" w:rsidRDefault="0001520A" w:rsidP="0001520A">
            <w:pPr>
              <w:pStyle w:val="BodyText"/>
              <w:tabs>
                <w:tab w:val="decimal" w:pos="972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</w:tcPr>
          <w:p w14:paraId="2BB278C0" w14:textId="3FD0E40D" w:rsidR="0001520A" w:rsidRPr="008860F2" w:rsidRDefault="00770A57" w:rsidP="000152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78CF1857" w14:textId="77777777" w:rsidR="0001520A" w:rsidRPr="008860F2" w:rsidRDefault="0001520A" w:rsidP="0001520A">
            <w:pPr>
              <w:pStyle w:val="BodyText"/>
              <w:tabs>
                <w:tab w:val="decimal" w:pos="972"/>
              </w:tabs>
              <w:spacing w:after="0" w:line="240" w:lineRule="auto"/>
              <w:ind w:right="-2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5" w:type="pct"/>
          </w:tcPr>
          <w:p w14:paraId="3BE5C375" w14:textId="77777777" w:rsidR="0001520A" w:rsidRPr="008860F2" w:rsidRDefault="0001520A" w:rsidP="000152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1520A" w:rsidRPr="008860F2" w14:paraId="37211941" w14:textId="77777777" w:rsidTr="00F304F1">
        <w:trPr>
          <w:gridAfter w:val="1"/>
          <w:wAfter w:w="4" w:type="pct"/>
        </w:trPr>
        <w:tc>
          <w:tcPr>
            <w:tcW w:w="1429" w:type="pct"/>
          </w:tcPr>
          <w:p w14:paraId="1BD084DE" w14:textId="77777777" w:rsidR="0001520A" w:rsidRPr="008860F2" w:rsidRDefault="0001520A" w:rsidP="0001520A">
            <w:pPr>
              <w:pStyle w:val="BodyText"/>
              <w:tabs>
                <w:tab w:val="decimal" w:pos="0"/>
              </w:tabs>
              <w:spacing w:after="0" w:line="240" w:lineRule="auto"/>
              <w:ind w:left="-108" w:right="-290" w:firstLine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634" w:type="pct"/>
            <w:gridSpan w:val="2"/>
          </w:tcPr>
          <w:p w14:paraId="29860AFF" w14:textId="77777777" w:rsidR="0001520A" w:rsidRPr="008860F2" w:rsidRDefault="0001520A" w:rsidP="0001520A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</w:tcPr>
          <w:p w14:paraId="1660A404" w14:textId="057DBE9D" w:rsidR="0001520A" w:rsidRPr="008860F2" w:rsidRDefault="00770A57" w:rsidP="0001520A">
            <w:pPr>
              <w:pStyle w:val="BodyText"/>
              <w:tabs>
                <w:tab w:val="decimal" w:pos="609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2,645.38</w:t>
            </w:r>
          </w:p>
        </w:tc>
        <w:tc>
          <w:tcPr>
            <w:tcW w:w="147" w:type="pct"/>
          </w:tcPr>
          <w:p w14:paraId="1480FCF4" w14:textId="77777777" w:rsidR="0001520A" w:rsidRPr="008860F2" w:rsidRDefault="0001520A" w:rsidP="0001520A">
            <w:pPr>
              <w:pStyle w:val="BodyText"/>
              <w:tabs>
                <w:tab w:val="decimal" w:pos="972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3374EBC4" w14:textId="77777777" w:rsidR="0001520A" w:rsidRPr="008860F2" w:rsidRDefault="0085322A" w:rsidP="0001520A">
            <w:pPr>
              <w:pStyle w:val="BodyText"/>
              <w:tabs>
                <w:tab w:val="decimal" w:pos="609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2,782.63</w:t>
            </w:r>
          </w:p>
        </w:tc>
        <w:tc>
          <w:tcPr>
            <w:tcW w:w="147" w:type="pct"/>
            <w:gridSpan w:val="2"/>
          </w:tcPr>
          <w:p w14:paraId="278590DA" w14:textId="77777777" w:rsidR="0001520A" w:rsidRPr="008860F2" w:rsidRDefault="0001520A" w:rsidP="0001520A">
            <w:pPr>
              <w:pStyle w:val="BodyText"/>
              <w:tabs>
                <w:tab w:val="decimal" w:pos="972"/>
              </w:tabs>
              <w:spacing w:after="0" w:line="240" w:lineRule="auto"/>
              <w:ind w:right="-2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</w:tcPr>
          <w:p w14:paraId="4A12BC15" w14:textId="4BC9ABBA" w:rsidR="0001520A" w:rsidRPr="008860F2" w:rsidRDefault="00770A57" w:rsidP="000152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4BC65702" w14:textId="77777777" w:rsidR="0001520A" w:rsidRPr="008860F2" w:rsidRDefault="0001520A" w:rsidP="0001520A">
            <w:pPr>
              <w:pStyle w:val="BodyText"/>
              <w:tabs>
                <w:tab w:val="decimal" w:pos="972"/>
              </w:tabs>
              <w:spacing w:after="0" w:line="240" w:lineRule="auto"/>
              <w:ind w:right="-2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1304B85A" w14:textId="77777777" w:rsidR="0001520A" w:rsidRPr="008860F2" w:rsidRDefault="0001520A" w:rsidP="000152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1520A" w:rsidRPr="008860F2" w14:paraId="5432F130" w14:textId="77777777" w:rsidTr="00F304F1">
        <w:trPr>
          <w:gridAfter w:val="1"/>
          <w:wAfter w:w="4" w:type="pct"/>
        </w:trPr>
        <w:tc>
          <w:tcPr>
            <w:tcW w:w="1429" w:type="pct"/>
          </w:tcPr>
          <w:p w14:paraId="0BD2B42C" w14:textId="77777777" w:rsidR="0001520A" w:rsidRPr="008860F2" w:rsidRDefault="0001520A" w:rsidP="0001520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4" w:type="pct"/>
            <w:gridSpan w:val="2"/>
          </w:tcPr>
          <w:p w14:paraId="2D56C27E" w14:textId="77777777" w:rsidR="0001520A" w:rsidRPr="0070564D" w:rsidRDefault="00D53A22" w:rsidP="0001520A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70564D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7032B0" w14:textId="58293486" w:rsidR="0001520A" w:rsidRPr="008860F2" w:rsidRDefault="00770A57" w:rsidP="0001520A">
            <w:pPr>
              <w:pStyle w:val="BodyText"/>
              <w:tabs>
                <w:tab w:val="decimal" w:pos="609"/>
              </w:tabs>
              <w:spacing w:after="0" w:line="240" w:lineRule="auto"/>
              <w:ind w:right="-2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2,778.40</w:t>
            </w:r>
          </w:p>
        </w:tc>
        <w:tc>
          <w:tcPr>
            <w:tcW w:w="147" w:type="pct"/>
          </w:tcPr>
          <w:p w14:paraId="0F557EC1" w14:textId="77777777" w:rsidR="0001520A" w:rsidRPr="008860F2" w:rsidRDefault="0001520A" w:rsidP="0001520A">
            <w:pPr>
              <w:pStyle w:val="BodyText"/>
              <w:tabs>
                <w:tab w:val="decimal" w:pos="972"/>
              </w:tabs>
              <w:spacing w:after="0" w:line="240" w:lineRule="auto"/>
              <w:ind w:right="-2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DEC6C7B" w14:textId="77777777" w:rsidR="0001520A" w:rsidRPr="008860F2" w:rsidRDefault="0001520A" w:rsidP="0001520A">
            <w:pPr>
              <w:pStyle w:val="BodyText"/>
              <w:tabs>
                <w:tab w:val="decimal" w:pos="609"/>
              </w:tabs>
              <w:spacing w:after="0" w:line="240" w:lineRule="auto"/>
              <w:ind w:right="-2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fldChar w:fldCharType="begin"/>
            </w: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fldChar w:fldCharType="separate"/>
            </w:r>
            <w:r w:rsidR="0085322A"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2,915.65</w:t>
            </w: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7" w:type="pct"/>
            <w:gridSpan w:val="2"/>
          </w:tcPr>
          <w:p w14:paraId="520A97A1" w14:textId="77777777" w:rsidR="0001520A" w:rsidRPr="008860F2" w:rsidRDefault="0001520A" w:rsidP="0001520A">
            <w:pPr>
              <w:pStyle w:val="BodyText"/>
              <w:tabs>
                <w:tab w:val="decimal" w:pos="972"/>
              </w:tabs>
              <w:spacing w:after="0" w:line="240" w:lineRule="auto"/>
              <w:ind w:right="-2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67D95F" w14:textId="12CDD2B8" w:rsidR="0001520A" w:rsidRPr="008860F2" w:rsidRDefault="00770A57" w:rsidP="000152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5A0B0234" w14:textId="77777777" w:rsidR="0001520A" w:rsidRPr="008860F2" w:rsidRDefault="0001520A" w:rsidP="0001520A">
            <w:pPr>
              <w:pStyle w:val="BodyText"/>
              <w:tabs>
                <w:tab w:val="decimal" w:pos="972"/>
              </w:tabs>
              <w:spacing w:after="0" w:line="240" w:lineRule="auto"/>
              <w:ind w:right="-2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736065EC" w14:textId="77777777" w:rsidR="0001520A" w:rsidRPr="008860F2" w:rsidRDefault="0001520A" w:rsidP="000152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415BB25A" w14:textId="77777777" w:rsidR="00736AF2" w:rsidRPr="008860F2" w:rsidRDefault="00736AF2" w:rsidP="00C24787">
      <w:pPr>
        <w:pStyle w:val="NoSpacing"/>
        <w:rPr>
          <w:rFonts w:ascii="Angsana New" w:hAnsi="Angsana New"/>
          <w:sz w:val="28"/>
          <w:szCs w:val="28"/>
          <w:cs/>
        </w:rPr>
      </w:pPr>
    </w:p>
    <w:p w14:paraId="2DDC7992" w14:textId="77777777" w:rsidR="001540BD" w:rsidRPr="008860F2" w:rsidRDefault="001540BD" w:rsidP="001540BD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b/>
          <w:sz w:val="28"/>
          <w:szCs w:val="28"/>
          <w:cs/>
        </w:rPr>
        <w:t>รายการเปลี่ยนแปลง</w:t>
      </w:r>
      <w:r w:rsidR="008F1EB6" w:rsidRPr="008860F2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="008F1EB6" w:rsidRPr="008860F2">
        <w:rPr>
          <w:rFonts w:ascii="Angsana New" w:hAnsi="Angsana New"/>
          <w:sz w:val="28"/>
          <w:szCs w:val="28"/>
        </w:rPr>
        <w:t xml:space="preserve">30 </w:t>
      </w:r>
      <w:r w:rsidR="008F1EB6" w:rsidRPr="008860F2">
        <w:rPr>
          <w:rFonts w:ascii="Angsana New" w:hAnsi="Angsana New"/>
          <w:sz w:val="28"/>
          <w:szCs w:val="28"/>
          <w:cs/>
        </w:rPr>
        <w:t>กันยายน</w:t>
      </w:r>
      <w:r w:rsidR="00736AF2"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pPr w:leftFromText="180" w:rightFromText="180" w:vertAnchor="text" w:horzAnchor="margin" w:tblpX="540" w:tblpY="279"/>
        <w:tblW w:w="9234" w:type="dxa"/>
        <w:tblLayout w:type="fixed"/>
        <w:tblLook w:val="01E0" w:firstRow="1" w:lastRow="1" w:firstColumn="1" w:lastColumn="1" w:noHBand="0" w:noVBand="0"/>
      </w:tblPr>
      <w:tblGrid>
        <w:gridCol w:w="2628"/>
        <w:gridCol w:w="1080"/>
        <w:gridCol w:w="1260"/>
        <w:gridCol w:w="270"/>
        <w:gridCol w:w="1350"/>
        <w:gridCol w:w="270"/>
        <w:gridCol w:w="1080"/>
        <w:gridCol w:w="270"/>
        <w:gridCol w:w="1026"/>
      </w:tblGrid>
      <w:tr w:rsidR="001540BD" w:rsidRPr="008860F2" w14:paraId="417F15B4" w14:textId="77777777" w:rsidTr="00041E31">
        <w:tc>
          <w:tcPr>
            <w:tcW w:w="2628" w:type="dxa"/>
          </w:tcPr>
          <w:p w14:paraId="7E30B39F" w14:textId="77777777" w:rsidR="001540BD" w:rsidRPr="008860F2" w:rsidRDefault="001540BD" w:rsidP="00F304F1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67D5F2" w14:textId="77777777" w:rsidR="001540BD" w:rsidRPr="008860F2" w:rsidRDefault="001540BD" w:rsidP="00F304F1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03877012" w14:textId="77777777" w:rsidR="001540BD" w:rsidRPr="008860F2" w:rsidRDefault="001540BD" w:rsidP="00F304F1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E31D21" w14:textId="77777777" w:rsidR="001540BD" w:rsidRPr="008860F2" w:rsidRDefault="001540BD" w:rsidP="00F304F1">
            <w:pPr>
              <w:tabs>
                <w:tab w:val="decimal" w:pos="61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6" w:type="dxa"/>
            <w:gridSpan w:val="3"/>
          </w:tcPr>
          <w:p w14:paraId="0CE17CD8" w14:textId="77777777" w:rsidR="001540BD" w:rsidRPr="008860F2" w:rsidRDefault="001540BD" w:rsidP="00F304F1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520A" w:rsidRPr="008860F2" w14:paraId="50D5EA4A" w14:textId="77777777" w:rsidTr="0001520A">
        <w:tc>
          <w:tcPr>
            <w:tcW w:w="2628" w:type="dxa"/>
          </w:tcPr>
          <w:p w14:paraId="43706CD0" w14:textId="77777777" w:rsidR="0001520A" w:rsidRPr="008860F2" w:rsidRDefault="0001520A" w:rsidP="0001520A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B0B39E9" w14:textId="77777777" w:rsidR="0001520A" w:rsidRPr="008860F2" w:rsidRDefault="0001520A" w:rsidP="0001520A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60" w:type="dxa"/>
          </w:tcPr>
          <w:p w14:paraId="08B96B07" w14:textId="77777777" w:rsidR="0001520A" w:rsidRPr="008860F2" w:rsidRDefault="0001520A" w:rsidP="0001520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108" w:right="11" w:firstLine="108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Pr="008860F2">
              <w:rPr>
                <w:rFonts w:ascii="Angsana New" w:eastAsia="Calibri" w:hAnsi="Angsana New"/>
                <w:sz w:val="28"/>
                <w:szCs w:val="28"/>
                <w:lang w:val="en-US"/>
              </w:rPr>
              <w:t>6</w:t>
            </w:r>
            <w:r w:rsidRPr="008860F2">
              <w:rPr>
                <w:rFonts w:ascii="Angsana New" w:eastAsia="Calibri" w:hAnsi="Angsana New"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C4B94AE" w14:textId="77777777" w:rsidR="0001520A" w:rsidRPr="008860F2" w:rsidRDefault="0001520A" w:rsidP="0001520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108" w:firstLine="10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93A657" w14:textId="77777777" w:rsidR="0001520A" w:rsidRPr="008860F2" w:rsidRDefault="0001520A" w:rsidP="0001520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108" w:right="11" w:firstLine="108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Pr="008860F2">
              <w:rPr>
                <w:rFonts w:ascii="Angsana New" w:eastAsia="Calibri" w:hAnsi="Angsana New"/>
                <w:sz w:val="28"/>
                <w:szCs w:val="28"/>
                <w:lang w:val="en-US"/>
              </w:rPr>
              <w:t>6</w:t>
            </w:r>
            <w:r w:rsidRPr="008860F2">
              <w:rPr>
                <w:rFonts w:ascii="Angsana New" w:eastAsia="Calibri" w:hAnsi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D6103E3" w14:textId="77777777" w:rsidR="0001520A" w:rsidRPr="008860F2" w:rsidRDefault="0001520A" w:rsidP="0001520A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DF02B7" w14:textId="77777777" w:rsidR="0001520A" w:rsidRPr="008860F2" w:rsidRDefault="0001520A" w:rsidP="0001520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108" w:right="11" w:firstLine="108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Pr="008860F2">
              <w:rPr>
                <w:rFonts w:ascii="Angsana New" w:eastAsia="Calibri" w:hAnsi="Angsana New"/>
                <w:sz w:val="28"/>
                <w:szCs w:val="28"/>
                <w:lang w:val="en-US"/>
              </w:rPr>
              <w:t>6</w:t>
            </w:r>
            <w:r w:rsidRPr="008860F2">
              <w:rPr>
                <w:rFonts w:ascii="Angsana New" w:eastAsia="Calibri" w:hAnsi="Angsana New"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F780BDC" w14:textId="77777777" w:rsidR="0001520A" w:rsidRPr="008860F2" w:rsidRDefault="0001520A" w:rsidP="0001520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108" w:firstLine="10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B6BC79E" w14:textId="77777777" w:rsidR="0001520A" w:rsidRPr="008860F2" w:rsidRDefault="0001520A" w:rsidP="0001520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108" w:right="11" w:firstLine="108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Pr="008860F2">
              <w:rPr>
                <w:rFonts w:ascii="Angsana New" w:eastAsia="Calibri" w:hAnsi="Angsana New"/>
                <w:sz w:val="28"/>
                <w:szCs w:val="28"/>
                <w:lang w:val="en-US"/>
              </w:rPr>
              <w:t>6</w:t>
            </w:r>
            <w:r w:rsidRPr="008860F2">
              <w:rPr>
                <w:rFonts w:ascii="Angsana New" w:eastAsia="Calibri" w:hAnsi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</w:tr>
      <w:tr w:rsidR="0001520A" w:rsidRPr="008860F2" w14:paraId="14498B06" w14:textId="77777777" w:rsidTr="00041E31">
        <w:tc>
          <w:tcPr>
            <w:tcW w:w="2628" w:type="dxa"/>
          </w:tcPr>
          <w:p w14:paraId="3989F652" w14:textId="77777777" w:rsidR="0001520A" w:rsidRPr="008860F2" w:rsidRDefault="0001520A" w:rsidP="0001520A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CBB6EAB" w14:textId="77777777" w:rsidR="0001520A" w:rsidRPr="008860F2" w:rsidRDefault="0001520A" w:rsidP="0001520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26" w:type="dxa"/>
            <w:gridSpan w:val="7"/>
          </w:tcPr>
          <w:p w14:paraId="3D918FE1" w14:textId="77777777" w:rsidR="0001520A" w:rsidRPr="008860F2" w:rsidRDefault="0001520A" w:rsidP="0001520A">
            <w:pPr>
              <w:pStyle w:val="BodyText"/>
              <w:tabs>
                <w:tab w:val="center" w:pos="2593"/>
                <w:tab w:val="left" w:pos="37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1520A" w:rsidRPr="008860F2" w14:paraId="6F29510C" w14:textId="77777777" w:rsidTr="00041E31">
        <w:tc>
          <w:tcPr>
            <w:tcW w:w="2628" w:type="dxa"/>
          </w:tcPr>
          <w:p w14:paraId="64672850" w14:textId="77777777" w:rsidR="0001520A" w:rsidRPr="008860F2" w:rsidRDefault="0001520A" w:rsidP="0001520A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ตุลาคม</w:t>
            </w:r>
          </w:p>
        </w:tc>
        <w:tc>
          <w:tcPr>
            <w:tcW w:w="1080" w:type="dxa"/>
          </w:tcPr>
          <w:p w14:paraId="64827BAC" w14:textId="77777777" w:rsidR="0001520A" w:rsidRPr="008860F2" w:rsidRDefault="0001520A" w:rsidP="0001520A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CF63ED" w14:textId="6E6700EE" w:rsidR="0001520A" w:rsidRPr="008860F2" w:rsidRDefault="00770A57" w:rsidP="0001520A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8B0FB2">
              <w:rPr>
                <w:rFonts w:ascii="Angsana New" w:hAnsi="Angsana New"/>
                <w:sz w:val="28"/>
                <w:szCs w:val="28"/>
              </w:rPr>
              <w:t>915.65</w:t>
            </w:r>
          </w:p>
        </w:tc>
        <w:tc>
          <w:tcPr>
            <w:tcW w:w="270" w:type="dxa"/>
          </w:tcPr>
          <w:p w14:paraId="3B397143" w14:textId="77777777" w:rsidR="0001520A" w:rsidRPr="008860F2" w:rsidRDefault="0001520A" w:rsidP="000152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5BADC0D" w14:textId="77777777" w:rsidR="0001520A" w:rsidRPr="008860F2" w:rsidRDefault="0001520A" w:rsidP="0001520A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9,946.90</w:t>
            </w:r>
          </w:p>
        </w:tc>
        <w:tc>
          <w:tcPr>
            <w:tcW w:w="270" w:type="dxa"/>
          </w:tcPr>
          <w:p w14:paraId="0C98A7DB" w14:textId="77777777" w:rsidR="0001520A" w:rsidRPr="008860F2" w:rsidRDefault="0001520A" w:rsidP="0001520A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6C3AD3" w14:textId="7D198FA4" w:rsidR="0001520A" w:rsidRPr="008860F2" w:rsidRDefault="00770A57" w:rsidP="000152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198851" w14:textId="77777777" w:rsidR="0001520A" w:rsidRPr="008860F2" w:rsidRDefault="0001520A" w:rsidP="000152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48F7932" w14:textId="77777777" w:rsidR="0001520A" w:rsidRPr="008860F2" w:rsidRDefault="0001520A" w:rsidP="000152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1520A" w:rsidRPr="008860F2" w14:paraId="257EDC7D" w14:textId="77777777" w:rsidTr="00041E31">
        <w:tc>
          <w:tcPr>
            <w:tcW w:w="2628" w:type="dxa"/>
          </w:tcPr>
          <w:p w14:paraId="1F172A0E" w14:textId="77777777" w:rsidR="0001520A" w:rsidRPr="008860F2" w:rsidRDefault="0001520A" w:rsidP="0001520A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56B515C1" w14:textId="77777777" w:rsidR="0001520A" w:rsidRPr="008860F2" w:rsidRDefault="0001520A" w:rsidP="0001520A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106F91" w14:textId="1284278E" w:rsidR="0001520A" w:rsidRPr="008860F2" w:rsidRDefault="00376B4B" w:rsidP="0001520A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18.94</w:t>
            </w:r>
          </w:p>
        </w:tc>
        <w:tc>
          <w:tcPr>
            <w:tcW w:w="270" w:type="dxa"/>
          </w:tcPr>
          <w:p w14:paraId="1D950171" w14:textId="77777777" w:rsidR="0001520A" w:rsidRPr="008860F2" w:rsidRDefault="0001520A" w:rsidP="000152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6517F3" w14:textId="77777777" w:rsidR="0001520A" w:rsidRPr="008860F2" w:rsidRDefault="0001520A" w:rsidP="0001520A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18.94</w:t>
            </w:r>
          </w:p>
        </w:tc>
        <w:tc>
          <w:tcPr>
            <w:tcW w:w="270" w:type="dxa"/>
          </w:tcPr>
          <w:p w14:paraId="5954C58E" w14:textId="77777777" w:rsidR="0001520A" w:rsidRPr="008860F2" w:rsidRDefault="0001520A" w:rsidP="000152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2BB13A" w14:textId="58A88CA0" w:rsidR="0001520A" w:rsidRPr="008860F2" w:rsidRDefault="00770A57" w:rsidP="000152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3AD357" w14:textId="77777777" w:rsidR="0001520A" w:rsidRPr="008860F2" w:rsidRDefault="0001520A" w:rsidP="000152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ACA7F34" w14:textId="77777777" w:rsidR="0001520A" w:rsidRPr="008860F2" w:rsidRDefault="0001520A" w:rsidP="000152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1520A" w:rsidRPr="008860F2" w14:paraId="43D10650" w14:textId="77777777" w:rsidTr="00041E31">
        <w:tc>
          <w:tcPr>
            <w:tcW w:w="2628" w:type="dxa"/>
          </w:tcPr>
          <w:p w14:paraId="0EDD5EC9" w14:textId="77777777" w:rsidR="0001520A" w:rsidRPr="008860F2" w:rsidRDefault="0001520A" w:rsidP="0001520A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รับรู้รายได้ในระหว่างปี</w:t>
            </w:r>
          </w:p>
        </w:tc>
        <w:tc>
          <w:tcPr>
            <w:tcW w:w="1080" w:type="dxa"/>
          </w:tcPr>
          <w:p w14:paraId="5D8A0169" w14:textId="77777777" w:rsidR="0001520A" w:rsidRPr="008860F2" w:rsidRDefault="0001520A" w:rsidP="0001520A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65026C" w14:textId="7FC439F8" w:rsidR="0001520A" w:rsidRPr="008860F2" w:rsidRDefault="00376B4B" w:rsidP="0001520A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8B0FB2">
              <w:rPr>
                <w:rFonts w:ascii="Angsana New" w:hAnsi="Angsana New"/>
                <w:sz w:val="28"/>
                <w:szCs w:val="28"/>
              </w:rPr>
              <w:t>56.19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81AA494" w14:textId="77777777" w:rsidR="0001520A" w:rsidRPr="008860F2" w:rsidRDefault="0001520A" w:rsidP="000152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289636" w14:textId="378FE618" w:rsidR="0001520A" w:rsidRPr="008B0FB2" w:rsidRDefault="0001520A" w:rsidP="0001520A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B51210">
              <w:rPr>
                <w:rFonts w:ascii="Angsana New" w:hAnsi="Angsana New"/>
                <w:sz w:val="28"/>
                <w:szCs w:val="28"/>
              </w:rPr>
              <w:t>(41</w:t>
            </w:r>
            <w:r w:rsidR="00B51210" w:rsidRPr="00B51210">
              <w:rPr>
                <w:rFonts w:ascii="Angsana New" w:hAnsi="Angsana New"/>
                <w:sz w:val="28"/>
                <w:szCs w:val="28"/>
              </w:rPr>
              <w:t>6.64</w:t>
            </w:r>
            <w:r w:rsidRPr="00B5121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D17644B" w14:textId="77777777" w:rsidR="0001520A" w:rsidRPr="008860F2" w:rsidRDefault="0001520A" w:rsidP="000152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6F6073" w14:textId="5527AE51" w:rsidR="0001520A" w:rsidRPr="008860F2" w:rsidRDefault="00770A57" w:rsidP="000152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D3CF07" w14:textId="77777777" w:rsidR="0001520A" w:rsidRPr="008860F2" w:rsidRDefault="0001520A" w:rsidP="000152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14BA22AD" w14:textId="77777777" w:rsidR="0001520A" w:rsidRPr="008860F2" w:rsidRDefault="0001520A" w:rsidP="000152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1520A" w:rsidRPr="008860F2" w14:paraId="0E980F9A" w14:textId="77777777" w:rsidTr="00041E31">
        <w:tc>
          <w:tcPr>
            <w:tcW w:w="2628" w:type="dxa"/>
          </w:tcPr>
          <w:p w14:paraId="44EBFF22" w14:textId="77777777" w:rsidR="0001520A" w:rsidRPr="008860F2" w:rsidRDefault="0001520A" w:rsidP="0001520A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การจำหน่ายบริษัทย่อย</w:t>
            </w:r>
          </w:p>
        </w:tc>
        <w:tc>
          <w:tcPr>
            <w:tcW w:w="1080" w:type="dxa"/>
          </w:tcPr>
          <w:p w14:paraId="2CA78D8D" w14:textId="77777777" w:rsidR="0001520A" w:rsidRPr="008860F2" w:rsidRDefault="0001520A" w:rsidP="0001520A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EE17AA" w14:textId="0D8C6741" w:rsidR="0001520A" w:rsidRPr="008860F2" w:rsidRDefault="00376B4B" w:rsidP="0001520A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0EAC7F" w14:textId="77777777" w:rsidR="0001520A" w:rsidRPr="008860F2" w:rsidRDefault="0001520A" w:rsidP="000152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FC78E1" w14:textId="77777777" w:rsidR="0001520A" w:rsidRPr="008860F2" w:rsidRDefault="0001520A" w:rsidP="0001520A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(6,633.55)</w:t>
            </w:r>
          </w:p>
        </w:tc>
        <w:tc>
          <w:tcPr>
            <w:tcW w:w="270" w:type="dxa"/>
          </w:tcPr>
          <w:p w14:paraId="34B60337" w14:textId="77777777" w:rsidR="0001520A" w:rsidRPr="008860F2" w:rsidRDefault="0001520A" w:rsidP="000152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A626A7" w14:textId="6E572B3F" w:rsidR="0001520A" w:rsidRPr="008860F2" w:rsidRDefault="00770A57" w:rsidP="000152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25AE0F" w14:textId="77777777" w:rsidR="0001520A" w:rsidRPr="008860F2" w:rsidRDefault="0001520A" w:rsidP="000152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4A9343AD" w14:textId="77777777" w:rsidR="0001520A" w:rsidRPr="008860F2" w:rsidRDefault="0001520A" w:rsidP="000152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520A" w:rsidRPr="008860F2" w14:paraId="124062D1" w14:textId="77777777" w:rsidTr="00041E31">
        <w:tc>
          <w:tcPr>
            <w:tcW w:w="2628" w:type="dxa"/>
          </w:tcPr>
          <w:p w14:paraId="7A9B52EB" w14:textId="77777777" w:rsidR="0001520A" w:rsidRPr="008860F2" w:rsidRDefault="0001520A" w:rsidP="0001520A">
            <w:pPr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0" w:type="dxa"/>
          </w:tcPr>
          <w:p w14:paraId="33C9089E" w14:textId="77777777" w:rsidR="0001520A" w:rsidRPr="008860F2" w:rsidRDefault="0001520A" w:rsidP="0001520A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25C69FE" w14:textId="4AD35B32" w:rsidR="0001520A" w:rsidRPr="008860F2" w:rsidRDefault="00376B4B" w:rsidP="0001520A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2,778.40</w:t>
            </w:r>
          </w:p>
        </w:tc>
        <w:tc>
          <w:tcPr>
            <w:tcW w:w="270" w:type="dxa"/>
          </w:tcPr>
          <w:p w14:paraId="6E5B11E2" w14:textId="77777777" w:rsidR="0001520A" w:rsidRPr="008860F2" w:rsidRDefault="0001520A" w:rsidP="000152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C9F86C" w14:textId="66AA4A82" w:rsidR="0001520A" w:rsidRPr="008860F2" w:rsidRDefault="00B51210" w:rsidP="00B51210">
            <w:pPr>
              <w:tabs>
                <w:tab w:val="decimal" w:pos="70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2,915.65</w:t>
            </w:r>
          </w:p>
        </w:tc>
        <w:tc>
          <w:tcPr>
            <w:tcW w:w="270" w:type="dxa"/>
          </w:tcPr>
          <w:p w14:paraId="7D4C21AB" w14:textId="77777777" w:rsidR="0001520A" w:rsidRPr="008860F2" w:rsidRDefault="0001520A" w:rsidP="0001520A">
            <w:pPr>
              <w:tabs>
                <w:tab w:val="decimal" w:pos="61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B4A68A" w14:textId="2122F737" w:rsidR="0001520A" w:rsidRPr="008860F2" w:rsidRDefault="00770A57" w:rsidP="000152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65DB11" w14:textId="77777777" w:rsidR="0001520A" w:rsidRPr="008860F2" w:rsidRDefault="0001520A" w:rsidP="000152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0391FA6A" w14:textId="77777777" w:rsidR="0001520A" w:rsidRPr="008860F2" w:rsidRDefault="0001520A" w:rsidP="0001520A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4B1BA924" w14:textId="77777777" w:rsidR="00143D8E" w:rsidRPr="008860F2" w:rsidRDefault="00143D8E" w:rsidP="00143D8E">
      <w:pPr>
        <w:pStyle w:val="ListParagraph"/>
        <w:widowControl w:val="0"/>
        <w:spacing w:line="240" w:lineRule="auto"/>
        <w:ind w:left="540"/>
        <w:jc w:val="both"/>
        <w:rPr>
          <w:rFonts w:ascii="Angsana New" w:hAnsi="Angsana New"/>
          <w:i/>
          <w:iCs/>
          <w:snapToGrid w:val="0"/>
          <w:sz w:val="28"/>
          <w:szCs w:val="28"/>
          <w:lang w:eastAsia="th-TH"/>
        </w:rPr>
      </w:pPr>
    </w:p>
    <w:p w14:paraId="7F34B346" w14:textId="77777777" w:rsidR="00736AF2" w:rsidRPr="008860F2" w:rsidRDefault="00736AF2" w:rsidP="005B6E63">
      <w:pPr>
        <w:pStyle w:val="ListParagraph"/>
        <w:widowControl w:val="0"/>
        <w:numPr>
          <w:ilvl w:val="0"/>
          <w:numId w:val="11"/>
        </w:numPr>
        <w:spacing w:line="240" w:lineRule="auto"/>
        <w:ind w:left="540" w:hanging="540"/>
        <w:jc w:val="both"/>
        <w:rPr>
          <w:rFonts w:ascii="Angsana New" w:hAnsi="Angsana New"/>
          <w:i/>
          <w:iCs/>
          <w:snapToGrid w:val="0"/>
          <w:sz w:val="28"/>
          <w:szCs w:val="28"/>
          <w:lang w:eastAsia="th-TH"/>
        </w:rPr>
      </w:pPr>
      <w:r w:rsidRPr="008860F2"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t>สัญญาเช่าพื้นที่</w:t>
      </w:r>
    </w:p>
    <w:p w14:paraId="23CE8588" w14:textId="77777777" w:rsidR="00736AF2" w:rsidRPr="008860F2" w:rsidRDefault="00736AF2" w:rsidP="00C24787">
      <w:pPr>
        <w:pStyle w:val="NoSpacing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44E58B0C" w14:textId="4B277C2E" w:rsidR="00736AF2" w:rsidRPr="008860F2" w:rsidRDefault="00736AF2" w:rsidP="00736AF2">
      <w:pPr>
        <w:pStyle w:val="ListParagraph"/>
        <w:widowControl w:val="0"/>
        <w:spacing w:line="240" w:lineRule="auto"/>
        <w:ind w:left="540" w:right="-45"/>
        <w:rPr>
          <w:rFonts w:ascii="Angsana New" w:hAnsi="Angsana New"/>
          <w:snapToGrid w:val="0"/>
          <w:sz w:val="28"/>
          <w:szCs w:val="28"/>
          <w:lang w:eastAsia="th-TH"/>
        </w:rPr>
      </w:pP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ในเดือนธันวาคม </w:t>
      </w:r>
      <w:r w:rsidRPr="008860F2">
        <w:rPr>
          <w:rFonts w:ascii="Angsana New" w:hAnsi="Angsana New"/>
          <w:sz w:val="28"/>
          <w:szCs w:val="28"/>
        </w:rPr>
        <w:t>2554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บริษัท เลิศรัฐการ </w:t>
      </w:r>
      <w:r w:rsidRPr="008860F2">
        <w:rPr>
          <w:rFonts w:ascii="Angsana New" w:hAnsi="Angsana New"/>
          <w:sz w:val="28"/>
          <w:szCs w:val="28"/>
          <w:cs/>
        </w:rPr>
        <w:t>จำกัด ซึ่งเป็นบริษัทย่อย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(ผู้ให้เช่า) ได้ลงนามในสัญญาและบันทึกแนบท้ายสัญญาเช่าพื้นที่กับ</w:t>
      </w:r>
      <w:r w:rsidRPr="008860F2">
        <w:rPr>
          <w:rFonts w:ascii="Angsana New" w:hAnsi="Angsana New"/>
          <w:sz w:val="28"/>
          <w:szCs w:val="28"/>
          <w:cs/>
        </w:rPr>
        <w:t>บริษัท ทีซีซี ลักซ์ชูรีโฮเทลส์ แอนด์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รีสอร์ท จำกัด (ผู้เช่า) เพื่อวัตถุประสงค์ในการประกอบกิจการโรงแรม โดยสัญญาเช่าระบุระยะเวลาของสิทธิการเช่าเป็นเวลา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>30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ปี โดยบริษัทย่อยได้รับชำระค่าตอบแทนแล้วซึ่งบันทึกเป็นรายได้สิทธิการเช่ารอตัดบัญชีจากกิจการที่เกี่ยวข้องกันไว้ภายใต้หนี้สินหมุนเวียนและหนี้สินไม่หมุนเวียนในงบแสดงฐานะการเงินรวมทั้งสิ้นจำนวน </w:t>
      </w:r>
      <w:r w:rsidR="00A8348E">
        <w:rPr>
          <w:rFonts w:ascii="Angsana New" w:hAnsi="Angsana New"/>
          <w:sz w:val="28"/>
          <w:szCs w:val="28"/>
        </w:rPr>
        <w:t>330.67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ล้านบาท</w:t>
      </w:r>
    </w:p>
    <w:p w14:paraId="6AE920A1" w14:textId="77777777" w:rsidR="00DA23D7" w:rsidRPr="008860F2" w:rsidRDefault="00DA23D7" w:rsidP="00C24787">
      <w:pPr>
        <w:pStyle w:val="NoSpacing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6459C02F" w14:textId="77777777" w:rsidR="004E4EAA" w:rsidRDefault="004E4EAA">
      <w:pPr>
        <w:spacing w:line="240" w:lineRule="auto"/>
        <w:jc w:val="left"/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</w:pPr>
      <w:r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br w:type="page"/>
      </w:r>
    </w:p>
    <w:p w14:paraId="60348F16" w14:textId="16F58771" w:rsidR="00736AF2" w:rsidRPr="008860F2" w:rsidRDefault="00736AF2" w:rsidP="005B6E63">
      <w:pPr>
        <w:pStyle w:val="ListParagraph"/>
        <w:widowControl w:val="0"/>
        <w:numPr>
          <w:ilvl w:val="0"/>
          <w:numId w:val="11"/>
        </w:numPr>
        <w:tabs>
          <w:tab w:val="left" w:pos="540"/>
        </w:tabs>
        <w:spacing w:line="240" w:lineRule="auto"/>
        <w:ind w:hanging="1260"/>
        <w:jc w:val="both"/>
        <w:rPr>
          <w:rFonts w:ascii="Angsana New" w:hAnsi="Angsana New"/>
          <w:i/>
          <w:iCs/>
          <w:snapToGrid w:val="0"/>
          <w:sz w:val="28"/>
          <w:szCs w:val="28"/>
          <w:lang w:eastAsia="th-TH"/>
        </w:rPr>
      </w:pPr>
      <w:r w:rsidRPr="008860F2"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t>สัญญาแบ่งเช่าช่วงที่ดิน อาคารพร้อมทั้งส่วนควบและงานระบบของอาคารสาทร สแควร์</w:t>
      </w:r>
    </w:p>
    <w:p w14:paraId="5B622D96" w14:textId="77777777" w:rsidR="00736AF2" w:rsidRPr="00133509" w:rsidRDefault="00736AF2" w:rsidP="00C24787">
      <w:pPr>
        <w:pStyle w:val="NoSpacing"/>
        <w:rPr>
          <w:rFonts w:ascii="Angsana New" w:hAnsi="Angsana New"/>
          <w:snapToGrid w:val="0"/>
          <w:sz w:val="22"/>
          <w:lang w:eastAsia="th-TH"/>
        </w:rPr>
      </w:pPr>
    </w:p>
    <w:p w14:paraId="607BB13A" w14:textId="77777777" w:rsidR="00736AF2" w:rsidRPr="008860F2" w:rsidRDefault="00736AF2" w:rsidP="00736AF2">
      <w:pPr>
        <w:pStyle w:val="ListParagraph"/>
        <w:tabs>
          <w:tab w:val="left" w:pos="540"/>
          <w:tab w:val="left" w:pos="720"/>
        </w:tabs>
        <w:spacing w:line="240" w:lineRule="auto"/>
        <w:ind w:left="540" w:right="-25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ในวันที่ </w:t>
      </w:r>
      <w:r w:rsidRPr="008860F2">
        <w:rPr>
          <w:rFonts w:ascii="Angsana New" w:hAnsi="Angsana New"/>
          <w:sz w:val="28"/>
          <w:szCs w:val="28"/>
        </w:rPr>
        <w:t>29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มีนาคม </w:t>
      </w:r>
      <w:r w:rsidRPr="008860F2">
        <w:rPr>
          <w:rFonts w:ascii="Angsana New" w:hAnsi="Angsana New"/>
          <w:sz w:val="28"/>
          <w:szCs w:val="28"/>
        </w:rPr>
        <w:t>2559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บริษัท นอร์ท สาธร เรียลตี้ จำกัด ซึ่งเป็นบริษัทย่อยของ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>GOLD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ได้เข้าทำสัญญาแบ่งเช่าช่วงที่ดิน อาคารพร้อมทั้งส่วนควบและงานระบบของอาคารสำนักงานสาทร สแควร์ </w:t>
      </w: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เป็นระยะเวลาประมาณ </w:t>
      </w:r>
      <w:r w:rsidRPr="008860F2">
        <w:rPr>
          <w:rFonts w:ascii="Angsana New" w:hAnsi="Angsana New"/>
          <w:sz w:val="28"/>
          <w:szCs w:val="28"/>
        </w:rPr>
        <w:t xml:space="preserve">25 </w:t>
      </w:r>
      <w:r w:rsidRPr="008860F2">
        <w:rPr>
          <w:rFonts w:ascii="Angsana New" w:hAnsi="Angsana New"/>
          <w:sz w:val="28"/>
          <w:szCs w:val="28"/>
          <w:cs/>
        </w:rPr>
        <w:t xml:space="preserve">ปี สิ้นสุดวันที่ </w:t>
      </w:r>
      <w:r w:rsidRPr="008860F2">
        <w:rPr>
          <w:rFonts w:ascii="Angsana New" w:hAnsi="Angsana New"/>
          <w:sz w:val="28"/>
          <w:szCs w:val="28"/>
        </w:rPr>
        <w:t>6</w:t>
      </w:r>
      <w:r w:rsidRPr="008860F2">
        <w:rPr>
          <w:rFonts w:ascii="Angsana New" w:hAnsi="Angsana New"/>
          <w:sz w:val="28"/>
          <w:szCs w:val="28"/>
          <w:cs/>
        </w:rPr>
        <w:t xml:space="preserve"> ตุลาคม </w:t>
      </w:r>
      <w:r w:rsidRPr="008860F2">
        <w:rPr>
          <w:rFonts w:ascii="Angsana New" w:hAnsi="Angsana New"/>
          <w:sz w:val="28"/>
          <w:szCs w:val="28"/>
        </w:rPr>
        <w:t>2583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รวมถึงขายกรรมสิทธิ์ในเฟอร์นิเจอร์ เครื่องมือและอุปกรณ์ ให้แก่ทรัสต์เพื่อการลงทุนในสิทธิการเช่าอสังหาริมทรัพย์โกลเด้นเวนเจอร์ (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>“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กองทรัสต์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>”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)  ซึ่งเป็นบริษัทร่วมของ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>GOLD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โดยได้รับชำระเงินจากกองทรัสต์สำหรับทรัพย์สินที่เช่าช่วงในส่วนที่เป็นอาคารและส่วนควบและทรัพย์สินที่เช่าช่วงในส่วนที่เป็นงานระบบ เป็นจำนวนเงินประมาณ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 xml:space="preserve">6,777 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ล้านบาท และสำหรับการจำหน่ายเฟอร์นิเจอร์ เครื่องมือและอุปกรณ์ เป็นจำนวนเงินประมาณ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 xml:space="preserve">37 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ล้านบาท โดยมีกำไรจากการจำหน่ายเป็นจำนวนเงิน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>1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.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 xml:space="preserve">66 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ล้านบาท นอกจากนี้กองทรัสต์ยังมีภาระผูกพันสำหรับการจ่ายค่าเช่าช่วงเป็นรายปีในส่วนที่เป็นที่ดินเป็นระยะเวลาประมาณ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>25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ปี โดยงวดสุดท้ายจ่ายในเดือนกันยายน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>2583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รวมเป็นจำนวนเงินทั้งสิ้น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>900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ล้านบาท </w:t>
      </w:r>
      <w:r w:rsidRPr="008860F2">
        <w:rPr>
          <w:rFonts w:ascii="Angsana New" w:hAnsi="Angsana New"/>
          <w:sz w:val="28"/>
          <w:szCs w:val="28"/>
          <w:cs/>
        </w:rPr>
        <w:t>ในการให้บริษัท นอร์ท สาธร เรียลตี้ จำกัด พิจารณาเห็นชอบให้กองทรัสต์ เช่าช่วงที่ดิน สำนักงานทรัพย์สินส่วนพระมหากษัตริย์ได้รับแจ้งและยอมรับเงื่อนไขของสัญญาเช่าช่วงที่ดินที่ให้แก่กองทรัสต์ บริษัท นอร์ท สาธร เรียลตี้ จำกัดได้รับเงินชำระเริ่มแรกทั้งหมดแล้ว</w:t>
      </w:r>
    </w:p>
    <w:p w14:paraId="044AE0D4" w14:textId="77777777" w:rsidR="00B21810" w:rsidRPr="00133509" w:rsidRDefault="00B21810" w:rsidP="00736AF2">
      <w:pPr>
        <w:tabs>
          <w:tab w:val="left" w:pos="3420"/>
        </w:tabs>
        <w:ind w:left="540"/>
        <w:rPr>
          <w:rFonts w:ascii="Angsana New" w:hAnsi="Angsana New"/>
          <w:sz w:val="22"/>
          <w:szCs w:val="22"/>
        </w:rPr>
      </w:pPr>
    </w:p>
    <w:p w14:paraId="479FE7ED" w14:textId="77777777" w:rsidR="00736AF2" w:rsidRPr="008860F2" w:rsidRDefault="00736AF2" w:rsidP="00736AF2">
      <w:pPr>
        <w:tabs>
          <w:tab w:val="left" w:pos="3420"/>
        </w:tabs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กลุ่มบริษัทได้บันทึกเงินค่าเช่าช่วงรับล่วงหน้าจำนวนเงิน </w:t>
      </w:r>
      <w:r w:rsidRPr="008860F2">
        <w:rPr>
          <w:rFonts w:ascii="Angsana New" w:hAnsi="Angsana New"/>
          <w:sz w:val="28"/>
          <w:szCs w:val="28"/>
        </w:rPr>
        <w:t xml:space="preserve">6,777 </w:t>
      </w:r>
      <w:r w:rsidRPr="008860F2">
        <w:rPr>
          <w:rFonts w:ascii="Angsana New" w:hAnsi="Angsana New"/>
          <w:sz w:val="28"/>
          <w:szCs w:val="28"/>
          <w:cs/>
        </w:rPr>
        <w:t xml:space="preserve">ล้านบาท เป็นรายได้สิทธิการเช่ารอตัดบัญชีและทยอยรับรู้เป็นรายได้ตลอดอายุสัญญาเช่าโดยวิธีเส้นตรง </w:t>
      </w:r>
    </w:p>
    <w:p w14:paraId="5C9150CD" w14:textId="77777777" w:rsidR="00736AF2" w:rsidRPr="00133509" w:rsidRDefault="00736AF2" w:rsidP="00C24787">
      <w:pPr>
        <w:pStyle w:val="NoSpacing"/>
        <w:rPr>
          <w:rFonts w:ascii="Angsana New" w:hAnsi="Angsana New"/>
          <w:sz w:val="22"/>
        </w:rPr>
      </w:pPr>
    </w:p>
    <w:p w14:paraId="4DD5C348" w14:textId="77777777" w:rsidR="00736AF2" w:rsidRPr="008860F2" w:rsidRDefault="00736AF2" w:rsidP="005B6E63">
      <w:pPr>
        <w:pStyle w:val="ListParagraph"/>
        <w:widowControl w:val="0"/>
        <w:numPr>
          <w:ilvl w:val="0"/>
          <w:numId w:val="11"/>
        </w:numPr>
        <w:spacing w:line="240" w:lineRule="auto"/>
        <w:ind w:left="540" w:hanging="540"/>
        <w:jc w:val="both"/>
        <w:rPr>
          <w:rFonts w:ascii="Angsana New" w:hAnsi="Angsana New"/>
          <w:i/>
          <w:iCs/>
          <w:snapToGrid w:val="0"/>
          <w:sz w:val="28"/>
          <w:szCs w:val="28"/>
          <w:lang w:eastAsia="th-TH"/>
        </w:rPr>
      </w:pPr>
      <w:r w:rsidRPr="008860F2"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t>สัญญาเช่าพื้นที่อาคารสำนักงาน สิ่งปลูกสร้าง และงานระบบของอาคาร</w:t>
      </w:r>
      <w:r w:rsidRPr="008860F2">
        <w:rPr>
          <w:rFonts w:ascii="Angsana New" w:hAnsi="Angsana New"/>
          <w:i/>
          <w:iCs/>
          <w:spacing w:val="-4"/>
          <w:sz w:val="28"/>
          <w:szCs w:val="28"/>
          <w:cs/>
        </w:rPr>
        <w:t>ปาร์คเวนเช</w:t>
      </w:r>
      <w:r w:rsidRPr="008860F2"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t>อร์ อีโคเพล็กซ์</w:t>
      </w:r>
    </w:p>
    <w:p w14:paraId="1CB16FD5" w14:textId="77777777" w:rsidR="00736AF2" w:rsidRPr="00133509" w:rsidRDefault="00736AF2" w:rsidP="00C24787">
      <w:pPr>
        <w:pStyle w:val="NoSpacing"/>
        <w:rPr>
          <w:rFonts w:ascii="Angsana New" w:hAnsi="Angsana New"/>
          <w:sz w:val="22"/>
          <w:cs/>
        </w:rPr>
      </w:pPr>
    </w:p>
    <w:p w14:paraId="5E1C0D94" w14:textId="77777777" w:rsidR="00736AF2" w:rsidRPr="008860F2" w:rsidRDefault="00736AF2" w:rsidP="00736AF2">
      <w:pPr>
        <w:pStyle w:val="ListParagraph"/>
        <w:tabs>
          <w:tab w:val="left" w:pos="540"/>
        </w:tabs>
        <w:ind w:left="540" w:right="-2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ในวันที่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 xml:space="preserve">29 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มีนาคม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 xml:space="preserve"> 2559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บริษัท เลิศรัฐการ จำกัดซึ่งเป็นบริษัทย่อยของบริษัทได้เข้าทำสัญญาเช่าพื้นที่อาคารสำนักงาน</w:t>
      </w: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 สิ่งปลูกสร้าง และงานระบบโครงการ ปาร์คเวนเช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อร์ อีโคเพล็กซ์ เป็นระยะเวลาประมาณ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>26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ปี สิ้นสุดวันที่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>5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กันยายน </w:t>
      </w:r>
      <w:r w:rsidRPr="008860F2">
        <w:rPr>
          <w:rFonts w:ascii="Angsana New" w:hAnsi="Angsana New"/>
          <w:snapToGrid w:val="0"/>
          <w:sz w:val="28"/>
          <w:szCs w:val="28"/>
          <w:lang w:eastAsia="th-TH"/>
        </w:rPr>
        <w:t>2584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รวมถึงซื้อกรรมสิทธิ์เฟอร์นิเจอร์ เครื่องมือและอุปกรณ์กับกองทรัสต์ โดยได้รับชำระเงินสำหรับทรัพย์สินที่เช่าในส่วนที่เป็นอาคารและส่วนควบ และทรัพย์สินที่เช่าในส่วนที่เป็นงานระบบเป็น</w:t>
      </w: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จำนวนรวมทั้งสิ้น </w:t>
      </w:r>
      <w:r w:rsidRPr="008860F2">
        <w:rPr>
          <w:rFonts w:ascii="Angsana New" w:hAnsi="Angsana New"/>
          <w:spacing w:val="-4"/>
          <w:sz w:val="28"/>
          <w:szCs w:val="28"/>
        </w:rPr>
        <w:t>2,984</w:t>
      </w: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 ล้านบาท และสำหรับการจำหน่ายเฟอร์นิเจอร์ เครื่องมือและอุปกรณ์ เป็นจำนวนเงินประมาณ </w:t>
      </w:r>
      <w:r w:rsidRPr="008860F2">
        <w:rPr>
          <w:rFonts w:ascii="Angsana New" w:hAnsi="Angsana New"/>
          <w:spacing w:val="-4"/>
          <w:sz w:val="28"/>
          <w:szCs w:val="28"/>
        </w:rPr>
        <w:t>13</w:t>
      </w: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 ล้านบาท โดยมีกำไรจากการจำหน่ายเป็นจำนวนเงิน </w:t>
      </w:r>
      <w:r w:rsidRPr="008860F2">
        <w:rPr>
          <w:rFonts w:ascii="Angsana New" w:hAnsi="Angsana New"/>
          <w:spacing w:val="-4"/>
          <w:sz w:val="28"/>
          <w:szCs w:val="28"/>
        </w:rPr>
        <w:t>0</w:t>
      </w:r>
      <w:r w:rsidRPr="008860F2">
        <w:rPr>
          <w:rFonts w:ascii="Angsana New" w:hAnsi="Angsana New"/>
          <w:spacing w:val="-4"/>
          <w:sz w:val="28"/>
          <w:szCs w:val="28"/>
          <w:cs/>
        </w:rPr>
        <w:t>.</w:t>
      </w:r>
      <w:r w:rsidRPr="008860F2">
        <w:rPr>
          <w:rFonts w:ascii="Angsana New" w:hAnsi="Angsana New"/>
          <w:spacing w:val="-4"/>
          <w:sz w:val="28"/>
          <w:szCs w:val="28"/>
        </w:rPr>
        <w:t xml:space="preserve">39 </w:t>
      </w: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ล้านบาท นอกจากนี้กองทรัสต์ยังมีภาระผูกพันสำหรับการจ่ายค่าเช่าช่วงในส่วนที่เป็นที่ดินรายปีเป็นระยะเวลาประมาณ </w:t>
      </w:r>
      <w:r w:rsidRPr="008860F2">
        <w:rPr>
          <w:rFonts w:ascii="Angsana New" w:hAnsi="Angsana New"/>
          <w:spacing w:val="-4"/>
          <w:sz w:val="28"/>
          <w:szCs w:val="28"/>
        </w:rPr>
        <w:t>25</w:t>
      </w: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 ปี โดยงวดสุ</w:t>
      </w:r>
      <w:r w:rsidRPr="008860F2">
        <w:rPr>
          <w:rFonts w:ascii="Angsana New" w:hAnsi="Angsana New"/>
          <w:sz w:val="28"/>
          <w:szCs w:val="28"/>
          <w:cs/>
        </w:rPr>
        <w:t>ดท้ายจ่ายในเดือน</w:t>
      </w:r>
      <w:r w:rsidRPr="008860F2">
        <w:rPr>
          <w:rFonts w:ascii="Angsana New" w:hAnsi="Angsana New"/>
          <w:spacing w:val="-4"/>
          <w:sz w:val="28"/>
          <w:szCs w:val="28"/>
          <w:cs/>
        </w:rPr>
        <w:t>สิงหาคม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</w:rPr>
        <w:t>2583</w:t>
      </w:r>
      <w:r w:rsidRPr="008860F2">
        <w:rPr>
          <w:rFonts w:ascii="Angsana New" w:hAnsi="Angsana New"/>
          <w:sz w:val="28"/>
          <w:szCs w:val="28"/>
          <w:cs/>
        </w:rPr>
        <w:t xml:space="preserve"> รวมเป็นจำนวนเงินทั้งสิ้น </w:t>
      </w:r>
      <w:r w:rsidRPr="008860F2">
        <w:rPr>
          <w:rFonts w:ascii="Angsana New" w:hAnsi="Angsana New"/>
          <w:sz w:val="28"/>
          <w:szCs w:val="28"/>
        </w:rPr>
        <w:t>579</w:t>
      </w:r>
      <w:r w:rsidRPr="008860F2">
        <w:rPr>
          <w:rFonts w:ascii="Angsana New" w:hAnsi="Angsana New"/>
          <w:sz w:val="28"/>
          <w:szCs w:val="28"/>
          <w:cs/>
        </w:rPr>
        <w:t xml:space="preserve"> ล้านบาท </w:t>
      </w:r>
    </w:p>
    <w:p w14:paraId="7541C060" w14:textId="77777777" w:rsidR="00E17D37" w:rsidRPr="00133509" w:rsidRDefault="00E17D37" w:rsidP="00736AF2">
      <w:pPr>
        <w:pStyle w:val="ListParagraph"/>
        <w:tabs>
          <w:tab w:val="left" w:pos="540"/>
        </w:tabs>
        <w:ind w:left="540" w:right="-27"/>
        <w:rPr>
          <w:rFonts w:ascii="Angsana New" w:hAnsi="Angsana New"/>
          <w:spacing w:val="-4"/>
          <w:sz w:val="22"/>
        </w:rPr>
      </w:pPr>
    </w:p>
    <w:p w14:paraId="767E2C5E" w14:textId="77777777" w:rsidR="00736AF2" w:rsidRPr="008860F2" w:rsidRDefault="00736AF2" w:rsidP="00736AF2">
      <w:pPr>
        <w:pStyle w:val="ListParagraph"/>
        <w:tabs>
          <w:tab w:val="left" w:pos="540"/>
        </w:tabs>
        <w:ind w:left="540" w:right="-2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pacing w:val="-4"/>
          <w:sz w:val="28"/>
          <w:szCs w:val="28"/>
          <w:cs/>
        </w:rPr>
        <w:t>กลุ่มบริษัทได้บันทึกเงิน</w:t>
      </w:r>
      <w:r w:rsidRPr="008860F2">
        <w:rPr>
          <w:rFonts w:ascii="Angsana New" w:hAnsi="Angsana New"/>
          <w:sz w:val="28"/>
          <w:szCs w:val="28"/>
          <w:cs/>
        </w:rPr>
        <w:t xml:space="preserve">ค่าเช่ารับล่วงหน้าจำนวนเงิน </w:t>
      </w:r>
      <w:r w:rsidRPr="008860F2">
        <w:rPr>
          <w:rFonts w:ascii="Angsana New" w:hAnsi="Angsana New"/>
          <w:sz w:val="28"/>
          <w:szCs w:val="28"/>
        </w:rPr>
        <w:t xml:space="preserve">2,984 </w:t>
      </w:r>
      <w:r w:rsidRPr="008860F2">
        <w:rPr>
          <w:rFonts w:ascii="Angsana New" w:hAnsi="Angsana New"/>
          <w:sz w:val="28"/>
          <w:szCs w:val="28"/>
          <w:cs/>
        </w:rPr>
        <w:t>ล้านบาท เป็นรายได้สิทธิการเช่ารอตัดบัญชีและทยอยรับรู้เป็นรายได้ตลอดอายุสัญญาเช่าโดยวิธีเส้นตรง</w:t>
      </w:r>
    </w:p>
    <w:p w14:paraId="329075A5" w14:textId="5A7DBB14" w:rsidR="004E4EAA" w:rsidRPr="00133509" w:rsidRDefault="004E4EAA">
      <w:pPr>
        <w:spacing w:line="240" w:lineRule="auto"/>
        <w:jc w:val="left"/>
        <w:rPr>
          <w:rFonts w:ascii="Angsana New" w:hAnsi="Angsana New"/>
          <w:i/>
          <w:iCs/>
          <w:snapToGrid w:val="0"/>
          <w:sz w:val="22"/>
          <w:szCs w:val="22"/>
          <w:cs/>
          <w:lang w:eastAsia="th-TH"/>
        </w:rPr>
      </w:pPr>
    </w:p>
    <w:p w14:paraId="78CE05F6" w14:textId="622EA583" w:rsidR="00736AF2" w:rsidRPr="008860F2" w:rsidRDefault="00736AF2" w:rsidP="005B6E63">
      <w:pPr>
        <w:pStyle w:val="ListParagraph"/>
        <w:widowControl w:val="0"/>
        <w:numPr>
          <w:ilvl w:val="0"/>
          <w:numId w:val="11"/>
        </w:numPr>
        <w:tabs>
          <w:tab w:val="left" w:pos="540"/>
        </w:tabs>
        <w:spacing w:line="240" w:lineRule="auto"/>
        <w:ind w:hanging="1260"/>
        <w:jc w:val="both"/>
        <w:rPr>
          <w:rFonts w:ascii="Angsana New" w:hAnsi="Angsana New"/>
          <w:i/>
          <w:iCs/>
          <w:snapToGrid w:val="0"/>
          <w:sz w:val="28"/>
          <w:szCs w:val="28"/>
          <w:lang w:eastAsia="th-TH"/>
        </w:rPr>
      </w:pPr>
      <w:r w:rsidRPr="008860F2"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t xml:space="preserve">สัญญาแบ่งเช่าช่วงที่ดิน </w:t>
      </w:r>
    </w:p>
    <w:p w14:paraId="12C7ADE6" w14:textId="77777777" w:rsidR="00736AF2" w:rsidRPr="00133509" w:rsidRDefault="00736AF2" w:rsidP="00C24787">
      <w:pPr>
        <w:pStyle w:val="NoSpacing"/>
        <w:rPr>
          <w:rFonts w:ascii="Angsana New" w:hAnsi="Angsana New"/>
          <w:sz w:val="22"/>
        </w:rPr>
      </w:pPr>
    </w:p>
    <w:p w14:paraId="11670A07" w14:textId="5E05E825" w:rsidR="00736AF2" w:rsidRPr="008860F2" w:rsidRDefault="00736AF2" w:rsidP="00736AF2">
      <w:pPr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Pr="008860F2">
        <w:rPr>
          <w:rFonts w:ascii="Angsana New" w:hAnsi="Angsana New"/>
          <w:sz w:val="28"/>
          <w:szCs w:val="28"/>
        </w:rPr>
        <w:t>2550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</w:rPr>
        <w:t>GOLD</w:t>
      </w:r>
      <w:r w:rsidRPr="008860F2">
        <w:rPr>
          <w:rFonts w:ascii="Angsana New" w:hAnsi="Angsana New"/>
          <w:sz w:val="28"/>
          <w:szCs w:val="28"/>
          <w:cs/>
        </w:rPr>
        <w:t xml:space="preserve"> ได้ทำสัญญาร่วมลงทุนกับบริษัทภายนอกแห่งหนึ่งเพื่อพัฒนาโครงการ ดับบลิว โฮเต็ล แบงคอก </w:t>
      </w:r>
      <w:r w:rsidRPr="008860F2">
        <w:rPr>
          <w:rFonts w:ascii="Angsana New" w:hAnsi="Angsana New"/>
          <w:sz w:val="28"/>
          <w:szCs w:val="28"/>
        </w:rPr>
        <w:t>GOLD</w:t>
      </w:r>
      <w:r w:rsidR="00292B86">
        <w:rPr>
          <w:rFonts w:ascii="Angsana New" w:hAnsi="Angsana New" w:hint="cs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ได้ร่วมลงทุนกันจัดตั้งบริษัท นอร์ท สาธร โฮเต็ล จำกัด เพื่อดำเนินโครงการดังกล่าว ซึ่ง</w:t>
      </w:r>
      <w:r w:rsidRPr="008860F2">
        <w:rPr>
          <w:rFonts w:ascii="Angsana New" w:hAnsi="Angsana New"/>
          <w:sz w:val="28"/>
          <w:szCs w:val="28"/>
        </w:rPr>
        <w:t xml:space="preserve"> GOLD </w:t>
      </w:r>
      <w:r w:rsidRPr="008860F2">
        <w:rPr>
          <w:rFonts w:ascii="Angsana New" w:hAnsi="Angsana New"/>
          <w:sz w:val="28"/>
          <w:szCs w:val="28"/>
          <w:cs/>
        </w:rPr>
        <w:t xml:space="preserve">ถือหุ้นร้อยละ </w:t>
      </w:r>
      <w:r w:rsidRPr="008860F2">
        <w:rPr>
          <w:rFonts w:ascii="Angsana New" w:hAnsi="Angsana New"/>
          <w:sz w:val="28"/>
          <w:szCs w:val="28"/>
        </w:rPr>
        <w:t>20</w:t>
      </w:r>
      <w:r w:rsidRPr="008860F2">
        <w:rPr>
          <w:rFonts w:ascii="Angsana New" w:hAnsi="Angsana New"/>
          <w:sz w:val="28"/>
          <w:szCs w:val="28"/>
          <w:cs/>
        </w:rPr>
        <w:t xml:space="preserve"> และบริษัทภายนอกดังกล่าวถือหุ้นร้อยละ </w:t>
      </w:r>
      <w:r w:rsidRPr="008860F2">
        <w:rPr>
          <w:rFonts w:ascii="Angsana New" w:hAnsi="Angsana New"/>
          <w:sz w:val="28"/>
          <w:szCs w:val="28"/>
        </w:rPr>
        <w:t>80</w:t>
      </w:r>
      <w:r w:rsidRPr="008860F2">
        <w:rPr>
          <w:rFonts w:ascii="Angsana New" w:hAnsi="Angsana New"/>
          <w:sz w:val="28"/>
          <w:szCs w:val="28"/>
          <w:cs/>
        </w:rPr>
        <w:t xml:space="preserve"> ของส่วนได้เสีย</w:t>
      </w:r>
    </w:p>
    <w:p w14:paraId="2DA9B669" w14:textId="77777777" w:rsidR="00736AF2" w:rsidRPr="008860F2" w:rsidRDefault="00736AF2" w:rsidP="00736AF2">
      <w:pPr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ในเดือนสิงหาคม </w:t>
      </w:r>
      <w:r w:rsidRPr="008860F2">
        <w:rPr>
          <w:rFonts w:ascii="Angsana New" w:hAnsi="Angsana New"/>
          <w:sz w:val="28"/>
          <w:szCs w:val="28"/>
        </w:rPr>
        <w:t>2550</w:t>
      </w:r>
      <w:r w:rsidRPr="008860F2">
        <w:rPr>
          <w:rFonts w:ascii="Angsana New" w:hAnsi="Angsana New"/>
          <w:sz w:val="28"/>
          <w:szCs w:val="28"/>
          <w:cs/>
        </w:rPr>
        <w:t xml:space="preserve"> บริษัท นอร์ท สาธร เรียลตี้ จำกัด ได้ทำสัญญาเช่าช่วงที่ดินในส่วนโรงแรมจำนวน </w:t>
      </w:r>
      <w:r w:rsidRPr="008860F2">
        <w:rPr>
          <w:rFonts w:ascii="Angsana New" w:hAnsi="Angsana New"/>
          <w:sz w:val="28"/>
          <w:szCs w:val="28"/>
        </w:rPr>
        <w:t>2</w:t>
      </w:r>
      <w:r w:rsidRPr="008860F2">
        <w:rPr>
          <w:rFonts w:ascii="Angsana New" w:hAnsi="Angsana New"/>
          <w:sz w:val="28"/>
          <w:szCs w:val="28"/>
          <w:cs/>
        </w:rPr>
        <w:t xml:space="preserve"> ฉบับ กับบริษัท นอร์ท สาธร โฮเต็ล จำกัด โดยสัญญาเช่าช่วงมีระยะเวลาสิ้นสุดและเงื่อนไขเช่นเดียวกันกับสัญญาเช่าหลัก เว้นแต่เงื่อนไขเพิ่มเติมที่ให้ บริษัท นอร์ท สาธร โฮเต็ล จำกัด ชำระเงินรายปีให้กับบริษัท นอร์ท สาธร เรียลตี้ จำกัดในฐานะผู้ให้เช่า ซึ่งเป็นอัตราค่าเช่าเช่นเดียวกับที่บริษัท นอร์ท สาธร เรียลตี้ จำกัด ทำสัญญาหลักไว้กับสำนักงานทรัพย์สินส่วนพระมหากษัตริย์ ตามสัญญาเช่าช่วงฉบับที่ </w:t>
      </w:r>
      <w:r w:rsidRPr="008860F2">
        <w:rPr>
          <w:rFonts w:ascii="Angsana New" w:hAnsi="Angsana New"/>
          <w:sz w:val="28"/>
          <w:szCs w:val="28"/>
        </w:rPr>
        <w:t>1</w:t>
      </w:r>
      <w:r w:rsidRPr="008860F2">
        <w:rPr>
          <w:rFonts w:ascii="Angsana New" w:hAnsi="Angsana New"/>
          <w:sz w:val="28"/>
          <w:szCs w:val="28"/>
          <w:cs/>
        </w:rPr>
        <w:t xml:space="preserve"> กำหนดให้บริษัท นอร์ท สาธร โฮเต็ล จำกัด จ่ายเงินชำระเริ่มแรก เป็นจำนวนเงิน </w:t>
      </w:r>
      <w:r w:rsidRPr="008860F2">
        <w:rPr>
          <w:rFonts w:ascii="Angsana New" w:hAnsi="Angsana New"/>
          <w:sz w:val="28"/>
          <w:szCs w:val="28"/>
        </w:rPr>
        <w:t>988</w:t>
      </w:r>
      <w:r w:rsidRPr="008860F2">
        <w:rPr>
          <w:rFonts w:ascii="Angsana New" w:hAnsi="Angsana New"/>
          <w:sz w:val="28"/>
          <w:szCs w:val="28"/>
          <w:cs/>
        </w:rPr>
        <w:t>.</w:t>
      </w:r>
      <w:r w:rsidRPr="008860F2">
        <w:rPr>
          <w:rFonts w:ascii="Angsana New" w:hAnsi="Angsana New"/>
          <w:sz w:val="28"/>
          <w:szCs w:val="28"/>
        </w:rPr>
        <w:t>60</w:t>
      </w:r>
      <w:r w:rsidRPr="008860F2">
        <w:rPr>
          <w:rFonts w:ascii="Angsana New" w:hAnsi="Angsana New"/>
          <w:sz w:val="28"/>
          <w:szCs w:val="28"/>
          <w:cs/>
        </w:rPr>
        <w:t xml:space="preserve"> ล้านบาท ให้แก่บริษัท นอร์ท สาธร เรียลตี้ จำกัด ในการให้บริษัท นอร์ท สาธร เรียลตี้ จำกัด พิจารณาเห็นชอบให้บริษัท นอร์ท สาธร โฮเต็ล จำกัด เช่าช่วงที่ดิน สำนักงานทรัพย์สินส่วนพระมหากษัตริย์ได้รับแจ้งและยอมรับเงื่อนไขของสัญญาเช่าช่วงที่ดินที่ให้แก่บริษัท นอร์ท สาธร โฮเต็ล จำกัด บริษัท นอร์ท สาธร เรียลตี้ จำกัด ได้รับเงินชำระเริ่มแรกทั้งหมดแล้ว</w:t>
      </w:r>
    </w:p>
    <w:p w14:paraId="62C79FFA" w14:textId="77777777" w:rsidR="00736AF2" w:rsidRPr="00577BFF" w:rsidRDefault="00736AF2" w:rsidP="00736AF2">
      <w:pPr>
        <w:ind w:left="540"/>
        <w:rPr>
          <w:rFonts w:ascii="Angsana New" w:hAnsi="Angsana New"/>
          <w:sz w:val="16"/>
          <w:szCs w:val="16"/>
        </w:rPr>
      </w:pPr>
    </w:p>
    <w:p w14:paraId="1F511EC0" w14:textId="77777777" w:rsidR="00736AF2" w:rsidRPr="008860F2" w:rsidRDefault="00736AF2" w:rsidP="00736AF2">
      <w:pPr>
        <w:pStyle w:val="ListParagraph"/>
        <w:tabs>
          <w:tab w:val="left" w:pos="540"/>
        </w:tabs>
        <w:spacing w:line="240" w:lineRule="auto"/>
        <w:ind w:left="540" w:right="-25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กลุ่มบริษัทได้บันทึกเงินค่าเช่าช่วงรับล่วงหน้าจำนวนเงิน </w:t>
      </w:r>
      <w:r w:rsidRPr="008860F2">
        <w:rPr>
          <w:rFonts w:ascii="Angsana New" w:hAnsi="Angsana New"/>
          <w:sz w:val="28"/>
          <w:szCs w:val="28"/>
        </w:rPr>
        <w:t>988</w:t>
      </w:r>
      <w:r w:rsidRPr="008860F2">
        <w:rPr>
          <w:rFonts w:ascii="Angsana New" w:hAnsi="Angsana New"/>
          <w:sz w:val="28"/>
          <w:szCs w:val="28"/>
          <w:cs/>
        </w:rPr>
        <w:t>.</w:t>
      </w:r>
      <w:r w:rsidRPr="008860F2">
        <w:rPr>
          <w:rFonts w:ascii="Angsana New" w:hAnsi="Angsana New"/>
          <w:sz w:val="28"/>
          <w:szCs w:val="28"/>
        </w:rPr>
        <w:t>60</w:t>
      </w:r>
      <w:r w:rsidRPr="008860F2">
        <w:rPr>
          <w:rFonts w:ascii="Angsana New" w:hAnsi="Angsana New"/>
          <w:sz w:val="28"/>
          <w:szCs w:val="28"/>
          <w:cs/>
        </w:rPr>
        <w:t xml:space="preserve"> ล้านบาท เป็นรายได้สิทธิการเช่ารอตัดบัญชีและทยอยรับรู้เป็นรายได้ตลอดอายุสัญญาเช่าโดยวิธีเส้นตรง</w:t>
      </w:r>
    </w:p>
    <w:p w14:paraId="061578EE" w14:textId="77777777" w:rsidR="00225AC4" w:rsidRPr="00AD59D5" w:rsidRDefault="00225AC4" w:rsidP="00C24787">
      <w:pPr>
        <w:pStyle w:val="NoSpacing"/>
        <w:rPr>
          <w:rFonts w:ascii="Angsana New" w:hAnsi="Angsana New"/>
          <w:sz w:val="28"/>
          <w:szCs w:val="28"/>
        </w:rPr>
      </w:pPr>
    </w:p>
    <w:p w14:paraId="00CCF963" w14:textId="77777777" w:rsidR="003B14EA" w:rsidRPr="008860F2" w:rsidRDefault="007C6322" w:rsidP="00F32E2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bCs w:val="0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u w:val="none"/>
          <w:cs/>
        </w:rPr>
        <w:t>ประมาณการหนี้สินไม่หมุนเวียนสำหรับผลประโยชน์พนักงาน</w:t>
      </w:r>
    </w:p>
    <w:p w14:paraId="528803E9" w14:textId="77777777" w:rsidR="003B14EA" w:rsidRPr="00A3431C" w:rsidRDefault="003B14EA" w:rsidP="00C24787">
      <w:pPr>
        <w:pStyle w:val="NoSpacing"/>
        <w:rPr>
          <w:rFonts w:ascii="Angsana New" w:hAnsi="Angsana New"/>
          <w:sz w:val="14"/>
          <w:szCs w:val="14"/>
        </w:rPr>
      </w:pPr>
    </w:p>
    <w:tbl>
      <w:tblPr>
        <w:tblW w:w="4779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48"/>
        <w:gridCol w:w="1080"/>
        <w:gridCol w:w="250"/>
        <w:gridCol w:w="1103"/>
        <w:gridCol w:w="244"/>
        <w:gridCol w:w="1048"/>
        <w:gridCol w:w="237"/>
        <w:gridCol w:w="1070"/>
      </w:tblGrid>
      <w:tr w:rsidR="00250056" w:rsidRPr="008860F2" w14:paraId="63B082CF" w14:textId="77777777" w:rsidTr="00435121">
        <w:trPr>
          <w:trHeight w:val="20"/>
          <w:tblHeader/>
        </w:trPr>
        <w:tc>
          <w:tcPr>
            <w:tcW w:w="2259" w:type="pct"/>
            <w:vMerge w:val="restart"/>
            <w:shd w:val="clear" w:color="auto" w:fill="auto"/>
          </w:tcPr>
          <w:p w14:paraId="470ADD48" w14:textId="77777777" w:rsidR="00250056" w:rsidRPr="008860F2" w:rsidRDefault="00250056" w:rsidP="00693CF9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  <w:p w14:paraId="06D7FE15" w14:textId="77777777" w:rsidR="00250056" w:rsidRPr="008860F2" w:rsidRDefault="00250056" w:rsidP="00693CF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58" w:type="pct"/>
            <w:gridSpan w:val="4"/>
          </w:tcPr>
          <w:p w14:paraId="273B26D3" w14:textId="77777777" w:rsidR="00250056" w:rsidRPr="008860F2" w:rsidRDefault="00250056" w:rsidP="00693C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283" w:type="pct"/>
            <w:gridSpan w:val="3"/>
          </w:tcPr>
          <w:p w14:paraId="234D3329" w14:textId="77777777" w:rsidR="00250056" w:rsidRPr="008860F2" w:rsidRDefault="00250056" w:rsidP="00693CF9">
            <w:pPr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0056" w:rsidRPr="008860F2" w14:paraId="1C4F1AEF" w14:textId="77777777" w:rsidTr="00435121">
        <w:trPr>
          <w:trHeight w:val="20"/>
          <w:tblHeader/>
        </w:trPr>
        <w:tc>
          <w:tcPr>
            <w:tcW w:w="2259" w:type="pct"/>
            <w:vMerge/>
            <w:shd w:val="clear" w:color="auto" w:fill="auto"/>
          </w:tcPr>
          <w:p w14:paraId="05973404" w14:textId="77777777" w:rsidR="00250056" w:rsidRPr="008860F2" w:rsidRDefault="00250056" w:rsidP="00693CF9">
            <w:pPr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8" w:type="pct"/>
            <w:vAlign w:val="center"/>
          </w:tcPr>
          <w:p w14:paraId="14B337C0" w14:textId="77777777" w:rsidR="00250056" w:rsidRPr="008860F2" w:rsidRDefault="00250056" w:rsidP="00693CF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6" w:type="pct"/>
            <w:vAlign w:val="center"/>
          </w:tcPr>
          <w:p w14:paraId="3A6E805D" w14:textId="77777777" w:rsidR="00250056" w:rsidRPr="008860F2" w:rsidRDefault="00250056" w:rsidP="00693CF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01" w:type="pct"/>
            <w:vAlign w:val="center"/>
          </w:tcPr>
          <w:p w14:paraId="3C3F51CB" w14:textId="77777777" w:rsidR="00250056" w:rsidRPr="008860F2" w:rsidRDefault="00250056" w:rsidP="00693CF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3" w:type="pct"/>
          </w:tcPr>
          <w:p w14:paraId="6431A2B3" w14:textId="77777777" w:rsidR="00250056" w:rsidRPr="008860F2" w:rsidRDefault="00250056" w:rsidP="00693CF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71" w:type="pct"/>
            <w:vAlign w:val="center"/>
          </w:tcPr>
          <w:p w14:paraId="5F3B9194" w14:textId="77777777" w:rsidR="00250056" w:rsidRPr="008860F2" w:rsidRDefault="00250056" w:rsidP="00693CF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9" w:type="pct"/>
            <w:vAlign w:val="center"/>
          </w:tcPr>
          <w:p w14:paraId="0B4CD1D5" w14:textId="77777777" w:rsidR="00250056" w:rsidRPr="008860F2" w:rsidRDefault="00250056" w:rsidP="00693CF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vAlign w:val="center"/>
          </w:tcPr>
          <w:p w14:paraId="1D1A7D8C" w14:textId="77777777" w:rsidR="00250056" w:rsidRPr="008860F2" w:rsidRDefault="00250056" w:rsidP="00693CF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50056" w:rsidRPr="008860F2" w14:paraId="1024EA04" w14:textId="77777777" w:rsidTr="00435121">
        <w:trPr>
          <w:trHeight w:val="20"/>
          <w:tblHeader/>
        </w:trPr>
        <w:tc>
          <w:tcPr>
            <w:tcW w:w="2259" w:type="pct"/>
            <w:tcBorders>
              <w:bottom w:val="nil"/>
            </w:tcBorders>
            <w:vAlign w:val="center"/>
          </w:tcPr>
          <w:p w14:paraId="21C909B5" w14:textId="77777777" w:rsidR="00250056" w:rsidRPr="008860F2" w:rsidRDefault="00250056" w:rsidP="00693CF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41" w:type="pct"/>
            <w:gridSpan w:val="7"/>
            <w:tcBorders>
              <w:bottom w:val="nil"/>
            </w:tcBorders>
          </w:tcPr>
          <w:p w14:paraId="38863826" w14:textId="77777777" w:rsidR="00250056" w:rsidRPr="008860F2" w:rsidRDefault="00250056" w:rsidP="00693CF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8860F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EB68EA" w:rsidRPr="008860F2" w14:paraId="37FAA3B4" w14:textId="77777777" w:rsidTr="00435121">
        <w:trPr>
          <w:trHeight w:val="20"/>
        </w:trPr>
        <w:tc>
          <w:tcPr>
            <w:tcW w:w="2259" w:type="pct"/>
            <w:tcBorders>
              <w:bottom w:val="nil"/>
            </w:tcBorders>
            <w:noWrap/>
            <w:vAlign w:val="bottom"/>
          </w:tcPr>
          <w:p w14:paraId="6FCA0FEA" w14:textId="6163C59B" w:rsidR="00EB68EA" w:rsidRPr="008860F2" w:rsidRDefault="00435121" w:rsidP="00EB68E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88" w:type="pct"/>
            <w:tcBorders>
              <w:top w:val="nil"/>
              <w:bottom w:val="double" w:sz="4" w:space="0" w:color="auto"/>
            </w:tcBorders>
            <w:vAlign w:val="bottom"/>
          </w:tcPr>
          <w:p w14:paraId="35D18290" w14:textId="07482229" w:rsidR="00EB68EA" w:rsidRPr="008860F2" w:rsidRDefault="00EB68EA" w:rsidP="00EB68E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68.74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418AA036" w14:textId="77777777" w:rsidR="00EB68EA" w:rsidRPr="008860F2" w:rsidRDefault="00EB68EA" w:rsidP="00EB68E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nil"/>
              <w:bottom w:val="double" w:sz="4" w:space="0" w:color="auto"/>
            </w:tcBorders>
            <w:vAlign w:val="bottom"/>
          </w:tcPr>
          <w:p w14:paraId="7E30FF8B" w14:textId="1272C730" w:rsidR="00EB68EA" w:rsidRPr="008860F2" w:rsidRDefault="00EB68EA" w:rsidP="00EB68E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57.59</w:t>
            </w:r>
          </w:p>
        </w:tc>
        <w:tc>
          <w:tcPr>
            <w:tcW w:w="133" w:type="pct"/>
            <w:tcBorders>
              <w:top w:val="nil"/>
              <w:bottom w:val="nil"/>
            </w:tcBorders>
            <w:vAlign w:val="bottom"/>
          </w:tcPr>
          <w:p w14:paraId="38C88616" w14:textId="77777777" w:rsidR="00EB68EA" w:rsidRPr="008860F2" w:rsidRDefault="00EB68EA" w:rsidP="00EB68E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nil"/>
              <w:bottom w:val="double" w:sz="4" w:space="0" w:color="auto"/>
            </w:tcBorders>
            <w:vAlign w:val="bottom"/>
          </w:tcPr>
          <w:p w14:paraId="7FCCC6F1" w14:textId="19E5D7AE" w:rsidR="00EB68EA" w:rsidRPr="008860F2" w:rsidRDefault="00EB68EA" w:rsidP="00EB68E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33.92</w:t>
            </w:r>
          </w:p>
        </w:tc>
        <w:tc>
          <w:tcPr>
            <w:tcW w:w="129" w:type="pct"/>
            <w:tcBorders>
              <w:top w:val="nil"/>
              <w:bottom w:val="nil"/>
            </w:tcBorders>
            <w:vAlign w:val="bottom"/>
          </w:tcPr>
          <w:p w14:paraId="6DF8FA4B" w14:textId="77777777" w:rsidR="00EB68EA" w:rsidRPr="008860F2" w:rsidRDefault="00EB68EA" w:rsidP="00EB68E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nil"/>
              <w:bottom w:val="double" w:sz="4" w:space="0" w:color="auto"/>
            </w:tcBorders>
            <w:vAlign w:val="bottom"/>
          </w:tcPr>
          <w:p w14:paraId="03A6FB12" w14:textId="2833AA37" w:rsidR="00EB68EA" w:rsidRPr="008860F2" w:rsidRDefault="00EB68EA" w:rsidP="00EB68E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32.84</w:t>
            </w:r>
          </w:p>
        </w:tc>
      </w:tr>
    </w:tbl>
    <w:p w14:paraId="34455C63" w14:textId="77777777" w:rsidR="00AA77DC" w:rsidRPr="00AD59D5" w:rsidRDefault="00AA77DC">
      <w:pPr>
        <w:rPr>
          <w:sz w:val="28"/>
          <w:szCs w:val="28"/>
        </w:rPr>
      </w:pPr>
    </w:p>
    <w:p w14:paraId="74F3C59F" w14:textId="6A372E49" w:rsidR="00AA77DC" w:rsidRDefault="00AA77DC" w:rsidP="00AA77DC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13" w:name="_Hlk56203545"/>
      <w:r w:rsidRPr="0089186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โครงการผลประโยชน์ที่กำหนดไว้  </w:t>
      </w:r>
    </w:p>
    <w:p w14:paraId="61F79304" w14:textId="77777777" w:rsidR="00AA77DC" w:rsidRPr="00AD59D5" w:rsidRDefault="00AA77DC" w:rsidP="00AA77DC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7882CD64" w14:textId="14FA2522" w:rsidR="00AD59D5" w:rsidRDefault="00AA77DC" w:rsidP="00AA77DC">
      <w:pPr>
        <w:ind w:left="540"/>
        <w:rPr>
          <w:rFonts w:asciiTheme="majorBidi" w:hAnsiTheme="majorBidi" w:cstheme="majorBidi"/>
          <w:sz w:val="28"/>
          <w:szCs w:val="28"/>
          <w:cs/>
        </w:rPr>
      </w:pPr>
      <w:r w:rsidRPr="00577BFF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กลุ่มบริษัทและบริษัทจัดการ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โครงการผลประโยชน์ที่กำหนดไว้ตามข้อกำหนดของพระราชบัญญัติคุ้มครองแรงงาน พ.ศ. </w:t>
      </w:r>
      <w:r w:rsidRPr="00891863">
        <w:rPr>
          <w:rFonts w:asciiTheme="majorBidi" w:hAnsiTheme="majorBidi" w:cstheme="majorBidi"/>
          <w:sz w:val="28"/>
          <w:szCs w:val="28"/>
        </w:rPr>
        <w:t xml:space="preserve">2541 </w:t>
      </w:r>
      <w:r w:rsidRPr="00891863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317D00">
        <w:rPr>
          <w:rFonts w:asciiTheme="majorBidi" w:hAnsiTheme="majorBidi" w:cstheme="majorBidi"/>
          <w:sz w:val="28"/>
          <w:szCs w:val="28"/>
        </w:rPr>
        <w:t xml:space="preserve"> 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bookmarkEnd w:id="13"/>
    <w:p w14:paraId="1DDC57B1" w14:textId="77777777" w:rsidR="00AD59D5" w:rsidRDefault="00AD59D5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4732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239"/>
        <w:gridCol w:w="907"/>
        <w:gridCol w:w="1078"/>
        <w:gridCol w:w="238"/>
        <w:gridCol w:w="7"/>
        <w:gridCol w:w="1116"/>
        <w:gridCol w:w="269"/>
        <w:gridCol w:w="982"/>
        <w:gridCol w:w="236"/>
        <w:gridCol w:w="36"/>
        <w:gridCol w:w="982"/>
      </w:tblGrid>
      <w:tr w:rsidR="00815C79" w:rsidRPr="008860F2" w14:paraId="4BD945A3" w14:textId="77777777" w:rsidTr="00815C79">
        <w:trPr>
          <w:trHeight w:val="144"/>
        </w:trPr>
        <w:tc>
          <w:tcPr>
            <w:tcW w:w="1781" w:type="pct"/>
          </w:tcPr>
          <w:p w14:paraId="72817237" w14:textId="0E7BDBEC" w:rsidR="00815C79" w:rsidRPr="00815C79" w:rsidRDefault="00815C79" w:rsidP="00815C79">
            <w:pPr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</w:tc>
        <w:tc>
          <w:tcPr>
            <w:tcW w:w="499" w:type="pct"/>
          </w:tcPr>
          <w:p w14:paraId="6B079F6A" w14:textId="77777777" w:rsidR="00815C79" w:rsidRPr="008860F2" w:rsidRDefault="00815C79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2" w:type="pct"/>
            <w:gridSpan w:val="4"/>
          </w:tcPr>
          <w:p w14:paraId="16244873" w14:textId="7F05CB36" w:rsidR="00815C79" w:rsidRPr="00815C79" w:rsidRDefault="00815C79" w:rsidP="00815C7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860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48" w:type="pct"/>
          </w:tcPr>
          <w:p w14:paraId="08FC2232" w14:textId="77777777" w:rsidR="00815C79" w:rsidRPr="008860F2" w:rsidRDefault="00815C79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0" w:type="pct"/>
            <w:gridSpan w:val="4"/>
          </w:tcPr>
          <w:p w14:paraId="0D5D357A" w14:textId="02007371" w:rsidR="00815C79" w:rsidRDefault="00815C79" w:rsidP="00815C79">
            <w:pPr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5C79" w:rsidRPr="008860F2" w14:paraId="2267658B" w14:textId="77777777" w:rsidTr="003B7D39">
        <w:trPr>
          <w:trHeight w:val="144"/>
        </w:trPr>
        <w:tc>
          <w:tcPr>
            <w:tcW w:w="1781" w:type="pct"/>
          </w:tcPr>
          <w:p w14:paraId="69516085" w14:textId="0A2631F8" w:rsidR="00815C79" w:rsidRPr="008860F2" w:rsidRDefault="00815C79" w:rsidP="00815C79">
            <w:pPr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8860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</w:p>
        </w:tc>
        <w:tc>
          <w:tcPr>
            <w:tcW w:w="499" w:type="pct"/>
          </w:tcPr>
          <w:p w14:paraId="71F0B424" w14:textId="35E47E4E" w:rsidR="00815C79" w:rsidRPr="00815C79" w:rsidRDefault="00815C79" w:rsidP="00815C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815C7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593" w:type="pct"/>
            <w:vAlign w:val="center"/>
          </w:tcPr>
          <w:p w14:paraId="3A3BC383" w14:textId="44AFEB19" w:rsidR="00815C79" w:rsidRDefault="00815C79" w:rsidP="00815C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" w:type="pct"/>
            <w:gridSpan w:val="2"/>
            <w:vAlign w:val="center"/>
          </w:tcPr>
          <w:p w14:paraId="21C84AF0" w14:textId="77777777" w:rsidR="00815C79" w:rsidRPr="008860F2" w:rsidRDefault="00815C79" w:rsidP="00815C7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4" w:type="pct"/>
            <w:vAlign w:val="center"/>
          </w:tcPr>
          <w:p w14:paraId="1BEFA491" w14:textId="2BDAF380" w:rsidR="00815C79" w:rsidRDefault="00815C79" w:rsidP="00815C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8" w:type="pct"/>
          </w:tcPr>
          <w:p w14:paraId="53891E2D" w14:textId="77777777" w:rsidR="00815C79" w:rsidRPr="008860F2" w:rsidRDefault="00815C79" w:rsidP="00815C7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0" w:type="pct"/>
            <w:vAlign w:val="center"/>
          </w:tcPr>
          <w:p w14:paraId="4E577379" w14:textId="09BC520A" w:rsidR="00815C79" w:rsidRDefault="00815C79" w:rsidP="00815C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0" w:type="pct"/>
            <w:vAlign w:val="center"/>
          </w:tcPr>
          <w:p w14:paraId="0BF5BB9B" w14:textId="77777777" w:rsidR="00815C79" w:rsidRPr="008860F2" w:rsidRDefault="00815C79" w:rsidP="00815C7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0" w:type="pct"/>
            <w:gridSpan w:val="2"/>
            <w:vAlign w:val="center"/>
          </w:tcPr>
          <w:p w14:paraId="6D2AEA32" w14:textId="18A409A0" w:rsidR="00815C79" w:rsidRDefault="00815C79" w:rsidP="00815C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15C79" w:rsidRPr="008860F2" w14:paraId="73CD7FAA" w14:textId="77777777" w:rsidTr="00815C79">
        <w:trPr>
          <w:trHeight w:val="144"/>
        </w:trPr>
        <w:tc>
          <w:tcPr>
            <w:tcW w:w="1781" w:type="pct"/>
          </w:tcPr>
          <w:p w14:paraId="73AF5631" w14:textId="77777777" w:rsidR="00815C79" w:rsidRPr="008860F2" w:rsidRDefault="00815C79" w:rsidP="00EB68EA">
            <w:pPr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9" w:type="pct"/>
          </w:tcPr>
          <w:p w14:paraId="288A87B2" w14:textId="77777777" w:rsidR="00815C79" w:rsidRPr="008860F2" w:rsidRDefault="00815C79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20" w:type="pct"/>
            <w:gridSpan w:val="9"/>
          </w:tcPr>
          <w:p w14:paraId="1A66C62E" w14:textId="55B7505B" w:rsidR="00815C79" w:rsidRDefault="00815C79" w:rsidP="00815C7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8860F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EB4AF1" w:rsidRPr="008860F2" w14:paraId="3742DFA2" w14:textId="77777777" w:rsidTr="00142A78">
        <w:trPr>
          <w:trHeight w:val="144"/>
        </w:trPr>
        <w:tc>
          <w:tcPr>
            <w:tcW w:w="1781" w:type="pct"/>
          </w:tcPr>
          <w:p w14:paraId="0103CF45" w14:textId="77777777" w:rsidR="00EB68EA" w:rsidRPr="008860F2" w:rsidRDefault="00EB68EA" w:rsidP="00EB68EA">
            <w:pPr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ณ วัน</w:t>
            </w:r>
            <w:r w:rsidRPr="008860F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499" w:type="pct"/>
          </w:tcPr>
          <w:p w14:paraId="0A33494F" w14:textId="77777777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3" w:type="pct"/>
          </w:tcPr>
          <w:p w14:paraId="6C901ADD" w14:textId="0B400288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57.59</w:t>
            </w:r>
          </w:p>
        </w:tc>
        <w:tc>
          <w:tcPr>
            <w:tcW w:w="135" w:type="pct"/>
            <w:gridSpan w:val="2"/>
          </w:tcPr>
          <w:p w14:paraId="6F637A58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4" w:type="pct"/>
          </w:tcPr>
          <w:p w14:paraId="56597356" w14:textId="7228F9D1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110.11</w:t>
            </w:r>
          </w:p>
        </w:tc>
        <w:tc>
          <w:tcPr>
            <w:tcW w:w="148" w:type="pct"/>
          </w:tcPr>
          <w:p w14:paraId="40AA7D57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0" w:type="pct"/>
          </w:tcPr>
          <w:p w14:paraId="679736F0" w14:textId="354446BC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32.84</w:t>
            </w:r>
          </w:p>
        </w:tc>
        <w:tc>
          <w:tcPr>
            <w:tcW w:w="130" w:type="pct"/>
          </w:tcPr>
          <w:p w14:paraId="2F238834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012D05C4" w14:textId="0570C585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20.10</w:t>
            </w:r>
          </w:p>
        </w:tc>
      </w:tr>
      <w:tr w:rsidR="00EB4AF1" w:rsidRPr="008860F2" w14:paraId="613167F0" w14:textId="77777777" w:rsidTr="00142A78">
        <w:trPr>
          <w:trHeight w:val="144"/>
        </w:trPr>
        <w:tc>
          <w:tcPr>
            <w:tcW w:w="1781" w:type="pct"/>
          </w:tcPr>
          <w:p w14:paraId="1B8A22DF" w14:textId="77777777" w:rsidR="00EB68EA" w:rsidRPr="008860F2" w:rsidRDefault="00EB68EA" w:rsidP="00EB68EA">
            <w:pPr>
              <w:ind w:lef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499" w:type="pct"/>
          </w:tcPr>
          <w:p w14:paraId="1D687BDD" w14:textId="77777777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93" w:type="pct"/>
          </w:tcPr>
          <w:p w14:paraId="4C647F43" w14:textId="77777777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" w:type="pct"/>
            <w:gridSpan w:val="2"/>
          </w:tcPr>
          <w:p w14:paraId="46730D19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4" w:type="pct"/>
          </w:tcPr>
          <w:p w14:paraId="46CA572A" w14:textId="77777777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8" w:type="pct"/>
          </w:tcPr>
          <w:p w14:paraId="5B7ED35A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0" w:type="pct"/>
          </w:tcPr>
          <w:p w14:paraId="2B7F0F85" w14:textId="77777777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0" w:type="pct"/>
          </w:tcPr>
          <w:p w14:paraId="44832367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75F20832" w14:textId="77777777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EB4AF1" w:rsidRPr="008860F2" w14:paraId="13BCCB72" w14:textId="77777777" w:rsidTr="00142A78">
        <w:trPr>
          <w:trHeight w:val="144"/>
        </w:trPr>
        <w:tc>
          <w:tcPr>
            <w:tcW w:w="1781" w:type="pct"/>
          </w:tcPr>
          <w:p w14:paraId="3F6D531B" w14:textId="77777777" w:rsidR="00EB68EA" w:rsidRPr="008860F2" w:rsidRDefault="00EB68EA" w:rsidP="00EB68EA">
            <w:pPr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  <w:r w:rsidRPr="008860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99" w:type="pct"/>
          </w:tcPr>
          <w:p w14:paraId="601A0261" w14:textId="77777777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93" w:type="pct"/>
          </w:tcPr>
          <w:p w14:paraId="60DA3FB1" w14:textId="780E9F85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11.0</w:t>
            </w:r>
            <w:r w:rsidR="00D62F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35" w:type="pct"/>
            <w:gridSpan w:val="2"/>
          </w:tcPr>
          <w:p w14:paraId="2FCA5E31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4" w:type="pct"/>
          </w:tcPr>
          <w:p w14:paraId="018C3F11" w14:textId="4C07FCA4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30.81</w:t>
            </w:r>
          </w:p>
        </w:tc>
        <w:tc>
          <w:tcPr>
            <w:tcW w:w="148" w:type="pct"/>
          </w:tcPr>
          <w:p w14:paraId="7C5C2AAA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0" w:type="pct"/>
          </w:tcPr>
          <w:p w14:paraId="76DDC480" w14:textId="20FA0FB2" w:rsidR="00EB68EA" w:rsidRPr="008860F2" w:rsidRDefault="008A0D1E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4.28</w:t>
            </w:r>
          </w:p>
        </w:tc>
        <w:tc>
          <w:tcPr>
            <w:tcW w:w="130" w:type="pct"/>
          </w:tcPr>
          <w:p w14:paraId="34C85AE9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05547297" w14:textId="177DB2B1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5.93</w:t>
            </w:r>
          </w:p>
        </w:tc>
      </w:tr>
      <w:tr w:rsidR="00EB4AF1" w:rsidRPr="008860F2" w14:paraId="2F49E2C7" w14:textId="77777777" w:rsidTr="00142A78">
        <w:trPr>
          <w:trHeight w:val="144"/>
        </w:trPr>
        <w:tc>
          <w:tcPr>
            <w:tcW w:w="1781" w:type="pct"/>
          </w:tcPr>
          <w:p w14:paraId="4CD59DEB" w14:textId="77777777" w:rsidR="00EB68EA" w:rsidRPr="008860F2" w:rsidRDefault="00EB68EA" w:rsidP="00EB68EA">
            <w:pPr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ต้นทุนบริการในอดีต</w:t>
            </w:r>
            <w:r w:rsidRPr="008860F2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499" w:type="pct"/>
          </w:tcPr>
          <w:p w14:paraId="3A18217B" w14:textId="77777777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93" w:type="pct"/>
          </w:tcPr>
          <w:p w14:paraId="4AC92EBE" w14:textId="5A9E7110" w:rsidR="00EB68EA" w:rsidRPr="00A8348E" w:rsidRDefault="00EB68EA" w:rsidP="00A8348E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34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pct"/>
            <w:gridSpan w:val="2"/>
          </w:tcPr>
          <w:p w14:paraId="23131EAB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4" w:type="pct"/>
          </w:tcPr>
          <w:p w14:paraId="2F8C5253" w14:textId="22EBA82F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16.05</w:t>
            </w:r>
          </w:p>
        </w:tc>
        <w:tc>
          <w:tcPr>
            <w:tcW w:w="148" w:type="pct"/>
          </w:tcPr>
          <w:p w14:paraId="353F0994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0" w:type="pct"/>
          </w:tcPr>
          <w:p w14:paraId="4E5F3AEC" w14:textId="22AFA5ED" w:rsidR="00EB68EA" w:rsidRPr="00A8348E" w:rsidRDefault="00EB68EA" w:rsidP="00A8348E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34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36644681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3FF18360" w14:textId="279020D1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2.50</w:t>
            </w:r>
          </w:p>
        </w:tc>
      </w:tr>
      <w:tr w:rsidR="00EB4AF1" w:rsidRPr="008860F2" w14:paraId="22DAB822" w14:textId="77777777" w:rsidTr="00142A78">
        <w:trPr>
          <w:trHeight w:val="144"/>
        </w:trPr>
        <w:tc>
          <w:tcPr>
            <w:tcW w:w="1781" w:type="pct"/>
          </w:tcPr>
          <w:p w14:paraId="408DAB28" w14:textId="77777777" w:rsidR="00EB68EA" w:rsidRPr="008860F2" w:rsidRDefault="00EB68EA" w:rsidP="00EB68EA">
            <w:pPr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  <w:r w:rsidRPr="008860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99" w:type="pct"/>
          </w:tcPr>
          <w:p w14:paraId="15EC0695" w14:textId="77777777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93" w:type="pct"/>
          </w:tcPr>
          <w:p w14:paraId="1AC54EEF" w14:textId="5F137EE0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0.76</w:t>
            </w:r>
          </w:p>
        </w:tc>
        <w:tc>
          <w:tcPr>
            <w:tcW w:w="135" w:type="pct"/>
            <w:gridSpan w:val="2"/>
          </w:tcPr>
          <w:p w14:paraId="1E71E145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4" w:type="pct"/>
          </w:tcPr>
          <w:p w14:paraId="11DBE19F" w14:textId="1E00065A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2.92</w:t>
            </w:r>
          </w:p>
        </w:tc>
        <w:tc>
          <w:tcPr>
            <w:tcW w:w="148" w:type="pct"/>
          </w:tcPr>
          <w:p w14:paraId="3B6B442A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0" w:type="pct"/>
          </w:tcPr>
          <w:p w14:paraId="1D22C9F7" w14:textId="05F0739B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0.4</w:t>
            </w:r>
            <w:r w:rsidR="00D62F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30" w:type="pct"/>
          </w:tcPr>
          <w:p w14:paraId="5AAABFE0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638FE896" w14:textId="03E16F4C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0.49</w:t>
            </w:r>
          </w:p>
        </w:tc>
      </w:tr>
      <w:tr w:rsidR="00EB4AF1" w:rsidRPr="008860F2" w14:paraId="121FDC85" w14:textId="77777777" w:rsidTr="00142A78">
        <w:trPr>
          <w:trHeight w:val="144"/>
        </w:trPr>
        <w:tc>
          <w:tcPr>
            <w:tcW w:w="1781" w:type="pct"/>
          </w:tcPr>
          <w:p w14:paraId="42873264" w14:textId="77777777" w:rsidR="00EB68EA" w:rsidRPr="008860F2" w:rsidRDefault="00EB68EA" w:rsidP="00EB68EA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9" w:type="pct"/>
          </w:tcPr>
          <w:p w14:paraId="57A4F334" w14:textId="77777777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6E12F9AA" w14:textId="636E8C8D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11.8</w:t>
            </w:r>
            <w:r w:rsidR="00A834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0</w:t>
            </w:r>
          </w:p>
        </w:tc>
        <w:tc>
          <w:tcPr>
            <w:tcW w:w="135" w:type="pct"/>
            <w:gridSpan w:val="2"/>
          </w:tcPr>
          <w:p w14:paraId="6900DE8C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14:paraId="6166A15C" w14:textId="00D37CF7" w:rsidR="00EB68EA" w:rsidRPr="008860F2" w:rsidRDefault="00650131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49.78</w:t>
            </w:r>
          </w:p>
        </w:tc>
        <w:tc>
          <w:tcPr>
            <w:tcW w:w="148" w:type="pct"/>
          </w:tcPr>
          <w:p w14:paraId="394933F8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14:paraId="485B7A00" w14:textId="1EFBFFF8" w:rsidR="00EB68EA" w:rsidRPr="008860F2" w:rsidRDefault="008A0D1E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4.7</w:t>
            </w:r>
            <w:r w:rsidR="00D62F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30" w:type="pct"/>
          </w:tcPr>
          <w:p w14:paraId="786421B8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6E9A3D" w14:textId="15CB66B2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8.92</w:t>
            </w:r>
          </w:p>
        </w:tc>
      </w:tr>
      <w:tr w:rsidR="00EB4AF1" w:rsidRPr="008860F2" w14:paraId="1776022A" w14:textId="77777777" w:rsidTr="00142A78">
        <w:trPr>
          <w:trHeight w:val="144"/>
        </w:trPr>
        <w:tc>
          <w:tcPr>
            <w:tcW w:w="1781" w:type="pct"/>
          </w:tcPr>
          <w:p w14:paraId="6B5BA34B" w14:textId="77777777" w:rsidR="00EB68EA" w:rsidRPr="008860F2" w:rsidRDefault="00EB68EA" w:rsidP="00EB68EA">
            <w:pPr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99" w:type="pct"/>
          </w:tcPr>
          <w:p w14:paraId="3594714D" w14:textId="77777777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1ACB76F5" w14:textId="77777777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" w:type="pct"/>
            <w:gridSpan w:val="2"/>
          </w:tcPr>
          <w:p w14:paraId="0A9F62A2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1F979B39" w14:textId="77777777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162AA04B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7C5414C4" w14:textId="77777777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40AD93E5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</w:tcBorders>
          </w:tcPr>
          <w:p w14:paraId="5E0F9939" w14:textId="77777777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AF1" w:rsidRPr="008860F2" w14:paraId="531784F7" w14:textId="77777777" w:rsidTr="00142A78">
        <w:trPr>
          <w:trHeight w:val="144"/>
        </w:trPr>
        <w:tc>
          <w:tcPr>
            <w:tcW w:w="1781" w:type="pct"/>
          </w:tcPr>
          <w:p w14:paraId="253DD2A9" w14:textId="77777777" w:rsidR="00EB68EA" w:rsidRPr="008860F2" w:rsidRDefault="00EB68EA" w:rsidP="00EB68EA">
            <w:pPr>
              <w:ind w:left="147" w:hanging="147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(กำไร) ขาดทุนจากการประมาณตามหลักคณิตศาสตร์ประกันภัย </w:t>
            </w:r>
          </w:p>
        </w:tc>
        <w:tc>
          <w:tcPr>
            <w:tcW w:w="499" w:type="pct"/>
          </w:tcPr>
          <w:p w14:paraId="4FC76939" w14:textId="77777777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3" w:type="pct"/>
          </w:tcPr>
          <w:p w14:paraId="301C82A7" w14:textId="77777777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pct"/>
            <w:gridSpan w:val="2"/>
          </w:tcPr>
          <w:p w14:paraId="50CD1D6E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4" w:type="pct"/>
          </w:tcPr>
          <w:p w14:paraId="67EED9DA" w14:textId="77777777" w:rsidR="00EB68EA" w:rsidRPr="00A160D7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pct"/>
          </w:tcPr>
          <w:p w14:paraId="512878AE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0" w:type="pct"/>
          </w:tcPr>
          <w:p w14:paraId="18AA880D" w14:textId="77777777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61321038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58A528B5" w14:textId="77777777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4AF1" w:rsidRPr="008860F2" w14:paraId="3DF26FD0" w14:textId="77777777" w:rsidTr="00142A78">
        <w:trPr>
          <w:trHeight w:val="144"/>
        </w:trPr>
        <w:tc>
          <w:tcPr>
            <w:tcW w:w="1781" w:type="pct"/>
          </w:tcPr>
          <w:p w14:paraId="4854D012" w14:textId="77777777" w:rsidR="00EB68EA" w:rsidRPr="008860F2" w:rsidRDefault="00EB68EA" w:rsidP="00EB68EA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15" w:hanging="18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499" w:type="pct"/>
          </w:tcPr>
          <w:p w14:paraId="78BF224B" w14:textId="77777777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3" w:type="pct"/>
          </w:tcPr>
          <w:p w14:paraId="57939CB1" w14:textId="5393039D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0.01</w:t>
            </w:r>
          </w:p>
        </w:tc>
        <w:tc>
          <w:tcPr>
            <w:tcW w:w="135" w:type="pct"/>
            <w:gridSpan w:val="2"/>
          </w:tcPr>
          <w:p w14:paraId="54EF1F78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4" w:type="pct"/>
          </w:tcPr>
          <w:p w14:paraId="74973162" w14:textId="45B376BB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9.07</w:t>
            </w:r>
          </w:p>
        </w:tc>
        <w:tc>
          <w:tcPr>
            <w:tcW w:w="148" w:type="pct"/>
          </w:tcPr>
          <w:p w14:paraId="674E60EE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0" w:type="pct"/>
          </w:tcPr>
          <w:p w14:paraId="44E96CB1" w14:textId="653800EA" w:rsidR="00EB68EA" w:rsidRPr="008860F2" w:rsidRDefault="00AD45F0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0.01</w:t>
            </w:r>
          </w:p>
        </w:tc>
        <w:tc>
          <w:tcPr>
            <w:tcW w:w="130" w:type="pct"/>
          </w:tcPr>
          <w:p w14:paraId="49FBA129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55627A16" w14:textId="11A8E2F1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6.36</w:t>
            </w:r>
          </w:p>
        </w:tc>
      </w:tr>
      <w:tr w:rsidR="00EB4AF1" w:rsidRPr="008860F2" w14:paraId="6EEF0C91" w14:textId="77777777" w:rsidTr="00142A78">
        <w:trPr>
          <w:trHeight w:val="144"/>
        </w:trPr>
        <w:tc>
          <w:tcPr>
            <w:tcW w:w="1781" w:type="pct"/>
          </w:tcPr>
          <w:p w14:paraId="18B865E4" w14:textId="77777777" w:rsidR="00EB68EA" w:rsidRPr="008860F2" w:rsidRDefault="00EB68EA" w:rsidP="00EB68EA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15" w:hanging="18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  <w:r w:rsidRPr="008860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99" w:type="pct"/>
          </w:tcPr>
          <w:p w14:paraId="7529A1CF" w14:textId="77777777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3" w:type="pct"/>
          </w:tcPr>
          <w:p w14:paraId="59317510" w14:textId="656B7B67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(0.76)</w:t>
            </w:r>
          </w:p>
        </w:tc>
        <w:tc>
          <w:tcPr>
            <w:tcW w:w="135" w:type="pct"/>
            <w:gridSpan w:val="2"/>
          </w:tcPr>
          <w:p w14:paraId="5964D22F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4" w:type="pct"/>
          </w:tcPr>
          <w:p w14:paraId="0BE03A15" w14:textId="6A2EAD93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2.70</w:t>
            </w:r>
          </w:p>
        </w:tc>
        <w:tc>
          <w:tcPr>
            <w:tcW w:w="148" w:type="pct"/>
          </w:tcPr>
          <w:p w14:paraId="3420E569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0" w:type="pct"/>
          </w:tcPr>
          <w:p w14:paraId="6D0DC64F" w14:textId="00E4F5BD" w:rsidR="00EB68EA" w:rsidRPr="008860F2" w:rsidRDefault="00AD45F0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(0.44)</w:t>
            </w:r>
          </w:p>
        </w:tc>
        <w:tc>
          <w:tcPr>
            <w:tcW w:w="130" w:type="pct"/>
          </w:tcPr>
          <w:p w14:paraId="447DA462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23181BCB" w14:textId="0EB412E8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1.02</w:t>
            </w:r>
          </w:p>
        </w:tc>
      </w:tr>
      <w:tr w:rsidR="00EB4AF1" w:rsidRPr="008860F2" w14:paraId="7985E071" w14:textId="77777777" w:rsidTr="00142A78">
        <w:trPr>
          <w:trHeight w:val="144"/>
        </w:trPr>
        <w:tc>
          <w:tcPr>
            <w:tcW w:w="1781" w:type="pct"/>
          </w:tcPr>
          <w:p w14:paraId="63C1FE00" w14:textId="77777777" w:rsidR="00EB68EA" w:rsidRPr="008860F2" w:rsidRDefault="00EB68EA" w:rsidP="00EB68EA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15" w:hanging="18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499" w:type="pct"/>
          </w:tcPr>
          <w:p w14:paraId="243A326C" w14:textId="77777777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7AD2CB4" w14:textId="029FCE42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1.0</w:t>
            </w:r>
            <w:r w:rsidR="00D62FF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</w:t>
            </w:r>
          </w:p>
        </w:tc>
        <w:tc>
          <w:tcPr>
            <w:tcW w:w="135" w:type="pct"/>
            <w:gridSpan w:val="2"/>
          </w:tcPr>
          <w:p w14:paraId="7998DC90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78528515" w14:textId="6A207348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(2.69)</w:t>
            </w:r>
          </w:p>
        </w:tc>
        <w:tc>
          <w:tcPr>
            <w:tcW w:w="148" w:type="pct"/>
          </w:tcPr>
          <w:p w14:paraId="10C871BD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4C023EB" w14:textId="77613BBD" w:rsidR="00EB68EA" w:rsidRPr="008860F2" w:rsidRDefault="00AD45F0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(0.88)</w:t>
            </w:r>
          </w:p>
        </w:tc>
        <w:tc>
          <w:tcPr>
            <w:tcW w:w="130" w:type="pct"/>
          </w:tcPr>
          <w:p w14:paraId="0A2EDA6C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0" w:type="pct"/>
            <w:gridSpan w:val="2"/>
            <w:tcBorders>
              <w:bottom w:val="single" w:sz="4" w:space="0" w:color="auto"/>
            </w:tcBorders>
          </w:tcPr>
          <w:p w14:paraId="427E1203" w14:textId="362B93DF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(1.61)</w:t>
            </w:r>
          </w:p>
        </w:tc>
      </w:tr>
      <w:tr w:rsidR="00EB4AF1" w:rsidRPr="008860F2" w14:paraId="6D34C8EA" w14:textId="77777777" w:rsidTr="00142A78">
        <w:trPr>
          <w:trHeight w:val="144"/>
        </w:trPr>
        <w:tc>
          <w:tcPr>
            <w:tcW w:w="1781" w:type="pct"/>
          </w:tcPr>
          <w:p w14:paraId="45348986" w14:textId="77777777" w:rsidR="00EB68EA" w:rsidRPr="008860F2" w:rsidRDefault="00EB68EA" w:rsidP="00EB68EA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9" w:type="pct"/>
          </w:tcPr>
          <w:p w14:paraId="0B8CC3A2" w14:textId="77777777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3239CB2F" w14:textId="093A8D98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09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0.3</w:t>
            </w:r>
            <w:r w:rsidR="00D62F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35" w:type="pct"/>
            <w:gridSpan w:val="2"/>
          </w:tcPr>
          <w:p w14:paraId="6E349FCA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14:paraId="73E300CA" w14:textId="65D3CB51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09D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9.08</w:t>
            </w:r>
          </w:p>
        </w:tc>
        <w:tc>
          <w:tcPr>
            <w:tcW w:w="148" w:type="pct"/>
          </w:tcPr>
          <w:p w14:paraId="66A241B0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14:paraId="79BEE3F6" w14:textId="7C8DFD71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09D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CB63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1.31</w:t>
            </w:r>
            <w:r w:rsidRPr="003A09D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30" w:type="pct"/>
          </w:tcPr>
          <w:p w14:paraId="2B3C4B34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1DE707" w14:textId="16C368AD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09D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5.77</w:t>
            </w:r>
          </w:p>
        </w:tc>
      </w:tr>
      <w:tr w:rsidR="00605764" w:rsidRPr="008860F2" w14:paraId="6B35EE54" w14:textId="77777777" w:rsidTr="00142A78">
        <w:trPr>
          <w:trHeight w:val="144"/>
        </w:trPr>
        <w:tc>
          <w:tcPr>
            <w:tcW w:w="1781" w:type="pct"/>
          </w:tcPr>
          <w:p w14:paraId="4515630E" w14:textId="77777777" w:rsidR="00605764" w:rsidRPr="008860F2" w:rsidRDefault="00605764" w:rsidP="00EB68EA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9" w:type="pct"/>
          </w:tcPr>
          <w:p w14:paraId="6085E115" w14:textId="77777777" w:rsidR="00605764" w:rsidRPr="008860F2" w:rsidRDefault="00605764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20" w:type="pct"/>
            <w:gridSpan w:val="9"/>
          </w:tcPr>
          <w:p w14:paraId="6A62CBEB" w14:textId="6DAF5607" w:rsidR="00605764" w:rsidRPr="008860F2" w:rsidRDefault="00605764" w:rsidP="0060576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B68EA" w:rsidRPr="008860F2" w14:paraId="7BC70D79" w14:textId="77777777" w:rsidTr="00815C79">
        <w:trPr>
          <w:trHeight w:val="144"/>
        </w:trPr>
        <w:tc>
          <w:tcPr>
            <w:tcW w:w="1781" w:type="pct"/>
          </w:tcPr>
          <w:p w14:paraId="1D0C9CE4" w14:textId="77777777" w:rsidR="00EB68EA" w:rsidRPr="008860F2" w:rsidRDefault="00EB68EA" w:rsidP="00EB68EA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  <w:r w:rsidRPr="008860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99" w:type="pct"/>
          </w:tcPr>
          <w:p w14:paraId="07EB8F41" w14:textId="77777777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3" w:type="pct"/>
          </w:tcPr>
          <w:p w14:paraId="72E35B78" w14:textId="7A4BE398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(0.9</w:t>
            </w:r>
            <w:r w:rsidR="00DA23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1" w:type="pct"/>
          </w:tcPr>
          <w:p w14:paraId="173906E7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8" w:type="pct"/>
            <w:gridSpan w:val="2"/>
          </w:tcPr>
          <w:p w14:paraId="01CA8C96" w14:textId="377A8C35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(3.14)</w:t>
            </w:r>
          </w:p>
        </w:tc>
        <w:tc>
          <w:tcPr>
            <w:tcW w:w="148" w:type="pct"/>
          </w:tcPr>
          <w:p w14:paraId="5280009A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0" w:type="pct"/>
          </w:tcPr>
          <w:p w14:paraId="13A3F0F0" w14:textId="04DB2F51" w:rsidR="00EB68EA" w:rsidRPr="008860F2" w:rsidRDefault="00EB68EA" w:rsidP="00CB637E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pct"/>
            <w:gridSpan w:val="2"/>
          </w:tcPr>
          <w:p w14:paraId="135EDB44" w14:textId="77777777" w:rsidR="00EB68EA" w:rsidRPr="008860F2" w:rsidRDefault="00EB68EA" w:rsidP="00EB68E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0" w:type="pct"/>
          </w:tcPr>
          <w:p w14:paraId="390E7C65" w14:textId="556DD878" w:rsidR="00EB68EA" w:rsidRPr="008860F2" w:rsidRDefault="00EB68EA" w:rsidP="00EB68EA">
            <w:pPr>
              <w:pStyle w:val="acctfourfigures"/>
              <w:tabs>
                <w:tab w:val="clear" w:pos="765"/>
              </w:tabs>
              <w:spacing w:line="240" w:lineRule="atLeast"/>
              <w:ind w:left="-79" w:right="-7" w:hanging="3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1.95</w:t>
            </w:r>
            <w:r w:rsidRPr="008860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62FF6" w:rsidRPr="008860F2" w14:paraId="1D2E87E1" w14:textId="77777777" w:rsidTr="00815C79">
        <w:trPr>
          <w:trHeight w:val="144"/>
        </w:trPr>
        <w:tc>
          <w:tcPr>
            <w:tcW w:w="1781" w:type="pct"/>
          </w:tcPr>
          <w:p w14:paraId="47628D2D" w14:textId="2CD80546" w:rsidR="00D62FF6" w:rsidRPr="008860F2" w:rsidRDefault="00D62FF6" w:rsidP="00D62FF6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การโอนย้ายพนักงานภายในกลุ่มบริษัท</w:t>
            </w:r>
          </w:p>
        </w:tc>
        <w:tc>
          <w:tcPr>
            <w:tcW w:w="499" w:type="pct"/>
          </w:tcPr>
          <w:p w14:paraId="2ACECB1E" w14:textId="77777777" w:rsidR="00D62FF6" w:rsidRPr="008860F2" w:rsidRDefault="00D62FF6" w:rsidP="00D62FF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3" w:type="pct"/>
          </w:tcPr>
          <w:p w14:paraId="5A531A95" w14:textId="742BD53F" w:rsidR="00D62FF6" w:rsidRDefault="00D62FF6" w:rsidP="00D62FF6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412FBA6B" w14:textId="77777777" w:rsidR="00D62FF6" w:rsidRPr="008860F2" w:rsidRDefault="00D62FF6" w:rsidP="00D62FF6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8" w:type="pct"/>
            <w:gridSpan w:val="2"/>
          </w:tcPr>
          <w:p w14:paraId="5F0F711D" w14:textId="79808D71" w:rsidR="00D62FF6" w:rsidRPr="00D62FF6" w:rsidRDefault="00D62FF6" w:rsidP="00D62FF6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6E7341FF" w14:textId="77777777" w:rsidR="00D62FF6" w:rsidRPr="008860F2" w:rsidRDefault="00D62FF6" w:rsidP="00D62FF6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0" w:type="pct"/>
          </w:tcPr>
          <w:p w14:paraId="56B7B305" w14:textId="04BF5795" w:rsidR="00D62FF6" w:rsidRDefault="00D62FF6" w:rsidP="00D62FF6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(2.3</w:t>
            </w:r>
            <w:r w:rsidR="00A83B2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50" w:type="pct"/>
            <w:gridSpan w:val="2"/>
          </w:tcPr>
          <w:p w14:paraId="605BA97F" w14:textId="77777777" w:rsidR="00D62FF6" w:rsidRPr="008860F2" w:rsidRDefault="00D62FF6" w:rsidP="00D62FF6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0" w:type="pct"/>
          </w:tcPr>
          <w:p w14:paraId="37824F72" w14:textId="522CCB61" w:rsidR="00D62FF6" w:rsidRPr="00D62FF6" w:rsidRDefault="00D62FF6" w:rsidP="00D62FF6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62F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C371E" w:rsidRPr="008860F2" w14:paraId="28EFCB82" w14:textId="77777777" w:rsidTr="00815C79">
        <w:trPr>
          <w:trHeight w:val="144"/>
        </w:trPr>
        <w:tc>
          <w:tcPr>
            <w:tcW w:w="1781" w:type="pct"/>
          </w:tcPr>
          <w:p w14:paraId="1E819A59" w14:textId="3E5F2158" w:rsidR="008C371E" w:rsidRDefault="008C371E" w:rsidP="008C371E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การจำหน่ายบริษัทย่อย</w:t>
            </w:r>
          </w:p>
        </w:tc>
        <w:tc>
          <w:tcPr>
            <w:tcW w:w="499" w:type="pct"/>
          </w:tcPr>
          <w:p w14:paraId="6D0B0AF1" w14:textId="628EEF94" w:rsidR="008C371E" w:rsidRPr="008860F2" w:rsidRDefault="008C371E" w:rsidP="008C3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619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13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5BAFABBF" w14:textId="2089ECF7" w:rsidR="008C371E" w:rsidRDefault="008C371E" w:rsidP="008C371E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7D5CA350" w14:textId="77777777" w:rsidR="008C371E" w:rsidRPr="008860F2" w:rsidRDefault="008C371E" w:rsidP="008C371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tcBorders>
              <w:bottom w:val="single" w:sz="4" w:space="0" w:color="auto"/>
            </w:tcBorders>
          </w:tcPr>
          <w:p w14:paraId="65F2279A" w14:textId="66547E4B" w:rsidR="008C371E" w:rsidRDefault="008C371E" w:rsidP="008C371E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(108.24)</w:t>
            </w:r>
          </w:p>
        </w:tc>
        <w:tc>
          <w:tcPr>
            <w:tcW w:w="148" w:type="pct"/>
          </w:tcPr>
          <w:p w14:paraId="15E61C62" w14:textId="77777777" w:rsidR="008C371E" w:rsidRPr="008860F2" w:rsidRDefault="008C371E" w:rsidP="008C371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37DBA27C" w14:textId="527DF6C9" w:rsidR="008C371E" w:rsidRDefault="008C371E" w:rsidP="008C371E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</w:tcPr>
          <w:p w14:paraId="7FF54270" w14:textId="77777777" w:rsidR="008C371E" w:rsidRPr="008860F2" w:rsidRDefault="008C371E" w:rsidP="008C371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F02C941" w14:textId="45715A4E" w:rsidR="008C371E" w:rsidRPr="00D62FF6" w:rsidRDefault="008C371E" w:rsidP="008C371E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834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C371E" w:rsidRPr="008860F2" w14:paraId="6F3E0086" w14:textId="77777777" w:rsidTr="00815C79">
        <w:trPr>
          <w:trHeight w:val="144"/>
        </w:trPr>
        <w:tc>
          <w:tcPr>
            <w:tcW w:w="1781" w:type="pct"/>
          </w:tcPr>
          <w:p w14:paraId="1E5CD28C" w14:textId="77777777" w:rsidR="008C371E" w:rsidRPr="008860F2" w:rsidRDefault="008C371E" w:rsidP="008C371E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</w:tcPr>
          <w:p w14:paraId="6A05F470" w14:textId="77777777" w:rsidR="008C371E" w:rsidRPr="008860F2" w:rsidRDefault="008C371E" w:rsidP="008C3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017F53A5" w14:textId="625E652D" w:rsidR="008C371E" w:rsidRPr="008860F2" w:rsidRDefault="008C371E" w:rsidP="008C3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53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(0.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</w:t>
            </w:r>
            <w:r w:rsidRPr="000753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1" w:type="pct"/>
          </w:tcPr>
          <w:p w14:paraId="0CB88416" w14:textId="77777777" w:rsidR="008C371E" w:rsidRPr="008860F2" w:rsidRDefault="008C371E" w:rsidP="008C371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FFABD" w14:textId="45963DAA" w:rsidR="008C371E" w:rsidRPr="008860F2" w:rsidRDefault="008C371E" w:rsidP="008C3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(111.38)</w:t>
            </w:r>
          </w:p>
        </w:tc>
        <w:tc>
          <w:tcPr>
            <w:tcW w:w="148" w:type="pct"/>
          </w:tcPr>
          <w:p w14:paraId="0332F33A" w14:textId="77777777" w:rsidR="008C371E" w:rsidRPr="008860F2" w:rsidRDefault="008C371E" w:rsidP="008C371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14:paraId="54A9A9A2" w14:textId="0F94AF09" w:rsidR="008C371E" w:rsidRPr="008860F2" w:rsidRDefault="008C371E" w:rsidP="008C371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(2.3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0" w:type="pct"/>
            <w:gridSpan w:val="2"/>
          </w:tcPr>
          <w:p w14:paraId="0BDD9ED6" w14:textId="77777777" w:rsidR="008C371E" w:rsidRPr="008860F2" w:rsidRDefault="008C371E" w:rsidP="008C371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14:paraId="5023248C" w14:textId="27174AFA" w:rsidR="008C371E" w:rsidRPr="008860F2" w:rsidRDefault="008C371E" w:rsidP="008C371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(1.95)</w:t>
            </w:r>
          </w:p>
        </w:tc>
      </w:tr>
      <w:tr w:rsidR="008C371E" w:rsidRPr="008860F2" w14:paraId="521F2AFC" w14:textId="77777777" w:rsidTr="00815C79">
        <w:trPr>
          <w:trHeight w:val="144"/>
        </w:trPr>
        <w:tc>
          <w:tcPr>
            <w:tcW w:w="1781" w:type="pct"/>
          </w:tcPr>
          <w:p w14:paraId="3D076CD2" w14:textId="77777777" w:rsidR="008C371E" w:rsidRPr="008860F2" w:rsidRDefault="008C371E" w:rsidP="008C371E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</w:tcPr>
          <w:p w14:paraId="60E69146" w14:textId="77777777" w:rsidR="008C371E" w:rsidRPr="008860F2" w:rsidRDefault="008C371E" w:rsidP="008C3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0860143B" w14:textId="77777777" w:rsidR="008C371E" w:rsidRPr="0007532B" w:rsidRDefault="008C371E" w:rsidP="008C3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" w:type="pct"/>
          </w:tcPr>
          <w:p w14:paraId="68F4E131" w14:textId="77777777" w:rsidR="008C371E" w:rsidRPr="008860F2" w:rsidRDefault="008C371E" w:rsidP="008C371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</w:tcBorders>
          </w:tcPr>
          <w:p w14:paraId="156FF2C4" w14:textId="77777777" w:rsidR="008C371E" w:rsidRPr="0007532B" w:rsidRDefault="008C371E" w:rsidP="008C3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</w:tcPr>
          <w:p w14:paraId="02C0F424" w14:textId="77777777" w:rsidR="008C371E" w:rsidRPr="008860F2" w:rsidRDefault="008C371E" w:rsidP="008C371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3F62BFA0" w14:textId="77777777" w:rsidR="008C371E" w:rsidRPr="0007532B" w:rsidRDefault="008C371E" w:rsidP="008C3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  <w:gridSpan w:val="2"/>
          </w:tcPr>
          <w:p w14:paraId="4A5E3FF5" w14:textId="77777777" w:rsidR="008C371E" w:rsidRPr="008860F2" w:rsidRDefault="008C371E" w:rsidP="008C371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1CC87AE3" w14:textId="77777777" w:rsidR="008C371E" w:rsidRPr="0007532B" w:rsidRDefault="008C371E" w:rsidP="008C371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8C371E" w:rsidRPr="008860F2" w14:paraId="0823B585" w14:textId="77777777" w:rsidTr="00815C79">
        <w:trPr>
          <w:trHeight w:val="144"/>
        </w:trPr>
        <w:tc>
          <w:tcPr>
            <w:tcW w:w="1781" w:type="pct"/>
          </w:tcPr>
          <w:p w14:paraId="38A70393" w14:textId="77777777" w:rsidR="008C371E" w:rsidRPr="008860F2" w:rsidRDefault="008C371E" w:rsidP="008C371E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</w:t>
            </w:r>
            <w:r w:rsidRPr="008860F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สิ้นงวด</w:t>
            </w:r>
          </w:p>
        </w:tc>
        <w:tc>
          <w:tcPr>
            <w:tcW w:w="499" w:type="pct"/>
          </w:tcPr>
          <w:p w14:paraId="7A40F1A5" w14:textId="77777777" w:rsidR="008C371E" w:rsidRPr="008860F2" w:rsidRDefault="008C371E" w:rsidP="008C3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28833F94" w14:textId="19C4F2DE" w:rsidR="008C371E" w:rsidRPr="008860F2" w:rsidRDefault="008C371E" w:rsidP="008C3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68.74</w:t>
            </w:r>
          </w:p>
        </w:tc>
        <w:tc>
          <w:tcPr>
            <w:tcW w:w="131" w:type="pct"/>
          </w:tcPr>
          <w:p w14:paraId="4E2AD553" w14:textId="77777777" w:rsidR="008C371E" w:rsidRPr="008860F2" w:rsidRDefault="008C371E" w:rsidP="008C371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  <w:gridSpan w:val="2"/>
            <w:tcBorders>
              <w:bottom w:val="double" w:sz="4" w:space="0" w:color="auto"/>
            </w:tcBorders>
          </w:tcPr>
          <w:p w14:paraId="5C46B2B5" w14:textId="45FB38AF" w:rsidR="008C371E" w:rsidRPr="008860F2" w:rsidRDefault="008C371E" w:rsidP="008C3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57.59</w:t>
            </w:r>
          </w:p>
        </w:tc>
        <w:tc>
          <w:tcPr>
            <w:tcW w:w="148" w:type="pct"/>
          </w:tcPr>
          <w:p w14:paraId="1F42B6A1" w14:textId="77777777" w:rsidR="008C371E" w:rsidRPr="008860F2" w:rsidRDefault="008C371E" w:rsidP="008C371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14:paraId="5D64EF0A" w14:textId="07066FC0" w:rsidR="008C371E" w:rsidRPr="008860F2" w:rsidRDefault="008C371E" w:rsidP="008C3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33.92</w:t>
            </w:r>
          </w:p>
        </w:tc>
        <w:tc>
          <w:tcPr>
            <w:tcW w:w="150" w:type="pct"/>
            <w:gridSpan w:val="2"/>
          </w:tcPr>
          <w:p w14:paraId="04334773" w14:textId="77777777" w:rsidR="008C371E" w:rsidRPr="008860F2" w:rsidRDefault="008C371E" w:rsidP="008C371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14:paraId="3E48C112" w14:textId="66CE698E" w:rsidR="008C371E" w:rsidRPr="008860F2" w:rsidRDefault="008C371E" w:rsidP="008C371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32.84</w:t>
            </w:r>
          </w:p>
        </w:tc>
      </w:tr>
    </w:tbl>
    <w:p w14:paraId="5CA35FBC" w14:textId="77777777" w:rsidR="00D62FF6" w:rsidRDefault="00D62FF6" w:rsidP="00F71EF5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5CF76AF5" w14:textId="1560A247" w:rsidR="00706738" w:rsidRPr="008860F2" w:rsidRDefault="00706738" w:rsidP="00F71EF5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เมื่อวันที่</w:t>
      </w:r>
      <w:r w:rsidRPr="008860F2">
        <w:rPr>
          <w:rFonts w:ascii="Angsana New" w:hAnsi="Angsana New"/>
          <w:sz w:val="28"/>
          <w:szCs w:val="28"/>
        </w:rPr>
        <w:t xml:space="preserve"> 5 </w:t>
      </w:r>
      <w:r w:rsidRPr="008860F2">
        <w:rPr>
          <w:rFonts w:ascii="Angsana New" w:hAnsi="Angsana New"/>
          <w:sz w:val="28"/>
          <w:szCs w:val="28"/>
          <w:cs/>
        </w:rPr>
        <w:t>เมษายน</w:t>
      </w:r>
      <w:r w:rsidRPr="008860F2">
        <w:rPr>
          <w:rFonts w:ascii="Angsana New" w:hAnsi="Angsana New"/>
          <w:sz w:val="28"/>
          <w:szCs w:val="28"/>
          <w:rtl/>
          <w:cs/>
        </w:rPr>
        <w:t xml:space="preserve"> </w:t>
      </w:r>
      <w:r w:rsidRPr="008860F2">
        <w:rPr>
          <w:rFonts w:ascii="Angsana New" w:hAnsi="Angsana New"/>
          <w:sz w:val="28"/>
          <w:szCs w:val="28"/>
        </w:rPr>
        <w:t xml:space="preserve">2562 </w:t>
      </w:r>
      <w:r w:rsidRPr="008860F2">
        <w:rPr>
          <w:rFonts w:ascii="Angsana New" w:hAnsi="Angsana New"/>
          <w:sz w:val="28"/>
          <w:szCs w:val="28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8860F2">
        <w:rPr>
          <w:rFonts w:ascii="Angsana New" w:hAnsi="Angsana New"/>
          <w:sz w:val="28"/>
          <w:szCs w:val="28"/>
        </w:rPr>
        <w:t>20</w:t>
      </w:r>
      <w:r w:rsidRPr="008860F2">
        <w:rPr>
          <w:rFonts w:ascii="Angsana New" w:hAnsi="Angsana New"/>
          <w:sz w:val="28"/>
          <w:szCs w:val="28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8860F2">
        <w:rPr>
          <w:rFonts w:ascii="Angsana New" w:hAnsi="Angsana New"/>
          <w:sz w:val="28"/>
          <w:szCs w:val="28"/>
        </w:rPr>
        <w:t>400</w:t>
      </w:r>
      <w:r w:rsidRPr="008860F2">
        <w:rPr>
          <w:rFonts w:ascii="Angsana New" w:hAnsi="Angsana New"/>
          <w:sz w:val="28"/>
          <w:szCs w:val="28"/>
          <w:cs/>
        </w:rPr>
        <w:t xml:space="preserve"> วัน</w:t>
      </w:r>
      <w:r w:rsidR="00ED366C" w:rsidRPr="008860F2">
        <w:rPr>
          <w:rFonts w:ascii="Angsana New" w:hAnsi="Angsana New" w:hint="cs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กลุ่มบริษัทจึงแก้ไขโครงการผลประโยชน์เมื่อเกษียณแก่พนักงานใน</w:t>
      </w:r>
      <w:r w:rsidRPr="008860F2">
        <w:rPr>
          <w:rFonts w:ascii="Angsana New" w:hAnsi="Angsana New"/>
          <w:sz w:val="28"/>
          <w:szCs w:val="28"/>
          <w:rtl/>
          <w:cs/>
        </w:rPr>
        <w:t>ปี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</w:rPr>
        <w:t>2562</w:t>
      </w:r>
      <w:r w:rsidRPr="008860F2">
        <w:rPr>
          <w:rFonts w:ascii="Angsana New" w:hAnsi="Angsana New"/>
          <w:sz w:val="28"/>
          <w:szCs w:val="28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</w:t>
      </w:r>
      <w:r w:rsidRPr="008860F2">
        <w:rPr>
          <w:rFonts w:ascii="Angsana New" w:hAnsi="Angsana New"/>
          <w:sz w:val="28"/>
          <w:szCs w:val="28"/>
          <w:rtl/>
          <w:cs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และต้นทุนบริการในอดีตเพิ่มขึ้น</w:t>
      </w:r>
    </w:p>
    <w:p w14:paraId="1ACF2953" w14:textId="77777777" w:rsidR="009A3406" w:rsidRPr="008860F2" w:rsidRDefault="009A3406" w:rsidP="00F71EF5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602015D1" w14:textId="77777777" w:rsidR="00577C94" w:rsidRDefault="00577C94">
      <w:r>
        <w:br w:type="page"/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4320"/>
        <w:gridCol w:w="1105"/>
        <w:gridCol w:w="236"/>
        <w:gridCol w:w="999"/>
        <w:gridCol w:w="270"/>
        <w:gridCol w:w="990"/>
        <w:gridCol w:w="270"/>
        <w:gridCol w:w="1017"/>
      </w:tblGrid>
      <w:tr w:rsidR="009A3406" w:rsidRPr="008860F2" w14:paraId="3F8D6EE8" w14:textId="77777777" w:rsidTr="00EB68EA">
        <w:trPr>
          <w:trHeight w:val="20"/>
          <w:tblHeader/>
        </w:trPr>
        <w:tc>
          <w:tcPr>
            <w:tcW w:w="4320" w:type="dxa"/>
            <w:vMerge w:val="restart"/>
          </w:tcPr>
          <w:p w14:paraId="18711358" w14:textId="0C9F8E3B" w:rsidR="009A3406" w:rsidRPr="008860F2" w:rsidRDefault="009A3406" w:rsidP="00115D6C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ข้อสมมติหลักในการประมาณการตามหลักคณิตศาสตร์</w:t>
            </w:r>
            <w:r w:rsidR="00E2232D" w:rsidRPr="008860F2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8860F2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ประกันภัย</w:t>
            </w:r>
            <w:r w:rsidRPr="008860F2"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40" w:type="dxa"/>
            <w:gridSpan w:val="3"/>
            <w:vAlign w:val="bottom"/>
          </w:tcPr>
          <w:p w14:paraId="44FFE7AB" w14:textId="77777777" w:rsidR="009A3406" w:rsidRPr="008860F2" w:rsidRDefault="009A3406" w:rsidP="00693CF9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8860F2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86756A7" w14:textId="77777777" w:rsidR="009A3406" w:rsidRPr="008860F2" w:rsidRDefault="009A3406" w:rsidP="00693CF9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77" w:type="dxa"/>
            <w:gridSpan w:val="3"/>
            <w:vAlign w:val="bottom"/>
          </w:tcPr>
          <w:p w14:paraId="1F73FBBE" w14:textId="77777777" w:rsidR="009A3406" w:rsidRPr="008860F2" w:rsidRDefault="009A3406" w:rsidP="00693CF9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860F2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9A3406" w:rsidRPr="008860F2" w14:paraId="31048E1B" w14:textId="77777777" w:rsidTr="00EB68EA">
        <w:trPr>
          <w:trHeight w:val="20"/>
          <w:tblHeader/>
        </w:trPr>
        <w:tc>
          <w:tcPr>
            <w:tcW w:w="4320" w:type="dxa"/>
            <w:vMerge/>
          </w:tcPr>
          <w:p w14:paraId="2FE48DAE" w14:textId="77777777" w:rsidR="009A3406" w:rsidRPr="008860F2" w:rsidRDefault="009A3406" w:rsidP="00693CF9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  <w:vAlign w:val="center"/>
          </w:tcPr>
          <w:p w14:paraId="6E1C060E" w14:textId="77777777" w:rsidR="009A3406" w:rsidRPr="008860F2" w:rsidRDefault="009A3406" w:rsidP="00693C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center"/>
          </w:tcPr>
          <w:p w14:paraId="4421299E" w14:textId="77777777" w:rsidR="009A3406" w:rsidRPr="008860F2" w:rsidRDefault="009A3406" w:rsidP="00693C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 w14:paraId="474666D8" w14:textId="77777777" w:rsidR="009A3406" w:rsidRPr="008860F2" w:rsidRDefault="009A3406" w:rsidP="00693C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72E43B24" w14:textId="77777777" w:rsidR="009A3406" w:rsidRPr="008860F2" w:rsidRDefault="009A3406" w:rsidP="00693C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8BDC9A4" w14:textId="77777777" w:rsidR="009A3406" w:rsidRPr="008860F2" w:rsidRDefault="009A3406" w:rsidP="00693C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center"/>
          </w:tcPr>
          <w:p w14:paraId="63ED7244" w14:textId="77777777" w:rsidR="009A3406" w:rsidRPr="008860F2" w:rsidRDefault="009A3406" w:rsidP="00693C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center"/>
          </w:tcPr>
          <w:p w14:paraId="274584CE" w14:textId="77777777" w:rsidR="009A3406" w:rsidRPr="008860F2" w:rsidRDefault="009A3406" w:rsidP="00693C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B68EA" w:rsidRPr="008860F2" w14:paraId="7318FAFE" w14:textId="77777777" w:rsidTr="00EB68EA">
        <w:trPr>
          <w:trHeight w:val="20"/>
        </w:trPr>
        <w:tc>
          <w:tcPr>
            <w:tcW w:w="4320" w:type="dxa"/>
          </w:tcPr>
          <w:p w14:paraId="1A67A463" w14:textId="7F5E7E5C" w:rsidR="00EB68EA" w:rsidRPr="008860F2" w:rsidRDefault="00EB68EA" w:rsidP="00EB68EA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05" w:type="dxa"/>
          </w:tcPr>
          <w:p w14:paraId="151A3B57" w14:textId="1D40D9B2" w:rsidR="00EB68EA" w:rsidRPr="008860F2" w:rsidRDefault="00EB68EA" w:rsidP="00DA23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1.31-1.</w:t>
            </w:r>
            <w:r w:rsidR="00DA23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</w:p>
        </w:tc>
        <w:tc>
          <w:tcPr>
            <w:tcW w:w="236" w:type="dxa"/>
          </w:tcPr>
          <w:p w14:paraId="2A633620" w14:textId="77777777" w:rsidR="00EB68EA" w:rsidRPr="008860F2" w:rsidRDefault="00EB68EA" w:rsidP="00DA23D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9" w:type="dxa"/>
          </w:tcPr>
          <w:p w14:paraId="3B2021F9" w14:textId="0013DF6E" w:rsidR="00EB68EA" w:rsidRPr="008860F2" w:rsidRDefault="00EB68EA" w:rsidP="00DA23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6D7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1.47-1.71</w:t>
            </w:r>
          </w:p>
        </w:tc>
        <w:tc>
          <w:tcPr>
            <w:tcW w:w="270" w:type="dxa"/>
          </w:tcPr>
          <w:p w14:paraId="5AC417B6" w14:textId="77777777" w:rsidR="00EB68EA" w:rsidRPr="008860F2" w:rsidRDefault="00EB68EA" w:rsidP="00DA23D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FCE7B2F" w14:textId="66D1DA24" w:rsidR="00EB68EA" w:rsidRPr="008860F2" w:rsidRDefault="00EB68EA" w:rsidP="00DA23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1.71</w:t>
            </w:r>
          </w:p>
        </w:tc>
        <w:tc>
          <w:tcPr>
            <w:tcW w:w="270" w:type="dxa"/>
          </w:tcPr>
          <w:p w14:paraId="1F587A4A" w14:textId="77777777" w:rsidR="00EB68EA" w:rsidRPr="008860F2" w:rsidRDefault="00EB68EA" w:rsidP="00DA23D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7" w:type="dxa"/>
          </w:tcPr>
          <w:p w14:paraId="205835E9" w14:textId="79A95837" w:rsidR="00EB68EA" w:rsidRPr="008860F2" w:rsidRDefault="00EB68EA" w:rsidP="00DA23D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6D7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1.52</w:t>
            </w:r>
          </w:p>
        </w:tc>
      </w:tr>
      <w:tr w:rsidR="00EB68EA" w:rsidRPr="008860F2" w14:paraId="1A1D9368" w14:textId="77777777" w:rsidTr="00EB68EA">
        <w:trPr>
          <w:trHeight w:val="20"/>
        </w:trPr>
        <w:tc>
          <w:tcPr>
            <w:tcW w:w="4320" w:type="dxa"/>
          </w:tcPr>
          <w:p w14:paraId="2061C9D4" w14:textId="35CFA925" w:rsidR="00EB68EA" w:rsidRPr="008860F2" w:rsidRDefault="00EB68EA" w:rsidP="00EB68EA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05" w:type="dxa"/>
          </w:tcPr>
          <w:p w14:paraId="62887EB0" w14:textId="4B890ADB" w:rsidR="00EB68EA" w:rsidRPr="008860F2" w:rsidRDefault="00EB68EA" w:rsidP="00DA23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5.0-6.0</w:t>
            </w:r>
          </w:p>
        </w:tc>
        <w:tc>
          <w:tcPr>
            <w:tcW w:w="236" w:type="dxa"/>
          </w:tcPr>
          <w:p w14:paraId="29711A61" w14:textId="77777777" w:rsidR="00EB68EA" w:rsidRPr="008860F2" w:rsidRDefault="00EB68EA" w:rsidP="00DA23D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9" w:type="dxa"/>
          </w:tcPr>
          <w:p w14:paraId="730DB90D" w14:textId="35E47323" w:rsidR="00EB68EA" w:rsidRPr="008860F2" w:rsidRDefault="00EB68EA" w:rsidP="00DA23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6D7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5.0-6.0</w:t>
            </w:r>
          </w:p>
        </w:tc>
        <w:tc>
          <w:tcPr>
            <w:tcW w:w="270" w:type="dxa"/>
          </w:tcPr>
          <w:p w14:paraId="7081224D" w14:textId="77777777" w:rsidR="00EB68EA" w:rsidRPr="008860F2" w:rsidRDefault="00EB68EA" w:rsidP="00DA23D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50DEA79" w14:textId="661161B0" w:rsidR="00EB68EA" w:rsidRPr="008860F2" w:rsidRDefault="00EB68EA" w:rsidP="00DA23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5.0</w:t>
            </w:r>
          </w:p>
        </w:tc>
        <w:tc>
          <w:tcPr>
            <w:tcW w:w="270" w:type="dxa"/>
          </w:tcPr>
          <w:p w14:paraId="21E8D93C" w14:textId="77777777" w:rsidR="00EB68EA" w:rsidRPr="008860F2" w:rsidRDefault="00EB68EA" w:rsidP="00DA23D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7" w:type="dxa"/>
          </w:tcPr>
          <w:p w14:paraId="7CE28BE4" w14:textId="250260DC" w:rsidR="00EB68EA" w:rsidRPr="008860F2" w:rsidRDefault="00EB68EA" w:rsidP="00DA23D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6D7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5.0</w:t>
            </w:r>
          </w:p>
        </w:tc>
      </w:tr>
      <w:tr w:rsidR="00EB68EA" w:rsidRPr="008860F2" w14:paraId="72F8C8CE" w14:textId="77777777" w:rsidTr="00EB68EA">
        <w:trPr>
          <w:trHeight w:val="20"/>
        </w:trPr>
        <w:tc>
          <w:tcPr>
            <w:tcW w:w="4320" w:type="dxa"/>
          </w:tcPr>
          <w:p w14:paraId="7BACADB5" w14:textId="534A15AE" w:rsidR="00EB68EA" w:rsidRPr="008860F2" w:rsidRDefault="00EB68EA" w:rsidP="00EB68EA">
            <w:pPr>
              <w:ind w:hanging="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อัตราการเข้าออกงาน (ร้อยละ)</w:t>
            </w:r>
          </w:p>
        </w:tc>
        <w:tc>
          <w:tcPr>
            <w:tcW w:w="1105" w:type="dxa"/>
          </w:tcPr>
          <w:p w14:paraId="2A90EA0C" w14:textId="34A13965" w:rsidR="00EB68EA" w:rsidRPr="008860F2" w:rsidRDefault="00EB68EA" w:rsidP="00DA23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1.91-45.84</w:t>
            </w:r>
          </w:p>
        </w:tc>
        <w:tc>
          <w:tcPr>
            <w:tcW w:w="236" w:type="dxa"/>
          </w:tcPr>
          <w:p w14:paraId="146F9A6A" w14:textId="77777777" w:rsidR="00EB68EA" w:rsidRPr="008860F2" w:rsidRDefault="00EB68EA" w:rsidP="00DA23D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9" w:type="dxa"/>
          </w:tcPr>
          <w:p w14:paraId="188395FF" w14:textId="7D21F748" w:rsidR="00EB68EA" w:rsidRPr="008860F2" w:rsidRDefault="00EB68EA" w:rsidP="00DA23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96D7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1.91-45.84</w:t>
            </w:r>
          </w:p>
        </w:tc>
        <w:tc>
          <w:tcPr>
            <w:tcW w:w="270" w:type="dxa"/>
          </w:tcPr>
          <w:p w14:paraId="0B1E280A" w14:textId="77777777" w:rsidR="00EB68EA" w:rsidRPr="008860F2" w:rsidRDefault="00EB68EA" w:rsidP="00DA23D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EF2B74A" w14:textId="14EF411F" w:rsidR="00EB68EA" w:rsidRPr="008860F2" w:rsidRDefault="00EB68EA" w:rsidP="00DA23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4.78-28.65</w:t>
            </w:r>
          </w:p>
        </w:tc>
        <w:tc>
          <w:tcPr>
            <w:tcW w:w="270" w:type="dxa"/>
          </w:tcPr>
          <w:p w14:paraId="606E5970" w14:textId="77777777" w:rsidR="00EB68EA" w:rsidRPr="008860F2" w:rsidRDefault="00EB68EA" w:rsidP="00DA23D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7" w:type="dxa"/>
          </w:tcPr>
          <w:p w14:paraId="046A0970" w14:textId="18A75F71" w:rsidR="00EB68EA" w:rsidRPr="008860F2" w:rsidRDefault="00EB68EA" w:rsidP="00DA23D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96D7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4.78-28.65</w:t>
            </w:r>
          </w:p>
        </w:tc>
      </w:tr>
      <w:tr w:rsidR="00EB68EA" w:rsidRPr="008860F2" w14:paraId="54270EAD" w14:textId="77777777" w:rsidTr="00EB68EA">
        <w:trPr>
          <w:trHeight w:val="20"/>
        </w:trPr>
        <w:tc>
          <w:tcPr>
            <w:tcW w:w="4320" w:type="dxa"/>
          </w:tcPr>
          <w:p w14:paraId="4D3C6CBD" w14:textId="02540BA8" w:rsidR="00EB68EA" w:rsidRPr="008860F2" w:rsidRDefault="00EB68EA" w:rsidP="00EB68EA">
            <w:pPr>
              <w:ind w:hanging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อายุเกษียณตามปกติ (ปี)</w:t>
            </w:r>
          </w:p>
        </w:tc>
        <w:tc>
          <w:tcPr>
            <w:tcW w:w="1105" w:type="dxa"/>
          </w:tcPr>
          <w:p w14:paraId="222469B3" w14:textId="0EEB2759" w:rsidR="00EB68EA" w:rsidRPr="008860F2" w:rsidRDefault="00A83B2D" w:rsidP="00DA23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36" w:type="dxa"/>
          </w:tcPr>
          <w:p w14:paraId="69F7C61A" w14:textId="77777777" w:rsidR="00EB68EA" w:rsidRPr="008860F2" w:rsidRDefault="00EB68EA" w:rsidP="00DA23D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14:paraId="6177B79F" w14:textId="0943D491" w:rsidR="00EB68EA" w:rsidRPr="008860F2" w:rsidRDefault="00EB68EA" w:rsidP="00DA23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6D7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55</w:t>
            </w:r>
          </w:p>
        </w:tc>
        <w:tc>
          <w:tcPr>
            <w:tcW w:w="270" w:type="dxa"/>
          </w:tcPr>
          <w:p w14:paraId="48CC4958" w14:textId="77777777" w:rsidR="00EB68EA" w:rsidRPr="008860F2" w:rsidRDefault="00EB68EA" w:rsidP="00DA23D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026951A" w14:textId="61D6FD99" w:rsidR="00EB68EA" w:rsidRPr="00910A67" w:rsidRDefault="00910A67" w:rsidP="00DA23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0A67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70" w:type="dxa"/>
          </w:tcPr>
          <w:p w14:paraId="4332E202" w14:textId="77777777" w:rsidR="00EB68EA" w:rsidRPr="008860F2" w:rsidRDefault="00EB68EA" w:rsidP="00DA23D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</w:tcPr>
          <w:p w14:paraId="12153F38" w14:textId="788B9141" w:rsidR="00EB68EA" w:rsidRPr="008860F2" w:rsidRDefault="00EB68EA" w:rsidP="00DA23D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6D7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55</w:t>
            </w:r>
          </w:p>
        </w:tc>
      </w:tr>
    </w:tbl>
    <w:p w14:paraId="45B27168" w14:textId="77777777" w:rsidR="009A3406" w:rsidRPr="008860F2" w:rsidRDefault="009A3406" w:rsidP="00F71EF5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28"/>
          <w:szCs w:val="28"/>
          <w:cs/>
        </w:rPr>
      </w:pPr>
    </w:p>
    <w:p w14:paraId="69B58EC0" w14:textId="77777777" w:rsidR="009A3406" w:rsidRPr="008860F2" w:rsidRDefault="009A3406" w:rsidP="009A3406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8860F2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5325222" w14:textId="77777777" w:rsidR="009A3406" w:rsidRPr="008860F2" w:rsidRDefault="009A3406" w:rsidP="009A3406">
      <w:pPr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p w14:paraId="2685E242" w14:textId="6E5E3E12" w:rsidR="009A3406" w:rsidRDefault="009A3406" w:rsidP="009A3406">
      <w:pPr>
        <w:tabs>
          <w:tab w:val="left" w:pos="540"/>
        </w:tabs>
        <w:ind w:left="540"/>
        <w:jc w:val="both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8860F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8860F2">
        <w:rPr>
          <w:rFonts w:asciiTheme="majorBidi" w:hAnsiTheme="majorBidi" w:cstheme="majorBidi"/>
          <w:sz w:val="28"/>
          <w:szCs w:val="28"/>
        </w:rPr>
        <w:t xml:space="preserve">30 </w:t>
      </w:r>
      <w:r w:rsidRPr="008860F2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8860F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860F2">
        <w:rPr>
          <w:rFonts w:asciiTheme="majorBidi" w:hAnsiTheme="majorBidi" w:cstheme="majorBidi"/>
          <w:sz w:val="28"/>
          <w:szCs w:val="28"/>
        </w:rPr>
        <w:t xml:space="preserve">2563 </w:t>
      </w:r>
      <w:r w:rsidRPr="008860F2">
        <w:rPr>
          <w:rFonts w:asciiTheme="majorBidi" w:hAnsiTheme="majorBidi" w:cstheme="majorBidi"/>
          <w:sz w:val="28"/>
          <w:szCs w:val="28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1234D9">
        <w:rPr>
          <w:rFonts w:asciiTheme="majorBidi" w:hAnsiTheme="majorBidi" w:cstheme="majorBidi"/>
          <w:sz w:val="28"/>
          <w:szCs w:val="28"/>
        </w:rPr>
        <w:t xml:space="preserve"> </w:t>
      </w:r>
      <w:r w:rsidR="008D167D">
        <w:rPr>
          <w:rFonts w:asciiTheme="majorBidi" w:hAnsiTheme="majorBidi" w:cstheme="majorBidi"/>
          <w:sz w:val="28"/>
          <w:szCs w:val="28"/>
        </w:rPr>
        <w:t>13</w:t>
      </w:r>
      <w:r w:rsidR="001234D9">
        <w:rPr>
          <w:rFonts w:asciiTheme="majorBidi" w:hAnsiTheme="majorBidi" w:cstheme="majorBidi"/>
          <w:sz w:val="28"/>
          <w:szCs w:val="28"/>
        </w:rPr>
        <w:t>.</w:t>
      </w:r>
      <w:r w:rsidR="008D167D">
        <w:rPr>
          <w:rFonts w:asciiTheme="majorBidi" w:hAnsiTheme="majorBidi" w:cstheme="majorBidi"/>
          <w:sz w:val="28"/>
          <w:szCs w:val="28"/>
        </w:rPr>
        <w:t>8</w:t>
      </w:r>
      <w:r w:rsidR="001234D9">
        <w:rPr>
          <w:rFonts w:asciiTheme="majorBidi" w:hAnsiTheme="majorBidi" w:cstheme="majorBidi"/>
          <w:sz w:val="28"/>
          <w:szCs w:val="28"/>
        </w:rPr>
        <w:t xml:space="preserve">7 </w:t>
      </w:r>
      <w:r w:rsidR="00DA23D7">
        <w:rPr>
          <w:rFonts w:asciiTheme="majorBidi" w:hAnsiTheme="majorBidi" w:cstheme="majorBidi"/>
          <w:sz w:val="28"/>
          <w:szCs w:val="28"/>
        </w:rPr>
        <w:t>-</w:t>
      </w:r>
      <w:r w:rsidR="001234D9">
        <w:rPr>
          <w:rFonts w:asciiTheme="majorBidi" w:hAnsiTheme="majorBidi" w:cstheme="majorBidi"/>
          <w:sz w:val="28"/>
          <w:szCs w:val="28"/>
        </w:rPr>
        <w:t xml:space="preserve"> 21.27</w:t>
      </w:r>
      <w:r w:rsidR="00D83061">
        <w:rPr>
          <w:rFonts w:asciiTheme="majorBidi" w:hAnsiTheme="majorBidi" w:cstheme="majorBidi"/>
          <w:sz w:val="28"/>
          <w:szCs w:val="28"/>
        </w:rPr>
        <w:t xml:space="preserve"> </w:t>
      </w:r>
      <w:r w:rsidRPr="00D83061">
        <w:rPr>
          <w:rFonts w:asciiTheme="majorBidi" w:hAnsiTheme="majorBidi" w:cstheme="majorBidi"/>
          <w:sz w:val="28"/>
          <w:szCs w:val="28"/>
          <w:cs/>
        </w:rPr>
        <w:t>ปี</w:t>
      </w:r>
      <w:r w:rsidRPr="008860F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</w:t>
      </w:r>
      <w:r w:rsidRPr="008860F2">
        <w:rPr>
          <w:rFonts w:asciiTheme="majorBidi" w:hAnsiTheme="majorBidi" w:cstheme="majorBidi"/>
          <w:i/>
          <w:iCs/>
          <w:sz w:val="28"/>
          <w:szCs w:val="28"/>
        </w:rPr>
        <w:t>2562:</w:t>
      </w:r>
      <w:r w:rsidR="001234D9">
        <w:rPr>
          <w:rFonts w:asciiTheme="majorBidi" w:hAnsiTheme="majorBidi" w:cstheme="majorBidi"/>
          <w:i/>
          <w:iCs/>
          <w:sz w:val="28"/>
          <w:szCs w:val="28"/>
        </w:rPr>
        <w:t xml:space="preserve"> 15.34 </w:t>
      </w:r>
      <w:r w:rsidR="00220451">
        <w:rPr>
          <w:rFonts w:asciiTheme="majorBidi" w:hAnsiTheme="majorBidi" w:cstheme="majorBidi"/>
          <w:i/>
          <w:iCs/>
          <w:sz w:val="28"/>
          <w:szCs w:val="28"/>
        </w:rPr>
        <w:t>-</w:t>
      </w:r>
      <w:r w:rsidR="001234D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20451">
        <w:rPr>
          <w:rFonts w:asciiTheme="majorBidi" w:hAnsiTheme="majorBidi" w:cstheme="majorBidi"/>
          <w:i/>
          <w:iCs/>
          <w:sz w:val="28"/>
          <w:szCs w:val="28"/>
        </w:rPr>
        <w:t>25.19</w:t>
      </w:r>
      <w:r w:rsidR="00D8306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860F2">
        <w:rPr>
          <w:rFonts w:asciiTheme="majorBidi" w:hAnsiTheme="majorBidi" w:cstheme="majorBidi"/>
          <w:i/>
          <w:iCs/>
          <w:sz w:val="28"/>
          <w:szCs w:val="28"/>
          <w:cs/>
        </w:rPr>
        <w:t>ปี)</w:t>
      </w:r>
      <w:r w:rsidRPr="008860F2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 </w:t>
      </w:r>
    </w:p>
    <w:p w14:paraId="45515D52" w14:textId="1F84DAA3" w:rsidR="003E75D6" w:rsidRDefault="003E75D6">
      <w:pPr>
        <w:spacing w:line="240" w:lineRule="auto"/>
        <w:jc w:val="left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</w:pPr>
    </w:p>
    <w:p w14:paraId="02117CAE" w14:textId="59163DE5" w:rsidR="009A3406" w:rsidRPr="008860F2" w:rsidRDefault="009A3406" w:rsidP="009A3406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8860F2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การวิเคราะห์ความอ่อนไหว </w:t>
      </w:r>
      <w:r w:rsidRPr="008860F2"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73E8C19A" w14:textId="77777777" w:rsidR="009A3406" w:rsidRPr="008860F2" w:rsidRDefault="009A3406" w:rsidP="009A3406">
      <w:pPr>
        <w:spacing w:line="240" w:lineRule="auto"/>
        <w:ind w:firstLine="540"/>
        <w:rPr>
          <w:rFonts w:asciiTheme="majorBidi" w:hAnsiTheme="majorBidi" w:cstheme="majorBidi"/>
          <w:sz w:val="22"/>
          <w:szCs w:val="22"/>
        </w:rPr>
      </w:pPr>
    </w:p>
    <w:p w14:paraId="43581919" w14:textId="77777777" w:rsidR="009A3406" w:rsidRPr="008860F2" w:rsidRDefault="009A3406" w:rsidP="009A3406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  <w:r w:rsidRPr="008860F2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25C7B112" w14:textId="77777777" w:rsidR="009A3406" w:rsidRPr="008860F2" w:rsidRDefault="009A3406" w:rsidP="009A3406">
      <w:pPr>
        <w:spacing w:line="240" w:lineRule="auto"/>
        <w:ind w:firstLine="540"/>
        <w:rPr>
          <w:rFonts w:asciiTheme="majorBidi" w:hAnsiTheme="majorBidi" w:cstheme="majorBidi"/>
          <w:sz w:val="22"/>
          <w:szCs w:val="22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9A3406" w:rsidRPr="008860F2" w14:paraId="06FD29CE" w14:textId="77777777" w:rsidTr="00426454">
        <w:trPr>
          <w:trHeight w:val="20"/>
        </w:trPr>
        <w:tc>
          <w:tcPr>
            <w:tcW w:w="4097" w:type="dxa"/>
          </w:tcPr>
          <w:p w14:paraId="78E0C2F9" w14:textId="77777777" w:rsidR="009A3406" w:rsidRPr="008860F2" w:rsidRDefault="009A3406" w:rsidP="00693CF9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</w:tcPr>
          <w:p w14:paraId="61A4B694" w14:textId="77777777" w:rsidR="009A3406" w:rsidRPr="008860F2" w:rsidRDefault="009A3406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A3406" w:rsidRPr="008860F2" w14:paraId="7E0E3C42" w14:textId="77777777" w:rsidTr="00426454">
        <w:trPr>
          <w:trHeight w:val="20"/>
        </w:trPr>
        <w:tc>
          <w:tcPr>
            <w:tcW w:w="4097" w:type="dxa"/>
          </w:tcPr>
          <w:p w14:paraId="393975BD" w14:textId="77777777" w:rsidR="009A3406" w:rsidRPr="008860F2" w:rsidRDefault="009A3406" w:rsidP="00693CF9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6C66AC73" w14:textId="01D107D1" w:rsidR="009A3406" w:rsidRPr="008860F2" w:rsidRDefault="00DA23D7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33" w:type="dxa"/>
          </w:tcPr>
          <w:p w14:paraId="39F29AFC" w14:textId="77777777" w:rsidR="009A3406" w:rsidRPr="008860F2" w:rsidRDefault="009A3406" w:rsidP="00693CF9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15" w:type="dxa"/>
            <w:gridSpan w:val="3"/>
          </w:tcPr>
          <w:p w14:paraId="2B307BE8" w14:textId="1CC84B40" w:rsidR="009A3406" w:rsidRPr="008860F2" w:rsidRDefault="00DA23D7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ลดลง</w:t>
            </w:r>
          </w:p>
        </w:tc>
      </w:tr>
      <w:tr w:rsidR="009A3406" w:rsidRPr="008860F2" w14:paraId="4911E051" w14:textId="77777777" w:rsidTr="00426454">
        <w:trPr>
          <w:trHeight w:val="20"/>
        </w:trPr>
        <w:tc>
          <w:tcPr>
            <w:tcW w:w="4097" w:type="dxa"/>
          </w:tcPr>
          <w:p w14:paraId="032AAD09" w14:textId="546B447B" w:rsidR="009A3406" w:rsidRPr="008860F2" w:rsidRDefault="00115D6C" w:rsidP="00693CF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9A3406"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A3406"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A3406"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37" w:type="dxa"/>
          </w:tcPr>
          <w:p w14:paraId="173CEBE4" w14:textId="77777777" w:rsidR="009A3406" w:rsidRPr="008860F2" w:rsidRDefault="009A3406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33" w:type="dxa"/>
          </w:tcPr>
          <w:p w14:paraId="17325776" w14:textId="77777777" w:rsidR="009A3406" w:rsidRPr="008860F2" w:rsidRDefault="009A3406" w:rsidP="00693CF9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14:paraId="0151F4E1" w14:textId="77777777" w:rsidR="009A3406" w:rsidRPr="008860F2" w:rsidRDefault="009A3406" w:rsidP="008A2A1B">
            <w:pPr>
              <w:pStyle w:val="acctfourfigures"/>
              <w:tabs>
                <w:tab w:val="clear" w:pos="765"/>
              </w:tabs>
              <w:spacing w:line="240" w:lineRule="atLeast"/>
              <w:ind w:left="-79" w:right="-15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233" w:type="dxa"/>
          </w:tcPr>
          <w:p w14:paraId="402C1941" w14:textId="77777777" w:rsidR="009A3406" w:rsidRPr="008860F2" w:rsidRDefault="009A3406" w:rsidP="00693CF9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5" w:type="dxa"/>
          </w:tcPr>
          <w:p w14:paraId="76D1B152" w14:textId="77777777" w:rsidR="009A3406" w:rsidRPr="008860F2" w:rsidRDefault="009A3406" w:rsidP="008A2A1B">
            <w:pPr>
              <w:pStyle w:val="acctfourfigures"/>
              <w:tabs>
                <w:tab w:val="clear" w:pos="765"/>
              </w:tabs>
              <w:spacing w:line="240" w:lineRule="atLeast"/>
              <w:ind w:left="-79" w:right="-162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35" w:type="dxa"/>
          </w:tcPr>
          <w:p w14:paraId="658C92DE" w14:textId="77777777" w:rsidR="009A3406" w:rsidRPr="008860F2" w:rsidRDefault="009A3406" w:rsidP="00693CF9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5CEB470F" w14:textId="77777777" w:rsidR="009A3406" w:rsidRPr="008860F2" w:rsidRDefault="009A3406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2562</w:t>
            </w:r>
          </w:p>
        </w:tc>
      </w:tr>
      <w:tr w:rsidR="009A3406" w:rsidRPr="008860F2" w14:paraId="3011E64D" w14:textId="77777777" w:rsidTr="00426454">
        <w:trPr>
          <w:trHeight w:val="20"/>
        </w:trPr>
        <w:tc>
          <w:tcPr>
            <w:tcW w:w="4097" w:type="dxa"/>
          </w:tcPr>
          <w:p w14:paraId="4DD76369" w14:textId="77777777" w:rsidR="009A3406" w:rsidRPr="008860F2" w:rsidRDefault="009A3406" w:rsidP="00693CF9">
            <w:pPr>
              <w:ind w:left="234" w:hanging="3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5B0D80C5" w14:textId="77777777" w:rsidR="009A3406" w:rsidRPr="008860F2" w:rsidRDefault="009A3406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1234D9" w:rsidRPr="008860F2" w14:paraId="7C947D8F" w14:textId="77777777" w:rsidTr="00426454">
        <w:trPr>
          <w:trHeight w:val="20"/>
        </w:trPr>
        <w:tc>
          <w:tcPr>
            <w:tcW w:w="4097" w:type="dxa"/>
          </w:tcPr>
          <w:p w14:paraId="39BCDE8E" w14:textId="01F6368F" w:rsidR="001234D9" w:rsidRPr="008860F2" w:rsidRDefault="001234D9" w:rsidP="00910A67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  <w:r w:rsidR="00DA23D7">
              <w:rPr>
                <w:rFonts w:ascii="Angsana New" w:hAnsi="Angsana New" w:hint="cs"/>
                <w:sz w:val="28"/>
                <w:szCs w:val="28"/>
                <w:cs/>
              </w:rPr>
              <w:t xml:space="preserve"> (เปลี่ยนแปลงร้อยละ</w:t>
            </w:r>
            <w:r w:rsidR="00910A67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="00DA23D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37" w:type="dxa"/>
            <w:vAlign w:val="center"/>
          </w:tcPr>
          <w:p w14:paraId="1DB2CB79" w14:textId="68D5C334" w:rsidR="001234D9" w:rsidRPr="00724789" w:rsidRDefault="001234D9" w:rsidP="000101A5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4789">
              <w:rPr>
                <w:rFonts w:ascii="Angsana New" w:hAnsi="Angsana New"/>
                <w:sz w:val="28"/>
                <w:szCs w:val="28"/>
              </w:rPr>
              <w:t>(4.9</w:t>
            </w:r>
            <w:r w:rsidR="008D167D">
              <w:rPr>
                <w:rFonts w:ascii="Angsana New" w:hAnsi="Angsana New"/>
                <w:sz w:val="28"/>
                <w:szCs w:val="28"/>
              </w:rPr>
              <w:t>7</w:t>
            </w:r>
            <w:r w:rsidRPr="0072478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6F34AB49" w14:textId="77777777" w:rsidR="001234D9" w:rsidRPr="008860F2" w:rsidRDefault="001234D9" w:rsidP="001234D9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529BF08D" w14:textId="2A19591A" w:rsidR="001234D9" w:rsidRPr="008860F2" w:rsidRDefault="001234D9" w:rsidP="001234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229B">
              <w:rPr>
                <w:rFonts w:ascii="Angsana New" w:hAnsi="Angsana New"/>
                <w:sz w:val="28"/>
                <w:szCs w:val="28"/>
              </w:rPr>
              <w:t>(4.05)</w:t>
            </w:r>
          </w:p>
        </w:tc>
        <w:tc>
          <w:tcPr>
            <w:tcW w:w="233" w:type="dxa"/>
            <w:vAlign w:val="center"/>
          </w:tcPr>
          <w:p w14:paraId="436833C1" w14:textId="77777777" w:rsidR="001234D9" w:rsidRPr="008860F2" w:rsidRDefault="001234D9" w:rsidP="001234D9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0F96477C" w14:textId="70B0DA32" w:rsidR="001234D9" w:rsidRPr="008860F2" w:rsidRDefault="001234D9" w:rsidP="00724789">
            <w:pPr>
              <w:pStyle w:val="acctfourfigures"/>
              <w:tabs>
                <w:tab w:val="clear" w:pos="765"/>
              </w:tabs>
              <w:spacing w:line="240" w:lineRule="atLeast"/>
              <w:ind w:left="-79" w:right="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5.6</w:t>
            </w:r>
            <w:r w:rsidR="008D167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5" w:type="dxa"/>
            <w:vAlign w:val="center"/>
          </w:tcPr>
          <w:p w14:paraId="134127C2" w14:textId="77777777" w:rsidR="001234D9" w:rsidRPr="008860F2" w:rsidRDefault="001234D9" w:rsidP="001234D9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14:paraId="459EEA6F" w14:textId="08502EA7" w:rsidR="001234D9" w:rsidRPr="008860F2" w:rsidRDefault="001234D9" w:rsidP="00724789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4.64</w:t>
            </w:r>
          </w:p>
        </w:tc>
      </w:tr>
      <w:tr w:rsidR="001234D9" w:rsidRPr="008860F2" w14:paraId="785E3F44" w14:textId="77777777" w:rsidTr="00426454">
        <w:trPr>
          <w:trHeight w:val="20"/>
        </w:trPr>
        <w:tc>
          <w:tcPr>
            <w:tcW w:w="4097" w:type="dxa"/>
          </w:tcPr>
          <w:p w14:paraId="3571DDC1" w14:textId="77777777" w:rsidR="001234D9" w:rsidRDefault="001234D9" w:rsidP="001234D9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  <w:p w14:paraId="67A1E3F6" w14:textId="1C8EF08D" w:rsidR="00DA23D7" w:rsidRPr="008860F2" w:rsidRDefault="00DA23D7" w:rsidP="001234D9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(เปลี่ยนแปลงร้อยละ</w:t>
            </w:r>
            <w:r w:rsidR="00910A67">
              <w:rPr>
                <w:rFonts w:ascii="Angsana New" w:hAnsi="Angsana New"/>
                <w:sz w:val="28"/>
                <w:szCs w:val="28"/>
              </w:rPr>
              <w:t xml:space="preserve"> 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37" w:type="dxa"/>
          </w:tcPr>
          <w:p w14:paraId="51EAA34B" w14:textId="77777777" w:rsidR="00DA23D7" w:rsidRPr="00724789" w:rsidRDefault="00DA23D7" w:rsidP="008A2A1B">
            <w:pPr>
              <w:pStyle w:val="acctfourfigures"/>
              <w:tabs>
                <w:tab w:val="clear" w:pos="765"/>
                <w:tab w:val="left" w:pos="654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8B34EE0" w14:textId="23489E84" w:rsidR="001234D9" w:rsidRPr="00724789" w:rsidRDefault="001234D9" w:rsidP="000101A5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4789">
              <w:rPr>
                <w:rFonts w:ascii="Angsana New" w:hAnsi="Angsana New"/>
                <w:sz w:val="28"/>
                <w:szCs w:val="28"/>
              </w:rPr>
              <w:t>5.4</w:t>
            </w:r>
            <w:r w:rsidR="008D167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3" w:type="dxa"/>
          </w:tcPr>
          <w:p w14:paraId="21E5C08B" w14:textId="77777777" w:rsidR="001234D9" w:rsidRPr="008860F2" w:rsidRDefault="001234D9" w:rsidP="001234D9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14:paraId="2E78176A" w14:textId="77777777" w:rsidR="00DA23D7" w:rsidRDefault="00DA23D7" w:rsidP="00724789">
            <w:pPr>
              <w:pStyle w:val="acctfourfigures"/>
              <w:tabs>
                <w:tab w:val="clear" w:pos="765"/>
              </w:tabs>
              <w:spacing w:line="240" w:lineRule="atLeast"/>
              <w:ind w:left="-79" w:right="1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6184DD2" w14:textId="31874BEA" w:rsidR="001234D9" w:rsidRPr="008860F2" w:rsidRDefault="001234D9" w:rsidP="00E62614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229B">
              <w:rPr>
                <w:rFonts w:ascii="Angsana New" w:hAnsi="Angsana New"/>
                <w:sz w:val="28"/>
                <w:szCs w:val="28"/>
                <w:lang w:bidi="th-TH"/>
              </w:rPr>
              <w:t>4.42</w:t>
            </w:r>
          </w:p>
        </w:tc>
        <w:tc>
          <w:tcPr>
            <w:tcW w:w="233" w:type="dxa"/>
          </w:tcPr>
          <w:p w14:paraId="6D6E230A" w14:textId="77777777" w:rsidR="001234D9" w:rsidRPr="008860F2" w:rsidRDefault="001234D9" w:rsidP="001234D9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5" w:type="dxa"/>
          </w:tcPr>
          <w:p w14:paraId="074FDC27" w14:textId="77777777" w:rsidR="00DA23D7" w:rsidRDefault="00DA23D7" w:rsidP="001234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54327DA" w14:textId="2B30D8CD" w:rsidR="001234D9" w:rsidRPr="008860F2" w:rsidRDefault="001234D9" w:rsidP="001234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(4.8</w:t>
            </w:r>
            <w:r w:rsidR="008D167D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5" w:type="dxa"/>
          </w:tcPr>
          <w:p w14:paraId="6C5C9B5A" w14:textId="77777777" w:rsidR="001234D9" w:rsidRPr="008860F2" w:rsidRDefault="001234D9" w:rsidP="001234D9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0A55D317" w14:textId="77777777" w:rsidR="00DA23D7" w:rsidRDefault="00DA23D7" w:rsidP="00724789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7C0BEA3" w14:textId="1DBD82F6" w:rsidR="001234D9" w:rsidRPr="008860F2" w:rsidRDefault="001234D9" w:rsidP="0072478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(3.95)</w:t>
            </w:r>
          </w:p>
        </w:tc>
      </w:tr>
      <w:tr w:rsidR="001234D9" w:rsidRPr="008860F2" w14:paraId="793B9695" w14:textId="77777777" w:rsidTr="00426454">
        <w:trPr>
          <w:trHeight w:val="20"/>
        </w:trPr>
        <w:tc>
          <w:tcPr>
            <w:tcW w:w="4097" w:type="dxa"/>
          </w:tcPr>
          <w:p w14:paraId="52ADFB8E" w14:textId="78161C0A" w:rsidR="001234D9" w:rsidRPr="008860F2" w:rsidRDefault="001234D9" w:rsidP="001234D9">
            <w:pPr>
              <w:ind w:left="234" w:hanging="2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อัตราการเข้าออกงาน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A23D7">
              <w:rPr>
                <w:rFonts w:ascii="Angsana New" w:hAnsi="Angsana New" w:hint="cs"/>
                <w:sz w:val="28"/>
                <w:szCs w:val="28"/>
                <w:cs/>
              </w:rPr>
              <w:t xml:space="preserve">(เปลี่ยนแปลงร้อยละ </w:t>
            </w:r>
            <w:r w:rsidR="00DA23D7">
              <w:rPr>
                <w:rFonts w:ascii="Angsana New" w:hAnsi="Angsana New"/>
                <w:sz w:val="28"/>
                <w:szCs w:val="28"/>
              </w:rPr>
              <w:t>20)</w:t>
            </w:r>
          </w:p>
        </w:tc>
        <w:tc>
          <w:tcPr>
            <w:tcW w:w="1037" w:type="dxa"/>
          </w:tcPr>
          <w:p w14:paraId="77984721" w14:textId="7EC9DD1B" w:rsidR="001234D9" w:rsidRPr="00724789" w:rsidRDefault="001234D9" w:rsidP="000101A5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(5.7</w:t>
            </w:r>
            <w:r w:rsidR="008D167D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27EDC74F" w14:textId="77777777" w:rsidR="001234D9" w:rsidRPr="008860F2" w:rsidRDefault="001234D9" w:rsidP="001234D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</w:tcPr>
          <w:p w14:paraId="6803E129" w14:textId="50D9AD31" w:rsidR="001234D9" w:rsidRPr="008860F2" w:rsidRDefault="001234D9" w:rsidP="001234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29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(4.80)</w:t>
            </w:r>
          </w:p>
        </w:tc>
        <w:tc>
          <w:tcPr>
            <w:tcW w:w="233" w:type="dxa"/>
          </w:tcPr>
          <w:p w14:paraId="77E1DC53" w14:textId="77777777" w:rsidR="001234D9" w:rsidRPr="008860F2" w:rsidRDefault="001234D9" w:rsidP="001234D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</w:tcPr>
          <w:p w14:paraId="2ECE54B7" w14:textId="0EDB39BC" w:rsidR="001234D9" w:rsidRPr="00724789" w:rsidRDefault="001234D9" w:rsidP="00724789">
            <w:pPr>
              <w:pStyle w:val="acctfourfigures"/>
              <w:tabs>
                <w:tab w:val="clear" w:pos="765"/>
              </w:tabs>
              <w:spacing w:line="240" w:lineRule="atLeast"/>
              <w:ind w:left="-79" w:right="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</w:t>
            </w:r>
            <w:r w:rsidR="008D167D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5" w:type="dxa"/>
          </w:tcPr>
          <w:p w14:paraId="3C94ADFF" w14:textId="77777777" w:rsidR="001234D9" w:rsidRPr="008860F2" w:rsidRDefault="001234D9" w:rsidP="001234D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</w:tcPr>
          <w:p w14:paraId="2EE3EE59" w14:textId="17B35A8F" w:rsidR="001234D9" w:rsidRPr="008860F2" w:rsidRDefault="001234D9" w:rsidP="00724789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5.81</w:t>
            </w:r>
          </w:p>
        </w:tc>
      </w:tr>
      <w:tr w:rsidR="001234D9" w:rsidRPr="008860F2" w14:paraId="4A6D6F39" w14:textId="77777777" w:rsidTr="00426454">
        <w:trPr>
          <w:trHeight w:val="20"/>
        </w:trPr>
        <w:tc>
          <w:tcPr>
            <w:tcW w:w="4097" w:type="dxa"/>
          </w:tcPr>
          <w:p w14:paraId="7E0CD28D" w14:textId="77F8DCC4" w:rsidR="001234D9" w:rsidRPr="00DA23D7" w:rsidRDefault="001234D9" w:rsidP="001234D9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อัตรามรณะในอนาคต </w:t>
            </w:r>
            <w:r w:rsidR="00DA23D7">
              <w:rPr>
                <w:rFonts w:ascii="Angsana New" w:hAnsi="Angsana New" w:hint="cs"/>
                <w:sz w:val="28"/>
                <w:szCs w:val="28"/>
                <w:cs/>
              </w:rPr>
              <w:t xml:space="preserve">(เปลี่ยนแปลงร้อยละ </w:t>
            </w:r>
            <w:r w:rsidR="00DA23D7">
              <w:rPr>
                <w:rFonts w:ascii="Angsana New" w:hAnsi="Angsana New"/>
                <w:sz w:val="28"/>
                <w:szCs w:val="28"/>
              </w:rPr>
              <w:t>20)</w:t>
            </w:r>
          </w:p>
        </w:tc>
        <w:tc>
          <w:tcPr>
            <w:tcW w:w="1037" w:type="dxa"/>
          </w:tcPr>
          <w:p w14:paraId="4CF67850" w14:textId="32876FF4" w:rsidR="001234D9" w:rsidRPr="00724789" w:rsidRDefault="001234D9" w:rsidP="000101A5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(0.40)</w:t>
            </w:r>
          </w:p>
        </w:tc>
        <w:tc>
          <w:tcPr>
            <w:tcW w:w="233" w:type="dxa"/>
          </w:tcPr>
          <w:p w14:paraId="2672701A" w14:textId="77777777" w:rsidR="001234D9" w:rsidRPr="008860F2" w:rsidRDefault="001234D9" w:rsidP="001234D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</w:tcPr>
          <w:p w14:paraId="0F436386" w14:textId="488E7218" w:rsidR="001234D9" w:rsidRPr="008860F2" w:rsidRDefault="001234D9" w:rsidP="001234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(0.31)</w:t>
            </w:r>
          </w:p>
        </w:tc>
        <w:tc>
          <w:tcPr>
            <w:tcW w:w="233" w:type="dxa"/>
          </w:tcPr>
          <w:p w14:paraId="274DC97F" w14:textId="77777777" w:rsidR="001234D9" w:rsidRPr="008860F2" w:rsidRDefault="001234D9" w:rsidP="001234D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</w:tcPr>
          <w:p w14:paraId="6E37E15B" w14:textId="10095722" w:rsidR="001234D9" w:rsidRPr="00724789" w:rsidRDefault="001234D9" w:rsidP="00724789">
            <w:pPr>
              <w:pStyle w:val="acctfourfigures"/>
              <w:tabs>
                <w:tab w:val="clear" w:pos="765"/>
              </w:tabs>
              <w:spacing w:line="240" w:lineRule="atLeast"/>
              <w:ind w:left="-79" w:right="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0.40</w:t>
            </w:r>
          </w:p>
        </w:tc>
        <w:tc>
          <w:tcPr>
            <w:tcW w:w="235" w:type="dxa"/>
          </w:tcPr>
          <w:p w14:paraId="70CD4030" w14:textId="77777777" w:rsidR="001234D9" w:rsidRPr="008860F2" w:rsidRDefault="001234D9" w:rsidP="001234D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</w:tcPr>
          <w:p w14:paraId="0D247371" w14:textId="7D7D6058" w:rsidR="001234D9" w:rsidRPr="008860F2" w:rsidRDefault="001234D9" w:rsidP="00724789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0.31</w:t>
            </w:r>
          </w:p>
        </w:tc>
      </w:tr>
      <w:tr w:rsidR="009A3406" w:rsidRPr="008860F2" w14:paraId="7E0582B3" w14:textId="77777777" w:rsidTr="00426454">
        <w:trPr>
          <w:trHeight w:val="20"/>
        </w:trPr>
        <w:tc>
          <w:tcPr>
            <w:tcW w:w="4097" w:type="dxa"/>
          </w:tcPr>
          <w:p w14:paraId="1856D36A" w14:textId="4AD077EF" w:rsidR="009A3406" w:rsidRPr="008860F2" w:rsidRDefault="009A3406" w:rsidP="00693CF9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7" w:type="dxa"/>
          </w:tcPr>
          <w:p w14:paraId="55F952C9" w14:textId="7803F4BA" w:rsidR="009A3406" w:rsidRPr="008860F2" w:rsidRDefault="009A3406" w:rsidP="00D171C6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58E9DB95" w14:textId="77777777" w:rsidR="009A3406" w:rsidRPr="008860F2" w:rsidRDefault="009A3406" w:rsidP="00693CF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</w:tcPr>
          <w:p w14:paraId="1E99D8EB" w14:textId="1E107277" w:rsidR="009A3406" w:rsidRPr="008860F2" w:rsidRDefault="009A3406" w:rsidP="00E62614">
            <w:pPr>
              <w:pStyle w:val="acctfourfigures"/>
              <w:tabs>
                <w:tab w:val="clear" w:pos="765"/>
                <w:tab w:val="left" w:pos="82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0F237788" w14:textId="77777777" w:rsidR="009A3406" w:rsidRPr="008860F2" w:rsidRDefault="009A3406" w:rsidP="00693CF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</w:tcPr>
          <w:p w14:paraId="5EAD4CCF" w14:textId="5C395220" w:rsidR="009A3406" w:rsidRPr="008860F2" w:rsidRDefault="009A3406" w:rsidP="00FA2F51">
            <w:pPr>
              <w:pStyle w:val="acctfourfigures"/>
              <w:tabs>
                <w:tab w:val="clear" w:pos="765"/>
              </w:tabs>
              <w:spacing w:line="240" w:lineRule="atLeast"/>
              <w:ind w:left="-79" w:right="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39688814" w14:textId="77777777" w:rsidR="009A3406" w:rsidRPr="008860F2" w:rsidRDefault="009A3406" w:rsidP="00693CF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</w:tcPr>
          <w:p w14:paraId="7A3929CC" w14:textId="1DF85DF5" w:rsidR="009A3406" w:rsidRPr="008860F2" w:rsidRDefault="009A3406" w:rsidP="00FA2F51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757138CA" w14:textId="77777777" w:rsidR="006F1C70" w:rsidRDefault="006F1C70">
      <w:r>
        <w:br w:type="page"/>
      </w: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9A3406" w:rsidRPr="008860F2" w14:paraId="0C07F8BF" w14:textId="77777777" w:rsidTr="00426454">
        <w:trPr>
          <w:trHeight w:val="20"/>
        </w:trPr>
        <w:tc>
          <w:tcPr>
            <w:tcW w:w="4097" w:type="dxa"/>
          </w:tcPr>
          <w:p w14:paraId="3473F627" w14:textId="46C45803" w:rsidR="009A3406" w:rsidRPr="008860F2" w:rsidRDefault="009A3406" w:rsidP="00693CF9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</w:tcPr>
          <w:p w14:paraId="5FB70A03" w14:textId="77777777" w:rsidR="009A3406" w:rsidRPr="008860F2" w:rsidRDefault="009A3406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  <w:r w:rsidRPr="008860F2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A3406" w:rsidRPr="008860F2" w14:paraId="34460BF5" w14:textId="77777777" w:rsidTr="00426454">
        <w:trPr>
          <w:trHeight w:val="20"/>
        </w:trPr>
        <w:tc>
          <w:tcPr>
            <w:tcW w:w="4097" w:type="dxa"/>
          </w:tcPr>
          <w:p w14:paraId="28DE8131" w14:textId="77777777" w:rsidR="009A3406" w:rsidRPr="008860F2" w:rsidRDefault="009A3406" w:rsidP="00693CF9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7B0F0B6A" w14:textId="7F51610D" w:rsidR="009A3406" w:rsidRPr="008860F2" w:rsidRDefault="00DA23D7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233" w:type="dxa"/>
          </w:tcPr>
          <w:p w14:paraId="0B35E0D1" w14:textId="77777777" w:rsidR="009A3406" w:rsidRPr="008860F2" w:rsidRDefault="009A3406" w:rsidP="00693CF9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15" w:type="dxa"/>
            <w:gridSpan w:val="3"/>
          </w:tcPr>
          <w:p w14:paraId="2CFE566B" w14:textId="7E030AA1" w:rsidR="009A3406" w:rsidRPr="008860F2" w:rsidRDefault="00DA23D7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ลดลง</w:t>
            </w:r>
          </w:p>
        </w:tc>
      </w:tr>
      <w:tr w:rsidR="009A3406" w:rsidRPr="008860F2" w14:paraId="01461DDC" w14:textId="77777777" w:rsidTr="00426454">
        <w:trPr>
          <w:trHeight w:val="20"/>
        </w:trPr>
        <w:tc>
          <w:tcPr>
            <w:tcW w:w="4097" w:type="dxa"/>
          </w:tcPr>
          <w:p w14:paraId="7E457B9C" w14:textId="36962F50" w:rsidR="009A3406" w:rsidRPr="008860F2" w:rsidRDefault="00BD36AA" w:rsidP="00693CF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9A3406"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A3406"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A3406"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37" w:type="dxa"/>
          </w:tcPr>
          <w:p w14:paraId="4AA4060F" w14:textId="77777777" w:rsidR="009A3406" w:rsidRPr="008860F2" w:rsidRDefault="009A3406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33" w:type="dxa"/>
          </w:tcPr>
          <w:p w14:paraId="118946FE" w14:textId="77777777" w:rsidR="009A3406" w:rsidRPr="008860F2" w:rsidRDefault="009A3406" w:rsidP="00693CF9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14:paraId="5A753412" w14:textId="77777777" w:rsidR="009A3406" w:rsidRPr="008860F2" w:rsidRDefault="009A3406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233" w:type="dxa"/>
          </w:tcPr>
          <w:p w14:paraId="5D5B8069" w14:textId="77777777" w:rsidR="009A3406" w:rsidRPr="008860F2" w:rsidRDefault="009A3406" w:rsidP="00693CF9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5" w:type="dxa"/>
          </w:tcPr>
          <w:p w14:paraId="1A5A2F3D" w14:textId="77777777" w:rsidR="009A3406" w:rsidRPr="008860F2" w:rsidRDefault="009A3406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35" w:type="dxa"/>
          </w:tcPr>
          <w:p w14:paraId="10D2EAA4" w14:textId="77777777" w:rsidR="009A3406" w:rsidRPr="008860F2" w:rsidRDefault="009A3406" w:rsidP="00693CF9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068040E4" w14:textId="77777777" w:rsidR="009A3406" w:rsidRPr="008860F2" w:rsidRDefault="009A3406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2562</w:t>
            </w:r>
          </w:p>
        </w:tc>
      </w:tr>
      <w:tr w:rsidR="009A3406" w:rsidRPr="008860F2" w14:paraId="32B8ED86" w14:textId="77777777" w:rsidTr="00426454">
        <w:trPr>
          <w:trHeight w:val="20"/>
        </w:trPr>
        <w:tc>
          <w:tcPr>
            <w:tcW w:w="4097" w:type="dxa"/>
          </w:tcPr>
          <w:p w14:paraId="79F428C8" w14:textId="77777777" w:rsidR="009A3406" w:rsidRPr="008860F2" w:rsidRDefault="009A3406" w:rsidP="00693CF9">
            <w:pPr>
              <w:ind w:left="234" w:hanging="3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26CD72C6" w14:textId="77777777" w:rsidR="009A3406" w:rsidRPr="008860F2" w:rsidRDefault="009A3406" w:rsidP="00693CF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790C03" w:rsidRPr="008860F2" w14:paraId="7934701D" w14:textId="77777777" w:rsidTr="00426454">
        <w:trPr>
          <w:trHeight w:val="20"/>
        </w:trPr>
        <w:tc>
          <w:tcPr>
            <w:tcW w:w="4097" w:type="dxa"/>
          </w:tcPr>
          <w:p w14:paraId="7B7CEE1D" w14:textId="04389559" w:rsidR="00790C03" w:rsidRPr="008860F2" w:rsidRDefault="00790C03" w:rsidP="00790C03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  <w:r w:rsidR="00DA23D7">
              <w:rPr>
                <w:rFonts w:ascii="Angsana New" w:hAnsi="Angsana New" w:hint="cs"/>
                <w:sz w:val="28"/>
                <w:szCs w:val="28"/>
                <w:cs/>
              </w:rPr>
              <w:t xml:space="preserve"> (เปลี่ยนแปลงร้อยละ </w:t>
            </w:r>
            <w:r w:rsidR="008D167D">
              <w:rPr>
                <w:rFonts w:ascii="Angsana New" w:hAnsi="Angsana New"/>
                <w:sz w:val="28"/>
                <w:szCs w:val="28"/>
              </w:rPr>
              <w:t>1</w:t>
            </w:r>
            <w:r w:rsidR="00DA23D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37" w:type="dxa"/>
            <w:vAlign w:val="center"/>
          </w:tcPr>
          <w:p w14:paraId="02C7D6D5" w14:textId="104BD696" w:rsidR="00790C03" w:rsidRPr="008860F2" w:rsidRDefault="00790C03" w:rsidP="00D171C6">
            <w:pPr>
              <w:pStyle w:val="acctfourfigures"/>
              <w:tabs>
                <w:tab w:val="clear" w:pos="765"/>
                <w:tab w:val="left" w:pos="576"/>
                <w:tab w:val="left" w:pos="744"/>
              </w:tabs>
              <w:spacing w:line="240" w:lineRule="atLeast"/>
              <w:ind w:left="-79" w:right="3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171C6">
              <w:rPr>
                <w:rFonts w:ascii="Angsana New" w:hAnsi="Angsana New"/>
                <w:sz w:val="28"/>
                <w:szCs w:val="28"/>
              </w:rPr>
              <w:t>(2.22)</w:t>
            </w:r>
          </w:p>
        </w:tc>
        <w:tc>
          <w:tcPr>
            <w:tcW w:w="233" w:type="dxa"/>
            <w:vAlign w:val="center"/>
          </w:tcPr>
          <w:p w14:paraId="47896C71" w14:textId="77777777" w:rsidR="00790C03" w:rsidRPr="008860F2" w:rsidRDefault="00790C03" w:rsidP="00790C03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7E11F454" w14:textId="228F3680" w:rsidR="00790C03" w:rsidRPr="008860F2" w:rsidRDefault="00790C03" w:rsidP="00724789">
            <w:pPr>
              <w:pStyle w:val="acctfourfigures"/>
              <w:tabs>
                <w:tab w:val="clear" w:pos="765"/>
                <w:tab w:val="left" w:pos="82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(2.21)</w:t>
            </w:r>
          </w:p>
        </w:tc>
        <w:tc>
          <w:tcPr>
            <w:tcW w:w="233" w:type="dxa"/>
            <w:vAlign w:val="center"/>
          </w:tcPr>
          <w:p w14:paraId="11D74416" w14:textId="77777777" w:rsidR="00790C03" w:rsidRPr="008860F2" w:rsidRDefault="00790C03" w:rsidP="00790C03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0A5BC65A" w14:textId="5B08EE22" w:rsidR="00790C03" w:rsidRPr="008860F2" w:rsidRDefault="00790C03" w:rsidP="00724789">
            <w:pPr>
              <w:pStyle w:val="acctfourfigures"/>
              <w:tabs>
                <w:tab w:val="clear" w:pos="765"/>
              </w:tabs>
              <w:spacing w:line="240" w:lineRule="atLeast"/>
              <w:ind w:left="-79" w:right="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2.52</w:t>
            </w:r>
          </w:p>
        </w:tc>
        <w:tc>
          <w:tcPr>
            <w:tcW w:w="235" w:type="dxa"/>
            <w:vAlign w:val="center"/>
          </w:tcPr>
          <w:p w14:paraId="7DD533AC" w14:textId="77777777" w:rsidR="00790C03" w:rsidRPr="008860F2" w:rsidRDefault="00790C03" w:rsidP="00790C03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14:paraId="772C4A89" w14:textId="41B90962" w:rsidR="00790C03" w:rsidRPr="008860F2" w:rsidRDefault="00790C03" w:rsidP="00724789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229B">
              <w:rPr>
                <w:rFonts w:ascii="Angsana New" w:hAnsi="Angsana New"/>
                <w:sz w:val="28"/>
                <w:szCs w:val="28"/>
              </w:rPr>
              <w:t>2.52</w:t>
            </w:r>
          </w:p>
        </w:tc>
      </w:tr>
      <w:tr w:rsidR="00790C03" w:rsidRPr="008860F2" w14:paraId="06AA69EB" w14:textId="77777777" w:rsidTr="00426454">
        <w:trPr>
          <w:trHeight w:val="20"/>
        </w:trPr>
        <w:tc>
          <w:tcPr>
            <w:tcW w:w="4097" w:type="dxa"/>
          </w:tcPr>
          <w:p w14:paraId="36F4B289" w14:textId="77777777" w:rsidR="00DA23D7" w:rsidRDefault="00790C03" w:rsidP="00790C03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  <w:p w14:paraId="6BBDFC99" w14:textId="68E41BAB" w:rsidR="00790C03" w:rsidRPr="008860F2" w:rsidRDefault="00DA23D7" w:rsidP="00790C03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(เปลี่ยนแปลงร้อยละ </w:t>
            </w:r>
            <w:r>
              <w:rPr>
                <w:rFonts w:ascii="Angsana New" w:hAnsi="Angsana New"/>
                <w:sz w:val="28"/>
                <w:szCs w:val="28"/>
              </w:rPr>
              <w:t>1)</w:t>
            </w:r>
          </w:p>
        </w:tc>
        <w:tc>
          <w:tcPr>
            <w:tcW w:w="1037" w:type="dxa"/>
          </w:tcPr>
          <w:p w14:paraId="0AF044E8" w14:textId="77777777" w:rsidR="00DA23D7" w:rsidRPr="00D171C6" w:rsidRDefault="00DA23D7" w:rsidP="00724789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290615B" w14:textId="35334524" w:rsidR="00790C03" w:rsidRPr="008860F2" w:rsidRDefault="00790C03" w:rsidP="00D171C6">
            <w:pPr>
              <w:pStyle w:val="acctfourfigures"/>
              <w:tabs>
                <w:tab w:val="clear" w:pos="765"/>
                <w:tab w:val="left" w:pos="744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2.41</w:t>
            </w:r>
          </w:p>
        </w:tc>
        <w:tc>
          <w:tcPr>
            <w:tcW w:w="233" w:type="dxa"/>
          </w:tcPr>
          <w:p w14:paraId="27F3CFEE" w14:textId="77777777" w:rsidR="00790C03" w:rsidRPr="008860F2" w:rsidRDefault="00790C03" w:rsidP="00790C03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7" w:type="dxa"/>
          </w:tcPr>
          <w:p w14:paraId="3C69FD75" w14:textId="77777777" w:rsidR="00DA23D7" w:rsidRDefault="00DA23D7" w:rsidP="00724789">
            <w:pPr>
              <w:pStyle w:val="acctfourfigures"/>
              <w:tabs>
                <w:tab w:val="clear" w:pos="765"/>
                <w:tab w:val="left" w:pos="82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F7C9847" w14:textId="3E902F0E" w:rsidR="00790C03" w:rsidRPr="008860F2" w:rsidRDefault="00790C03" w:rsidP="00724789">
            <w:pPr>
              <w:pStyle w:val="acctfourfigures"/>
              <w:tabs>
                <w:tab w:val="clear" w:pos="765"/>
                <w:tab w:val="left" w:pos="732"/>
              </w:tabs>
              <w:spacing w:line="240" w:lineRule="atLeast"/>
              <w:ind w:left="-79" w:right="3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2.41</w:t>
            </w:r>
          </w:p>
        </w:tc>
        <w:tc>
          <w:tcPr>
            <w:tcW w:w="233" w:type="dxa"/>
          </w:tcPr>
          <w:p w14:paraId="79EACC2F" w14:textId="77777777" w:rsidR="00790C03" w:rsidRPr="008860F2" w:rsidRDefault="00790C03" w:rsidP="00790C03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5" w:type="dxa"/>
          </w:tcPr>
          <w:p w14:paraId="6B316F4F" w14:textId="77777777" w:rsidR="00DA23D7" w:rsidRDefault="00DA23D7" w:rsidP="00790C0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FA81299" w14:textId="492D5562" w:rsidR="00790C03" w:rsidRPr="008860F2" w:rsidRDefault="00790C03" w:rsidP="00790C0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(2.17)</w:t>
            </w:r>
          </w:p>
        </w:tc>
        <w:tc>
          <w:tcPr>
            <w:tcW w:w="235" w:type="dxa"/>
          </w:tcPr>
          <w:p w14:paraId="2DDE443C" w14:textId="77777777" w:rsidR="00790C03" w:rsidRPr="008860F2" w:rsidRDefault="00790C03" w:rsidP="00790C03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5" w:type="dxa"/>
          </w:tcPr>
          <w:p w14:paraId="1A666F91" w14:textId="77777777" w:rsidR="00DA23D7" w:rsidRDefault="00DA23D7" w:rsidP="0072478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2EC84AB" w14:textId="62881A51" w:rsidR="00790C03" w:rsidRPr="008860F2" w:rsidRDefault="00790C03" w:rsidP="00724789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4229B">
              <w:rPr>
                <w:rFonts w:ascii="Angsana New" w:hAnsi="Angsana New"/>
                <w:sz w:val="28"/>
                <w:szCs w:val="28"/>
                <w:lang w:bidi="th-TH"/>
              </w:rPr>
              <w:t>(2.16)</w:t>
            </w:r>
          </w:p>
        </w:tc>
      </w:tr>
      <w:tr w:rsidR="00790C03" w:rsidRPr="008860F2" w14:paraId="192179F0" w14:textId="77777777" w:rsidTr="00426454">
        <w:trPr>
          <w:trHeight w:val="20"/>
        </w:trPr>
        <w:tc>
          <w:tcPr>
            <w:tcW w:w="4097" w:type="dxa"/>
          </w:tcPr>
          <w:p w14:paraId="52AE0F06" w14:textId="7A0D2BA7" w:rsidR="00790C03" w:rsidRPr="008860F2" w:rsidRDefault="00790C03" w:rsidP="00790C03">
            <w:pPr>
              <w:ind w:left="234" w:hanging="2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อัตราการเข้าออกงาน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A23D7">
              <w:rPr>
                <w:rFonts w:ascii="Angsana New" w:hAnsi="Angsana New" w:hint="cs"/>
                <w:sz w:val="28"/>
                <w:szCs w:val="28"/>
                <w:cs/>
              </w:rPr>
              <w:t xml:space="preserve">(เปลี่ยนแปลงร้อยละ </w:t>
            </w:r>
            <w:r w:rsidR="00DA23D7">
              <w:rPr>
                <w:rFonts w:ascii="Angsana New" w:hAnsi="Angsana New"/>
                <w:sz w:val="28"/>
                <w:szCs w:val="28"/>
              </w:rPr>
              <w:t>20)</w:t>
            </w:r>
          </w:p>
        </w:tc>
        <w:tc>
          <w:tcPr>
            <w:tcW w:w="1037" w:type="dxa"/>
          </w:tcPr>
          <w:p w14:paraId="7A832AEC" w14:textId="251EB7F7" w:rsidR="00790C03" w:rsidRPr="00D171C6" w:rsidRDefault="00790C03" w:rsidP="00D171C6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(2.61)</w:t>
            </w:r>
          </w:p>
        </w:tc>
        <w:tc>
          <w:tcPr>
            <w:tcW w:w="233" w:type="dxa"/>
          </w:tcPr>
          <w:p w14:paraId="1512A675" w14:textId="77777777" w:rsidR="00790C03" w:rsidRPr="008860F2" w:rsidRDefault="00790C03" w:rsidP="00790C03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</w:tcPr>
          <w:p w14:paraId="0788A0C3" w14:textId="3BF0C59C" w:rsidR="00790C03" w:rsidRPr="008860F2" w:rsidRDefault="00790C03" w:rsidP="00724789">
            <w:pPr>
              <w:pStyle w:val="acctfourfigures"/>
              <w:tabs>
                <w:tab w:val="clear" w:pos="765"/>
                <w:tab w:val="left" w:pos="82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(2.60)</w:t>
            </w:r>
          </w:p>
        </w:tc>
        <w:tc>
          <w:tcPr>
            <w:tcW w:w="233" w:type="dxa"/>
          </w:tcPr>
          <w:p w14:paraId="1F8C0C8B" w14:textId="77777777" w:rsidR="00790C03" w:rsidRPr="008860F2" w:rsidRDefault="00790C03" w:rsidP="00790C03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</w:tcPr>
          <w:p w14:paraId="5AC9F0B5" w14:textId="148E9EE3" w:rsidR="00790C03" w:rsidRPr="008860F2" w:rsidRDefault="00790C03" w:rsidP="00724789">
            <w:pPr>
              <w:pStyle w:val="acctfourfigures"/>
              <w:tabs>
                <w:tab w:val="clear" w:pos="765"/>
              </w:tabs>
              <w:spacing w:line="240" w:lineRule="atLeast"/>
              <w:ind w:left="-79" w:right="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3.0</w:t>
            </w:r>
            <w:r w:rsidR="008D167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5" w:type="dxa"/>
          </w:tcPr>
          <w:p w14:paraId="10244326" w14:textId="77777777" w:rsidR="00790C03" w:rsidRPr="008860F2" w:rsidRDefault="00790C03" w:rsidP="00790C03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</w:tcPr>
          <w:p w14:paraId="5A30B1CA" w14:textId="2912CFA1" w:rsidR="00790C03" w:rsidRPr="008860F2" w:rsidRDefault="00790C03" w:rsidP="00724789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29B">
              <w:rPr>
                <w:rFonts w:ascii="Angsana New" w:hAnsi="Angsana New"/>
                <w:sz w:val="28"/>
                <w:szCs w:val="28"/>
              </w:rPr>
              <w:t>3.07</w:t>
            </w:r>
          </w:p>
        </w:tc>
      </w:tr>
      <w:tr w:rsidR="00790C03" w:rsidRPr="008860F2" w14:paraId="26B0DC4F" w14:textId="77777777" w:rsidTr="00426454">
        <w:trPr>
          <w:trHeight w:val="20"/>
        </w:trPr>
        <w:tc>
          <w:tcPr>
            <w:tcW w:w="4097" w:type="dxa"/>
          </w:tcPr>
          <w:p w14:paraId="344FA0B7" w14:textId="3ED96638" w:rsidR="00790C03" w:rsidRPr="00DA23D7" w:rsidRDefault="00790C03" w:rsidP="00790C03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อัตรามรณะในอนาคต </w:t>
            </w:r>
            <w:r w:rsidR="00DA23D7">
              <w:rPr>
                <w:rFonts w:ascii="Angsana New" w:hAnsi="Angsana New" w:hint="cs"/>
                <w:sz w:val="28"/>
                <w:szCs w:val="28"/>
                <w:cs/>
              </w:rPr>
              <w:t xml:space="preserve">(เปลี่ยนแปลงร้อยละ </w:t>
            </w:r>
            <w:r w:rsidR="00DA23D7">
              <w:rPr>
                <w:rFonts w:ascii="Angsana New" w:hAnsi="Angsana New"/>
                <w:sz w:val="28"/>
                <w:szCs w:val="28"/>
              </w:rPr>
              <w:t>20)</w:t>
            </w:r>
          </w:p>
        </w:tc>
        <w:tc>
          <w:tcPr>
            <w:tcW w:w="1037" w:type="dxa"/>
          </w:tcPr>
          <w:p w14:paraId="6DD54C9E" w14:textId="331CC17C" w:rsidR="00790C03" w:rsidRPr="00D171C6" w:rsidRDefault="00790C03" w:rsidP="00D171C6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(0.18)</w:t>
            </w:r>
          </w:p>
        </w:tc>
        <w:tc>
          <w:tcPr>
            <w:tcW w:w="233" w:type="dxa"/>
          </w:tcPr>
          <w:p w14:paraId="2AE935D2" w14:textId="77777777" w:rsidR="00790C03" w:rsidRPr="008860F2" w:rsidRDefault="00790C03" w:rsidP="00790C03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</w:tcPr>
          <w:p w14:paraId="4FC28CD5" w14:textId="7BEFCA45" w:rsidR="00790C03" w:rsidRPr="008860F2" w:rsidRDefault="00790C03" w:rsidP="00724789">
            <w:pPr>
              <w:pStyle w:val="acctfourfigures"/>
              <w:tabs>
                <w:tab w:val="clear" w:pos="765"/>
                <w:tab w:val="left" w:pos="82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(0.17)</w:t>
            </w:r>
          </w:p>
        </w:tc>
        <w:tc>
          <w:tcPr>
            <w:tcW w:w="233" w:type="dxa"/>
          </w:tcPr>
          <w:p w14:paraId="75A1B585" w14:textId="77777777" w:rsidR="00790C03" w:rsidRPr="008860F2" w:rsidRDefault="00790C03" w:rsidP="00790C03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</w:tcPr>
          <w:p w14:paraId="57BDAFF8" w14:textId="76B55FE1" w:rsidR="00790C03" w:rsidRPr="008860F2" w:rsidRDefault="00790C03" w:rsidP="00724789">
            <w:pPr>
              <w:pStyle w:val="acctfourfigures"/>
              <w:tabs>
                <w:tab w:val="clear" w:pos="765"/>
              </w:tabs>
              <w:spacing w:line="240" w:lineRule="atLeast"/>
              <w:ind w:left="-79" w:right="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0.18</w:t>
            </w:r>
          </w:p>
        </w:tc>
        <w:tc>
          <w:tcPr>
            <w:tcW w:w="235" w:type="dxa"/>
          </w:tcPr>
          <w:p w14:paraId="2314924A" w14:textId="77777777" w:rsidR="00790C03" w:rsidRPr="008860F2" w:rsidRDefault="00790C03" w:rsidP="00790C03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</w:tcPr>
          <w:p w14:paraId="673CE883" w14:textId="663A28BE" w:rsidR="00790C03" w:rsidRPr="008860F2" w:rsidRDefault="00790C03" w:rsidP="00724789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29B">
              <w:rPr>
                <w:rFonts w:ascii="Angsana New" w:hAnsi="Angsana New"/>
                <w:sz w:val="28"/>
                <w:szCs w:val="28"/>
              </w:rPr>
              <w:t>0.17</w:t>
            </w:r>
          </w:p>
        </w:tc>
      </w:tr>
    </w:tbl>
    <w:p w14:paraId="6BF6EB03" w14:textId="2B4AAFB2" w:rsidR="00910A67" w:rsidRDefault="00910A67" w:rsidP="00BB7895">
      <w:pPr>
        <w:spacing w:line="240" w:lineRule="auto"/>
        <w:ind w:left="540"/>
        <w:jc w:val="left"/>
        <w:rPr>
          <w:rFonts w:ascii="Angsana New" w:hAnsi="Angsana New"/>
          <w:b/>
          <w:bCs/>
          <w:sz w:val="28"/>
          <w:szCs w:val="28"/>
        </w:rPr>
      </w:pPr>
    </w:p>
    <w:p w14:paraId="34D1C157" w14:textId="386B965D" w:rsidR="003B14EA" w:rsidRPr="008860F2" w:rsidRDefault="003B14EA" w:rsidP="00F32E2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b w:val="0"/>
          <w:bCs w:val="0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u w:val="none"/>
          <w:cs/>
        </w:rPr>
        <w:t>ทุนเรือนหุ้น</w:t>
      </w:r>
    </w:p>
    <w:p w14:paraId="6DF2E7A4" w14:textId="77777777" w:rsidR="00EB02AA" w:rsidRPr="008860F2" w:rsidRDefault="00EB02AA" w:rsidP="00EB02AA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5"/>
        <w:gridCol w:w="958"/>
        <w:gridCol w:w="1067"/>
        <w:gridCol w:w="269"/>
        <w:gridCol w:w="1144"/>
        <w:gridCol w:w="269"/>
        <w:gridCol w:w="1082"/>
        <w:gridCol w:w="269"/>
        <w:gridCol w:w="1085"/>
      </w:tblGrid>
      <w:tr w:rsidR="00B21118" w:rsidRPr="008860F2" w14:paraId="7C757C85" w14:textId="77777777" w:rsidTr="00B21118">
        <w:tc>
          <w:tcPr>
            <w:tcW w:w="1661" w:type="pct"/>
          </w:tcPr>
          <w:p w14:paraId="1AAD71E5" w14:textId="77777777" w:rsidR="00B21118" w:rsidRPr="008860F2" w:rsidRDefault="00B21118" w:rsidP="00B21118">
            <w:pPr>
              <w:tabs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1" w:type="pct"/>
          </w:tcPr>
          <w:p w14:paraId="0AF726A7" w14:textId="77777777" w:rsidR="00B21118" w:rsidRPr="008860F2" w:rsidRDefault="00B21118" w:rsidP="00B21118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19" w:type="pct"/>
            <w:gridSpan w:val="7"/>
          </w:tcPr>
          <w:p w14:paraId="46927A95" w14:textId="77777777" w:rsidR="00B21118" w:rsidRPr="008860F2" w:rsidRDefault="00B21118" w:rsidP="00B21118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B21118" w:rsidRPr="008860F2" w14:paraId="4963805C" w14:textId="77777777" w:rsidTr="00173FBC">
        <w:tc>
          <w:tcPr>
            <w:tcW w:w="1661" w:type="pct"/>
          </w:tcPr>
          <w:p w14:paraId="4236E4B7" w14:textId="77777777" w:rsidR="00B21118" w:rsidRPr="008860F2" w:rsidRDefault="00B21118" w:rsidP="00B21118">
            <w:pPr>
              <w:tabs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1" w:type="pct"/>
          </w:tcPr>
          <w:p w14:paraId="4EF1179F" w14:textId="77777777" w:rsidR="00B21118" w:rsidRPr="008860F2" w:rsidRDefault="00B21118" w:rsidP="00B21118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348" w:type="pct"/>
            <w:gridSpan w:val="3"/>
            <w:tcBorders>
              <w:bottom w:val="single" w:sz="4" w:space="0" w:color="auto"/>
            </w:tcBorders>
          </w:tcPr>
          <w:p w14:paraId="1224121F" w14:textId="77777777" w:rsidR="00B21118" w:rsidRPr="008860F2" w:rsidRDefault="00B21118" w:rsidP="00B2111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 w:rsidR="002E5BA1" w:rsidRPr="008860F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6" w:type="pct"/>
          </w:tcPr>
          <w:p w14:paraId="0CD7DD32" w14:textId="77777777" w:rsidR="00B21118" w:rsidRPr="008860F2" w:rsidRDefault="00B21118" w:rsidP="00B2111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pct"/>
            <w:gridSpan w:val="3"/>
            <w:tcBorders>
              <w:bottom w:val="single" w:sz="4" w:space="0" w:color="auto"/>
            </w:tcBorders>
          </w:tcPr>
          <w:p w14:paraId="504D87E7" w14:textId="77777777" w:rsidR="00B21118" w:rsidRPr="008860F2" w:rsidRDefault="00B21118" w:rsidP="00B2111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256</w:t>
            </w:r>
            <w:r w:rsidR="002E5BA1" w:rsidRPr="008860F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21118" w:rsidRPr="008860F2" w14:paraId="2555D599" w14:textId="77777777" w:rsidTr="00173FBC">
        <w:tc>
          <w:tcPr>
            <w:tcW w:w="1661" w:type="pct"/>
          </w:tcPr>
          <w:p w14:paraId="0940224A" w14:textId="77777777" w:rsidR="00B21118" w:rsidRPr="008860F2" w:rsidRDefault="00B21118" w:rsidP="00B21118">
            <w:pPr>
              <w:tabs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1" w:type="pct"/>
          </w:tcPr>
          <w:p w14:paraId="7C7034B1" w14:textId="77777777" w:rsidR="00B21118" w:rsidRPr="008860F2" w:rsidRDefault="00B21118" w:rsidP="00B21118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77A252E6" w14:textId="77777777" w:rsidR="00B21118" w:rsidRPr="008860F2" w:rsidRDefault="00B21118" w:rsidP="00B2111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29533146" w14:textId="77777777" w:rsidR="00B21118" w:rsidRPr="008860F2" w:rsidRDefault="00B21118" w:rsidP="00B2111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77961DAC" w14:textId="77777777" w:rsidR="00B21118" w:rsidRPr="008860F2" w:rsidRDefault="00B21118" w:rsidP="00B2111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6" w:type="pct"/>
          </w:tcPr>
          <w:p w14:paraId="54FD481E" w14:textId="77777777" w:rsidR="00B21118" w:rsidRPr="008860F2" w:rsidRDefault="00B21118" w:rsidP="00B2111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13C491D3" w14:textId="77777777" w:rsidR="00B21118" w:rsidRPr="008860F2" w:rsidRDefault="00B21118" w:rsidP="00B2111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6" w:type="pct"/>
          </w:tcPr>
          <w:p w14:paraId="771B06D8" w14:textId="77777777" w:rsidR="00B21118" w:rsidRPr="008860F2" w:rsidRDefault="00B21118" w:rsidP="00B2111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62E27956" w14:textId="77777777" w:rsidR="00B21118" w:rsidRPr="008860F2" w:rsidRDefault="00B21118" w:rsidP="00B2111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จำนวนเงิน</w:t>
            </w:r>
          </w:p>
        </w:tc>
      </w:tr>
      <w:tr w:rsidR="00B21118" w:rsidRPr="008860F2" w14:paraId="20DFE9C0" w14:textId="77777777" w:rsidTr="00652160">
        <w:tc>
          <w:tcPr>
            <w:tcW w:w="1661" w:type="pct"/>
          </w:tcPr>
          <w:p w14:paraId="68F02400" w14:textId="77777777" w:rsidR="00B21118" w:rsidRPr="008860F2" w:rsidRDefault="00B21118" w:rsidP="00B21118">
            <w:pPr>
              <w:tabs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1" w:type="pct"/>
          </w:tcPr>
          <w:p w14:paraId="5FA1F089" w14:textId="77777777" w:rsidR="00B21118" w:rsidRPr="008860F2" w:rsidRDefault="00B21118" w:rsidP="00B21118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819" w:type="pct"/>
            <w:gridSpan w:val="7"/>
          </w:tcPr>
          <w:p w14:paraId="62959E1F" w14:textId="77777777" w:rsidR="00B21118" w:rsidRPr="008860F2" w:rsidRDefault="00B21118" w:rsidP="00B2111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(ล้านหุ้น</w:t>
            </w:r>
            <w:r w:rsidRPr="008860F2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 / </w:t>
            </w:r>
            <w:r w:rsidRPr="008860F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B21118" w:rsidRPr="008860F2" w14:paraId="7ACF7EE1" w14:textId="77777777" w:rsidTr="00652160">
        <w:tc>
          <w:tcPr>
            <w:tcW w:w="1661" w:type="pct"/>
          </w:tcPr>
          <w:p w14:paraId="49172019" w14:textId="77777777" w:rsidR="00B21118" w:rsidRPr="008860F2" w:rsidRDefault="00B21118" w:rsidP="00B21118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21" w:type="pct"/>
          </w:tcPr>
          <w:p w14:paraId="17374583" w14:textId="77777777" w:rsidR="00B21118" w:rsidRPr="008860F2" w:rsidRDefault="00B21118" w:rsidP="00B21118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580" w:type="pct"/>
          </w:tcPr>
          <w:p w14:paraId="3E7271AE" w14:textId="77777777" w:rsidR="00B21118" w:rsidRPr="008860F2" w:rsidRDefault="00B21118" w:rsidP="00B21118">
            <w:pPr>
              <w:pStyle w:val="BodyText"/>
              <w:tabs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477FF7CD" w14:textId="77777777" w:rsidR="00B21118" w:rsidRPr="008860F2" w:rsidRDefault="00B21118" w:rsidP="00B21118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13525A47" w14:textId="77777777" w:rsidR="00B21118" w:rsidRPr="008860F2" w:rsidRDefault="00B21118" w:rsidP="00B21118">
            <w:pPr>
              <w:pStyle w:val="BodyText"/>
              <w:tabs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595E115C" w14:textId="77777777" w:rsidR="00B21118" w:rsidRPr="008860F2" w:rsidRDefault="00B21118" w:rsidP="00B21118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08CCDFC6" w14:textId="77777777" w:rsidR="00B21118" w:rsidRPr="008860F2" w:rsidRDefault="00B21118" w:rsidP="00B21118">
            <w:pPr>
              <w:pStyle w:val="BodyText"/>
              <w:tabs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6B1713E" w14:textId="77777777" w:rsidR="00B21118" w:rsidRPr="008860F2" w:rsidRDefault="00B21118" w:rsidP="00B21118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505227D9" w14:textId="77777777" w:rsidR="00B21118" w:rsidRPr="008860F2" w:rsidRDefault="00B21118" w:rsidP="00B21118">
            <w:pPr>
              <w:pStyle w:val="BodyText"/>
              <w:tabs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21118" w:rsidRPr="008860F2" w14:paraId="1168C119" w14:textId="77777777" w:rsidTr="00652160">
        <w:tc>
          <w:tcPr>
            <w:tcW w:w="1661" w:type="pct"/>
          </w:tcPr>
          <w:p w14:paraId="05436FC8" w14:textId="77777777" w:rsidR="00B21118" w:rsidRPr="008860F2" w:rsidRDefault="00B21118" w:rsidP="00B21118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ตุลาคม</w:t>
            </w:r>
          </w:p>
        </w:tc>
        <w:tc>
          <w:tcPr>
            <w:tcW w:w="521" w:type="pct"/>
          </w:tcPr>
          <w:p w14:paraId="072410D2" w14:textId="77777777" w:rsidR="00B21118" w:rsidRPr="008860F2" w:rsidRDefault="00B21118" w:rsidP="00B21118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580" w:type="pct"/>
          </w:tcPr>
          <w:p w14:paraId="0DA5EE82" w14:textId="77777777" w:rsidR="00B21118" w:rsidRPr="008860F2" w:rsidRDefault="00B21118" w:rsidP="00B21118">
            <w:pPr>
              <w:pStyle w:val="BodyText"/>
              <w:tabs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1BB96C4" w14:textId="77777777" w:rsidR="00B21118" w:rsidRPr="008860F2" w:rsidRDefault="00B21118" w:rsidP="00B21118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0493B71F" w14:textId="77777777" w:rsidR="00B21118" w:rsidRPr="008860F2" w:rsidRDefault="00B21118" w:rsidP="00B21118">
            <w:pPr>
              <w:pStyle w:val="BodyText"/>
              <w:tabs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1E4D28A" w14:textId="77777777" w:rsidR="00B21118" w:rsidRPr="008860F2" w:rsidRDefault="00B21118" w:rsidP="00B21118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326DCD67" w14:textId="77777777" w:rsidR="00B21118" w:rsidRPr="008860F2" w:rsidRDefault="00B21118" w:rsidP="00B21118">
            <w:pPr>
              <w:pStyle w:val="BodyText"/>
              <w:tabs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96DB705" w14:textId="77777777" w:rsidR="00B21118" w:rsidRPr="008860F2" w:rsidRDefault="00B21118" w:rsidP="00B21118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4113030C" w14:textId="77777777" w:rsidR="00B21118" w:rsidRPr="008860F2" w:rsidRDefault="00B21118" w:rsidP="00B21118">
            <w:pPr>
              <w:pStyle w:val="BodyText"/>
              <w:tabs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77FB1" w:rsidRPr="008860F2" w14:paraId="4BA39A3C" w14:textId="77777777" w:rsidTr="00652160">
        <w:tc>
          <w:tcPr>
            <w:tcW w:w="1661" w:type="pct"/>
          </w:tcPr>
          <w:p w14:paraId="7AC49879" w14:textId="77777777" w:rsidR="00477FB1" w:rsidRPr="008860F2" w:rsidRDefault="00477FB1" w:rsidP="00477FB1">
            <w:pPr>
              <w:spacing w:line="240" w:lineRule="auto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21" w:type="pct"/>
          </w:tcPr>
          <w:p w14:paraId="631A433B" w14:textId="77777777" w:rsidR="00477FB1" w:rsidRPr="008860F2" w:rsidRDefault="00477FB1" w:rsidP="00477FB1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580" w:type="pct"/>
          </w:tcPr>
          <w:p w14:paraId="01921038" w14:textId="77777777" w:rsidR="00477FB1" w:rsidRPr="008860F2" w:rsidRDefault="00477FB1" w:rsidP="00477FB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4,044.77</w:t>
            </w:r>
          </w:p>
        </w:tc>
        <w:tc>
          <w:tcPr>
            <w:tcW w:w="146" w:type="pct"/>
          </w:tcPr>
          <w:p w14:paraId="5B84E964" w14:textId="77777777" w:rsidR="00477FB1" w:rsidRPr="008860F2" w:rsidRDefault="00477FB1" w:rsidP="00477FB1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14FA9240" w14:textId="77777777" w:rsidR="00477FB1" w:rsidRPr="008860F2" w:rsidRDefault="00477FB1" w:rsidP="00477FB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4,044.77</w:t>
            </w:r>
          </w:p>
        </w:tc>
        <w:tc>
          <w:tcPr>
            <w:tcW w:w="146" w:type="pct"/>
          </w:tcPr>
          <w:p w14:paraId="6BC955EC" w14:textId="77777777" w:rsidR="00477FB1" w:rsidRPr="008860F2" w:rsidRDefault="00477FB1" w:rsidP="00477FB1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25F2332D" w14:textId="77777777" w:rsidR="00477FB1" w:rsidRPr="008860F2" w:rsidRDefault="00477FB1" w:rsidP="00477FB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4,044.77</w:t>
            </w:r>
          </w:p>
        </w:tc>
        <w:tc>
          <w:tcPr>
            <w:tcW w:w="146" w:type="pct"/>
          </w:tcPr>
          <w:p w14:paraId="57A20350" w14:textId="77777777" w:rsidR="00477FB1" w:rsidRPr="008860F2" w:rsidRDefault="00477FB1" w:rsidP="00477FB1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7D65F637" w14:textId="77777777" w:rsidR="00477FB1" w:rsidRPr="008860F2" w:rsidRDefault="00477FB1" w:rsidP="00477FB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4,044.77</w:t>
            </w:r>
          </w:p>
        </w:tc>
      </w:tr>
      <w:tr w:rsidR="00477FB1" w:rsidRPr="008860F2" w14:paraId="2D8BB96E" w14:textId="77777777" w:rsidTr="00652160">
        <w:tc>
          <w:tcPr>
            <w:tcW w:w="1661" w:type="pct"/>
          </w:tcPr>
          <w:p w14:paraId="5E60CC2F" w14:textId="77777777" w:rsidR="00477FB1" w:rsidRPr="008860F2" w:rsidRDefault="00477FB1" w:rsidP="00A55A52">
            <w:pPr>
              <w:spacing w:line="240" w:lineRule="auto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ลดหุ้น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สามัญ</w:t>
            </w:r>
          </w:p>
        </w:tc>
        <w:tc>
          <w:tcPr>
            <w:tcW w:w="521" w:type="pct"/>
          </w:tcPr>
          <w:p w14:paraId="4285FF7D" w14:textId="77777777" w:rsidR="00477FB1" w:rsidRPr="008860F2" w:rsidRDefault="00477FB1" w:rsidP="00477FB1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580" w:type="pct"/>
          </w:tcPr>
          <w:p w14:paraId="29A74523" w14:textId="77777777" w:rsidR="00477FB1" w:rsidRPr="008860F2" w:rsidRDefault="00477FB1" w:rsidP="00477FB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(2,132.84)</w:t>
            </w:r>
          </w:p>
        </w:tc>
        <w:tc>
          <w:tcPr>
            <w:tcW w:w="146" w:type="pct"/>
          </w:tcPr>
          <w:p w14:paraId="11142AAE" w14:textId="77777777" w:rsidR="00477FB1" w:rsidRPr="008860F2" w:rsidRDefault="00477FB1" w:rsidP="00477FB1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4DB61C51" w14:textId="77777777" w:rsidR="00477FB1" w:rsidRPr="008860F2" w:rsidRDefault="00477FB1" w:rsidP="00477FB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(2,132.84)</w:t>
            </w:r>
          </w:p>
        </w:tc>
        <w:tc>
          <w:tcPr>
            <w:tcW w:w="146" w:type="pct"/>
          </w:tcPr>
          <w:p w14:paraId="5E6937B9" w14:textId="77777777" w:rsidR="00477FB1" w:rsidRPr="008860F2" w:rsidRDefault="00477FB1" w:rsidP="00477FB1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058BAE6B" w14:textId="77777777" w:rsidR="00477FB1" w:rsidRPr="008860F2" w:rsidRDefault="00477FB1" w:rsidP="00477FB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5AAEFC29" w14:textId="77777777" w:rsidR="00477FB1" w:rsidRPr="008860F2" w:rsidRDefault="00477FB1" w:rsidP="00477FB1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060CA111" w14:textId="77777777" w:rsidR="00477FB1" w:rsidRPr="008860F2" w:rsidRDefault="00477FB1" w:rsidP="00477FB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77FB1" w:rsidRPr="008860F2" w14:paraId="042F1471" w14:textId="77777777" w:rsidTr="00652160">
        <w:tc>
          <w:tcPr>
            <w:tcW w:w="1661" w:type="pct"/>
          </w:tcPr>
          <w:p w14:paraId="645589E6" w14:textId="77777777" w:rsidR="00477FB1" w:rsidRPr="008860F2" w:rsidRDefault="00477FB1" w:rsidP="00477FB1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21" w:type="pct"/>
          </w:tcPr>
          <w:p w14:paraId="40982DB2" w14:textId="77777777" w:rsidR="00477FB1" w:rsidRPr="008860F2" w:rsidRDefault="00477FB1" w:rsidP="00477FB1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291DEA25" w14:textId="77777777" w:rsidR="00477FB1" w:rsidRPr="008860F2" w:rsidRDefault="00477FB1" w:rsidP="00477FB1">
            <w:pPr>
              <w:pStyle w:val="BodyText"/>
              <w:tabs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BAC572B" w14:textId="77777777" w:rsidR="00477FB1" w:rsidRPr="008860F2" w:rsidRDefault="00477FB1" w:rsidP="00477FB1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1D9902A3" w14:textId="77777777" w:rsidR="00477FB1" w:rsidRPr="008860F2" w:rsidRDefault="00477FB1" w:rsidP="00477FB1">
            <w:pPr>
              <w:pStyle w:val="BodyText"/>
              <w:tabs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1206DDFE" w14:textId="77777777" w:rsidR="00477FB1" w:rsidRPr="008860F2" w:rsidRDefault="00477FB1" w:rsidP="00477FB1">
            <w:pPr>
              <w:pStyle w:val="BodyText"/>
              <w:tabs>
                <w:tab w:val="decimal" w:pos="79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C7F0449" w14:textId="77777777" w:rsidR="00477FB1" w:rsidRPr="008860F2" w:rsidRDefault="00477FB1" w:rsidP="00477FB1">
            <w:pPr>
              <w:pStyle w:val="BodyText"/>
              <w:tabs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1FD4220A" w14:textId="77777777" w:rsidR="00477FB1" w:rsidRPr="008860F2" w:rsidRDefault="00477FB1" w:rsidP="00477FB1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82A91FB" w14:textId="77777777" w:rsidR="00477FB1" w:rsidRPr="008860F2" w:rsidRDefault="00477FB1" w:rsidP="00477FB1">
            <w:pPr>
              <w:pStyle w:val="BodyText"/>
              <w:tabs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77FB1" w:rsidRPr="008860F2" w14:paraId="27027206" w14:textId="77777777" w:rsidTr="00652160">
        <w:tc>
          <w:tcPr>
            <w:tcW w:w="1661" w:type="pct"/>
          </w:tcPr>
          <w:p w14:paraId="1D2FE6C1" w14:textId="77777777" w:rsidR="00477FB1" w:rsidRPr="008860F2" w:rsidRDefault="00477FB1" w:rsidP="00477FB1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21" w:type="pct"/>
          </w:tcPr>
          <w:p w14:paraId="51B43A53" w14:textId="77777777" w:rsidR="00477FB1" w:rsidRPr="008860F2" w:rsidRDefault="00477FB1" w:rsidP="00477FB1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0A2E758C" w14:textId="77777777" w:rsidR="00477FB1" w:rsidRPr="008860F2" w:rsidRDefault="00477FB1" w:rsidP="00477FB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1,911.93</w:t>
            </w:r>
          </w:p>
        </w:tc>
        <w:tc>
          <w:tcPr>
            <w:tcW w:w="146" w:type="pct"/>
          </w:tcPr>
          <w:p w14:paraId="336024D9" w14:textId="77777777" w:rsidR="00477FB1" w:rsidRPr="008860F2" w:rsidRDefault="00477FB1" w:rsidP="00477FB1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0A725A06" w14:textId="77777777" w:rsidR="00477FB1" w:rsidRPr="008860F2" w:rsidRDefault="00477FB1" w:rsidP="00477FB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1,911.93</w:t>
            </w:r>
          </w:p>
        </w:tc>
        <w:tc>
          <w:tcPr>
            <w:tcW w:w="146" w:type="pct"/>
          </w:tcPr>
          <w:p w14:paraId="5FF44CB4" w14:textId="77777777" w:rsidR="00477FB1" w:rsidRPr="008860F2" w:rsidRDefault="00477FB1" w:rsidP="00477FB1">
            <w:pPr>
              <w:pStyle w:val="BodyText"/>
              <w:tabs>
                <w:tab w:val="decimal" w:pos="79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3A2F7BE5" w14:textId="77777777" w:rsidR="00477FB1" w:rsidRPr="008860F2" w:rsidRDefault="00477FB1" w:rsidP="00477FB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4,044.77</w:t>
            </w:r>
          </w:p>
        </w:tc>
        <w:tc>
          <w:tcPr>
            <w:tcW w:w="146" w:type="pct"/>
          </w:tcPr>
          <w:p w14:paraId="4AB0C640" w14:textId="77777777" w:rsidR="00477FB1" w:rsidRPr="008860F2" w:rsidRDefault="00477FB1" w:rsidP="00477FB1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7AB258B8" w14:textId="77777777" w:rsidR="00477FB1" w:rsidRPr="008860F2" w:rsidRDefault="00477FB1" w:rsidP="00477FB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4,044.77</w:t>
            </w:r>
          </w:p>
        </w:tc>
      </w:tr>
      <w:tr w:rsidR="00477FB1" w:rsidRPr="008860F2" w14:paraId="554FDD6E" w14:textId="77777777" w:rsidTr="00652160">
        <w:tc>
          <w:tcPr>
            <w:tcW w:w="1661" w:type="pct"/>
          </w:tcPr>
          <w:p w14:paraId="23DD084E" w14:textId="77777777" w:rsidR="00477FB1" w:rsidRPr="008860F2" w:rsidRDefault="00477FB1" w:rsidP="00477FB1">
            <w:pPr>
              <w:tabs>
                <w:tab w:val="left" w:pos="372"/>
              </w:tabs>
              <w:spacing w:line="240" w:lineRule="auto"/>
              <w:ind w:left="-126" w:firstLine="126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1" w:type="pct"/>
          </w:tcPr>
          <w:p w14:paraId="71944DAF" w14:textId="77777777" w:rsidR="00477FB1" w:rsidRPr="008860F2" w:rsidRDefault="00477FB1" w:rsidP="00477FB1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61751900" w14:textId="77777777" w:rsidR="00477FB1" w:rsidRPr="008860F2" w:rsidRDefault="00477FB1" w:rsidP="00477FB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644CFA87" w14:textId="77777777" w:rsidR="00477FB1" w:rsidRPr="008860F2" w:rsidRDefault="00477FB1" w:rsidP="00477FB1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7833EB99" w14:textId="77777777" w:rsidR="00477FB1" w:rsidRPr="008860F2" w:rsidRDefault="00477FB1" w:rsidP="00477FB1">
            <w:pPr>
              <w:pStyle w:val="BodyText"/>
              <w:tabs>
                <w:tab w:val="decimal" w:pos="656"/>
              </w:tabs>
              <w:spacing w:after="0" w:line="240" w:lineRule="auto"/>
              <w:ind w:left="-115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AE2559F" w14:textId="77777777" w:rsidR="00477FB1" w:rsidRPr="008860F2" w:rsidRDefault="00477FB1" w:rsidP="00477FB1">
            <w:pPr>
              <w:pStyle w:val="BodyText"/>
              <w:tabs>
                <w:tab w:val="decimal" w:pos="79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57FBBD81" w14:textId="77777777" w:rsidR="00477FB1" w:rsidRPr="008860F2" w:rsidRDefault="00477FB1" w:rsidP="00477FB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6FA1EABB" w14:textId="77777777" w:rsidR="00477FB1" w:rsidRPr="008860F2" w:rsidRDefault="00477FB1" w:rsidP="00477FB1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31B70537" w14:textId="77777777" w:rsidR="00477FB1" w:rsidRPr="008860F2" w:rsidRDefault="00477FB1" w:rsidP="00477FB1">
            <w:pPr>
              <w:pStyle w:val="BodyText"/>
              <w:tabs>
                <w:tab w:val="decimal" w:pos="656"/>
              </w:tabs>
              <w:spacing w:after="0" w:line="240" w:lineRule="auto"/>
              <w:ind w:left="-115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77FB1" w:rsidRPr="008860F2" w14:paraId="13AC09F7" w14:textId="77777777" w:rsidTr="00652160">
        <w:tc>
          <w:tcPr>
            <w:tcW w:w="1661" w:type="pct"/>
          </w:tcPr>
          <w:p w14:paraId="73EEA59E" w14:textId="77777777" w:rsidR="00477FB1" w:rsidRPr="008860F2" w:rsidRDefault="00477FB1" w:rsidP="00477FB1">
            <w:pPr>
              <w:tabs>
                <w:tab w:val="left" w:pos="372"/>
              </w:tabs>
              <w:spacing w:line="240" w:lineRule="auto"/>
              <w:ind w:left="-126" w:firstLine="126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21" w:type="pct"/>
          </w:tcPr>
          <w:p w14:paraId="25548461" w14:textId="77777777" w:rsidR="00477FB1" w:rsidRPr="008860F2" w:rsidRDefault="00477FB1" w:rsidP="00477FB1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366738F5" w14:textId="77777777" w:rsidR="00477FB1" w:rsidRPr="008860F2" w:rsidRDefault="00477FB1" w:rsidP="00477FB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100DFED" w14:textId="77777777" w:rsidR="00477FB1" w:rsidRPr="008860F2" w:rsidRDefault="00477FB1" w:rsidP="00477FB1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099B6789" w14:textId="77777777" w:rsidR="00477FB1" w:rsidRPr="008860F2" w:rsidRDefault="00477FB1" w:rsidP="00477FB1">
            <w:pPr>
              <w:pStyle w:val="BodyText"/>
              <w:tabs>
                <w:tab w:val="decimal" w:pos="656"/>
              </w:tabs>
              <w:spacing w:after="0" w:line="240" w:lineRule="auto"/>
              <w:ind w:left="-115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29DF9D7B" w14:textId="77777777" w:rsidR="00477FB1" w:rsidRPr="008860F2" w:rsidRDefault="00477FB1" w:rsidP="00477FB1">
            <w:pPr>
              <w:pStyle w:val="BodyText"/>
              <w:tabs>
                <w:tab w:val="decimal" w:pos="79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02A93FB2" w14:textId="77777777" w:rsidR="00477FB1" w:rsidRPr="008860F2" w:rsidRDefault="00477FB1" w:rsidP="00477FB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1FD3222" w14:textId="77777777" w:rsidR="00477FB1" w:rsidRPr="008860F2" w:rsidRDefault="00477FB1" w:rsidP="00477FB1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59790B1C" w14:textId="77777777" w:rsidR="00477FB1" w:rsidRPr="008860F2" w:rsidRDefault="00477FB1" w:rsidP="00477FB1">
            <w:pPr>
              <w:pStyle w:val="BodyText"/>
              <w:tabs>
                <w:tab w:val="decimal" w:pos="656"/>
              </w:tabs>
              <w:spacing w:after="0" w:line="240" w:lineRule="auto"/>
              <w:ind w:left="-115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77FB1" w:rsidRPr="008860F2" w14:paraId="46A3A9DA" w14:textId="77777777" w:rsidTr="00652160">
        <w:tc>
          <w:tcPr>
            <w:tcW w:w="1661" w:type="pct"/>
          </w:tcPr>
          <w:p w14:paraId="4A070592" w14:textId="77777777" w:rsidR="00477FB1" w:rsidRPr="008860F2" w:rsidRDefault="00477FB1" w:rsidP="00477FB1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sz w:val="28"/>
                <w:szCs w:val="28"/>
              </w:rPr>
              <w:t>1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ตุลาคม</w:t>
            </w:r>
          </w:p>
        </w:tc>
        <w:tc>
          <w:tcPr>
            <w:tcW w:w="521" w:type="pct"/>
          </w:tcPr>
          <w:p w14:paraId="0A6D9EC3" w14:textId="77777777" w:rsidR="00477FB1" w:rsidRPr="008860F2" w:rsidRDefault="00477FB1" w:rsidP="00477FB1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2A7067D2" w14:textId="77777777" w:rsidR="00477FB1" w:rsidRPr="008860F2" w:rsidRDefault="00477FB1" w:rsidP="00477FB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54BB9FB" w14:textId="77777777" w:rsidR="00477FB1" w:rsidRPr="008860F2" w:rsidRDefault="00477FB1" w:rsidP="00477FB1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352AB218" w14:textId="77777777" w:rsidR="00477FB1" w:rsidRPr="008860F2" w:rsidRDefault="00477FB1" w:rsidP="00477FB1">
            <w:pPr>
              <w:pStyle w:val="BodyText"/>
              <w:tabs>
                <w:tab w:val="decimal" w:pos="656"/>
              </w:tabs>
              <w:spacing w:after="0" w:line="240" w:lineRule="auto"/>
              <w:ind w:left="-115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41FF0960" w14:textId="77777777" w:rsidR="00477FB1" w:rsidRPr="008860F2" w:rsidRDefault="00477FB1" w:rsidP="00477FB1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70178CBA" w14:textId="77777777" w:rsidR="00477FB1" w:rsidRPr="008860F2" w:rsidRDefault="00477FB1" w:rsidP="00477FB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527EA824" w14:textId="77777777" w:rsidR="00477FB1" w:rsidRPr="008860F2" w:rsidRDefault="00477FB1" w:rsidP="00477FB1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60054E8F" w14:textId="77777777" w:rsidR="00477FB1" w:rsidRPr="008860F2" w:rsidRDefault="00477FB1" w:rsidP="00477FB1">
            <w:pPr>
              <w:pStyle w:val="BodyText"/>
              <w:tabs>
                <w:tab w:val="decimal" w:pos="656"/>
              </w:tabs>
              <w:spacing w:after="0" w:line="240" w:lineRule="auto"/>
              <w:ind w:left="-115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77FB1" w:rsidRPr="008860F2" w14:paraId="68595B15" w14:textId="77777777" w:rsidTr="00652160">
        <w:tc>
          <w:tcPr>
            <w:tcW w:w="1661" w:type="pct"/>
          </w:tcPr>
          <w:p w14:paraId="0FB7EB3D" w14:textId="77777777" w:rsidR="00477FB1" w:rsidRPr="008860F2" w:rsidRDefault="00477FB1" w:rsidP="00477FB1">
            <w:pPr>
              <w:spacing w:line="240" w:lineRule="auto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21" w:type="pct"/>
          </w:tcPr>
          <w:p w14:paraId="1DC82AE0" w14:textId="77777777" w:rsidR="00477FB1" w:rsidRPr="008860F2" w:rsidRDefault="00477FB1" w:rsidP="00477FB1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580" w:type="pct"/>
          </w:tcPr>
          <w:p w14:paraId="23219131" w14:textId="77777777" w:rsidR="00477FB1" w:rsidRPr="008860F2" w:rsidRDefault="00477FB1" w:rsidP="00477FB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1,911.93</w:t>
            </w:r>
          </w:p>
        </w:tc>
        <w:tc>
          <w:tcPr>
            <w:tcW w:w="146" w:type="pct"/>
          </w:tcPr>
          <w:p w14:paraId="59CBD905" w14:textId="77777777" w:rsidR="00477FB1" w:rsidRPr="008860F2" w:rsidRDefault="00477FB1" w:rsidP="00477FB1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7C5174F2" w14:textId="77777777" w:rsidR="00477FB1" w:rsidRPr="008860F2" w:rsidRDefault="00477FB1" w:rsidP="00477FB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1,911.93</w:t>
            </w:r>
          </w:p>
        </w:tc>
        <w:tc>
          <w:tcPr>
            <w:tcW w:w="146" w:type="pct"/>
          </w:tcPr>
          <w:p w14:paraId="5C0069D7" w14:textId="77777777" w:rsidR="00477FB1" w:rsidRPr="008860F2" w:rsidRDefault="00477FB1" w:rsidP="00477FB1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16E935C0" w14:textId="77777777" w:rsidR="00477FB1" w:rsidRPr="008860F2" w:rsidRDefault="00477FB1" w:rsidP="00477FB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1,911.93</w:t>
            </w:r>
          </w:p>
        </w:tc>
        <w:tc>
          <w:tcPr>
            <w:tcW w:w="146" w:type="pct"/>
          </w:tcPr>
          <w:p w14:paraId="0BBFB5A9" w14:textId="77777777" w:rsidR="00477FB1" w:rsidRPr="008860F2" w:rsidRDefault="00477FB1" w:rsidP="00477FB1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54A8BCA1" w14:textId="77777777" w:rsidR="00477FB1" w:rsidRPr="008860F2" w:rsidRDefault="00477FB1" w:rsidP="00477FB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1,911.93</w:t>
            </w:r>
          </w:p>
        </w:tc>
      </w:tr>
      <w:tr w:rsidR="00477FB1" w:rsidRPr="008860F2" w14:paraId="260ACE66" w14:textId="77777777" w:rsidTr="00652160">
        <w:tc>
          <w:tcPr>
            <w:tcW w:w="1661" w:type="pct"/>
          </w:tcPr>
          <w:p w14:paraId="4708125D" w14:textId="77777777" w:rsidR="00477FB1" w:rsidRPr="008860F2" w:rsidRDefault="00477FB1" w:rsidP="00477FB1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21" w:type="pct"/>
          </w:tcPr>
          <w:p w14:paraId="1BB55C8B" w14:textId="77777777" w:rsidR="00477FB1" w:rsidRPr="008860F2" w:rsidRDefault="00477FB1" w:rsidP="00477FB1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17AC0369" w14:textId="77777777" w:rsidR="00477FB1" w:rsidRPr="008860F2" w:rsidRDefault="00477FB1" w:rsidP="00477FB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D0B8E7D" w14:textId="77777777" w:rsidR="00477FB1" w:rsidRPr="008860F2" w:rsidRDefault="00477FB1" w:rsidP="00477FB1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7F6625DA" w14:textId="77777777" w:rsidR="00477FB1" w:rsidRPr="008860F2" w:rsidRDefault="00477FB1" w:rsidP="00477FB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0CC7113D" w14:textId="77777777" w:rsidR="00477FB1" w:rsidRPr="008860F2" w:rsidRDefault="00477FB1" w:rsidP="00477FB1">
            <w:pPr>
              <w:pStyle w:val="BodyText"/>
              <w:tabs>
                <w:tab w:val="decimal" w:pos="79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4BECFA25" w14:textId="77777777" w:rsidR="00477FB1" w:rsidRPr="008860F2" w:rsidRDefault="00477FB1" w:rsidP="00477FB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5D4544FE" w14:textId="77777777" w:rsidR="00477FB1" w:rsidRPr="008860F2" w:rsidRDefault="00477FB1" w:rsidP="00477FB1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45749F29" w14:textId="77777777" w:rsidR="00477FB1" w:rsidRPr="008860F2" w:rsidRDefault="00477FB1" w:rsidP="00477FB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77FB1" w:rsidRPr="008860F2" w14:paraId="7977F6FB" w14:textId="77777777" w:rsidTr="00652160">
        <w:tc>
          <w:tcPr>
            <w:tcW w:w="1661" w:type="pct"/>
          </w:tcPr>
          <w:p w14:paraId="079CE51E" w14:textId="77777777" w:rsidR="00477FB1" w:rsidRPr="008860F2" w:rsidRDefault="00477FB1" w:rsidP="00477FB1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21" w:type="pct"/>
          </w:tcPr>
          <w:p w14:paraId="290E5D02" w14:textId="77777777" w:rsidR="00477FB1" w:rsidRPr="008860F2" w:rsidRDefault="00477FB1" w:rsidP="00477FB1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2712D68B" w14:textId="77777777" w:rsidR="00477FB1" w:rsidRPr="008860F2" w:rsidRDefault="00477FB1" w:rsidP="00477FB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1,911.93</w:t>
            </w:r>
          </w:p>
        </w:tc>
        <w:tc>
          <w:tcPr>
            <w:tcW w:w="146" w:type="pct"/>
          </w:tcPr>
          <w:p w14:paraId="18BD4A8C" w14:textId="77777777" w:rsidR="00477FB1" w:rsidRPr="008860F2" w:rsidRDefault="00477FB1" w:rsidP="00477FB1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30E18B3E" w14:textId="77777777" w:rsidR="00477FB1" w:rsidRPr="008860F2" w:rsidRDefault="00477FB1" w:rsidP="00477FB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1,911.93</w:t>
            </w:r>
          </w:p>
        </w:tc>
        <w:tc>
          <w:tcPr>
            <w:tcW w:w="146" w:type="pct"/>
          </w:tcPr>
          <w:p w14:paraId="57A78DB5" w14:textId="77777777" w:rsidR="00477FB1" w:rsidRPr="008860F2" w:rsidRDefault="00477FB1" w:rsidP="00477FB1">
            <w:pPr>
              <w:pStyle w:val="BodyText"/>
              <w:tabs>
                <w:tab w:val="decimal" w:pos="792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51F43DD5" w14:textId="77777777" w:rsidR="00477FB1" w:rsidRPr="008860F2" w:rsidRDefault="00477FB1" w:rsidP="00477FB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1,911.93</w:t>
            </w:r>
          </w:p>
        </w:tc>
        <w:tc>
          <w:tcPr>
            <w:tcW w:w="146" w:type="pct"/>
          </w:tcPr>
          <w:p w14:paraId="21F4EF7E" w14:textId="77777777" w:rsidR="00477FB1" w:rsidRPr="008860F2" w:rsidRDefault="00477FB1" w:rsidP="00477FB1">
            <w:pPr>
              <w:pStyle w:val="BodyText"/>
              <w:tabs>
                <w:tab w:val="decimal" w:pos="792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4C9489D1" w14:textId="77777777" w:rsidR="00477FB1" w:rsidRPr="008860F2" w:rsidRDefault="00477FB1" w:rsidP="00477FB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1,911.93</w:t>
            </w:r>
          </w:p>
        </w:tc>
      </w:tr>
    </w:tbl>
    <w:p w14:paraId="0A4AF625" w14:textId="77777777" w:rsidR="00300427" w:rsidRPr="008860F2" w:rsidRDefault="00300427" w:rsidP="000C5061">
      <w:pPr>
        <w:pStyle w:val="NoSpacing"/>
        <w:tabs>
          <w:tab w:val="left" w:pos="180"/>
        </w:tabs>
        <w:ind w:left="540"/>
        <w:rPr>
          <w:rFonts w:ascii="Angsana New" w:hAnsi="Angsana New"/>
          <w:sz w:val="28"/>
          <w:szCs w:val="28"/>
        </w:rPr>
      </w:pPr>
    </w:p>
    <w:p w14:paraId="78D19FC3" w14:textId="77777777" w:rsidR="00477FB1" w:rsidRPr="008860F2" w:rsidRDefault="00477FB1" w:rsidP="00477FB1">
      <w:pPr>
        <w:ind w:left="540" w:right="-25"/>
        <w:rPr>
          <w:rFonts w:ascii="Angsana New" w:hAnsi="Angsana New"/>
          <w:spacing w:val="-4"/>
          <w:sz w:val="28"/>
          <w:szCs w:val="28"/>
        </w:rPr>
      </w:pP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ในการประชุมสามัญผู้ถือหุ้นประจำปีของบริษัท เมื่อวันที่ </w:t>
      </w:r>
      <w:r w:rsidRPr="008860F2">
        <w:rPr>
          <w:rFonts w:ascii="Angsana New" w:hAnsi="Angsana New"/>
          <w:spacing w:val="-4"/>
          <w:sz w:val="28"/>
          <w:szCs w:val="28"/>
        </w:rPr>
        <w:t>17</w:t>
      </w: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 มกราคม </w:t>
      </w:r>
      <w:r w:rsidRPr="008860F2">
        <w:rPr>
          <w:rFonts w:ascii="Angsana New" w:hAnsi="Angsana New"/>
          <w:spacing w:val="-4"/>
          <w:sz w:val="28"/>
          <w:szCs w:val="28"/>
        </w:rPr>
        <w:t>2563</w:t>
      </w: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 ผู้ถือหุ้นมี</w:t>
      </w:r>
      <w:r w:rsidRPr="008860F2">
        <w:rPr>
          <w:rFonts w:ascii="Angsana New" w:hAnsi="Angsana New" w:hint="cs"/>
          <w:spacing w:val="-4"/>
          <w:sz w:val="28"/>
          <w:szCs w:val="28"/>
          <w:cs/>
        </w:rPr>
        <w:t>มติ</w:t>
      </w: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อนุมัติลดทุนจดทะเบียนของบริษัทที่ยังไม่ได้ออกจำหน่ายจำนวน </w:t>
      </w:r>
      <w:r w:rsidRPr="008860F2">
        <w:rPr>
          <w:rFonts w:ascii="Angsana New" w:hAnsi="Angsana New"/>
          <w:spacing w:val="-4"/>
          <w:sz w:val="28"/>
          <w:szCs w:val="28"/>
        </w:rPr>
        <w:t xml:space="preserve">2,132.84 </w:t>
      </w: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ล้านบาท จากทุนจดทะเบียนเดิมจำนวน </w:t>
      </w:r>
      <w:r w:rsidRPr="008860F2">
        <w:rPr>
          <w:rFonts w:ascii="Angsana New" w:hAnsi="Angsana New"/>
          <w:spacing w:val="-4"/>
          <w:sz w:val="28"/>
          <w:szCs w:val="28"/>
        </w:rPr>
        <w:t>4,044.77</w:t>
      </w: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 ล้านบาท เป็นทุนจดทะเบียนที่ออกจำหน่ายและชำระแล้วจำนวน </w:t>
      </w:r>
      <w:r w:rsidRPr="008860F2">
        <w:rPr>
          <w:rFonts w:ascii="Angsana New" w:hAnsi="Angsana New"/>
          <w:spacing w:val="-4"/>
          <w:sz w:val="28"/>
          <w:szCs w:val="28"/>
        </w:rPr>
        <w:t xml:space="preserve">1,911.93 </w:t>
      </w: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ล้านบาท โดยการตัดหุ้นสามัญที่ยังไม่ได้ออกจำหน่ายจำนวน </w:t>
      </w:r>
      <w:r w:rsidRPr="008860F2">
        <w:rPr>
          <w:rFonts w:ascii="Angsana New" w:hAnsi="Angsana New"/>
          <w:spacing w:val="-4"/>
          <w:sz w:val="28"/>
          <w:szCs w:val="28"/>
        </w:rPr>
        <w:t>2,132.84</w:t>
      </w: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 ล้านหุ้น มูลค่าที่ตราไว้หุ้นละ </w:t>
      </w:r>
      <w:r w:rsidRPr="008860F2">
        <w:rPr>
          <w:rFonts w:ascii="Angsana New" w:hAnsi="Angsana New"/>
          <w:spacing w:val="-4"/>
          <w:sz w:val="28"/>
          <w:szCs w:val="28"/>
        </w:rPr>
        <w:t>1</w:t>
      </w: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 บาท บริษัทได้ดำเนินการจดทะเบียนลดทุนกับกรมพัฒนาธุรกิจการค้า กระทรวงพาณิชย์แล้วเมื่อวันที่ </w:t>
      </w:r>
      <w:r w:rsidRPr="008860F2">
        <w:rPr>
          <w:rFonts w:ascii="Angsana New" w:hAnsi="Angsana New"/>
          <w:spacing w:val="-4"/>
          <w:sz w:val="28"/>
          <w:szCs w:val="28"/>
        </w:rPr>
        <w:t>28</w:t>
      </w:r>
      <w:r w:rsidRPr="008860F2">
        <w:rPr>
          <w:rFonts w:ascii="Angsana New" w:hAnsi="Angsana New"/>
          <w:spacing w:val="-4"/>
          <w:sz w:val="28"/>
          <w:szCs w:val="28"/>
          <w:cs/>
        </w:rPr>
        <w:t xml:space="preserve">มกราคม </w:t>
      </w:r>
      <w:r w:rsidRPr="008860F2">
        <w:rPr>
          <w:rFonts w:ascii="Angsana New" w:hAnsi="Angsana New"/>
          <w:spacing w:val="-4"/>
          <w:sz w:val="28"/>
          <w:szCs w:val="28"/>
        </w:rPr>
        <w:t>2563</w:t>
      </w:r>
    </w:p>
    <w:p w14:paraId="7C0AF83A" w14:textId="674E3786" w:rsidR="00021825" w:rsidRPr="008860F2" w:rsidRDefault="00021825" w:rsidP="000C5061">
      <w:pPr>
        <w:pStyle w:val="NoSpacing"/>
        <w:tabs>
          <w:tab w:val="left" w:pos="180"/>
        </w:tabs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4BE1CBE5" w14:textId="77777777" w:rsidR="000C5061" w:rsidRPr="008860F2" w:rsidRDefault="000C5061" w:rsidP="005A516B">
      <w:pPr>
        <w:pStyle w:val="NoSpacing"/>
        <w:tabs>
          <w:tab w:val="left" w:pos="180"/>
        </w:tabs>
        <w:ind w:left="360"/>
        <w:rPr>
          <w:rFonts w:ascii="Angsana New" w:hAnsi="Angsana New"/>
          <w:sz w:val="28"/>
          <w:szCs w:val="28"/>
        </w:rPr>
      </w:pPr>
    </w:p>
    <w:p w14:paraId="3057EFBA" w14:textId="77777777" w:rsidR="003B14EA" w:rsidRPr="008860F2" w:rsidRDefault="003B14EA" w:rsidP="000C5061">
      <w:pPr>
        <w:pStyle w:val="NoSpacing"/>
        <w:tabs>
          <w:tab w:val="left" w:pos="180"/>
        </w:tabs>
        <w:ind w:left="540"/>
        <w:rPr>
          <w:rFonts w:ascii="Angsana New" w:hAnsi="Angsana New"/>
          <w:b/>
          <w:bCs/>
          <w:i/>
          <w:iCs/>
          <w:sz w:val="28"/>
          <w:szCs w:val="28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ส่วนเกินมูลค่าหุ้น</w:t>
      </w:r>
    </w:p>
    <w:p w14:paraId="38947CC0" w14:textId="77777777" w:rsidR="003B14EA" w:rsidRPr="008860F2" w:rsidRDefault="003B14EA" w:rsidP="00EB02AA">
      <w:pPr>
        <w:pStyle w:val="NoSpacing"/>
        <w:rPr>
          <w:rFonts w:ascii="Angsana New" w:hAnsi="Angsana New"/>
          <w:sz w:val="28"/>
          <w:szCs w:val="28"/>
        </w:rPr>
      </w:pPr>
    </w:p>
    <w:p w14:paraId="3382A4D9" w14:textId="77777777" w:rsidR="003B14EA" w:rsidRPr="008860F2" w:rsidRDefault="003B14EA" w:rsidP="000C5061">
      <w:pPr>
        <w:pStyle w:val="NoSpacing"/>
        <w:tabs>
          <w:tab w:val="left" w:pos="180"/>
        </w:tabs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8860F2">
        <w:rPr>
          <w:rFonts w:ascii="Angsana New" w:hAnsi="Angsana New"/>
          <w:sz w:val="28"/>
          <w:szCs w:val="28"/>
        </w:rPr>
        <w:t>2535</w:t>
      </w:r>
      <w:r w:rsidRPr="008860F2">
        <w:rPr>
          <w:rFonts w:ascii="Angsana New" w:hAnsi="Angsana New"/>
          <w:sz w:val="28"/>
          <w:szCs w:val="28"/>
          <w:cs/>
        </w:rPr>
        <w:t xml:space="preserve"> มาตรา </w:t>
      </w:r>
      <w:r w:rsidRPr="008860F2">
        <w:rPr>
          <w:rFonts w:ascii="Angsana New" w:hAnsi="Angsana New"/>
          <w:sz w:val="28"/>
          <w:szCs w:val="28"/>
        </w:rPr>
        <w:t>51</w:t>
      </w:r>
      <w:r w:rsidRPr="008860F2">
        <w:rPr>
          <w:rFonts w:ascii="Angsana New" w:hAnsi="Angsana New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8860F2">
        <w:rPr>
          <w:rFonts w:ascii="Angsana New" w:hAnsi="Angsana New"/>
          <w:sz w:val="28"/>
          <w:szCs w:val="28"/>
        </w:rPr>
        <w:t>“</w:t>
      </w:r>
      <w:r w:rsidRPr="008860F2">
        <w:rPr>
          <w:rFonts w:ascii="Angsana New" w:hAnsi="Angsana New"/>
          <w:sz w:val="28"/>
          <w:szCs w:val="28"/>
          <w:cs/>
        </w:rPr>
        <w:t>ส่วนเกินมูลค่าหุ้น</w:t>
      </w:r>
      <w:r w:rsidRPr="008860F2">
        <w:rPr>
          <w:rFonts w:ascii="Angsana New" w:hAnsi="Angsana New"/>
          <w:sz w:val="28"/>
          <w:szCs w:val="28"/>
        </w:rPr>
        <w:t>”</w:t>
      </w:r>
      <w:r w:rsidRPr="008860F2">
        <w:rPr>
          <w:rFonts w:ascii="Angsana New" w:hAnsi="Angsana New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35FADD2B" w14:textId="77777777" w:rsidR="00A6563B" w:rsidRPr="008860F2" w:rsidRDefault="00A6563B" w:rsidP="00EB02AA">
      <w:pPr>
        <w:pStyle w:val="NoSpacing"/>
        <w:rPr>
          <w:rFonts w:ascii="Angsana New" w:hAnsi="Angsana New"/>
          <w:sz w:val="28"/>
          <w:szCs w:val="28"/>
        </w:rPr>
      </w:pPr>
    </w:p>
    <w:p w14:paraId="74038745" w14:textId="77777777" w:rsidR="003B14EA" w:rsidRPr="008860F2" w:rsidRDefault="003B14EA" w:rsidP="00F32E2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>สำรองตามกฎหมาย</w:t>
      </w:r>
    </w:p>
    <w:p w14:paraId="46695B4D" w14:textId="77777777" w:rsidR="003B14EA" w:rsidRPr="008860F2" w:rsidRDefault="003B14EA" w:rsidP="00EB02AA">
      <w:pPr>
        <w:pStyle w:val="NoSpacing"/>
        <w:rPr>
          <w:rFonts w:ascii="Angsana New" w:hAnsi="Angsana New"/>
          <w:sz w:val="28"/>
          <w:szCs w:val="28"/>
        </w:rPr>
      </w:pPr>
    </w:p>
    <w:p w14:paraId="52E06EEA" w14:textId="77777777" w:rsidR="00326968" w:rsidRPr="008860F2" w:rsidRDefault="003B14EA" w:rsidP="00043D62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8860F2">
        <w:rPr>
          <w:rFonts w:ascii="Angsana New" w:hAnsi="Angsana New"/>
          <w:sz w:val="28"/>
          <w:szCs w:val="28"/>
        </w:rPr>
        <w:t>2535</w:t>
      </w:r>
      <w:r w:rsidRPr="008860F2">
        <w:rPr>
          <w:rFonts w:ascii="Angsana New" w:hAnsi="Angsana New"/>
          <w:sz w:val="28"/>
          <w:szCs w:val="28"/>
          <w:cs/>
        </w:rPr>
        <w:t xml:space="preserve"> มาตรา </w:t>
      </w:r>
      <w:r w:rsidRPr="008860F2">
        <w:rPr>
          <w:rFonts w:ascii="Angsana New" w:hAnsi="Angsana New"/>
          <w:sz w:val="28"/>
          <w:szCs w:val="28"/>
        </w:rPr>
        <w:t>116</w:t>
      </w:r>
      <w:r w:rsidRPr="008860F2">
        <w:rPr>
          <w:rFonts w:ascii="Angsana New" w:hAnsi="Angsana New"/>
          <w:sz w:val="28"/>
          <w:szCs w:val="28"/>
          <w:cs/>
        </w:rPr>
        <w:t xml:space="preserve"> บริษัทจะต้องจัดสรรทุนสำรอง (</w:t>
      </w:r>
      <w:r w:rsidRPr="008860F2">
        <w:rPr>
          <w:rFonts w:ascii="Angsana New" w:hAnsi="Angsana New"/>
          <w:sz w:val="28"/>
          <w:szCs w:val="28"/>
        </w:rPr>
        <w:t>“</w:t>
      </w:r>
      <w:r w:rsidRPr="008860F2">
        <w:rPr>
          <w:rFonts w:ascii="Angsana New" w:hAnsi="Angsana New"/>
          <w:sz w:val="28"/>
          <w:szCs w:val="28"/>
          <w:cs/>
        </w:rPr>
        <w:t>สำรองตามกฎหมาย</w:t>
      </w:r>
      <w:r w:rsidRPr="008860F2">
        <w:rPr>
          <w:rFonts w:ascii="Angsana New" w:hAnsi="Angsana New"/>
          <w:sz w:val="28"/>
          <w:szCs w:val="28"/>
        </w:rPr>
        <w:t>”</w:t>
      </w:r>
      <w:r w:rsidRPr="008860F2">
        <w:rPr>
          <w:rFonts w:ascii="Angsana New" w:hAnsi="Angsana New"/>
          <w:sz w:val="28"/>
          <w:szCs w:val="28"/>
          <w:cs/>
        </w:rPr>
        <w:t xml:space="preserve">) อย่างน้อยร้อยละ </w:t>
      </w:r>
      <w:r w:rsidRPr="008860F2">
        <w:rPr>
          <w:rFonts w:ascii="Angsana New" w:hAnsi="Angsana New"/>
          <w:sz w:val="28"/>
          <w:szCs w:val="28"/>
        </w:rPr>
        <w:t xml:space="preserve">5 </w:t>
      </w:r>
      <w:r w:rsidRPr="008860F2">
        <w:rPr>
          <w:rFonts w:ascii="Angsana New" w:hAnsi="Angsana New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8860F2">
        <w:rPr>
          <w:rFonts w:ascii="Angsana New" w:hAnsi="Angsana New"/>
          <w:sz w:val="28"/>
          <w:szCs w:val="28"/>
        </w:rPr>
        <w:t xml:space="preserve">10 </w:t>
      </w:r>
      <w:r w:rsidRPr="008860F2">
        <w:rPr>
          <w:rFonts w:ascii="Angsana New" w:hAnsi="Angsana New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070BEDF7" w14:textId="77777777" w:rsidR="009E448C" w:rsidRPr="008860F2" w:rsidRDefault="009E448C" w:rsidP="00EB02AA">
      <w:pPr>
        <w:pStyle w:val="NoSpacing"/>
        <w:rPr>
          <w:rFonts w:ascii="Angsana New" w:hAnsi="Angsana New"/>
          <w:sz w:val="28"/>
          <w:szCs w:val="28"/>
          <w:cs/>
        </w:rPr>
      </w:pPr>
    </w:p>
    <w:p w14:paraId="6FB4BFDF" w14:textId="77777777" w:rsidR="003B14EA" w:rsidRPr="008860F2" w:rsidRDefault="003B14EA" w:rsidP="00F32E2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  <w:r w:rsidRPr="008860F2">
        <w:rPr>
          <w:rFonts w:ascii="Angsana New" w:hAnsi="Angsana New"/>
          <w:sz w:val="28"/>
          <w:szCs w:val="28"/>
          <w:u w:val="none"/>
          <w:cs/>
        </w:rPr>
        <w:t>ส่วนงาน</w:t>
      </w:r>
      <w:r w:rsidR="00534C6C" w:rsidRPr="008860F2">
        <w:rPr>
          <w:rFonts w:ascii="Angsana New" w:hAnsi="Angsana New"/>
          <w:sz w:val="28"/>
          <w:szCs w:val="28"/>
          <w:u w:val="none"/>
          <w:cs/>
        </w:rPr>
        <w:t>ดำเนินงาน</w:t>
      </w:r>
    </w:p>
    <w:p w14:paraId="0431AF1F" w14:textId="77777777" w:rsidR="003B14EA" w:rsidRPr="008860F2" w:rsidRDefault="003B14EA" w:rsidP="00EB02AA">
      <w:pPr>
        <w:pStyle w:val="NoSpacing"/>
        <w:rPr>
          <w:rFonts w:ascii="Angsana New" w:hAnsi="Angsana New"/>
          <w:b/>
          <w:bCs/>
          <w:sz w:val="28"/>
          <w:szCs w:val="28"/>
        </w:rPr>
      </w:pPr>
    </w:p>
    <w:p w14:paraId="1011686F" w14:textId="63383758" w:rsidR="00534C6C" w:rsidRDefault="00655790" w:rsidP="00655790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655790">
        <w:rPr>
          <w:rFonts w:ascii="Angsana New" w:hAnsi="Angsana New"/>
          <w:sz w:val="28"/>
          <w:szCs w:val="28"/>
          <w:cs/>
        </w:rPr>
        <w:t xml:space="preserve">ผู้บริหารพิจารณาว่ากลุ่มบริษัทมี </w:t>
      </w:r>
      <w:r w:rsidR="006553E0">
        <w:rPr>
          <w:rFonts w:ascii="Angsana New" w:hAnsi="Angsana New"/>
          <w:sz w:val="28"/>
          <w:szCs w:val="28"/>
        </w:rPr>
        <w:t>3</w:t>
      </w:r>
      <w:r w:rsidRPr="00655790">
        <w:rPr>
          <w:rFonts w:ascii="Angsana New" w:hAnsi="Angsana New"/>
          <w:sz w:val="28"/>
          <w:szCs w:val="28"/>
        </w:rPr>
        <w:t xml:space="preserve"> </w:t>
      </w:r>
      <w:r w:rsidRPr="00655790">
        <w:rPr>
          <w:rFonts w:ascii="Angsana New" w:hAnsi="Angsana New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การดำเนินงานของแต่ละส่วนงานที่รายงานของกลุ่มบริษัทโดยสรุป</w:t>
      </w:r>
      <w:r w:rsidR="00602737">
        <w:rPr>
          <w:rFonts w:ascii="Angsana New" w:hAnsi="Angsana New"/>
          <w:sz w:val="28"/>
          <w:szCs w:val="28"/>
        </w:rPr>
        <w:t xml:space="preserve"> </w:t>
      </w:r>
      <w:r w:rsidRPr="00655790">
        <w:rPr>
          <w:rFonts w:ascii="Angsana New" w:hAnsi="Angsana New"/>
          <w:sz w:val="28"/>
          <w:szCs w:val="28"/>
          <w:cs/>
        </w:rPr>
        <w:t>มีดังนี้</w:t>
      </w:r>
    </w:p>
    <w:p w14:paraId="5B116BFB" w14:textId="77777777" w:rsidR="00655790" w:rsidRPr="008860F2" w:rsidRDefault="00655790" w:rsidP="00655790">
      <w:pPr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06E03688" w14:textId="77777777" w:rsidR="00534C6C" w:rsidRPr="008860F2" w:rsidRDefault="00534C6C" w:rsidP="00534C6C">
      <w:pPr>
        <w:spacing w:line="240" w:lineRule="auto"/>
        <w:ind w:left="540" w:right="533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8860F2">
        <w:rPr>
          <w:rFonts w:ascii="Angsana New" w:hAnsi="Angsana New"/>
          <w:sz w:val="28"/>
          <w:szCs w:val="28"/>
        </w:rPr>
        <w:t>1</w:t>
      </w:r>
      <w:r w:rsidRPr="008860F2">
        <w:rPr>
          <w:rFonts w:ascii="Angsana New" w:hAnsi="Angsana New"/>
          <w:sz w:val="28"/>
          <w:szCs w:val="28"/>
          <w:cs/>
        </w:rPr>
        <w:tab/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ธุรกิจอสังหาริมทรัพย์เพื่อขาย</w:t>
      </w:r>
    </w:p>
    <w:p w14:paraId="6298B3F7" w14:textId="77777777" w:rsidR="00534C6C" w:rsidRPr="008860F2" w:rsidRDefault="00534C6C" w:rsidP="00534C6C">
      <w:pPr>
        <w:spacing w:line="240" w:lineRule="auto"/>
        <w:ind w:left="540" w:right="533"/>
        <w:rPr>
          <w:rFonts w:ascii="Angsana New" w:hAnsi="Angsana New"/>
          <w:snapToGrid w:val="0"/>
          <w:sz w:val="28"/>
          <w:szCs w:val="28"/>
          <w:lang w:eastAsia="th-TH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8860F2">
        <w:rPr>
          <w:rFonts w:ascii="Angsana New" w:hAnsi="Angsana New"/>
          <w:sz w:val="28"/>
          <w:szCs w:val="28"/>
        </w:rPr>
        <w:t>2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ab/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ธุรกิจอสังหาริมทรัพย์เพื่อให้เช่า</w:t>
      </w:r>
      <w:r w:rsidR="00AB7A18"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และบริการ</w:t>
      </w:r>
    </w:p>
    <w:p w14:paraId="173D07E7" w14:textId="77777777" w:rsidR="00534C6C" w:rsidRPr="008860F2" w:rsidRDefault="00534C6C" w:rsidP="00534C6C">
      <w:pPr>
        <w:spacing w:line="240" w:lineRule="auto"/>
        <w:ind w:left="540" w:right="533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ส่วนงาน 3 </w:t>
      </w:r>
      <w:r w:rsidRPr="008860F2">
        <w:rPr>
          <w:rFonts w:ascii="Angsana New" w:hAnsi="Angsana New"/>
          <w:sz w:val="28"/>
          <w:szCs w:val="28"/>
          <w:cs/>
        </w:rPr>
        <w:tab/>
        <w:t>ธุรกิจผลิตและขายสังกะสีอ๊อกไซด์ และเคมีภัณฑ์</w:t>
      </w:r>
    </w:p>
    <w:p w14:paraId="1B64D9C6" w14:textId="77777777" w:rsidR="000B5ECD" w:rsidRPr="008860F2" w:rsidRDefault="000B5ECD" w:rsidP="000B5ECD">
      <w:pPr>
        <w:spacing w:line="240" w:lineRule="auto"/>
        <w:ind w:left="540" w:right="533"/>
        <w:rPr>
          <w:rFonts w:ascii="Angsana New" w:hAnsi="Angsana New"/>
          <w:sz w:val="28"/>
          <w:szCs w:val="28"/>
          <w:cs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8860F2">
        <w:rPr>
          <w:rFonts w:ascii="Angsana New" w:hAnsi="Angsana New"/>
          <w:sz w:val="28"/>
          <w:szCs w:val="28"/>
        </w:rPr>
        <w:t>4</w:t>
      </w:r>
      <w:r w:rsidR="00570617" w:rsidRPr="008860F2">
        <w:rPr>
          <w:rFonts w:ascii="Angsana New" w:hAnsi="Angsana New"/>
          <w:sz w:val="28"/>
          <w:szCs w:val="28"/>
          <w:cs/>
        </w:rPr>
        <w:t xml:space="preserve"> </w:t>
      </w:r>
      <w:r w:rsidR="00570617" w:rsidRPr="008860F2">
        <w:rPr>
          <w:rFonts w:ascii="Angsana New" w:hAnsi="Angsana New"/>
          <w:sz w:val="28"/>
          <w:szCs w:val="28"/>
          <w:cs/>
        </w:rPr>
        <w:tab/>
        <w:t>ธุรกิจอื่นๆ</w:t>
      </w:r>
    </w:p>
    <w:p w14:paraId="070344E5" w14:textId="77777777" w:rsidR="003B14EA" w:rsidRPr="008860F2" w:rsidRDefault="003B14EA" w:rsidP="00EB02AA">
      <w:pPr>
        <w:pStyle w:val="NoSpacing"/>
        <w:rPr>
          <w:rFonts w:ascii="Angsana New" w:hAnsi="Angsana New"/>
          <w:sz w:val="28"/>
          <w:szCs w:val="28"/>
        </w:rPr>
      </w:pPr>
    </w:p>
    <w:p w14:paraId="2376AF01" w14:textId="77777777" w:rsidR="00021825" w:rsidRPr="008860F2" w:rsidRDefault="00021825" w:rsidP="00021825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ธุรกิจอื่นเป็นหน่วยธุรกิจที่หยุดดำเนินธุรกิจแล้วและอื่นๆไม่มีส่วนงานใดที่เข้าเกณฑ์เชิงปริมาณเพื่อกำหนดส่วนงานที่รายงานในปี </w:t>
      </w:r>
      <w:r w:rsidRPr="008860F2">
        <w:rPr>
          <w:rFonts w:ascii="Angsana New" w:hAnsi="Angsana New"/>
          <w:sz w:val="28"/>
          <w:szCs w:val="28"/>
        </w:rPr>
        <w:t>256</w:t>
      </w:r>
      <w:r w:rsidR="00570617" w:rsidRPr="008860F2">
        <w:rPr>
          <w:rFonts w:ascii="Angsana New" w:hAnsi="Angsana New"/>
          <w:sz w:val="28"/>
          <w:szCs w:val="28"/>
        </w:rPr>
        <w:t>3</w:t>
      </w:r>
      <w:r w:rsidRPr="008860F2">
        <w:rPr>
          <w:rFonts w:ascii="Angsana New" w:hAnsi="Angsana New"/>
          <w:sz w:val="28"/>
          <w:szCs w:val="28"/>
          <w:cs/>
        </w:rPr>
        <w:t xml:space="preserve"> หรือ </w:t>
      </w:r>
      <w:r w:rsidRPr="008860F2">
        <w:rPr>
          <w:rFonts w:ascii="Angsana New" w:hAnsi="Angsana New"/>
          <w:sz w:val="28"/>
          <w:szCs w:val="28"/>
        </w:rPr>
        <w:t>25</w:t>
      </w:r>
      <w:r w:rsidR="008B666D" w:rsidRPr="008860F2">
        <w:rPr>
          <w:rFonts w:ascii="Angsana New" w:hAnsi="Angsana New"/>
          <w:sz w:val="28"/>
          <w:szCs w:val="28"/>
        </w:rPr>
        <w:t>6</w:t>
      </w:r>
      <w:r w:rsidR="00570617" w:rsidRPr="008860F2">
        <w:rPr>
          <w:rFonts w:ascii="Angsana New" w:hAnsi="Angsana New"/>
          <w:sz w:val="28"/>
          <w:szCs w:val="28"/>
        </w:rPr>
        <w:t>2</w:t>
      </w:r>
    </w:p>
    <w:p w14:paraId="574104C8" w14:textId="77777777" w:rsidR="00021825" w:rsidRPr="008860F2" w:rsidRDefault="00021825" w:rsidP="00EB02AA">
      <w:pPr>
        <w:pStyle w:val="NoSpacing"/>
        <w:rPr>
          <w:rFonts w:ascii="Angsana New" w:hAnsi="Angsana New"/>
          <w:sz w:val="28"/>
          <w:szCs w:val="28"/>
        </w:rPr>
      </w:pPr>
    </w:p>
    <w:p w14:paraId="746158B3" w14:textId="76AA5F73" w:rsidR="00A853A4" w:rsidRPr="008860F2" w:rsidRDefault="00A853A4" w:rsidP="00A853A4">
      <w:pPr>
        <w:tabs>
          <w:tab w:val="left" w:pos="720"/>
        </w:tabs>
        <w:ind w:left="540" w:right="-45"/>
        <w:rPr>
          <w:rFonts w:ascii="Angsana New" w:hAnsi="Angsana New"/>
          <w:sz w:val="28"/>
          <w:szCs w:val="28"/>
          <w:cs/>
        </w:rPr>
      </w:pPr>
      <w:r w:rsidRPr="008860F2">
        <w:rPr>
          <w:rFonts w:ascii="Angsana New" w:hAnsi="Angsana New"/>
          <w:sz w:val="28"/>
          <w:szCs w:val="28"/>
          <w:cs/>
        </w:rPr>
        <w:t>ผลการดำเนินงาน</w:t>
      </w:r>
      <w:r w:rsidR="009D232E">
        <w:rPr>
          <w:rFonts w:ascii="Angsana New" w:hAnsi="Angsana New" w:hint="cs"/>
          <w:sz w:val="28"/>
          <w:szCs w:val="28"/>
          <w:cs/>
        </w:rPr>
        <w:t>ของแต่ละส่วนงาน</w:t>
      </w:r>
      <w:r w:rsidRPr="008860F2">
        <w:rPr>
          <w:rFonts w:ascii="Angsana New" w:hAnsi="Angsana New"/>
          <w:sz w:val="28"/>
          <w:szCs w:val="28"/>
          <w:cs/>
        </w:rPr>
        <w:t>วัดโดยใช้กำไรก่อน</w:t>
      </w:r>
      <w:r w:rsidR="00CD5558" w:rsidRPr="008860F2">
        <w:rPr>
          <w:rFonts w:ascii="Angsana New" w:hAnsi="Angsana New"/>
          <w:sz w:val="28"/>
          <w:szCs w:val="28"/>
          <w:cs/>
        </w:rPr>
        <w:t>ต้นทุนทางการเงินและ</w:t>
      </w:r>
      <w:r w:rsidRPr="008860F2">
        <w:rPr>
          <w:rFonts w:ascii="Angsana New" w:hAnsi="Angsana New"/>
          <w:sz w:val="28"/>
          <w:szCs w:val="28"/>
          <w:cs/>
        </w:rPr>
        <w:t>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CD5558" w:rsidRPr="008860F2">
        <w:rPr>
          <w:rFonts w:ascii="Angsana New" w:hAnsi="Angsana New"/>
          <w:sz w:val="28"/>
          <w:szCs w:val="28"/>
          <w:cs/>
        </w:rPr>
        <w:t>ต้นทุนทางการเงินและ</w:t>
      </w:r>
      <w:r w:rsidRPr="008860F2">
        <w:rPr>
          <w:rFonts w:ascii="Angsana New" w:hAnsi="Angsana New"/>
          <w:sz w:val="28"/>
          <w:szCs w:val="28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6E79CC">
        <w:rPr>
          <w:rFonts w:ascii="Angsana New" w:hAnsi="Angsana New"/>
          <w:sz w:val="28"/>
          <w:szCs w:val="28"/>
        </w:rPr>
        <w:t xml:space="preserve"> </w:t>
      </w:r>
      <w:r w:rsidR="006E79CC">
        <w:rPr>
          <w:rFonts w:ascii="Angsana New" w:hAnsi="Angsana New" w:hint="cs"/>
          <w:sz w:val="28"/>
          <w:szCs w:val="28"/>
          <w:cs/>
        </w:rPr>
        <w:t>ทั้งนี้</w:t>
      </w:r>
      <w:r w:rsidR="006E79CC" w:rsidRPr="008860F2">
        <w:rPr>
          <w:rFonts w:ascii="Angsana New" w:hAnsi="Angsana New"/>
          <w:sz w:val="28"/>
          <w:szCs w:val="28"/>
          <w:cs/>
        </w:rPr>
        <w:t xml:space="preserve">การกำหนดราคาระหว่างกันนั้นเป็นไปตามการซื้อขายตามปกติธุรกิจ </w:t>
      </w:r>
    </w:p>
    <w:p w14:paraId="5594C862" w14:textId="77777777" w:rsidR="00021825" w:rsidRPr="008860F2" w:rsidRDefault="00021825" w:rsidP="00A853A4">
      <w:pPr>
        <w:tabs>
          <w:tab w:val="left" w:pos="720"/>
        </w:tabs>
        <w:ind w:left="540" w:right="-45"/>
        <w:rPr>
          <w:rFonts w:ascii="Angsana New" w:hAnsi="Angsana New"/>
          <w:sz w:val="28"/>
          <w:szCs w:val="28"/>
        </w:rPr>
      </w:pPr>
    </w:p>
    <w:p w14:paraId="47D82D18" w14:textId="77777777" w:rsidR="00A853A4" w:rsidRPr="008860F2" w:rsidRDefault="00A853A4" w:rsidP="0049099E">
      <w:pPr>
        <w:pStyle w:val="a"/>
        <w:tabs>
          <w:tab w:val="clear" w:pos="1080"/>
        </w:tabs>
        <w:ind w:left="22"/>
        <w:rPr>
          <w:rFonts w:ascii="Angsana New" w:hAnsi="Angsana New" w:cs="Angsana New"/>
          <w:b/>
          <w:bCs/>
          <w:sz w:val="28"/>
          <w:szCs w:val="28"/>
          <w:lang w:val="en-US"/>
        </w:rPr>
        <w:sectPr w:rsidR="00A853A4" w:rsidRPr="008860F2" w:rsidSect="00584F28">
          <w:footerReference w:type="default" r:id="rId24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5386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2322"/>
        <w:gridCol w:w="18"/>
        <w:gridCol w:w="803"/>
        <w:gridCol w:w="236"/>
        <w:gridCol w:w="809"/>
        <w:gridCol w:w="238"/>
        <w:gridCol w:w="851"/>
        <w:gridCol w:w="283"/>
        <w:gridCol w:w="851"/>
        <w:gridCol w:w="283"/>
        <w:gridCol w:w="851"/>
        <w:gridCol w:w="283"/>
        <w:gridCol w:w="851"/>
        <w:gridCol w:w="321"/>
        <w:gridCol w:w="851"/>
        <w:gridCol w:w="267"/>
        <w:gridCol w:w="851"/>
        <w:gridCol w:w="240"/>
        <w:gridCol w:w="851"/>
        <w:gridCol w:w="249"/>
        <w:gridCol w:w="855"/>
        <w:gridCol w:w="237"/>
        <w:gridCol w:w="851"/>
        <w:gridCol w:w="283"/>
        <w:gridCol w:w="851"/>
      </w:tblGrid>
      <w:tr w:rsidR="00693CF9" w:rsidRPr="002543D0" w14:paraId="6E3FE839" w14:textId="77777777" w:rsidTr="00693CF9">
        <w:trPr>
          <w:trHeight w:val="335"/>
          <w:tblHeader/>
        </w:trPr>
        <w:tc>
          <w:tcPr>
            <w:tcW w:w="418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14:paraId="4B46D539" w14:textId="77777777" w:rsidR="00693CF9" w:rsidRPr="002543D0" w:rsidRDefault="00693CF9" w:rsidP="00693CF9">
            <w:pPr>
              <w:spacing w:line="240" w:lineRule="auto"/>
              <w:ind w:right="-57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2543D0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ข้อมูลเกี่ยวกับส่วนงานที่รายงาน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76ECDEF" w14:textId="77777777" w:rsidR="00693CF9" w:rsidRPr="002543D0" w:rsidRDefault="00693CF9" w:rsidP="00693CF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left w:val="nil"/>
              <w:right w:val="nil"/>
            </w:tcBorders>
            <w:vAlign w:val="bottom"/>
          </w:tcPr>
          <w:p w14:paraId="70DF4F0B" w14:textId="77777777" w:rsidR="00693CF9" w:rsidRPr="002543D0" w:rsidRDefault="00693CF9" w:rsidP="00693CF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1E857B3" w14:textId="77777777" w:rsidR="00693CF9" w:rsidRPr="002543D0" w:rsidRDefault="00693CF9" w:rsidP="00693CF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left w:val="nil"/>
              <w:right w:val="nil"/>
            </w:tcBorders>
            <w:vAlign w:val="bottom"/>
          </w:tcPr>
          <w:p w14:paraId="09794DDD" w14:textId="77777777" w:rsidR="00693CF9" w:rsidRPr="002543D0" w:rsidRDefault="00693CF9" w:rsidP="00693CF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0DACD6FA" w14:textId="77777777" w:rsidR="00693CF9" w:rsidRPr="002543D0" w:rsidRDefault="00693CF9" w:rsidP="00693CF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969" w:type="dxa"/>
            <w:gridSpan w:val="3"/>
            <w:tcBorders>
              <w:left w:val="nil"/>
              <w:right w:val="nil"/>
            </w:tcBorders>
            <w:vAlign w:val="bottom"/>
          </w:tcPr>
          <w:p w14:paraId="3ABFF76F" w14:textId="77777777" w:rsidR="00693CF9" w:rsidRPr="002543D0" w:rsidRDefault="00693CF9" w:rsidP="00693CF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1842328" w14:textId="77777777" w:rsidR="00693CF9" w:rsidRPr="002543D0" w:rsidRDefault="00693CF9" w:rsidP="00693CF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  <w:gridSpan w:val="3"/>
            <w:tcBorders>
              <w:left w:val="nil"/>
              <w:right w:val="nil"/>
            </w:tcBorders>
            <w:vAlign w:val="bottom"/>
          </w:tcPr>
          <w:p w14:paraId="75459A75" w14:textId="77777777" w:rsidR="00693CF9" w:rsidRPr="002543D0" w:rsidRDefault="00693CF9" w:rsidP="00693CF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A436E1F" w14:textId="77777777" w:rsidR="00693CF9" w:rsidRPr="002543D0" w:rsidRDefault="00693CF9" w:rsidP="00693CF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left w:val="nil"/>
              <w:right w:val="nil"/>
            </w:tcBorders>
            <w:vAlign w:val="bottom"/>
          </w:tcPr>
          <w:p w14:paraId="57E4593A" w14:textId="77777777" w:rsidR="00693CF9" w:rsidRPr="002543D0" w:rsidRDefault="00693CF9" w:rsidP="00693CF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693CF9" w:rsidRPr="002543D0" w14:paraId="64381C12" w14:textId="77777777" w:rsidTr="00693CF9">
        <w:trPr>
          <w:trHeight w:val="335"/>
          <w:tblHeader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8B18730" w14:textId="77777777" w:rsidR="00693CF9" w:rsidRPr="002543D0" w:rsidRDefault="00693CF9" w:rsidP="00693CF9">
            <w:pPr>
              <w:spacing w:line="240" w:lineRule="auto"/>
              <w:ind w:left="-288" w:firstLine="288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848" w:type="dxa"/>
            <w:gridSpan w:val="3"/>
            <w:tcBorders>
              <w:left w:val="nil"/>
              <w:right w:val="nil"/>
            </w:tcBorders>
            <w:vAlign w:val="bottom"/>
          </w:tcPr>
          <w:p w14:paraId="1D9BF28A" w14:textId="77777777" w:rsidR="00693CF9" w:rsidRPr="002543D0" w:rsidRDefault="00693CF9" w:rsidP="00693CF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 1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2B45128" w14:textId="77777777" w:rsidR="00693CF9" w:rsidRPr="002543D0" w:rsidRDefault="00693CF9" w:rsidP="00693CF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left w:val="nil"/>
              <w:right w:val="nil"/>
            </w:tcBorders>
            <w:vAlign w:val="bottom"/>
          </w:tcPr>
          <w:p w14:paraId="5A9A27C6" w14:textId="77777777" w:rsidR="00693CF9" w:rsidRPr="002543D0" w:rsidRDefault="00693CF9" w:rsidP="00693CF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 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6F4B244" w14:textId="77777777" w:rsidR="00693CF9" w:rsidRPr="002543D0" w:rsidRDefault="00693CF9" w:rsidP="00693CF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left w:val="nil"/>
              <w:right w:val="nil"/>
            </w:tcBorders>
            <w:vAlign w:val="bottom"/>
          </w:tcPr>
          <w:p w14:paraId="5467DBA7" w14:textId="77777777" w:rsidR="00693CF9" w:rsidRPr="002543D0" w:rsidRDefault="00693CF9" w:rsidP="00693CF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 3</w:t>
            </w: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2F6286A9" w14:textId="77777777" w:rsidR="00693CF9" w:rsidRPr="002543D0" w:rsidRDefault="00693CF9" w:rsidP="00693CF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969" w:type="dxa"/>
            <w:gridSpan w:val="3"/>
            <w:tcBorders>
              <w:left w:val="nil"/>
              <w:right w:val="nil"/>
            </w:tcBorders>
            <w:vAlign w:val="bottom"/>
          </w:tcPr>
          <w:p w14:paraId="71D4D7EF" w14:textId="77777777" w:rsidR="00693CF9" w:rsidRPr="002543D0" w:rsidRDefault="00693CF9" w:rsidP="00693CF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อื่นๆ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D6CE42A" w14:textId="77777777" w:rsidR="00693CF9" w:rsidRPr="002543D0" w:rsidRDefault="00693CF9" w:rsidP="00693CF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  <w:gridSpan w:val="3"/>
            <w:tcBorders>
              <w:left w:val="nil"/>
              <w:right w:val="nil"/>
            </w:tcBorders>
            <w:vAlign w:val="bottom"/>
          </w:tcPr>
          <w:p w14:paraId="2579C7F2" w14:textId="77777777" w:rsidR="00693CF9" w:rsidRPr="002543D0" w:rsidRDefault="00693CF9" w:rsidP="00693CF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BF85A97" w14:textId="77777777" w:rsidR="00693CF9" w:rsidRPr="002543D0" w:rsidRDefault="00693CF9" w:rsidP="00693CF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left w:val="nil"/>
              <w:right w:val="nil"/>
            </w:tcBorders>
            <w:vAlign w:val="bottom"/>
          </w:tcPr>
          <w:p w14:paraId="11B83E3B" w14:textId="77777777" w:rsidR="00693CF9" w:rsidRPr="002543D0" w:rsidRDefault="00693CF9" w:rsidP="00693CF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693CF9" w:rsidRPr="002543D0" w14:paraId="1A4CA228" w14:textId="77777777" w:rsidTr="00693CF9">
        <w:trPr>
          <w:tblHeader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9D90C" w14:textId="77777777" w:rsidR="00693CF9" w:rsidRPr="002543D0" w:rsidRDefault="00693CF9" w:rsidP="00693CF9">
            <w:pPr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44287A86" w14:textId="77777777" w:rsidR="00693CF9" w:rsidRPr="002543D0" w:rsidRDefault="00693CF9" w:rsidP="00B27000">
            <w:pPr>
              <w:pStyle w:val="BodyText"/>
              <w:spacing w:after="0" w:line="380" w:lineRule="exact"/>
              <w:ind w:left="-108" w:right="-114" w:firstLine="2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2543D0">
              <w:rPr>
                <w:rFonts w:ascii="Angsana New" w:hAnsi="Angsana New" w:cs="Angsana New"/>
                <w:spacing w:val="-8"/>
                <w:sz w:val="20"/>
                <w:szCs w:val="20"/>
              </w:rPr>
              <w:t>2563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FF1465D" w14:textId="77777777" w:rsidR="00693CF9" w:rsidRPr="002543D0" w:rsidRDefault="00693CF9" w:rsidP="00B27000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vAlign w:val="bottom"/>
          </w:tcPr>
          <w:p w14:paraId="462535E7" w14:textId="77777777" w:rsidR="00693CF9" w:rsidRPr="002543D0" w:rsidRDefault="00693CF9" w:rsidP="00B27000">
            <w:pPr>
              <w:pStyle w:val="BodyText"/>
              <w:spacing w:after="0" w:line="380" w:lineRule="exact"/>
              <w:ind w:left="-108" w:right="-158" w:firstLine="1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2543D0">
              <w:rPr>
                <w:rFonts w:ascii="Angsana New" w:hAnsi="Angsana New" w:cs="Angsana New"/>
                <w:spacing w:val="-8"/>
                <w:sz w:val="20"/>
                <w:szCs w:val="20"/>
              </w:rPr>
              <w:t>2562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C91A9C6" w14:textId="77777777" w:rsidR="00693CF9" w:rsidRPr="002543D0" w:rsidRDefault="00693CF9" w:rsidP="00B2700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B2AD604" w14:textId="77777777" w:rsidR="00693CF9" w:rsidRPr="002543D0" w:rsidRDefault="00693CF9" w:rsidP="00B27000">
            <w:pPr>
              <w:pStyle w:val="BodyText"/>
              <w:spacing w:after="0" w:line="380" w:lineRule="exact"/>
              <w:ind w:left="-108" w:right="-116" w:firstLine="15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2543D0">
              <w:rPr>
                <w:rFonts w:ascii="Angsana New" w:hAnsi="Angsana New" w:cs="Angsana New"/>
                <w:spacing w:val="-8"/>
                <w:sz w:val="20"/>
                <w:szCs w:val="20"/>
              </w:rPr>
              <w:t>2563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55611D0F" w14:textId="77777777" w:rsidR="00693CF9" w:rsidRPr="002543D0" w:rsidRDefault="00693CF9" w:rsidP="00B27000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9A4BED7" w14:textId="77777777" w:rsidR="00693CF9" w:rsidRPr="002543D0" w:rsidRDefault="00693CF9" w:rsidP="00B27000">
            <w:pPr>
              <w:pStyle w:val="BodyText"/>
              <w:spacing w:after="0" w:line="380" w:lineRule="exact"/>
              <w:ind w:left="-108" w:right="-91" w:firstLine="9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2543D0">
              <w:rPr>
                <w:rFonts w:ascii="Angsana New" w:hAnsi="Angsana New" w:cs="Angsana New"/>
                <w:spacing w:val="-8"/>
                <w:sz w:val="20"/>
                <w:szCs w:val="20"/>
              </w:rPr>
              <w:t>2562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039F149" w14:textId="77777777" w:rsidR="00693CF9" w:rsidRPr="002543D0" w:rsidRDefault="00693CF9" w:rsidP="00B2700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9EA3352" w14:textId="77777777" w:rsidR="00693CF9" w:rsidRPr="002543D0" w:rsidRDefault="00693CF9" w:rsidP="00B27000">
            <w:pPr>
              <w:pStyle w:val="BodyText"/>
              <w:spacing w:after="0" w:line="380" w:lineRule="exact"/>
              <w:ind w:left="-108" w:right="-159" w:hanging="26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2543D0">
              <w:rPr>
                <w:rFonts w:ascii="Angsana New" w:hAnsi="Angsana New" w:cs="Angsana New"/>
                <w:spacing w:val="-8"/>
                <w:sz w:val="20"/>
                <w:szCs w:val="20"/>
              </w:rPr>
              <w:t>2563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8BF944D" w14:textId="77777777" w:rsidR="00693CF9" w:rsidRPr="002543D0" w:rsidRDefault="00693CF9" w:rsidP="00B27000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8A91AB2" w14:textId="77777777" w:rsidR="00693CF9" w:rsidRPr="002543D0" w:rsidRDefault="00693CF9" w:rsidP="00B27000">
            <w:pPr>
              <w:pStyle w:val="BodyText"/>
              <w:spacing w:after="0" w:line="380" w:lineRule="exact"/>
              <w:ind w:left="-108" w:right="-78" w:firstLine="11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2543D0">
              <w:rPr>
                <w:rFonts w:ascii="Angsana New" w:hAnsi="Angsana New" w:cs="Angsana New"/>
                <w:spacing w:val="-8"/>
                <w:sz w:val="20"/>
                <w:szCs w:val="20"/>
              </w:rPr>
              <w:t>2562</w:t>
            </w:r>
          </w:p>
        </w:tc>
        <w:tc>
          <w:tcPr>
            <w:tcW w:w="321" w:type="dxa"/>
            <w:tcBorders>
              <w:left w:val="nil"/>
              <w:right w:val="nil"/>
            </w:tcBorders>
            <w:vAlign w:val="bottom"/>
          </w:tcPr>
          <w:p w14:paraId="0A721EDF" w14:textId="77777777" w:rsidR="00693CF9" w:rsidRPr="002543D0" w:rsidRDefault="00693CF9" w:rsidP="00B2700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716FC65" w14:textId="77777777" w:rsidR="00693CF9" w:rsidRPr="002543D0" w:rsidRDefault="00693CF9" w:rsidP="00B27000">
            <w:pPr>
              <w:pStyle w:val="BodyText"/>
              <w:spacing w:after="0" w:line="380" w:lineRule="exac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2543D0">
              <w:rPr>
                <w:rFonts w:ascii="Angsana New" w:hAnsi="Angsana New" w:cs="Angsana New"/>
                <w:spacing w:val="-8"/>
                <w:sz w:val="20"/>
                <w:szCs w:val="20"/>
              </w:rPr>
              <w:t>2563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center"/>
          </w:tcPr>
          <w:p w14:paraId="27DD8F0D" w14:textId="77777777" w:rsidR="00693CF9" w:rsidRPr="002543D0" w:rsidRDefault="00693CF9" w:rsidP="00B27000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9C5AFD3" w14:textId="77777777" w:rsidR="00693CF9" w:rsidRPr="002543D0" w:rsidRDefault="00693CF9" w:rsidP="00B27000">
            <w:pPr>
              <w:pStyle w:val="BodyText"/>
              <w:spacing w:after="0" w:line="380" w:lineRule="exact"/>
              <w:ind w:left="-108" w:right="-100" w:hanging="2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2543D0">
              <w:rPr>
                <w:rFonts w:ascii="Angsana New" w:hAnsi="Angsana New" w:cs="Angsana New"/>
                <w:spacing w:val="-8"/>
                <w:sz w:val="20"/>
                <w:szCs w:val="20"/>
              </w:rPr>
              <w:t>2562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FF72425" w14:textId="77777777" w:rsidR="00693CF9" w:rsidRPr="002543D0" w:rsidRDefault="00693CF9" w:rsidP="00B2700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73267E6" w14:textId="77777777" w:rsidR="00693CF9" w:rsidRPr="002543D0" w:rsidRDefault="00693CF9" w:rsidP="00B27000">
            <w:pPr>
              <w:pStyle w:val="BodyText"/>
              <w:spacing w:after="0" w:line="380" w:lineRule="exact"/>
              <w:ind w:left="-108" w:right="-110" w:hanging="19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2543D0">
              <w:rPr>
                <w:rFonts w:ascii="Angsana New" w:hAnsi="Angsana New" w:cs="Angsana New"/>
                <w:spacing w:val="-8"/>
                <w:sz w:val="20"/>
                <w:szCs w:val="20"/>
              </w:rPr>
              <w:t>2563</w:t>
            </w:r>
          </w:p>
        </w:tc>
        <w:tc>
          <w:tcPr>
            <w:tcW w:w="249" w:type="dxa"/>
            <w:tcBorders>
              <w:left w:val="nil"/>
              <w:right w:val="nil"/>
            </w:tcBorders>
            <w:vAlign w:val="center"/>
          </w:tcPr>
          <w:p w14:paraId="23C8AED5" w14:textId="77777777" w:rsidR="00693CF9" w:rsidRPr="002543D0" w:rsidRDefault="00693CF9" w:rsidP="00B27000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64E7F7C5" w14:textId="77777777" w:rsidR="00693CF9" w:rsidRPr="002543D0" w:rsidRDefault="00693CF9" w:rsidP="00B27000">
            <w:pPr>
              <w:pStyle w:val="BodyText"/>
              <w:spacing w:after="0" w:line="380" w:lineRule="exact"/>
              <w:ind w:left="-108" w:right="-106" w:firstLine="5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2543D0">
              <w:rPr>
                <w:rFonts w:ascii="Angsana New" w:hAnsi="Angsana New" w:cs="Angsana New"/>
                <w:spacing w:val="-8"/>
                <w:sz w:val="20"/>
                <w:szCs w:val="20"/>
              </w:rPr>
              <w:t>2562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2192AF7" w14:textId="77777777" w:rsidR="00693CF9" w:rsidRPr="002543D0" w:rsidRDefault="00693CF9" w:rsidP="00B2700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A921CE0" w14:textId="77777777" w:rsidR="00693CF9" w:rsidRPr="002543D0" w:rsidRDefault="00693CF9" w:rsidP="00B27000">
            <w:pPr>
              <w:pStyle w:val="BodyText"/>
              <w:spacing w:after="0" w:line="380" w:lineRule="exact"/>
              <w:ind w:left="-108" w:right="-118" w:firstLine="2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2543D0">
              <w:rPr>
                <w:rFonts w:ascii="Angsana New" w:hAnsi="Angsana New" w:cs="Angsana New"/>
                <w:spacing w:val="-8"/>
                <w:sz w:val="20"/>
                <w:szCs w:val="20"/>
              </w:rPr>
              <w:t>2563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26A7A5E" w14:textId="77777777" w:rsidR="00693CF9" w:rsidRPr="002543D0" w:rsidRDefault="00693CF9" w:rsidP="00B27000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9E53C71" w14:textId="77777777" w:rsidR="00693CF9" w:rsidRPr="002543D0" w:rsidRDefault="00693CF9" w:rsidP="00B27000">
            <w:pPr>
              <w:pStyle w:val="BodyText"/>
              <w:spacing w:after="0" w:line="380" w:lineRule="exact"/>
              <w:ind w:left="-108" w:right="-98" w:firstLine="11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2543D0">
              <w:rPr>
                <w:rFonts w:ascii="Angsana New" w:hAnsi="Angsana New" w:cs="Angsana New"/>
                <w:spacing w:val="-8"/>
                <w:sz w:val="20"/>
                <w:szCs w:val="20"/>
              </w:rPr>
              <w:t>2562</w:t>
            </w:r>
          </w:p>
        </w:tc>
      </w:tr>
      <w:tr w:rsidR="00693CF9" w:rsidRPr="002543D0" w14:paraId="5DADB7F1" w14:textId="77777777" w:rsidTr="00693CF9">
        <w:trPr>
          <w:tblHeader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8F5899D" w14:textId="77777777" w:rsidR="00693CF9" w:rsidRPr="002543D0" w:rsidRDefault="00693CF9" w:rsidP="00693CF9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046" w:type="dxa"/>
            <w:gridSpan w:val="23"/>
            <w:tcBorders>
              <w:left w:val="nil"/>
              <w:right w:val="nil"/>
            </w:tcBorders>
            <w:vAlign w:val="bottom"/>
          </w:tcPr>
          <w:p w14:paraId="4EACFE89" w14:textId="77777777" w:rsidR="00693CF9" w:rsidRPr="002543D0" w:rsidRDefault="00693CF9" w:rsidP="00693CF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color w:val="000000"/>
                <w:sz w:val="20"/>
                <w:szCs w:val="20"/>
                <w:cs/>
              </w:rPr>
            </w:pPr>
            <w:r w:rsidRPr="002543D0">
              <w:rPr>
                <w:rFonts w:ascii="Angsana New" w:hAnsi="Angsana New"/>
                <w:i/>
                <w:iCs/>
                <w:color w:val="000000"/>
                <w:sz w:val="20"/>
                <w:szCs w:val="20"/>
                <w:cs/>
              </w:rPr>
              <w:t>(ล้านบาท)</w:t>
            </w:r>
          </w:p>
        </w:tc>
      </w:tr>
      <w:tr w:rsidR="00693CF9" w:rsidRPr="002543D0" w14:paraId="61D9DB6E" w14:textId="77777777" w:rsidTr="00693CF9">
        <w:trPr>
          <w:trHeight w:val="230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768126" w14:textId="77777777" w:rsidR="00693CF9" w:rsidRPr="002543D0" w:rsidRDefault="00693CF9" w:rsidP="00693CF9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center"/>
          </w:tcPr>
          <w:p w14:paraId="19457E87" w14:textId="5F112CBB" w:rsidR="00693CF9" w:rsidRPr="002543D0" w:rsidRDefault="006F11BC" w:rsidP="00693CF9">
            <w:pPr>
              <w:tabs>
                <w:tab w:val="decimal" w:pos="19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2,732.76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A13ADED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vAlign w:val="center"/>
          </w:tcPr>
          <w:p w14:paraId="00042F60" w14:textId="621DBE58" w:rsidR="00693CF9" w:rsidRPr="002543D0" w:rsidRDefault="001B27A1" w:rsidP="00693CF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15,543.88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center"/>
          </w:tcPr>
          <w:p w14:paraId="3B9A13EC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20FB185C" w14:textId="096EE2E0" w:rsidR="00693CF9" w:rsidRPr="002543D0" w:rsidRDefault="006F11BC" w:rsidP="00B27000">
            <w:pPr>
              <w:tabs>
                <w:tab w:val="decimal" w:pos="328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193.1</w:t>
            </w:r>
            <w:r w:rsidR="00C26734" w:rsidRPr="002543D0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5BE237AB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107E8872" w14:textId="3C07488C" w:rsidR="00693CF9" w:rsidRPr="002543D0" w:rsidRDefault="001B27A1" w:rsidP="00B27000">
            <w:pPr>
              <w:tabs>
                <w:tab w:val="decimal" w:pos="376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1,177.55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6145316A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36858B98" w14:textId="43D62CA1" w:rsidR="00693CF9" w:rsidRPr="002543D0" w:rsidRDefault="006F11BC" w:rsidP="00036D25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1,061.18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3C492920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5DBB8179" w14:textId="4E25AA33" w:rsidR="00693CF9" w:rsidRPr="002543D0" w:rsidRDefault="001B27A1" w:rsidP="00B27000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1,492.58</w:t>
            </w:r>
          </w:p>
        </w:tc>
        <w:tc>
          <w:tcPr>
            <w:tcW w:w="321" w:type="dxa"/>
            <w:tcBorders>
              <w:left w:val="nil"/>
              <w:right w:val="nil"/>
            </w:tcBorders>
            <w:vAlign w:val="center"/>
          </w:tcPr>
          <w:p w14:paraId="7D62D86B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54157C6D" w14:textId="01BD395A" w:rsidR="00693CF9" w:rsidRPr="002543D0" w:rsidRDefault="006F11BC" w:rsidP="00693CF9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288.6</w:t>
            </w:r>
            <w:r w:rsidR="007A6F78" w:rsidRPr="002543D0">
              <w:rPr>
                <w:rFonts w:ascii="Angsana New" w:hAnsi="Angsana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center"/>
          </w:tcPr>
          <w:p w14:paraId="57534FAB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32242671" w14:textId="15A62BC1" w:rsidR="00693CF9" w:rsidRPr="002543D0" w:rsidRDefault="001B27A1" w:rsidP="00693CF9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794.74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center"/>
          </w:tcPr>
          <w:p w14:paraId="2FE3964B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49097B89" w14:textId="004088A2" w:rsidR="00693CF9" w:rsidRPr="002543D0" w:rsidRDefault="002D681B" w:rsidP="00B27000">
            <w:pPr>
              <w:tabs>
                <w:tab w:val="decimal" w:pos="39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9" w:type="dxa"/>
            <w:tcBorders>
              <w:left w:val="nil"/>
              <w:right w:val="nil"/>
            </w:tcBorders>
            <w:vAlign w:val="center"/>
          </w:tcPr>
          <w:p w14:paraId="0BD50AC5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center"/>
          </w:tcPr>
          <w:p w14:paraId="070ACC6F" w14:textId="5D8E5886" w:rsidR="00693CF9" w:rsidRPr="002543D0" w:rsidRDefault="001B27A1" w:rsidP="00B27000">
            <w:pPr>
              <w:tabs>
                <w:tab w:val="decimal" w:pos="443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44517FE3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05A3FED6" w14:textId="4BDE49C9" w:rsidR="00693CF9" w:rsidRPr="002543D0" w:rsidRDefault="002D681B" w:rsidP="005F1F1E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4,275.7</w:t>
            </w:r>
            <w:r w:rsidR="007A6F78" w:rsidRPr="002543D0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7F740346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20AE82BA" w14:textId="652F7A7B" w:rsidR="00693CF9" w:rsidRPr="002543D0" w:rsidRDefault="001B27A1" w:rsidP="00B45719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19,008.75</w:t>
            </w:r>
          </w:p>
        </w:tc>
      </w:tr>
      <w:tr w:rsidR="00693CF9" w:rsidRPr="002543D0" w14:paraId="634B5AE4" w14:textId="77777777" w:rsidTr="00693CF9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DC3FE32" w14:textId="77777777" w:rsidR="00693CF9" w:rsidRPr="002543D0" w:rsidRDefault="00693CF9" w:rsidP="00693CF9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FBD24D" w14:textId="30EDFA7F" w:rsidR="00693CF9" w:rsidRPr="002543D0" w:rsidRDefault="006F11BC" w:rsidP="00B27000">
            <w:pPr>
              <w:tabs>
                <w:tab w:val="decimal" w:pos="438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BFC3D6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C8F036" w14:textId="554A2860" w:rsidR="00693CF9" w:rsidRPr="002543D0" w:rsidRDefault="001B27A1" w:rsidP="00B27000">
            <w:pPr>
              <w:tabs>
                <w:tab w:val="decimal" w:pos="522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BB4310B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CA3C47" w14:textId="5C95623D" w:rsidR="00693CF9" w:rsidRPr="002543D0" w:rsidRDefault="006F11BC" w:rsidP="00036D25">
            <w:pPr>
              <w:tabs>
                <w:tab w:val="decimal" w:pos="328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B773BFE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457510" w14:textId="311EFF9E" w:rsidR="00693CF9" w:rsidRPr="002543D0" w:rsidRDefault="001B27A1" w:rsidP="00B27000">
            <w:pPr>
              <w:tabs>
                <w:tab w:val="decimal" w:pos="376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(5.32)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BA8AEF7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4D36DC" w14:textId="0A7AE5EC" w:rsidR="00693CF9" w:rsidRPr="002543D0" w:rsidRDefault="006F11BC" w:rsidP="00B27000">
            <w:pPr>
              <w:tabs>
                <w:tab w:val="decimal" w:pos="426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A3E7CF3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4C46C0" w14:textId="15FF54E6" w:rsidR="00693CF9" w:rsidRPr="002543D0" w:rsidRDefault="001B27A1" w:rsidP="00B27000">
            <w:pPr>
              <w:tabs>
                <w:tab w:val="decimal" w:pos="421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3B4310BD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E5E619" w14:textId="34E66A32" w:rsidR="00693CF9" w:rsidRPr="002543D0" w:rsidRDefault="006F11BC" w:rsidP="00693CF9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76.00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0CB912D8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14A011" w14:textId="32EF110B" w:rsidR="00693CF9" w:rsidRPr="002543D0" w:rsidRDefault="001B27A1" w:rsidP="005F1F1E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97.84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94D7D79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D367DE" w14:textId="522C3787" w:rsidR="00693CF9" w:rsidRPr="002543D0" w:rsidRDefault="002D681B" w:rsidP="00693CF9">
            <w:pPr>
              <w:tabs>
                <w:tab w:val="decimal" w:pos="30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(76.24)</w:t>
            </w: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0544927C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B442A4" w14:textId="2492C35D" w:rsidR="00693CF9" w:rsidRPr="002543D0" w:rsidRDefault="001B27A1" w:rsidP="005F1F1E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(92.52)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86D4BC5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009544" w14:textId="6767A695" w:rsidR="00693CF9" w:rsidRPr="002543D0" w:rsidRDefault="002D681B" w:rsidP="00B27000">
            <w:pPr>
              <w:tabs>
                <w:tab w:val="decimal" w:pos="46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56B1D3B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4D3DDF" w14:textId="697ABE7C" w:rsidR="00693CF9" w:rsidRPr="002543D0" w:rsidRDefault="001B27A1" w:rsidP="00B27000">
            <w:pPr>
              <w:tabs>
                <w:tab w:val="decimal" w:pos="463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693CF9" w:rsidRPr="002543D0" w14:paraId="69066DCE" w14:textId="77777777" w:rsidTr="00693CF9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CEAD696" w14:textId="77777777" w:rsidR="00693CF9" w:rsidRPr="002543D0" w:rsidRDefault="00693CF9" w:rsidP="00693CF9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3718B3" w14:textId="4BB1F4EE" w:rsidR="00693CF9" w:rsidRPr="002543D0" w:rsidRDefault="006F11BC" w:rsidP="00693CF9">
            <w:pPr>
              <w:tabs>
                <w:tab w:val="decimal" w:pos="19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2,732.76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BB6D8F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66DB52" w14:textId="0ED49E28" w:rsidR="00693CF9" w:rsidRPr="002543D0" w:rsidRDefault="001B27A1" w:rsidP="00693CF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15,543.88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5F8A07F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31FB75" w14:textId="3D8C5512" w:rsidR="00693CF9" w:rsidRPr="002543D0" w:rsidRDefault="006F11BC" w:rsidP="00B27000">
            <w:pPr>
              <w:tabs>
                <w:tab w:val="decimal" w:pos="32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193.4</w:t>
            </w:r>
            <w:r w:rsidR="007A6F78"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E8890BE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25AFAE" w14:textId="340C0A5A" w:rsidR="00693CF9" w:rsidRPr="002543D0" w:rsidRDefault="001B27A1" w:rsidP="00B27000">
            <w:pPr>
              <w:tabs>
                <w:tab w:val="decimal" w:pos="376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1,172.23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8D153FE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901071" w14:textId="4392D0E6" w:rsidR="00693CF9" w:rsidRPr="002543D0" w:rsidRDefault="006F11BC" w:rsidP="00693CF9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1,061.18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ED37860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BDACA0" w14:textId="334020CE" w:rsidR="00693CF9" w:rsidRPr="002543D0" w:rsidRDefault="001B27A1" w:rsidP="005F1F1E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1,492.58</w:t>
            </w: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449472D8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069C3E" w14:textId="6E607A87" w:rsidR="00693CF9" w:rsidRPr="002543D0" w:rsidRDefault="002D681B" w:rsidP="005F1F1E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364.6</w:t>
            </w:r>
            <w:r w:rsidR="007A6F78"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2EA4ACD9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87CEC1" w14:textId="243CEE79" w:rsidR="00693CF9" w:rsidRPr="002543D0" w:rsidRDefault="001B27A1" w:rsidP="00693CF9">
            <w:pPr>
              <w:tabs>
                <w:tab w:val="decimal" w:pos="352"/>
              </w:tabs>
              <w:spacing w:line="240" w:lineRule="auto"/>
              <w:ind w:right="-106"/>
              <w:jc w:val="both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892.58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B13BEB8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887560" w14:textId="55D8B6DD" w:rsidR="00693CF9" w:rsidRPr="002543D0" w:rsidRDefault="002D681B" w:rsidP="005F1F1E">
            <w:pPr>
              <w:tabs>
                <w:tab w:val="decimal" w:pos="30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(76.24)</w:t>
            </w: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310BF097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19AF7E" w14:textId="3EAF1390" w:rsidR="00693CF9" w:rsidRPr="002543D0" w:rsidRDefault="001B27A1" w:rsidP="00693CF9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(92.52)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1E6E3810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6975A3" w14:textId="7F5F4E95" w:rsidR="00693CF9" w:rsidRPr="002543D0" w:rsidRDefault="002D681B" w:rsidP="00693CF9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4,275.7</w:t>
            </w:r>
            <w:r w:rsidR="007A6F78"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9D2AE0E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6C1FA2" w14:textId="09A3CA6D" w:rsidR="00693CF9" w:rsidRPr="002543D0" w:rsidRDefault="001B27A1" w:rsidP="00693CF9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19,008.75</w:t>
            </w:r>
          </w:p>
        </w:tc>
      </w:tr>
      <w:tr w:rsidR="00693CF9" w:rsidRPr="002543D0" w14:paraId="1B55097A" w14:textId="77777777" w:rsidTr="00693CF9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6AF5D84" w14:textId="77777777" w:rsidR="00693CF9" w:rsidRPr="002543D0" w:rsidRDefault="00693CF9" w:rsidP="00693CF9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A35717" w14:textId="77777777" w:rsidR="00693CF9" w:rsidRPr="002543D0" w:rsidRDefault="00693CF9" w:rsidP="00693CF9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50C16F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197C04" w14:textId="77777777" w:rsidR="00693CF9" w:rsidRPr="002543D0" w:rsidRDefault="00693CF9" w:rsidP="00693CF9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AB78FBE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122591" w14:textId="77777777" w:rsidR="00693CF9" w:rsidRPr="002543D0" w:rsidRDefault="00693CF9" w:rsidP="00693CF9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63818B2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84985" w14:textId="77777777" w:rsidR="00693CF9" w:rsidRPr="002543D0" w:rsidRDefault="00693CF9" w:rsidP="00693CF9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BC93986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B0AB16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1A049EE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40E841" w14:textId="77777777" w:rsidR="00693CF9" w:rsidRPr="002543D0" w:rsidRDefault="00693CF9" w:rsidP="00693CF9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3E1AF9AE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E9552A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3174F4A4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D9FCE2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BC76AFB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5FE2D7" w14:textId="77777777" w:rsidR="00693CF9" w:rsidRPr="002543D0" w:rsidRDefault="00693CF9" w:rsidP="00693CF9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358E5322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18111A" w14:textId="77777777" w:rsidR="00693CF9" w:rsidRPr="002543D0" w:rsidRDefault="00693CF9" w:rsidP="00693CF9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654CC71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33D528" w14:textId="43DA472F" w:rsidR="00693CF9" w:rsidRPr="002543D0" w:rsidRDefault="002D681B" w:rsidP="00693CF9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110.5</w:t>
            </w:r>
            <w:r w:rsidR="007A6F78" w:rsidRPr="002543D0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5852BA9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E8BADA" w14:textId="7879A74C" w:rsidR="00693CF9" w:rsidRPr="002543D0" w:rsidRDefault="00BC2366" w:rsidP="00693CF9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1,523.27</w:t>
            </w:r>
          </w:p>
        </w:tc>
      </w:tr>
      <w:tr w:rsidR="00693CF9" w:rsidRPr="002543D0" w14:paraId="0A8CAA71" w14:textId="77777777" w:rsidTr="00693CF9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8593D5A" w14:textId="77777777" w:rsidR="00693CF9" w:rsidRPr="002543D0" w:rsidRDefault="00693CF9" w:rsidP="00693CF9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029369BC" w14:textId="77777777" w:rsidR="00693CF9" w:rsidRPr="002543D0" w:rsidRDefault="00693CF9" w:rsidP="00693CF9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4C0213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vAlign w:val="bottom"/>
          </w:tcPr>
          <w:p w14:paraId="3AF87643" w14:textId="77777777" w:rsidR="00693CF9" w:rsidRPr="002543D0" w:rsidRDefault="00693CF9" w:rsidP="00693CF9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8DDAD59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B501457" w14:textId="77777777" w:rsidR="00693CF9" w:rsidRPr="002543D0" w:rsidRDefault="00693CF9" w:rsidP="00693CF9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A28FB62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140DE21" w14:textId="77777777" w:rsidR="00693CF9" w:rsidRPr="002543D0" w:rsidRDefault="00693CF9" w:rsidP="00693CF9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09677AB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779D999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89DB3CC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507848E" w14:textId="77777777" w:rsidR="00693CF9" w:rsidRPr="002543D0" w:rsidRDefault="00693CF9" w:rsidP="00693CF9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1C7527B6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58128B7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5703C5C7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6C74034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4F6EDB8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00A9C15" w14:textId="77777777" w:rsidR="00693CF9" w:rsidRPr="002543D0" w:rsidRDefault="00693CF9" w:rsidP="00693CF9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6212D593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079863AA" w14:textId="77777777" w:rsidR="00693CF9" w:rsidRPr="002543D0" w:rsidRDefault="00693CF9" w:rsidP="00693CF9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C341C83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36D0C9" w14:textId="3E1F889E" w:rsidR="00693CF9" w:rsidRPr="002543D0" w:rsidRDefault="002D681B" w:rsidP="00693CF9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4,386.30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FF4B152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436BD5" w14:textId="577B60DF" w:rsidR="00693CF9" w:rsidRPr="002543D0" w:rsidRDefault="00BC2366" w:rsidP="00693CF9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20,532.02</w:t>
            </w:r>
          </w:p>
        </w:tc>
      </w:tr>
      <w:tr w:rsidR="006938D0" w:rsidRPr="002543D0" w14:paraId="2C3369D2" w14:textId="77777777" w:rsidTr="00693CF9">
        <w:trPr>
          <w:trHeight w:val="134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F82507" w14:textId="77777777" w:rsidR="006938D0" w:rsidRPr="002543D0" w:rsidRDefault="006938D0" w:rsidP="00693CF9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21B164B9" w14:textId="77777777" w:rsidR="006938D0" w:rsidRPr="002543D0" w:rsidRDefault="006938D0" w:rsidP="00693CF9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D71C541" w14:textId="77777777" w:rsidR="006938D0" w:rsidRPr="002543D0" w:rsidRDefault="006938D0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vAlign w:val="bottom"/>
          </w:tcPr>
          <w:p w14:paraId="00A9235D" w14:textId="77777777" w:rsidR="006938D0" w:rsidRPr="002543D0" w:rsidRDefault="006938D0" w:rsidP="00693CF9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3BE449B" w14:textId="77777777" w:rsidR="006938D0" w:rsidRPr="002543D0" w:rsidRDefault="006938D0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55AD363" w14:textId="77777777" w:rsidR="006938D0" w:rsidRPr="002543D0" w:rsidRDefault="006938D0" w:rsidP="00693CF9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86C63B0" w14:textId="77777777" w:rsidR="006938D0" w:rsidRPr="002543D0" w:rsidRDefault="006938D0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21395844" w14:textId="77777777" w:rsidR="006938D0" w:rsidRPr="002543D0" w:rsidRDefault="006938D0" w:rsidP="00693CF9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FFBEFD0" w14:textId="77777777" w:rsidR="006938D0" w:rsidRPr="002543D0" w:rsidRDefault="006938D0" w:rsidP="00693CF9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F2BC07F" w14:textId="77777777" w:rsidR="006938D0" w:rsidRPr="002543D0" w:rsidRDefault="006938D0" w:rsidP="00693CF9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C84C257" w14:textId="77777777" w:rsidR="006938D0" w:rsidRPr="002543D0" w:rsidRDefault="006938D0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C208DB4" w14:textId="77777777" w:rsidR="006938D0" w:rsidRPr="002543D0" w:rsidRDefault="006938D0" w:rsidP="00693CF9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57E8DCE0" w14:textId="77777777" w:rsidR="006938D0" w:rsidRPr="002543D0" w:rsidRDefault="006938D0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B6E56D8" w14:textId="77777777" w:rsidR="006938D0" w:rsidRPr="002543D0" w:rsidRDefault="006938D0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73064B4C" w14:textId="77777777" w:rsidR="006938D0" w:rsidRPr="002543D0" w:rsidRDefault="006938D0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383909A" w14:textId="77777777" w:rsidR="006938D0" w:rsidRPr="002543D0" w:rsidRDefault="006938D0" w:rsidP="00693CF9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94F56A8" w14:textId="77777777" w:rsidR="006938D0" w:rsidRPr="002543D0" w:rsidRDefault="006938D0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3BC6EC1" w14:textId="77777777" w:rsidR="006938D0" w:rsidRPr="002543D0" w:rsidRDefault="006938D0" w:rsidP="00693CF9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1EF1C88B" w14:textId="77777777" w:rsidR="006938D0" w:rsidRPr="002543D0" w:rsidRDefault="006938D0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3CA73BA9" w14:textId="77777777" w:rsidR="006938D0" w:rsidRPr="002543D0" w:rsidRDefault="006938D0" w:rsidP="00693CF9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6A8A0F3" w14:textId="77777777" w:rsidR="006938D0" w:rsidRPr="002543D0" w:rsidRDefault="006938D0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E339352" w14:textId="77777777" w:rsidR="006938D0" w:rsidRPr="002543D0" w:rsidRDefault="006938D0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BA7932B" w14:textId="77777777" w:rsidR="006938D0" w:rsidRPr="002543D0" w:rsidRDefault="006938D0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6C5C56B" w14:textId="77777777" w:rsidR="006938D0" w:rsidRPr="002543D0" w:rsidRDefault="006938D0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6938D0" w:rsidRPr="002543D0" w14:paraId="4F256E5A" w14:textId="77777777" w:rsidTr="006938D0">
        <w:trPr>
          <w:trHeight w:val="134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B6F6FDC" w14:textId="1470B99D" w:rsidR="006938D0" w:rsidRPr="002543D0" w:rsidRDefault="006938D0" w:rsidP="006938D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0D232B35" w14:textId="77777777" w:rsidR="006938D0" w:rsidRPr="002543D0" w:rsidRDefault="006938D0" w:rsidP="006938D0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93D5364" w14:textId="77777777" w:rsidR="006938D0" w:rsidRPr="002543D0" w:rsidRDefault="006938D0" w:rsidP="006938D0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vAlign w:val="bottom"/>
          </w:tcPr>
          <w:p w14:paraId="60B4F393" w14:textId="77777777" w:rsidR="006938D0" w:rsidRPr="002543D0" w:rsidRDefault="006938D0" w:rsidP="006938D0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8F13CD9" w14:textId="77777777" w:rsidR="006938D0" w:rsidRPr="002543D0" w:rsidRDefault="006938D0" w:rsidP="006938D0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9B820A1" w14:textId="77777777" w:rsidR="006938D0" w:rsidRPr="002543D0" w:rsidRDefault="006938D0" w:rsidP="006938D0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7C8AB7D" w14:textId="77777777" w:rsidR="006938D0" w:rsidRPr="002543D0" w:rsidRDefault="006938D0" w:rsidP="006938D0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8679C92" w14:textId="77777777" w:rsidR="006938D0" w:rsidRPr="002543D0" w:rsidRDefault="006938D0" w:rsidP="006938D0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9EE75CB" w14:textId="77777777" w:rsidR="006938D0" w:rsidRPr="002543D0" w:rsidRDefault="006938D0" w:rsidP="006938D0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C299DAC" w14:textId="77777777" w:rsidR="006938D0" w:rsidRPr="002543D0" w:rsidRDefault="006938D0" w:rsidP="006938D0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392C0C7" w14:textId="77777777" w:rsidR="006938D0" w:rsidRPr="002543D0" w:rsidRDefault="006938D0" w:rsidP="006938D0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FFA5E57" w14:textId="77777777" w:rsidR="006938D0" w:rsidRPr="002543D0" w:rsidRDefault="006938D0" w:rsidP="006938D0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43023DD2" w14:textId="77777777" w:rsidR="006938D0" w:rsidRPr="002543D0" w:rsidRDefault="006938D0" w:rsidP="006938D0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80A71D6" w14:textId="77777777" w:rsidR="006938D0" w:rsidRPr="002543D0" w:rsidRDefault="006938D0" w:rsidP="006938D0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53BE02B2" w14:textId="77777777" w:rsidR="006938D0" w:rsidRPr="002543D0" w:rsidRDefault="006938D0" w:rsidP="006938D0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B7A4C58" w14:textId="77777777" w:rsidR="006938D0" w:rsidRPr="002543D0" w:rsidRDefault="006938D0" w:rsidP="006938D0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DCF921A" w14:textId="77777777" w:rsidR="006938D0" w:rsidRPr="002543D0" w:rsidRDefault="006938D0" w:rsidP="006938D0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F24C9E1" w14:textId="77777777" w:rsidR="006938D0" w:rsidRPr="002543D0" w:rsidRDefault="006938D0" w:rsidP="006938D0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4161C628" w14:textId="77777777" w:rsidR="006938D0" w:rsidRPr="002543D0" w:rsidRDefault="006938D0" w:rsidP="006938D0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5EFBCB77" w14:textId="77777777" w:rsidR="006938D0" w:rsidRPr="002543D0" w:rsidRDefault="006938D0" w:rsidP="006938D0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CB97363" w14:textId="77777777" w:rsidR="006938D0" w:rsidRPr="002543D0" w:rsidRDefault="006938D0" w:rsidP="006938D0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18C9107" w14:textId="77777777" w:rsidR="006938D0" w:rsidRPr="002543D0" w:rsidRDefault="006938D0" w:rsidP="006938D0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8A4A152" w14:textId="77777777" w:rsidR="006938D0" w:rsidRPr="002543D0" w:rsidRDefault="006938D0" w:rsidP="006938D0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ECD904C" w14:textId="77777777" w:rsidR="006938D0" w:rsidRPr="002543D0" w:rsidRDefault="006938D0" w:rsidP="006938D0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7045DD" w:rsidRPr="002543D0" w14:paraId="347B83D9" w14:textId="77777777" w:rsidTr="005E4D8A">
        <w:trPr>
          <w:trHeight w:val="134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A075C1E" w14:textId="438D7581" w:rsidR="007045DD" w:rsidRPr="002543D0" w:rsidRDefault="007045DD" w:rsidP="007045DD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ณ</w:t>
            </w:r>
            <w:r w:rsidRPr="002543D0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เวลาใดเวลาหนึ่ง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center"/>
          </w:tcPr>
          <w:p w14:paraId="3765DA8B" w14:textId="2B9A1DF8" w:rsidR="007045DD" w:rsidRPr="002543D0" w:rsidRDefault="007045DD" w:rsidP="007045DD">
            <w:pPr>
              <w:tabs>
                <w:tab w:val="decimal" w:pos="19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2,732.76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97DD2B2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vAlign w:val="center"/>
          </w:tcPr>
          <w:p w14:paraId="4B08EC73" w14:textId="33B85C58" w:rsidR="007045DD" w:rsidRPr="002543D0" w:rsidRDefault="007045DD" w:rsidP="007045DD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15,543.88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063E64C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0386C861" w14:textId="07278D53" w:rsidR="007045DD" w:rsidRPr="002543D0" w:rsidRDefault="007045DD" w:rsidP="007045DD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64C1F1C0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7F643BA5" w14:textId="4F095795" w:rsidR="007045DD" w:rsidRPr="002543D0" w:rsidRDefault="007045DD" w:rsidP="007045DD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3513488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1D592E88" w14:textId="423CAE74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1,061.18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15AEB2E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17FCFA09" w14:textId="2CFD6D1C" w:rsidR="007045DD" w:rsidRPr="002543D0" w:rsidRDefault="007045DD" w:rsidP="007045DD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1,492.58</w:t>
            </w:r>
          </w:p>
        </w:tc>
        <w:tc>
          <w:tcPr>
            <w:tcW w:w="321" w:type="dxa"/>
            <w:tcBorders>
              <w:left w:val="nil"/>
              <w:right w:val="nil"/>
            </w:tcBorders>
            <w:vAlign w:val="center"/>
          </w:tcPr>
          <w:p w14:paraId="5F10F932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2934D4E9" w14:textId="12B4AB4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191.74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center"/>
          </w:tcPr>
          <w:p w14:paraId="6AD8B36D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16685310" w14:textId="7E0C2854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822.15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center"/>
          </w:tcPr>
          <w:p w14:paraId="3B474708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387CDCEB" w14:textId="741BE0F2" w:rsidR="007045DD" w:rsidRPr="002543D0" w:rsidRDefault="007045DD" w:rsidP="007045DD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(32.36)</w:t>
            </w:r>
          </w:p>
        </w:tc>
        <w:tc>
          <w:tcPr>
            <w:tcW w:w="249" w:type="dxa"/>
            <w:tcBorders>
              <w:left w:val="nil"/>
              <w:right w:val="nil"/>
            </w:tcBorders>
            <w:vAlign w:val="center"/>
          </w:tcPr>
          <w:p w14:paraId="2933E323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center"/>
          </w:tcPr>
          <w:p w14:paraId="469D7F4B" w14:textId="6BCBA27E" w:rsidR="007045DD" w:rsidRPr="002543D0" w:rsidRDefault="007045DD" w:rsidP="007045DD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(56.62)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23294853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01C85719" w14:textId="75424E9C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3,953.32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7DC1FD5F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16221490" w14:textId="1001F385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17,801.99</w:t>
            </w:r>
          </w:p>
        </w:tc>
      </w:tr>
      <w:tr w:rsidR="007045DD" w:rsidRPr="002543D0" w14:paraId="2CE4AB6B" w14:textId="77777777" w:rsidTr="007045DD">
        <w:trPr>
          <w:trHeight w:val="134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17DE3C4" w14:textId="24E1BBEB" w:rsidR="007045DD" w:rsidRPr="002543D0" w:rsidRDefault="007045DD" w:rsidP="007045DD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ตลอดช่วงเวลาหนึ่ง</w:t>
            </w: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979810" w14:textId="527C727B" w:rsidR="007045DD" w:rsidRPr="002543D0" w:rsidRDefault="007045DD" w:rsidP="007045DD">
            <w:pPr>
              <w:tabs>
                <w:tab w:val="decimal" w:pos="19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3B1910E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1692F6" w14:textId="42BB676C" w:rsidR="007045DD" w:rsidRPr="002543D0" w:rsidRDefault="007045DD" w:rsidP="007045DD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310CF26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E787DF" w14:textId="62C14BDF" w:rsidR="007045DD" w:rsidRPr="002543D0" w:rsidRDefault="007045DD" w:rsidP="007045DD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193.</w:t>
            </w:r>
            <w:r w:rsidR="002E2562">
              <w:rPr>
                <w:rFonts w:ascii="Angsana New" w:hAnsi="Angsana New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B545027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93C65B" w14:textId="6C5CEAC1" w:rsidR="007045DD" w:rsidRPr="002543D0" w:rsidRDefault="007045DD" w:rsidP="007045DD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1,172.23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C2D50F8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8837FA" w14:textId="4BC8F934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1D82B4B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019BEF" w14:textId="780D1C46" w:rsidR="007045DD" w:rsidRPr="002543D0" w:rsidRDefault="007045DD" w:rsidP="007045DD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21C808CE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067D50" w14:textId="6524EDED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172.86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1E021B90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E83150" w14:textId="57353CA8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70.43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3B8A746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F600C5" w14:textId="4B36B73B" w:rsidR="007045DD" w:rsidRPr="002543D0" w:rsidRDefault="007045DD" w:rsidP="007045DD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(43.88)</w:t>
            </w: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11886554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A40063" w14:textId="18874E5D" w:rsidR="007045DD" w:rsidRPr="002543D0" w:rsidRDefault="007045DD" w:rsidP="007045DD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(35.9</w:t>
            </w:r>
            <w:r w:rsidR="00D313F2" w:rsidRPr="002543D0">
              <w:rPr>
                <w:rFonts w:ascii="Angsana New" w:hAnsi="Angsana New"/>
                <w:color w:val="000000"/>
                <w:sz w:val="20"/>
                <w:szCs w:val="20"/>
              </w:rPr>
              <w:t>0</w:t>
            </w: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6AFAAA3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31EC6F" w14:textId="1C326D4A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322.40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2482129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2CFCA1" w14:textId="34D9F333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1,206.76</w:t>
            </w:r>
          </w:p>
        </w:tc>
      </w:tr>
      <w:tr w:rsidR="007045DD" w:rsidRPr="002543D0" w14:paraId="00D80D72" w14:textId="77777777" w:rsidTr="007045DD">
        <w:trPr>
          <w:trHeight w:val="134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1735F48" w14:textId="02F2E8FD" w:rsidR="007045DD" w:rsidRPr="002543D0" w:rsidRDefault="007045DD" w:rsidP="007045DD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1B29C4" w14:textId="0B40CC27" w:rsidR="007045DD" w:rsidRPr="002543D0" w:rsidRDefault="007045DD" w:rsidP="007045DD">
            <w:pPr>
              <w:tabs>
                <w:tab w:val="decimal" w:pos="19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2,732.76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71E3185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5EBC0B" w14:textId="2A7B70B4" w:rsidR="007045DD" w:rsidRPr="002543D0" w:rsidRDefault="007045DD" w:rsidP="007045DD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15,543.88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960CE3C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D49E46" w14:textId="0688F623" w:rsidR="007045DD" w:rsidRPr="002543D0" w:rsidRDefault="007045DD" w:rsidP="007045DD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193.42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4C8D266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3C6D46" w14:textId="4F574028" w:rsidR="007045DD" w:rsidRPr="002543D0" w:rsidRDefault="007045DD" w:rsidP="007045DD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1,172.23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438BE38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E62F20" w14:textId="61451526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1,061.18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CAAD516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BD8D94" w14:textId="32492BBF" w:rsidR="007045DD" w:rsidRPr="002543D0" w:rsidRDefault="007045DD" w:rsidP="007045DD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1,492.58</w:t>
            </w: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02ED1F6A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DAE545" w14:textId="3C20092A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364.60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319A8382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B3F1FD" w14:textId="340C74BD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892.58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5572FA3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CB2095" w14:textId="5CE74063" w:rsidR="007045DD" w:rsidRPr="002543D0" w:rsidRDefault="007045DD" w:rsidP="007045DD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(76.24)</w:t>
            </w: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17ADDFF4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7555CE" w14:textId="2E9E0BFA" w:rsidR="007045DD" w:rsidRPr="002543D0" w:rsidRDefault="007045DD" w:rsidP="007045DD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(92.52)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4698239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B59BFF" w14:textId="003E52E3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4,275.72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82E76EE" w14:textId="77777777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955483" w14:textId="71FE7281" w:rsidR="007045DD" w:rsidRPr="002543D0" w:rsidRDefault="007045DD" w:rsidP="007045DD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19,008.75</w:t>
            </w:r>
          </w:p>
        </w:tc>
      </w:tr>
      <w:tr w:rsidR="006938D0" w:rsidRPr="002543D0" w14:paraId="4204D431" w14:textId="77777777" w:rsidTr="007045DD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D8094" w14:textId="77777777" w:rsidR="006938D0" w:rsidRPr="002543D0" w:rsidRDefault="006938D0" w:rsidP="007D2DCC">
            <w:pPr>
              <w:spacing w:line="240" w:lineRule="auto"/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21" w:type="dxa"/>
            <w:gridSpan w:val="2"/>
            <w:tcBorders>
              <w:left w:val="nil"/>
              <w:right w:val="nil"/>
            </w:tcBorders>
            <w:vAlign w:val="bottom"/>
          </w:tcPr>
          <w:p w14:paraId="5D3A7240" w14:textId="77777777" w:rsidR="006938D0" w:rsidRPr="002543D0" w:rsidRDefault="006938D0" w:rsidP="00036D25">
            <w:pPr>
              <w:tabs>
                <w:tab w:val="decimal" w:pos="2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3DDBD7" w14:textId="77777777" w:rsidR="006938D0" w:rsidRPr="002543D0" w:rsidRDefault="006938D0" w:rsidP="007D2DCC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2791BC" w14:textId="77777777" w:rsidR="006938D0" w:rsidRPr="002543D0" w:rsidRDefault="006938D0" w:rsidP="00036D25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F0EAFD7" w14:textId="77777777" w:rsidR="006938D0" w:rsidRPr="002543D0" w:rsidRDefault="006938D0" w:rsidP="007D2DCC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7C9D14" w14:textId="77777777" w:rsidR="006938D0" w:rsidRPr="002543D0" w:rsidRDefault="006938D0" w:rsidP="00036D25">
            <w:pPr>
              <w:tabs>
                <w:tab w:val="decimal" w:pos="177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4A2D72B" w14:textId="77777777" w:rsidR="006938D0" w:rsidRPr="002543D0" w:rsidRDefault="006938D0" w:rsidP="007D2DCC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254A5D" w14:textId="77777777" w:rsidR="006938D0" w:rsidRPr="002543D0" w:rsidRDefault="006938D0" w:rsidP="00036D25">
            <w:pPr>
              <w:tabs>
                <w:tab w:val="decimal" w:pos="253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FA29F0A" w14:textId="77777777" w:rsidR="006938D0" w:rsidRPr="002543D0" w:rsidRDefault="006938D0" w:rsidP="007D2DCC">
            <w:pPr>
              <w:tabs>
                <w:tab w:val="decimal" w:pos="17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BC0086" w14:textId="77777777" w:rsidR="006938D0" w:rsidRPr="002543D0" w:rsidRDefault="006938D0" w:rsidP="00036D25">
            <w:pPr>
              <w:tabs>
                <w:tab w:val="decimal" w:pos="17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36CEFDF" w14:textId="77777777" w:rsidR="006938D0" w:rsidRPr="002543D0" w:rsidRDefault="006938D0" w:rsidP="007D2DCC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3AF3A9" w14:textId="77777777" w:rsidR="006938D0" w:rsidRPr="002543D0" w:rsidRDefault="006938D0" w:rsidP="005F1F1E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51A27655" w14:textId="77777777" w:rsidR="006938D0" w:rsidRPr="002543D0" w:rsidRDefault="006938D0" w:rsidP="007D2DCC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A26FD9" w14:textId="77777777" w:rsidR="006938D0" w:rsidRPr="002543D0" w:rsidRDefault="006938D0" w:rsidP="005F1F1E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52A9B0EC" w14:textId="77777777" w:rsidR="006938D0" w:rsidRPr="002543D0" w:rsidRDefault="006938D0" w:rsidP="007D2DCC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F52673" w14:textId="77777777" w:rsidR="006938D0" w:rsidRPr="002543D0" w:rsidRDefault="006938D0" w:rsidP="005F1F1E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1D0E604" w14:textId="77777777" w:rsidR="006938D0" w:rsidRPr="002543D0" w:rsidRDefault="006938D0" w:rsidP="007D2DCC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14F1EE" w14:textId="77777777" w:rsidR="006938D0" w:rsidRPr="002543D0" w:rsidRDefault="006938D0" w:rsidP="005F1F1E">
            <w:pPr>
              <w:tabs>
                <w:tab w:val="decimal" w:pos="9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4C92266E" w14:textId="77777777" w:rsidR="006938D0" w:rsidRPr="002543D0" w:rsidRDefault="006938D0" w:rsidP="007D2DCC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D9242D" w14:textId="77777777" w:rsidR="006938D0" w:rsidRPr="002543D0" w:rsidRDefault="006938D0" w:rsidP="007D2DCC">
            <w:pPr>
              <w:tabs>
                <w:tab w:val="decimal" w:pos="177"/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E4DA080" w14:textId="77777777" w:rsidR="006938D0" w:rsidRPr="002543D0" w:rsidRDefault="006938D0" w:rsidP="007D2DCC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131348" w14:textId="77777777" w:rsidR="006938D0" w:rsidRPr="002543D0" w:rsidRDefault="006938D0" w:rsidP="007D2DCC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DD7A79E" w14:textId="77777777" w:rsidR="006938D0" w:rsidRPr="002543D0" w:rsidRDefault="006938D0" w:rsidP="007D2DCC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4638FC" w14:textId="77777777" w:rsidR="006938D0" w:rsidRPr="002543D0" w:rsidRDefault="006938D0" w:rsidP="007D2DCC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7D2DCC" w:rsidRPr="002543D0" w14:paraId="790BBB1E" w14:textId="77777777" w:rsidTr="007D2DCC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D19FF" w14:textId="34CD2D61" w:rsidR="007D2DCC" w:rsidRPr="002543D0" w:rsidRDefault="007D2DCC" w:rsidP="007D2DCC">
            <w:pPr>
              <w:spacing w:line="240" w:lineRule="auto"/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กำไร (ขาดทุน) จากส่วนงานที่</w:t>
            </w:r>
            <w:r w:rsidRPr="002543D0">
              <w:rPr>
                <w:rFonts w:ascii="Angsana New" w:hAnsi="Angsana New" w:hint="cs"/>
                <w:color w:val="000000"/>
                <w:spacing w:val="-4"/>
                <w:sz w:val="20"/>
                <w:szCs w:val="20"/>
                <w:cs/>
                <w:lang w:val="en-GB"/>
              </w:rPr>
              <w:t>ร</w:t>
            </w:r>
            <w:r w:rsidRPr="002543D0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ายงาน</w:t>
            </w:r>
          </w:p>
        </w:tc>
        <w:tc>
          <w:tcPr>
            <w:tcW w:w="821" w:type="dxa"/>
            <w:gridSpan w:val="2"/>
            <w:tcBorders>
              <w:left w:val="nil"/>
              <w:right w:val="nil"/>
            </w:tcBorders>
            <w:vAlign w:val="bottom"/>
          </w:tcPr>
          <w:p w14:paraId="70BB3A74" w14:textId="0F0FBF3E" w:rsidR="007D2DCC" w:rsidRPr="002543D0" w:rsidRDefault="007D2DCC" w:rsidP="00036D25">
            <w:pPr>
              <w:tabs>
                <w:tab w:val="decimal" w:pos="2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231.52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9BE66C8" w14:textId="77777777" w:rsidR="007D2DCC" w:rsidRPr="002543D0" w:rsidRDefault="007D2DCC" w:rsidP="007D2DCC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vAlign w:val="bottom"/>
          </w:tcPr>
          <w:p w14:paraId="7879DD32" w14:textId="6A286B7D" w:rsidR="007D2DCC" w:rsidRPr="002543D0" w:rsidRDefault="007D2DCC" w:rsidP="00036D25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2,125.03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627BF7F" w14:textId="77777777" w:rsidR="007D2DCC" w:rsidRPr="002543D0" w:rsidRDefault="007D2DCC" w:rsidP="007D2DCC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DEA608C" w14:textId="2BB07C91" w:rsidR="007D2DCC" w:rsidRPr="002543D0" w:rsidRDefault="007D2DCC" w:rsidP="00036D25">
            <w:pPr>
              <w:tabs>
                <w:tab w:val="decimal" w:pos="177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(18.52)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386CCF9" w14:textId="77777777" w:rsidR="007D2DCC" w:rsidRPr="002543D0" w:rsidRDefault="007D2DCC" w:rsidP="007D2DCC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5725EDF" w14:textId="2CA79E91" w:rsidR="007D2DCC" w:rsidRPr="002543D0" w:rsidRDefault="007D2DCC" w:rsidP="00036D25">
            <w:pPr>
              <w:tabs>
                <w:tab w:val="decimal" w:pos="253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241.20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FAE78DD" w14:textId="77777777" w:rsidR="007D2DCC" w:rsidRPr="002543D0" w:rsidRDefault="007D2DCC" w:rsidP="007D2DCC">
            <w:pPr>
              <w:tabs>
                <w:tab w:val="decimal" w:pos="17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235F86D6" w14:textId="357AFCFD" w:rsidR="007D2DCC" w:rsidRPr="002543D0" w:rsidRDefault="007D2DCC" w:rsidP="00036D25">
            <w:pPr>
              <w:tabs>
                <w:tab w:val="decimal" w:pos="17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(8.07)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2C47D56" w14:textId="77777777" w:rsidR="007D2DCC" w:rsidRPr="002543D0" w:rsidRDefault="007D2DCC" w:rsidP="007D2DCC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7090B8E" w14:textId="4A48475B" w:rsidR="007D2DCC" w:rsidRPr="002543D0" w:rsidRDefault="007D2DCC" w:rsidP="005F1F1E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(8.07)</w:t>
            </w: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610D3315" w14:textId="77777777" w:rsidR="007D2DCC" w:rsidRPr="002543D0" w:rsidRDefault="007D2DCC" w:rsidP="007D2DCC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26D8711" w14:textId="51E658E8" w:rsidR="007D2DCC" w:rsidRPr="002543D0" w:rsidRDefault="007D2DCC" w:rsidP="005F1F1E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(154.83)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4EE37A3B" w14:textId="77777777" w:rsidR="007D2DCC" w:rsidRPr="002543D0" w:rsidRDefault="007D2DCC" w:rsidP="007D2DCC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7D50839" w14:textId="05E22A40" w:rsidR="007D2DCC" w:rsidRPr="002543D0" w:rsidRDefault="007D2DCC" w:rsidP="005F1F1E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(60.93)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2A91D92" w14:textId="77777777" w:rsidR="007D2DCC" w:rsidRPr="002543D0" w:rsidRDefault="007D2DCC" w:rsidP="007D2DCC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CE0199D" w14:textId="45D556A9" w:rsidR="007D2DCC" w:rsidRPr="002543D0" w:rsidRDefault="007D2DCC" w:rsidP="005F1F1E">
            <w:pPr>
              <w:tabs>
                <w:tab w:val="decimal" w:pos="9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(50.1</w:t>
            </w:r>
            <w:r w:rsidR="00771A19" w:rsidRPr="002543D0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3C43A95A" w14:textId="77777777" w:rsidR="007D2DCC" w:rsidRPr="002543D0" w:rsidRDefault="007D2DCC" w:rsidP="007D2DCC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0AC4AB5A" w14:textId="0993456C" w:rsidR="007D2DCC" w:rsidRPr="002543D0" w:rsidRDefault="007D2DCC" w:rsidP="007D2DCC">
            <w:pPr>
              <w:tabs>
                <w:tab w:val="decimal" w:pos="177"/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(133.36)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5EE6460" w14:textId="77777777" w:rsidR="007D2DCC" w:rsidRPr="002543D0" w:rsidRDefault="007D2DCC" w:rsidP="007D2DCC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58D980F" w14:textId="50F37BF8" w:rsidR="007D2DCC" w:rsidRPr="002543D0" w:rsidRDefault="007D2DCC" w:rsidP="007D2DCC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(0.07)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40F417A" w14:textId="77777777" w:rsidR="007D2DCC" w:rsidRPr="002543D0" w:rsidRDefault="007D2DCC" w:rsidP="007D2DCC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84FD0D9" w14:textId="305DDF1E" w:rsidR="007D2DCC" w:rsidRPr="002543D0" w:rsidRDefault="007D2DCC" w:rsidP="007D2DCC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2,163.87</w:t>
            </w:r>
          </w:p>
        </w:tc>
      </w:tr>
      <w:tr w:rsidR="007D2DCC" w:rsidRPr="002543D0" w14:paraId="400DEA0C" w14:textId="77777777" w:rsidTr="007D2DCC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166722" w14:textId="3E52B017" w:rsidR="007D2DCC" w:rsidRPr="002543D0" w:rsidRDefault="007D2DCC" w:rsidP="007D2DCC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821" w:type="dxa"/>
            <w:gridSpan w:val="2"/>
            <w:tcBorders>
              <w:left w:val="nil"/>
              <w:right w:val="nil"/>
            </w:tcBorders>
            <w:vAlign w:val="bottom"/>
          </w:tcPr>
          <w:p w14:paraId="407F594B" w14:textId="77777777" w:rsidR="007D2DCC" w:rsidRPr="002543D0" w:rsidRDefault="007D2DCC" w:rsidP="007D2DCC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917932" w14:textId="77777777" w:rsidR="007D2DCC" w:rsidRPr="002543D0" w:rsidRDefault="007D2DCC" w:rsidP="007D2DCC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vAlign w:val="bottom"/>
          </w:tcPr>
          <w:p w14:paraId="17E36309" w14:textId="77777777" w:rsidR="007D2DCC" w:rsidRPr="002543D0" w:rsidRDefault="007D2DCC" w:rsidP="007D2DCC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95B0B18" w14:textId="77777777" w:rsidR="007D2DCC" w:rsidRPr="002543D0" w:rsidRDefault="007D2DCC" w:rsidP="007D2DCC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4C53B63" w14:textId="77777777" w:rsidR="007D2DCC" w:rsidRPr="002543D0" w:rsidRDefault="007D2DCC" w:rsidP="007D2DCC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D840A20" w14:textId="77777777" w:rsidR="007D2DCC" w:rsidRPr="002543D0" w:rsidRDefault="007D2DCC" w:rsidP="007D2DCC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D853A33" w14:textId="77777777" w:rsidR="007D2DCC" w:rsidRPr="002543D0" w:rsidRDefault="007D2DCC" w:rsidP="007D2DCC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B16A8CB" w14:textId="77777777" w:rsidR="007D2DCC" w:rsidRPr="002543D0" w:rsidRDefault="007D2DCC" w:rsidP="007D2DCC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F564DBD" w14:textId="77777777" w:rsidR="007D2DCC" w:rsidRPr="002543D0" w:rsidRDefault="007D2DCC" w:rsidP="007D2DCC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CF104E8" w14:textId="77777777" w:rsidR="007D2DCC" w:rsidRPr="002543D0" w:rsidRDefault="007D2DCC" w:rsidP="007D2DCC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556096D" w14:textId="77777777" w:rsidR="007D2DCC" w:rsidRPr="002543D0" w:rsidRDefault="007D2DCC" w:rsidP="007D2DCC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60B48FEF" w14:textId="77777777" w:rsidR="007D2DCC" w:rsidRPr="002543D0" w:rsidRDefault="007D2DCC" w:rsidP="007D2DCC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A02AEE6" w14:textId="77777777" w:rsidR="007D2DCC" w:rsidRPr="002543D0" w:rsidRDefault="007D2DCC" w:rsidP="007D2DCC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23FC76B0" w14:textId="77777777" w:rsidR="007D2DCC" w:rsidRPr="002543D0" w:rsidRDefault="007D2DCC" w:rsidP="007D2DCC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2761FC34" w14:textId="77777777" w:rsidR="007D2DCC" w:rsidRPr="002543D0" w:rsidRDefault="007D2DCC" w:rsidP="007D2DCC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5152E8E" w14:textId="77777777" w:rsidR="007D2DCC" w:rsidRPr="002543D0" w:rsidRDefault="007D2DCC" w:rsidP="007D2DCC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8A7EB5B" w14:textId="77777777" w:rsidR="007D2DCC" w:rsidRPr="002543D0" w:rsidRDefault="007D2DCC" w:rsidP="007D2DCC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6CFCDFF1" w14:textId="77777777" w:rsidR="007D2DCC" w:rsidRPr="002543D0" w:rsidRDefault="007D2DCC" w:rsidP="007D2DCC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3C28113E" w14:textId="77777777" w:rsidR="007D2DCC" w:rsidRPr="002543D0" w:rsidRDefault="007D2DCC" w:rsidP="007D2DCC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82A588E" w14:textId="77777777" w:rsidR="007D2DCC" w:rsidRPr="002543D0" w:rsidRDefault="007D2DCC" w:rsidP="007D2DCC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94220B" w14:textId="00354CAA" w:rsidR="007D2DCC" w:rsidRPr="002543D0" w:rsidRDefault="007D2DCC" w:rsidP="007D2DCC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110.58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CEACD66" w14:textId="77777777" w:rsidR="007D2DCC" w:rsidRPr="002543D0" w:rsidRDefault="007D2DCC" w:rsidP="007D2DCC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D68DE3" w14:textId="17CAB455" w:rsidR="007D2DCC" w:rsidRPr="002543D0" w:rsidRDefault="007D2DCC" w:rsidP="007D2DCC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1,523.27</w:t>
            </w:r>
          </w:p>
        </w:tc>
      </w:tr>
      <w:tr w:rsidR="00693CF9" w:rsidRPr="002543D0" w14:paraId="6EC960BB" w14:textId="77777777" w:rsidTr="007D2DCC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87872" w14:textId="3229CE24" w:rsidR="00693CF9" w:rsidRPr="002543D0" w:rsidRDefault="00693CF9" w:rsidP="00693CF9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รวมกำไร</w:t>
            </w: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จากส่วนงาน</w:t>
            </w:r>
            <w:r w:rsidR="00AC0851"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ที่รายงาน</w:t>
            </w:r>
          </w:p>
        </w:tc>
        <w:tc>
          <w:tcPr>
            <w:tcW w:w="821" w:type="dxa"/>
            <w:gridSpan w:val="2"/>
            <w:tcBorders>
              <w:left w:val="nil"/>
              <w:right w:val="nil"/>
            </w:tcBorders>
            <w:vAlign w:val="bottom"/>
          </w:tcPr>
          <w:p w14:paraId="3D81A9CC" w14:textId="77777777" w:rsidR="00693CF9" w:rsidRPr="002543D0" w:rsidRDefault="00693CF9" w:rsidP="00693CF9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5BCA35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vAlign w:val="bottom"/>
          </w:tcPr>
          <w:p w14:paraId="06691798" w14:textId="77777777" w:rsidR="00693CF9" w:rsidRPr="002543D0" w:rsidRDefault="00693CF9" w:rsidP="00693CF9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8BAC883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0AAF61A" w14:textId="77777777" w:rsidR="00693CF9" w:rsidRPr="002543D0" w:rsidRDefault="00693CF9" w:rsidP="00693CF9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9AFF2E0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2E055464" w14:textId="77777777" w:rsidR="00693CF9" w:rsidRPr="002543D0" w:rsidRDefault="00693CF9" w:rsidP="00693CF9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D835D8B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3A84F79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AFDB4B6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20AAF90" w14:textId="77777777" w:rsidR="00693CF9" w:rsidRPr="002543D0" w:rsidRDefault="00693CF9" w:rsidP="00693CF9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1EFE147C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464A58D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742FD727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A5DF790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1EF4E04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490CF36" w14:textId="77777777" w:rsidR="00693CF9" w:rsidRPr="002543D0" w:rsidRDefault="00693CF9" w:rsidP="00693CF9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026A29B5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3DCEA520" w14:textId="77777777" w:rsidR="00693CF9" w:rsidRPr="002543D0" w:rsidRDefault="00693CF9" w:rsidP="00693CF9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BA18216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085F15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2348158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52E935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693CF9" w:rsidRPr="002543D0" w14:paraId="15D61408" w14:textId="77777777" w:rsidTr="00AC0851">
        <w:trPr>
          <w:trHeight w:val="254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90D4E7" w14:textId="112ACDE7" w:rsidR="00693CF9" w:rsidRPr="002543D0" w:rsidRDefault="00693CF9" w:rsidP="00693CF9">
            <w:pPr>
              <w:spacing w:line="240" w:lineRule="auto"/>
              <w:ind w:left="189" w:hanging="189"/>
              <w:jc w:val="lef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 xml:space="preserve">   ก่อนต้นทุนการเงินและภาษีเงินได้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55447C35" w14:textId="1676665F" w:rsidR="00693CF9" w:rsidRPr="002543D0" w:rsidRDefault="00693CF9" w:rsidP="00693CF9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F5DD25F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vAlign w:val="bottom"/>
          </w:tcPr>
          <w:p w14:paraId="0D5C6D8B" w14:textId="387C5FDD" w:rsidR="00693CF9" w:rsidRPr="002543D0" w:rsidRDefault="00693CF9" w:rsidP="00693CF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DE3179B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C0D724B" w14:textId="1C2E54EA" w:rsidR="00693CF9" w:rsidRPr="002543D0" w:rsidRDefault="00693CF9" w:rsidP="00693CF9">
            <w:pPr>
              <w:tabs>
                <w:tab w:val="decimal" w:pos="328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AE6910C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A573F1E" w14:textId="51148B3C" w:rsidR="00693CF9" w:rsidRPr="002543D0" w:rsidRDefault="00693CF9" w:rsidP="00693CF9">
            <w:pPr>
              <w:tabs>
                <w:tab w:val="decimal" w:pos="328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01D3FDC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D27AC37" w14:textId="525CE6F1" w:rsidR="00693CF9" w:rsidRPr="002543D0" w:rsidRDefault="00693CF9" w:rsidP="00693CF9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606BD42" w14:textId="77777777" w:rsidR="00693CF9" w:rsidRPr="002543D0" w:rsidRDefault="00693CF9" w:rsidP="00693CF9">
            <w:pPr>
              <w:tabs>
                <w:tab w:val="decimal" w:pos="34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B974971" w14:textId="2C68FA73" w:rsidR="00693CF9" w:rsidRPr="002543D0" w:rsidRDefault="00693CF9" w:rsidP="00693CF9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25E9644C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5B96EFC" w14:textId="1ECFFEA6" w:rsidR="00693CF9" w:rsidRPr="002543D0" w:rsidRDefault="00693CF9" w:rsidP="00693CF9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35E375F1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2306176" w14:textId="6CB60AFA" w:rsidR="00693CF9" w:rsidRPr="002543D0" w:rsidRDefault="00693CF9" w:rsidP="00693CF9">
            <w:pPr>
              <w:tabs>
                <w:tab w:val="decimal" w:pos="352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4517CD93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D3654D9" w14:textId="322C689D" w:rsidR="00693CF9" w:rsidRPr="002543D0" w:rsidRDefault="00693CF9" w:rsidP="00693CF9">
            <w:pPr>
              <w:tabs>
                <w:tab w:val="decimal" w:pos="30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6861D781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0C95656E" w14:textId="37F7A2C6" w:rsidR="00693CF9" w:rsidRPr="002543D0" w:rsidRDefault="00693CF9" w:rsidP="00693CF9">
            <w:pPr>
              <w:tabs>
                <w:tab w:val="decimal" w:pos="365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A60E036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1865ABF" w14:textId="36B830FC" w:rsidR="00693CF9" w:rsidRPr="002543D0" w:rsidRDefault="00F050D4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11</w:t>
            </w:r>
            <w:r w:rsidR="00201A3B" w:rsidRPr="002543D0">
              <w:rPr>
                <w:rFonts w:ascii="Angsana New" w:hAnsi="Angsana New"/>
                <w:color w:val="000000"/>
                <w:sz w:val="20"/>
                <w:szCs w:val="20"/>
              </w:rPr>
              <w:t>0.5</w:t>
            </w:r>
            <w:r w:rsidR="007A6F78" w:rsidRPr="002543D0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A543724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BD42D2D" w14:textId="67ED172E" w:rsidR="00693CF9" w:rsidRPr="002543D0" w:rsidRDefault="00BC2366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3,687.14</w:t>
            </w:r>
          </w:p>
        </w:tc>
      </w:tr>
      <w:tr w:rsidR="00693CF9" w:rsidRPr="002543D0" w14:paraId="2DCF4148" w14:textId="77777777" w:rsidTr="00693CF9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CB33F9" w14:textId="77777777" w:rsidR="00693CF9" w:rsidRPr="002543D0" w:rsidRDefault="00693CF9" w:rsidP="00693CF9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ต้นทุนทางการเงิน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1E95B2B9" w14:textId="401D0813" w:rsidR="00693CF9" w:rsidRPr="002543D0" w:rsidRDefault="00693CF9" w:rsidP="00F050D4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FF61FD2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vAlign w:val="bottom"/>
          </w:tcPr>
          <w:p w14:paraId="502FB978" w14:textId="77777777" w:rsidR="00693CF9" w:rsidRPr="002543D0" w:rsidRDefault="00693CF9" w:rsidP="00693CF9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1EB05F0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04F9DC2" w14:textId="77777777" w:rsidR="00693CF9" w:rsidRPr="002543D0" w:rsidRDefault="00693CF9" w:rsidP="00693CF9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963DF96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7855B9B" w14:textId="77777777" w:rsidR="00693CF9" w:rsidRPr="002543D0" w:rsidRDefault="00693CF9" w:rsidP="00693CF9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218022D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E187362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B0F33F8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14981DF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7C07F424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82E08C2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7912CD45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159C541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4BF12BC0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E28361E" w14:textId="77777777" w:rsidR="00693CF9" w:rsidRPr="002543D0" w:rsidRDefault="00693CF9" w:rsidP="00693CF9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67B12724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12376EDE" w14:textId="77777777" w:rsidR="00693CF9" w:rsidRPr="002543D0" w:rsidRDefault="00693CF9" w:rsidP="00693CF9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3A4E581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805822C" w14:textId="34CCA39B" w:rsidR="00693CF9" w:rsidRPr="002543D0" w:rsidRDefault="00F050D4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(74.07)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65F92A6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B89BAC7" w14:textId="712139AE" w:rsidR="00693CF9" w:rsidRPr="002543D0" w:rsidRDefault="00BC2366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(168.39)</w:t>
            </w:r>
          </w:p>
        </w:tc>
      </w:tr>
      <w:tr w:rsidR="00693CF9" w:rsidRPr="002543D0" w14:paraId="4DDFFC7E" w14:textId="77777777" w:rsidTr="00693CF9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82A99" w14:textId="77777777" w:rsidR="00693CF9" w:rsidRPr="002543D0" w:rsidRDefault="00693CF9" w:rsidP="00693CF9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ส่วนแบ่งกำไรจากเงินลงทุน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6B56CEFA" w14:textId="34CB8DEF" w:rsidR="00693CF9" w:rsidRPr="002543D0" w:rsidRDefault="00693CF9" w:rsidP="00F050D4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C4F2AC8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vAlign w:val="bottom"/>
          </w:tcPr>
          <w:p w14:paraId="04292309" w14:textId="77777777" w:rsidR="00693CF9" w:rsidRPr="002543D0" w:rsidRDefault="00693CF9" w:rsidP="00693CF9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931C4CC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557863F" w14:textId="77777777" w:rsidR="00693CF9" w:rsidRPr="002543D0" w:rsidRDefault="00693CF9" w:rsidP="00693CF9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9C60B4F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DACA92B" w14:textId="77777777" w:rsidR="00693CF9" w:rsidRPr="002543D0" w:rsidRDefault="00693CF9" w:rsidP="00693CF9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3E2BDCB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C981985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217D80F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7C8A1FF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66FB98B7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D1E7FAB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76149F21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029B74B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B6966EE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59E7229" w14:textId="77777777" w:rsidR="00693CF9" w:rsidRPr="002543D0" w:rsidRDefault="00693CF9" w:rsidP="00693CF9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2A8E3D20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2DCBD13D" w14:textId="77777777" w:rsidR="00693CF9" w:rsidRPr="002543D0" w:rsidRDefault="00693CF9" w:rsidP="00693CF9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F26D81D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03DD144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E91D394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2B6E9F3F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693CF9" w:rsidRPr="002543D0" w14:paraId="0F4C041E" w14:textId="77777777" w:rsidTr="00693CF9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E647FD" w14:textId="77777777" w:rsidR="00693CF9" w:rsidRPr="002543D0" w:rsidRDefault="00693CF9" w:rsidP="00693CF9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 xml:space="preserve">   ในบริษัทร่วมและการร่วมค้า</w:t>
            </w:r>
          </w:p>
        </w:tc>
        <w:tc>
          <w:tcPr>
            <w:tcW w:w="821" w:type="dxa"/>
            <w:gridSpan w:val="2"/>
            <w:tcBorders>
              <w:left w:val="nil"/>
              <w:right w:val="nil"/>
            </w:tcBorders>
            <w:vAlign w:val="bottom"/>
          </w:tcPr>
          <w:p w14:paraId="31648310" w14:textId="0010C9D1" w:rsidR="00693CF9" w:rsidRPr="002543D0" w:rsidRDefault="00693CF9" w:rsidP="00F050D4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804C198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vAlign w:val="bottom"/>
          </w:tcPr>
          <w:p w14:paraId="6983DAAE" w14:textId="77777777" w:rsidR="00693CF9" w:rsidRPr="002543D0" w:rsidRDefault="00693CF9" w:rsidP="00693CF9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26925CC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6DBBBC2" w14:textId="77777777" w:rsidR="00693CF9" w:rsidRPr="002543D0" w:rsidRDefault="00693CF9" w:rsidP="00693CF9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6BEC13F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F08481B" w14:textId="77777777" w:rsidR="00693CF9" w:rsidRPr="002543D0" w:rsidRDefault="00693CF9" w:rsidP="00693CF9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BC312D1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5B5C20D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8E25CAB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F09CDD5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662A49AE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F59883A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28CC081E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66021DE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100199E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BE37F51" w14:textId="77777777" w:rsidR="00693CF9" w:rsidRPr="002543D0" w:rsidRDefault="00693CF9" w:rsidP="00693CF9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019813C2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423A97F9" w14:textId="77777777" w:rsidR="00693CF9" w:rsidRPr="002543D0" w:rsidRDefault="00693CF9" w:rsidP="00693CF9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CE50286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9EB687" w14:textId="34265919" w:rsidR="00693CF9" w:rsidRPr="002543D0" w:rsidRDefault="00BD36AA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30.17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BCD4FCE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7B67DA" w14:textId="3C9DDB4A" w:rsidR="00693CF9" w:rsidRPr="002543D0" w:rsidRDefault="00BC2366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22.10</w:t>
            </w:r>
          </w:p>
        </w:tc>
      </w:tr>
      <w:tr w:rsidR="00693CF9" w:rsidRPr="002543D0" w14:paraId="2A3979CA" w14:textId="77777777" w:rsidTr="00693CF9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6B85B" w14:textId="77777777" w:rsidR="00693CF9" w:rsidRPr="002543D0" w:rsidRDefault="00693CF9" w:rsidP="00693CF9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1E1B6383" w14:textId="1F1B0F0D" w:rsidR="00693CF9" w:rsidRPr="002543D0" w:rsidRDefault="00693CF9" w:rsidP="00F050D4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BC55429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vAlign w:val="bottom"/>
          </w:tcPr>
          <w:p w14:paraId="7C3A6BE1" w14:textId="77777777" w:rsidR="00693CF9" w:rsidRPr="002543D0" w:rsidRDefault="00693CF9" w:rsidP="00693CF9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8497F69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6A9D5E7" w14:textId="77777777" w:rsidR="00693CF9" w:rsidRPr="002543D0" w:rsidRDefault="00693CF9" w:rsidP="00693CF9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C7FFB4D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4D88087" w14:textId="77777777" w:rsidR="00693CF9" w:rsidRPr="002543D0" w:rsidRDefault="00693CF9" w:rsidP="00693CF9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0C7A6CB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6567503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DD3E7ED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5756867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34333A9E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2C5C9B56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77C00735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CE17BB6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153A78C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14F62B3" w14:textId="77777777" w:rsidR="00693CF9" w:rsidRPr="002543D0" w:rsidRDefault="00693CF9" w:rsidP="00693CF9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6D8A59BF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6FA1E3BA" w14:textId="77777777" w:rsidR="00693CF9" w:rsidRPr="002543D0" w:rsidRDefault="00693CF9" w:rsidP="00693CF9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0AA53C7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5CC0DA" w14:textId="7CFB98A7" w:rsidR="00693CF9" w:rsidRPr="002543D0" w:rsidRDefault="00F050D4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66</w:t>
            </w:r>
            <w:r w:rsidR="00201A3B"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="00BD36AA"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E5F3095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D77F40" w14:textId="69441B02" w:rsidR="00693CF9" w:rsidRPr="002543D0" w:rsidRDefault="00BC2366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3,540.85</w:t>
            </w:r>
          </w:p>
        </w:tc>
      </w:tr>
      <w:tr w:rsidR="00693CF9" w:rsidRPr="002543D0" w14:paraId="3CFC9E4F" w14:textId="77777777" w:rsidTr="00693CF9">
        <w:trPr>
          <w:gridAfter w:val="23"/>
          <w:wAfter w:w="13046" w:type="dxa"/>
          <w:trHeight w:val="101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2156B" w14:textId="77777777" w:rsidR="00693CF9" w:rsidRPr="002543D0" w:rsidRDefault="00693CF9" w:rsidP="00693CF9">
            <w:pPr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</w:tr>
      <w:tr w:rsidR="00693CF9" w:rsidRPr="002543D0" w14:paraId="63C9EBB2" w14:textId="77777777" w:rsidTr="00693CF9">
        <w:trPr>
          <w:gridAfter w:val="23"/>
          <w:wAfter w:w="13046" w:type="dxa"/>
          <w:trHeight w:val="101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22107" w14:textId="77777777" w:rsidR="00693CF9" w:rsidRPr="002543D0" w:rsidRDefault="00693CF9" w:rsidP="00693CF9">
            <w:pPr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2543D0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สินทรัพย์ตามส่วนงานที่รายงาน</w:t>
            </w:r>
          </w:p>
        </w:tc>
      </w:tr>
      <w:tr w:rsidR="00693CF9" w:rsidRPr="002543D0" w14:paraId="372E0359" w14:textId="77777777" w:rsidTr="00693CF9">
        <w:trPr>
          <w:trHeight w:val="80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409EB" w14:textId="77777777" w:rsidR="00693CF9" w:rsidRPr="002543D0" w:rsidRDefault="00693CF9" w:rsidP="00693CF9">
            <w:pPr>
              <w:spacing w:line="240" w:lineRule="auto"/>
              <w:ind w:right="-243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สินทรัพย์ตามส่วนงานที่รายงาน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1CDD58AF" w14:textId="28F0FB0A" w:rsidR="00693CF9" w:rsidRPr="002543D0" w:rsidRDefault="00C26734" w:rsidP="00036D25">
            <w:pPr>
              <w:tabs>
                <w:tab w:val="decimal" w:pos="17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11,615.76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A00305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vAlign w:val="bottom"/>
          </w:tcPr>
          <w:p w14:paraId="7FA0C1A9" w14:textId="77777777" w:rsidR="00693CF9" w:rsidRPr="002543D0" w:rsidRDefault="00693CF9" w:rsidP="00693CF9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11,048.88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532717F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B38EDC8" w14:textId="30C851B4" w:rsidR="00693CF9" w:rsidRPr="002543D0" w:rsidRDefault="002D681B" w:rsidP="00693CF9">
            <w:pPr>
              <w:tabs>
                <w:tab w:val="decimal" w:pos="328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1,976.14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206C090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81622E9" w14:textId="77777777" w:rsidR="00693CF9" w:rsidRPr="002543D0" w:rsidRDefault="00693CF9" w:rsidP="00036D25">
            <w:pPr>
              <w:tabs>
                <w:tab w:val="decimal" w:pos="376"/>
              </w:tabs>
              <w:spacing w:line="240" w:lineRule="auto"/>
              <w:ind w:left="-108" w:right="-101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2,085.19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446333E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42888E6" w14:textId="3A1C5CF7" w:rsidR="00693CF9" w:rsidRPr="002543D0" w:rsidRDefault="002D681B" w:rsidP="00693CF9">
            <w:pPr>
              <w:tabs>
                <w:tab w:val="decimal" w:pos="341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659.62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2189BF2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5237C30" w14:textId="77777777" w:rsidR="00693CF9" w:rsidRPr="002543D0" w:rsidRDefault="00693CF9" w:rsidP="005F1F1E">
            <w:pPr>
              <w:tabs>
                <w:tab w:val="decimal" w:pos="324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1,121.23</w:t>
            </w: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2D601F38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B9A82C1" w14:textId="71A39486" w:rsidR="00693CF9" w:rsidRPr="002543D0" w:rsidRDefault="002D681B" w:rsidP="005F1F1E">
            <w:pPr>
              <w:tabs>
                <w:tab w:val="decimal" w:pos="32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4,056.76</w:t>
            </w: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51971708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2C5B5D7B" w14:textId="77777777" w:rsidR="00693CF9" w:rsidRPr="002543D0" w:rsidRDefault="00693CF9" w:rsidP="00693CF9">
            <w:pPr>
              <w:tabs>
                <w:tab w:val="decimal" w:pos="328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5,662.40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481E0DC7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40359D1" w14:textId="5FA0C42B" w:rsidR="00693CF9" w:rsidRPr="002543D0" w:rsidRDefault="002D681B" w:rsidP="005F1F1E">
            <w:pPr>
              <w:tabs>
                <w:tab w:val="decimal" w:pos="32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A52F1C" w:rsidRPr="002543D0">
              <w:rPr>
                <w:rFonts w:ascii="Angsana New" w:hAnsi="Angsana New"/>
                <w:color w:val="000000"/>
                <w:sz w:val="20"/>
                <w:szCs w:val="20"/>
              </w:rPr>
              <w:t>959.03</w:t>
            </w: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4F998E8D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50FE9914" w14:textId="77777777" w:rsidR="00693CF9" w:rsidRPr="002543D0" w:rsidRDefault="00693CF9" w:rsidP="00693CF9">
            <w:pPr>
              <w:tabs>
                <w:tab w:val="decimal" w:pos="346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(834.58)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24376A5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12B84BE" w14:textId="5F9ABFC2" w:rsidR="00693CF9" w:rsidRPr="002543D0" w:rsidRDefault="00C26734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17,349.25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D90169B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BC0313F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19,083.12</w:t>
            </w:r>
          </w:p>
        </w:tc>
      </w:tr>
      <w:tr w:rsidR="00693CF9" w:rsidRPr="002543D0" w14:paraId="0353F0DF" w14:textId="77777777" w:rsidTr="00693CF9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432F6A" w14:textId="77777777" w:rsidR="00693CF9" w:rsidRPr="002543D0" w:rsidRDefault="00693CF9" w:rsidP="00693CF9">
            <w:pPr>
              <w:spacing w:line="240" w:lineRule="auto"/>
              <w:ind w:right="-243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5B7EFDA7" w14:textId="77777777" w:rsidR="00693CF9" w:rsidRPr="002543D0" w:rsidRDefault="00693CF9" w:rsidP="00693CF9">
            <w:pPr>
              <w:tabs>
                <w:tab w:val="decimal" w:pos="347"/>
              </w:tabs>
              <w:spacing w:line="240" w:lineRule="auto"/>
              <w:ind w:left="-108" w:right="-243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1D5CB28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vAlign w:val="bottom"/>
          </w:tcPr>
          <w:p w14:paraId="71DF8F0D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87FD78A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B7C9FAD" w14:textId="77777777" w:rsidR="00693CF9" w:rsidRPr="002543D0" w:rsidRDefault="00693CF9" w:rsidP="00693CF9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70681D3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FAF2431" w14:textId="77777777" w:rsidR="00693CF9" w:rsidRPr="002543D0" w:rsidRDefault="00693CF9" w:rsidP="00693CF9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D0C298B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6A286BF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41831A4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F353BEB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784869F4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D15AFB4" w14:textId="77777777" w:rsidR="00693CF9" w:rsidRPr="002543D0" w:rsidRDefault="00693CF9" w:rsidP="00693CF9">
            <w:pPr>
              <w:tabs>
                <w:tab w:val="decimal" w:pos="414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14023BD3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4BDC04E" w14:textId="77777777" w:rsidR="00693CF9" w:rsidRPr="002543D0" w:rsidRDefault="00693CF9" w:rsidP="00693CF9">
            <w:pPr>
              <w:tabs>
                <w:tab w:val="decimal" w:pos="414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E874215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5FEFFFC" w14:textId="77777777" w:rsidR="00693CF9" w:rsidRPr="002543D0" w:rsidRDefault="00693CF9" w:rsidP="00693CF9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32AF572A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0BAFC053" w14:textId="77777777" w:rsidR="00693CF9" w:rsidRPr="002543D0" w:rsidRDefault="00693CF9" w:rsidP="00693CF9">
            <w:pPr>
              <w:tabs>
                <w:tab w:val="decimal" w:pos="408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071F05D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E1F132C" w14:textId="7E4C73A9" w:rsidR="00693CF9" w:rsidRPr="002543D0" w:rsidRDefault="00051ECB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444.</w:t>
            </w:r>
            <w:r w:rsidR="00BD36AA" w:rsidRPr="002543D0">
              <w:rPr>
                <w:rFonts w:ascii="Angsana New" w:hAnsi="Angsana New"/>
                <w:color w:val="000000"/>
                <w:sz w:val="20"/>
                <w:szCs w:val="20"/>
              </w:rPr>
              <w:t>82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92F74B2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C9CB837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</w:rPr>
              <w:t>446.12</w:t>
            </w:r>
          </w:p>
        </w:tc>
      </w:tr>
      <w:tr w:rsidR="00693CF9" w:rsidRPr="002543D0" w14:paraId="17ADAEF9" w14:textId="77777777" w:rsidTr="00693CF9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C5B26" w14:textId="77777777" w:rsidR="00693CF9" w:rsidRPr="002543D0" w:rsidRDefault="00693CF9" w:rsidP="00693CF9">
            <w:pPr>
              <w:spacing w:line="240" w:lineRule="auto"/>
              <w:ind w:right="-243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7A51AD3A" w14:textId="77777777" w:rsidR="00693CF9" w:rsidRPr="002543D0" w:rsidRDefault="00693CF9" w:rsidP="00693CF9">
            <w:pPr>
              <w:tabs>
                <w:tab w:val="decimal" w:pos="450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6F748C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vAlign w:val="bottom"/>
          </w:tcPr>
          <w:p w14:paraId="10D6D6AF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CF6B76A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FE72E0E" w14:textId="77777777" w:rsidR="00693CF9" w:rsidRPr="002543D0" w:rsidRDefault="00693CF9" w:rsidP="00693CF9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2DEB30B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4876C4F" w14:textId="77777777" w:rsidR="00693CF9" w:rsidRPr="002543D0" w:rsidRDefault="00693CF9" w:rsidP="00693CF9">
            <w:pPr>
              <w:tabs>
                <w:tab w:val="decimal" w:pos="414"/>
              </w:tabs>
              <w:spacing w:line="240" w:lineRule="auto"/>
              <w:ind w:left="-108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A52FF31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D14FB9B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90525FF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58FACC9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21" w:type="dxa"/>
            <w:tcBorders>
              <w:left w:val="nil"/>
              <w:right w:val="nil"/>
            </w:tcBorders>
          </w:tcPr>
          <w:p w14:paraId="03E46C52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D1C3C56" w14:textId="77777777" w:rsidR="00693CF9" w:rsidRPr="002543D0" w:rsidRDefault="00693CF9" w:rsidP="00693CF9">
            <w:pPr>
              <w:tabs>
                <w:tab w:val="decimal" w:pos="414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vAlign w:val="bottom"/>
          </w:tcPr>
          <w:p w14:paraId="6F439212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E47ACDC" w14:textId="77777777" w:rsidR="00693CF9" w:rsidRPr="002543D0" w:rsidRDefault="00693CF9" w:rsidP="00693CF9">
            <w:pPr>
              <w:tabs>
                <w:tab w:val="decimal" w:pos="414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EBF322F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7F5331B" w14:textId="77777777" w:rsidR="00693CF9" w:rsidRPr="002543D0" w:rsidRDefault="00693CF9" w:rsidP="00693CF9">
            <w:pPr>
              <w:tabs>
                <w:tab w:val="decimal" w:pos="365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vAlign w:val="bottom"/>
          </w:tcPr>
          <w:p w14:paraId="54B65A5D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bottom"/>
          </w:tcPr>
          <w:p w14:paraId="72B58D87" w14:textId="77777777" w:rsidR="00693CF9" w:rsidRPr="002543D0" w:rsidRDefault="00693CF9" w:rsidP="00693CF9">
            <w:pPr>
              <w:tabs>
                <w:tab w:val="decimal" w:pos="408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A037BE3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B49972" w14:textId="2C366E27" w:rsidR="00693CF9" w:rsidRPr="002543D0" w:rsidRDefault="002D681B" w:rsidP="00693CF9">
            <w:pPr>
              <w:tabs>
                <w:tab w:val="decimal" w:pos="387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17,</w:t>
            </w:r>
            <w:r w:rsidR="001D47CC"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7</w:t>
            </w:r>
            <w:r w:rsidR="00BD36AA"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94</w:t>
            </w:r>
            <w:r w:rsidR="001D47CC"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="00BD36AA"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56F660E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AB1768" w14:textId="77777777" w:rsidR="00693CF9" w:rsidRPr="002543D0" w:rsidRDefault="00693CF9" w:rsidP="00693CF9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19,529.24</w:t>
            </w:r>
          </w:p>
        </w:tc>
      </w:tr>
    </w:tbl>
    <w:p w14:paraId="10026510" w14:textId="77777777" w:rsidR="003B14EA" w:rsidRPr="008860F2" w:rsidRDefault="003B14EA" w:rsidP="002E66E8">
      <w:pPr>
        <w:rPr>
          <w:rFonts w:ascii="Angsana New" w:hAnsi="Angsana New"/>
          <w:sz w:val="28"/>
          <w:szCs w:val="28"/>
        </w:rPr>
        <w:sectPr w:rsidR="003B14EA" w:rsidRPr="008860F2" w:rsidSect="00613ABF">
          <w:footerReference w:type="default" r:id="rId25"/>
          <w:type w:val="nextColumn"/>
          <w:pgSz w:w="16834" w:h="11909" w:orient="landscape" w:code="9"/>
          <w:pgMar w:top="691" w:right="1152" w:bottom="540" w:left="1152" w:header="720" w:footer="720" w:gutter="0"/>
          <w:cols w:space="720"/>
        </w:sectPr>
      </w:pPr>
    </w:p>
    <w:p w14:paraId="46EBCDE2" w14:textId="77777777" w:rsidR="002E66E8" w:rsidRPr="00B50240" w:rsidRDefault="002E66E8" w:rsidP="002E66E8">
      <w:pPr>
        <w:spacing w:line="240" w:lineRule="auto"/>
        <w:ind w:left="547"/>
        <w:rPr>
          <w:rFonts w:ascii="Angsana New" w:hAnsi="Angsana New"/>
          <w:b/>
          <w:bCs/>
          <w:i/>
          <w:iCs/>
          <w:sz w:val="28"/>
          <w:szCs w:val="28"/>
        </w:rPr>
      </w:pPr>
      <w:r w:rsidRPr="00B50240">
        <w:rPr>
          <w:rFonts w:ascii="Angsana New" w:hAnsi="Angsana New"/>
          <w:b/>
          <w:bCs/>
          <w:i/>
          <w:iCs/>
          <w:sz w:val="28"/>
          <w:szCs w:val="28"/>
          <w:cs/>
        </w:rPr>
        <w:t>ส่วนงานภูมิศาสตร์</w:t>
      </w:r>
    </w:p>
    <w:p w14:paraId="5F464458" w14:textId="77777777" w:rsidR="002E66E8" w:rsidRPr="008860F2" w:rsidRDefault="002E66E8" w:rsidP="00EB02AA">
      <w:pPr>
        <w:pStyle w:val="NoSpacing"/>
        <w:rPr>
          <w:rFonts w:ascii="Angsana New" w:hAnsi="Angsana New"/>
          <w:sz w:val="28"/>
          <w:szCs w:val="28"/>
        </w:rPr>
      </w:pPr>
    </w:p>
    <w:p w14:paraId="25B8DDBB" w14:textId="77777777" w:rsidR="002E66E8" w:rsidRPr="008860F2" w:rsidRDefault="002E66E8" w:rsidP="002E66E8">
      <w:pPr>
        <w:spacing w:line="240" w:lineRule="auto"/>
        <w:ind w:left="547"/>
        <w:rPr>
          <w:rFonts w:ascii="Angsana New" w:hAnsi="Angsana New"/>
          <w:sz w:val="28"/>
          <w:szCs w:val="28"/>
          <w:cs/>
        </w:rPr>
      </w:pPr>
      <w:r w:rsidRPr="008860F2">
        <w:rPr>
          <w:rFonts w:ascii="Angsana New" w:hAnsi="Angsana New"/>
          <w:sz w:val="28"/>
          <w:szCs w:val="28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401F08C7" w14:textId="7DFA7A70" w:rsidR="003346C9" w:rsidRDefault="003346C9" w:rsidP="00EB02AA">
      <w:pPr>
        <w:pStyle w:val="NoSpacing"/>
        <w:rPr>
          <w:rFonts w:ascii="Angsana New" w:hAnsi="Angsana New"/>
          <w:sz w:val="28"/>
          <w:szCs w:val="28"/>
        </w:rPr>
      </w:pPr>
    </w:p>
    <w:p w14:paraId="0D38235C" w14:textId="6E27D282" w:rsidR="000A50E0" w:rsidRDefault="000A50E0" w:rsidP="000A50E0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5D7AF5">
        <w:rPr>
          <w:rFonts w:ascii="Angsana New" w:hAnsi="Angsana New"/>
          <w:b/>
          <w:bCs/>
          <w:i/>
          <w:iCs/>
          <w:sz w:val="28"/>
          <w:szCs w:val="28"/>
          <w:cs/>
        </w:rPr>
        <w:t>สิทธิประโยชน์จากการส่งเสริมการลงทุน</w:t>
      </w:r>
    </w:p>
    <w:p w14:paraId="53ECBB89" w14:textId="1B96C163" w:rsidR="000A50E0" w:rsidRDefault="000A50E0" w:rsidP="00EB02AA">
      <w:pPr>
        <w:pStyle w:val="NoSpacing"/>
        <w:rPr>
          <w:rFonts w:ascii="Angsana New" w:hAnsi="Angsana New"/>
          <w:sz w:val="28"/>
          <w:szCs w:val="28"/>
        </w:rPr>
      </w:pPr>
    </w:p>
    <w:p w14:paraId="2C6661C8" w14:textId="3C6C9F53" w:rsidR="00E56AB6" w:rsidRPr="005D7AF5" w:rsidRDefault="00E56AB6" w:rsidP="005D7AF5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5D7AF5">
        <w:rPr>
          <w:rFonts w:ascii="Angsana New" w:hAnsi="Angsana New"/>
          <w:sz w:val="28"/>
          <w:szCs w:val="28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="005D7AF5" w:rsidRPr="005D7AF5">
        <w:rPr>
          <w:rFonts w:ascii="Angsana New" w:hAnsi="Angsana New" w:hint="cs"/>
          <w:sz w:val="28"/>
          <w:szCs w:val="28"/>
          <w:cs/>
        </w:rPr>
        <w:t xml:space="preserve"> </w:t>
      </w:r>
      <w:r w:rsidRPr="005D7AF5">
        <w:rPr>
          <w:rFonts w:ascii="Angsana New" w:hAnsi="Angsana New"/>
          <w:sz w:val="28"/>
          <w:szCs w:val="28"/>
          <w:cs/>
        </w:rPr>
        <w:t>สำหรับ</w:t>
      </w:r>
      <w:r w:rsidR="005D7AF5" w:rsidRPr="005D7AF5">
        <w:rPr>
          <w:rFonts w:ascii="Angsana New" w:hAnsi="Angsana New" w:hint="cs"/>
          <w:sz w:val="28"/>
          <w:szCs w:val="28"/>
          <w:cs/>
        </w:rPr>
        <w:t>ธุรกิจ</w:t>
      </w:r>
      <w:r w:rsidR="005D7AF5" w:rsidRPr="005D7AF5">
        <w:rPr>
          <w:rFonts w:ascii="Angsana New" w:hAnsi="Angsana New"/>
          <w:sz w:val="28"/>
          <w:szCs w:val="28"/>
          <w:cs/>
        </w:rPr>
        <w:t>ผลิตและขายสังกะสี</w:t>
      </w:r>
      <w:r w:rsidR="005D7AF5">
        <w:rPr>
          <w:rFonts w:ascii="Angsana New" w:hAnsi="Angsana New" w:hint="cs"/>
          <w:sz w:val="28"/>
          <w:szCs w:val="28"/>
          <w:cs/>
        </w:rPr>
        <w:t xml:space="preserve">  </w:t>
      </w:r>
      <w:r w:rsidR="005D7AF5" w:rsidRPr="005D7AF5">
        <w:rPr>
          <w:rFonts w:ascii="Angsana New" w:hAnsi="Angsana New"/>
          <w:sz w:val="28"/>
          <w:szCs w:val="28"/>
          <w:cs/>
        </w:rPr>
        <w:t>อ๊อกไซด์ และเคมีภัณฑ์</w:t>
      </w:r>
      <w:r w:rsidRPr="005D7AF5">
        <w:rPr>
          <w:rFonts w:ascii="Angsana New" w:hAnsi="Angsana New"/>
          <w:sz w:val="28"/>
          <w:szCs w:val="28"/>
        </w:rPr>
        <w:t xml:space="preserve"> </w:t>
      </w:r>
      <w:r w:rsidRPr="005D7AF5">
        <w:rPr>
          <w:rFonts w:ascii="Angsana New" w:hAnsi="Angsana New"/>
          <w:sz w:val="28"/>
          <w:szCs w:val="28"/>
          <w:cs/>
        </w:rPr>
        <w:t>จึงได้รับสิทธิประโยชน์หลายประการรวมถึงการยกเว้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0185A240" w14:textId="7D30A03A" w:rsidR="00E56AB6" w:rsidRDefault="00E56AB6" w:rsidP="00EB02AA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2250"/>
        <w:gridCol w:w="886"/>
        <w:gridCol w:w="264"/>
        <w:gridCol w:w="966"/>
        <w:gridCol w:w="264"/>
        <w:gridCol w:w="886"/>
        <w:gridCol w:w="264"/>
        <w:gridCol w:w="966"/>
        <w:gridCol w:w="264"/>
        <w:gridCol w:w="966"/>
        <w:gridCol w:w="264"/>
        <w:gridCol w:w="886"/>
      </w:tblGrid>
      <w:tr w:rsidR="00E56AB6" w:rsidRPr="00A80A57" w14:paraId="37762963" w14:textId="77777777" w:rsidTr="00D607BC">
        <w:trPr>
          <w:trHeight w:val="20"/>
          <w:tblHeader/>
        </w:trPr>
        <w:tc>
          <w:tcPr>
            <w:tcW w:w="2250" w:type="dxa"/>
          </w:tcPr>
          <w:p w14:paraId="39A3922A" w14:textId="62BAFEF3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6" w:type="dxa"/>
            <w:gridSpan w:val="11"/>
          </w:tcPr>
          <w:p w14:paraId="532B194B" w14:textId="64D7A325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62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56AB6" w:rsidRPr="00A80A57" w14:paraId="5CB584BD" w14:textId="77777777" w:rsidTr="00D607BC">
        <w:trPr>
          <w:trHeight w:val="20"/>
          <w:tblHeader/>
        </w:trPr>
        <w:tc>
          <w:tcPr>
            <w:tcW w:w="2250" w:type="dxa"/>
          </w:tcPr>
          <w:p w14:paraId="4B1E9E52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ind w:left="166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6" w:type="dxa"/>
            <w:gridSpan w:val="5"/>
          </w:tcPr>
          <w:p w14:paraId="70AC8415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623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64" w:type="dxa"/>
          </w:tcPr>
          <w:p w14:paraId="255400BB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14:paraId="22ACDD61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623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E56AB6" w:rsidRPr="00A80A57" w14:paraId="51F9CA6B" w14:textId="77777777" w:rsidTr="00D607BC">
        <w:trPr>
          <w:trHeight w:val="694"/>
          <w:tblHeader/>
        </w:trPr>
        <w:tc>
          <w:tcPr>
            <w:tcW w:w="2250" w:type="dxa"/>
          </w:tcPr>
          <w:p w14:paraId="65F44085" w14:textId="77777777" w:rsidR="00E56AB6" w:rsidRPr="000B49CE" w:rsidRDefault="00E56AB6" w:rsidP="00D607BC">
            <w:pPr>
              <w:tabs>
                <w:tab w:val="left" w:pos="540"/>
              </w:tabs>
              <w:spacing w:line="320" w:lineRule="exact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B49C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สำหรับปีสิ้นสุดวันที่</w:t>
            </w:r>
          </w:p>
          <w:p w14:paraId="3AB230D6" w14:textId="762FDB7D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r w:rsidRPr="000B49C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30 </w:t>
            </w:r>
            <w:r w:rsidRPr="000B49C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86" w:type="dxa"/>
            <w:vAlign w:val="bottom"/>
          </w:tcPr>
          <w:p w14:paraId="610843FA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9623F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vAlign w:val="bottom"/>
          </w:tcPr>
          <w:p w14:paraId="1524BD8B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3D882A4E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623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264" w:type="dxa"/>
            <w:vAlign w:val="bottom"/>
          </w:tcPr>
          <w:p w14:paraId="2BCBBDA4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4237051C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CBD66B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623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4" w:type="dxa"/>
            <w:vAlign w:val="bottom"/>
          </w:tcPr>
          <w:p w14:paraId="4DED9924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2F18E4DA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623F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vAlign w:val="bottom"/>
          </w:tcPr>
          <w:p w14:paraId="691052D0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3245EAAD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623F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</w:t>
            </w:r>
            <w:r w:rsidRPr="00A9623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ไม่ได้รับการ</w:t>
            </w:r>
            <w:r w:rsidRPr="00A9623F">
              <w:rPr>
                <w:rFonts w:asciiTheme="majorBidi" w:hAnsiTheme="majorBidi" w:cstheme="majorBidi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264" w:type="dxa"/>
            <w:vAlign w:val="bottom"/>
          </w:tcPr>
          <w:p w14:paraId="3F48C504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65BAFFF2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623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56AB6" w:rsidRPr="00A80A57" w14:paraId="232C31AE" w14:textId="77777777" w:rsidTr="00D607BC">
        <w:trPr>
          <w:trHeight w:val="20"/>
          <w:tblHeader/>
        </w:trPr>
        <w:tc>
          <w:tcPr>
            <w:tcW w:w="2250" w:type="dxa"/>
          </w:tcPr>
          <w:p w14:paraId="76D74D19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6" w:type="dxa"/>
            <w:gridSpan w:val="11"/>
          </w:tcPr>
          <w:p w14:paraId="3CB5BD4E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623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E56AB6" w:rsidRPr="00A80A57" w14:paraId="0B5F1D57" w14:textId="77777777" w:rsidTr="00D607BC">
        <w:trPr>
          <w:trHeight w:val="20"/>
        </w:trPr>
        <w:tc>
          <w:tcPr>
            <w:tcW w:w="2250" w:type="dxa"/>
          </w:tcPr>
          <w:p w14:paraId="717A999A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9623F">
              <w:rPr>
                <w:rFonts w:asciiTheme="majorBidi" w:hAnsiTheme="majorBidi" w:cstheme="majorBidi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886" w:type="dxa"/>
          </w:tcPr>
          <w:p w14:paraId="0763AE65" w14:textId="3A37959A" w:rsidR="00E56AB6" w:rsidRPr="00A9623F" w:rsidRDefault="00245195" w:rsidP="00D607BC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137.86</w:t>
            </w:r>
          </w:p>
        </w:tc>
        <w:tc>
          <w:tcPr>
            <w:tcW w:w="264" w:type="dxa"/>
          </w:tcPr>
          <w:p w14:paraId="16261F80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4F933DED" w14:textId="32153748" w:rsidR="00E56AB6" w:rsidRPr="00A9623F" w:rsidRDefault="00245195" w:rsidP="00D607BC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64.46</w:t>
            </w:r>
          </w:p>
        </w:tc>
        <w:tc>
          <w:tcPr>
            <w:tcW w:w="264" w:type="dxa"/>
          </w:tcPr>
          <w:p w14:paraId="5EBB916D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5CC6E4C1" w14:textId="065809DF" w:rsidR="00E56AB6" w:rsidRPr="00A9623F" w:rsidRDefault="00245195" w:rsidP="00D607BC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202.32</w:t>
            </w:r>
          </w:p>
        </w:tc>
        <w:tc>
          <w:tcPr>
            <w:tcW w:w="264" w:type="dxa"/>
          </w:tcPr>
          <w:p w14:paraId="55429801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76CE3AAC" w14:textId="36D2A945" w:rsidR="00E56AB6" w:rsidRPr="00A9623F" w:rsidRDefault="000B49CE" w:rsidP="00D607BC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200.13</w:t>
            </w:r>
          </w:p>
        </w:tc>
        <w:tc>
          <w:tcPr>
            <w:tcW w:w="264" w:type="dxa"/>
          </w:tcPr>
          <w:p w14:paraId="60ADD04B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071CB82C" w14:textId="451259A0" w:rsidR="00E56AB6" w:rsidRPr="00A9623F" w:rsidRDefault="000B49CE" w:rsidP="00D607BC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35.55</w:t>
            </w:r>
          </w:p>
        </w:tc>
        <w:tc>
          <w:tcPr>
            <w:tcW w:w="264" w:type="dxa"/>
          </w:tcPr>
          <w:p w14:paraId="73D22B2D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60CF4A37" w14:textId="0C09373B" w:rsidR="00E56AB6" w:rsidRPr="00A9623F" w:rsidRDefault="000B49CE" w:rsidP="00D607BC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235.68</w:t>
            </w:r>
          </w:p>
        </w:tc>
      </w:tr>
      <w:tr w:rsidR="00E56AB6" w:rsidRPr="00A80A57" w14:paraId="5597B742" w14:textId="77777777" w:rsidTr="00D607BC">
        <w:trPr>
          <w:trHeight w:val="20"/>
        </w:trPr>
        <w:tc>
          <w:tcPr>
            <w:tcW w:w="2250" w:type="dxa"/>
          </w:tcPr>
          <w:p w14:paraId="5AF541A9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9623F">
              <w:rPr>
                <w:rFonts w:asciiTheme="majorBidi" w:hAnsiTheme="majorBidi" w:cstheme="majorBidi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886" w:type="dxa"/>
          </w:tcPr>
          <w:p w14:paraId="0DE4CCEF" w14:textId="7E2A8503" w:rsidR="00E56AB6" w:rsidRPr="00A9623F" w:rsidRDefault="00245195" w:rsidP="00D607BC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586.72</w:t>
            </w:r>
          </w:p>
        </w:tc>
        <w:tc>
          <w:tcPr>
            <w:tcW w:w="264" w:type="dxa"/>
          </w:tcPr>
          <w:p w14:paraId="1D96ACD1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3870860C" w14:textId="7AA65974" w:rsidR="00E56AB6" w:rsidRPr="00A9623F" w:rsidRDefault="00CF7967" w:rsidP="00D607BC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272.14</w:t>
            </w:r>
          </w:p>
        </w:tc>
        <w:tc>
          <w:tcPr>
            <w:tcW w:w="264" w:type="dxa"/>
          </w:tcPr>
          <w:p w14:paraId="4FD35612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7999D6F6" w14:textId="573EBA7A" w:rsidR="00E56AB6" w:rsidRPr="00A9623F" w:rsidRDefault="00245195" w:rsidP="00D607BC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858.86</w:t>
            </w:r>
          </w:p>
        </w:tc>
        <w:tc>
          <w:tcPr>
            <w:tcW w:w="264" w:type="dxa"/>
          </w:tcPr>
          <w:p w14:paraId="1DD8A730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1B928DD1" w14:textId="5BD67FB1" w:rsidR="00E56AB6" w:rsidRPr="00A9623F" w:rsidRDefault="000B49CE" w:rsidP="00D607BC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956.33</w:t>
            </w:r>
          </w:p>
        </w:tc>
        <w:tc>
          <w:tcPr>
            <w:tcW w:w="264" w:type="dxa"/>
          </w:tcPr>
          <w:p w14:paraId="6057594D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1209B8AA" w14:textId="7B91B735" w:rsidR="00E56AB6" w:rsidRPr="00A9623F" w:rsidRDefault="000B49CE" w:rsidP="00D607BC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300.57</w:t>
            </w:r>
          </w:p>
        </w:tc>
        <w:tc>
          <w:tcPr>
            <w:tcW w:w="264" w:type="dxa"/>
          </w:tcPr>
          <w:p w14:paraId="19FE157F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438B6468" w14:textId="4D8AFE59" w:rsidR="00E56AB6" w:rsidRPr="00A9623F" w:rsidRDefault="000B49CE" w:rsidP="00D607BC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1,256.90</w:t>
            </w:r>
          </w:p>
        </w:tc>
      </w:tr>
      <w:tr w:rsidR="00E56AB6" w:rsidRPr="00A80A57" w14:paraId="2BEAFDA0" w14:textId="77777777" w:rsidTr="00D607BC">
        <w:trPr>
          <w:trHeight w:val="20"/>
        </w:trPr>
        <w:tc>
          <w:tcPr>
            <w:tcW w:w="2250" w:type="dxa"/>
          </w:tcPr>
          <w:p w14:paraId="579C3E8C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9623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20186E55" w14:textId="4D47A838" w:rsidR="00E56AB6" w:rsidRPr="00A9623F" w:rsidRDefault="000B49CE" w:rsidP="00D607BC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724.58</w:t>
            </w:r>
          </w:p>
        </w:tc>
        <w:tc>
          <w:tcPr>
            <w:tcW w:w="264" w:type="dxa"/>
          </w:tcPr>
          <w:p w14:paraId="644D74D0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0A8749C6" w14:textId="2DED9578" w:rsidR="00E56AB6" w:rsidRPr="00A9623F" w:rsidRDefault="000B49CE" w:rsidP="00D607BC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336.60</w:t>
            </w:r>
          </w:p>
        </w:tc>
        <w:tc>
          <w:tcPr>
            <w:tcW w:w="264" w:type="dxa"/>
          </w:tcPr>
          <w:p w14:paraId="0325EE3A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6130CA82" w14:textId="58249799" w:rsidR="00E56AB6" w:rsidRPr="00A9623F" w:rsidRDefault="000B49CE" w:rsidP="00D607BC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1,061.18</w:t>
            </w:r>
          </w:p>
        </w:tc>
        <w:tc>
          <w:tcPr>
            <w:tcW w:w="264" w:type="dxa"/>
          </w:tcPr>
          <w:p w14:paraId="27D5DA36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52211332" w14:textId="0403EC7F" w:rsidR="00E56AB6" w:rsidRPr="00A9623F" w:rsidRDefault="000B49CE" w:rsidP="00D607BC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1,156.46</w:t>
            </w:r>
          </w:p>
        </w:tc>
        <w:tc>
          <w:tcPr>
            <w:tcW w:w="264" w:type="dxa"/>
          </w:tcPr>
          <w:p w14:paraId="59EA4D3D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0CA20277" w14:textId="753F958F" w:rsidR="00E56AB6" w:rsidRPr="00A9623F" w:rsidRDefault="000B49CE" w:rsidP="00D607BC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336.12</w:t>
            </w:r>
          </w:p>
        </w:tc>
        <w:tc>
          <w:tcPr>
            <w:tcW w:w="264" w:type="dxa"/>
          </w:tcPr>
          <w:p w14:paraId="3E4558E3" w14:textId="77777777" w:rsidR="00E56AB6" w:rsidRPr="00A9623F" w:rsidRDefault="00E56AB6" w:rsidP="00D607BC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056FC526" w14:textId="42FC9637" w:rsidR="00E56AB6" w:rsidRPr="00A9623F" w:rsidRDefault="000B49CE" w:rsidP="00D607BC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1,492.58</w:t>
            </w:r>
          </w:p>
        </w:tc>
      </w:tr>
    </w:tbl>
    <w:p w14:paraId="778D7EB8" w14:textId="77777777" w:rsidR="00E56AB6" w:rsidRPr="008860F2" w:rsidRDefault="00E56AB6" w:rsidP="00EB02AA">
      <w:pPr>
        <w:pStyle w:val="NoSpacing"/>
        <w:rPr>
          <w:rFonts w:ascii="Angsana New" w:hAnsi="Angsana New"/>
          <w:sz w:val="28"/>
          <w:szCs w:val="28"/>
        </w:rPr>
      </w:pPr>
    </w:p>
    <w:p w14:paraId="01A09CD4" w14:textId="77777777" w:rsidR="001113A1" w:rsidRPr="008860F2" w:rsidRDefault="001113A1" w:rsidP="001113A1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Theme="majorBidi" w:hAnsiTheme="majorBidi" w:cstheme="majorBidi"/>
          <w:i/>
          <w:iCs/>
          <w:sz w:val="28"/>
          <w:szCs w:val="28"/>
          <w:cs/>
          <w:lang w:val="en-AU"/>
        </w:rPr>
        <w:t>ยอดคงเหลือของสัญญา</w:t>
      </w:r>
    </w:p>
    <w:p w14:paraId="09AD1F06" w14:textId="77777777" w:rsidR="001113A1" w:rsidRPr="008860F2" w:rsidRDefault="001113A1" w:rsidP="00EB02AA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85"/>
        <w:gridCol w:w="1975"/>
        <w:gridCol w:w="270"/>
        <w:gridCol w:w="2070"/>
      </w:tblGrid>
      <w:tr w:rsidR="002706E1" w:rsidRPr="008860F2" w14:paraId="496FF487" w14:textId="77777777" w:rsidTr="00BD6BB6">
        <w:trPr>
          <w:tblHeader/>
        </w:trPr>
        <w:tc>
          <w:tcPr>
            <w:tcW w:w="4950" w:type="dxa"/>
          </w:tcPr>
          <w:p w14:paraId="518BF0E3" w14:textId="77777777" w:rsidR="002706E1" w:rsidRPr="008860F2" w:rsidRDefault="002706E1" w:rsidP="00AD7389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85" w:type="dxa"/>
          </w:tcPr>
          <w:p w14:paraId="00A5134A" w14:textId="77777777" w:rsidR="002706E1" w:rsidRPr="008860F2" w:rsidRDefault="002706E1" w:rsidP="00AD738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4315" w:type="dxa"/>
            <w:gridSpan w:val="3"/>
            <w:hideMark/>
          </w:tcPr>
          <w:p w14:paraId="57E1BF5E" w14:textId="77777777" w:rsidR="002706E1" w:rsidRPr="008860F2" w:rsidRDefault="002706E1" w:rsidP="00AD738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8860F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2706E1" w:rsidRPr="008860F2" w14:paraId="607735A1" w14:textId="77777777" w:rsidTr="00BD6BB6">
        <w:trPr>
          <w:trHeight w:val="506"/>
          <w:tblHeader/>
        </w:trPr>
        <w:tc>
          <w:tcPr>
            <w:tcW w:w="4950" w:type="dxa"/>
            <w:vAlign w:val="center"/>
          </w:tcPr>
          <w:p w14:paraId="6704BA14" w14:textId="77777777" w:rsidR="002706E1" w:rsidRPr="008860F2" w:rsidRDefault="002706E1" w:rsidP="002706E1">
            <w:pPr>
              <w:pStyle w:val="acctfourfigures"/>
              <w:tabs>
                <w:tab w:val="left" w:pos="2643"/>
              </w:tabs>
              <w:spacing w:line="240" w:lineRule="atLeast"/>
              <w:ind w:right="-12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5" w:type="dxa"/>
            <w:vAlign w:val="center"/>
          </w:tcPr>
          <w:p w14:paraId="740D2E91" w14:textId="441B542F" w:rsidR="002706E1" w:rsidRPr="008860F2" w:rsidRDefault="002706E1" w:rsidP="002706E1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975" w:type="dxa"/>
            <w:vAlign w:val="center"/>
            <w:hideMark/>
          </w:tcPr>
          <w:p w14:paraId="737F8F26" w14:textId="77777777" w:rsidR="002706E1" w:rsidRDefault="002706E1" w:rsidP="002706E1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8860F2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สินทรัพย์ที่เกิดจากสัญญา</w:t>
            </w:r>
          </w:p>
          <w:p w14:paraId="38C06B42" w14:textId="4AD9AF71" w:rsidR="000F003F" w:rsidRPr="008860F2" w:rsidRDefault="000F003F" w:rsidP="002706E1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0F003F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eastAsia="en-GB" w:bidi="th-TH"/>
              </w:rPr>
              <w:t>(</w:t>
            </w:r>
            <w:r w:rsidRPr="000F003F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ต้นทุนในการได้มาซึ่งสัญญา</w:t>
            </w:r>
            <w:r w:rsidRPr="000F003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48DFA31C" w14:textId="77777777" w:rsidR="002706E1" w:rsidRPr="008860F2" w:rsidRDefault="002706E1" w:rsidP="002706E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vAlign w:val="center"/>
            <w:hideMark/>
          </w:tcPr>
          <w:p w14:paraId="6EED530E" w14:textId="77777777" w:rsidR="002706E1" w:rsidRDefault="002706E1" w:rsidP="002706E1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</w:pPr>
            <w:r w:rsidRPr="008860F2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eastAsia="en-GB" w:bidi="th-TH"/>
              </w:rPr>
              <w:t>หนี้สินที่เกิดจากสัญญา</w:t>
            </w:r>
          </w:p>
          <w:p w14:paraId="468144BC" w14:textId="5B788626" w:rsidR="000F003F" w:rsidRPr="008860F2" w:rsidRDefault="000F003F" w:rsidP="002706E1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eastAsia="en-GB" w:bidi="th-TH"/>
              </w:rPr>
            </w:pPr>
            <w:r w:rsidRPr="000F003F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val="en-US" w:eastAsia="en-GB" w:bidi="th-TH"/>
              </w:rPr>
              <w:t>(</w:t>
            </w:r>
            <w:r w:rsidRPr="000F003F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เงินรับล่วงหน้า</w:t>
            </w:r>
            <w:r w:rsidRPr="000F003F">
              <w:rPr>
                <w:rFonts w:asciiTheme="majorBidi" w:hAnsiTheme="majorBidi" w:cstheme="majorBidi" w:hint="cs"/>
                <w:sz w:val="24"/>
                <w:szCs w:val="24"/>
                <w:cs/>
                <w:lang w:eastAsia="en-GB" w:bidi="th-TH"/>
              </w:rPr>
              <w:t>)</w:t>
            </w:r>
          </w:p>
        </w:tc>
      </w:tr>
      <w:tr w:rsidR="002706E1" w:rsidRPr="008860F2" w14:paraId="6FB3BFDB" w14:textId="77777777" w:rsidTr="00BD6BB6">
        <w:trPr>
          <w:cantSplit/>
        </w:trPr>
        <w:tc>
          <w:tcPr>
            <w:tcW w:w="4950" w:type="dxa"/>
          </w:tcPr>
          <w:p w14:paraId="203D8EBC" w14:textId="77777777" w:rsidR="002706E1" w:rsidRPr="008860F2" w:rsidRDefault="002706E1" w:rsidP="00667F8D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85" w:type="dxa"/>
          </w:tcPr>
          <w:p w14:paraId="74998CD9" w14:textId="77777777" w:rsidR="002706E1" w:rsidRPr="008860F2" w:rsidRDefault="002706E1" w:rsidP="00667F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4315" w:type="dxa"/>
            <w:gridSpan w:val="3"/>
          </w:tcPr>
          <w:p w14:paraId="533776A9" w14:textId="300AB984" w:rsidR="002706E1" w:rsidRDefault="002706E1" w:rsidP="002706E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8860F2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8860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 w:rsidRPr="008860F2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2706E1" w:rsidRPr="008860F2" w14:paraId="3F41EDF5" w14:textId="77777777" w:rsidTr="00BD6BB6">
        <w:trPr>
          <w:cantSplit/>
        </w:trPr>
        <w:tc>
          <w:tcPr>
            <w:tcW w:w="4950" w:type="dxa"/>
            <w:hideMark/>
          </w:tcPr>
          <w:p w14:paraId="2EE7CF32" w14:textId="0A310718" w:rsidR="002706E1" w:rsidRPr="008860F2" w:rsidRDefault="002706E1" w:rsidP="00667F8D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8860F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1 </w:t>
            </w:r>
            <w:r w:rsidRPr="008860F2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ตุลา</w:t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คม </w:t>
            </w:r>
            <w:r w:rsidRPr="008860F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</w:t>
            </w:r>
          </w:p>
        </w:tc>
        <w:tc>
          <w:tcPr>
            <w:tcW w:w="185" w:type="dxa"/>
          </w:tcPr>
          <w:p w14:paraId="0E046C10" w14:textId="77777777" w:rsidR="002706E1" w:rsidRPr="008860F2" w:rsidRDefault="002706E1" w:rsidP="00667F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975" w:type="dxa"/>
            <w:hideMark/>
          </w:tcPr>
          <w:p w14:paraId="5AB24C72" w14:textId="77777777" w:rsidR="002706E1" w:rsidRPr="00CE5301" w:rsidRDefault="002706E1" w:rsidP="0032706A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E53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052B98D2" w14:textId="77777777" w:rsidR="002706E1" w:rsidRPr="005978DB" w:rsidRDefault="002706E1" w:rsidP="00667F8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hideMark/>
          </w:tcPr>
          <w:p w14:paraId="749256E0" w14:textId="4E9F4C51" w:rsidR="002706E1" w:rsidRPr="005978DB" w:rsidRDefault="002706E1" w:rsidP="00BD6BB6">
            <w:pPr>
              <w:pStyle w:val="acctfourfigures"/>
              <w:tabs>
                <w:tab w:val="clear" w:pos="765"/>
                <w:tab w:val="decimal" w:pos="1362"/>
              </w:tabs>
              <w:spacing w:line="240" w:lineRule="atLeast"/>
              <w:ind w:right="-8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(103.65)</w:t>
            </w:r>
          </w:p>
        </w:tc>
      </w:tr>
      <w:tr w:rsidR="000F003F" w:rsidRPr="008860F2" w14:paraId="56D189DA" w14:textId="77777777" w:rsidTr="00BD6BB6">
        <w:trPr>
          <w:cantSplit/>
        </w:trPr>
        <w:tc>
          <w:tcPr>
            <w:tcW w:w="4950" w:type="dxa"/>
          </w:tcPr>
          <w:p w14:paraId="40D03F84" w14:textId="29970ABC" w:rsidR="000F003F" w:rsidRDefault="000F003F" w:rsidP="00667F8D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เงินรับล่วงหน้า</w:t>
            </w:r>
          </w:p>
        </w:tc>
        <w:tc>
          <w:tcPr>
            <w:tcW w:w="185" w:type="dxa"/>
          </w:tcPr>
          <w:p w14:paraId="10217AC1" w14:textId="77777777" w:rsidR="000F003F" w:rsidRPr="008860F2" w:rsidRDefault="000F003F" w:rsidP="00667F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975" w:type="dxa"/>
          </w:tcPr>
          <w:p w14:paraId="6F6F02BF" w14:textId="451EBAE5" w:rsidR="000F003F" w:rsidRPr="00CE5301" w:rsidRDefault="000F003F" w:rsidP="0032706A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E53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10C941EA" w14:textId="77777777" w:rsidR="000F003F" w:rsidRPr="005978DB" w:rsidRDefault="000F003F" w:rsidP="00667F8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</w:tcPr>
          <w:p w14:paraId="13F27079" w14:textId="6C6A3AF9" w:rsidR="000F003F" w:rsidRDefault="000F003F" w:rsidP="00BD6BB6">
            <w:pPr>
              <w:pStyle w:val="acctfourfigures"/>
              <w:tabs>
                <w:tab w:val="clear" w:pos="765"/>
                <w:tab w:val="decimal" w:pos="1362"/>
              </w:tabs>
              <w:spacing w:line="240" w:lineRule="atLeast"/>
              <w:ind w:right="-84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(3,928.00)</w:t>
            </w:r>
          </w:p>
        </w:tc>
      </w:tr>
      <w:tr w:rsidR="000F003F" w:rsidRPr="008860F2" w14:paraId="45541195" w14:textId="77777777" w:rsidTr="00BD6BB6">
        <w:trPr>
          <w:cantSplit/>
        </w:trPr>
        <w:tc>
          <w:tcPr>
            <w:tcW w:w="4950" w:type="dxa"/>
            <w:hideMark/>
          </w:tcPr>
          <w:p w14:paraId="296E25FE" w14:textId="6EA8FE6E" w:rsidR="000F003F" w:rsidRPr="008860F2" w:rsidRDefault="000F003F" w:rsidP="000F003F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รับรู้เป็นรายได้ในระหว่างปี</w:t>
            </w:r>
          </w:p>
        </w:tc>
        <w:tc>
          <w:tcPr>
            <w:tcW w:w="185" w:type="dxa"/>
          </w:tcPr>
          <w:p w14:paraId="01B450ED" w14:textId="77777777" w:rsidR="000F003F" w:rsidRPr="008860F2" w:rsidRDefault="000F003F" w:rsidP="000F00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14:paraId="7D914ACB" w14:textId="2D7530EB" w:rsidR="000F003F" w:rsidRPr="00CE5301" w:rsidRDefault="000F003F" w:rsidP="000F003F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E53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49EF3E84" w14:textId="77777777" w:rsidR="000F003F" w:rsidRPr="005978DB" w:rsidRDefault="000F003F" w:rsidP="000F003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7A3E2697" w14:textId="641E75B8" w:rsidR="000F003F" w:rsidRPr="005978DB" w:rsidRDefault="000F003F" w:rsidP="00BD6BB6">
            <w:pPr>
              <w:pStyle w:val="acctfourfigures"/>
              <w:tabs>
                <w:tab w:val="clear" w:pos="765"/>
                <w:tab w:val="decimal" w:pos="1362"/>
              </w:tabs>
              <w:spacing w:line="240" w:lineRule="atLeast"/>
              <w:ind w:right="-84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3,863.34</w:t>
            </w:r>
          </w:p>
        </w:tc>
      </w:tr>
      <w:tr w:rsidR="002706E1" w:rsidRPr="008860F2" w14:paraId="7A93B827" w14:textId="77777777" w:rsidTr="00BD6BB6">
        <w:trPr>
          <w:cantSplit/>
        </w:trPr>
        <w:tc>
          <w:tcPr>
            <w:tcW w:w="4950" w:type="dxa"/>
            <w:hideMark/>
          </w:tcPr>
          <w:p w14:paraId="75497693" w14:textId="28E4E560" w:rsidR="002706E1" w:rsidRPr="008860F2" w:rsidRDefault="002706E1" w:rsidP="00AD7389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85" w:type="dxa"/>
          </w:tcPr>
          <w:p w14:paraId="1E56DCFE" w14:textId="0A71A5B8" w:rsidR="002706E1" w:rsidRPr="008860F2" w:rsidRDefault="002706E1" w:rsidP="00AD7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975" w:type="dxa"/>
            <w:tcBorders>
              <w:top w:val="single" w:sz="4" w:space="0" w:color="auto"/>
            </w:tcBorders>
            <w:hideMark/>
          </w:tcPr>
          <w:p w14:paraId="0568ABDB" w14:textId="59EBF187" w:rsidR="002706E1" w:rsidRPr="00CE5301" w:rsidRDefault="002706E1" w:rsidP="0032706A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E53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1B95B126" w14:textId="77777777" w:rsidR="002706E1" w:rsidRPr="002706E1" w:rsidRDefault="002706E1" w:rsidP="00AD738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hideMark/>
          </w:tcPr>
          <w:p w14:paraId="58B9C84F" w14:textId="1A734678" w:rsidR="002706E1" w:rsidRPr="002706E1" w:rsidRDefault="002706E1" w:rsidP="00BD6BB6">
            <w:pPr>
              <w:pStyle w:val="acctfourfigures"/>
              <w:tabs>
                <w:tab w:val="clear" w:pos="765"/>
                <w:tab w:val="decimal" w:pos="1362"/>
              </w:tabs>
              <w:spacing w:line="240" w:lineRule="atLeast"/>
              <w:ind w:right="-8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2706E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(</w:t>
            </w:r>
            <w:r w:rsidR="00AF580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168.31</w:t>
            </w:r>
            <w:r w:rsidRPr="002706E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)</w:t>
            </w:r>
          </w:p>
        </w:tc>
      </w:tr>
      <w:tr w:rsidR="002706E1" w:rsidRPr="008860F2" w14:paraId="49762777" w14:textId="77777777" w:rsidTr="00BD6BB6">
        <w:trPr>
          <w:cantSplit/>
        </w:trPr>
        <w:tc>
          <w:tcPr>
            <w:tcW w:w="4950" w:type="dxa"/>
          </w:tcPr>
          <w:p w14:paraId="1562F3F0" w14:textId="642029AD" w:rsidR="002706E1" w:rsidRPr="008860F2" w:rsidRDefault="002706E1" w:rsidP="00AD7389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ค่านาย</w:t>
            </w:r>
            <w:r w:rsidR="000F003F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หน้าจ่าย</w:t>
            </w:r>
          </w:p>
        </w:tc>
        <w:tc>
          <w:tcPr>
            <w:tcW w:w="185" w:type="dxa"/>
          </w:tcPr>
          <w:p w14:paraId="1034F902" w14:textId="77777777" w:rsidR="002706E1" w:rsidRPr="008860F2" w:rsidRDefault="002706E1" w:rsidP="00AD7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975" w:type="dxa"/>
          </w:tcPr>
          <w:p w14:paraId="5B418BC1" w14:textId="6DD8F0C0" w:rsidR="002706E1" w:rsidRDefault="002706E1" w:rsidP="0032706A">
            <w:pPr>
              <w:pStyle w:val="acctfourfigures"/>
              <w:tabs>
                <w:tab w:val="clear" w:pos="765"/>
                <w:tab w:val="decimal" w:pos="810"/>
                <w:tab w:val="decimal" w:pos="1356"/>
              </w:tabs>
              <w:spacing w:line="240" w:lineRule="atLeast"/>
              <w:ind w:left="981" w:right="1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87.21</w:t>
            </w:r>
          </w:p>
        </w:tc>
        <w:tc>
          <w:tcPr>
            <w:tcW w:w="270" w:type="dxa"/>
          </w:tcPr>
          <w:p w14:paraId="7C9B56A2" w14:textId="77777777" w:rsidR="002706E1" w:rsidRPr="005978DB" w:rsidRDefault="002706E1" w:rsidP="00AD738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</w:tcPr>
          <w:p w14:paraId="6E5777CA" w14:textId="14B04B67" w:rsidR="002706E1" w:rsidRPr="005978DB" w:rsidRDefault="000F003F" w:rsidP="00BD6BB6">
            <w:pPr>
              <w:pStyle w:val="acctfourfigures"/>
              <w:tabs>
                <w:tab w:val="clear" w:pos="765"/>
                <w:tab w:val="decimal" w:pos="1362"/>
              </w:tabs>
              <w:spacing w:line="240" w:lineRule="atLeast"/>
              <w:ind w:right="-84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CE53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0F003F" w:rsidRPr="008860F2" w14:paraId="63BB4C89" w14:textId="77777777" w:rsidTr="00BD6BB6">
        <w:trPr>
          <w:cantSplit/>
        </w:trPr>
        <w:tc>
          <w:tcPr>
            <w:tcW w:w="4950" w:type="dxa"/>
          </w:tcPr>
          <w:p w14:paraId="34EE87FB" w14:textId="0729F4DB" w:rsidR="000F003F" w:rsidRDefault="000F003F" w:rsidP="00AD7389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เงินรับล่วงหน้า</w:t>
            </w:r>
          </w:p>
        </w:tc>
        <w:tc>
          <w:tcPr>
            <w:tcW w:w="185" w:type="dxa"/>
          </w:tcPr>
          <w:p w14:paraId="3DE37330" w14:textId="77777777" w:rsidR="000F003F" w:rsidRPr="008860F2" w:rsidRDefault="000F003F" w:rsidP="00AD7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975" w:type="dxa"/>
          </w:tcPr>
          <w:p w14:paraId="59C6CB75" w14:textId="0919B36D" w:rsidR="000F003F" w:rsidRDefault="000F003F" w:rsidP="003E3038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E53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3A782B3C" w14:textId="77777777" w:rsidR="000F003F" w:rsidRPr="005978DB" w:rsidRDefault="000F003F" w:rsidP="00AD738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</w:tcPr>
          <w:p w14:paraId="2F1F6D92" w14:textId="6610DE3A" w:rsidR="000F003F" w:rsidRDefault="000F003F" w:rsidP="00BD6BB6">
            <w:pPr>
              <w:pStyle w:val="acctfourfigures"/>
              <w:tabs>
                <w:tab w:val="clear" w:pos="765"/>
                <w:tab w:val="decimal" w:pos="1362"/>
              </w:tabs>
              <w:spacing w:line="240" w:lineRule="atLeast"/>
              <w:ind w:right="-84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(3,787.56)</w:t>
            </w:r>
          </w:p>
        </w:tc>
      </w:tr>
      <w:tr w:rsidR="000F003F" w:rsidRPr="008860F2" w14:paraId="4FA85EA3" w14:textId="77777777" w:rsidTr="00BD6BB6">
        <w:trPr>
          <w:cantSplit/>
        </w:trPr>
        <w:tc>
          <w:tcPr>
            <w:tcW w:w="4950" w:type="dxa"/>
          </w:tcPr>
          <w:p w14:paraId="30B9C127" w14:textId="5599C2E1" w:rsidR="000F003F" w:rsidRDefault="000F003F" w:rsidP="00AD7389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รับรู้เป็นรายได้ในระหว่างปี</w:t>
            </w:r>
          </w:p>
        </w:tc>
        <w:tc>
          <w:tcPr>
            <w:tcW w:w="185" w:type="dxa"/>
          </w:tcPr>
          <w:p w14:paraId="6133D48D" w14:textId="77777777" w:rsidR="000F003F" w:rsidRPr="008860F2" w:rsidRDefault="000F003F" w:rsidP="00AD73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975" w:type="dxa"/>
          </w:tcPr>
          <w:p w14:paraId="1C6E07D5" w14:textId="16368A17" w:rsidR="000F003F" w:rsidRPr="00CE5301" w:rsidRDefault="000F003F" w:rsidP="003E3038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E53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442F2B5A" w14:textId="77777777" w:rsidR="000F003F" w:rsidRPr="005978DB" w:rsidRDefault="000F003F" w:rsidP="00AD738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</w:tcPr>
          <w:p w14:paraId="609F05A4" w14:textId="416D6686" w:rsidR="000F003F" w:rsidRDefault="000F003F" w:rsidP="00BD6BB6">
            <w:pPr>
              <w:pStyle w:val="acctfourfigures"/>
              <w:tabs>
                <w:tab w:val="clear" w:pos="765"/>
                <w:tab w:val="decimal" w:pos="1362"/>
              </w:tabs>
              <w:spacing w:line="240" w:lineRule="atLeast"/>
              <w:ind w:right="-84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5978D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3,457.72</w:t>
            </w:r>
          </w:p>
        </w:tc>
      </w:tr>
      <w:tr w:rsidR="002706E1" w:rsidRPr="008860F2" w14:paraId="191A40AB" w14:textId="77777777" w:rsidTr="00BD6BB6">
        <w:trPr>
          <w:cantSplit/>
        </w:trPr>
        <w:tc>
          <w:tcPr>
            <w:tcW w:w="4950" w:type="dxa"/>
            <w:hideMark/>
          </w:tcPr>
          <w:p w14:paraId="100C9EB1" w14:textId="4F6FF56A" w:rsidR="002706E1" w:rsidRPr="008860F2" w:rsidRDefault="000F003F" w:rsidP="00AD7389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รับรู้เป็น</w:t>
            </w:r>
            <w:r w:rsidR="002706E1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ค่าใช้จ่าย</w:t>
            </w:r>
            <w:r w:rsidR="002706E1" w:rsidRPr="008860F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ในระหว่างปี</w:t>
            </w:r>
          </w:p>
        </w:tc>
        <w:tc>
          <w:tcPr>
            <w:tcW w:w="185" w:type="dxa"/>
          </w:tcPr>
          <w:p w14:paraId="4F309CC7" w14:textId="77777777" w:rsidR="002706E1" w:rsidRPr="008860F2" w:rsidRDefault="002706E1" w:rsidP="00AD738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975" w:type="dxa"/>
          </w:tcPr>
          <w:p w14:paraId="16FB6C24" w14:textId="33CC6069" w:rsidR="002706E1" w:rsidRPr="005978DB" w:rsidRDefault="002706E1" w:rsidP="005618A2">
            <w:pPr>
              <w:pStyle w:val="acctfourfigures"/>
              <w:tabs>
                <w:tab w:val="clear" w:pos="765"/>
                <w:tab w:val="decimal" w:pos="910"/>
                <w:tab w:val="decimal" w:pos="1356"/>
              </w:tabs>
              <w:spacing w:line="240" w:lineRule="atLeast"/>
              <w:ind w:left="906"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(13.46)</w:t>
            </w:r>
          </w:p>
        </w:tc>
        <w:tc>
          <w:tcPr>
            <w:tcW w:w="270" w:type="dxa"/>
          </w:tcPr>
          <w:p w14:paraId="46705F7E" w14:textId="77777777" w:rsidR="002706E1" w:rsidRPr="005978DB" w:rsidRDefault="002706E1" w:rsidP="00AD738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</w:tcPr>
          <w:p w14:paraId="600C4A60" w14:textId="16D576AD" w:rsidR="002706E1" w:rsidRPr="005978DB" w:rsidRDefault="000F003F" w:rsidP="00BD6BB6">
            <w:pPr>
              <w:pStyle w:val="acctfourfigures"/>
              <w:tabs>
                <w:tab w:val="clear" w:pos="765"/>
                <w:tab w:val="decimal" w:pos="1362"/>
              </w:tabs>
              <w:spacing w:line="240" w:lineRule="atLeast"/>
              <w:ind w:right="-84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CE530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2706E1" w:rsidRPr="008860F2" w14:paraId="5E3EC9EE" w14:textId="77777777" w:rsidTr="00BD6BB6">
        <w:trPr>
          <w:cantSplit/>
        </w:trPr>
        <w:tc>
          <w:tcPr>
            <w:tcW w:w="4950" w:type="dxa"/>
          </w:tcPr>
          <w:p w14:paraId="312D0FD0" w14:textId="77777777" w:rsidR="002706E1" w:rsidRPr="008860F2" w:rsidRDefault="002706E1" w:rsidP="00AD7389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30 </w:t>
            </w:r>
            <w:r w:rsidRPr="008860F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กันยายน</w:t>
            </w: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2563</w:t>
            </w:r>
          </w:p>
        </w:tc>
        <w:tc>
          <w:tcPr>
            <w:tcW w:w="185" w:type="dxa"/>
          </w:tcPr>
          <w:p w14:paraId="28C47242" w14:textId="77777777" w:rsidR="002706E1" w:rsidRPr="008860F2" w:rsidRDefault="002706E1" w:rsidP="00AD738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975" w:type="dxa"/>
            <w:tcBorders>
              <w:top w:val="single" w:sz="4" w:space="0" w:color="auto"/>
              <w:bottom w:val="double" w:sz="4" w:space="0" w:color="auto"/>
            </w:tcBorders>
          </w:tcPr>
          <w:p w14:paraId="136023B3" w14:textId="3B6E4BA9" w:rsidR="002706E1" w:rsidRPr="005978DB" w:rsidRDefault="002706E1" w:rsidP="0032706A">
            <w:pPr>
              <w:pStyle w:val="acctfourfigures"/>
              <w:tabs>
                <w:tab w:val="clear" w:pos="765"/>
                <w:tab w:val="decimal" w:pos="810"/>
                <w:tab w:val="decimal" w:pos="1356"/>
              </w:tabs>
              <w:spacing w:line="240" w:lineRule="atLeast"/>
              <w:ind w:left="981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73.75</w:t>
            </w:r>
          </w:p>
        </w:tc>
        <w:tc>
          <w:tcPr>
            <w:tcW w:w="270" w:type="dxa"/>
          </w:tcPr>
          <w:p w14:paraId="6A4635B5" w14:textId="77777777" w:rsidR="002706E1" w:rsidRPr="005978DB" w:rsidRDefault="002706E1" w:rsidP="00AD738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22875CFD" w14:textId="204A2601" w:rsidR="002706E1" w:rsidRPr="005978DB" w:rsidRDefault="00C232F0" w:rsidP="00BD6BB6">
            <w:pPr>
              <w:pStyle w:val="acctfourfigures"/>
              <w:tabs>
                <w:tab w:val="clear" w:pos="765"/>
                <w:tab w:val="decimal" w:pos="1362"/>
              </w:tabs>
              <w:spacing w:line="240" w:lineRule="atLeast"/>
              <w:ind w:right="-8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(</w:t>
            </w:r>
            <w:r w:rsidR="002706E1" w:rsidRPr="005978D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498.15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)</w:t>
            </w:r>
          </w:p>
        </w:tc>
      </w:tr>
    </w:tbl>
    <w:p w14:paraId="3A484048" w14:textId="77777777" w:rsidR="007367E7" w:rsidRPr="008860F2" w:rsidRDefault="007367E7" w:rsidP="001113A1">
      <w:pPr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46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697"/>
        <w:gridCol w:w="1314"/>
        <w:gridCol w:w="271"/>
        <w:gridCol w:w="1458"/>
        <w:gridCol w:w="242"/>
        <w:gridCol w:w="1486"/>
      </w:tblGrid>
      <w:tr w:rsidR="007367E7" w:rsidRPr="00A279A0" w14:paraId="4AA89439" w14:textId="77777777" w:rsidTr="00940BF6">
        <w:trPr>
          <w:tblHeader/>
        </w:trPr>
        <w:tc>
          <w:tcPr>
            <w:tcW w:w="2480" w:type="pct"/>
            <w:vMerge w:val="restart"/>
            <w:vAlign w:val="bottom"/>
          </w:tcPr>
          <w:p w14:paraId="61FB377B" w14:textId="686500B3" w:rsidR="007367E7" w:rsidRPr="00A279A0" w:rsidRDefault="007367E7" w:rsidP="00A279A0">
            <w:pPr>
              <w:ind w:left="159" w:hanging="159"/>
              <w:jc w:val="lef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A279A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รายได้ที่คาดว่าจะรับรู้ในอนาคตจากภาระที่ยังปฏิบัติ</w:t>
            </w:r>
            <w:r w:rsidRPr="00A279A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A279A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ไม่เสร็จสิ้น</w:t>
            </w:r>
          </w:p>
        </w:tc>
        <w:tc>
          <w:tcPr>
            <w:tcW w:w="2520" w:type="pct"/>
            <w:gridSpan w:val="5"/>
          </w:tcPr>
          <w:p w14:paraId="7D8C51FB" w14:textId="77777777" w:rsidR="007367E7" w:rsidRPr="00A279A0" w:rsidRDefault="007367E7" w:rsidP="00AD738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79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7367E7" w:rsidRPr="00A279A0" w14:paraId="6893DB11" w14:textId="77777777" w:rsidTr="00940BF6">
        <w:trPr>
          <w:trHeight w:val="794"/>
          <w:tblHeader/>
        </w:trPr>
        <w:tc>
          <w:tcPr>
            <w:tcW w:w="2480" w:type="pct"/>
            <w:vMerge/>
          </w:tcPr>
          <w:p w14:paraId="404B2134" w14:textId="77777777" w:rsidR="007367E7" w:rsidRPr="00A279A0" w:rsidRDefault="007367E7" w:rsidP="00AD7389">
            <w:pPr>
              <w:ind w:left="16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94" w:type="pct"/>
            <w:vAlign w:val="center"/>
          </w:tcPr>
          <w:p w14:paraId="43570DE5" w14:textId="77777777" w:rsidR="00C47A82" w:rsidRDefault="00C47A82" w:rsidP="00C47A82">
            <w:pPr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463584" w14:textId="2E95C944" w:rsidR="007367E7" w:rsidRPr="00A279A0" w:rsidRDefault="007367E7" w:rsidP="00C47A82">
            <w:pPr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9A0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="00C47A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279A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279A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3" w:type="pct"/>
            <w:vAlign w:val="center"/>
          </w:tcPr>
          <w:p w14:paraId="077FB278" w14:textId="77777777" w:rsidR="007367E7" w:rsidRPr="00A279A0" w:rsidRDefault="007367E7" w:rsidP="007367E7">
            <w:pPr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0" w:type="pct"/>
            <w:vAlign w:val="center"/>
          </w:tcPr>
          <w:p w14:paraId="48EE4AD5" w14:textId="77777777" w:rsidR="007367E7" w:rsidRPr="00A279A0" w:rsidRDefault="007367E7" w:rsidP="007367E7">
            <w:pPr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9A0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A279A0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A279A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78B9B1C8" w14:textId="77777777" w:rsidR="007367E7" w:rsidRPr="00A279A0" w:rsidRDefault="007367E7" w:rsidP="007367E7">
            <w:pPr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9A0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  <w:r w:rsidRPr="00A279A0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A279A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8" w:type="pct"/>
            <w:vAlign w:val="center"/>
          </w:tcPr>
          <w:p w14:paraId="06E62EC9" w14:textId="77777777" w:rsidR="007367E7" w:rsidRPr="00A279A0" w:rsidRDefault="007367E7" w:rsidP="007367E7">
            <w:pPr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4" w:type="pct"/>
            <w:vAlign w:val="center"/>
          </w:tcPr>
          <w:p w14:paraId="5151466A" w14:textId="77777777" w:rsidR="00C47A82" w:rsidRDefault="00C47A82" w:rsidP="007367E7">
            <w:pPr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9D8280" w14:textId="7DBCDC02" w:rsidR="007367E7" w:rsidRPr="00A279A0" w:rsidRDefault="007367E7" w:rsidP="007367E7">
            <w:pPr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9A0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="003D7B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79A0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A279A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7367E7" w:rsidRPr="00A279A0" w14:paraId="138E7CED" w14:textId="77777777" w:rsidTr="00940BF6">
        <w:trPr>
          <w:tblHeader/>
        </w:trPr>
        <w:tc>
          <w:tcPr>
            <w:tcW w:w="2480" w:type="pct"/>
          </w:tcPr>
          <w:p w14:paraId="0B47FA90" w14:textId="77777777" w:rsidR="007367E7" w:rsidRPr="00A279A0" w:rsidRDefault="007367E7" w:rsidP="00AD7389">
            <w:pPr>
              <w:pStyle w:val="BodyText"/>
              <w:spacing w:after="0"/>
              <w:ind w:left="166" w:right="-13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pct"/>
            <w:gridSpan w:val="5"/>
          </w:tcPr>
          <w:p w14:paraId="32671F97" w14:textId="77777777" w:rsidR="007367E7" w:rsidRPr="00A279A0" w:rsidRDefault="007367E7" w:rsidP="00AD738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79A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367E7" w:rsidRPr="00A279A0" w14:paraId="213010C9" w14:textId="77777777" w:rsidTr="00940BF6">
        <w:trPr>
          <w:tblHeader/>
        </w:trPr>
        <w:tc>
          <w:tcPr>
            <w:tcW w:w="2480" w:type="pct"/>
          </w:tcPr>
          <w:p w14:paraId="5C5B53AE" w14:textId="77777777" w:rsidR="007367E7" w:rsidRPr="00A279A0" w:rsidRDefault="007367E7" w:rsidP="00AD7389">
            <w:pPr>
              <w:pStyle w:val="BodyText"/>
              <w:spacing w:after="0"/>
              <w:ind w:left="166" w:right="-131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A279A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279A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A279A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A279A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279A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520" w:type="pct"/>
            <w:gridSpan w:val="5"/>
          </w:tcPr>
          <w:p w14:paraId="438ED97C" w14:textId="77777777" w:rsidR="007367E7" w:rsidRPr="00A279A0" w:rsidRDefault="007367E7" w:rsidP="00AD738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367E7" w:rsidRPr="00A279A0" w14:paraId="55B77665" w14:textId="77777777" w:rsidTr="00940BF6">
        <w:tc>
          <w:tcPr>
            <w:tcW w:w="2480" w:type="pct"/>
          </w:tcPr>
          <w:p w14:paraId="4C00C111" w14:textId="7DD549C5" w:rsidR="007367E7" w:rsidRPr="00A279A0" w:rsidRDefault="00593671" w:rsidP="00AD738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694" w:type="pct"/>
          </w:tcPr>
          <w:p w14:paraId="53FB7F0B" w14:textId="25694528" w:rsidR="007367E7" w:rsidRPr="00A279A0" w:rsidRDefault="00A279A0" w:rsidP="007367E7">
            <w:pPr>
              <w:pStyle w:val="BodyText"/>
              <w:tabs>
                <w:tab w:val="decimal" w:pos="667"/>
              </w:tabs>
              <w:spacing w:after="0"/>
              <w:ind w:left="-107" w:right="-11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79A0">
              <w:rPr>
                <w:rFonts w:asciiTheme="majorBidi" w:hAnsiTheme="majorBidi" w:cstheme="majorBidi"/>
                <w:sz w:val="28"/>
                <w:szCs w:val="28"/>
              </w:rPr>
              <w:t>351.67</w:t>
            </w:r>
          </w:p>
        </w:tc>
        <w:tc>
          <w:tcPr>
            <w:tcW w:w="143" w:type="pct"/>
          </w:tcPr>
          <w:p w14:paraId="7245A8FA" w14:textId="77777777" w:rsidR="007367E7" w:rsidRPr="00A279A0" w:rsidRDefault="007367E7" w:rsidP="00AD7389">
            <w:pPr>
              <w:pStyle w:val="BodyText"/>
              <w:spacing w:after="0"/>
              <w:ind w:left="-107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70" w:type="pct"/>
          </w:tcPr>
          <w:p w14:paraId="757072CE" w14:textId="3C8E93FB" w:rsidR="007367E7" w:rsidRPr="00A279A0" w:rsidRDefault="007367E7" w:rsidP="007367E7">
            <w:pPr>
              <w:pStyle w:val="BodyText"/>
              <w:tabs>
                <w:tab w:val="decimal" w:pos="788"/>
              </w:tabs>
              <w:spacing w:after="0"/>
              <w:ind w:left="-107" w:right="-16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79A0">
              <w:rPr>
                <w:rFonts w:asciiTheme="majorBidi" w:hAnsiTheme="majorBidi" w:cstheme="majorBidi"/>
                <w:sz w:val="28"/>
                <w:szCs w:val="28"/>
              </w:rPr>
              <w:t>2,444.18</w:t>
            </w:r>
          </w:p>
        </w:tc>
        <w:tc>
          <w:tcPr>
            <w:tcW w:w="128" w:type="pct"/>
          </w:tcPr>
          <w:p w14:paraId="75F14FEE" w14:textId="77777777" w:rsidR="007367E7" w:rsidRPr="00A279A0" w:rsidRDefault="007367E7" w:rsidP="00AD7389">
            <w:pPr>
              <w:pStyle w:val="BodyText"/>
              <w:spacing w:after="0"/>
              <w:ind w:left="-107" w:right="-16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84" w:type="pct"/>
          </w:tcPr>
          <w:p w14:paraId="45944A7B" w14:textId="2AD2C2E8" w:rsidR="007367E7" w:rsidRPr="00A279A0" w:rsidRDefault="0011478C" w:rsidP="0011478C">
            <w:pPr>
              <w:pStyle w:val="BodyText"/>
              <w:tabs>
                <w:tab w:val="decimal" w:pos="840"/>
              </w:tabs>
              <w:spacing w:after="0"/>
              <w:ind w:left="-107" w:right="-16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79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67E7" w:rsidRPr="00A279A0" w14:paraId="6F7351E0" w14:textId="77777777" w:rsidTr="00940BF6">
        <w:tc>
          <w:tcPr>
            <w:tcW w:w="2480" w:type="pct"/>
          </w:tcPr>
          <w:p w14:paraId="7A45D462" w14:textId="07E4D72F" w:rsidR="007367E7" w:rsidRPr="00A279A0" w:rsidRDefault="007367E7" w:rsidP="007367E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279A0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การบริการ</w:t>
            </w:r>
          </w:p>
        </w:tc>
        <w:tc>
          <w:tcPr>
            <w:tcW w:w="694" w:type="pct"/>
          </w:tcPr>
          <w:p w14:paraId="63F1AFAE" w14:textId="76E9721C" w:rsidR="007367E7" w:rsidRPr="00A279A0" w:rsidRDefault="0011478C" w:rsidP="00DB0E6D">
            <w:pPr>
              <w:pStyle w:val="BodyText"/>
              <w:tabs>
                <w:tab w:val="decimal" w:pos="667"/>
              </w:tabs>
              <w:spacing w:after="0"/>
              <w:ind w:left="126" w:right="-11" w:hanging="23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22.39</w:t>
            </w:r>
          </w:p>
        </w:tc>
        <w:tc>
          <w:tcPr>
            <w:tcW w:w="143" w:type="pct"/>
          </w:tcPr>
          <w:p w14:paraId="49ED9E9F" w14:textId="77777777" w:rsidR="007367E7" w:rsidRPr="00A279A0" w:rsidRDefault="007367E7" w:rsidP="007367E7">
            <w:pPr>
              <w:pStyle w:val="BodyText"/>
              <w:spacing w:after="0"/>
              <w:ind w:left="-107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pct"/>
          </w:tcPr>
          <w:p w14:paraId="3BEB0FA1" w14:textId="0BC4CD55" w:rsidR="007367E7" w:rsidRPr="00A279A0" w:rsidRDefault="0096731D" w:rsidP="007367E7">
            <w:pPr>
              <w:pStyle w:val="BodyText"/>
              <w:tabs>
                <w:tab w:val="decimal" w:pos="788"/>
              </w:tabs>
              <w:spacing w:after="0"/>
              <w:ind w:left="-107" w:right="-1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12.48</w:t>
            </w:r>
          </w:p>
        </w:tc>
        <w:tc>
          <w:tcPr>
            <w:tcW w:w="128" w:type="pct"/>
          </w:tcPr>
          <w:p w14:paraId="43C37379" w14:textId="77777777" w:rsidR="007367E7" w:rsidRPr="00A279A0" w:rsidRDefault="007367E7" w:rsidP="007367E7">
            <w:pPr>
              <w:pStyle w:val="BodyText"/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</w:tcPr>
          <w:p w14:paraId="3C31B695" w14:textId="16D87ADA" w:rsidR="007367E7" w:rsidRPr="00A279A0" w:rsidRDefault="0011478C" w:rsidP="007367E7">
            <w:pPr>
              <w:pStyle w:val="BodyText"/>
              <w:tabs>
                <w:tab w:val="decimal" w:pos="817"/>
              </w:tabs>
              <w:spacing w:after="0"/>
              <w:ind w:left="-107" w:right="-1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279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67E7" w:rsidRPr="00A279A0" w14:paraId="03B24C1D" w14:textId="77777777" w:rsidTr="00940BF6">
        <w:tc>
          <w:tcPr>
            <w:tcW w:w="2480" w:type="pct"/>
          </w:tcPr>
          <w:p w14:paraId="7E6C4884" w14:textId="77777777" w:rsidR="007367E7" w:rsidRPr="00A279A0" w:rsidRDefault="007367E7" w:rsidP="00AD738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79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</w:tcPr>
          <w:p w14:paraId="1B26D901" w14:textId="792EEDCE" w:rsidR="007367E7" w:rsidRPr="00A279A0" w:rsidRDefault="007367E7" w:rsidP="007367E7">
            <w:pPr>
              <w:pStyle w:val="BodyText"/>
              <w:tabs>
                <w:tab w:val="decimal" w:pos="667"/>
              </w:tabs>
              <w:spacing w:after="0"/>
              <w:ind w:left="-107" w:right="-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79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 w:rsidRPr="00A279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 w:rsidRPr="00A279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 w:rsidR="009673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374.06</w:t>
            </w:r>
            <w:r w:rsidRPr="00A279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3" w:type="pct"/>
          </w:tcPr>
          <w:p w14:paraId="3C5FC851" w14:textId="77777777" w:rsidR="007367E7" w:rsidRPr="00A279A0" w:rsidRDefault="007367E7" w:rsidP="00AD7389">
            <w:pPr>
              <w:pStyle w:val="BodyText"/>
              <w:spacing w:after="0"/>
              <w:ind w:left="-107" w:right="-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419493CF" w14:textId="2A605705" w:rsidR="007367E7" w:rsidRPr="00A279A0" w:rsidRDefault="0096731D" w:rsidP="007367E7">
            <w:pPr>
              <w:pStyle w:val="BodyText"/>
              <w:tabs>
                <w:tab w:val="decimal" w:pos="788"/>
              </w:tabs>
              <w:spacing w:after="0"/>
              <w:ind w:left="-107" w:right="-1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2,456.66</w:t>
            </w:r>
            <w:r w:rsidR="007367E7" w:rsidRPr="00A279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 w:rsidR="007367E7" w:rsidRPr="00A279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 w:rsidR="007367E7" w:rsidRPr="00A279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28" w:type="pct"/>
          </w:tcPr>
          <w:p w14:paraId="7BF73181" w14:textId="77777777" w:rsidR="007367E7" w:rsidRPr="00A279A0" w:rsidRDefault="007367E7" w:rsidP="00AD7389">
            <w:pPr>
              <w:pStyle w:val="BodyText"/>
              <w:spacing w:after="0"/>
              <w:ind w:left="-107"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553322BD" w14:textId="334B1DF3" w:rsidR="007367E7" w:rsidRPr="0011478C" w:rsidRDefault="0011478C" w:rsidP="007367E7">
            <w:pPr>
              <w:pStyle w:val="BodyText"/>
              <w:tabs>
                <w:tab w:val="decimal" w:pos="817"/>
              </w:tabs>
              <w:spacing w:after="0"/>
              <w:ind w:left="-107" w:right="-1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4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605E90FD" w14:textId="77777777" w:rsidR="0081694D" w:rsidRDefault="0081694D" w:rsidP="0081694D">
      <w:pPr>
        <w:spacing w:line="240" w:lineRule="auto"/>
        <w:ind w:left="547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74312C4F" w14:textId="3412A707" w:rsidR="00FE0187" w:rsidRPr="0064097C" w:rsidRDefault="0081694D" w:rsidP="0081694D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bookmarkStart w:id="14" w:name="_Hlk56204402"/>
      <w:r w:rsidRPr="0064097C">
        <w:rPr>
          <w:rFonts w:asciiTheme="majorBidi" w:hAnsiTheme="majorBidi" w:cstheme="majorBidi"/>
          <w:sz w:val="28"/>
          <w:szCs w:val="28"/>
          <w:cs/>
        </w:rPr>
        <w:t>กลุ่มบริษัทเลือกใช้ข้อผ่อนปรนในทางปฏิบัติในการไม่เปิดเผยรายได้ที่คาดว่าจะรับรู้ในอนาคตจากภาระที่ยังปฏิบัติไม่เสร็จสิ้น</w:t>
      </w:r>
      <w:r w:rsidRPr="0064097C">
        <w:rPr>
          <w:rFonts w:asciiTheme="majorBidi" w:hAnsiTheme="majorBidi" w:cstheme="majorBidi"/>
          <w:sz w:val="28"/>
          <w:szCs w:val="28"/>
        </w:rPr>
        <w:t xml:space="preserve"> </w:t>
      </w:r>
      <w:r w:rsidRPr="0064097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64097C">
        <w:rPr>
          <w:rFonts w:asciiTheme="majorBidi" w:hAnsiTheme="majorBidi" w:cstheme="majorBidi"/>
          <w:sz w:val="28"/>
          <w:szCs w:val="28"/>
        </w:rPr>
        <w:t xml:space="preserve">30 </w:t>
      </w:r>
      <w:r w:rsidRPr="0064097C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64097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4097C">
        <w:rPr>
          <w:rFonts w:asciiTheme="majorBidi" w:hAnsiTheme="majorBidi" w:cstheme="majorBidi"/>
          <w:sz w:val="28"/>
          <w:szCs w:val="28"/>
        </w:rPr>
        <w:t>2563</w:t>
      </w:r>
      <w:r w:rsidRPr="0064097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4097C">
        <w:rPr>
          <w:rFonts w:asciiTheme="majorBidi" w:hAnsiTheme="majorBidi" w:cstheme="majorBidi"/>
          <w:sz w:val="28"/>
          <w:szCs w:val="28"/>
          <w:cs/>
        </w:rPr>
        <w:t>หากคาดการณ์เมื่อเริ่มแรกว่าสัญญามีอายุหนึ่งปีหรือน้อยกว่า</w:t>
      </w:r>
      <w:r w:rsidRPr="0064097C">
        <w:rPr>
          <w:rFonts w:asciiTheme="majorBidi" w:hAnsiTheme="majorBidi" w:cstheme="majorBidi"/>
          <w:sz w:val="28"/>
          <w:szCs w:val="28"/>
        </w:rPr>
        <w:t xml:space="preserve"> </w:t>
      </w:r>
      <w:r w:rsidRPr="0064097C">
        <w:rPr>
          <w:rFonts w:asciiTheme="majorBidi" w:hAnsiTheme="majorBidi" w:cstheme="majorBidi"/>
          <w:sz w:val="28"/>
          <w:szCs w:val="28"/>
          <w:cs/>
        </w:rPr>
        <w:t>หรือกลุ่มบริษัทรับรู้รายได้ในจำนวนเงินซึ่งสอดคล้องโดยตรงกับมูลค่าที่ให้กับลูกค้า ณ วันที่ปฏิบัติตามภาระที่ระบุไว้ในสัญญาเสร็จสิ้น</w:t>
      </w:r>
    </w:p>
    <w:bookmarkEnd w:id="14"/>
    <w:p w14:paraId="2773D5E2" w14:textId="77777777" w:rsidR="00FE0187" w:rsidRPr="00FE0187" w:rsidRDefault="00FE0187" w:rsidP="00FE0187"/>
    <w:p w14:paraId="44F21C22" w14:textId="0168F81A" w:rsidR="00FE0187" w:rsidRDefault="00FE0187" w:rsidP="00F32E2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  <w:r>
        <w:rPr>
          <w:rFonts w:ascii="Angsana New" w:hAnsi="Angsana New" w:hint="cs"/>
          <w:sz w:val="28"/>
          <w:szCs w:val="28"/>
          <w:u w:val="none"/>
          <w:cs/>
        </w:rPr>
        <w:t>ต้นทุนในการจัดจำหน่าย</w:t>
      </w:r>
    </w:p>
    <w:p w14:paraId="65F93D35" w14:textId="77777777" w:rsidR="00FE0187" w:rsidRPr="00A91061" w:rsidRDefault="00FE0187" w:rsidP="00FE018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20" w:type="dxa"/>
        <w:tblInd w:w="558" w:type="dxa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440"/>
        <w:gridCol w:w="270"/>
        <w:gridCol w:w="1260"/>
        <w:gridCol w:w="270"/>
        <w:gridCol w:w="1440"/>
      </w:tblGrid>
      <w:tr w:rsidR="00FE0187" w:rsidRPr="00562097" w14:paraId="7C16502E" w14:textId="77777777" w:rsidTr="00B72FE6">
        <w:tc>
          <w:tcPr>
            <w:tcW w:w="3510" w:type="dxa"/>
          </w:tcPr>
          <w:p w14:paraId="59321C74" w14:textId="77777777" w:rsidR="00FE0187" w:rsidRPr="00FE0187" w:rsidRDefault="00FE0187" w:rsidP="00B72FE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727A6F9F" w14:textId="77777777" w:rsidR="00FE0187" w:rsidRPr="00FE0187" w:rsidRDefault="00FE0187" w:rsidP="00B72F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E018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190CAA" w14:textId="77777777" w:rsidR="00FE0187" w:rsidRPr="00FE0187" w:rsidRDefault="00FE0187" w:rsidP="00B72FE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0207B0CD" w14:textId="77777777" w:rsidR="00FE0187" w:rsidRPr="00FE0187" w:rsidRDefault="00FE0187" w:rsidP="00B72F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E018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FE0187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FE0187" w:rsidRPr="00562097" w14:paraId="59CD7E24" w14:textId="77777777" w:rsidTr="00B72FE6">
        <w:tc>
          <w:tcPr>
            <w:tcW w:w="3510" w:type="dxa"/>
          </w:tcPr>
          <w:p w14:paraId="7F0EFF41" w14:textId="77777777" w:rsidR="00FE0187" w:rsidRPr="00FE0187" w:rsidRDefault="00FE0187" w:rsidP="00FE018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634BD5" w14:textId="7EB57B87" w:rsidR="00FE0187" w:rsidRPr="00FE0187" w:rsidRDefault="00FE0187" w:rsidP="00FE0187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E018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56127E2" w14:textId="77777777" w:rsidR="00FE0187" w:rsidRPr="00FE0187" w:rsidRDefault="00FE0187" w:rsidP="00FE0187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43EC88" w14:textId="74BBD084" w:rsidR="00FE0187" w:rsidRPr="00FE0187" w:rsidRDefault="00FE0187" w:rsidP="00FE0187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E0187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70" w:type="dxa"/>
          </w:tcPr>
          <w:p w14:paraId="57D5F8AB" w14:textId="77777777" w:rsidR="00FE0187" w:rsidRPr="00FE0187" w:rsidRDefault="00FE0187" w:rsidP="00FE018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B19B1A" w14:textId="6DD6E676" w:rsidR="00FE0187" w:rsidRPr="00FE0187" w:rsidRDefault="00FE0187" w:rsidP="00FE0187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E018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6980C43" w14:textId="77777777" w:rsidR="00FE0187" w:rsidRPr="00FE0187" w:rsidRDefault="00FE0187" w:rsidP="00FE0187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1B3BAF" w14:textId="1490F2D5" w:rsidR="00FE0187" w:rsidRPr="00FE0187" w:rsidRDefault="00FE0187" w:rsidP="00FE0187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E0187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FE0187" w:rsidRPr="00562097" w14:paraId="5E73BC1C" w14:textId="77777777" w:rsidTr="00B72FE6">
        <w:tc>
          <w:tcPr>
            <w:tcW w:w="3510" w:type="dxa"/>
          </w:tcPr>
          <w:p w14:paraId="3B6D158D" w14:textId="77777777" w:rsidR="00FE0187" w:rsidRPr="00FE0187" w:rsidRDefault="00FE0187" w:rsidP="00FE018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10" w:type="dxa"/>
            <w:gridSpan w:val="7"/>
          </w:tcPr>
          <w:p w14:paraId="62E0A055" w14:textId="77777777" w:rsidR="00FE0187" w:rsidRPr="00FE0187" w:rsidRDefault="00FE0187" w:rsidP="00FE018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E018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E0187" w:rsidRPr="00562097" w14:paraId="3BC35176" w14:textId="77777777" w:rsidTr="00B72FE6">
        <w:tc>
          <w:tcPr>
            <w:tcW w:w="3510" w:type="dxa"/>
          </w:tcPr>
          <w:p w14:paraId="5BAAA378" w14:textId="2C76C0DB" w:rsidR="00FE0187" w:rsidRPr="00FE0187" w:rsidRDefault="00FE0187" w:rsidP="00FE018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ค่าธรรมเนียมการโอนและภาษีธุรกิจเฉพาะ</w:t>
            </w:r>
          </w:p>
        </w:tc>
        <w:tc>
          <w:tcPr>
            <w:tcW w:w="1260" w:type="dxa"/>
          </w:tcPr>
          <w:p w14:paraId="1B8D157D" w14:textId="5C3DE4A7" w:rsidR="00FE0187" w:rsidRPr="00FE0187" w:rsidRDefault="000C7A5A" w:rsidP="00FE018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119.23</w:t>
            </w:r>
          </w:p>
        </w:tc>
        <w:tc>
          <w:tcPr>
            <w:tcW w:w="270" w:type="dxa"/>
          </w:tcPr>
          <w:p w14:paraId="0E7E0E9E" w14:textId="77777777" w:rsidR="00FE0187" w:rsidRPr="00FE0187" w:rsidRDefault="00FE0187" w:rsidP="00FE0187">
            <w:pPr>
              <w:tabs>
                <w:tab w:val="decimal" w:pos="4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3F3994F7" w14:textId="78550D8A" w:rsidR="00FE0187" w:rsidRPr="00FE0187" w:rsidRDefault="00FE0187" w:rsidP="000C7A5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636.79</w:t>
            </w:r>
          </w:p>
        </w:tc>
        <w:tc>
          <w:tcPr>
            <w:tcW w:w="270" w:type="dxa"/>
          </w:tcPr>
          <w:p w14:paraId="1F148F97" w14:textId="77777777" w:rsidR="00FE0187" w:rsidRPr="00FE0187" w:rsidRDefault="00FE0187" w:rsidP="00FE0187">
            <w:pPr>
              <w:tabs>
                <w:tab w:val="decimal" w:pos="4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3AECBF" w14:textId="77777777" w:rsidR="00FE0187" w:rsidRPr="00FE0187" w:rsidRDefault="00FE0187" w:rsidP="00FE01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B9942DC" w14:textId="77777777" w:rsidR="00FE0187" w:rsidRPr="00FE0187" w:rsidRDefault="00FE0187" w:rsidP="00FE0187">
            <w:pPr>
              <w:tabs>
                <w:tab w:val="decimal" w:pos="4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A6EC48" w14:textId="77777777" w:rsidR="00FE0187" w:rsidRPr="00FE0187" w:rsidRDefault="00FE0187" w:rsidP="00FE018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FE0187" w:rsidRPr="00562097" w14:paraId="1727A7F6" w14:textId="77777777" w:rsidTr="00B72FE6">
        <w:tc>
          <w:tcPr>
            <w:tcW w:w="3510" w:type="dxa"/>
          </w:tcPr>
          <w:p w14:paraId="4F18E466" w14:textId="77777777" w:rsidR="00FE0187" w:rsidRPr="00FE0187" w:rsidRDefault="00FE0187" w:rsidP="00FE018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ค่าใช้จ่ายการตลาด</w:t>
            </w:r>
          </w:p>
        </w:tc>
        <w:tc>
          <w:tcPr>
            <w:tcW w:w="1260" w:type="dxa"/>
          </w:tcPr>
          <w:p w14:paraId="08FEF04E" w14:textId="284F663F" w:rsidR="00FE0187" w:rsidRPr="00FE0187" w:rsidRDefault="000C7A5A" w:rsidP="00FE018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103.86</w:t>
            </w:r>
          </w:p>
        </w:tc>
        <w:tc>
          <w:tcPr>
            <w:tcW w:w="270" w:type="dxa"/>
          </w:tcPr>
          <w:p w14:paraId="37558C3F" w14:textId="77777777" w:rsidR="00FE0187" w:rsidRPr="00FE0187" w:rsidRDefault="00FE0187" w:rsidP="00FE0187">
            <w:pPr>
              <w:tabs>
                <w:tab w:val="decimal" w:pos="4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F2114B" w14:textId="6E53825E" w:rsidR="00FE0187" w:rsidRPr="00FE0187" w:rsidRDefault="00FE0187" w:rsidP="00FE01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551.34</w:t>
            </w:r>
          </w:p>
        </w:tc>
        <w:tc>
          <w:tcPr>
            <w:tcW w:w="270" w:type="dxa"/>
          </w:tcPr>
          <w:p w14:paraId="4C8E643B" w14:textId="77777777" w:rsidR="00FE0187" w:rsidRPr="00FE0187" w:rsidRDefault="00FE0187" w:rsidP="00FE0187">
            <w:pPr>
              <w:tabs>
                <w:tab w:val="decimal" w:pos="4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A7FA30" w14:textId="77777777" w:rsidR="00FE0187" w:rsidRPr="00FE0187" w:rsidRDefault="00FE0187" w:rsidP="00FE01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035B33F" w14:textId="77777777" w:rsidR="00FE0187" w:rsidRPr="00FE0187" w:rsidRDefault="00FE0187" w:rsidP="00FE0187">
            <w:pPr>
              <w:tabs>
                <w:tab w:val="decimal" w:pos="4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2A2705" w14:textId="77777777" w:rsidR="00FE0187" w:rsidRPr="00FE0187" w:rsidRDefault="00FE0187" w:rsidP="00FE018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FE0187" w:rsidRPr="00562097" w14:paraId="6EEA3D75" w14:textId="77777777" w:rsidTr="00B72FE6">
        <w:tc>
          <w:tcPr>
            <w:tcW w:w="3510" w:type="dxa"/>
          </w:tcPr>
          <w:p w14:paraId="6763529E" w14:textId="77777777" w:rsidR="00FE0187" w:rsidRPr="00FE0187" w:rsidRDefault="00FE0187" w:rsidP="00FE018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260" w:type="dxa"/>
          </w:tcPr>
          <w:p w14:paraId="686577D3" w14:textId="6854269F" w:rsidR="00FE0187" w:rsidRPr="00FE0187" w:rsidRDefault="000C7A5A" w:rsidP="00FE018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25.83</w:t>
            </w:r>
          </w:p>
        </w:tc>
        <w:tc>
          <w:tcPr>
            <w:tcW w:w="270" w:type="dxa"/>
          </w:tcPr>
          <w:p w14:paraId="17B2C03B" w14:textId="77777777" w:rsidR="00FE0187" w:rsidRPr="00FE0187" w:rsidRDefault="00FE0187" w:rsidP="00FE0187">
            <w:pPr>
              <w:tabs>
                <w:tab w:val="decimal" w:pos="4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3F856476" w14:textId="15F18B1B" w:rsidR="00FE0187" w:rsidRPr="00FE0187" w:rsidRDefault="00B42B8A" w:rsidP="00FE01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30.42</w:t>
            </w:r>
          </w:p>
        </w:tc>
        <w:tc>
          <w:tcPr>
            <w:tcW w:w="270" w:type="dxa"/>
          </w:tcPr>
          <w:p w14:paraId="7B6BD237" w14:textId="77777777" w:rsidR="00FE0187" w:rsidRPr="00FE0187" w:rsidRDefault="00FE0187" w:rsidP="00FE0187">
            <w:pPr>
              <w:tabs>
                <w:tab w:val="decimal" w:pos="4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6C6F87" w14:textId="77777777" w:rsidR="00FE0187" w:rsidRPr="00FE0187" w:rsidRDefault="00FE0187" w:rsidP="00FE01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4FF8F72" w14:textId="77777777" w:rsidR="00FE0187" w:rsidRPr="00FE0187" w:rsidRDefault="00FE0187" w:rsidP="00FE0187">
            <w:pPr>
              <w:tabs>
                <w:tab w:val="decimal" w:pos="4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B2ED691" w14:textId="77777777" w:rsidR="00FE0187" w:rsidRPr="00FE0187" w:rsidRDefault="00FE0187" w:rsidP="00FE018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FE0187" w:rsidRPr="00562097" w14:paraId="38FF3A76" w14:textId="77777777" w:rsidTr="00B72FE6">
        <w:tc>
          <w:tcPr>
            <w:tcW w:w="3510" w:type="dxa"/>
          </w:tcPr>
          <w:p w14:paraId="2B44A7F8" w14:textId="77777777" w:rsidR="00FE0187" w:rsidRPr="00FE0187" w:rsidRDefault="00FE0187" w:rsidP="00FE018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260" w:type="dxa"/>
          </w:tcPr>
          <w:p w14:paraId="03EC8F51" w14:textId="3E95304A" w:rsidR="00FE0187" w:rsidRPr="00FE0187" w:rsidRDefault="000C7A5A" w:rsidP="00FE018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4.49</w:t>
            </w:r>
          </w:p>
        </w:tc>
        <w:tc>
          <w:tcPr>
            <w:tcW w:w="270" w:type="dxa"/>
          </w:tcPr>
          <w:p w14:paraId="2542CF13" w14:textId="77777777" w:rsidR="00FE0187" w:rsidRPr="00FE0187" w:rsidRDefault="00FE0187" w:rsidP="00FE0187">
            <w:pPr>
              <w:tabs>
                <w:tab w:val="decimal" w:pos="4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0F0ECBAB" w14:textId="39DF8A7E" w:rsidR="00FE0187" w:rsidRPr="00FE0187" w:rsidRDefault="00FE0187" w:rsidP="00FE01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6.14</w:t>
            </w:r>
          </w:p>
        </w:tc>
        <w:tc>
          <w:tcPr>
            <w:tcW w:w="270" w:type="dxa"/>
          </w:tcPr>
          <w:p w14:paraId="45A828B3" w14:textId="77777777" w:rsidR="00FE0187" w:rsidRPr="00FE0187" w:rsidRDefault="00FE0187" w:rsidP="00FE0187">
            <w:pPr>
              <w:tabs>
                <w:tab w:val="decimal" w:pos="4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2E431A" w14:textId="77777777" w:rsidR="00FE0187" w:rsidRPr="00FE0187" w:rsidRDefault="00FE0187" w:rsidP="00FE01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CD121C0" w14:textId="77777777" w:rsidR="00FE0187" w:rsidRPr="00FE0187" w:rsidRDefault="00FE0187" w:rsidP="00FE0187">
            <w:pPr>
              <w:tabs>
                <w:tab w:val="decimal" w:pos="4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E088C67" w14:textId="77777777" w:rsidR="00FE0187" w:rsidRPr="00FE0187" w:rsidRDefault="00FE0187" w:rsidP="00FE018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FE0187" w:rsidRPr="00562097" w14:paraId="2A8A036D" w14:textId="77777777" w:rsidTr="00B72FE6">
        <w:tc>
          <w:tcPr>
            <w:tcW w:w="3510" w:type="dxa"/>
          </w:tcPr>
          <w:p w14:paraId="3272A20D" w14:textId="3A2FF562" w:rsidR="00FE0187" w:rsidRPr="00FE0187" w:rsidRDefault="00FE0187" w:rsidP="00FE018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</w:t>
            </w:r>
            <w:r w:rsidR="0044234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</w:t>
            </w:r>
            <w:r w:rsidRPr="00FE0187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260" w:type="dxa"/>
          </w:tcPr>
          <w:p w14:paraId="72BF96C0" w14:textId="7C6A649D" w:rsidR="00FE0187" w:rsidRPr="00FE0187" w:rsidRDefault="000C7A5A" w:rsidP="00FE018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072F46" w14:textId="77777777" w:rsidR="00FE0187" w:rsidRPr="00FE0187" w:rsidRDefault="00FE0187" w:rsidP="00FE0187">
            <w:pPr>
              <w:tabs>
                <w:tab w:val="decimal" w:pos="4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1DAD5D15" w14:textId="1BD55612" w:rsidR="00FE0187" w:rsidRPr="00FE0187" w:rsidRDefault="00FE0187" w:rsidP="00FE01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137.08</w:t>
            </w:r>
          </w:p>
        </w:tc>
        <w:tc>
          <w:tcPr>
            <w:tcW w:w="270" w:type="dxa"/>
          </w:tcPr>
          <w:p w14:paraId="1ED8C180" w14:textId="77777777" w:rsidR="00FE0187" w:rsidRPr="00FE0187" w:rsidRDefault="00FE0187" w:rsidP="00FE0187">
            <w:pPr>
              <w:tabs>
                <w:tab w:val="decimal" w:pos="4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84214A" w14:textId="77777777" w:rsidR="00FE0187" w:rsidRPr="00FE0187" w:rsidRDefault="00FE0187" w:rsidP="00FE01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3FE1342" w14:textId="77777777" w:rsidR="00FE0187" w:rsidRPr="00FE0187" w:rsidRDefault="00FE0187" w:rsidP="00FE0187">
            <w:pPr>
              <w:tabs>
                <w:tab w:val="decimal" w:pos="4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535C315" w14:textId="77777777" w:rsidR="00FE0187" w:rsidRPr="00FE0187" w:rsidRDefault="00FE0187" w:rsidP="00FE018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FE0187" w:rsidRPr="00562097" w14:paraId="13FC4419" w14:textId="77777777" w:rsidTr="00B72FE6">
        <w:tc>
          <w:tcPr>
            <w:tcW w:w="3510" w:type="dxa"/>
          </w:tcPr>
          <w:p w14:paraId="0BB23DC0" w14:textId="77777777" w:rsidR="00FE0187" w:rsidRPr="00FE0187" w:rsidRDefault="00FE0187" w:rsidP="00FE018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F7975C" w14:textId="1CFB93E4" w:rsidR="00FE0187" w:rsidRPr="00FE0187" w:rsidRDefault="000C7A5A" w:rsidP="00FE018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11.29</w:t>
            </w:r>
          </w:p>
        </w:tc>
        <w:tc>
          <w:tcPr>
            <w:tcW w:w="270" w:type="dxa"/>
          </w:tcPr>
          <w:p w14:paraId="68768F7E" w14:textId="77777777" w:rsidR="00FE0187" w:rsidRPr="00FE0187" w:rsidRDefault="00FE0187" w:rsidP="00FE0187">
            <w:pPr>
              <w:tabs>
                <w:tab w:val="decimal" w:pos="4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6BC445" w14:textId="3F9F69EA" w:rsidR="00FE0187" w:rsidRPr="00FE0187" w:rsidRDefault="00FE0187" w:rsidP="00FE01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16.03</w:t>
            </w:r>
          </w:p>
        </w:tc>
        <w:tc>
          <w:tcPr>
            <w:tcW w:w="270" w:type="dxa"/>
          </w:tcPr>
          <w:p w14:paraId="6C554954" w14:textId="77777777" w:rsidR="00FE0187" w:rsidRPr="00FE0187" w:rsidRDefault="00FE0187" w:rsidP="00FE0187">
            <w:pPr>
              <w:tabs>
                <w:tab w:val="decimal" w:pos="4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EB198C" w14:textId="77777777" w:rsidR="00FE0187" w:rsidRPr="00FE0187" w:rsidRDefault="00FE0187" w:rsidP="00FE01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C3FD76B" w14:textId="77777777" w:rsidR="00FE0187" w:rsidRPr="00FE0187" w:rsidRDefault="00FE0187" w:rsidP="00FE0187">
            <w:pPr>
              <w:tabs>
                <w:tab w:val="decimal" w:pos="4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37E940" w14:textId="77777777" w:rsidR="00FE0187" w:rsidRPr="00FE0187" w:rsidRDefault="00FE0187" w:rsidP="00FE018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FE0187" w:rsidRPr="00562097" w14:paraId="5A19179B" w14:textId="77777777" w:rsidTr="00B72FE6">
        <w:tc>
          <w:tcPr>
            <w:tcW w:w="3510" w:type="dxa"/>
          </w:tcPr>
          <w:p w14:paraId="4FCD32B2" w14:textId="77777777" w:rsidR="00FE0187" w:rsidRPr="00FE0187" w:rsidRDefault="00FE0187" w:rsidP="00FE018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01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E1EB8AC" w14:textId="0ED07237" w:rsidR="00FE0187" w:rsidRPr="00FE0187" w:rsidRDefault="000C7A5A" w:rsidP="00FE018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264.70</w:t>
            </w:r>
          </w:p>
        </w:tc>
        <w:tc>
          <w:tcPr>
            <w:tcW w:w="270" w:type="dxa"/>
          </w:tcPr>
          <w:p w14:paraId="4B9F6870" w14:textId="77777777" w:rsidR="00FE0187" w:rsidRPr="00FE0187" w:rsidRDefault="00FE0187" w:rsidP="00FE0187">
            <w:pPr>
              <w:tabs>
                <w:tab w:val="decimal" w:pos="4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D76753E" w14:textId="1855C349" w:rsidR="00FE0187" w:rsidRPr="00FE0187" w:rsidRDefault="00B42B8A" w:rsidP="00FE01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1,377.80</w:t>
            </w:r>
          </w:p>
        </w:tc>
        <w:tc>
          <w:tcPr>
            <w:tcW w:w="270" w:type="dxa"/>
          </w:tcPr>
          <w:p w14:paraId="047C9C3A" w14:textId="77777777" w:rsidR="00FE0187" w:rsidRPr="00FE0187" w:rsidRDefault="00FE0187" w:rsidP="00FE0187">
            <w:pPr>
              <w:tabs>
                <w:tab w:val="decimal" w:pos="4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82023C" w14:textId="77777777" w:rsidR="00FE0187" w:rsidRPr="00FE0187" w:rsidRDefault="00FE0187" w:rsidP="00FE01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E018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59C953D" w14:textId="77777777" w:rsidR="00FE0187" w:rsidRPr="00FE0187" w:rsidRDefault="00FE0187" w:rsidP="00FE0187">
            <w:pPr>
              <w:tabs>
                <w:tab w:val="decimal" w:pos="4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5E5AD" w14:textId="77777777" w:rsidR="00FE0187" w:rsidRPr="00FE0187" w:rsidRDefault="00FE0187" w:rsidP="00FE018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E018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7C01075A" w14:textId="77777777" w:rsidR="00FE0187" w:rsidRPr="00A91061" w:rsidRDefault="00FE0187" w:rsidP="00FE0187">
      <w:pPr>
        <w:rPr>
          <w:rFonts w:asciiTheme="majorBidi" w:hAnsiTheme="majorBidi" w:cstheme="majorBidi"/>
          <w:sz w:val="28"/>
          <w:szCs w:val="28"/>
        </w:rPr>
      </w:pPr>
    </w:p>
    <w:p w14:paraId="3F4AA450" w14:textId="77777777" w:rsidR="008E61CE" w:rsidRDefault="008E61CE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5CC52C71" w14:textId="57E67606" w:rsidR="00FE0187" w:rsidRDefault="00FE0187" w:rsidP="00F32E2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  <w:r w:rsidRPr="00FE0187">
        <w:rPr>
          <w:rFonts w:ascii="Angsana New" w:hAnsi="Angsana New"/>
          <w:sz w:val="28"/>
          <w:szCs w:val="28"/>
          <w:u w:val="none"/>
          <w:cs/>
        </w:rPr>
        <w:t>ค่าใช้จ่ายในการบริหาร</w:t>
      </w:r>
    </w:p>
    <w:p w14:paraId="494D26D1" w14:textId="77777777" w:rsidR="00FE0187" w:rsidRPr="003E39B9" w:rsidRDefault="00FE0187" w:rsidP="00FE0187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440"/>
        <w:gridCol w:w="270"/>
        <w:gridCol w:w="1170"/>
        <w:gridCol w:w="270"/>
        <w:gridCol w:w="1440"/>
      </w:tblGrid>
      <w:tr w:rsidR="00FE0187" w:rsidRPr="00562097" w14:paraId="49556FA4" w14:textId="77777777" w:rsidTr="00B72FE6">
        <w:tc>
          <w:tcPr>
            <w:tcW w:w="3330" w:type="dxa"/>
          </w:tcPr>
          <w:p w14:paraId="3D516354" w14:textId="77777777" w:rsidR="00FE0187" w:rsidRPr="00FE0187" w:rsidRDefault="00FE0187" w:rsidP="00B72FE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765C700B" w14:textId="77777777" w:rsidR="00FE0187" w:rsidRPr="00FE0187" w:rsidRDefault="00FE0187" w:rsidP="00B72F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E018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34350BA" w14:textId="77777777" w:rsidR="00FE0187" w:rsidRPr="00FE0187" w:rsidRDefault="00FE0187" w:rsidP="00B72FE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587CDDCA" w14:textId="77777777" w:rsidR="00FE0187" w:rsidRPr="00FE0187" w:rsidRDefault="00FE0187" w:rsidP="00B72F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E018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0187" w:rsidRPr="00562097" w14:paraId="2F4D667C" w14:textId="77777777" w:rsidTr="00B72FE6">
        <w:tc>
          <w:tcPr>
            <w:tcW w:w="3330" w:type="dxa"/>
          </w:tcPr>
          <w:p w14:paraId="6DA8B793" w14:textId="77777777" w:rsidR="00FE0187" w:rsidRPr="00FE0187" w:rsidRDefault="00FE0187" w:rsidP="00FE018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9769CD" w14:textId="31C63917" w:rsidR="00FE0187" w:rsidRPr="00FE0187" w:rsidRDefault="00FE0187" w:rsidP="00FE0187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E018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7C2D0C9" w14:textId="77777777" w:rsidR="00FE0187" w:rsidRPr="00FE0187" w:rsidRDefault="00FE0187" w:rsidP="00FE0187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D09DD6" w14:textId="4BFD4F7F" w:rsidR="00FE0187" w:rsidRPr="00FE0187" w:rsidRDefault="00FE0187" w:rsidP="00FE0187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E0187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70" w:type="dxa"/>
          </w:tcPr>
          <w:p w14:paraId="49440D62" w14:textId="77777777" w:rsidR="00FE0187" w:rsidRPr="00FE0187" w:rsidRDefault="00FE0187" w:rsidP="00FE018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C23EFE" w14:textId="4E1B5B3C" w:rsidR="00FE0187" w:rsidRPr="00FE0187" w:rsidRDefault="00FE0187" w:rsidP="00FE0187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E018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0F780AD" w14:textId="77777777" w:rsidR="00FE0187" w:rsidRPr="00FE0187" w:rsidRDefault="00FE0187" w:rsidP="00FE0187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101DA1" w14:textId="1C00BD5F" w:rsidR="00FE0187" w:rsidRPr="00FE0187" w:rsidRDefault="00FE0187" w:rsidP="00FE0187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E0187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FE0187" w:rsidRPr="00562097" w14:paraId="28FA4C5B" w14:textId="77777777" w:rsidTr="00B72FE6">
        <w:tc>
          <w:tcPr>
            <w:tcW w:w="3330" w:type="dxa"/>
          </w:tcPr>
          <w:p w14:paraId="47615C7B" w14:textId="77777777" w:rsidR="00FE0187" w:rsidRPr="00FE0187" w:rsidRDefault="00FE0187" w:rsidP="00B72FE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20" w:type="dxa"/>
            <w:gridSpan w:val="7"/>
          </w:tcPr>
          <w:p w14:paraId="7D25AA11" w14:textId="77777777" w:rsidR="00FE0187" w:rsidRPr="00FE0187" w:rsidRDefault="00FE0187" w:rsidP="00B72FE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E018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E0187" w:rsidRPr="00562097" w14:paraId="469CA134" w14:textId="77777777" w:rsidTr="00B72FE6">
        <w:tc>
          <w:tcPr>
            <w:tcW w:w="3330" w:type="dxa"/>
          </w:tcPr>
          <w:p w14:paraId="25501467" w14:textId="26D6A612" w:rsidR="00FE0187" w:rsidRPr="00FE0187" w:rsidRDefault="00FE0187" w:rsidP="00FE0187">
            <w:pPr>
              <w:spacing w:line="240" w:lineRule="auto"/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</w:t>
            </w:r>
            <w:r w:rsidR="0044234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</w:t>
            </w:r>
            <w:r w:rsidRPr="00FE0187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260" w:type="dxa"/>
          </w:tcPr>
          <w:p w14:paraId="0C2B88FD" w14:textId="7F9E9C13" w:rsidR="00FE0187" w:rsidRPr="00FE0187" w:rsidRDefault="000C7A5A" w:rsidP="00FE01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326.</w:t>
            </w:r>
            <w:r w:rsidR="00415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7D331604" w14:textId="77777777" w:rsidR="00FE0187" w:rsidRPr="00FE0187" w:rsidRDefault="00FE0187" w:rsidP="00FE0187">
            <w:pPr>
              <w:tabs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E09BEE" w14:textId="375FF420" w:rsidR="00FE0187" w:rsidRPr="00FE0187" w:rsidRDefault="00FE0187" w:rsidP="00FE01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1,024.36</w:t>
            </w:r>
          </w:p>
        </w:tc>
        <w:tc>
          <w:tcPr>
            <w:tcW w:w="270" w:type="dxa"/>
          </w:tcPr>
          <w:p w14:paraId="62CAB254" w14:textId="77777777" w:rsidR="00FE0187" w:rsidRPr="00FE0187" w:rsidRDefault="00FE0187" w:rsidP="00FE0187">
            <w:pPr>
              <w:tabs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283B8D" w14:textId="3C560723" w:rsidR="00FE0187" w:rsidRPr="00FE0187" w:rsidRDefault="000C7A5A" w:rsidP="00FE01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88.61</w:t>
            </w:r>
          </w:p>
        </w:tc>
        <w:tc>
          <w:tcPr>
            <w:tcW w:w="270" w:type="dxa"/>
          </w:tcPr>
          <w:p w14:paraId="43814D70" w14:textId="77777777" w:rsidR="00FE0187" w:rsidRPr="00FE0187" w:rsidRDefault="00FE0187" w:rsidP="00FE0187">
            <w:pPr>
              <w:tabs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84AAE3" w14:textId="2904504A" w:rsidR="00FE0187" w:rsidRPr="00FE0187" w:rsidRDefault="00FE0187" w:rsidP="00FE01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98.27</w:t>
            </w:r>
          </w:p>
        </w:tc>
      </w:tr>
      <w:tr w:rsidR="00AA0E5E" w:rsidRPr="00562097" w14:paraId="27D42B54" w14:textId="77777777" w:rsidTr="00B72FE6">
        <w:tc>
          <w:tcPr>
            <w:tcW w:w="3330" w:type="dxa"/>
          </w:tcPr>
          <w:p w14:paraId="51462F28" w14:textId="69F6C7CD" w:rsidR="00AA0E5E" w:rsidRPr="00FE0187" w:rsidRDefault="00AA0E5E" w:rsidP="00AA0E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ค่าเช่าและบริการ</w:t>
            </w:r>
          </w:p>
        </w:tc>
        <w:tc>
          <w:tcPr>
            <w:tcW w:w="1260" w:type="dxa"/>
          </w:tcPr>
          <w:p w14:paraId="0C8BFC88" w14:textId="6CCE3511" w:rsidR="00AA0E5E" w:rsidRDefault="00AA0E5E" w:rsidP="00AA0E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</w:t>
            </w:r>
            <w:r w:rsidR="00415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7163AF91" w14:textId="77777777" w:rsidR="00AA0E5E" w:rsidRPr="00FE0187" w:rsidRDefault="00AA0E5E" w:rsidP="00AA0E5E">
            <w:pPr>
              <w:tabs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53366E" w14:textId="53C6985D" w:rsidR="00AA0E5E" w:rsidRPr="00FE0187" w:rsidRDefault="00AA0E5E" w:rsidP="00AA0E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141.55</w:t>
            </w:r>
          </w:p>
        </w:tc>
        <w:tc>
          <w:tcPr>
            <w:tcW w:w="270" w:type="dxa"/>
          </w:tcPr>
          <w:p w14:paraId="4B5BCB0A" w14:textId="77777777" w:rsidR="00AA0E5E" w:rsidRPr="00FE0187" w:rsidRDefault="00AA0E5E" w:rsidP="00AA0E5E">
            <w:pPr>
              <w:tabs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891780" w14:textId="0B3F033A" w:rsidR="00AA0E5E" w:rsidRDefault="00AA0E5E" w:rsidP="00AA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13.8</w:t>
            </w:r>
            <w:r w:rsidR="005618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75574D4F" w14:textId="77777777" w:rsidR="00AA0E5E" w:rsidRPr="00FE0187" w:rsidRDefault="00AA0E5E" w:rsidP="00AA0E5E">
            <w:pPr>
              <w:tabs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313DB84D" w14:textId="3CE09185" w:rsidR="00AA0E5E" w:rsidRPr="00FE0187" w:rsidRDefault="00AA0E5E" w:rsidP="00AA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32.24</w:t>
            </w:r>
          </w:p>
        </w:tc>
      </w:tr>
      <w:tr w:rsidR="00AA0E5E" w:rsidRPr="00562097" w14:paraId="114F50A7" w14:textId="77777777" w:rsidTr="00B72FE6">
        <w:tc>
          <w:tcPr>
            <w:tcW w:w="3330" w:type="dxa"/>
          </w:tcPr>
          <w:p w14:paraId="118F08B0" w14:textId="2A2A3E8F" w:rsidR="00AA0E5E" w:rsidRPr="00FE0187" w:rsidRDefault="00AA0E5E" w:rsidP="00AA0E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374D133E" w14:textId="31AEC480" w:rsidR="00AA0E5E" w:rsidRDefault="00AA0E5E" w:rsidP="00AA0E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26.27</w:t>
            </w:r>
          </w:p>
        </w:tc>
        <w:tc>
          <w:tcPr>
            <w:tcW w:w="270" w:type="dxa"/>
          </w:tcPr>
          <w:p w14:paraId="22E7FA0E" w14:textId="77777777" w:rsidR="00AA0E5E" w:rsidRPr="00FE0187" w:rsidRDefault="00AA0E5E" w:rsidP="00AA0E5E">
            <w:pPr>
              <w:tabs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70BE55" w14:textId="18B52018" w:rsidR="00AA0E5E" w:rsidRPr="00FE0187" w:rsidRDefault="00AA0E5E" w:rsidP="00AA0E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69.07</w:t>
            </w:r>
          </w:p>
        </w:tc>
        <w:tc>
          <w:tcPr>
            <w:tcW w:w="270" w:type="dxa"/>
          </w:tcPr>
          <w:p w14:paraId="58429526" w14:textId="77777777" w:rsidR="00AA0E5E" w:rsidRPr="00FE0187" w:rsidRDefault="00AA0E5E" w:rsidP="00AA0E5E">
            <w:pPr>
              <w:tabs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60BD95" w14:textId="779CF808" w:rsidR="00AA0E5E" w:rsidRDefault="00AA0E5E" w:rsidP="00AA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5.15</w:t>
            </w:r>
          </w:p>
        </w:tc>
        <w:tc>
          <w:tcPr>
            <w:tcW w:w="270" w:type="dxa"/>
          </w:tcPr>
          <w:p w14:paraId="5355AA62" w14:textId="77777777" w:rsidR="00AA0E5E" w:rsidRPr="00FE0187" w:rsidRDefault="00AA0E5E" w:rsidP="00AA0E5E">
            <w:pPr>
              <w:tabs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7666B8" w14:textId="5BE43767" w:rsidR="00AA0E5E" w:rsidRPr="00FE0187" w:rsidRDefault="00AA0E5E" w:rsidP="00AA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9.65</w:t>
            </w:r>
          </w:p>
        </w:tc>
      </w:tr>
      <w:tr w:rsidR="00AA0E5E" w:rsidRPr="00562097" w14:paraId="7DDF0D6B" w14:textId="77777777" w:rsidTr="00B72FE6">
        <w:tc>
          <w:tcPr>
            <w:tcW w:w="3330" w:type="dxa"/>
          </w:tcPr>
          <w:p w14:paraId="2AD5C5CD" w14:textId="2B85711D" w:rsidR="00AA0E5E" w:rsidRPr="00FE0187" w:rsidRDefault="00AA0E5E" w:rsidP="00AA0E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ค่าธรรมเนียมวิชาชีพ</w:t>
            </w:r>
          </w:p>
        </w:tc>
        <w:tc>
          <w:tcPr>
            <w:tcW w:w="1260" w:type="dxa"/>
          </w:tcPr>
          <w:p w14:paraId="6612069D" w14:textId="39512AD8" w:rsidR="00AA0E5E" w:rsidRDefault="00AA0E5E" w:rsidP="00AA0E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18.80</w:t>
            </w:r>
          </w:p>
        </w:tc>
        <w:tc>
          <w:tcPr>
            <w:tcW w:w="270" w:type="dxa"/>
          </w:tcPr>
          <w:p w14:paraId="5C949744" w14:textId="77777777" w:rsidR="00AA0E5E" w:rsidRPr="00FE0187" w:rsidRDefault="00AA0E5E" w:rsidP="00AA0E5E">
            <w:pPr>
              <w:tabs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4B7BEA90" w14:textId="79E57AFB" w:rsidR="00AA0E5E" w:rsidRPr="00FE0187" w:rsidRDefault="00AA0E5E" w:rsidP="00AA0E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37.10</w:t>
            </w:r>
          </w:p>
        </w:tc>
        <w:tc>
          <w:tcPr>
            <w:tcW w:w="270" w:type="dxa"/>
          </w:tcPr>
          <w:p w14:paraId="6BE26E80" w14:textId="77777777" w:rsidR="00AA0E5E" w:rsidRPr="00FE0187" w:rsidRDefault="00AA0E5E" w:rsidP="00AA0E5E">
            <w:pPr>
              <w:tabs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B61CAF" w14:textId="73ABD934" w:rsidR="00AA0E5E" w:rsidRDefault="00AA0E5E" w:rsidP="00AA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21.05</w:t>
            </w:r>
          </w:p>
        </w:tc>
        <w:tc>
          <w:tcPr>
            <w:tcW w:w="270" w:type="dxa"/>
          </w:tcPr>
          <w:p w14:paraId="2D774CE7" w14:textId="77777777" w:rsidR="00AA0E5E" w:rsidRPr="00FE0187" w:rsidRDefault="00AA0E5E" w:rsidP="00AA0E5E">
            <w:pPr>
              <w:tabs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54CDFFE6" w14:textId="22B8A0FF" w:rsidR="00AA0E5E" w:rsidRPr="00FE0187" w:rsidRDefault="00AA0E5E" w:rsidP="00AA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15.73</w:t>
            </w:r>
          </w:p>
        </w:tc>
      </w:tr>
      <w:tr w:rsidR="00AA0E5E" w:rsidRPr="00562097" w14:paraId="645B9369" w14:textId="77777777" w:rsidTr="00B72FE6">
        <w:tc>
          <w:tcPr>
            <w:tcW w:w="3330" w:type="dxa"/>
          </w:tcPr>
          <w:p w14:paraId="7112AD2A" w14:textId="2BAE1104" w:rsidR="00AA0E5E" w:rsidRPr="00FE0187" w:rsidRDefault="00AA0E5E" w:rsidP="00AA0E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260" w:type="dxa"/>
          </w:tcPr>
          <w:p w14:paraId="748A28A7" w14:textId="4FCFA23D" w:rsidR="00AA0E5E" w:rsidRDefault="00AA0E5E" w:rsidP="00AA0E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14.30</w:t>
            </w:r>
          </w:p>
        </w:tc>
        <w:tc>
          <w:tcPr>
            <w:tcW w:w="270" w:type="dxa"/>
          </w:tcPr>
          <w:p w14:paraId="73468D5E" w14:textId="77777777" w:rsidR="00AA0E5E" w:rsidRPr="00FE0187" w:rsidRDefault="00AA0E5E" w:rsidP="00AA0E5E">
            <w:pPr>
              <w:tabs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AA5558" w14:textId="6B8FEB8E" w:rsidR="00AA0E5E" w:rsidRPr="00FE0187" w:rsidRDefault="00AA0E5E" w:rsidP="00AA0E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95.30</w:t>
            </w:r>
          </w:p>
        </w:tc>
        <w:tc>
          <w:tcPr>
            <w:tcW w:w="270" w:type="dxa"/>
          </w:tcPr>
          <w:p w14:paraId="4598F719" w14:textId="77777777" w:rsidR="00AA0E5E" w:rsidRPr="00FE0187" w:rsidRDefault="00AA0E5E" w:rsidP="00AA0E5E">
            <w:pPr>
              <w:tabs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4C43BD" w14:textId="0B4C87EC" w:rsidR="00AA0E5E" w:rsidRDefault="00AA0E5E" w:rsidP="00AA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1.39</w:t>
            </w:r>
          </w:p>
        </w:tc>
        <w:tc>
          <w:tcPr>
            <w:tcW w:w="270" w:type="dxa"/>
          </w:tcPr>
          <w:p w14:paraId="40CF7257" w14:textId="77777777" w:rsidR="00AA0E5E" w:rsidRPr="00FE0187" w:rsidRDefault="00AA0E5E" w:rsidP="00AA0E5E">
            <w:pPr>
              <w:tabs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716254C9" w14:textId="12071A6A" w:rsidR="00AA0E5E" w:rsidRPr="00FE0187" w:rsidRDefault="00AA0E5E" w:rsidP="00AA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2.71</w:t>
            </w:r>
          </w:p>
        </w:tc>
      </w:tr>
      <w:tr w:rsidR="00AA0E5E" w:rsidRPr="00562097" w14:paraId="28D05733" w14:textId="77777777" w:rsidTr="00B72FE6">
        <w:tc>
          <w:tcPr>
            <w:tcW w:w="3330" w:type="dxa"/>
          </w:tcPr>
          <w:p w14:paraId="28330EAB" w14:textId="4FEC800C" w:rsidR="00AA0E5E" w:rsidRPr="00FE0187" w:rsidRDefault="00AA0E5E" w:rsidP="00AA0E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cs/>
              </w:rPr>
              <w:t>ค่าซ่อมแซมดูแลรักษา</w:t>
            </w:r>
          </w:p>
        </w:tc>
        <w:tc>
          <w:tcPr>
            <w:tcW w:w="1260" w:type="dxa"/>
          </w:tcPr>
          <w:p w14:paraId="49C682B3" w14:textId="60EC6667" w:rsidR="00AA0E5E" w:rsidRDefault="00415619" w:rsidP="00AA0E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6.00</w:t>
            </w:r>
          </w:p>
        </w:tc>
        <w:tc>
          <w:tcPr>
            <w:tcW w:w="270" w:type="dxa"/>
          </w:tcPr>
          <w:p w14:paraId="5F90D8EE" w14:textId="77777777" w:rsidR="00AA0E5E" w:rsidRPr="00FE0187" w:rsidRDefault="00AA0E5E" w:rsidP="00AA0E5E">
            <w:pPr>
              <w:tabs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DEFC60" w14:textId="78A853C6" w:rsidR="00AA0E5E" w:rsidRPr="00FE0187" w:rsidRDefault="00AA0E5E" w:rsidP="00AA0E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100.30</w:t>
            </w:r>
          </w:p>
        </w:tc>
        <w:tc>
          <w:tcPr>
            <w:tcW w:w="270" w:type="dxa"/>
          </w:tcPr>
          <w:p w14:paraId="4F84C784" w14:textId="77777777" w:rsidR="00AA0E5E" w:rsidRPr="00FE0187" w:rsidRDefault="00AA0E5E" w:rsidP="00AA0E5E">
            <w:pPr>
              <w:tabs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E6E839" w14:textId="6CA2BA07" w:rsidR="00AA0E5E" w:rsidRDefault="00AA0E5E" w:rsidP="00AA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0.07</w:t>
            </w:r>
          </w:p>
        </w:tc>
        <w:tc>
          <w:tcPr>
            <w:tcW w:w="270" w:type="dxa"/>
          </w:tcPr>
          <w:p w14:paraId="3C67A14F" w14:textId="77777777" w:rsidR="00AA0E5E" w:rsidRPr="00FE0187" w:rsidRDefault="00AA0E5E" w:rsidP="00AA0E5E">
            <w:pPr>
              <w:tabs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6EA41BED" w14:textId="39C79C59" w:rsidR="00AA0E5E" w:rsidRPr="00FE0187" w:rsidRDefault="00AA0E5E" w:rsidP="00AA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3.19</w:t>
            </w:r>
          </w:p>
        </w:tc>
      </w:tr>
      <w:tr w:rsidR="00AA0E5E" w:rsidRPr="00562097" w14:paraId="2490BCBF" w14:textId="77777777" w:rsidTr="00B72FE6">
        <w:tc>
          <w:tcPr>
            <w:tcW w:w="3330" w:type="dxa"/>
          </w:tcPr>
          <w:p w14:paraId="01E12076" w14:textId="1461D824" w:rsidR="00AA0E5E" w:rsidRPr="00FE0187" w:rsidRDefault="00AA0E5E" w:rsidP="00AA0E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cs/>
              </w:rPr>
              <w:t>ค่ารักษาความปลอดภัย</w:t>
            </w:r>
          </w:p>
        </w:tc>
        <w:tc>
          <w:tcPr>
            <w:tcW w:w="1260" w:type="dxa"/>
          </w:tcPr>
          <w:p w14:paraId="34A6F6CE" w14:textId="04A0D3FF" w:rsidR="00AA0E5E" w:rsidRPr="00FE0187" w:rsidRDefault="00AA0E5E" w:rsidP="00AA0E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5.80</w:t>
            </w:r>
          </w:p>
        </w:tc>
        <w:tc>
          <w:tcPr>
            <w:tcW w:w="270" w:type="dxa"/>
          </w:tcPr>
          <w:p w14:paraId="04570F90" w14:textId="77777777" w:rsidR="00AA0E5E" w:rsidRPr="00FE0187" w:rsidRDefault="00AA0E5E" w:rsidP="00AA0E5E">
            <w:pPr>
              <w:tabs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FCBFD0" w14:textId="55CBFD8B" w:rsidR="00AA0E5E" w:rsidRPr="00FE0187" w:rsidRDefault="00AA0E5E" w:rsidP="00AA0E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42.16</w:t>
            </w:r>
          </w:p>
        </w:tc>
        <w:tc>
          <w:tcPr>
            <w:tcW w:w="270" w:type="dxa"/>
          </w:tcPr>
          <w:p w14:paraId="6D574063" w14:textId="77777777" w:rsidR="00AA0E5E" w:rsidRPr="00FE0187" w:rsidRDefault="00AA0E5E" w:rsidP="00AA0E5E">
            <w:pPr>
              <w:tabs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4E0E26" w14:textId="318F5F3B" w:rsidR="00AA0E5E" w:rsidRPr="00FE0187" w:rsidRDefault="00AA0E5E" w:rsidP="00AA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81AF22" w14:textId="77777777" w:rsidR="00AA0E5E" w:rsidRPr="00FE0187" w:rsidRDefault="00AA0E5E" w:rsidP="00AA0E5E">
            <w:pPr>
              <w:tabs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287156" w14:textId="4EB3CA70" w:rsidR="00AA0E5E" w:rsidRPr="00FE0187" w:rsidRDefault="00AA0E5E" w:rsidP="00AA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A0E5E" w:rsidRPr="00562097" w14:paraId="150DA97E" w14:textId="77777777" w:rsidTr="00B72FE6">
        <w:tc>
          <w:tcPr>
            <w:tcW w:w="3330" w:type="dxa"/>
          </w:tcPr>
          <w:p w14:paraId="5FA5B052" w14:textId="5879E4CD" w:rsidR="00AA0E5E" w:rsidRPr="00FE0187" w:rsidRDefault="00AA0E5E" w:rsidP="00AA0E5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260" w:type="dxa"/>
          </w:tcPr>
          <w:p w14:paraId="726A17D2" w14:textId="574B7A8B" w:rsidR="00AA0E5E" w:rsidRPr="00FE0187" w:rsidRDefault="00AA0E5E" w:rsidP="00AA0E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5.50</w:t>
            </w:r>
          </w:p>
        </w:tc>
        <w:tc>
          <w:tcPr>
            <w:tcW w:w="270" w:type="dxa"/>
          </w:tcPr>
          <w:p w14:paraId="6B20D1EA" w14:textId="77777777" w:rsidR="00AA0E5E" w:rsidRPr="00FE0187" w:rsidRDefault="00AA0E5E" w:rsidP="00AA0E5E">
            <w:pPr>
              <w:tabs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21FD4F" w14:textId="05A8F9D2" w:rsidR="00AA0E5E" w:rsidRPr="00FE0187" w:rsidRDefault="00AA0E5E" w:rsidP="00AA0E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148.85</w:t>
            </w:r>
          </w:p>
        </w:tc>
        <w:tc>
          <w:tcPr>
            <w:tcW w:w="270" w:type="dxa"/>
          </w:tcPr>
          <w:p w14:paraId="63FFB0EA" w14:textId="77777777" w:rsidR="00AA0E5E" w:rsidRPr="00FE0187" w:rsidRDefault="00AA0E5E" w:rsidP="00AA0E5E">
            <w:pPr>
              <w:tabs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32EC74" w14:textId="3E84A02A" w:rsidR="00AA0E5E" w:rsidRPr="00FE0187" w:rsidRDefault="00AA0E5E" w:rsidP="00AA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A60A1D" w14:textId="77777777" w:rsidR="00AA0E5E" w:rsidRPr="00FE0187" w:rsidRDefault="00AA0E5E" w:rsidP="00AA0E5E">
            <w:pPr>
              <w:tabs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DECA90" w14:textId="010151EA" w:rsidR="00AA0E5E" w:rsidRPr="00FE0187" w:rsidRDefault="00AA0E5E" w:rsidP="00AA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E0187" w:rsidRPr="00562097" w14:paraId="3B7EB0CB" w14:textId="77777777" w:rsidTr="00B72FE6">
        <w:tc>
          <w:tcPr>
            <w:tcW w:w="3330" w:type="dxa"/>
          </w:tcPr>
          <w:p w14:paraId="7988288D" w14:textId="77777777" w:rsidR="00FE0187" w:rsidRPr="00FE0187" w:rsidRDefault="00FE0187" w:rsidP="00FE018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88ABF8" w14:textId="7191E993" w:rsidR="00FE0187" w:rsidRPr="00FE0187" w:rsidRDefault="000C7A5A" w:rsidP="00FE01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415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7C21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70" w:type="dxa"/>
          </w:tcPr>
          <w:p w14:paraId="513A47F2" w14:textId="77777777" w:rsidR="00FE0187" w:rsidRPr="00FE0187" w:rsidRDefault="00FE0187" w:rsidP="00FE0187">
            <w:pPr>
              <w:tabs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E6FCAF" w14:textId="6E35F0AE" w:rsidR="00FE0187" w:rsidRPr="00FE0187" w:rsidRDefault="00FE0187" w:rsidP="00FE01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</w:t>
            </w:r>
            <w:r w:rsidR="007C21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E0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</w:t>
            </w:r>
            <w:r w:rsidR="007C21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FE0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F78A363" w14:textId="77777777" w:rsidR="00FE0187" w:rsidRPr="00FE0187" w:rsidRDefault="00FE0187" w:rsidP="00FE0187">
            <w:pPr>
              <w:tabs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20D054" w14:textId="12218E40" w:rsidR="00FE0187" w:rsidRPr="00FE0187" w:rsidRDefault="000C7A5A" w:rsidP="00FE01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618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5618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</w:p>
        </w:tc>
        <w:tc>
          <w:tcPr>
            <w:tcW w:w="270" w:type="dxa"/>
          </w:tcPr>
          <w:p w14:paraId="5FE4E54E" w14:textId="77777777" w:rsidR="00FE0187" w:rsidRPr="00FE0187" w:rsidRDefault="00FE0187" w:rsidP="00FE0187">
            <w:pPr>
              <w:tabs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3DC36A" w14:textId="2F84AD03" w:rsidR="00FE0187" w:rsidRPr="00FE0187" w:rsidRDefault="00FE0187" w:rsidP="00FE01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0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38.2</w:t>
            </w:r>
            <w:r w:rsidR="007C21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FE0187" w:rsidRPr="00562097" w14:paraId="5FCF48F3" w14:textId="77777777" w:rsidTr="00B72FE6">
        <w:tc>
          <w:tcPr>
            <w:tcW w:w="3330" w:type="dxa"/>
          </w:tcPr>
          <w:p w14:paraId="06513C2F" w14:textId="77777777" w:rsidR="00FE0187" w:rsidRPr="00FE0187" w:rsidRDefault="00FE0187" w:rsidP="00FE018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01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7E81C8" w14:textId="455D03F9" w:rsidR="00FE0187" w:rsidRPr="00FE0187" w:rsidRDefault="000C7A5A" w:rsidP="00FE01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540.</w:t>
            </w:r>
            <w:r w:rsidR="004156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1145C407" w14:textId="77777777" w:rsidR="00FE0187" w:rsidRPr="00FE0187" w:rsidRDefault="00FE0187" w:rsidP="00FE0187">
            <w:pPr>
              <w:tabs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C7E0973" w14:textId="683F5A91" w:rsidR="00FE0187" w:rsidRPr="00FE0187" w:rsidRDefault="00FE0187" w:rsidP="00FE01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E01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FE01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E01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972.93</w:t>
            </w:r>
          </w:p>
        </w:tc>
        <w:tc>
          <w:tcPr>
            <w:tcW w:w="270" w:type="dxa"/>
          </w:tcPr>
          <w:p w14:paraId="4A3D5080" w14:textId="77777777" w:rsidR="00FE0187" w:rsidRPr="00FE0187" w:rsidRDefault="00FE0187" w:rsidP="00FE0187">
            <w:pPr>
              <w:tabs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462288" w14:textId="3635F595" w:rsidR="00FE0187" w:rsidRPr="00FE0187" w:rsidRDefault="000C7A5A" w:rsidP="00FE01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156.14</w:t>
            </w:r>
          </w:p>
        </w:tc>
        <w:tc>
          <w:tcPr>
            <w:tcW w:w="270" w:type="dxa"/>
          </w:tcPr>
          <w:p w14:paraId="76A781B0" w14:textId="77777777" w:rsidR="00FE0187" w:rsidRPr="00FE0187" w:rsidRDefault="00FE0187" w:rsidP="00FE0187">
            <w:pPr>
              <w:tabs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3272551" w14:textId="476CC467" w:rsidR="00FE0187" w:rsidRPr="00FE0187" w:rsidRDefault="00FE0187" w:rsidP="00FE01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E01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200.03</w:t>
            </w:r>
          </w:p>
        </w:tc>
      </w:tr>
    </w:tbl>
    <w:p w14:paraId="44714DFB" w14:textId="2F6FDFDA" w:rsidR="00D00B58" w:rsidRPr="003E39B9" w:rsidRDefault="00D00B58">
      <w:pPr>
        <w:spacing w:line="240" w:lineRule="auto"/>
        <w:jc w:val="left"/>
        <w:rPr>
          <w:rFonts w:ascii="Angsana New" w:hAnsi="Angsana New"/>
          <w:b/>
          <w:bCs/>
          <w:sz w:val="22"/>
          <w:szCs w:val="22"/>
          <w:cs/>
        </w:rPr>
      </w:pPr>
    </w:p>
    <w:p w14:paraId="33853F42" w14:textId="72F537F9" w:rsidR="003B14EA" w:rsidRPr="008860F2" w:rsidRDefault="003B14EA" w:rsidP="00F32E2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b w:val="0"/>
          <w:bCs w:val="0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u w:val="none"/>
          <w:cs/>
        </w:rPr>
        <w:t>ค่าใช้จ่ายผลประโยชน์ของพนักงาน</w:t>
      </w:r>
    </w:p>
    <w:p w14:paraId="19D887DE" w14:textId="77777777" w:rsidR="003B14EA" w:rsidRPr="003E39B9" w:rsidRDefault="003B14EA" w:rsidP="00EB02AA">
      <w:pPr>
        <w:pStyle w:val="NoSpacing"/>
        <w:rPr>
          <w:rFonts w:ascii="Angsana New" w:hAnsi="Angsana New"/>
          <w:sz w:val="22"/>
        </w:rPr>
      </w:pPr>
    </w:p>
    <w:tbl>
      <w:tblPr>
        <w:tblW w:w="9257" w:type="dxa"/>
        <w:tblInd w:w="558" w:type="dxa"/>
        <w:tblLook w:val="01E0" w:firstRow="1" w:lastRow="1" w:firstColumn="1" w:lastColumn="1" w:noHBand="0" w:noVBand="0"/>
      </w:tblPr>
      <w:tblGrid>
        <w:gridCol w:w="2772"/>
        <w:gridCol w:w="810"/>
        <w:gridCol w:w="1170"/>
        <w:gridCol w:w="270"/>
        <w:gridCol w:w="1263"/>
        <w:gridCol w:w="360"/>
        <w:gridCol w:w="1170"/>
        <w:gridCol w:w="270"/>
        <w:gridCol w:w="1172"/>
      </w:tblGrid>
      <w:tr w:rsidR="009667F1" w:rsidRPr="008860F2" w14:paraId="130B4AA7" w14:textId="77777777" w:rsidTr="00A86934">
        <w:tc>
          <w:tcPr>
            <w:tcW w:w="2772" w:type="dxa"/>
          </w:tcPr>
          <w:p w14:paraId="22E10EAA" w14:textId="77777777" w:rsidR="009667F1" w:rsidRPr="008860F2" w:rsidRDefault="009667F1" w:rsidP="00CE238B">
            <w:pPr>
              <w:spacing w:line="240" w:lineRule="auto"/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8C0E9C8" w14:textId="77777777" w:rsidR="009667F1" w:rsidRPr="008860F2" w:rsidRDefault="009667F1" w:rsidP="009667F1">
            <w:pPr>
              <w:spacing w:line="240" w:lineRule="auto"/>
              <w:ind w:left="-108" w:right="-108" w:hanging="375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703" w:type="dxa"/>
            <w:gridSpan w:val="3"/>
          </w:tcPr>
          <w:p w14:paraId="2EFC6062" w14:textId="762BC8BD" w:rsidR="009667F1" w:rsidRPr="008860F2" w:rsidRDefault="009667F1" w:rsidP="0049099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230A542A" w14:textId="77777777" w:rsidR="009667F1" w:rsidRPr="008860F2" w:rsidRDefault="009667F1" w:rsidP="0049099E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3"/>
          </w:tcPr>
          <w:p w14:paraId="5E4B8A73" w14:textId="77777777" w:rsidR="009667F1" w:rsidRPr="008860F2" w:rsidRDefault="009667F1" w:rsidP="0049099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67F1" w:rsidRPr="008860F2" w14:paraId="069E04F4" w14:textId="77777777" w:rsidTr="00A86934">
        <w:tc>
          <w:tcPr>
            <w:tcW w:w="2772" w:type="dxa"/>
          </w:tcPr>
          <w:p w14:paraId="333B9939" w14:textId="77777777" w:rsidR="009667F1" w:rsidRPr="008860F2" w:rsidRDefault="009667F1" w:rsidP="002E5BA1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73BE3E31" w14:textId="13E9FF5C" w:rsidR="009667F1" w:rsidRPr="00B6585D" w:rsidRDefault="00B6585D" w:rsidP="002E5BA1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6585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</w:tcPr>
          <w:p w14:paraId="1071EE29" w14:textId="6BD55F84" w:rsidR="009667F1" w:rsidRPr="008860F2" w:rsidRDefault="009667F1" w:rsidP="002E5BA1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270" w:type="dxa"/>
          </w:tcPr>
          <w:p w14:paraId="7DCA552F" w14:textId="77777777" w:rsidR="009667F1" w:rsidRPr="008860F2" w:rsidRDefault="009667F1" w:rsidP="002E5BA1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32F86A" w14:textId="77777777" w:rsidR="009667F1" w:rsidRPr="008860F2" w:rsidRDefault="009667F1" w:rsidP="002E5BA1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360" w:type="dxa"/>
          </w:tcPr>
          <w:p w14:paraId="7C70DC96" w14:textId="77777777" w:rsidR="009667F1" w:rsidRPr="008860F2" w:rsidRDefault="009667F1" w:rsidP="002E5BA1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CB5DC8" w14:textId="77777777" w:rsidR="009667F1" w:rsidRPr="008860F2" w:rsidRDefault="009667F1" w:rsidP="002E5BA1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270" w:type="dxa"/>
          </w:tcPr>
          <w:p w14:paraId="64D97BB9" w14:textId="77777777" w:rsidR="009667F1" w:rsidRPr="008860F2" w:rsidRDefault="009667F1" w:rsidP="002E5BA1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66C5FA6" w14:textId="77777777" w:rsidR="009667F1" w:rsidRPr="008860F2" w:rsidRDefault="009667F1" w:rsidP="002E5BA1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9667F1" w:rsidRPr="008860F2" w14:paraId="0EF55D54" w14:textId="77777777" w:rsidTr="00A86934">
        <w:tc>
          <w:tcPr>
            <w:tcW w:w="2772" w:type="dxa"/>
          </w:tcPr>
          <w:p w14:paraId="7730A71B" w14:textId="77777777" w:rsidR="009667F1" w:rsidRPr="008860F2" w:rsidRDefault="009667F1" w:rsidP="002E5BA1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09024804" w14:textId="77777777" w:rsidR="009667F1" w:rsidRPr="008860F2" w:rsidRDefault="009667F1" w:rsidP="002E5BA1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5" w:type="dxa"/>
            <w:gridSpan w:val="7"/>
          </w:tcPr>
          <w:p w14:paraId="2087A5EE" w14:textId="6464C5B9" w:rsidR="009667F1" w:rsidRPr="008860F2" w:rsidRDefault="009667F1" w:rsidP="002E5BA1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667F1" w:rsidRPr="008860F2" w14:paraId="536E7DF2" w14:textId="77777777" w:rsidTr="00A86934">
        <w:tc>
          <w:tcPr>
            <w:tcW w:w="2772" w:type="dxa"/>
          </w:tcPr>
          <w:p w14:paraId="760A0607" w14:textId="77777777" w:rsidR="009667F1" w:rsidRPr="008860F2" w:rsidRDefault="009667F1" w:rsidP="002E5BA1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เงินเดือน ค่าแรงและโบนัส</w:t>
            </w:r>
          </w:p>
        </w:tc>
        <w:tc>
          <w:tcPr>
            <w:tcW w:w="810" w:type="dxa"/>
          </w:tcPr>
          <w:p w14:paraId="621A41D0" w14:textId="77777777" w:rsidR="009667F1" w:rsidRPr="00D00B58" w:rsidRDefault="009667F1" w:rsidP="002E5B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9962251" w14:textId="379173F5" w:rsidR="009667F1" w:rsidRPr="00D00B58" w:rsidRDefault="009667F1" w:rsidP="0037527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00B58">
              <w:rPr>
                <w:rFonts w:ascii="Angsana New" w:hAnsi="Angsana New"/>
                <w:sz w:val="28"/>
                <w:szCs w:val="28"/>
                <w:lang w:val="en-US" w:bidi="th-TH"/>
              </w:rPr>
              <w:t>398.43</w:t>
            </w:r>
          </w:p>
        </w:tc>
        <w:tc>
          <w:tcPr>
            <w:tcW w:w="270" w:type="dxa"/>
          </w:tcPr>
          <w:p w14:paraId="0FAF6D4C" w14:textId="77777777" w:rsidR="009667F1" w:rsidRPr="008860F2" w:rsidRDefault="009667F1" w:rsidP="002E5BA1">
            <w:pPr>
              <w:tabs>
                <w:tab w:val="decimal" w:pos="63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00B76D" w14:textId="77777777" w:rsidR="009667F1" w:rsidRPr="008860F2" w:rsidRDefault="009667F1" w:rsidP="002E5B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1,193.99</w:t>
            </w:r>
          </w:p>
        </w:tc>
        <w:tc>
          <w:tcPr>
            <w:tcW w:w="360" w:type="dxa"/>
          </w:tcPr>
          <w:p w14:paraId="2E89C0FE" w14:textId="77777777" w:rsidR="009667F1" w:rsidRPr="008860F2" w:rsidRDefault="009667F1" w:rsidP="002E5BA1">
            <w:pPr>
              <w:tabs>
                <w:tab w:val="decimal" w:pos="63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BD956E" w14:textId="0B4F1996" w:rsidR="009667F1" w:rsidRPr="008860F2" w:rsidRDefault="009667F1" w:rsidP="002E5B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152.80</w:t>
            </w:r>
          </w:p>
        </w:tc>
        <w:tc>
          <w:tcPr>
            <w:tcW w:w="270" w:type="dxa"/>
          </w:tcPr>
          <w:p w14:paraId="051A8FE8" w14:textId="77777777" w:rsidR="009667F1" w:rsidRPr="008860F2" w:rsidRDefault="009667F1" w:rsidP="002E5BA1">
            <w:pPr>
              <w:tabs>
                <w:tab w:val="decimal" w:pos="63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2" w:type="dxa"/>
          </w:tcPr>
          <w:p w14:paraId="670F5CF8" w14:textId="77777777" w:rsidR="009667F1" w:rsidRPr="008860F2" w:rsidRDefault="009667F1" w:rsidP="002E5B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196.72</w:t>
            </w:r>
          </w:p>
        </w:tc>
      </w:tr>
      <w:tr w:rsidR="009667F1" w:rsidRPr="008860F2" w14:paraId="28944147" w14:textId="77777777" w:rsidTr="00A86934">
        <w:tc>
          <w:tcPr>
            <w:tcW w:w="2772" w:type="dxa"/>
          </w:tcPr>
          <w:p w14:paraId="50E27D50" w14:textId="77777777" w:rsidR="009667F1" w:rsidRPr="008860F2" w:rsidRDefault="009667F1" w:rsidP="002E5BA1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810" w:type="dxa"/>
          </w:tcPr>
          <w:p w14:paraId="6CA8619C" w14:textId="77777777" w:rsidR="009667F1" w:rsidRPr="00D00B58" w:rsidRDefault="009667F1" w:rsidP="002E5B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BEE3C15" w14:textId="245BB12A" w:rsidR="009667F1" w:rsidRPr="00D00B58" w:rsidRDefault="009667F1" w:rsidP="002E5B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00B58">
              <w:rPr>
                <w:rFonts w:ascii="Angsana New" w:hAnsi="Angsana New"/>
                <w:sz w:val="28"/>
                <w:szCs w:val="28"/>
                <w:lang w:bidi="th-TH"/>
              </w:rPr>
              <w:t>18.02</w:t>
            </w:r>
          </w:p>
        </w:tc>
        <w:tc>
          <w:tcPr>
            <w:tcW w:w="270" w:type="dxa"/>
          </w:tcPr>
          <w:p w14:paraId="1D83B930" w14:textId="77777777" w:rsidR="009667F1" w:rsidRPr="008860F2" w:rsidRDefault="009667F1" w:rsidP="002E5BA1">
            <w:pPr>
              <w:tabs>
                <w:tab w:val="decimal" w:pos="63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642BD2" w14:textId="77777777" w:rsidR="009667F1" w:rsidRPr="008860F2" w:rsidRDefault="009667F1" w:rsidP="002E5B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37.89</w:t>
            </w:r>
          </w:p>
        </w:tc>
        <w:tc>
          <w:tcPr>
            <w:tcW w:w="360" w:type="dxa"/>
          </w:tcPr>
          <w:p w14:paraId="5AF1F8C5" w14:textId="77777777" w:rsidR="009667F1" w:rsidRPr="008860F2" w:rsidRDefault="009667F1" w:rsidP="002E5BA1">
            <w:pPr>
              <w:tabs>
                <w:tab w:val="decimal" w:pos="63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E18379" w14:textId="23623ADA" w:rsidR="009667F1" w:rsidRPr="008860F2" w:rsidRDefault="009667F1" w:rsidP="002E5B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8.14</w:t>
            </w:r>
          </w:p>
        </w:tc>
        <w:tc>
          <w:tcPr>
            <w:tcW w:w="270" w:type="dxa"/>
          </w:tcPr>
          <w:p w14:paraId="597D6DA1" w14:textId="77777777" w:rsidR="009667F1" w:rsidRPr="008860F2" w:rsidRDefault="009667F1" w:rsidP="002E5BA1">
            <w:pPr>
              <w:tabs>
                <w:tab w:val="decimal" w:pos="63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2" w:type="dxa"/>
          </w:tcPr>
          <w:p w14:paraId="3BE3ADED" w14:textId="77777777" w:rsidR="009667F1" w:rsidRPr="008860F2" w:rsidRDefault="009667F1" w:rsidP="002E5B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8.26</w:t>
            </w:r>
          </w:p>
        </w:tc>
      </w:tr>
      <w:tr w:rsidR="009667F1" w:rsidRPr="008860F2" w14:paraId="218B5A00" w14:textId="77777777" w:rsidTr="00A86934">
        <w:tc>
          <w:tcPr>
            <w:tcW w:w="2772" w:type="dxa"/>
          </w:tcPr>
          <w:p w14:paraId="279171CA" w14:textId="6337A199" w:rsidR="009667F1" w:rsidRPr="00B73AEB" w:rsidRDefault="009667F1" w:rsidP="00B73AE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73AEB">
              <w:rPr>
                <w:rFonts w:ascii="Angsana New" w:hAnsi="Angsana New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810" w:type="dxa"/>
          </w:tcPr>
          <w:p w14:paraId="5B7697B5" w14:textId="2B3D3C05" w:rsidR="009667F1" w:rsidRPr="00CE3F45" w:rsidRDefault="00B6585D" w:rsidP="00B6585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/>
              <w:jc w:val="left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CE3F45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22</w:t>
            </w:r>
          </w:p>
        </w:tc>
        <w:tc>
          <w:tcPr>
            <w:tcW w:w="1170" w:type="dxa"/>
          </w:tcPr>
          <w:p w14:paraId="11C71DB0" w14:textId="12B59735" w:rsidR="009667F1" w:rsidRPr="00D00B58" w:rsidRDefault="009667F1" w:rsidP="002E5B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11.80</w:t>
            </w:r>
          </w:p>
        </w:tc>
        <w:tc>
          <w:tcPr>
            <w:tcW w:w="270" w:type="dxa"/>
          </w:tcPr>
          <w:p w14:paraId="1ECAB178" w14:textId="77777777" w:rsidR="009667F1" w:rsidRPr="008860F2" w:rsidRDefault="009667F1" w:rsidP="002E5BA1">
            <w:pPr>
              <w:tabs>
                <w:tab w:val="decimal" w:pos="63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071BD6" w14:textId="318AF163" w:rsidR="009667F1" w:rsidRPr="008860F2" w:rsidRDefault="009667F1" w:rsidP="002E5B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49.78</w:t>
            </w:r>
          </w:p>
        </w:tc>
        <w:tc>
          <w:tcPr>
            <w:tcW w:w="360" w:type="dxa"/>
          </w:tcPr>
          <w:p w14:paraId="68C3D960" w14:textId="77777777" w:rsidR="009667F1" w:rsidRPr="008860F2" w:rsidRDefault="009667F1" w:rsidP="002E5BA1">
            <w:pPr>
              <w:tabs>
                <w:tab w:val="decimal" w:pos="63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7722A6" w14:textId="716A9A04" w:rsidR="009667F1" w:rsidRDefault="009667F1" w:rsidP="002E5B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4.73</w:t>
            </w:r>
          </w:p>
        </w:tc>
        <w:tc>
          <w:tcPr>
            <w:tcW w:w="270" w:type="dxa"/>
          </w:tcPr>
          <w:p w14:paraId="41790DED" w14:textId="77777777" w:rsidR="009667F1" w:rsidRPr="008860F2" w:rsidRDefault="009667F1" w:rsidP="002E5BA1">
            <w:pPr>
              <w:tabs>
                <w:tab w:val="decimal" w:pos="63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2" w:type="dxa"/>
          </w:tcPr>
          <w:p w14:paraId="5C180BD9" w14:textId="731B6BEF" w:rsidR="009667F1" w:rsidRPr="008860F2" w:rsidRDefault="009667F1" w:rsidP="002E5B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8.92</w:t>
            </w:r>
          </w:p>
        </w:tc>
      </w:tr>
      <w:tr w:rsidR="009667F1" w:rsidRPr="008860F2" w14:paraId="53E7E178" w14:textId="77777777" w:rsidTr="00A86934">
        <w:tc>
          <w:tcPr>
            <w:tcW w:w="2772" w:type="dxa"/>
          </w:tcPr>
          <w:p w14:paraId="5A991503" w14:textId="77777777" w:rsidR="009667F1" w:rsidRPr="008860F2" w:rsidRDefault="009667F1" w:rsidP="002E5BA1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810" w:type="dxa"/>
          </w:tcPr>
          <w:p w14:paraId="6DB542B5" w14:textId="77777777" w:rsidR="009667F1" w:rsidRDefault="009667F1" w:rsidP="002E5B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C7F439" w14:textId="6FA6D138" w:rsidR="009667F1" w:rsidRPr="00D00B58" w:rsidRDefault="009667F1" w:rsidP="002E5B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27.49</w:t>
            </w:r>
          </w:p>
        </w:tc>
        <w:tc>
          <w:tcPr>
            <w:tcW w:w="270" w:type="dxa"/>
          </w:tcPr>
          <w:p w14:paraId="3AF10A45" w14:textId="77777777" w:rsidR="009667F1" w:rsidRPr="008860F2" w:rsidRDefault="009667F1" w:rsidP="002E5BA1">
            <w:pPr>
              <w:tabs>
                <w:tab w:val="decimal" w:pos="63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23D18E" w14:textId="18D4B7AC" w:rsidR="009667F1" w:rsidRPr="008860F2" w:rsidRDefault="009667F1" w:rsidP="002E5B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117.52</w:t>
            </w:r>
          </w:p>
        </w:tc>
        <w:tc>
          <w:tcPr>
            <w:tcW w:w="360" w:type="dxa"/>
          </w:tcPr>
          <w:p w14:paraId="152B2249" w14:textId="77777777" w:rsidR="009667F1" w:rsidRPr="008860F2" w:rsidRDefault="009667F1" w:rsidP="002E5BA1">
            <w:pPr>
              <w:tabs>
                <w:tab w:val="decimal" w:pos="63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CEFB00" w14:textId="48397376" w:rsidR="009667F1" w:rsidRPr="008860F2" w:rsidRDefault="009667F1" w:rsidP="002E5B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8.24</w:t>
            </w:r>
          </w:p>
        </w:tc>
        <w:tc>
          <w:tcPr>
            <w:tcW w:w="270" w:type="dxa"/>
          </w:tcPr>
          <w:p w14:paraId="497FF67B" w14:textId="77777777" w:rsidR="009667F1" w:rsidRPr="008860F2" w:rsidRDefault="009667F1" w:rsidP="002E5BA1">
            <w:pPr>
              <w:tabs>
                <w:tab w:val="decimal" w:pos="63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4D1FB176" w14:textId="148DF212" w:rsidR="009667F1" w:rsidRPr="008860F2" w:rsidRDefault="009667F1" w:rsidP="002E5B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9.37</w:t>
            </w:r>
          </w:p>
        </w:tc>
      </w:tr>
      <w:tr w:rsidR="009667F1" w:rsidRPr="008860F2" w14:paraId="25CCE607" w14:textId="77777777" w:rsidTr="00A86934">
        <w:tc>
          <w:tcPr>
            <w:tcW w:w="2772" w:type="dxa"/>
          </w:tcPr>
          <w:p w14:paraId="01C19E20" w14:textId="77777777" w:rsidR="009667F1" w:rsidRPr="008860F2" w:rsidRDefault="009667F1" w:rsidP="002E5BA1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1F66E964" w14:textId="77777777" w:rsidR="009667F1" w:rsidRPr="00D00B58" w:rsidRDefault="009667F1" w:rsidP="002E5B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DBE9D1" w14:textId="5DCD1336" w:rsidR="009667F1" w:rsidRPr="00D00B58" w:rsidRDefault="009667F1" w:rsidP="002E5B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00B5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455.74</w:t>
            </w:r>
          </w:p>
        </w:tc>
        <w:tc>
          <w:tcPr>
            <w:tcW w:w="270" w:type="dxa"/>
          </w:tcPr>
          <w:p w14:paraId="3EA5FFF9" w14:textId="77777777" w:rsidR="009667F1" w:rsidRPr="008860F2" w:rsidRDefault="009667F1" w:rsidP="002E5BA1">
            <w:pPr>
              <w:tabs>
                <w:tab w:val="decimal" w:pos="63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59C668" w14:textId="77777777" w:rsidR="009667F1" w:rsidRPr="008860F2" w:rsidRDefault="009667F1" w:rsidP="002E5B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1,399.18</w:t>
            </w:r>
          </w:p>
        </w:tc>
        <w:tc>
          <w:tcPr>
            <w:tcW w:w="360" w:type="dxa"/>
          </w:tcPr>
          <w:p w14:paraId="6C1D3A2D" w14:textId="77777777" w:rsidR="009667F1" w:rsidRPr="008860F2" w:rsidRDefault="009667F1" w:rsidP="002E5BA1">
            <w:pPr>
              <w:tabs>
                <w:tab w:val="decimal" w:pos="63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4DCB9B" w14:textId="26D39C9A" w:rsidR="009667F1" w:rsidRPr="008860F2" w:rsidRDefault="009667F1" w:rsidP="002E5B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173.91</w:t>
            </w:r>
          </w:p>
        </w:tc>
        <w:tc>
          <w:tcPr>
            <w:tcW w:w="270" w:type="dxa"/>
          </w:tcPr>
          <w:p w14:paraId="1B88D70C" w14:textId="77777777" w:rsidR="009667F1" w:rsidRPr="008860F2" w:rsidRDefault="009667F1" w:rsidP="002E5BA1">
            <w:pPr>
              <w:tabs>
                <w:tab w:val="decimal" w:pos="63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BAEA3C0" w14:textId="77777777" w:rsidR="009667F1" w:rsidRPr="008860F2" w:rsidRDefault="009667F1" w:rsidP="002E5BA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223.27</w:t>
            </w:r>
          </w:p>
        </w:tc>
      </w:tr>
    </w:tbl>
    <w:p w14:paraId="40A155F6" w14:textId="77777777" w:rsidR="00D32B92" w:rsidRPr="003E39B9" w:rsidRDefault="00D32B92" w:rsidP="00EB02AA">
      <w:pPr>
        <w:pStyle w:val="NoSpacing"/>
        <w:rPr>
          <w:rFonts w:ascii="Angsana New" w:hAnsi="Angsana New"/>
          <w:sz w:val="22"/>
        </w:rPr>
      </w:pPr>
    </w:p>
    <w:p w14:paraId="6EBA8FB7" w14:textId="77777777" w:rsidR="003B14EA" w:rsidRPr="008860F2" w:rsidRDefault="003B14EA" w:rsidP="00D550A3">
      <w:pPr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โครงการสมทบเงินที่กำหนดไว้</w:t>
      </w:r>
    </w:p>
    <w:p w14:paraId="0628471C" w14:textId="77777777" w:rsidR="003B14EA" w:rsidRPr="003E39B9" w:rsidRDefault="003B14EA" w:rsidP="00EB02AA">
      <w:pPr>
        <w:pStyle w:val="NoSpacing"/>
        <w:rPr>
          <w:rFonts w:ascii="Angsana New" w:hAnsi="Angsana New"/>
          <w:sz w:val="22"/>
        </w:rPr>
      </w:pPr>
    </w:p>
    <w:p w14:paraId="7E881401" w14:textId="37C347D2" w:rsidR="002E66E8" w:rsidRPr="008860F2" w:rsidRDefault="003B14EA" w:rsidP="00D550A3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bookmarkStart w:id="15" w:name="_Hlk56204552"/>
      <w:r w:rsidRPr="008860F2">
        <w:rPr>
          <w:rFonts w:ascii="Angsana New" w:hAnsi="Angsana New"/>
          <w:sz w:val="28"/>
          <w:szCs w:val="28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A65720" w:rsidRPr="008860F2">
        <w:rPr>
          <w:rFonts w:ascii="Angsana New" w:hAnsi="Angsana New"/>
          <w:sz w:val="28"/>
          <w:szCs w:val="28"/>
        </w:rPr>
        <w:t>5</w:t>
      </w:r>
      <w:r w:rsidRPr="008860F2">
        <w:rPr>
          <w:rFonts w:ascii="Angsana New" w:hAnsi="Angsana New"/>
          <w:sz w:val="28"/>
          <w:szCs w:val="28"/>
          <w:cs/>
        </w:rPr>
        <w:t xml:space="preserve"> ถึง อัตราร้อยละ </w:t>
      </w:r>
      <w:r w:rsidRPr="008860F2">
        <w:rPr>
          <w:rFonts w:ascii="Angsana New" w:hAnsi="Angsana New"/>
          <w:sz w:val="28"/>
          <w:szCs w:val="28"/>
        </w:rPr>
        <w:t>1</w:t>
      </w:r>
      <w:r w:rsidR="00F56BC7" w:rsidRPr="008860F2">
        <w:rPr>
          <w:rFonts w:ascii="Angsana New" w:hAnsi="Angsana New"/>
          <w:sz w:val="28"/>
          <w:szCs w:val="28"/>
          <w:cs/>
        </w:rPr>
        <w:t>5</w:t>
      </w:r>
      <w:r w:rsidR="00D3736C" w:rsidRPr="008860F2">
        <w:rPr>
          <w:rFonts w:ascii="Angsana New" w:hAnsi="Angsana New"/>
          <w:sz w:val="28"/>
          <w:szCs w:val="28"/>
        </w:rPr>
        <w:t xml:space="preserve"> </w:t>
      </w:r>
      <w:bookmarkStart w:id="16" w:name="_Hlk56204521"/>
      <w:r w:rsidR="009B2A02" w:rsidRPr="008860F2">
        <w:rPr>
          <w:rFonts w:ascii="Angsana New" w:hAnsi="Angsana New"/>
          <w:i/>
          <w:iCs/>
          <w:sz w:val="28"/>
          <w:szCs w:val="28"/>
          <w:cs/>
        </w:rPr>
        <w:t>(</w:t>
      </w:r>
      <w:r w:rsidR="004C3CA4" w:rsidRPr="008860F2">
        <w:rPr>
          <w:rFonts w:ascii="Angsana New" w:hAnsi="Angsana New"/>
          <w:i/>
          <w:iCs/>
          <w:sz w:val="28"/>
          <w:szCs w:val="28"/>
        </w:rPr>
        <w:t>256</w:t>
      </w:r>
      <w:r w:rsidR="00AD7389" w:rsidRPr="008860F2">
        <w:rPr>
          <w:rFonts w:ascii="Angsana New" w:hAnsi="Angsana New"/>
          <w:i/>
          <w:iCs/>
          <w:sz w:val="28"/>
          <w:szCs w:val="28"/>
        </w:rPr>
        <w:t>2</w:t>
      </w:r>
      <w:r w:rsidR="009B2A02" w:rsidRPr="008860F2">
        <w:rPr>
          <w:rFonts w:ascii="Angsana New" w:hAnsi="Angsana New"/>
          <w:i/>
          <w:iCs/>
          <w:sz w:val="28"/>
          <w:szCs w:val="28"/>
        </w:rPr>
        <w:t xml:space="preserve"> : </w:t>
      </w:r>
      <w:r w:rsidR="009B2A02" w:rsidRPr="008860F2">
        <w:rPr>
          <w:rFonts w:ascii="Angsana New" w:hAnsi="Angsana New"/>
          <w:i/>
          <w:iCs/>
          <w:sz w:val="28"/>
          <w:szCs w:val="28"/>
          <w:cs/>
        </w:rPr>
        <w:t xml:space="preserve">อัตราร้อยละ </w:t>
      </w:r>
      <w:r w:rsidR="007F4825">
        <w:rPr>
          <w:rFonts w:ascii="Angsana New" w:hAnsi="Angsana New"/>
          <w:i/>
          <w:iCs/>
          <w:sz w:val="28"/>
          <w:szCs w:val="28"/>
        </w:rPr>
        <w:t>5</w:t>
      </w:r>
      <w:r w:rsidR="009B2A02" w:rsidRPr="008860F2">
        <w:rPr>
          <w:rFonts w:ascii="Angsana New" w:hAnsi="Angsana New"/>
          <w:i/>
          <w:iCs/>
          <w:sz w:val="28"/>
          <w:szCs w:val="28"/>
        </w:rPr>
        <w:t xml:space="preserve"> </w:t>
      </w:r>
      <w:r w:rsidR="009B2A02" w:rsidRPr="008860F2">
        <w:rPr>
          <w:rFonts w:ascii="Angsana New" w:hAnsi="Angsana New"/>
          <w:i/>
          <w:iCs/>
          <w:sz w:val="28"/>
          <w:szCs w:val="28"/>
          <w:cs/>
        </w:rPr>
        <w:t xml:space="preserve">ถึงอัตราร้อยละ </w:t>
      </w:r>
      <w:r w:rsidR="009B2A02" w:rsidRPr="008860F2">
        <w:rPr>
          <w:rFonts w:ascii="Angsana New" w:hAnsi="Angsana New"/>
          <w:i/>
          <w:iCs/>
          <w:sz w:val="28"/>
          <w:szCs w:val="28"/>
        </w:rPr>
        <w:t>1</w:t>
      </w:r>
      <w:r w:rsidR="00F56BC7" w:rsidRPr="008860F2">
        <w:rPr>
          <w:rFonts w:ascii="Angsana New" w:hAnsi="Angsana New"/>
          <w:i/>
          <w:iCs/>
          <w:sz w:val="28"/>
          <w:szCs w:val="28"/>
          <w:cs/>
        </w:rPr>
        <w:t>5</w:t>
      </w:r>
      <w:r w:rsidR="009B2A02" w:rsidRPr="008860F2">
        <w:rPr>
          <w:rFonts w:ascii="Angsana New" w:hAnsi="Angsana New"/>
          <w:i/>
          <w:iCs/>
          <w:sz w:val="28"/>
          <w:szCs w:val="28"/>
        </w:rPr>
        <w:t>)</w:t>
      </w:r>
      <w:bookmarkEnd w:id="16"/>
      <w:r w:rsidR="009B2A02" w:rsidRPr="008860F2">
        <w:rPr>
          <w:rFonts w:ascii="Angsana New" w:hAnsi="Angsana New"/>
          <w:i/>
          <w:iCs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ของเงินเดือนทุกเดือน และกลุ่มบริษัทจ่ายสมทบ</w:t>
      </w:r>
      <w:r w:rsidR="00F56BC7" w:rsidRPr="008860F2">
        <w:rPr>
          <w:rFonts w:ascii="Angsana New" w:hAnsi="Angsana New"/>
          <w:sz w:val="28"/>
          <w:szCs w:val="28"/>
          <w:cs/>
        </w:rPr>
        <w:t>ตามระยะเวลาการเป็นพนักงาน</w:t>
      </w:r>
      <w:r w:rsidRPr="008860F2">
        <w:rPr>
          <w:rFonts w:ascii="Angsana New" w:hAnsi="Angsana New"/>
          <w:sz w:val="28"/>
          <w:szCs w:val="28"/>
          <w:cs/>
        </w:rPr>
        <w:t xml:space="preserve">ในอัตราร้อยละ </w:t>
      </w:r>
      <w:r w:rsidR="00A65720" w:rsidRPr="008860F2">
        <w:rPr>
          <w:rFonts w:ascii="Angsana New" w:hAnsi="Angsana New"/>
          <w:sz w:val="28"/>
          <w:szCs w:val="28"/>
        </w:rPr>
        <w:t>5</w:t>
      </w:r>
      <w:r w:rsidRPr="008860F2">
        <w:rPr>
          <w:rFonts w:ascii="Angsana New" w:hAnsi="Angsana New"/>
          <w:sz w:val="28"/>
          <w:szCs w:val="28"/>
          <w:cs/>
        </w:rPr>
        <w:t xml:space="preserve"> ถึง อัตราร้อยละ </w:t>
      </w:r>
      <w:r w:rsidRPr="008860F2">
        <w:rPr>
          <w:rFonts w:ascii="Angsana New" w:hAnsi="Angsana New"/>
          <w:sz w:val="28"/>
          <w:szCs w:val="28"/>
        </w:rPr>
        <w:t>10</w:t>
      </w:r>
      <w:r w:rsidR="00D3736C" w:rsidRPr="008860F2">
        <w:rPr>
          <w:rFonts w:ascii="Angsana New" w:hAnsi="Angsana New"/>
          <w:sz w:val="28"/>
          <w:szCs w:val="28"/>
        </w:rPr>
        <w:t xml:space="preserve"> </w:t>
      </w:r>
      <w:r w:rsidR="00D3736C" w:rsidRPr="008860F2">
        <w:rPr>
          <w:rFonts w:ascii="Angsana New" w:hAnsi="Angsana New"/>
          <w:i/>
          <w:iCs/>
          <w:sz w:val="28"/>
          <w:szCs w:val="28"/>
          <w:cs/>
        </w:rPr>
        <w:t>(</w:t>
      </w:r>
      <w:r w:rsidR="004C3CA4" w:rsidRPr="008860F2">
        <w:rPr>
          <w:rFonts w:ascii="Angsana New" w:hAnsi="Angsana New"/>
          <w:i/>
          <w:iCs/>
          <w:sz w:val="28"/>
          <w:szCs w:val="28"/>
        </w:rPr>
        <w:t>256</w:t>
      </w:r>
      <w:r w:rsidR="00AD7389" w:rsidRPr="008860F2">
        <w:rPr>
          <w:rFonts w:ascii="Angsana New" w:hAnsi="Angsana New"/>
          <w:i/>
          <w:iCs/>
          <w:sz w:val="28"/>
          <w:szCs w:val="28"/>
        </w:rPr>
        <w:t>2</w:t>
      </w:r>
      <w:r w:rsidR="00D3736C" w:rsidRPr="008860F2">
        <w:rPr>
          <w:rFonts w:ascii="Angsana New" w:hAnsi="Angsana New"/>
          <w:i/>
          <w:iCs/>
          <w:sz w:val="28"/>
          <w:szCs w:val="28"/>
        </w:rPr>
        <w:t xml:space="preserve">: </w:t>
      </w:r>
      <w:r w:rsidR="00D3736C" w:rsidRPr="008860F2">
        <w:rPr>
          <w:rFonts w:ascii="Angsana New" w:hAnsi="Angsana New"/>
          <w:i/>
          <w:iCs/>
          <w:sz w:val="28"/>
          <w:szCs w:val="28"/>
          <w:cs/>
        </w:rPr>
        <w:t xml:space="preserve">อัตราร้อยละ </w:t>
      </w:r>
      <w:r w:rsidR="00234AFB" w:rsidRPr="008860F2">
        <w:rPr>
          <w:rFonts w:ascii="Angsana New" w:hAnsi="Angsana New"/>
          <w:i/>
          <w:iCs/>
          <w:sz w:val="28"/>
          <w:szCs w:val="28"/>
        </w:rPr>
        <w:t>5</w:t>
      </w:r>
      <w:r w:rsidR="00D3736C" w:rsidRPr="008860F2">
        <w:rPr>
          <w:rFonts w:ascii="Angsana New" w:hAnsi="Angsana New"/>
          <w:i/>
          <w:iCs/>
          <w:sz w:val="28"/>
          <w:szCs w:val="28"/>
        </w:rPr>
        <w:t xml:space="preserve"> </w:t>
      </w:r>
      <w:r w:rsidR="00D3736C" w:rsidRPr="008860F2">
        <w:rPr>
          <w:rFonts w:ascii="Angsana New" w:hAnsi="Angsana New"/>
          <w:i/>
          <w:iCs/>
          <w:sz w:val="28"/>
          <w:szCs w:val="28"/>
          <w:cs/>
        </w:rPr>
        <w:t xml:space="preserve">ถึงอัตราร้อยละ </w:t>
      </w:r>
      <w:r w:rsidR="00D3736C" w:rsidRPr="008860F2">
        <w:rPr>
          <w:rFonts w:ascii="Angsana New" w:hAnsi="Angsana New"/>
          <w:i/>
          <w:iCs/>
          <w:sz w:val="28"/>
          <w:szCs w:val="28"/>
        </w:rPr>
        <w:t>10)</w:t>
      </w:r>
      <w:r w:rsidRPr="008860F2">
        <w:rPr>
          <w:rFonts w:ascii="Angsana New" w:hAnsi="Angsana New"/>
          <w:sz w:val="28"/>
          <w:szCs w:val="28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  <w:r w:rsidRPr="008860F2">
        <w:rPr>
          <w:rFonts w:ascii="Angsana New" w:hAnsi="Angsana New"/>
          <w:sz w:val="28"/>
          <w:szCs w:val="28"/>
        </w:rPr>
        <w:t xml:space="preserve"> </w:t>
      </w:r>
    </w:p>
    <w:bookmarkEnd w:id="15"/>
    <w:p w14:paraId="206234D1" w14:textId="77777777" w:rsidR="003B14EA" w:rsidRPr="008860F2" w:rsidRDefault="003B14EA" w:rsidP="00F32E2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  <w:r w:rsidRPr="008860F2">
        <w:rPr>
          <w:rFonts w:ascii="Angsana New" w:hAnsi="Angsana New"/>
          <w:sz w:val="28"/>
          <w:szCs w:val="28"/>
          <w:u w:val="none"/>
          <w:cs/>
        </w:rPr>
        <w:t>ค่าใช้จ่ายตามลักษณะ</w:t>
      </w:r>
    </w:p>
    <w:p w14:paraId="72910BF1" w14:textId="77777777" w:rsidR="003B14EA" w:rsidRPr="008860F2" w:rsidRDefault="003B14EA" w:rsidP="00FD6EFA">
      <w:pPr>
        <w:pStyle w:val="NoSpacing"/>
        <w:rPr>
          <w:rFonts w:ascii="Angsana New" w:hAnsi="Angsana New"/>
          <w:sz w:val="22"/>
        </w:rPr>
      </w:pPr>
    </w:p>
    <w:p w14:paraId="41840A79" w14:textId="77777777" w:rsidR="00383333" w:rsidRPr="008860F2" w:rsidRDefault="003B14EA" w:rsidP="009C2027">
      <w:pPr>
        <w:spacing w:line="240" w:lineRule="auto"/>
        <w:ind w:left="547"/>
        <w:rPr>
          <w:rFonts w:ascii="Angsana New" w:hAnsi="Angsana New"/>
          <w:sz w:val="28"/>
          <w:szCs w:val="28"/>
          <w:cs/>
        </w:rPr>
      </w:pPr>
      <w:r w:rsidRPr="008860F2">
        <w:rPr>
          <w:rFonts w:ascii="Angsana New" w:hAnsi="Angsana New"/>
          <w:sz w:val="28"/>
          <w:szCs w:val="28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ค่าใช้จ่ายตามลักษณะได้เปิดเผยตามข้อกำหนดในมาตรฐานการรายงานทางการเงินฉบับต่างๆ ดังนี้</w:t>
      </w:r>
    </w:p>
    <w:p w14:paraId="0192896B" w14:textId="77777777" w:rsidR="00383333" w:rsidRPr="008860F2" w:rsidRDefault="00383333" w:rsidP="00FD6EFA">
      <w:pPr>
        <w:pStyle w:val="NoSpacing"/>
        <w:rPr>
          <w:rFonts w:ascii="Angsana New" w:hAnsi="Angsana New"/>
          <w:sz w:val="22"/>
          <w:cs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1260"/>
        <w:gridCol w:w="270"/>
        <w:gridCol w:w="1212"/>
        <w:gridCol w:w="270"/>
        <w:gridCol w:w="1128"/>
        <w:gridCol w:w="270"/>
        <w:gridCol w:w="1080"/>
      </w:tblGrid>
      <w:tr w:rsidR="00443FF9" w:rsidRPr="008860F2" w14:paraId="377E9696" w14:textId="77777777" w:rsidTr="000E6013">
        <w:tc>
          <w:tcPr>
            <w:tcW w:w="3240" w:type="dxa"/>
            <w:shd w:val="clear" w:color="auto" w:fill="FFFFFF"/>
          </w:tcPr>
          <w:p w14:paraId="6DAE8FF5" w14:textId="77777777" w:rsidR="00443FF9" w:rsidRPr="008860F2" w:rsidRDefault="00443FF9" w:rsidP="00632667">
            <w:pPr>
              <w:ind w:left="342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FFFFFF"/>
          </w:tcPr>
          <w:p w14:paraId="5CD58BC9" w14:textId="77777777" w:rsidR="00443FF9" w:rsidRPr="008860F2" w:rsidRDefault="00443FF9" w:rsidP="00632667">
            <w:pPr>
              <w:ind w:left="-107" w:right="-10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42" w:type="dxa"/>
            <w:gridSpan w:val="3"/>
            <w:shd w:val="clear" w:color="auto" w:fill="FFFFFF"/>
          </w:tcPr>
          <w:p w14:paraId="0760850D" w14:textId="77777777" w:rsidR="00443FF9" w:rsidRPr="008860F2" w:rsidRDefault="00443FF9" w:rsidP="0063266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1CDCEDD6" w14:textId="77777777" w:rsidR="00443FF9" w:rsidRPr="008860F2" w:rsidRDefault="00443FF9" w:rsidP="0063266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78" w:type="dxa"/>
            <w:gridSpan w:val="3"/>
            <w:shd w:val="clear" w:color="auto" w:fill="FFFFFF"/>
          </w:tcPr>
          <w:p w14:paraId="629CE15D" w14:textId="77777777" w:rsidR="00443FF9" w:rsidRPr="008860F2" w:rsidRDefault="00443FF9" w:rsidP="0063266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BA1" w:rsidRPr="008860F2" w14:paraId="2CAC4824" w14:textId="77777777" w:rsidTr="000E6013">
        <w:trPr>
          <w:trHeight w:val="425"/>
        </w:trPr>
        <w:tc>
          <w:tcPr>
            <w:tcW w:w="3240" w:type="dxa"/>
            <w:shd w:val="clear" w:color="auto" w:fill="FFFFFF"/>
          </w:tcPr>
          <w:p w14:paraId="0E63BE41" w14:textId="77777777" w:rsidR="002E5BA1" w:rsidRPr="008860F2" w:rsidRDefault="002E5BA1" w:rsidP="002E5BA1">
            <w:pPr>
              <w:ind w:left="342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FFFFFF"/>
          </w:tcPr>
          <w:p w14:paraId="23867B36" w14:textId="77777777" w:rsidR="002E5BA1" w:rsidRPr="008860F2" w:rsidRDefault="002E5BA1" w:rsidP="002E5BA1">
            <w:pPr>
              <w:ind w:left="-107" w:right="-10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60" w:type="dxa"/>
            <w:shd w:val="clear" w:color="auto" w:fill="FFFFFF"/>
          </w:tcPr>
          <w:p w14:paraId="793197E9" w14:textId="77777777" w:rsidR="002E5BA1" w:rsidRPr="008860F2" w:rsidRDefault="002E5BA1" w:rsidP="00C81D26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270" w:type="dxa"/>
            <w:shd w:val="clear" w:color="auto" w:fill="FFFFFF"/>
          </w:tcPr>
          <w:p w14:paraId="7E9DC8EA" w14:textId="77777777" w:rsidR="002E5BA1" w:rsidRPr="008860F2" w:rsidRDefault="002E5BA1" w:rsidP="002E5BA1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FFFFFF"/>
          </w:tcPr>
          <w:p w14:paraId="0631C235" w14:textId="77777777" w:rsidR="002E5BA1" w:rsidRPr="008860F2" w:rsidRDefault="002E5BA1" w:rsidP="00C81D26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70" w:type="dxa"/>
            <w:shd w:val="clear" w:color="auto" w:fill="FFFFFF"/>
          </w:tcPr>
          <w:p w14:paraId="3DF40ED8" w14:textId="77777777" w:rsidR="002E5BA1" w:rsidRPr="008860F2" w:rsidRDefault="002E5BA1" w:rsidP="002E5BA1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FFFFFF"/>
          </w:tcPr>
          <w:p w14:paraId="56EA5905" w14:textId="77777777" w:rsidR="002E5BA1" w:rsidRPr="008860F2" w:rsidRDefault="002E5BA1" w:rsidP="005B5A27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270" w:type="dxa"/>
            <w:shd w:val="clear" w:color="auto" w:fill="FFFFFF"/>
          </w:tcPr>
          <w:p w14:paraId="77660BE0" w14:textId="77777777" w:rsidR="002E5BA1" w:rsidRPr="008860F2" w:rsidRDefault="002E5BA1" w:rsidP="002E5BA1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20E28245" w14:textId="77777777" w:rsidR="002E5BA1" w:rsidRPr="008860F2" w:rsidRDefault="002E5BA1" w:rsidP="002E5BA1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2E5BA1" w:rsidRPr="008860F2" w14:paraId="059492E5" w14:textId="77777777" w:rsidTr="000E6013">
        <w:tc>
          <w:tcPr>
            <w:tcW w:w="3240" w:type="dxa"/>
          </w:tcPr>
          <w:p w14:paraId="685853F5" w14:textId="77777777" w:rsidR="002E5BA1" w:rsidRPr="008860F2" w:rsidRDefault="002E5BA1" w:rsidP="002E5BA1">
            <w:pPr>
              <w:ind w:left="342" w:right="-108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F99D7C4" w14:textId="77777777" w:rsidR="002E5BA1" w:rsidRPr="008860F2" w:rsidRDefault="002E5BA1" w:rsidP="002E5BA1">
            <w:pPr>
              <w:ind w:left="-107" w:right="-10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14:paraId="6BF7340C" w14:textId="77777777" w:rsidR="002E5BA1" w:rsidRPr="008860F2" w:rsidRDefault="002E5BA1" w:rsidP="002E5BA1">
            <w:pPr>
              <w:ind w:left="77" w:right="152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13680" w:rsidRPr="008860F2" w14:paraId="74FFD868" w14:textId="77777777" w:rsidTr="000E6013">
        <w:tc>
          <w:tcPr>
            <w:tcW w:w="3240" w:type="dxa"/>
          </w:tcPr>
          <w:p w14:paraId="6A6040BB" w14:textId="02A7ED3E" w:rsidR="00D13680" w:rsidRPr="008860F2" w:rsidRDefault="00D13680" w:rsidP="00EF0F76">
            <w:pPr>
              <w:ind w:left="-19" w:firstLine="1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4681A">
              <w:rPr>
                <w:rFonts w:ascii="Angsana New" w:hAnsi="Angsana New"/>
                <w:b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00" w:type="dxa"/>
          </w:tcPr>
          <w:p w14:paraId="09A02B77" w14:textId="77777777" w:rsidR="00D13680" w:rsidRPr="008860F2" w:rsidRDefault="00D13680" w:rsidP="00D13680">
            <w:pPr>
              <w:ind w:left="-107" w:right="-10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B02C6D" w14:textId="7F451CB1" w:rsidR="00D13680" w:rsidRPr="008860F2" w:rsidRDefault="00D13680" w:rsidP="005B5A27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945.57</w:t>
            </w:r>
          </w:p>
        </w:tc>
        <w:tc>
          <w:tcPr>
            <w:tcW w:w="270" w:type="dxa"/>
          </w:tcPr>
          <w:p w14:paraId="61A53447" w14:textId="77777777" w:rsidR="00D13680" w:rsidRPr="008860F2" w:rsidRDefault="00D13680" w:rsidP="00D13680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12" w:type="dxa"/>
          </w:tcPr>
          <w:p w14:paraId="19D36A1A" w14:textId="196AA2D9" w:rsidR="00D13680" w:rsidRPr="008860F2" w:rsidRDefault="00D13680" w:rsidP="00C81D26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1,341.12</w:t>
            </w:r>
          </w:p>
        </w:tc>
        <w:tc>
          <w:tcPr>
            <w:tcW w:w="270" w:type="dxa"/>
          </w:tcPr>
          <w:p w14:paraId="5E9A26E8" w14:textId="77777777" w:rsidR="00D13680" w:rsidRPr="008860F2" w:rsidRDefault="00D13680" w:rsidP="00D13680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8" w:type="dxa"/>
          </w:tcPr>
          <w:p w14:paraId="5AD38CB6" w14:textId="6C5C0FBB" w:rsidR="00D13680" w:rsidRPr="008860F2" w:rsidRDefault="00C81D26" w:rsidP="00C81D26">
            <w:pPr>
              <w:pStyle w:val="acctfourfigures"/>
              <w:tabs>
                <w:tab w:val="clear" w:pos="765"/>
              </w:tabs>
              <w:spacing w:line="240" w:lineRule="atLeast"/>
              <w:ind w:left="-110" w:right="24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        </w:t>
            </w:r>
            <w:r w:rsidR="00D13680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CA1AAE" w14:textId="77777777" w:rsidR="00D13680" w:rsidRPr="008860F2" w:rsidRDefault="00D13680" w:rsidP="00D13680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46E42A6" w14:textId="026859EF" w:rsidR="00D13680" w:rsidRPr="008860F2" w:rsidRDefault="00C81D26" w:rsidP="00C81D2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8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        -</w:t>
            </w:r>
          </w:p>
        </w:tc>
      </w:tr>
      <w:tr w:rsidR="00D13680" w:rsidRPr="008860F2" w14:paraId="7AD6824C" w14:textId="77777777" w:rsidTr="000E6013">
        <w:tc>
          <w:tcPr>
            <w:tcW w:w="3240" w:type="dxa"/>
          </w:tcPr>
          <w:p w14:paraId="161E0DFD" w14:textId="62E580F9" w:rsidR="00D13680" w:rsidRPr="008860F2" w:rsidRDefault="00D13680" w:rsidP="00D13680">
            <w:pPr>
              <w:ind w:left="-17" w:firstLine="1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4681A">
              <w:rPr>
                <w:rFonts w:ascii="Angsana New" w:hAnsi="Angsana New"/>
                <w:b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1A0B4E4C" w14:textId="0F4B143F" w:rsidR="00D13680" w:rsidRPr="008860F2" w:rsidRDefault="00D13680" w:rsidP="00D13680">
            <w:pPr>
              <w:ind w:left="-107" w:right="-10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  <w:r w:rsidR="00F56F12">
              <w:rPr>
                <w:rFonts w:ascii="Angsana New" w:hAnsi="Angsana New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3EC7739B" w14:textId="19037C50" w:rsidR="00D13680" w:rsidRPr="008860F2" w:rsidRDefault="00D13680" w:rsidP="0037527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FD1EC3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5.</w:t>
            </w:r>
            <w:r w:rsidR="00CC6FEE">
              <w:rPr>
                <w:rFonts w:ascii="Angsana New" w:hAnsi="Angsana New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270" w:type="dxa"/>
          </w:tcPr>
          <w:p w14:paraId="04AACB6B" w14:textId="77777777" w:rsidR="00D13680" w:rsidRPr="008860F2" w:rsidRDefault="00D13680" w:rsidP="00D13680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12" w:type="dxa"/>
          </w:tcPr>
          <w:p w14:paraId="274A6DA3" w14:textId="3B0C59CF" w:rsidR="00D13680" w:rsidRPr="008860F2" w:rsidRDefault="00D13680" w:rsidP="00D1368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1,399.18</w:t>
            </w:r>
          </w:p>
        </w:tc>
        <w:tc>
          <w:tcPr>
            <w:tcW w:w="270" w:type="dxa"/>
          </w:tcPr>
          <w:p w14:paraId="6D5CCEAB" w14:textId="77777777" w:rsidR="00D13680" w:rsidRPr="008860F2" w:rsidRDefault="00D13680" w:rsidP="00D13680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8" w:type="dxa"/>
          </w:tcPr>
          <w:p w14:paraId="1C7168C4" w14:textId="63DE3336" w:rsidR="00D13680" w:rsidRPr="008860F2" w:rsidRDefault="00D13680" w:rsidP="00C81D26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173.91</w:t>
            </w:r>
          </w:p>
        </w:tc>
        <w:tc>
          <w:tcPr>
            <w:tcW w:w="270" w:type="dxa"/>
          </w:tcPr>
          <w:p w14:paraId="45CCD762" w14:textId="77777777" w:rsidR="00D13680" w:rsidRPr="008860F2" w:rsidRDefault="00D13680" w:rsidP="00D13680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E6F9C92" w14:textId="5E5F96BA" w:rsidR="00D13680" w:rsidRPr="008860F2" w:rsidRDefault="00D13680" w:rsidP="00C81D26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223.27</w:t>
            </w:r>
          </w:p>
        </w:tc>
      </w:tr>
      <w:tr w:rsidR="00D13680" w:rsidRPr="008860F2" w14:paraId="79A1FA01" w14:textId="77777777" w:rsidTr="000E6013">
        <w:tc>
          <w:tcPr>
            <w:tcW w:w="3240" w:type="dxa"/>
          </w:tcPr>
          <w:p w14:paraId="3A15B09B" w14:textId="0CCC25EB" w:rsidR="00D13680" w:rsidRPr="008860F2" w:rsidRDefault="00D13680" w:rsidP="00D13680">
            <w:pPr>
              <w:ind w:left="-17" w:firstLine="1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4681A">
              <w:rPr>
                <w:rFonts w:ascii="Angsana New" w:hAnsi="Angsana New"/>
                <w:b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6D24EBDE" w14:textId="77777777" w:rsidR="00D13680" w:rsidRPr="008860F2" w:rsidRDefault="00D13680" w:rsidP="00D13680">
            <w:pPr>
              <w:ind w:left="-107" w:right="-10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79A161" w14:textId="0ED760F2" w:rsidR="00D13680" w:rsidRPr="008860F2" w:rsidRDefault="00D13680" w:rsidP="00375279">
            <w:pPr>
              <w:pStyle w:val="acctfourfigures"/>
              <w:tabs>
                <w:tab w:val="clear" w:pos="765"/>
                <w:tab w:val="decimal" w:pos="432"/>
                <w:tab w:val="left" w:pos="761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244.14</w:t>
            </w:r>
          </w:p>
        </w:tc>
        <w:tc>
          <w:tcPr>
            <w:tcW w:w="270" w:type="dxa"/>
          </w:tcPr>
          <w:p w14:paraId="2130D849" w14:textId="77777777" w:rsidR="00D13680" w:rsidRPr="008860F2" w:rsidRDefault="00D13680" w:rsidP="00D13680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12" w:type="dxa"/>
          </w:tcPr>
          <w:p w14:paraId="69E63E63" w14:textId="77AEDCB5" w:rsidR="00D13680" w:rsidRPr="008860F2" w:rsidRDefault="00D13680" w:rsidP="00C81D26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702.64</w:t>
            </w:r>
          </w:p>
        </w:tc>
        <w:tc>
          <w:tcPr>
            <w:tcW w:w="270" w:type="dxa"/>
          </w:tcPr>
          <w:p w14:paraId="40F43BF3" w14:textId="77777777" w:rsidR="00D13680" w:rsidRPr="008860F2" w:rsidRDefault="00D13680" w:rsidP="00D13680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8" w:type="dxa"/>
          </w:tcPr>
          <w:p w14:paraId="74ACA6E6" w14:textId="0A55FFD2" w:rsidR="00D13680" w:rsidRPr="008860F2" w:rsidRDefault="00D13680" w:rsidP="00D13680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10.00</w:t>
            </w:r>
          </w:p>
        </w:tc>
        <w:tc>
          <w:tcPr>
            <w:tcW w:w="270" w:type="dxa"/>
          </w:tcPr>
          <w:p w14:paraId="1E8BCCA7" w14:textId="77777777" w:rsidR="00D13680" w:rsidRPr="008860F2" w:rsidRDefault="00D13680" w:rsidP="00D13680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436E953" w14:textId="2043DCB4" w:rsidR="00D13680" w:rsidRPr="008860F2" w:rsidRDefault="00D13680" w:rsidP="005B5A27">
            <w:pPr>
              <w:pStyle w:val="acctfourfigures"/>
              <w:tabs>
                <w:tab w:val="clear" w:pos="765"/>
                <w:tab w:val="decimal" w:pos="432"/>
                <w:tab w:val="left" w:pos="574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9.67</w:t>
            </w:r>
          </w:p>
        </w:tc>
      </w:tr>
      <w:tr w:rsidR="00811A82" w:rsidRPr="008860F2" w14:paraId="58020338" w14:textId="77777777" w:rsidTr="000E6013">
        <w:tc>
          <w:tcPr>
            <w:tcW w:w="3240" w:type="dxa"/>
          </w:tcPr>
          <w:p w14:paraId="490AC474" w14:textId="77777777" w:rsidR="00AB0DC1" w:rsidRDefault="00AB0DC1" w:rsidP="00EF0F76">
            <w:pPr>
              <w:ind w:left="-19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ต้นทุนในการได้มาซึ่งสัญญาที่ทำกับ</w:t>
            </w:r>
          </w:p>
          <w:p w14:paraId="11FEE865" w14:textId="2DEB5CA6" w:rsidR="00811A82" w:rsidRPr="0024681A" w:rsidRDefault="00AB0DC1" w:rsidP="00AB0DC1">
            <w:pPr>
              <w:ind w:left="-48" w:firstLine="12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ลูกค้า</w:t>
            </w:r>
            <w:r w:rsidR="00811A82">
              <w:rPr>
                <w:rFonts w:ascii="Angsana New" w:hAnsi="Angsana New" w:hint="cs"/>
                <w:b/>
                <w:sz w:val="28"/>
                <w:szCs w:val="28"/>
                <w:cs/>
              </w:rPr>
              <w:t>ที่รับรู้เป็นค่าใช้จ่าย</w:t>
            </w:r>
          </w:p>
        </w:tc>
        <w:tc>
          <w:tcPr>
            <w:tcW w:w="900" w:type="dxa"/>
          </w:tcPr>
          <w:p w14:paraId="72598AD6" w14:textId="77777777" w:rsidR="00811A82" w:rsidRDefault="00811A82" w:rsidP="00811A82">
            <w:pPr>
              <w:ind w:left="-107" w:right="-10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7B262881" w14:textId="70302E79" w:rsidR="00811A82" w:rsidRPr="008860F2" w:rsidRDefault="00811A82" w:rsidP="00811A82">
            <w:pPr>
              <w:ind w:left="-107" w:right="-10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25</w:t>
            </w:r>
          </w:p>
        </w:tc>
        <w:tc>
          <w:tcPr>
            <w:tcW w:w="1260" w:type="dxa"/>
          </w:tcPr>
          <w:p w14:paraId="0373C62E" w14:textId="77777777" w:rsidR="00811A82" w:rsidRDefault="00811A82" w:rsidP="00811A8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1ECD773" w14:textId="0B868DAF" w:rsidR="00811A82" w:rsidRDefault="00811A82" w:rsidP="00375279">
            <w:pPr>
              <w:pStyle w:val="acctfourfigures"/>
              <w:tabs>
                <w:tab w:val="clear" w:pos="765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13.46</w:t>
            </w:r>
          </w:p>
        </w:tc>
        <w:tc>
          <w:tcPr>
            <w:tcW w:w="270" w:type="dxa"/>
          </w:tcPr>
          <w:p w14:paraId="7612108B" w14:textId="77777777" w:rsidR="00811A82" w:rsidRPr="008860F2" w:rsidRDefault="00811A82" w:rsidP="00811A82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12" w:type="dxa"/>
          </w:tcPr>
          <w:p w14:paraId="43F6242D" w14:textId="77777777" w:rsidR="00811A82" w:rsidRDefault="00811A82" w:rsidP="00811A8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E11A66D" w14:textId="54D6B5A0" w:rsidR="00811A82" w:rsidRPr="008860F2" w:rsidRDefault="00811A82" w:rsidP="00C81D26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110" w:right="28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2A6CCD" w14:textId="77777777" w:rsidR="00811A82" w:rsidRPr="008860F2" w:rsidRDefault="00811A82" w:rsidP="00811A82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8" w:type="dxa"/>
          </w:tcPr>
          <w:p w14:paraId="4C02AED0" w14:textId="77777777" w:rsidR="00811A82" w:rsidRDefault="00811A82" w:rsidP="00C81D26">
            <w:pPr>
              <w:pStyle w:val="acctfourfigures"/>
              <w:tabs>
                <w:tab w:val="clear" w:pos="765"/>
              </w:tabs>
              <w:spacing w:line="240" w:lineRule="atLeast"/>
              <w:ind w:left="-110" w:right="24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49CE012" w14:textId="10DCF4AA" w:rsidR="00811A82" w:rsidRDefault="00C81D26" w:rsidP="00C81D26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24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        -</w:t>
            </w:r>
          </w:p>
        </w:tc>
        <w:tc>
          <w:tcPr>
            <w:tcW w:w="270" w:type="dxa"/>
          </w:tcPr>
          <w:p w14:paraId="214CE616" w14:textId="77777777" w:rsidR="00811A82" w:rsidRPr="008860F2" w:rsidRDefault="00811A82" w:rsidP="00811A82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0039217" w14:textId="77777777" w:rsidR="00811A82" w:rsidRDefault="00811A82" w:rsidP="00811A82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110" w:right="-108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E23A1C7" w14:textId="17D60EB4" w:rsidR="00811A82" w:rsidRDefault="00C81D26" w:rsidP="00C81D2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8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</w:t>
            </w:r>
            <w:r w:rsidR="00811A82"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E5BA1" w:rsidRPr="008860F2" w14:paraId="0B3E23F9" w14:textId="77777777" w:rsidTr="000E6013">
        <w:tc>
          <w:tcPr>
            <w:tcW w:w="3240" w:type="dxa"/>
          </w:tcPr>
          <w:p w14:paraId="2FD40946" w14:textId="77777777" w:rsidR="002E5BA1" w:rsidRPr="008860F2" w:rsidRDefault="002E5BA1" w:rsidP="0024681A">
            <w:pPr>
              <w:ind w:left="-17" w:firstLine="1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00" w:type="dxa"/>
          </w:tcPr>
          <w:p w14:paraId="7474911A" w14:textId="77777777" w:rsidR="002E5BA1" w:rsidRPr="008860F2" w:rsidRDefault="002E5BA1" w:rsidP="002E5BA1">
            <w:pPr>
              <w:ind w:left="-107" w:right="-10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EF8802" w14:textId="77777777" w:rsidR="002E5BA1" w:rsidRPr="008860F2" w:rsidRDefault="002E5BA1" w:rsidP="002E5BA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E418E6B" w14:textId="77777777" w:rsidR="002E5BA1" w:rsidRPr="008860F2" w:rsidRDefault="002E5BA1" w:rsidP="002E5BA1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12" w:type="dxa"/>
          </w:tcPr>
          <w:p w14:paraId="5401629B" w14:textId="77777777" w:rsidR="002E5BA1" w:rsidRPr="008860F2" w:rsidRDefault="002E5BA1" w:rsidP="002E5BA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430B5F0" w14:textId="77777777" w:rsidR="002E5BA1" w:rsidRPr="008860F2" w:rsidRDefault="002E5BA1" w:rsidP="002E5BA1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8" w:type="dxa"/>
          </w:tcPr>
          <w:p w14:paraId="6BC0AC06" w14:textId="77777777" w:rsidR="002E5BA1" w:rsidRPr="008860F2" w:rsidRDefault="002E5BA1" w:rsidP="00C81D26">
            <w:pPr>
              <w:pStyle w:val="acctfourfigures"/>
              <w:tabs>
                <w:tab w:val="clear" w:pos="765"/>
              </w:tabs>
              <w:spacing w:line="240" w:lineRule="atLeast"/>
              <w:ind w:left="-110" w:right="24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945B56" w14:textId="77777777" w:rsidR="002E5BA1" w:rsidRPr="008860F2" w:rsidRDefault="002E5BA1" w:rsidP="002E5BA1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B80E782" w14:textId="77777777" w:rsidR="002E5BA1" w:rsidRPr="008860F2" w:rsidRDefault="002E5BA1" w:rsidP="002E5BA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E5BA1" w:rsidRPr="008860F2" w14:paraId="54DC5381" w14:textId="77777777" w:rsidTr="000E6013">
        <w:tc>
          <w:tcPr>
            <w:tcW w:w="3240" w:type="dxa"/>
          </w:tcPr>
          <w:p w14:paraId="69F6AE58" w14:textId="77777777" w:rsidR="002E5BA1" w:rsidRPr="008860F2" w:rsidRDefault="002E5BA1" w:rsidP="002E5BA1">
            <w:pPr>
              <w:ind w:left="-48" w:firstLine="1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  และงานระหว่างทำ</w:t>
            </w:r>
          </w:p>
        </w:tc>
        <w:tc>
          <w:tcPr>
            <w:tcW w:w="900" w:type="dxa"/>
          </w:tcPr>
          <w:p w14:paraId="378B4A39" w14:textId="77777777" w:rsidR="002E5BA1" w:rsidRPr="008860F2" w:rsidRDefault="002E5BA1" w:rsidP="002E5BA1">
            <w:pPr>
              <w:ind w:left="-107" w:right="-10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AB47E4" w14:textId="63A77190" w:rsidR="002E5BA1" w:rsidRPr="008860F2" w:rsidRDefault="00375279" w:rsidP="00375279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</w:t>
            </w:r>
            <w:r w:rsidR="0029168E">
              <w:rPr>
                <w:rFonts w:ascii="Angsana New" w:hAnsi="Angsana New"/>
                <w:sz w:val="28"/>
                <w:szCs w:val="28"/>
                <w:lang w:val="en-US" w:bidi="th-TH"/>
              </w:rPr>
              <w:t>(1</w:t>
            </w:r>
            <w:r w:rsidR="0024681A">
              <w:rPr>
                <w:rFonts w:ascii="Angsana New" w:hAnsi="Angsana New"/>
                <w:sz w:val="28"/>
                <w:szCs w:val="28"/>
                <w:lang w:val="en-US" w:bidi="th-TH"/>
              </w:rPr>
              <w:t>2.42</w:t>
            </w:r>
            <w:r w:rsidR="0029168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6F1F834" w14:textId="77777777" w:rsidR="002E5BA1" w:rsidRPr="008860F2" w:rsidRDefault="002E5BA1" w:rsidP="002E5BA1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12" w:type="dxa"/>
          </w:tcPr>
          <w:p w14:paraId="4BCBBED4" w14:textId="77777777" w:rsidR="002E5BA1" w:rsidRPr="008860F2" w:rsidRDefault="002E5BA1" w:rsidP="005B5A27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(21.11)</w:t>
            </w:r>
          </w:p>
        </w:tc>
        <w:tc>
          <w:tcPr>
            <w:tcW w:w="270" w:type="dxa"/>
          </w:tcPr>
          <w:p w14:paraId="62649FFC" w14:textId="77777777" w:rsidR="002E5BA1" w:rsidRPr="008860F2" w:rsidRDefault="002E5BA1" w:rsidP="002E5BA1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8" w:type="dxa"/>
          </w:tcPr>
          <w:p w14:paraId="495A5FA3" w14:textId="1CA564C7" w:rsidR="002E5BA1" w:rsidRPr="008860F2" w:rsidRDefault="00C81D26" w:rsidP="005B5A27">
            <w:pPr>
              <w:pStyle w:val="acctfourfigures"/>
              <w:tabs>
                <w:tab w:val="clear" w:pos="765"/>
              </w:tabs>
              <w:spacing w:line="240" w:lineRule="atLeast"/>
              <w:ind w:left="-110" w:right="24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        -</w:t>
            </w:r>
          </w:p>
        </w:tc>
        <w:tc>
          <w:tcPr>
            <w:tcW w:w="270" w:type="dxa"/>
          </w:tcPr>
          <w:p w14:paraId="2B13C8EE" w14:textId="77777777" w:rsidR="002E5BA1" w:rsidRPr="008860F2" w:rsidRDefault="002E5BA1" w:rsidP="002E5BA1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1102EB3" w14:textId="77777777" w:rsidR="002E5BA1" w:rsidRPr="008860F2" w:rsidRDefault="002E5BA1" w:rsidP="00C81D2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8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043BD11A" w14:textId="77777777" w:rsidR="00E73654" w:rsidRPr="008860F2" w:rsidRDefault="00E73654" w:rsidP="00E73654">
      <w:pPr>
        <w:rPr>
          <w:rFonts w:ascii="Angsana New" w:hAnsi="Angsana New"/>
          <w:sz w:val="22"/>
          <w:szCs w:val="22"/>
        </w:rPr>
      </w:pPr>
    </w:p>
    <w:p w14:paraId="7862A5C0" w14:textId="77777777" w:rsidR="00CA2670" w:rsidRPr="008860F2" w:rsidRDefault="00CA2670" w:rsidP="00F32E2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b w:val="0"/>
          <w:bCs w:val="0"/>
          <w:sz w:val="28"/>
          <w:szCs w:val="28"/>
          <w:u w:val="none"/>
        </w:rPr>
      </w:pPr>
      <w:r w:rsidRPr="008860F2">
        <w:rPr>
          <w:rFonts w:ascii="Angsana New" w:hAnsi="Angsana New"/>
          <w:sz w:val="28"/>
          <w:szCs w:val="28"/>
          <w:u w:val="none"/>
          <w:cs/>
        </w:rPr>
        <w:t>ต้นทุนทางการเงิน</w:t>
      </w:r>
    </w:p>
    <w:p w14:paraId="365C1C62" w14:textId="3B63DDD8" w:rsidR="00CA2670" w:rsidRPr="008860F2" w:rsidRDefault="00CA2670" w:rsidP="00CA267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4"/>
          <w:szCs w:val="24"/>
          <w:u w:val="none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1260"/>
        <w:gridCol w:w="270"/>
        <w:gridCol w:w="1170"/>
        <w:gridCol w:w="270"/>
        <w:gridCol w:w="1170"/>
        <w:gridCol w:w="275"/>
        <w:gridCol w:w="1075"/>
      </w:tblGrid>
      <w:tr w:rsidR="00CA2670" w:rsidRPr="008860F2" w14:paraId="28C36289" w14:textId="77777777" w:rsidTr="00CC6FEE">
        <w:trPr>
          <w:trHeight w:val="419"/>
        </w:trPr>
        <w:tc>
          <w:tcPr>
            <w:tcW w:w="3240" w:type="dxa"/>
          </w:tcPr>
          <w:p w14:paraId="70281CB4" w14:textId="77777777" w:rsidR="00CA2670" w:rsidRPr="008860F2" w:rsidRDefault="00CA2670" w:rsidP="00840013">
            <w:pPr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E21D94" w14:textId="77777777" w:rsidR="00CA2670" w:rsidRPr="008860F2" w:rsidRDefault="00CA2670" w:rsidP="008400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76958344" w14:textId="77777777" w:rsidR="00CA2670" w:rsidRPr="008860F2" w:rsidRDefault="00CA2670" w:rsidP="008400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D9B300" w14:textId="77777777" w:rsidR="00CA2670" w:rsidRPr="008860F2" w:rsidRDefault="00CA2670" w:rsidP="008400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1AB4E50A" w14:textId="77777777" w:rsidR="00CA2670" w:rsidRPr="008860F2" w:rsidRDefault="00CA2670" w:rsidP="008400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6FEE" w:rsidRPr="008860F2" w14:paraId="4A37A131" w14:textId="77777777" w:rsidTr="00CC6FEE">
        <w:trPr>
          <w:trHeight w:val="404"/>
        </w:trPr>
        <w:tc>
          <w:tcPr>
            <w:tcW w:w="3240" w:type="dxa"/>
          </w:tcPr>
          <w:p w14:paraId="6AA7FA8F" w14:textId="77777777" w:rsidR="00CC6FEE" w:rsidRPr="008860F2" w:rsidRDefault="00CC6FEE" w:rsidP="00CC6FEE">
            <w:pPr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442327" w14:textId="77777777" w:rsidR="00CC6FEE" w:rsidRPr="008860F2" w:rsidRDefault="00CC6FEE" w:rsidP="00CC6FE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60" w:type="dxa"/>
          </w:tcPr>
          <w:p w14:paraId="56057BE3" w14:textId="4B24D04B" w:rsidR="00CC6FEE" w:rsidRPr="008860F2" w:rsidRDefault="00CC6FEE" w:rsidP="00C81D26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270" w:type="dxa"/>
          </w:tcPr>
          <w:p w14:paraId="2B6EA2CF" w14:textId="77777777" w:rsidR="00CC6FEE" w:rsidRPr="008860F2" w:rsidRDefault="00CC6FEE" w:rsidP="00CC6FEE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68B5E4" w14:textId="5D6130A5" w:rsidR="00CC6FEE" w:rsidRPr="008860F2" w:rsidRDefault="00C81D26" w:rsidP="00C81D26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C6FEE" w:rsidRPr="008860F2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="00CC6FEE" w:rsidRPr="008860F2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70" w:type="dxa"/>
          </w:tcPr>
          <w:p w14:paraId="2216CBBD" w14:textId="77777777" w:rsidR="00CC6FEE" w:rsidRPr="00C81D26" w:rsidRDefault="00CC6FEE" w:rsidP="00CC6FE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92D851" w14:textId="68BA3E21" w:rsidR="00CC6FEE" w:rsidRPr="008860F2" w:rsidRDefault="00C81D26" w:rsidP="00C81D26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C6FEE" w:rsidRPr="008860F2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="00CC6FEE" w:rsidRPr="008860F2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275" w:type="dxa"/>
          </w:tcPr>
          <w:p w14:paraId="1F818048" w14:textId="77777777" w:rsidR="00CC6FEE" w:rsidRPr="008860F2" w:rsidRDefault="00CC6FEE" w:rsidP="00CC6FEE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623105D" w14:textId="64FE0C67" w:rsidR="00CC6FEE" w:rsidRPr="008860F2" w:rsidRDefault="00CC6FEE" w:rsidP="00C81D26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CA2670" w:rsidRPr="008860F2" w14:paraId="37FD1298" w14:textId="77777777" w:rsidTr="00CC6FEE">
        <w:trPr>
          <w:trHeight w:val="419"/>
        </w:trPr>
        <w:tc>
          <w:tcPr>
            <w:tcW w:w="3240" w:type="dxa"/>
          </w:tcPr>
          <w:p w14:paraId="532FB3BC" w14:textId="77777777" w:rsidR="00CA2670" w:rsidRPr="008860F2" w:rsidRDefault="00CA2670" w:rsidP="00840013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680F1274" w14:textId="77777777" w:rsidR="00CA2670" w:rsidRPr="008860F2" w:rsidRDefault="00CA2670" w:rsidP="00840013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</w:tcPr>
          <w:p w14:paraId="2543E035" w14:textId="77777777" w:rsidR="00CA2670" w:rsidRPr="008860F2" w:rsidRDefault="00CA2670" w:rsidP="008400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A2670" w:rsidRPr="008860F2" w14:paraId="68ED7E3D" w14:textId="77777777" w:rsidTr="00CC6FEE">
        <w:trPr>
          <w:trHeight w:val="419"/>
        </w:trPr>
        <w:tc>
          <w:tcPr>
            <w:tcW w:w="3240" w:type="dxa"/>
          </w:tcPr>
          <w:p w14:paraId="02BF13AF" w14:textId="77777777" w:rsidR="00CA2670" w:rsidRPr="008860F2" w:rsidRDefault="00CA2670" w:rsidP="00840013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7762D878" w14:textId="77777777" w:rsidR="00CA2670" w:rsidRPr="008860F2" w:rsidRDefault="00CA2670" w:rsidP="00840013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61760C5" w14:textId="77777777" w:rsidR="00CA2670" w:rsidRPr="008860F2" w:rsidRDefault="00CA2670" w:rsidP="00840013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9E822A1" w14:textId="77777777" w:rsidR="00CA2670" w:rsidRPr="008860F2" w:rsidRDefault="00CA2670" w:rsidP="00840013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857C1E" w14:textId="77777777" w:rsidR="00CA2670" w:rsidRPr="008860F2" w:rsidRDefault="00CA2670" w:rsidP="00840013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0F74784" w14:textId="77777777" w:rsidR="00CA2670" w:rsidRPr="008860F2" w:rsidRDefault="00CA2670" w:rsidP="00840013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7F6AC6" w14:textId="77777777" w:rsidR="00CA2670" w:rsidRPr="008860F2" w:rsidRDefault="00CA2670" w:rsidP="00840013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</w:tcPr>
          <w:p w14:paraId="782FDCE8" w14:textId="77777777" w:rsidR="00CA2670" w:rsidRPr="008860F2" w:rsidRDefault="00CA2670" w:rsidP="00840013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5F3AAC36" w14:textId="77777777" w:rsidR="00CA2670" w:rsidRPr="008860F2" w:rsidRDefault="00CA2670" w:rsidP="00840013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left="-72" w:right="-18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2670" w:rsidRPr="008860F2" w14:paraId="477CA78E" w14:textId="77777777" w:rsidTr="00CC6FEE">
        <w:trPr>
          <w:trHeight w:val="74"/>
        </w:trPr>
        <w:tc>
          <w:tcPr>
            <w:tcW w:w="3240" w:type="dxa"/>
          </w:tcPr>
          <w:p w14:paraId="7A10D634" w14:textId="77777777" w:rsidR="00CA2670" w:rsidRPr="008860F2" w:rsidRDefault="00CA2670" w:rsidP="00840013">
            <w:pPr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</w:tcPr>
          <w:p w14:paraId="72F6863E" w14:textId="353DF6CA" w:rsidR="00CA2670" w:rsidRPr="008860F2" w:rsidRDefault="00CA2670" w:rsidP="00840013">
            <w:pPr>
              <w:pStyle w:val="acctfourfigures"/>
              <w:tabs>
                <w:tab w:val="clear" w:pos="765"/>
              </w:tabs>
              <w:spacing w:line="240" w:lineRule="auto"/>
              <w:ind w:left="-96" w:right="-73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260" w:type="dxa"/>
          </w:tcPr>
          <w:p w14:paraId="7688F460" w14:textId="378950F5" w:rsidR="00CA2670" w:rsidRPr="00A527AC" w:rsidRDefault="009B6156" w:rsidP="005B5A2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0.74</w:t>
            </w:r>
          </w:p>
        </w:tc>
        <w:tc>
          <w:tcPr>
            <w:tcW w:w="270" w:type="dxa"/>
          </w:tcPr>
          <w:p w14:paraId="7F1410D1" w14:textId="77777777" w:rsidR="00CA2670" w:rsidRPr="008860F2" w:rsidRDefault="00CA2670" w:rsidP="00840013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D60B33" w14:textId="77777777" w:rsidR="00CA2670" w:rsidRPr="005B5A27" w:rsidRDefault="00CA2670" w:rsidP="005B5A2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5A27">
              <w:rPr>
                <w:rFonts w:ascii="Angsana New" w:hAnsi="Angsana New"/>
                <w:sz w:val="28"/>
                <w:szCs w:val="28"/>
                <w:lang w:val="en-US" w:bidi="th-TH"/>
              </w:rPr>
              <w:t>13.15</w:t>
            </w:r>
          </w:p>
        </w:tc>
        <w:tc>
          <w:tcPr>
            <w:tcW w:w="270" w:type="dxa"/>
          </w:tcPr>
          <w:p w14:paraId="11788550" w14:textId="77777777" w:rsidR="00CA2670" w:rsidRPr="008860F2" w:rsidRDefault="00CA2670" w:rsidP="00840013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9F031C" w14:textId="643B0544" w:rsidR="00CA2670" w:rsidRPr="008860F2" w:rsidRDefault="00A527AC" w:rsidP="005B5A2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18.77</w:t>
            </w:r>
          </w:p>
        </w:tc>
        <w:tc>
          <w:tcPr>
            <w:tcW w:w="275" w:type="dxa"/>
          </w:tcPr>
          <w:p w14:paraId="0A473A18" w14:textId="77777777" w:rsidR="00CA2670" w:rsidRPr="005B5A27" w:rsidRDefault="00CA2670" w:rsidP="005B5A27">
            <w:pPr>
              <w:tabs>
                <w:tab w:val="decimal" w:pos="432"/>
                <w:tab w:val="decimal" w:pos="687"/>
              </w:tabs>
              <w:ind w:left="-110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98C53ED" w14:textId="77777777" w:rsidR="00CA2670" w:rsidRPr="008860F2" w:rsidRDefault="00CA2670" w:rsidP="005B5A2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5A27">
              <w:rPr>
                <w:rFonts w:ascii="Angsana New" w:hAnsi="Angsana New"/>
                <w:sz w:val="28"/>
                <w:szCs w:val="28"/>
                <w:lang w:val="en-US" w:bidi="th-TH"/>
              </w:rPr>
              <w:t>22.</w:t>
            </w: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71</w:t>
            </w:r>
          </w:p>
        </w:tc>
      </w:tr>
      <w:tr w:rsidR="00CA2670" w:rsidRPr="008860F2" w14:paraId="215CA952" w14:textId="77777777" w:rsidTr="00CC6FEE">
        <w:trPr>
          <w:trHeight w:val="74"/>
        </w:trPr>
        <w:tc>
          <w:tcPr>
            <w:tcW w:w="3240" w:type="dxa"/>
          </w:tcPr>
          <w:p w14:paraId="1434C11D" w14:textId="77777777" w:rsidR="00CA2670" w:rsidRPr="008860F2" w:rsidRDefault="00CA2670" w:rsidP="00840013">
            <w:pPr>
              <w:spacing w:line="240" w:lineRule="auto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</w:tcPr>
          <w:p w14:paraId="46E136CC" w14:textId="77777777" w:rsidR="00CA2670" w:rsidRPr="008860F2" w:rsidRDefault="00CA2670" w:rsidP="00840013">
            <w:pPr>
              <w:pStyle w:val="acctfourfigures"/>
              <w:tabs>
                <w:tab w:val="clear" w:pos="765"/>
              </w:tabs>
              <w:spacing w:line="240" w:lineRule="auto"/>
              <w:ind w:left="-96" w:right="-73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90011F7" w14:textId="1F228ECF" w:rsidR="00CA2670" w:rsidRPr="008860F2" w:rsidRDefault="00F4282C" w:rsidP="0037527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55.</w:t>
            </w:r>
            <w:r w:rsidR="009B6156">
              <w:rPr>
                <w:rFonts w:ascii="Angsana New" w:hAnsi="Angsana New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70" w:type="dxa"/>
          </w:tcPr>
          <w:p w14:paraId="22BE131D" w14:textId="77777777" w:rsidR="00CA2670" w:rsidRPr="008860F2" w:rsidRDefault="00CA2670" w:rsidP="00840013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F005F7" w14:textId="77777777" w:rsidR="00CA2670" w:rsidRPr="008860F2" w:rsidRDefault="00CA2670" w:rsidP="005B5A2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369.85</w:t>
            </w:r>
          </w:p>
        </w:tc>
        <w:tc>
          <w:tcPr>
            <w:tcW w:w="270" w:type="dxa"/>
          </w:tcPr>
          <w:p w14:paraId="4321CB0B" w14:textId="77777777" w:rsidR="00CA2670" w:rsidRPr="008860F2" w:rsidRDefault="00CA2670" w:rsidP="00840013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7737A5" w14:textId="3EF73508" w:rsidR="00CA2670" w:rsidRPr="00F4282C" w:rsidRDefault="00B47FD4" w:rsidP="005B5A2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5A2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85.09</w:t>
            </w:r>
          </w:p>
        </w:tc>
        <w:tc>
          <w:tcPr>
            <w:tcW w:w="275" w:type="dxa"/>
          </w:tcPr>
          <w:p w14:paraId="329E75D5" w14:textId="77777777" w:rsidR="00CA2670" w:rsidRPr="005B5A27" w:rsidRDefault="00CA2670" w:rsidP="005B5A27">
            <w:pPr>
              <w:tabs>
                <w:tab w:val="decimal" w:pos="432"/>
                <w:tab w:val="decimal" w:pos="687"/>
              </w:tabs>
              <w:ind w:left="-110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41B2B66" w14:textId="77777777" w:rsidR="00CA2670" w:rsidRPr="005B5A27" w:rsidRDefault="00CA2670" w:rsidP="005B5A2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5A27">
              <w:rPr>
                <w:rFonts w:ascii="Angsana New" w:hAnsi="Angsana New"/>
                <w:sz w:val="28"/>
                <w:szCs w:val="28"/>
                <w:lang w:val="en-US" w:bidi="th-TH"/>
              </w:rPr>
              <w:t>106.73</w:t>
            </w:r>
          </w:p>
        </w:tc>
      </w:tr>
      <w:tr w:rsidR="00CA2670" w:rsidRPr="008860F2" w14:paraId="02917415" w14:textId="77777777" w:rsidTr="00CC6FEE">
        <w:trPr>
          <w:trHeight w:val="419"/>
        </w:trPr>
        <w:tc>
          <w:tcPr>
            <w:tcW w:w="3240" w:type="dxa"/>
          </w:tcPr>
          <w:p w14:paraId="7AD86A47" w14:textId="77777777" w:rsidR="00CA2670" w:rsidRPr="008860F2" w:rsidRDefault="00CA2670" w:rsidP="00840013">
            <w:pPr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5B722E89" w14:textId="77777777" w:rsidR="00CA2670" w:rsidRPr="008860F2" w:rsidRDefault="00CA2670" w:rsidP="00840013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6702AA4" w14:textId="2B80EDED" w:rsidR="00CA2670" w:rsidRPr="00375279" w:rsidRDefault="00F4282C" w:rsidP="0037527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5279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85.09</w:t>
            </w:r>
          </w:p>
        </w:tc>
        <w:tc>
          <w:tcPr>
            <w:tcW w:w="270" w:type="dxa"/>
          </w:tcPr>
          <w:p w14:paraId="5820AC7E" w14:textId="77777777" w:rsidR="00CA2670" w:rsidRPr="008860F2" w:rsidRDefault="00CA2670" w:rsidP="00840013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865295" w14:textId="77777777" w:rsidR="00CA2670" w:rsidRPr="005B5A27" w:rsidRDefault="00CA2670" w:rsidP="005B5A2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5A27">
              <w:rPr>
                <w:rFonts w:ascii="Angsana New" w:hAnsi="Angsana New"/>
                <w:sz w:val="28"/>
                <w:szCs w:val="28"/>
                <w:lang w:val="en-US" w:bidi="th-TH"/>
              </w:rPr>
              <w:t>251.22</w:t>
            </w:r>
          </w:p>
        </w:tc>
        <w:tc>
          <w:tcPr>
            <w:tcW w:w="270" w:type="dxa"/>
          </w:tcPr>
          <w:p w14:paraId="541B2526" w14:textId="77777777" w:rsidR="00CA2670" w:rsidRPr="008860F2" w:rsidRDefault="00CA2670" w:rsidP="00840013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6D08EF" w14:textId="75DC069D" w:rsidR="00CA2670" w:rsidRPr="005B5A27" w:rsidRDefault="00B47FD4" w:rsidP="005B5A2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5A2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A527AC" w:rsidRPr="005B5A2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.</w:t>
            </w:r>
            <w:r w:rsidRPr="005B5A27">
              <w:rPr>
                <w:rFonts w:ascii="Angsana New" w:hAnsi="Angsana New"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275" w:type="dxa"/>
          </w:tcPr>
          <w:p w14:paraId="61FC8267" w14:textId="77777777" w:rsidR="00CA2670" w:rsidRPr="005B5A27" w:rsidRDefault="00CA2670" w:rsidP="005B5A27">
            <w:pPr>
              <w:tabs>
                <w:tab w:val="decimal" w:pos="432"/>
                <w:tab w:val="decimal" w:pos="687"/>
              </w:tabs>
              <w:ind w:left="-110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F23917F" w14:textId="77777777" w:rsidR="00CA2670" w:rsidRPr="005B5A27" w:rsidRDefault="00CA2670" w:rsidP="000235C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5A27">
              <w:rPr>
                <w:rFonts w:ascii="Angsana New" w:hAnsi="Angsana New"/>
                <w:sz w:val="28"/>
                <w:szCs w:val="28"/>
                <w:lang w:val="en-US" w:bidi="th-TH"/>
              </w:rPr>
              <w:t>11.75</w:t>
            </w:r>
          </w:p>
        </w:tc>
      </w:tr>
      <w:tr w:rsidR="00CA2670" w:rsidRPr="008860F2" w14:paraId="6AF156C8" w14:textId="77777777" w:rsidTr="00CC6FEE">
        <w:trPr>
          <w:trHeight w:val="419"/>
        </w:trPr>
        <w:tc>
          <w:tcPr>
            <w:tcW w:w="3240" w:type="dxa"/>
          </w:tcPr>
          <w:p w14:paraId="211EECEC" w14:textId="77777777" w:rsidR="00CA2670" w:rsidRPr="008860F2" w:rsidRDefault="00CA2670" w:rsidP="00840013">
            <w:pPr>
              <w:spacing w:line="240" w:lineRule="auto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900" w:type="dxa"/>
          </w:tcPr>
          <w:p w14:paraId="3A73E26B" w14:textId="77777777" w:rsidR="00CA2670" w:rsidRPr="008860F2" w:rsidRDefault="00CA2670" w:rsidP="00840013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AC1F4B2" w14:textId="6249A6BD" w:rsidR="00CA2670" w:rsidRPr="00375279" w:rsidRDefault="009B6156" w:rsidP="005B5A2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33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7527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D511A0" w14:textId="77777777" w:rsidR="00CA2670" w:rsidRPr="008860F2" w:rsidRDefault="00CA2670" w:rsidP="00840013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12137A" w14:textId="77777777" w:rsidR="00CA2670" w:rsidRPr="005B5A27" w:rsidRDefault="00CA2670" w:rsidP="005B5A2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5A27">
              <w:rPr>
                <w:rFonts w:ascii="Angsana New" w:hAnsi="Angsana New"/>
                <w:sz w:val="28"/>
                <w:szCs w:val="28"/>
                <w:lang w:val="en-US" w:bidi="th-TH"/>
              </w:rPr>
              <w:t>12.60</w:t>
            </w:r>
          </w:p>
        </w:tc>
        <w:tc>
          <w:tcPr>
            <w:tcW w:w="270" w:type="dxa"/>
          </w:tcPr>
          <w:p w14:paraId="0A81D576" w14:textId="77777777" w:rsidR="00CA2670" w:rsidRPr="008860F2" w:rsidRDefault="00CA2670" w:rsidP="00840013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E6D4CE" w14:textId="0011E464" w:rsidR="00CA2670" w:rsidRPr="008860F2" w:rsidRDefault="005B5A27" w:rsidP="005B5A27">
            <w:pPr>
              <w:pStyle w:val="acctfourfigures"/>
              <w:tabs>
                <w:tab w:val="clear" w:pos="765"/>
              </w:tabs>
              <w:spacing w:line="240" w:lineRule="atLeast"/>
              <w:ind w:left="-110" w:right="24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        -</w:t>
            </w:r>
          </w:p>
        </w:tc>
        <w:tc>
          <w:tcPr>
            <w:tcW w:w="275" w:type="dxa"/>
          </w:tcPr>
          <w:p w14:paraId="7F7EB17F" w14:textId="77777777" w:rsidR="00CA2670" w:rsidRPr="008860F2" w:rsidRDefault="00CA2670" w:rsidP="00840013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3A6C61D1" w14:textId="77777777" w:rsidR="00CA2670" w:rsidRPr="005B5A27" w:rsidRDefault="00CA2670" w:rsidP="005B5A2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8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5A2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A2670" w:rsidRPr="008860F2" w14:paraId="6975EC41" w14:textId="77777777" w:rsidTr="00CC6FEE">
        <w:trPr>
          <w:trHeight w:val="419"/>
        </w:trPr>
        <w:tc>
          <w:tcPr>
            <w:tcW w:w="3240" w:type="dxa"/>
          </w:tcPr>
          <w:p w14:paraId="479B17EA" w14:textId="77777777" w:rsidR="00CA2670" w:rsidRPr="008860F2" w:rsidRDefault="00CA2670" w:rsidP="00840013">
            <w:pPr>
              <w:spacing w:line="240" w:lineRule="auto"/>
              <w:ind w:left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3F13D28" w14:textId="77777777" w:rsidR="00CA2670" w:rsidRPr="008860F2" w:rsidRDefault="00CA2670" w:rsidP="00840013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260" w:type="dxa"/>
          </w:tcPr>
          <w:p w14:paraId="78C3F681" w14:textId="77777777" w:rsidR="00CA2670" w:rsidRPr="00375279" w:rsidRDefault="00CA2670" w:rsidP="0037527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0D49DF0" w14:textId="77777777" w:rsidR="00CA2670" w:rsidRPr="008860F2" w:rsidRDefault="00CA2670" w:rsidP="00840013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70" w:type="dxa"/>
          </w:tcPr>
          <w:p w14:paraId="47BBC964" w14:textId="77777777" w:rsidR="00CA2670" w:rsidRPr="005B5A27" w:rsidRDefault="00CA2670" w:rsidP="005B5A2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A29ECEE" w14:textId="77777777" w:rsidR="00CA2670" w:rsidRPr="008860F2" w:rsidRDefault="00CA2670" w:rsidP="00840013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70" w:type="dxa"/>
          </w:tcPr>
          <w:p w14:paraId="057313A6" w14:textId="77777777" w:rsidR="00CA2670" w:rsidRPr="008860F2" w:rsidRDefault="00CA2670" w:rsidP="0084001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187"/>
              <w:rPr>
                <w:rFonts w:ascii="Angsana New" w:hAnsi="Angsana New"/>
                <w:szCs w:val="22"/>
              </w:rPr>
            </w:pPr>
          </w:p>
        </w:tc>
        <w:tc>
          <w:tcPr>
            <w:tcW w:w="275" w:type="dxa"/>
          </w:tcPr>
          <w:p w14:paraId="2AC568B9" w14:textId="77777777" w:rsidR="00CA2670" w:rsidRPr="008860F2" w:rsidRDefault="00CA2670" w:rsidP="00840013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75" w:type="dxa"/>
          </w:tcPr>
          <w:p w14:paraId="724F5B7E" w14:textId="77777777" w:rsidR="00CA2670" w:rsidRPr="005B5A27" w:rsidRDefault="00CA2670" w:rsidP="005B5A2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8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A2670" w:rsidRPr="008860F2" w14:paraId="2464BA82" w14:textId="77777777" w:rsidTr="00CC6FEE">
        <w:trPr>
          <w:trHeight w:val="808"/>
        </w:trPr>
        <w:tc>
          <w:tcPr>
            <w:tcW w:w="3240" w:type="dxa"/>
          </w:tcPr>
          <w:p w14:paraId="78F1ECC3" w14:textId="77777777" w:rsidR="00CA2670" w:rsidRPr="008860F2" w:rsidRDefault="00CA2670" w:rsidP="00CA267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จำนวนที่รวมอยู่ในต้นทุนของ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  <w:p w14:paraId="3F89440D" w14:textId="7FF04F73" w:rsidR="00CA2670" w:rsidRPr="008860F2" w:rsidRDefault="00CA2670" w:rsidP="00CA2670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       สิ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นทรัพย์ที่เข้าเงื่อนไขส่วนที่บันทึก</w:t>
            </w:r>
          </w:p>
        </w:tc>
        <w:tc>
          <w:tcPr>
            <w:tcW w:w="900" w:type="dxa"/>
          </w:tcPr>
          <w:p w14:paraId="100483DD" w14:textId="77777777" w:rsidR="00CA2670" w:rsidRPr="008860F2" w:rsidRDefault="00CA2670" w:rsidP="00840013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843604C" w14:textId="77777777" w:rsidR="00CA2670" w:rsidRPr="00375279" w:rsidRDefault="00CA2670" w:rsidP="0037527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BD20120" w14:textId="77777777" w:rsidR="00CA2670" w:rsidRPr="008860F2" w:rsidRDefault="00CA2670" w:rsidP="00840013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820755" w14:textId="77777777" w:rsidR="00CA2670" w:rsidRPr="005B5A27" w:rsidRDefault="00CA2670" w:rsidP="005B5A2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603880" w14:textId="77777777" w:rsidR="00CA2670" w:rsidRPr="008860F2" w:rsidRDefault="00CA2670" w:rsidP="00840013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643A46" w14:textId="77777777" w:rsidR="00CA2670" w:rsidRPr="008860F2" w:rsidRDefault="00CA2670" w:rsidP="0084001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1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</w:tcPr>
          <w:p w14:paraId="171C7CFB" w14:textId="77777777" w:rsidR="00CA2670" w:rsidRPr="008860F2" w:rsidRDefault="00CA2670" w:rsidP="00840013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3AF35731" w14:textId="77777777" w:rsidR="00CA2670" w:rsidRPr="005B5A27" w:rsidRDefault="00CA2670" w:rsidP="005B5A2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8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A2670" w:rsidRPr="008860F2" w14:paraId="1D3A42ED" w14:textId="77777777" w:rsidTr="00CC6FEE">
        <w:trPr>
          <w:trHeight w:val="419"/>
        </w:trPr>
        <w:tc>
          <w:tcPr>
            <w:tcW w:w="3240" w:type="dxa"/>
          </w:tcPr>
          <w:p w14:paraId="4753E08C" w14:textId="3CAE25E3" w:rsidR="00CA2670" w:rsidRPr="008860F2" w:rsidRDefault="00CA2670" w:rsidP="00840013">
            <w:pPr>
              <w:spacing w:line="240" w:lineRule="auto"/>
              <w:ind w:firstLine="360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เป็นต้นทุนของ</w:t>
            </w:r>
          </w:p>
        </w:tc>
        <w:tc>
          <w:tcPr>
            <w:tcW w:w="900" w:type="dxa"/>
          </w:tcPr>
          <w:p w14:paraId="77DA3419" w14:textId="77777777" w:rsidR="00CA2670" w:rsidRPr="008860F2" w:rsidRDefault="00CA2670" w:rsidP="00840013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90D89BD" w14:textId="77777777" w:rsidR="00CA2670" w:rsidRPr="00375279" w:rsidRDefault="00CA2670" w:rsidP="0037527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769C570" w14:textId="77777777" w:rsidR="00CA2670" w:rsidRPr="008860F2" w:rsidRDefault="00CA2670" w:rsidP="00840013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C85937" w14:textId="77777777" w:rsidR="00CA2670" w:rsidRPr="005B5A27" w:rsidRDefault="00CA2670" w:rsidP="005B5A2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41372AA" w14:textId="77777777" w:rsidR="00CA2670" w:rsidRPr="008860F2" w:rsidRDefault="00CA2670" w:rsidP="00840013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22BBE0" w14:textId="77777777" w:rsidR="00CA2670" w:rsidRPr="008860F2" w:rsidRDefault="00CA2670" w:rsidP="0084001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1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</w:tcPr>
          <w:p w14:paraId="648E4B3A" w14:textId="77777777" w:rsidR="00CA2670" w:rsidRPr="008860F2" w:rsidRDefault="00CA2670" w:rsidP="00840013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41E8DB85" w14:textId="77777777" w:rsidR="00CA2670" w:rsidRPr="005B5A27" w:rsidRDefault="00CA2670" w:rsidP="005B5A2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8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A2670" w:rsidRPr="008860F2" w14:paraId="7F61A8D6" w14:textId="77777777" w:rsidTr="00CC6FEE">
        <w:trPr>
          <w:trHeight w:val="416"/>
        </w:trPr>
        <w:tc>
          <w:tcPr>
            <w:tcW w:w="3240" w:type="dxa"/>
          </w:tcPr>
          <w:p w14:paraId="5F264E1F" w14:textId="525D3E68" w:rsidR="00CA2670" w:rsidRPr="008860F2" w:rsidRDefault="00CA2670" w:rsidP="00840013">
            <w:pPr>
              <w:tabs>
                <w:tab w:val="left" w:pos="594"/>
                <w:tab w:val="left" w:pos="684"/>
              </w:tabs>
              <w:spacing w:line="240" w:lineRule="auto"/>
              <w:ind w:left="540" w:hanging="36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E1EB2" w:rsidRPr="00FE1EB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="00FE1EB2" w:rsidRPr="00FE1EB2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  <w:tc>
          <w:tcPr>
            <w:tcW w:w="900" w:type="dxa"/>
          </w:tcPr>
          <w:p w14:paraId="37E398A3" w14:textId="2E58A136" w:rsidR="00CA2670" w:rsidRPr="008860F2" w:rsidRDefault="00CA2670" w:rsidP="00840013">
            <w:pPr>
              <w:pStyle w:val="acctfourfigures"/>
              <w:tabs>
                <w:tab w:val="clear" w:pos="765"/>
              </w:tabs>
              <w:spacing w:line="240" w:lineRule="auto"/>
              <w:ind w:left="-96" w:right="-73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1</w:t>
            </w:r>
            <w:r w:rsidR="00EE23D9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60" w:type="dxa"/>
          </w:tcPr>
          <w:p w14:paraId="316368BA" w14:textId="6368C45B" w:rsidR="00F4282C" w:rsidRPr="00F4282C" w:rsidRDefault="00375279" w:rsidP="005B5A27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F4282C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9B6156">
              <w:rPr>
                <w:rFonts w:ascii="Angsana New" w:hAnsi="Angsana New"/>
                <w:sz w:val="28"/>
                <w:szCs w:val="28"/>
                <w:lang w:val="en-US" w:bidi="th-TH"/>
              </w:rPr>
              <w:t>66.95</w:t>
            </w:r>
            <w:r w:rsidR="00F4282C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DB5744C" w14:textId="77777777" w:rsidR="00CA2670" w:rsidRPr="008860F2" w:rsidRDefault="00CA2670" w:rsidP="00840013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164A74" w14:textId="77777777" w:rsidR="00CA2670" w:rsidRPr="005B5A27" w:rsidRDefault="00CA2670" w:rsidP="005B5A27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5A27">
              <w:rPr>
                <w:rFonts w:ascii="Angsana New" w:hAnsi="Angsana New"/>
                <w:sz w:val="28"/>
                <w:szCs w:val="28"/>
                <w:lang w:val="en-US" w:bidi="th-TH"/>
              </w:rPr>
              <w:t>(478.43)</w:t>
            </w:r>
          </w:p>
        </w:tc>
        <w:tc>
          <w:tcPr>
            <w:tcW w:w="270" w:type="dxa"/>
          </w:tcPr>
          <w:p w14:paraId="7C32F72A" w14:textId="77777777" w:rsidR="00CA2670" w:rsidRPr="008860F2" w:rsidRDefault="00CA2670" w:rsidP="00840013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40FAD9" w14:textId="6E1038F7" w:rsidR="00A527AC" w:rsidRPr="008860F2" w:rsidRDefault="005B5A27" w:rsidP="005B5A27">
            <w:pPr>
              <w:pStyle w:val="acctfourfigures"/>
              <w:tabs>
                <w:tab w:val="clear" w:pos="765"/>
              </w:tabs>
              <w:spacing w:line="240" w:lineRule="atLeast"/>
              <w:ind w:left="-110" w:right="24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        -</w:t>
            </w:r>
          </w:p>
        </w:tc>
        <w:tc>
          <w:tcPr>
            <w:tcW w:w="275" w:type="dxa"/>
          </w:tcPr>
          <w:p w14:paraId="39E42296" w14:textId="77777777" w:rsidR="00CA2670" w:rsidRPr="008860F2" w:rsidRDefault="00CA2670" w:rsidP="00840013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728BFC79" w14:textId="77777777" w:rsidR="00CA2670" w:rsidRPr="005B5A27" w:rsidRDefault="00CA2670" w:rsidP="005B5A2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8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5A2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A2670" w:rsidRPr="008860F2" w14:paraId="1150F1B4" w14:textId="77777777" w:rsidTr="00CC6FEE">
        <w:trPr>
          <w:trHeight w:val="419"/>
        </w:trPr>
        <w:tc>
          <w:tcPr>
            <w:tcW w:w="3240" w:type="dxa"/>
          </w:tcPr>
          <w:p w14:paraId="60972389" w14:textId="77777777" w:rsidR="00CA2670" w:rsidRPr="008860F2" w:rsidRDefault="00CA2670" w:rsidP="00840013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213B1A1C" w14:textId="77777777" w:rsidR="00CA2670" w:rsidRPr="008860F2" w:rsidRDefault="00CA2670" w:rsidP="00840013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6567C1" w14:textId="6A647D8B" w:rsidR="00CA2670" w:rsidRPr="005B5A27" w:rsidRDefault="00A527AC" w:rsidP="005B5A2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B5A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74.07</w:t>
            </w:r>
          </w:p>
        </w:tc>
        <w:tc>
          <w:tcPr>
            <w:tcW w:w="270" w:type="dxa"/>
          </w:tcPr>
          <w:p w14:paraId="144A512D" w14:textId="77777777" w:rsidR="00CA2670" w:rsidRPr="008860F2" w:rsidRDefault="00CA2670" w:rsidP="00840013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18DAC8" w14:textId="77777777" w:rsidR="00CA2670" w:rsidRPr="008860F2" w:rsidRDefault="00CA2670" w:rsidP="005B5A2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B5A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168.39</w:t>
            </w:r>
          </w:p>
        </w:tc>
        <w:tc>
          <w:tcPr>
            <w:tcW w:w="270" w:type="dxa"/>
          </w:tcPr>
          <w:p w14:paraId="0E8DDD50" w14:textId="77777777" w:rsidR="00CA2670" w:rsidRPr="008860F2" w:rsidRDefault="00CA2670" w:rsidP="00840013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6FF172" w14:textId="2925E44A" w:rsidR="00CA2670" w:rsidRPr="008860F2" w:rsidRDefault="00A527AC" w:rsidP="005B5A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18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105.33</w:t>
            </w:r>
          </w:p>
        </w:tc>
        <w:tc>
          <w:tcPr>
            <w:tcW w:w="275" w:type="dxa"/>
          </w:tcPr>
          <w:p w14:paraId="288E99C7" w14:textId="77777777" w:rsidR="00CA2670" w:rsidRPr="008860F2" w:rsidRDefault="00CA2670" w:rsidP="00840013">
            <w:pPr>
              <w:tabs>
                <w:tab w:val="decimal" w:pos="687"/>
              </w:tabs>
              <w:spacing w:line="240" w:lineRule="auto"/>
              <w:ind w:right="-18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1AE2869" w14:textId="24DA2FB9" w:rsidR="00CA2670" w:rsidRPr="008860F2" w:rsidRDefault="000235C4" w:rsidP="000235C4">
            <w:pPr>
              <w:pStyle w:val="acctfourfigures"/>
              <w:tabs>
                <w:tab w:val="clear" w:pos="765"/>
              </w:tabs>
              <w:spacing w:line="240" w:lineRule="auto"/>
              <w:ind w:left="-72" w:right="-18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 xml:space="preserve">        </w:t>
            </w:r>
            <w:r w:rsidR="00CA2670" w:rsidRPr="008860F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141.19</w:t>
            </w:r>
          </w:p>
        </w:tc>
      </w:tr>
    </w:tbl>
    <w:p w14:paraId="6367CA9A" w14:textId="1FD46BF6" w:rsidR="0024681A" w:rsidRDefault="0024681A" w:rsidP="0024681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283" w:right="-45" w:hanging="283"/>
        <w:rPr>
          <w:rFonts w:ascii="Angsana New" w:hAnsi="Angsana New"/>
          <w:sz w:val="28"/>
          <w:szCs w:val="28"/>
          <w:u w:val="none"/>
        </w:rPr>
      </w:pPr>
    </w:p>
    <w:p w14:paraId="333E7311" w14:textId="77777777" w:rsidR="0024681A" w:rsidRPr="0024681A" w:rsidRDefault="0024681A" w:rsidP="0024681A"/>
    <w:p w14:paraId="05D19210" w14:textId="4B2C58C7" w:rsidR="00997299" w:rsidRPr="008860F2" w:rsidRDefault="00997299" w:rsidP="00F32E2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  <w:r w:rsidRPr="008860F2">
        <w:rPr>
          <w:rFonts w:ascii="Angsana New" w:hAnsi="Angsana New"/>
          <w:sz w:val="28"/>
          <w:szCs w:val="28"/>
          <w:u w:val="none"/>
          <w:cs/>
        </w:rPr>
        <w:t>ภาษีเงินได้</w:t>
      </w:r>
    </w:p>
    <w:p w14:paraId="53DD2B74" w14:textId="77777777" w:rsidR="00030CE9" w:rsidRPr="008860F2" w:rsidRDefault="00030CE9" w:rsidP="00F27DC1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98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900"/>
        <w:gridCol w:w="1122"/>
        <w:gridCol w:w="270"/>
        <w:gridCol w:w="1262"/>
        <w:gridCol w:w="265"/>
        <w:gridCol w:w="7"/>
        <w:gridCol w:w="1080"/>
        <w:gridCol w:w="270"/>
        <w:gridCol w:w="1350"/>
      </w:tblGrid>
      <w:tr w:rsidR="00997299" w:rsidRPr="008860F2" w14:paraId="3E5F6B4F" w14:textId="77777777" w:rsidTr="00567198">
        <w:trPr>
          <w:trHeight w:val="80"/>
        </w:trPr>
        <w:tc>
          <w:tcPr>
            <w:tcW w:w="3348" w:type="dxa"/>
          </w:tcPr>
          <w:p w14:paraId="66D8F175" w14:textId="77777777" w:rsidR="00997299" w:rsidRPr="008860F2" w:rsidRDefault="009F63C9" w:rsidP="009F63C9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900" w:type="dxa"/>
          </w:tcPr>
          <w:p w14:paraId="2BB3FA0F" w14:textId="77777777" w:rsidR="00997299" w:rsidRPr="008860F2" w:rsidRDefault="00997299" w:rsidP="002170F8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54" w:type="dxa"/>
            <w:gridSpan w:val="3"/>
          </w:tcPr>
          <w:p w14:paraId="328CE226" w14:textId="77777777" w:rsidR="00997299" w:rsidRPr="008860F2" w:rsidRDefault="00997299" w:rsidP="009C2027">
            <w:pPr>
              <w:spacing w:line="240" w:lineRule="auto"/>
              <w:ind w:left="-108" w:right="-11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  <w:r w:rsidRPr="008860F2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  <w:gridSpan w:val="2"/>
          </w:tcPr>
          <w:p w14:paraId="61CC9755" w14:textId="77777777" w:rsidR="00997299" w:rsidRPr="008860F2" w:rsidRDefault="00997299" w:rsidP="009C2027">
            <w:pPr>
              <w:spacing w:line="240" w:lineRule="auto"/>
              <w:ind w:left="-108" w:right="-11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00D67552" w14:textId="77777777" w:rsidR="00997299" w:rsidRPr="008860F2" w:rsidRDefault="00997299" w:rsidP="002170F8">
            <w:pPr>
              <w:spacing w:line="240" w:lineRule="auto"/>
              <w:ind w:left="-300" w:right="-11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860F2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</w:p>
        </w:tc>
      </w:tr>
      <w:tr w:rsidR="002E5BA1" w:rsidRPr="008860F2" w14:paraId="3625180E" w14:textId="77777777" w:rsidTr="00567198">
        <w:tc>
          <w:tcPr>
            <w:tcW w:w="3348" w:type="dxa"/>
          </w:tcPr>
          <w:p w14:paraId="6DA48918" w14:textId="77777777" w:rsidR="002E5BA1" w:rsidRPr="008860F2" w:rsidRDefault="002E5BA1" w:rsidP="002E5BA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C2C4964" w14:textId="77777777" w:rsidR="002E5BA1" w:rsidRPr="008860F2" w:rsidRDefault="002E5BA1" w:rsidP="002E5BA1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2" w:type="dxa"/>
          </w:tcPr>
          <w:p w14:paraId="2A085BEB" w14:textId="77777777" w:rsidR="002E5BA1" w:rsidRPr="008860F2" w:rsidRDefault="002E5BA1" w:rsidP="002E5BA1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270" w:type="dxa"/>
          </w:tcPr>
          <w:p w14:paraId="1DBB1101" w14:textId="77777777" w:rsidR="002E5BA1" w:rsidRPr="008860F2" w:rsidRDefault="002E5BA1" w:rsidP="002E5BA1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C88038B" w14:textId="77777777" w:rsidR="002E5BA1" w:rsidRPr="008860F2" w:rsidRDefault="002E5BA1" w:rsidP="002E5BA1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65" w:type="dxa"/>
          </w:tcPr>
          <w:p w14:paraId="78FCBD77" w14:textId="77777777" w:rsidR="002E5BA1" w:rsidRPr="008860F2" w:rsidRDefault="002E5BA1" w:rsidP="002E5BA1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14:paraId="12FD737F" w14:textId="77777777" w:rsidR="002E5BA1" w:rsidRPr="008860F2" w:rsidRDefault="002E5BA1" w:rsidP="002E5BA1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270" w:type="dxa"/>
          </w:tcPr>
          <w:p w14:paraId="20448CF4" w14:textId="77777777" w:rsidR="002E5BA1" w:rsidRPr="008860F2" w:rsidRDefault="002E5BA1" w:rsidP="002E5BA1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E040DD" w14:textId="77777777" w:rsidR="002E5BA1" w:rsidRPr="008860F2" w:rsidRDefault="002E5BA1" w:rsidP="002E5BA1">
            <w:pPr>
              <w:spacing w:line="240" w:lineRule="auto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2E5BA1" w:rsidRPr="008860F2" w14:paraId="3579383D" w14:textId="77777777" w:rsidTr="00567198">
        <w:tc>
          <w:tcPr>
            <w:tcW w:w="3348" w:type="dxa"/>
          </w:tcPr>
          <w:p w14:paraId="4818ACA6" w14:textId="77777777" w:rsidR="002E5BA1" w:rsidRPr="008860F2" w:rsidRDefault="002E5BA1" w:rsidP="002E5BA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5A44042" w14:textId="77777777" w:rsidR="002E5BA1" w:rsidRPr="008860F2" w:rsidRDefault="002E5BA1" w:rsidP="002E5BA1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626" w:type="dxa"/>
            <w:gridSpan w:val="8"/>
          </w:tcPr>
          <w:p w14:paraId="394209A8" w14:textId="77777777" w:rsidR="002E5BA1" w:rsidRPr="008860F2" w:rsidRDefault="002E5BA1" w:rsidP="002E5BA1">
            <w:pPr>
              <w:spacing w:line="240" w:lineRule="auto"/>
              <w:ind w:left="-108" w:right="-113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E5BA1" w:rsidRPr="008860F2" w14:paraId="3B6C7F00" w14:textId="77777777" w:rsidTr="00567198">
        <w:tc>
          <w:tcPr>
            <w:tcW w:w="3348" w:type="dxa"/>
          </w:tcPr>
          <w:p w14:paraId="066F5D92" w14:textId="77777777" w:rsidR="002E5BA1" w:rsidRPr="008860F2" w:rsidRDefault="002E5BA1" w:rsidP="002E5BA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900" w:type="dxa"/>
          </w:tcPr>
          <w:p w14:paraId="7965629B" w14:textId="77777777" w:rsidR="002E5BA1" w:rsidRPr="008860F2" w:rsidRDefault="002E5BA1" w:rsidP="002E5BA1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4184D9D5" w14:textId="77777777" w:rsidR="002E5BA1" w:rsidRPr="008860F2" w:rsidRDefault="002E5BA1" w:rsidP="002E5B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A58E3B" w14:textId="77777777" w:rsidR="002E5BA1" w:rsidRPr="008860F2" w:rsidRDefault="002E5BA1" w:rsidP="002E5BA1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0A4E3CB6" w14:textId="77777777" w:rsidR="002E5BA1" w:rsidRPr="008860F2" w:rsidRDefault="002E5BA1" w:rsidP="002E5B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767BCC55" w14:textId="77777777" w:rsidR="002E5BA1" w:rsidRPr="008860F2" w:rsidRDefault="002E5BA1" w:rsidP="002E5BA1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065ADE41" w14:textId="77777777" w:rsidR="002E5BA1" w:rsidRPr="008860F2" w:rsidRDefault="002E5BA1" w:rsidP="002E5B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0D2360" w14:textId="77777777" w:rsidR="002E5BA1" w:rsidRPr="008860F2" w:rsidRDefault="002E5BA1" w:rsidP="002E5BA1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1309D0" w14:textId="77777777" w:rsidR="002E5BA1" w:rsidRPr="008860F2" w:rsidRDefault="002E5BA1" w:rsidP="002E5B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E5BA1" w:rsidRPr="008860F2" w14:paraId="65C5DCC2" w14:textId="77777777" w:rsidTr="00567198">
        <w:tc>
          <w:tcPr>
            <w:tcW w:w="3348" w:type="dxa"/>
          </w:tcPr>
          <w:p w14:paraId="4C510861" w14:textId="77777777" w:rsidR="002E5BA1" w:rsidRPr="008860F2" w:rsidRDefault="002E5BA1" w:rsidP="002E5BA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900" w:type="dxa"/>
          </w:tcPr>
          <w:p w14:paraId="5BBB41DC" w14:textId="77777777" w:rsidR="002E5BA1" w:rsidRPr="008860F2" w:rsidRDefault="002E5BA1" w:rsidP="002E5BA1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39DA7FD8" w14:textId="30CE8765" w:rsidR="002E5BA1" w:rsidRPr="008860F2" w:rsidRDefault="002E2571" w:rsidP="002E5BA1">
            <w:pPr>
              <w:tabs>
                <w:tab w:val="decimal" w:pos="614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49.7</w:t>
            </w:r>
            <w:r w:rsidR="00B0592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E676307" w14:textId="77777777" w:rsidR="002E5BA1" w:rsidRPr="008860F2" w:rsidRDefault="002E5BA1" w:rsidP="002E5BA1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2F4ECA0D" w14:textId="77777777" w:rsidR="002E5BA1" w:rsidRPr="008860F2" w:rsidRDefault="002E5BA1" w:rsidP="002E5BA1">
            <w:pPr>
              <w:tabs>
                <w:tab w:val="decimal" w:pos="614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1,033.41</w:t>
            </w:r>
          </w:p>
        </w:tc>
        <w:tc>
          <w:tcPr>
            <w:tcW w:w="265" w:type="dxa"/>
          </w:tcPr>
          <w:p w14:paraId="7CAA2BA3" w14:textId="77777777" w:rsidR="002E5BA1" w:rsidRPr="008860F2" w:rsidRDefault="002E5BA1" w:rsidP="002E5BA1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27590108" w14:textId="5E1D061D" w:rsidR="002E5BA1" w:rsidRPr="008860F2" w:rsidRDefault="002E2571" w:rsidP="00EE23D9">
            <w:pPr>
              <w:tabs>
                <w:tab w:val="decimal" w:pos="576"/>
              </w:tabs>
              <w:spacing w:line="240" w:lineRule="auto"/>
              <w:ind w:left="-108" w:right="-123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894A47" w14:textId="77777777" w:rsidR="002E5BA1" w:rsidRPr="008860F2" w:rsidRDefault="002E5BA1" w:rsidP="002E5BA1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F34C60" w14:textId="77777777" w:rsidR="002E5BA1" w:rsidRPr="008860F2" w:rsidRDefault="002E5BA1" w:rsidP="002E5BA1">
            <w:pPr>
              <w:tabs>
                <w:tab w:val="decimal" w:pos="285"/>
              </w:tabs>
              <w:spacing w:line="240" w:lineRule="auto"/>
              <w:ind w:left="-108" w:right="-1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463.33</w:t>
            </w:r>
          </w:p>
        </w:tc>
      </w:tr>
      <w:tr w:rsidR="002E5BA1" w:rsidRPr="008860F2" w14:paraId="750B5626" w14:textId="77777777" w:rsidTr="00567198">
        <w:tc>
          <w:tcPr>
            <w:tcW w:w="3348" w:type="dxa"/>
            <w:shd w:val="clear" w:color="auto" w:fill="auto"/>
          </w:tcPr>
          <w:p w14:paraId="72B2EF2A" w14:textId="77777777" w:rsidR="002E5BA1" w:rsidRPr="008860F2" w:rsidRDefault="002E5BA1" w:rsidP="002E5BA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ภาษีงวดก่อนๆ ที่บันทึก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(สูงไป)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ต่ำไป</w:t>
            </w:r>
          </w:p>
        </w:tc>
        <w:tc>
          <w:tcPr>
            <w:tcW w:w="900" w:type="dxa"/>
            <w:shd w:val="clear" w:color="auto" w:fill="auto"/>
          </w:tcPr>
          <w:p w14:paraId="558E25A7" w14:textId="77777777" w:rsidR="002E5BA1" w:rsidRPr="008860F2" w:rsidRDefault="002E5BA1" w:rsidP="002E5BA1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75A33" w14:textId="4F7508DB" w:rsidR="002E5BA1" w:rsidRPr="008860F2" w:rsidRDefault="002E2571" w:rsidP="002E5BA1">
            <w:pPr>
              <w:tabs>
                <w:tab w:val="decimal" w:pos="614"/>
              </w:tabs>
              <w:spacing w:line="240" w:lineRule="auto"/>
              <w:ind w:right="-1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270" w:type="dxa"/>
            <w:shd w:val="clear" w:color="auto" w:fill="auto"/>
          </w:tcPr>
          <w:p w14:paraId="515C2AE5" w14:textId="77777777" w:rsidR="002E5BA1" w:rsidRPr="008860F2" w:rsidRDefault="002E5BA1" w:rsidP="002E5BA1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68143" w14:textId="77777777" w:rsidR="002E5BA1" w:rsidRPr="008860F2" w:rsidRDefault="002E5BA1" w:rsidP="002E5BA1">
            <w:pPr>
              <w:tabs>
                <w:tab w:val="decimal" w:pos="614"/>
              </w:tabs>
              <w:spacing w:line="240" w:lineRule="auto"/>
              <w:ind w:right="-123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(0.90)</w:t>
            </w:r>
          </w:p>
        </w:tc>
        <w:tc>
          <w:tcPr>
            <w:tcW w:w="265" w:type="dxa"/>
            <w:shd w:val="clear" w:color="auto" w:fill="auto"/>
          </w:tcPr>
          <w:p w14:paraId="40F9BAA9" w14:textId="77777777" w:rsidR="002E5BA1" w:rsidRPr="008860F2" w:rsidRDefault="002E5BA1" w:rsidP="002E5BA1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ABEA2" w14:textId="1A805CC8" w:rsidR="002E5BA1" w:rsidRPr="008860F2" w:rsidRDefault="002E2571" w:rsidP="00EE23D9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23"/>
              <w:jc w:val="lef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F03381" w14:textId="77777777" w:rsidR="002E5BA1" w:rsidRPr="008860F2" w:rsidRDefault="002E5BA1" w:rsidP="002E5BA1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4AFDB" w14:textId="77777777" w:rsidR="002E5BA1" w:rsidRPr="008860F2" w:rsidRDefault="002E5BA1" w:rsidP="00EE23D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08" w:right="-123"/>
              <w:jc w:val="lef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4F7BF1" w:rsidRPr="008860F2" w14:paraId="2749219F" w14:textId="77777777" w:rsidTr="00567198">
        <w:tc>
          <w:tcPr>
            <w:tcW w:w="3348" w:type="dxa"/>
            <w:shd w:val="clear" w:color="auto" w:fill="auto"/>
          </w:tcPr>
          <w:p w14:paraId="4EF4D7BB" w14:textId="77777777" w:rsidR="004F7BF1" w:rsidRPr="008860F2" w:rsidRDefault="004F7BF1" w:rsidP="002E5BA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204F861" w14:textId="77777777" w:rsidR="004F7BF1" w:rsidRPr="008860F2" w:rsidRDefault="004F7BF1" w:rsidP="002E5BA1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953BE" w14:textId="1C11916C" w:rsidR="004F7BF1" w:rsidRPr="008860F2" w:rsidRDefault="002E2571" w:rsidP="002E5BA1">
            <w:pPr>
              <w:tabs>
                <w:tab w:val="decimal" w:pos="614"/>
              </w:tabs>
              <w:spacing w:line="240" w:lineRule="auto"/>
              <w:ind w:left="-108" w:right="-12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49.7</w:t>
            </w:r>
            <w:r w:rsidR="00B05922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7CE63D5" w14:textId="77777777" w:rsidR="004F7BF1" w:rsidRPr="008860F2" w:rsidRDefault="004F7BF1" w:rsidP="002E5BA1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8CAFA" w14:textId="7A85C4A9" w:rsidR="004F7BF1" w:rsidRPr="008860F2" w:rsidRDefault="002E2571" w:rsidP="002E5BA1">
            <w:pPr>
              <w:tabs>
                <w:tab w:val="decimal" w:pos="614"/>
              </w:tabs>
              <w:spacing w:line="240" w:lineRule="auto"/>
              <w:ind w:left="-108" w:right="-12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1,032.51</w:t>
            </w:r>
          </w:p>
        </w:tc>
        <w:tc>
          <w:tcPr>
            <w:tcW w:w="265" w:type="dxa"/>
            <w:shd w:val="clear" w:color="auto" w:fill="auto"/>
          </w:tcPr>
          <w:p w14:paraId="5EEFC889" w14:textId="77777777" w:rsidR="004F7BF1" w:rsidRPr="008860F2" w:rsidRDefault="004F7BF1" w:rsidP="002E5BA1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D2961" w14:textId="49741AC1" w:rsidR="004F7BF1" w:rsidRPr="008860F2" w:rsidRDefault="002E2571" w:rsidP="00EE23D9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23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594083" w14:textId="77777777" w:rsidR="004F7BF1" w:rsidRPr="008860F2" w:rsidRDefault="004F7BF1" w:rsidP="002E5BA1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CA600" w14:textId="7E0D4500" w:rsidR="004F7BF1" w:rsidRPr="008860F2" w:rsidRDefault="002E2571" w:rsidP="002E5BA1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108" w:right="-12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463.33</w:t>
            </w:r>
          </w:p>
        </w:tc>
      </w:tr>
      <w:tr w:rsidR="002E5BA1" w:rsidRPr="008860F2" w14:paraId="0D77DB84" w14:textId="77777777" w:rsidTr="00567198">
        <w:tc>
          <w:tcPr>
            <w:tcW w:w="3348" w:type="dxa"/>
            <w:shd w:val="clear" w:color="auto" w:fill="auto"/>
          </w:tcPr>
          <w:p w14:paraId="3B9B9F83" w14:textId="77777777" w:rsidR="002E5BA1" w:rsidRPr="008860F2" w:rsidRDefault="002E5BA1" w:rsidP="002E5BA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14:paraId="5C433AC2" w14:textId="77777777" w:rsidR="002E5BA1" w:rsidRPr="008860F2" w:rsidRDefault="002E5BA1" w:rsidP="002E5BA1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1F9F9" w14:textId="77777777" w:rsidR="002E5BA1" w:rsidRPr="008860F2" w:rsidRDefault="002E5BA1" w:rsidP="002E5BA1">
            <w:pPr>
              <w:tabs>
                <w:tab w:val="decimal" w:pos="614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4F829A" w14:textId="77777777" w:rsidR="002E5BA1" w:rsidRPr="008860F2" w:rsidRDefault="002E5BA1" w:rsidP="002E5BA1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209D1" w14:textId="77777777" w:rsidR="002E5BA1" w:rsidRPr="008860F2" w:rsidRDefault="002E5BA1" w:rsidP="002E5BA1">
            <w:pPr>
              <w:tabs>
                <w:tab w:val="decimal" w:pos="614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14:paraId="114F4F6D" w14:textId="77777777" w:rsidR="002E5BA1" w:rsidRPr="008860F2" w:rsidRDefault="002E5BA1" w:rsidP="002E5BA1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6BA6D" w14:textId="77777777" w:rsidR="002E5BA1" w:rsidRPr="008860F2" w:rsidRDefault="002E5BA1" w:rsidP="002E5BA1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108" w:right="-12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94AB96B" w14:textId="77777777" w:rsidR="002E5BA1" w:rsidRPr="008860F2" w:rsidRDefault="002E5BA1" w:rsidP="002E5BA1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82533" w14:textId="77777777" w:rsidR="002E5BA1" w:rsidRPr="008860F2" w:rsidRDefault="002E5BA1" w:rsidP="002E5BA1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108" w:right="-12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5BA1" w:rsidRPr="008860F2" w14:paraId="7F547298" w14:textId="77777777" w:rsidTr="00567198">
        <w:tc>
          <w:tcPr>
            <w:tcW w:w="3348" w:type="dxa"/>
            <w:shd w:val="clear" w:color="auto" w:fill="auto"/>
          </w:tcPr>
          <w:p w14:paraId="4A2CFD17" w14:textId="77777777" w:rsidR="002E5BA1" w:rsidRPr="008860F2" w:rsidRDefault="002E5BA1" w:rsidP="002E5BA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00" w:type="dxa"/>
            <w:shd w:val="clear" w:color="auto" w:fill="auto"/>
          </w:tcPr>
          <w:p w14:paraId="3AF646A7" w14:textId="77777777" w:rsidR="002E5BA1" w:rsidRPr="008860F2" w:rsidRDefault="002E5BA1" w:rsidP="002E5BA1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50152B5" w14:textId="72B320A0" w:rsidR="002E5BA1" w:rsidRPr="008860F2" w:rsidRDefault="002E2571" w:rsidP="002E5BA1">
            <w:pPr>
              <w:tabs>
                <w:tab w:val="decimal" w:pos="614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(22.0</w:t>
            </w:r>
            <w:r w:rsidR="00B05922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CE9BA7" w14:textId="77777777" w:rsidR="002E5BA1" w:rsidRPr="008860F2" w:rsidRDefault="002E5BA1" w:rsidP="002E5BA1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73654D3" w14:textId="77777777" w:rsidR="002E5BA1" w:rsidRPr="008860F2" w:rsidRDefault="002E5BA1" w:rsidP="002E5BA1">
            <w:pPr>
              <w:tabs>
                <w:tab w:val="decimal" w:pos="614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(63.95)</w:t>
            </w:r>
          </w:p>
        </w:tc>
        <w:tc>
          <w:tcPr>
            <w:tcW w:w="265" w:type="dxa"/>
            <w:shd w:val="clear" w:color="auto" w:fill="auto"/>
          </w:tcPr>
          <w:p w14:paraId="4A60DF92" w14:textId="77777777" w:rsidR="002E5BA1" w:rsidRPr="008860F2" w:rsidRDefault="002E5BA1" w:rsidP="002E5BA1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016DB15F" w14:textId="0D2B3797" w:rsidR="002E5BA1" w:rsidRPr="008860F2" w:rsidRDefault="002E2571" w:rsidP="002E5BA1">
            <w:pPr>
              <w:tabs>
                <w:tab w:val="decimal" w:pos="285"/>
              </w:tabs>
              <w:spacing w:line="240" w:lineRule="auto"/>
              <w:ind w:left="-108" w:right="-1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(4.12)</w:t>
            </w:r>
          </w:p>
        </w:tc>
        <w:tc>
          <w:tcPr>
            <w:tcW w:w="270" w:type="dxa"/>
            <w:shd w:val="clear" w:color="auto" w:fill="auto"/>
          </w:tcPr>
          <w:p w14:paraId="683A2801" w14:textId="77777777" w:rsidR="002E5BA1" w:rsidRPr="008860F2" w:rsidRDefault="002E5BA1" w:rsidP="002E5BA1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1DABCC" w14:textId="77777777" w:rsidR="002E5BA1" w:rsidRPr="008860F2" w:rsidRDefault="002E5BA1" w:rsidP="002E5BA1">
            <w:pPr>
              <w:tabs>
                <w:tab w:val="decimal" w:pos="285"/>
              </w:tabs>
              <w:spacing w:line="240" w:lineRule="auto"/>
              <w:ind w:left="-108" w:right="-1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10.67</w:t>
            </w:r>
          </w:p>
        </w:tc>
      </w:tr>
      <w:tr w:rsidR="002E5BA1" w:rsidRPr="008860F2" w14:paraId="5FA9D84E" w14:textId="77777777" w:rsidTr="00567198">
        <w:tc>
          <w:tcPr>
            <w:tcW w:w="3348" w:type="dxa"/>
            <w:shd w:val="clear" w:color="auto" w:fill="auto"/>
          </w:tcPr>
          <w:p w14:paraId="65BD27FA" w14:textId="30D6B016" w:rsidR="002E5BA1" w:rsidRPr="008860F2" w:rsidRDefault="004B095C" w:rsidP="002E5BA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="00DD711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ค่าใช้จ่าย (รายได้)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900" w:type="dxa"/>
            <w:shd w:val="clear" w:color="auto" w:fill="auto"/>
          </w:tcPr>
          <w:p w14:paraId="24B39E47" w14:textId="77777777" w:rsidR="002E5BA1" w:rsidRPr="008860F2" w:rsidRDefault="002E5BA1" w:rsidP="002E5BA1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CBD852" w14:textId="08107D68" w:rsidR="002E5BA1" w:rsidRPr="008860F2" w:rsidRDefault="002E2571" w:rsidP="002E5BA1">
            <w:pPr>
              <w:tabs>
                <w:tab w:val="decimal" w:pos="614"/>
              </w:tabs>
              <w:spacing w:line="240" w:lineRule="auto"/>
              <w:ind w:left="-108" w:right="-12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27.74</w:t>
            </w:r>
          </w:p>
        </w:tc>
        <w:tc>
          <w:tcPr>
            <w:tcW w:w="270" w:type="dxa"/>
            <w:shd w:val="clear" w:color="auto" w:fill="auto"/>
          </w:tcPr>
          <w:p w14:paraId="3C36830D" w14:textId="77777777" w:rsidR="002E5BA1" w:rsidRPr="008860F2" w:rsidRDefault="002E5BA1" w:rsidP="002E5BA1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4E6B95" w14:textId="77777777" w:rsidR="002E5BA1" w:rsidRPr="008860F2" w:rsidRDefault="002E5BA1" w:rsidP="002E5BA1">
            <w:pPr>
              <w:tabs>
                <w:tab w:val="decimal" w:pos="614"/>
              </w:tabs>
              <w:spacing w:line="240" w:lineRule="auto"/>
              <w:ind w:left="-108" w:right="-12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968.56</w:t>
            </w:r>
          </w:p>
        </w:tc>
        <w:tc>
          <w:tcPr>
            <w:tcW w:w="265" w:type="dxa"/>
            <w:shd w:val="clear" w:color="auto" w:fill="auto"/>
          </w:tcPr>
          <w:p w14:paraId="6581EF25" w14:textId="77777777" w:rsidR="002E5BA1" w:rsidRPr="008860F2" w:rsidRDefault="002E5BA1" w:rsidP="002E5BA1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C04B3D" w14:textId="17DF120B" w:rsidR="002E5BA1" w:rsidRPr="008860F2" w:rsidRDefault="002E2571" w:rsidP="002E5BA1">
            <w:pPr>
              <w:tabs>
                <w:tab w:val="decimal" w:pos="285"/>
              </w:tabs>
              <w:spacing w:line="240" w:lineRule="auto"/>
              <w:ind w:left="-108" w:right="-12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(4.12)</w:t>
            </w:r>
          </w:p>
        </w:tc>
        <w:tc>
          <w:tcPr>
            <w:tcW w:w="270" w:type="dxa"/>
            <w:shd w:val="clear" w:color="auto" w:fill="auto"/>
          </w:tcPr>
          <w:p w14:paraId="2013331C" w14:textId="77777777" w:rsidR="002E5BA1" w:rsidRPr="008860F2" w:rsidRDefault="002E5BA1" w:rsidP="002E5BA1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C8BBF" w14:textId="77777777" w:rsidR="002E5BA1" w:rsidRPr="008860F2" w:rsidRDefault="002E5BA1" w:rsidP="002E5BA1">
            <w:pPr>
              <w:tabs>
                <w:tab w:val="decimal" w:pos="285"/>
              </w:tabs>
              <w:spacing w:line="240" w:lineRule="auto"/>
              <w:ind w:left="-108" w:right="-12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474.00</w:t>
            </w:r>
          </w:p>
        </w:tc>
      </w:tr>
    </w:tbl>
    <w:p w14:paraId="42A50EFE" w14:textId="371AC344" w:rsidR="001026CC" w:rsidRPr="008860F2" w:rsidRDefault="001026CC" w:rsidP="00970732">
      <w:pPr>
        <w:tabs>
          <w:tab w:val="left" w:pos="540"/>
        </w:tabs>
        <w:spacing w:line="240" w:lineRule="auto"/>
        <w:jc w:val="both"/>
        <w:rPr>
          <w:rFonts w:ascii="Angsana New" w:hAnsi="Angsana New"/>
          <w:bCs/>
          <w:i/>
          <w:iCs/>
          <w:sz w:val="2"/>
          <w:szCs w:val="2"/>
        </w:rPr>
      </w:pPr>
    </w:p>
    <w:tbl>
      <w:tblPr>
        <w:tblpPr w:leftFromText="180" w:rightFromText="180" w:vertAnchor="text" w:horzAnchor="margin" w:tblpX="446" w:tblpY="362"/>
        <w:tblW w:w="987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91"/>
        <w:gridCol w:w="90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00"/>
      </w:tblGrid>
      <w:tr w:rsidR="00B56AB6" w:rsidRPr="008860F2" w14:paraId="3742048F" w14:textId="77777777" w:rsidTr="00567198">
        <w:trPr>
          <w:cantSplit/>
        </w:trPr>
        <w:tc>
          <w:tcPr>
            <w:tcW w:w="3391" w:type="dxa"/>
          </w:tcPr>
          <w:p w14:paraId="513CEE5B" w14:textId="77777777" w:rsidR="00B56AB6" w:rsidRPr="008860F2" w:rsidRDefault="00B56AB6" w:rsidP="00567198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480" w:type="dxa"/>
            <w:gridSpan w:val="11"/>
          </w:tcPr>
          <w:p w14:paraId="2990E8DC" w14:textId="77777777" w:rsidR="00B56AB6" w:rsidRPr="008860F2" w:rsidRDefault="00B56AB6" w:rsidP="0056719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D74BA" w:rsidRPr="008860F2" w14:paraId="6983DFCA" w14:textId="77777777" w:rsidTr="00567198">
        <w:trPr>
          <w:cantSplit/>
        </w:trPr>
        <w:tc>
          <w:tcPr>
            <w:tcW w:w="3391" w:type="dxa"/>
          </w:tcPr>
          <w:p w14:paraId="7AB5A41C" w14:textId="77777777" w:rsidR="00FD74BA" w:rsidRPr="008860F2" w:rsidRDefault="00FD74BA" w:rsidP="0056719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2565AEEC" w14:textId="77777777" w:rsidR="00FD74BA" w:rsidRPr="008860F2" w:rsidRDefault="004549B5" w:rsidP="00567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2E5BA1"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8F46B2D" w14:textId="77777777" w:rsidR="00FD74BA" w:rsidRPr="008860F2" w:rsidRDefault="00FD74BA" w:rsidP="00567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63C07636" w14:textId="77777777" w:rsidR="00FD74BA" w:rsidRPr="008860F2" w:rsidRDefault="00292FE6" w:rsidP="00567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2E5BA1"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FD74BA" w:rsidRPr="008860F2" w14:paraId="4D5F41D7" w14:textId="77777777" w:rsidTr="00567198">
        <w:trPr>
          <w:cantSplit/>
        </w:trPr>
        <w:tc>
          <w:tcPr>
            <w:tcW w:w="3391" w:type="dxa"/>
          </w:tcPr>
          <w:p w14:paraId="032D30FD" w14:textId="77777777" w:rsidR="005F3CAD" w:rsidRPr="008860F2" w:rsidRDefault="005F3CAD" w:rsidP="0056719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77BCFCE6" w14:textId="77777777" w:rsidR="00FD74BA" w:rsidRPr="008860F2" w:rsidRDefault="005F3CAD" w:rsidP="0056719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283EFD18" w14:textId="77777777" w:rsidR="00FD74BA" w:rsidRPr="008860F2" w:rsidRDefault="00FD74BA" w:rsidP="00567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ก่อน</w:t>
            </w:r>
          </w:p>
          <w:p w14:paraId="13803DBD" w14:textId="77777777" w:rsidR="00FD74BA" w:rsidRPr="008860F2" w:rsidRDefault="00FD74BA" w:rsidP="00567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9CD4218" w14:textId="77777777" w:rsidR="00FD74BA" w:rsidRPr="008860F2" w:rsidRDefault="00FD74BA" w:rsidP="0056719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6D62AC" w14:textId="07B2FA54" w:rsidR="00F12C68" w:rsidRPr="008860F2" w:rsidRDefault="00CE5301" w:rsidP="00567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รายได้</w:t>
            </w:r>
          </w:p>
          <w:p w14:paraId="096F0CB2" w14:textId="77777777" w:rsidR="00FD74BA" w:rsidRPr="008860F2" w:rsidRDefault="00FD74BA" w:rsidP="00567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446C296" w14:textId="77777777" w:rsidR="00FD74BA" w:rsidRPr="008860F2" w:rsidRDefault="00FD74BA" w:rsidP="0056719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A3B7A1" w14:textId="77777777" w:rsidR="00FD74BA" w:rsidRPr="008860F2" w:rsidRDefault="00FD74BA" w:rsidP="00567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8C86BBD" w14:textId="77777777" w:rsidR="00FD74BA" w:rsidRPr="008860F2" w:rsidRDefault="00FD74BA" w:rsidP="0056719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D9F9BF" w14:textId="77777777" w:rsidR="00FD74BA" w:rsidRPr="008860F2" w:rsidRDefault="00FD74BA" w:rsidP="00567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ก่อน</w:t>
            </w:r>
          </w:p>
          <w:p w14:paraId="444EBDD2" w14:textId="77777777" w:rsidR="00FD74BA" w:rsidRPr="008860F2" w:rsidRDefault="00FD74BA" w:rsidP="00567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BD50C4A" w14:textId="77777777" w:rsidR="00FD74BA" w:rsidRPr="008860F2" w:rsidRDefault="00FD74BA" w:rsidP="0056719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45350B" w14:textId="77777777" w:rsidR="00E70664" w:rsidRPr="008860F2" w:rsidRDefault="00E70664" w:rsidP="00567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</w:t>
            </w:r>
          </w:p>
          <w:p w14:paraId="1510CFC0" w14:textId="77777777" w:rsidR="00FD74BA" w:rsidRPr="008860F2" w:rsidRDefault="00FD74BA" w:rsidP="00567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0FEA9AE" w14:textId="77777777" w:rsidR="00FD74BA" w:rsidRPr="008860F2" w:rsidRDefault="00FD74BA" w:rsidP="0056719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4C04325" w14:textId="77777777" w:rsidR="00FD74BA" w:rsidRPr="008860F2" w:rsidRDefault="00FD74BA" w:rsidP="00567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5EDC8821" w14:textId="77777777" w:rsidR="00FD74BA" w:rsidRPr="008860F2" w:rsidRDefault="00FD74BA" w:rsidP="00567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FD74BA" w:rsidRPr="008860F2" w14:paraId="4A0174A8" w14:textId="77777777" w:rsidTr="00567198">
        <w:trPr>
          <w:cantSplit/>
        </w:trPr>
        <w:tc>
          <w:tcPr>
            <w:tcW w:w="3391" w:type="dxa"/>
          </w:tcPr>
          <w:p w14:paraId="5A6DA581" w14:textId="77777777" w:rsidR="00FD74BA" w:rsidRPr="008860F2" w:rsidRDefault="00FD74BA" w:rsidP="0056719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11"/>
          </w:tcPr>
          <w:p w14:paraId="3B731BE2" w14:textId="77777777" w:rsidR="00FD74BA" w:rsidRPr="008860F2" w:rsidRDefault="00FD74BA" w:rsidP="005671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5F3CAD" w:rsidRPr="008860F2" w14:paraId="105E5400" w14:textId="77777777" w:rsidTr="00567198">
        <w:trPr>
          <w:cantSplit/>
        </w:trPr>
        <w:tc>
          <w:tcPr>
            <w:tcW w:w="3391" w:type="dxa"/>
          </w:tcPr>
          <w:p w14:paraId="34E53CC7" w14:textId="77777777" w:rsidR="005F3CAD" w:rsidRPr="008860F2" w:rsidRDefault="005F3CAD" w:rsidP="00567198">
            <w:pPr>
              <w:ind w:left="180" w:right="-79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59597FC6" w14:textId="77777777" w:rsidR="005F3CAD" w:rsidRPr="008860F2" w:rsidRDefault="005F3CAD" w:rsidP="0056719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987B4D5" w14:textId="77777777" w:rsidR="005F3CAD" w:rsidRPr="008860F2" w:rsidRDefault="005F3CAD" w:rsidP="00567198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312A6B" w14:textId="77777777" w:rsidR="005F3CAD" w:rsidRPr="008860F2" w:rsidRDefault="005F3CAD" w:rsidP="0056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73518F2" w14:textId="77777777" w:rsidR="005F3CAD" w:rsidRPr="008860F2" w:rsidRDefault="005F3CAD" w:rsidP="00567198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0AE017" w14:textId="77777777" w:rsidR="005F3CAD" w:rsidRPr="008860F2" w:rsidRDefault="005F3CAD" w:rsidP="0056719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B43CCF0" w14:textId="77777777" w:rsidR="005F3CAD" w:rsidRPr="008860F2" w:rsidRDefault="005F3CAD" w:rsidP="00567198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319F353" w14:textId="77777777" w:rsidR="005F3CAD" w:rsidRPr="008860F2" w:rsidRDefault="005F3CAD" w:rsidP="0056719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5986C6D" w14:textId="77777777" w:rsidR="005F3CAD" w:rsidRPr="008860F2" w:rsidRDefault="005F3CAD" w:rsidP="00567198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84710F" w14:textId="77777777" w:rsidR="005F3CAD" w:rsidRPr="008860F2" w:rsidRDefault="005F3CAD" w:rsidP="0056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AF20FA8" w14:textId="77777777" w:rsidR="005F3CAD" w:rsidRPr="008860F2" w:rsidRDefault="005F3CAD" w:rsidP="00567198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4F9D9D" w14:textId="77777777" w:rsidR="005F3CAD" w:rsidRPr="008860F2" w:rsidRDefault="005F3CAD" w:rsidP="0056719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E5BA1" w:rsidRPr="008860F2" w14:paraId="7D8C4055" w14:textId="77777777" w:rsidTr="00567198">
        <w:trPr>
          <w:cantSplit/>
        </w:trPr>
        <w:tc>
          <w:tcPr>
            <w:tcW w:w="3391" w:type="dxa"/>
          </w:tcPr>
          <w:p w14:paraId="3E8368E3" w14:textId="525BA2DB" w:rsidR="00A31D4D" w:rsidRDefault="002E5BA1" w:rsidP="00567198">
            <w:pPr>
              <w:ind w:left="180" w:right="-79" w:hanging="16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จากการวัดมูลค่าใหม่ของ</w:t>
            </w:r>
            <w:r w:rsidR="00A31D4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0DC92DD0" w14:textId="4CE9C38E" w:rsidR="002E5BA1" w:rsidRPr="008860F2" w:rsidRDefault="00A31D4D" w:rsidP="00567198">
            <w:pPr>
              <w:ind w:left="180" w:right="-79" w:hanging="16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2E5BA1" w:rsidRPr="008860F2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ผลประโยชน์พนักงานที่กำหนดไว้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EF45AC" w14:textId="13014711" w:rsidR="002E5BA1" w:rsidRPr="008860F2" w:rsidRDefault="002E2571" w:rsidP="0056719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(0.30)</w:t>
            </w:r>
          </w:p>
        </w:tc>
        <w:tc>
          <w:tcPr>
            <w:tcW w:w="180" w:type="dxa"/>
          </w:tcPr>
          <w:p w14:paraId="6B50D1C4" w14:textId="77777777" w:rsidR="002E5BA1" w:rsidRPr="008860F2" w:rsidRDefault="002E5BA1" w:rsidP="00567198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68C36D4" w14:textId="2F5925E0" w:rsidR="002E5BA1" w:rsidRPr="008860F2" w:rsidRDefault="002E2571" w:rsidP="0056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0.06</w:t>
            </w:r>
          </w:p>
        </w:tc>
        <w:tc>
          <w:tcPr>
            <w:tcW w:w="180" w:type="dxa"/>
          </w:tcPr>
          <w:p w14:paraId="1C2028C7" w14:textId="77777777" w:rsidR="002E5BA1" w:rsidRPr="008860F2" w:rsidRDefault="002E5BA1" w:rsidP="00567198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8C911E4" w14:textId="1E7F66E1" w:rsidR="002E5BA1" w:rsidRPr="008860F2" w:rsidRDefault="002E2571" w:rsidP="0056719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(0.24)</w:t>
            </w:r>
          </w:p>
        </w:tc>
        <w:tc>
          <w:tcPr>
            <w:tcW w:w="180" w:type="dxa"/>
          </w:tcPr>
          <w:p w14:paraId="74C0291F" w14:textId="77777777" w:rsidR="002E5BA1" w:rsidRPr="008860F2" w:rsidRDefault="002E5BA1" w:rsidP="00567198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AF68D8A" w14:textId="77777777" w:rsidR="002E5BA1" w:rsidRPr="008860F2" w:rsidRDefault="002E5BA1" w:rsidP="0056719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(9.08)</w:t>
            </w:r>
          </w:p>
        </w:tc>
        <w:tc>
          <w:tcPr>
            <w:tcW w:w="180" w:type="dxa"/>
          </w:tcPr>
          <w:p w14:paraId="2FA0A39A" w14:textId="77777777" w:rsidR="002E5BA1" w:rsidRPr="008860F2" w:rsidRDefault="002E5BA1" w:rsidP="00567198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0B114D3" w14:textId="77777777" w:rsidR="002E5BA1" w:rsidRPr="008860F2" w:rsidRDefault="002E5BA1" w:rsidP="0056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1.82</w:t>
            </w:r>
          </w:p>
        </w:tc>
        <w:tc>
          <w:tcPr>
            <w:tcW w:w="180" w:type="dxa"/>
          </w:tcPr>
          <w:p w14:paraId="6478C03C" w14:textId="77777777" w:rsidR="002E5BA1" w:rsidRPr="008860F2" w:rsidRDefault="002E5BA1" w:rsidP="00567198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73B8FC" w14:textId="77777777" w:rsidR="002E5BA1" w:rsidRPr="008860F2" w:rsidRDefault="002E5BA1" w:rsidP="0056719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(7.26)</w:t>
            </w:r>
          </w:p>
        </w:tc>
      </w:tr>
      <w:tr w:rsidR="002E5BA1" w:rsidRPr="008860F2" w14:paraId="32EC3494" w14:textId="77777777" w:rsidTr="00567198">
        <w:trPr>
          <w:cantSplit/>
        </w:trPr>
        <w:tc>
          <w:tcPr>
            <w:tcW w:w="3391" w:type="dxa"/>
          </w:tcPr>
          <w:p w14:paraId="088D0434" w14:textId="77777777" w:rsidR="002E5BA1" w:rsidRPr="008860F2" w:rsidRDefault="002E5BA1" w:rsidP="0056719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6F42B" w14:textId="44C42D02" w:rsidR="002E5BA1" w:rsidRPr="008860F2" w:rsidRDefault="002E2571" w:rsidP="0056719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(0.30)</w:t>
            </w:r>
          </w:p>
        </w:tc>
        <w:tc>
          <w:tcPr>
            <w:tcW w:w="180" w:type="dxa"/>
            <w:vAlign w:val="bottom"/>
          </w:tcPr>
          <w:p w14:paraId="4B31CEB7" w14:textId="77777777" w:rsidR="002E5BA1" w:rsidRPr="008860F2" w:rsidRDefault="002E5BA1" w:rsidP="00567198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42C0E" w14:textId="5645E2AF" w:rsidR="002E5BA1" w:rsidRPr="008860F2" w:rsidRDefault="002E2571" w:rsidP="0056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0.06</w:t>
            </w:r>
          </w:p>
        </w:tc>
        <w:tc>
          <w:tcPr>
            <w:tcW w:w="180" w:type="dxa"/>
            <w:vAlign w:val="bottom"/>
          </w:tcPr>
          <w:p w14:paraId="76AAEC4D" w14:textId="77777777" w:rsidR="002E5BA1" w:rsidRPr="008860F2" w:rsidRDefault="002E5BA1" w:rsidP="00567198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8304C" w14:textId="710B2861" w:rsidR="002E5BA1" w:rsidRPr="008860F2" w:rsidRDefault="002E2571" w:rsidP="0056719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(0.24)</w:t>
            </w:r>
          </w:p>
        </w:tc>
        <w:tc>
          <w:tcPr>
            <w:tcW w:w="180" w:type="dxa"/>
            <w:vAlign w:val="bottom"/>
          </w:tcPr>
          <w:p w14:paraId="04A1A3DD" w14:textId="77777777" w:rsidR="002E5BA1" w:rsidRPr="008860F2" w:rsidRDefault="002E5BA1" w:rsidP="00567198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7F701" w14:textId="77777777" w:rsidR="002E5BA1" w:rsidRPr="008860F2" w:rsidRDefault="002E5BA1" w:rsidP="0056719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(9.08)</w:t>
            </w:r>
          </w:p>
        </w:tc>
        <w:tc>
          <w:tcPr>
            <w:tcW w:w="180" w:type="dxa"/>
            <w:vAlign w:val="bottom"/>
          </w:tcPr>
          <w:p w14:paraId="5A6BB129" w14:textId="77777777" w:rsidR="002E5BA1" w:rsidRPr="008860F2" w:rsidRDefault="002E5BA1" w:rsidP="00567198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85CE4" w14:textId="77777777" w:rsidR="002E5BA1" w:rsidRPr="008860F2" w:rsidRDefault="002E5BA1" w:rsidP="0056719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1.82</w:t>
            </w:r>
          </w:p>
        </w:tc>
        <w:tc>
          <w:tcPr>
            <w:tcW w:w="180" w:type="dxa"/>
            <w:vAlign w:val="bottom"/>
          </w:tcPr>
          <w:p w14:paraId="54907F5A" w14:textId="77777777" w:rsidR="002E5BA1" w:rsidRPr="008860F2" w:rsidRDefault="002E5BA1" w:rsidP="00567198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28885" w14:textId="77777777" w:rsidR="002E5BA1" w:rsidRPr="008860F2" w:rsidRDefault="002E5BA1" w:rsidP="0056719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(7.26)</w:t>
            </w:r>
          </w:p>
        </w:tc>
      </w:tr>
    </w:tbl>
    <w:p w14:paraId="2AA9D893" w14:textId="77777777" w:rsidR="002A3079" w:rsidRPr="008860F2" w:rsidRDefault="002A3079" w:rsidP="005371EF">
      <w:pPr>
        <w:rPr>
          <w:rFonts w:ascii="Angsana New" w:hAnsi="Angsana New"/>
          <w:sz w:val="28"/>
          <w:szCs w:val="28"/>
        </w:rPr>
      </w:pPr>
    </w:p>
    <w:tbl>
      <w:tblPr>
        <w:tblW w:w="98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9"/>
        <w:gridCol w:w="90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00"/>
      </w:tblGrid>
      <w:tr w:rsidR="00B56AB6" w:rsidRPr="008860F2" w14:paraId="1A995A21" w14:textId="77777777" w:rsidTr="00567198">
        <w:trPr>
          <w:cantSplit/>
          <w:trHeight w:val="80"/>
        </w:trPr>
        <w:tc>
          <w:tcPr>
            <w:tcW w:w="3409" w:type="dxa"/>
          </w:tcPr>
          <w:p w14:paraId="50E64BD4" w14:textId="77777777" w:rsidR="00B56AB6" w:rsidRPr="008860F2" w:rsidRDefault="00B56AB6" w:rsidP="004058C5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480" w:type="dxa"/>
            <w:gridSpan w:val="11"/>
          </w:tcPr>
          <w:p w14:paraId="2DF7E859" w14:textId="77777777" w:rsidR="00B56AB6" w:rsidRPr="008860F2" w:rsidRDefault="00B56AB6" w:rsidP="004058C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E5BA1" w:rsidRPr="008860F2" w14:paraId="2369B842" w14:textId="77777777" w:rsidTr="00567198">
        <w:trPr>
          <w:cantSplit/>
        </w:trPr>
        <w:tc>
          <w:tcPr>
            <w:tcW w:w="3409" w:type="dxa"/>
          </w:tcPr>
          <w:p w14:paraId="08235585" w14:textId="77777777" w:rsidR="002E5BA1" w:rsidRPr="008860F2" w:rsidRDefault="002E5BA1" w:rsidP="002E5BA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4E948544" w14:textId="77777777" w:rsidR="002E5BA1" w:rsidRPr="008860F2" w:rsidRDefault="002E5BA1" w:rsidP="002E5BA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2C95327" w14:textId="77777777" w:rsidR="002E5BA1" w:rsidRPr="008860F2" w:rsidRDefault="002E5BA1" w:rsidP="002E5BA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7087C3A6" w14:textId="77777777" w:rsidR="002E5BA1" w:rsidRPr="008860F2" w:rsidRDefault="002E5BA1" w:rsidP="002E5BA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</w:tr>
      <w:tr w:rsidR="002E5BA1" w:rsidRPr="008860F2" w14:paraId="011BF545" w14:textId="77777777" w:rsidTr="00567198">
        <w:trPr>
          <w:cantSplit/>
        </w:trPr>
        <w:tc>
          <w:tcPr>
            <w:tcW w:w="3409" w:type="dxa"/>
          </w:tcPr>
          <w:p w14:paraId="29CE86AF" w14:textId="77777777" w:rsidR="002E5BA1" w:rsidRPr="008860F2" w:rsidRDefault="002E5BA1" w:rsidP="002E5BA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73119EB8" w14:textId="77777777" w:rsidR="005F3CAD" w:rsidRPr="008860F2" w:rsidRDefault="005F3CAD" w:rsidP="002E5BA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0602ED10" w14:textId="77777777" w:rsidR="002E5BA1" w:rsidRPr="008860F2" w:rsidRDefault="002E5BA1" w:rsidP="002E5B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ก่อน</w:t>
            </w:r>
          </w:p>
          <w:p w14:paraId="394D27CD" w14:textId="77777777" w:rsidR="002E5BA1" w:rsidRPr="008860F2" w:rsidRDefault="002E5BA1" w:rsidP="002E5B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FFCA4A9" w14:textId="77777777" w:rsidR="002E5BA1" w:rsidRPr="008860F2" w:rsidRDefault="002E5BA1" w:rsidP="002E5BA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45C248" w14:textId="77777777" w:rsidR="002E5BA1" w:rsidRPr="008860F2" w:rsidRDefault="002E5BA1" w:rsidP="002E5B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ค่าใช้จ่าย</w:t>
            </w:r>
          </w:p>
          <w:p w14:paraId="613B2AA8" w14:textId="77777777" w:rsidR="002E5BA1" w:rsidRPr="008860F2" w:rsidRDefault="002E5BA1" w:rsidP="002E5B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5E05B74" w14:textId="77777777" w:rsidR="002E5BA1" w:rsidRPr="008860F2" w:rsidRDefault="002E5BA1" w:rsidP="002E5BA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21449C" w14:textId="77777777" w:rsidR="002E5BA1" w:rsidRPr="008860F2" w:rsidRDefault="002E5BA1" w:rsidP="002E5B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651FBD9" w14:textId="77777777" w:rsidR="002E5BA1" w:rsidRPr="008860F2" w:rsidRDefault="002E5BA1" w:rsidP="002E5BA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379251" w14:textId="77777777" w:rsidR="002E5BA1" w:rsidRPr="008860F2" w:rsidRDefault="002E5BA1" w:rsidP="002E5B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ก่อน</w:t>
            </w:r>
          </w:p>
          <w:p w14:paraId="38F50924" w14:textId="77777777" w:rsidR="002E5BA1" w:rsidRPr="008860F2" w:rsidRDefault="002E5BA1" w:rsidP="002E5B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B6C6A25" w14:textId="77777777" w:rsidR="002E5BA1" w:rsidRPr="008860F2" w:rsidRDefault="002E5BA1" w:rsidP="002E5BA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30CC87" w14:textId="77777777" w:rsidR="002E5BA1" w:rsidRPr="008860F2" w:rsidRDefault="002E5BA1" w:rsidP="002E5B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</w:t>
            </w:r>
          </w:p>
          <w:p w14:paraId="602354FF" w14:textId="77777777" w:rsidR="002E5BA1" w:rsidRPr="008860F2" w:rsidRDefault="002E5BA1" w:rsidP="002E5B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680A183" w14:textId="77777777" w:rsidR="002E5BA1" w:rsidRPr="008860F2" w:rsidRDefault="002E5BA1" w:rsidP="002E5BA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C1077D" w14:textId="77777777" w:rsidR="002E5BA1" w:rsidRPr="008860F2" w:rsidRDefault="002E5BA1" w:rsidP="002E5B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3B492BA4" w14:textId="77777777" w:rsidR="002E5BA1" w:rsidRPr="008860F2" w:rsidRDefault="002E5BA1" w:rsidP="002E5B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2E5BA1" w:rsidRPr="008860F2" w14:paraId="0A814E8A" w14:textId="77777777" w:rsidTr="00567198">
        <w:trPr>
          <w:cantSplit/>
        </w:trPr>
        <w:tc>
          <w:tcPr>
            <w:tcW w:w="3409" w:type="dxa"/>
          </w:tcPr>
          <w:p w14:paraId="289CFE82" w14:textId="77777777" w:rsidR="002E5BA1" w:rsidRPr="008860F2" w:rsidRDefault="002E5BA1" w:rsidP="002E5BA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11"/>
          </w:tcPr>
          <w:p w14:paraId="29DC7BAC" w14:textId="77777777" w:rsidR="002E5BA1" w:rsidRPr="008860F2" w:rsidRDefault="002E5BA1" w:rsidP="002E5BA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5F3CAD" w:rsidRPr="008860F2" w14:paraId="3131FBF6" w14:textId="77777777" w:rsidTr="00567198">
        <w:trPr>
          <w:cantSplit/>
        </w:trPr>
        <w:tc>
          <w:tcPr>
            <w:tcW w:w="3409" w:type="dxa"/>
          </w:tcPr>
          <w:p w14:paraId="1DAEC62F" w14:textId="77777777" w:rsidR="005F3CAD" w:rsidRPr="008860F2" w:rsidRDefault="005F3CAD" w:rsidP="002E5BA1">
            <w:pPr>
              <w:ind w:left="180" w:right="-79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54F5C430" w14:textId="77777777" w:rsidR="005F3CAD" w:rsidRPr="008860F2" w:rsidRDefault="005F3CAD" w:rsidP="002E5BA1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3745617" w14:textId="77777777" w:rsidR="005F3CAD" w:rsidRPr="008860F2" w:rsidRDefault="005F3CAD" w:rsidP="002E5BA1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117A10C" w14:textId="77777777" w:rsidR="005F3CAD" w:rsidRPr="008860F2" w:rsidRDefault="005F3CAD" w:rsidP="002E5BA1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28A2A65" w14:textId="77777777" w:rsidR="005F3CAD" w:rsidRPr="008860F2" w:rsidRDefault="005F3CAD" w:rsidP="002E5BA1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98920C8" w14:textId="77777777" w:rsidR="005F3CAD" w:rsidRPr="008860F2" w:rsidRDefault="005F3CAD" w:rsidP="002E5BA1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CBB8C6B" w14:textId="77777777" w:rsidR="005F3CAD" w:rsidRPr="008860F2" w:rsidRDefault="005F3CAD" w:rsidP="002E5BA1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06D710" w14:textId="77777777" w:rsidR="005F3CAD" w:rsidRPr="008860F2" w:rsidRDefault="005F3CAD" w:rsidP="002E5BA1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B7553C3" w14:textId="77777777" w:rsidR="005F3CAD" w:rsidRPr="008860F2" w:rsidRDefault="005F3CAD" w:rsidP="002E5BA1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1B163C" w14:textId="77777777" w:rsidR="005F3CAD" w:rsidRPr="008860F2" w:rsidRDefault="005F3CAD" w:rsidP="002E5BA1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D30F70E" w14:textId="77777777" w:rsidR="005F3CAD" w:rsidRPr="008860F2" w:rsidRDefault="005F3CAD" w:rsidP="002E5BA1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A82A648" w14:textId="77777777" w:rsidR="005F3CAD" w:rsidRPr="008860F2" w:rsidRDefault="005F3CAD" w:rsidP="002E5BA1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E5BA1" w:rsidRPr="008860F2" w14:paraId="7E621339" w14:textId="77777777" w:rsidTr="00567198">
        <w:trPr>
          <w:cantSplit/>
        </w:trPr>
        <w:tc>
          <w:tcPr>
            <w:tcW w:w="3409" w:type="dxa"/>
          </w:tcPr>
          <w:p w14:paraId="2D63CE03" w14:textId="77777777" w:rsidR="003D5A85" w:rsidRDefault="003D5A85" w:rsidP="003D5A85">
            <w:pPr>
              <w:ind w:left="180" w:right="-79" w:hanging="16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จากการวัดมูลค่าใหม่ของ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659BE41B" w14:textId="68E31DAF" w:rsidR="002E5BA1" w:rsidRPr="008860F2" w:rsidRDefault="003D5A85" w:rsidP="003D5A85">
            <w:pPr>
              <w:ind w:left="180" w:right="-79" w:hanging="16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ผลประโยชน์พนักงานที่กำหนดไว้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88AD48C" w14:textId="2AB8AF6B" w:rsidR="002E5BA1" w:rsidRPr="008860F2" w:rsidRDefault="002E2571" w:rsidP="002E5BA1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1.31</w:t>
            </w:r>
          </w:p>
        </w:tc>
        <w:tc>
          <w:tcPr>
            <w:tcW w:w="180" w:type="dxa"/>
          </w:tcPr>
          <w:p w14:paraId="7108D88C" w14:textId="77777777" w:rsidR="002E5BA1" w:rsidRPr="008860F2" w:rsidRDefault="002E5BA1" w:rsidP="002E5BA1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685CF4" w14:textId="58294668" w:rsidR="002E5BA1" w:rsidRPr="008860F2" w:rsidRDefault="002E2571" w:rsidP="002E5BA1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(0.26)</w:t>
            </w:r>
          </w:p>
        </w:tc>
        <w:tc>
          <w:tcPr>
            <w:tcW w:w="180" w:type="dxa"/>
          </w:tcPr>
          <w:p w14:paraId="6DC304A2" w14:textId="77777777" w:rsidR="002E5BA1" w:rsidRPr="008860F2" w:rsidRDefault="002E5BA1" w:rsidP="002E5BA1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D95AEC3" w14:textId="5835C80C" w:rsidR="002E5BA1" w:rsidRPr="008860F2" w:rsidRDefault="002E2571" w:rsidP="002E5BA1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1.05</w:t>
            </w:r>
          </w:p>
        </w:tc>
        <w:tc>
          <w:tcPr>
            <w:tcW w:w="180" w:type="dxa"/>
          </w:tcPr>
          <w:p w14:paraId="225E6F0B" w14:textId="77777777" w:rsidR="002E5BA1" w:rsidRPr="008860F2" w:rsidRDefault="002E5BA1" w:rsidP="002E5BA1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BD6CABF" w14:textId="77777777" w:rsidR="002E5BA1" w:rsidRPr="008860F2" w:rsidRDefault="002E5BA1" w:rsidP="002E5BA1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(5.77)</w:t>
            </w:r>
          </w:p>
        </w:tc>
        <w:tc>
          <w:tcPr>
            <w:tcW w:w="180" w:type="dxa"/>
          </w:tcPr>
          <w:p w14:paraId="1A2CBB62" w14:textId="77777777" w:rsidR="002E5BA1" w:rsidRPr="008860F2" w:rsidRDefault="002E5BA1" w:rsidP="002E5BA1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1D68B5" w14:textId="77777777" w:rsidR="002E5BA1" w:rsidRPr="008860F2" w:rsidRDefault="002E5BA1" w:rsidP="002E5BA1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1.15</w:t>
            </w:r>
          </w:p>
        </w:tc>
        <w:tc>
          <w:tcPr>
            <w:tcW w:w="180" w:type="dxa"/>
          </w:tcPr>
          <w:p w14:paraId="2046B3E2" w14:textId="77777777" w:rsidR="002E5BA1" w:rsidRPr="008860F2" w:rsidRDefault="002E5BA1" w:rsidP="002E5BA1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36FAD8E" w14:textId="77777777" w:rsidR="002E5BA1" w:rsidRPr="008860F2" w:rsidRDefault="002E5BA1" w:rsidP="002E5BA1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(4.62)</w:t>
            </w:r>
          </w:p>
        </w:tc>
      </w:tr>
      <w:tr w:rsidR="002E5BA1" w:rsidRPr="008860F2" w14:paraId="28117829" w14:textId="77777777" w:rsidTr="00567198">
        <w:trPr>
          <w:cantSplit/>
        </w:trPr>
        <w:tc>
          <w:tcPr>
            <w:tcW w:w="3409" w:type="dxa"/>
          </w:tcPr>
          <w:p w14:paraId="13886E77" w14:textId="77777777" w:rsidR="002E5BA1" w:rsidRPr="008860F2" w:rsidRDefault="002E5BA1" w:rsidP="002E5BA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028F56" w14:textId="1A1F0B9B" w:rsidR="002E5BA1" w:rsidRPr="008860F2" w:rsidRDefault="002E2571" w:rsidP="002E5BA1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1.31</w:t>
            </w:r>
          </w:p>
        </w:tc>
        <w:tc>
          <w:tcPr>
            <w:tcW w:w="180" w:type="dxa"/>
            <w:vAlign w:val="bottom"/>
          </w:tcPr>
          <w:p w14:paraId="2141DAB8" w14:textId="77777777" w:rsidR="002E5BA1" w:rsidRPr="008860F2" w:rsidRDefault="002E5BA1" w:rsidP="002E5BA1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07DB6" w14:textId="55437003" w:rsidR="002E5BA1" w:rsidRPr="008860F2" w:rsidRDefault="002E2571" w:rsidP="002E5BA1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(0.26)</w:t>
            </w:r>
          </w:p>
        </w:tc>
        <w:tc>
          <w:tcPr>
            <w:tcW w:w="180" w:type="dxa"/>
            <w:vAlign w:val="bottom"/>
          </w:tcPr>
          <w:p w14:paraId="5493AA26" w14:textId="77777777" w:rsidR="002E5BA1" w:rsidRPr="008860F2" w:rsidRDefault="002E5BA1" w:rsidP="002E5BA1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35789" w14:textId="0CE84653" w:rsidR="002E5BA1" w:rsidRPr="008860F2" w:rsidRDefault="002E2571" w:rsidP="002E5BA1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1.05</w:t>
            </w:r>
          </w:p>
        </w:tc>
        <w:tc>
          <w:tcPr>
            <w:tcW w:w="180" w:type="dxa"/>
            <w:vAlign w:val="bottom"/>
          </w:tcPr>
          <w:p w14:paraId="7571F38A" w14:textId="77777777" w:rsidR="002E5BA1" w:rsidRPr="008860F2" w:rsidRDefault="002E5BA1" w:rsidP="002E5BA1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8EDFE" w14:textId="77777777" w:rsidR="002E5BA1" w:rsidRPr="008860F2" w:rsidRDefault="002E5BA1" w:rsidP="002E5BA1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(5.77)</w:t>
            </w:r>
          </w:p>
        </w:tc>
        <w:tc>
          <w:tcPr>
            <w:tcW w:w="180" w:type="dxa"/>
            <w:vAlign w:val="bottom"/>
          </w:tcPr>
          <w:p w14:paraId="18EF02AA" w14:textId="77777777" w:rsidR="002E5BA1" w:rsidRPr="008860F2" w:rsidRDefault="002E5BA1" w:rsidP="002E5BA1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601FC" w14:textId="77777777" w:rsidR="002E5BA1" w:rsidRPr="008860F2" w:rsidRDefault="002E5BA1" w:rsidP="002E5BA1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1.15</w:t>
            </w:r>
          </w:p>
        </w:tc>
        <w:tc>
          <w:tcPr>
            <w:tcW w:w="180" w:type="dxa"/>
            <w:vAlign w:val="bottom"/>
          </w:tcPr>
          <w:p w14:paraId="2CC6EC4D" w14:textId="77777777" w:rsidR="002E5BA1" w:rsidRPr="008860F2" w:rsidRDefault="002E5BA1" w:rsidP="002E5BA1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411F3" w14:textId="77777777" w:rsidR="002E5BA1" w:rsidRPr="008860F2" w:rsidRDefault="002E5BA1" w:rsidP="002E5BA1">
            <w:pPr>
              <w:pStyle w:val="acctfourfigures"/>
              <w:tabs>
                <w:tab w:val="clear" w:pos="765"/>
                <w:tab w:val="decimal" w:pos="394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(4.62)</w:t>
            </w:r>
          </w:p>
        </w:tc>
      </w:tr>
    </w:tbl>
    <w:p w14:paraId="413B916A" w14:textId="77777777" w:rsidR="002A3079" w:rsidRPr="008860F2" w:rsidRDefault="00B565B5" w:rsidP="00EB02AA">
      <w:pPr>
        <w:pStyle w:val="NoSpacing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</w:rPr>
        <w:tab/>
      </w:r>
    </w:p>
    <w:tbl>
      <w:tblPr>
        <w:tblW w:w="10143" w:type="dxa"/>
        <w:tblInd w:w="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7"/>
        <w:gridCol w:w="716"/>
        <w:gridCol w:w="236"/>
        <w:gridCol w:w="771"/>
        <w:gridCol w:w="236"/>
        <w:gridCol w:w="701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725"/>
      </w:tblGrid>
      <w:tr w:rsidR="00FA4CEA" w:rsidRPr="008860F2" w14:paraId="720835A3" w14:textId="77777777" w:rsidTr="00567198">
        <w:trPr>
          <w:tblHeader/>
        </w:trPr>
        <w:tc>
          <w:tcPr>
            <w:tcW w:w="2687" w:type="dxa"/>
            <w:shd w:val="clear" w:color="auto" w:fill="auto"/>
          </w:tcPr>
          <w:p w14:paraId="18A35440" w14:textId="77777777" w:rsidR="00FA4CEA" w:rsidRPr="008860F2" w:rsidRDefault="00FA4CEA" w:rsidP="00AD7389">
            <w:pPr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3691" w:type="dxa"/>
            <w:gridSpan w:val="7"/>
            <w:shd w:val="clear" w:color="auto" w:fill="auto"/>
          </w:tcPr>
          <w:p w14:paraId="4CE3CEE0" w14:textId="57F036B7" w:rsidR="00FA4CEA" w:rsidRPr="002E2571" w:rsidRDefault="00FA4CEA" w:rsidP="00AD738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2E2571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</w:t>
            </w:r>
            <w:r w:rsidR="002E2571" w:rsidRPr="002E2571">
              <w:rPr>
                <w:rFonts w:ascii="Angsana New" w:hAnsi="Angsana New" w:hint="cs"/>
                <w:bCs/>
                <w:sz w:val="28"/>
                <w:szCs w:val="28"/>
                <w:cs/>
              </w:rPr>
              <w:t>ม</w:t>
            </w:r>
          </w:p>
        </w:tc>
        <w:tc>
          <w:tcPr>
            <w:tcW w:w="241" w:type="dxa"/>
          </w:tcPr>
          <w:p w14:paraId="5A8446FB" w14:textId="77777777" w:rsidR="00FA4CEA" w:rsidRPr="002E2571" w:rsidRDefault="00FA4CEA" w:rsidP="00AD738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3524" w:type="dxa"/>
            <w:gridSpan w:val="7"/>
          </w:tcPr>
          <w:p w14:paraId="1FA402B2" w14:textId="35FBA991" w:rsidR="00FA4CEA" w:rsidRPr="002E2571" w:rsidRDefault="00FA4CEA" w:rsidP="00AD738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2E2571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4CEA" w:rsidRPr="008860F2" w14:paraId="1D4E47BB" w14:textId="77777777" w:rsidTr="00567198">
        <w:trPr>
          <w:tblHeader/>
        </w:trPr>
        <w:tc>
          <w:tcPr>
            <w:tcW w:w="2687" w:type="dxa"/>
            <w:shd w:val="clear" w:color="auto" w:fill="auto"/>
          </w:tcPr>
          <w:p w14:paraId="3FFE994A" w14:textId="77777777" w:rsidR="00FA4CEA" w:rsidRPr="008860F2" w:rsidRDefault="00FA4CEA" w:rsidP="00AD7389">
            <w:pPr>
              <w:spacing w:line="240" w:lineRule="auto"/>
              <w:ind w:left="157" w:right="-108"/>
              <w:rPr>
                <w:rFonts w:ascii="Angsana New" w:hAnsi="Angsana New"/>
                <w:b/>
                <w:sz w:val="24"/>
                <w:szCs w:val="24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254B7517" w14:textId="77777777" w:rsidR="00FA4CEA" w:rsidRPr="002E2571" w:rsidRDefault="00FA4CEA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E2571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5AD7B897" w14:textId="77777777" w:rsidR="00FA4CEA" w:rsidRPr="002E2571" w:rsidRDefault="00FA4CEA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20D14C67" w14:textId="77777777" w:rsidR="00FA4CEA" w:rsidRPr="002E2571" w:rsidRDefault="00FA4CEA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E2571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  <w:tc>
          <w:tcPr>
            <w:tcW w:w="241" w:type="dxa"/>
          </w:tcPr>
          <w:p w14:paraId="186CD334" w14:textId="77777777" w:rsidR="00FA4CEA" w:rsidRPr="002E2571" w:rsidRDefault="00FA4CEA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04" w:type="dxa"/>
            <w:gridSpan w:val="3"/>
          </w:tcPr>
          <w:p w14:paraId="21EF25D1" w14:textId="77777777" w:rsidR="00FA4CEA" w:rsidRPr="002E2571" w:rsidRDefault="00FA4CEA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E2571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40" w:type="dxa"/>
          </w:tcPr>
          <w:p w14:paraId="6E8A980B" w14:textId="77777777" w:rsidR="00FA4CEA" w:rsidRPr="002E2571" w:rsidRDefault="00FA4CEA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80" w:type="dxa"/>
            <w:gridSpan w:val="3"/>
          </w:tcPr>
          <w:p w14:paraId="55F7C506" w14:textId="77777777" w:rsidR="00FA4CEA" w:rsidRPr="002E2571" w:rsidRDefault="00FA4CEA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E2571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</w:tr>
      <w:tr w:rsidR="00FA4CEA" w:rsidRPr="008860F2" w14:paraId="6A7822EF" w14:textId="77777777" w:rsidTr="00567198">
        <w:trPr>
          <w:tblHeader/>
        </w:trPr>
        <w:tc>
          <w:tcPr>
            <w:tcW w:w="2687" w:type="dxa"/>
            <w:shd w:val="clear" w:color="auto" w:fill="auto"/>
          </w:tcPr>
          <w:p w14:paraId="5F228E86" w14:textId="77777777" w:rsidR="00FA4CEA" w:rsidRPr="00600DEE" w:rsidRDefault="00FA4CEA" w:rsidP="00AD738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auto"/>
          </w:tcPr>
          <w:p w14:paraId="4BC2905B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0228DF8F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75152505" w14:textId="77777777" w:rsidR="00FA4CEA" w:rsidRPr="00600DEE" w:rsidRDefault="00FA4CEA" w:rsidP="00AD7389">
            <w:pPr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473A3A3D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1FD905A9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236" w:type="dxa"/>
            <w:shd w:val="clear" w:color="auto" w:fill="auto"/>
          </w:tcPr>
          <w:p w14:paraId="63BAF384" w14:textId="77777777" w:rsidR="00FA4CEA" w:rsidRPr="00600DEE" w:rsidRDefault="00FA4CEA" w:rsidP="00AD7389">
            <w:pPr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161D07F7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2C74F9E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600DE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34645C6" w14:textId="77777777" w:rsidR="00FA4CEA" w:rsidRPr="00600DEE" w:rsidRDefault="00FA4CEA" w:rsidP="00AD7389">
            <w:pPr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19EFB3FE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BD8E2CE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6A81AFE8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0C464488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EBFC26F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1D9322E6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30AE8DB9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337FC694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47F1E379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25B06C47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C36B907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5A654E8F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7B839817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26EA9E3" w14:textId="77777777" w:rsidR="00FA4CEA" w:rsidRPr="00600DEE" w:rsidRDefault="00FA4CEA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FA4CEA" w:rsidRPr="008860F2" w14:paraId="3E15BE58" w14:textId="77777777" w:rsidTr="00567198">
        <w:tc>
          <w:tcPr>
            <w:tcW w:w="2687" w:type="dxa"/>
            <w:shd w:val="clear" w:color="auto" w:fill="auto"/>
          </w:tcPr>
          <w:p w14:paraId="1DE110E2" w14:textId="77777777" w:rsidR="00FA4CEA" w:rsidRPr="00600DEE" w:rsidRDefault="00FA4CEA" w:rsidP="00FA4CEA">
            <w:pPr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  <w:cs/>
              </w:rPr>
              <w:t>กำไรก่อนภาษีเงินได้รวม</w:t>
            </w:r>
          </w:p>
        </w:tc>
        <w:tc>
          <w:tcPr>
            <w:tcW w:w="716" w:type="dxa"/>
            <w:shd w:val="clear" w:color="auto" w:fill="auto"/>
          </w:tcPr>
          <w:p w14:paraId="5E51615A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109CD3" w14:textId="77777777" w:rsidR="00FA4CEA" w:rsidRPr="00600DEE" w:rsidRDefault="00FA4CEA" w:rsidP="00FA4CEA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  <w:shd w:val="clear" w:color="auto" w:fill="auto"/>
          </w:tcPr>
          <w:p w14:paraId="5F5D3067" w14:textId="6A5BF64D" w:rsidR="00FA4CEA" w:rsidRPr="00600DEE" w:rsidRDefault="00C52C60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0DEE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66.</w:t>
            </w:r>
            <w:r w:rsidR="006C25FB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Pr="00600DEE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1516D309" w14:textId="77777777" w:rsidR="00FA4CEA" w:rsidRPr="00600DEE" w:rsidRDefault="00FA4CEA" w:rsidP="00FA4CEA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27AABE2A" w14:textId="77777777" w:rsidR="00FA4CEA" w:rsidRPr="00600DEE" w:rsidRDefault="00FA4CEA" w:rsidP="00FA4CEA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C4E0615" w14:textId="77777777" w:rsidR="00FA4CEA" w:rsidRPr="00600DEE" w:rsidRDefault="00FA4CEA" w:rsidP="00FA4CEA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shd w:val="clear" w:color="auto" w:fill="auto"/>
          </w:tcPr>
          <w:p w14:paraId="384C2FA4" w14:textId="77777777" w:rsidR="00FA4CEA" w:rsidRPr="00600DEE" w:rsidRDefault="00FA4CEA" w:rsidP="00FA4CE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  <w:lang w:val="en-US" w:bidi="th-TH"/>
              </w:rPr>
              <w:t>3,540.85</w:t>
            </w:r>
          </w:p>
        </w:tc>
        <w:tc>
          <w:tcPr>
            <w:tcW w:w="241" w:type="dxa"/>
            <w:tcBorders>
              <w:bottom w:val="nil"/>
            </w:tcBorders>
          </w:tcPr>
          <w:p w14:paraId="5DCC8283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09B7D6ED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CBCF4D2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</w:tcPr>
          <w:p w14:paraId="28091B5F" w14:textId="577561BD" w:rsidR="00FA4CEA" w:rsidRPr="00600DEE" w:rsidRDefault="002E2571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195.18</w:t>
            </w:r>
          </w:p>
        </w:tc>
        <w:tc>
          <w:tcPr>
            <w:tcW w:w="240" w:type="dxa"/>
            <w:tcBorders>
              <w:bottom w:val="nil"/>
            </w:tcBorders>
          </w:tcPr>
          <w:p w14:paraId="006BC164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40E6BD72" w14:textId="77777777" w:rsidR="00FA4CEA" w:rsidRPr="00600DEE" w:rsidRDefault="00FA4CEA" w:rsidP="00FA4CEA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EFE8705" w14:textId="77777777" w:rsidR="00FA4CEA" w:rsidRPr="00600DEE" w:rsidRDefault="00FA4CEA" w:rsidP="00FA4CEA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14:paraId="358EB07F" w14:textId="77777777" w:rsidR="00FA4CEA" w:rsidRPr="00600DEE" w:rsidRDefault="00FA4CEA" w:rsidP="00FA4CE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  <w:lang w:bidi="th-TH"/>
              </w:rPr>
              <w:t>2,834.94</w:t>
            </w:r>
          </w:p>
        </w:tc>
      </w:tr>
      <w:tr w:rsidR="00FA4CEA" w:rsidRPr="008860F2" w14:paraId="60F5931C" w14:textId="77777777" w:rsidTr="00567198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63341760" w14:textId="77777777" w:rsidR="00FA4CEA" w:rsidRPr="00600DEE" w:rsidRDefault="00FA4CEA" w:rsidP="00FA4CEA">
            <w:pPr>
              <w:tabs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60719CCF" w14:textId="537E8C51" w:rsidR="00FA4CEA" w:rsidRPr="00600DEE" w:rsidRDefault="002E2571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199905D" w14:textId="77777777" w:rsidR="00FA4CEA" w:rsidRPr="00600DEE" w:rsidRDefault="00FA4CEA" w:rsidP="00FA4CEA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B43E71F" w14:textId="03B70CCA" w:rsidR="00FA4CEA" w:rsidRPr="00600DEE" w:rsidRDefault="002E2571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13.</w:t>
            </w:r>
            <w:r w:rsidR="009B6156" w:rsidRPr="00600DEE">
              <w:rPr>
                <w:rFonts w:ascii="Angsana New" w:hAnsi="Angsana New"/>
                <w:sz w:val="24"/>
                <w:szCs w:val="24"/>
              </w:rPr>
              <w:t>3</w:t>
            </w:r>
            <w:r w:rsidR="006C25F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0677F6" w14:textId="77777777" w:rsidR="00FA4CEA" w:rsidRPr="00600DEE" w:rsidRDefault="00FA4CEA" w:rsidP="00FA4CEA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4E350CBB" w14:textId="77777777" w:rsidR="00FA4CEA" w:rsidRPr="00600DEE" w:rsidRDefault="00FA4CEA" w:rsidP="00FA4CEA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4363F38" w14:textId="77777777" w:rsidR="00FA4CEA" w:rsidRPr="00600DEE" w:rsidRDefault="00FA4CEA" w:rsidP="00FA4CE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02426A8" w14:textId="77777777" w:rsidR="00FA4CEA" w:rsidRPr="00600DEE" w:rsidRDefault="00FA4CEA" w:rsidP="00FA4CE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  <w:lang w:bidi="th-TH"/>
              </w:rPr>
              <w:t>708.17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5EBB04E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4DD77FCB" w14:textId="1A86DD2C" w:rsidR="00FA4CEA" w:rsidRPr="00600DEE" w:rsidRDefault="002E2571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F4E7852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</w:tcPr>
          <w:p w14:paraId="606AB901" w14:textId="374EC1CB" w:rsidR="00FA4CEA" w:rsidRPr="00600DEE" w:rsidRDefault="002E2571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39.04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94845AF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64A6411C" w14:textId="77777777" w:rsidR="00FA4CEA" w:rsidRPr="00600DEE" w:rsidRDefault="00FA4CEA" w:rsidP="00FA4CE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91CB6CC" w14:textId="77777777" w:rsidR="00FA4CEA" w:rsidRPr="00600DEE" w:rsidRDefault="00FA4CEA" w:rsidP="00FA4CEA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double" w:sz="4" w:space="0" w:color="auto"/>
              <w:bottom w:val="nil"/>
            </w:tcBorders>
          </w:tcPr>
          <w:p w14:paraId="3D9D91F7" w14:textId="77777777" w:rsidR="00FA4CEA" w:rsidRPr="00600DEE" w:rsidRDefault="00FA4CEA" w:rsidP="00FA4CE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566.99</w:t>
            </w:r>
          </w:p>
        </w:tc>
      </w:tr>
      <w:tr w:rsidR="00FA4CEA" w:rsidRPr="008860F2" w14:paraId="28A160F7" w14:textId="77777777" w:rsidTr="00567198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481985F8" w14:textId="77777777" w:rsidR="00FA4CEA" w:rsidRPr="00600DEE" w:rsidRDefault="00FA4CEA" w:rsidP="00FA4CEA">
            <w:pPr>
              <w:tabs>
                <w:tab w:val="left" w:pos="7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600DEE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600DEE">
              <w:rPr>
                <w:rFonts w:ascii="Angsana New" w:hAnsi="Angsana New" w:hint="cs"/>
                <w:sz w:val="24"/>
                <w:szCs w:val="24"/>
                <w:cs/>
              </w:rPr>
              <w:t>เงินปันผล</w:t>
            </w:r>
            <w:r w:rsidRPr="00600DEE">
              <w:rPr>
                <w:rFonts w:ascii="Angsana New" w:hAnsi="Angsana New"/>
                <w:sz w:val="24"/>
                <w:szCs w:val="24"/>
                <w:cs/>
              </w:rPr>
              <w:t>ที่ไม่ต้องเสียภาษี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16354B0C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58CB792" w14:textId="77777777" w:rsidR="00FA4CEA" w:rsidRPr="00600DEE" w:rsidRDefault="00FA4CEA" w:rsidP="00FA4CEA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526B15F5" w14:textId="3D4E830A" w:rsidR="00FA4CEA" w:rsidRPr="00600DEE" w:rsidRDefault="002E2571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(0.03)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1364180" w14:textId="77777777" w:rsidR="00FA4CEA" w:rsidRPr="00600DEE" w:rsidRDefault="00FA4CEA" w:rsidP="00FA4CEA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497BC21C" w14:textId="77777777" w:rsidR="00FA4CEA" w:rsidRPr="00600DEE" w:rsidRDefault="00FA4CEA" w:rsidP="00FA4CEA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D29AB1" w14:textId="77777777" w:rsidR="00FA4CEA" w:rsidRPr="00600DEE" w:rsidRDefault="00FA4CEA" w:rsidP="00FA4CE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49854F11" w14:textId="77777777" w:rsidR="00FA4CEA" w:rsidRPr="00600DEE" w:rsidRDefault="00FA4CEA" w:rsidP="00FA4CE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  <w:lang w:bidi="th-TH"/>
              </w:rPr>
              <w:t>(16.73)</w:t>
            </w:r>
          </w:p>
        </w:tc>
        <w:tc>
          <w:tcPr>
            <w:tcW w:w="241" w:type="dxa"/>
            <w:tcBorders>
              <w:bottom w:val="nil"/>
            </w:tcBorders>
          </w:tcPr>
          <w:p w14:paraId="1A37260E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50BBA99F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A671DFD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70F65BF5" w14:textId="4AE1F5AB" w:rsidR="00FA4CEA" w:rsidRPr="00600DEE" w:rsidRDefault="002E2571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(42.88)</w:t>
            </w:r>
          </w:p>
        </w:tc>
        <w:tc>
          <w:tcPr>
            <w:tcW w:w="240" w:type="dxa"/>
            <w:tcBorders>
              <w:bottom w:val="nil"/>
            </w:tcBorders>
          </w:tcPr>
          <w:p w14:paraId="3632B92B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52F68781" w14:textId="77777777" w:rsidR="00FA4CEA" w:rsidRPr="00600DEE" w:rsidRDefault="00FA4CEA" w:rsidP="00FA4CEA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6B93462" w14:textId="77777777" w:rsidR="00FA4CEA" w:rsidRPr="00600DEE" w:rsidRDefault="00FA4CEA" w:rsidP="00FA4CEA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1A1B693F" w14:textId="77777777" w:rsidR="00FA4CEA" w:rsidRPr="00600DEE" w:rsidRDefault="00FA4CEA" w:rsidP="00FA4CE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(93.52)</w:t>
            </w:r>
          </w:p>
        </w:tc>
      </w:tr>
      <w:tr w:rsidR="00FA4CEA" w:rsidRPr="008860F2" w14:paraId="7288192E" w14:textId="77777777" w:rsidTr="00567198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5211BDB8" w14:textId="77777777" w:rsidR="00FA4CEA" w:rsidRPr="00600DEE" w:rsidRDefault="00FA4CEA" w:rsidP="00FA4CEA">
            <w:pPr>
              <w:tabs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0DA81B75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532024B" w14:textId="77777777" w:rsidR="00FA4CEA" w:rsidRPr="00600DEE" w:rsidRDefault="00FA4CEA" w:rsidP="00FA4CEA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bottom w:val="nil"/>
            </w:tcBorders>
            <w:shd w:val="clear" w:color="auto" w:fill="auto"/>
          </w:tcPr>
          <w:p w14:paraId="6A8E9FDB" w14:textId="1E524425" w:rsidR="00FA4CEA" w:rsidRPr="00600DEE" w:rsidRDefault="002E2571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  <w:lang w:bidi="th-TH"/>
              </w:rPr>
              <w:t>0.42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C977FA1" w14:textId="77777777" w:rsidR="00FA4CEA" w:rsidRPr="00600DEE" w:rsidRDefault="00FA4CEA" w:rsidP="00FA4CEA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  <w:shd w:val="clear" w:color="auto" w:fill="auto"/>
          </w:tcPr>
          <w:p w14:paraId="5B0832FB" w14:textId="77777777" w:rsidR="00FA4CEA" w:rsidRPr="00600DEE" w:rsidRDefault="00FA4CEA" w:rsidP="00FA4CEA">
            <w:pPr>
              <w:tabs>
                <w:tab w:val="decimal" w:pos="567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498ABCF" w14:textId="77777777" w:rsidR="00FA4CEA" w:rsidRPr="00600DEE" w:rsidRDefault="00FA4CEA" w:rsidP="00FA4CE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shd w:val="clear" w:color="auto" w:fill="auto"/>
          </w:tcPr>
          <w:p w14:paraId="5004223A" w14:textId="77777777" w:rsidR="00FA4CEA" w:rsidRPr="00600DEE" w:rsidRDefault="00FA4CEA" w:rsidP="00FA4CE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  <w:lang w:bidi="th-TH"/>
              </w:rPr>
              <w:t>21.93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9A1F8D7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65D42DEA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7F253BC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46831216" w14:textId="4C607BCA" w:rsidR="00FA4CEA" w:rsidRPr="00600DEE" w:rsidRDefault="002E2571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0.19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D59B813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65F781D3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33C5C15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1DA58911" w14:textId="77777777" w:rsidR="00FA4CEA" w:rsidRPr="00600DEE" w:rsidRDefault="00FA4CEA" w:rsidP="00721CE8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A4CEA" w:rsidRPr="008860F2" w14:paraId="6A66D6F5" w14:textId="77777777" w:rsidTr="00567198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6A3AE8E7" w14:textId="77777777" w:rsidR="00FA4CEA" w:rsidRPr="00600DEE" w:rsidRDefault="00FA4CEA" w:rsidP="00FA4CEA">
            <w:pPr>
              <w:tabs>
                <w:tab w:val="left" w:pos="7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600DEE">
              <w:rPr>
                <w:rFonts w:ascii="Angsana New" w:hAnsi="Angsana New"/>
                <w:sz w:val="24"/>
                <w:szCs w:val="24"/>
                <w:cs/>
              </w:rPr>
              <w:t>รายการปรับปรุงสินทรัพย์ภาษีเงินได้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7105D509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7CAA26C" w14:textId="77777777" w:rsidR="00FA4CEA" w:rsidRPr="00600DEE" w:rsidRDefault="00FA4CEA" w:rsidP="00FA4CEA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03C5CF4C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6AE43B7" w14:textId="77777777" w:rsidR="00FA4CEA" w:rsidRPr="00600DEE" w:rsidRDefault="00FA4CEA" w:rsidP="00FA4CEA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7668AAA7" w14:textId="77777777" w:rsidR="00FA4CEA" w:rsidRPr="00600DEE" w:rsidRDefault="00FA4CEA" w:rsidP="00FA4CEA">
            <w:pPr>
              <w:tabs>
                <w:tab w:val="decimal" w:pos="567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867CD71" w14:textId="77777777" w:rsidR="00FA4CEA" w:rsidRPr="00600DEE" w:rsidRDefault="00FA4CEA" w:rsidP="00FA4CE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31413CCC" w14:textId="77777777" w:rsidR="00FA4CEA" w:rsidRPr="00600DEE" w:rsidRDefault="00FA4CEA" w:rsidP="00FA4CE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2EC6224C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021E7C54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6945743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63E4A0BF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54F7B672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E1F254E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BE6FEC5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77C8B8CF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4CEA" w:rsidRPr="008860F2" w14:paraId="526D3A76" w14:textId="77777777" w:rsidTr="00567198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0651554A" w14:textId="77777777" w:rsidR="00FA4CEA" w:rsidRPr="00600DEE" w:rsidRDefault="00FA4CEA" w:rsidP="00FA4CEA">
            <w:pPr>
              <w:tabs>
                <w:tab w:val="left" w:pos="7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600DEE">
              <w:rPr>
                <w:rFonts w:ascii="Angsana New" w:hAnsi="Angsana New"/>
                <w:sz w:val="24"/>
                <w:szCs w:val="24"/>
                <w:cs/>
              </w:rPr>
              <w:t xml:space="preserve">   รอตัดบัญชีของงวดก่อนๆ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7941BB04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B07F10" w14:textId="77777777" w:rsidR="00FA4CEA" w:rsidRPr="00600DEE" w:rsidRDefault="00FA4CEA" w:rsidP="00FA4CEA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77755" w14:textId="144435EB" w:rsidR="00FA4CEA" w:rsidRPr="00600DEE" w:rsidRDefault="002E2571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3.65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79CEA5" w14:textId="77777777" w:rsidR="00FA4CEA" w:rsidRPr="00600DEE" w:rsidRDefault="00FA4CEA" w:rsidP="00FA4CEA">
            <w:pPr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  <w:shd w:val="clear" w:color="auto" w:fill="auto"/>
          </w:tcPr>
          <w:p w14:paraId="1BF976D2" w14:textId="77777777" w:rsidR="00FA4CEA" w:rsidRPr="00600DEE" w:rsidRDefault="00FA4CEA" w:rsidP="00FA4CEA">
            <w:pPr>
              <w:tabs>
                <w:tab w:val="decimal" w:pos="567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C5018D3" w14:textId="77777777" w:rsidR="00FA4CEA" w:rsidRPr="00600DEE" w:rsidRDefault="00FA4CEA" w:rsidP="00FA4CE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shd w:val="clear" w:color="auto" w:fill="auto"/>
          </w:tcPr>
          <w:p w14:paraId="37D53BE2" w14:textId="77777777" w:rsidR="00FA4CEA" w:rsidRPr="00600DEE" w:rsidRDefault="00FA4CEA" w:rsidP="00FA4CE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  <w:lang w:bidi="th-TH"/>
              </w:rPr>
              <w:t>10.82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0A670FCB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  <w:vAlign w:val="bottom"/>
          </w:tcPr>
          <w:p w14:paraId="2ED58530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0633CE2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0A2377A8" w14:textId="2C79C0F6" w:rsidR="00FA4CEA" w:rsidRPr="00600DEE" w:rsidRDefault="002E2571" w:rsidP="00721CE8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DB21B6F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04D33C08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6B2B60E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00FF04F1" w14:textId="77777777" w:rsidR="00FA4CEA" w:rsidRPr="00600DEE" w:rsidRDefault="00FA4CEA" w:rsidP="00721CE8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A4CEA" w:rsidRPr="008860F2" w14:paraId="1C25CC84" w14:textId="77777777" w:rsidTr="00567198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71B4346B" w14:textId="77777777" w:rsidR="0076769F" w:rsidRDefault="00FA4CEA" w:rsidP="0076769F">
            <w:pPr>
              <w:tabs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  <w:cs/>
              </w:rPr>
              <w:t>การใช้ขาดทุนทางภาษีเดิมที่ไม่ได้</w:t>
            </w:r>
          </w:p>
          <w:p w14:paraId="2006A341" w14:textId="1C89E8C9" w:rsidR="00FA4CEA" w:rsidRPr="00600DEE" w:rsidRDefault="00FA4CEA" w:rsidP="0076769F">
            <w:pPr>
              <w:tabs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600DEE">
              <w:rPr>
                <w:rFonts w:ascii="Angsana New" w:hAnsi="Angsana New"/>
                <w:sz w:val="24"/>
                <w:szCs w:val="24"/>
                <w:cs/>
              </w:rPr>
              <w:t>บันทึก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39B1AC5C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02E24A7" w14:textId="77777777" w:rsidR="00FA4CEA" w:rsidRPr="00600DEE" w:rsidRDefault="00FA4CEA" w:rsidP="00FA4CEA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1A89CDD4" w14:textId="77777777" w:rsidR="002E2571" w:rsidRPr="00600DEE" w:rsidRDefault="002E2571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54115B4" w14:textId="4EBBED42" w:rsidR="00FA4CEA" w:rsidRPr="00600DEE" w:rsidRDefault="002E2571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(3.04)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CEA57C2" w14:textId="77777777" w:rsidR="00FA4CEA" w:rsidRPr="00600DEE" w:rsidRDefault="00FA4CEA" w:rsidP="00FA4CEA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65357E3F" w14:textId="77777777" w:rsidR="00FA4CEA" w:rsidRPr="00600DEE" w:rsidRDefault="00FA4CEA" w:rsidP="00FA4CEA">
            <w:pPr>
              <w:tabs>
                <w:tab w:val="decimal" w:pos="567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0392FBF" w14:textId="77777777" w:rsidR="00FA4CEA" w:rsidRPr="00600DEE" w:rsidRDefault="00FA4CEA" w:rsidP="00FA4CE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3CE98BB4" w14:textId="77777777" w:rsidR="00FA4CEA" w:rsidRPr="00600DEE" w:rsidRDefault="00FA4CEA" w:rsidP="00FA4CE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6A13FA5" w14:textId="77777777" w:rsidR="00FA4CEA" w:rsidRPr="00600DEE" w:rsidRDefault="00FA4CEA" w:rsidP="00FA4CE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  <w:lang w:bidi="th-TH"/>
              </w:rPr>
              <w:t>(4.20)</w:t>
            </w:r>
          </w:p>
        </w:tc>
        <w:tc>
          <w:tcPr>
            <w:tcW w:w="241" w:type="dxa"/>
            <w:tcBorders>
              <w:bottom w:val="nil"/>
            </w:tcBorders>
          </w:tcPr>
          <w:p w14:paraId="5313932D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31021751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8453C78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698F55FA" w14:textId="77777777" w:rsidR="00FA4CEA" w:rsidRPr="00600DEE" w:rsidRDefault="00FA4CEA" w:rsidP="00721CE8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32D8A5B" w14:textId="3AE256D3" w:rsidR="002E2571" w:rsidRPr="00600DEE" w:rsidRDefault="002E2571" w:rsidP="00721CE8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152198D5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44F0D9B4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6DC9C50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3865A5AB" w14:textId="77777777" w:rsidR="00FA4CEA" w:rsidRPr="00600DEE" w:rsidRDefault="00FA4CEA" w:rsidP="00721CE8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4"/>
                <w:szCs w:val="24"/>
              </w:rPr>
            </w:pPr>
          </w:p>
          <w:p w14:paraId="2E916D96" w14:textId="77777777" w:rsidR="00FA4CEA" w:rsidRPr="00600DEE" w:rsidRDefault="00FA4CEA" w:rsidP="00721CE8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A4CEA" w:rsidRPr="008860F2" w14:paraId="4ED3DF59" w14:textId="77777777" w:rsidTr="00567198">
        <w:tc>
          <w:tcPr>
            <w:tcW w:w="2687" w:type="dxa"/>
            <w:tcBorders>
              <w:top w:val="nil"/>
            </w:tcBorders>
            <w:shd w:val="clear" w:color="auto" w:fill="auto"/>
          </w:tcPr>
          <w:p w14:paraId="7123A031" w14:textId="44446C83" w:rsidR="00FA4CEA" w:rsidRPr="00600DEE" w:rsidRDefault="00FA4CEA" w:rsidP="00FA4CEA">
            <w:pPr>
              <w:tabs>
                <w:tab w:val="left" w:pos="7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600DEE">
              <w:rPr>
                <w:rFonts w:ascii="Angsana New" w:hAnsi="Angsana New"/>
                <w:sz w:val="24"/>
                <w:szCs w:val="24"/>
                <w:cs/>
              </w:rPr>
              <w:t>ภาษีงวดก่อนๆ ที่บันทึก</w:t>
            </w:r>
            <w:r w:rsidR="00CE5301" w:rsidRPr="00600DEE">
              <w:rPr>
                <w:rFonts w:ascii="Angsana New" w:hAnsi="Angsana New" w:hint="cs"/>
                <w:sz w:val="24"/>
                <w:szCs w:val="24"/>
                <w:cs/>
              </w:rPr>
              <w:t>ต่ำ</w:t>
            </w:r>
            <w:r w:rsidRPr="00600DEE">
              <w:rPr>
                <w:rFonts w:ascii="Angsana New" w:hAnsi="Angsana New" w:hint="cs"/>
                <w:sz w:val="24"/>
                <w:szCs w:val="24"/>
                <w:cs/>
              </w:rPr>
              <w:t>ไป</w:t>
            </w:r>
            <w:r w:rsidR="00CE5301" w:rsidRPr="00600DEE">
              <w:rPr>
                <w:rFonts w:ascii="Angsana New" w:hAnsi="Angsana New" w:hint="cs"/>
                <w:sz w:val="24"/>
                <w:szCs w:val="24"/>
                <w:cs/>
              </w:rPr>
              <w:t xml:space="preserve"> (สูงไป)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7EC57980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8D30D85" w14:textId="77777777" w:rsidR="00FA4CEA" w:rsidRPr="00600DEE" w:rsidRDefault="00FA4CEA" w:rsidP="00FA4CEA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</w:tcPr>
          <w:p w14:paraId="53BAA86B" w14:textId="7F85D20B" w:rsidR="00FA4CEA" w:rsidRPr="00600DEE" w:rsidRDefault="002E2571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0.03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ADBE983" w14:textId="77777777" w:rsidR="00FA4CEA" w:rsidRPr="00600DEE" w:rsidRDefault="00FA4CEA" w:rsidP="00FA4CEA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</w:tcBorders>
            <w:shd w:val="clear" w:color="auto" w:fill="auto"/>
          </w:tcPr>
          <w:p w14:paraId="219A1BDC" w14:textId="77777777" w:rsidR="00FA4CEA" w:rsidRPr="00600DEE" w:rsidRDefault="00FA4CEA" w:rsidP="00FA4CEA">
            <w:pPr>
              <w:tabs>
                <w:tab w:val="decimal" w:pos="567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02B9586" w14:textId="77777777" w:rsidR="00FA4CEA" w:rsidRPr="00600DEE" w:rsidRDefault="00FA4CEA" w:rsidP="00FA4CE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5" w:type="dxa"/>
            <w:tcBorders>
              <w:top w:val="nil"/>
            </w:tcBorders>
            <w:shd w:val="clear" w:color="auto" w:fill="auto"/>
          </w:tcPr>
          <w:p w14:paraId="1313FDEA" w14:textId="77777777" w:rsidR="00FA4CEA" w:rsidRPr="00600DEE" w:rsidRDefault="00FA4CEA" w:rsidP="00FA4CE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  <w:lang w:bidi="th-TH"/>
              </w:rPr>
              <w:t>(0.90)</w:t>
            </w:r>
          </w:p>
        </w:tc>
        <w:tc>
          <w:tcPr>
            <w:tcW w:w="241" w:type="dxa"/>
            <w:tcBorders>
              <w:top w:val="nil"/>
            </w:tcBorders>
          </w:tcPr>
          <w:p w14:paraId="0100B162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12A1B8FF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142D18C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5B6DD511" w14:textId="1829B1EC" w:rsidR="00FA4CEA" w:rsidRPr="00600DEE" w:rsidRDefault="002E2571" w:rsidP="00721CE8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  <w:tcBorders>
              <w:top w:val="nil"/>
            </w:tcBorders>
          </w:tcPr>
          <w:p w14:paraId="1F93D03C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</w:tcBorders>
          </w:tcPr>
          <w:p w14:paraId="04A84639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69AA391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3581C79F" w14:textId="77777777" w:rsidR="00FA4CEA" w:rsidRPr="00600DEE" w:rsidRDefault="00FA4CEA" w:rsidP="00721CE8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A4CEA" w:rsidRPr="008860F2" w14:paraId="679CFBB7" w14:textId="77777777" w:rsidTr="00567198">
        <w:tc>
          <w:tcPr>
            <w:tcW w:w="2687" w:type="dxa"/>
            <w:shd w:val="clear" w:color="auto" w:fill="auto"/>
          </w:tcPr>
          <w:p w14:paraId="312C4934" w14:textId="77777777" w:rsidR="00FA4CEA" w:rsidRPr="00600DEE" w:rsidRDefault="00FA4CEA" w:rsidP="00FA4CEA">
            <w:pPr>
              <w:tabs>
                <w:tab w:val="left" w:pos="990"/>
              </w:tabs>
              <w:ind w:right="-261"/>
              <w:rPr>
                <w:rFonts w:ascii="Angsana New" w:hAnsi="Angsana New"/>
                <w:sz w:val="24"/>
                <w:szCs w:val="24"/>
                <w:cs/>
              </w:rPr>
            </w:pPr>
            <w:r w:rsidRPr="00600DEE">
              <w:rPr>
                <w:rFonts w:ascii="Angsana New" w:hAnsi="Angsana New"/>
                <w:sz w:val="24"/>
                <w:szCs w:val="24"/>
                <w:cs/>
              </w:rPr>
              <w:t>ผลขาดทุนในปีปัจจุบันที่ไม่ได้รับรู้</w:t>
            </w:r>
          </w:p>
        </w:tc>
        <w:tc>
          <w:tcPr>
            <w:tcW w:w="716" w:type="dxa"/>
            <w:shd w:val="clear" w:color="auto" w:fill="auto"/>
          </w:tcPr>
          <w:p w14:paraId="0B010AA3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201D247" w14:textId="77777777" w:rsidR="00FA4CEA" w:rsidRPr="00600DEE" w:rsidRDefault="00FA4CEA" w:rsidP="00FA4CEA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5AECB712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38201B" w14:textId="77777777" w:rsidR="00FA4CEA" w:rsidRPr="00600DEE" w:rsidRDefault="00FA4CEA" w:rsidP="00FA4CEA">
            <w:pPr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72347B3B" w14:textId="77777777" w:rsidR="00FA4CEA" w:rsidRPr="00600DEE" w:rsidRDefault="00FA4CEA" w:rsidP="00FA4CEA">
            <w:pPr>
              <w:tabs>
                <w:tab w:val="decimal" w:pos="567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26874F3" w14:textId="77777777" w:rsidR="00FA4CEA" w:rsidRPr="00600DEE" w:rsidRDefault="00FA4CEA" w:rsidP="00FA4CE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5C5B8B7B" w14:textId="77777777" w:rsidR="00FA4CEA" w:rsidRPr="00600DEE" w:rsidRDefault="00FA4CEA" w:rsidP="00FA4CE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3F02DB87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vAlign w:val="bottom"/>
          </w:tcPr>
          <w:p w14:paraId="6BACAED2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ABB93E4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6925775B" w14:textId="6E3B1FB1" w:rsidR="00FA4CEA" w:rsidRPr="00600DEE" w:rsidRDefault="00FA4CEA" w:rsidP="00721CE8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5D60BC9E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6330DC14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477CD92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63163FDD" w14:textId="77777777" w:rsidR="00FA4CEA" w:rsidRPr="00600DEE" w:rsidRDefault="00FA4CEA" w:rsidP="00721CE8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4CEA" w:rsidRPr="008860F2" w14:paraId="6ABCDD3B" w14:textId="77777777" w:rsidTr="00CE5301">
        <w:tc>
          <w:tcPr>
            <w:tcW w:w="2687" w:type="dxa"/>
            <w:shd w:val="clear" w:color="auto" w:fill="auto"/>
          </w:tcPr>
          <w:p w14:paraId="0C71940B" w14:textId="294BDF10" w:rsidR="00FA4CEA" w:rsidRPr="00600DEE" w:rsidRDefault="00FA4CEA" w:rsidP="00FA4CEA">
            <w:pPr>
              <w:tabs>
                <w:tab w:val="left" w:pos="990"/>
              </w:tabs>
              <w:ind w:right="-261"/>
              <w:rPr>
                <w:rFonts w:ascii="Angsana New" w:hAnsi="Angsana New"/>
                <w:sz w:val="24"/>
                <w:szCs w:val="24"/>
                <w:cs/>
              </w:rPr>
            </w:pPr>
            <w:r w:rsidRPr="00600DEE">
              <w:rPr>
                <w:rFonts w:ascii="Angsana New" w:hAnsi="Angsana New"/>
                <w:sz w:val="24"/>
                <w:szCs w:val="24"/>
                <w:cs/>
              </w:rPr>
              <w:t xml:space="preserve">  เป็นสินทรัพย์ภาษีเงินได้รอตัดบัญชี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7C49276F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D7ACB6E" w14:textId="77777777" w:rsidR="00FA4CEA" w:rsidRPr="00600DEE" w:rsidRDefault="00FA4CEA" w:rsidP="00FA4CEA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0ADB096A" w14:textId="13441816" w:rsidR="00FA4CEA" w:rsidRPr="00600DEE" w:rsidRDefault="002E2571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12.47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004E1CE" w14:textId="77777777" w:rsidR="00FA4CEA" w:rsidRPr="00600DEE" w:rsidRDefault="00FA4CEA" w:rsidP="00FA4CEA">
            <w:pPr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26575B74" w14:textId="77777777" w:rsidR="00FA4CEA" w:rsidRPr="00600DEE" w:rsidRDefault="00FA4CEA" w:rsidP="00FA4CEA">
            <w:pPr>
              <w:tabs>
                <w:tab w:val="decimal" w:pos="567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05C2CCA" w14:textId="77777777" w:rsidR="00FA4CEA" w:rsidRPr="00600DEE" w:rsidRDefault="00FA4CEA" w:rsidP="00FA4CE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6B2EE4F9" w14:textId="77777777" w:rsidR="00FA4CEA" w:rsidRPr="00600DEE" w:rsidRDefault="00FA4CEA" w:rsidP="00FA4CE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  <w:lang w:bidi="th-TH"/>
              </w:rPr>
              <w:t>17.67</w:t>
            </w:r>
          </w:p>
        </w:tc>
        <w:tc>
          <w:tcPr>
            <w:tcW w:w="241" w:type="dxa"/>
            <w:tcBorders>
              <w:bottom w:val="nil"/>
            </w:tcBorders>
          </w:tcPr>
          <w:p w14:paraId="01130904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524D972C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5AD6016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674BD68D" w14:textId="718AA078" w:rsidR="00FA4CEA" w:rsidRPr="00600DEE" w:rsidRDefault="002E2571" w:rsidP="00721CE8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6372BFA7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442F611B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8AD10D0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526AEAC1" w14:textId="77777777" w:rsidR="00FA4CEA" w:rsidRPr="00600DEE" w:rsidRDefault="00FA4CEA" w:rsidP="00721CE8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A4CEA" w:rsidRPr="008860F2" w14:paraId="10436796" w14:textId="77777777" w:rsidTr="00CE5301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6A800895" w14:textId="77777777" w:rsidR="00FA4CEA" w:rsidRPr="00600DEE" w:rsidRDefault="00FA4CEA" w:rsidP="00FA4CEA">
            <w:pPr>
              <w:tabs>
                <w:tab w:val="left" w:pos="990"/>
              </w:tabs>
              <w:ind w:right="-261"/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 w:hint="cs"/>
                <w:sz w:val="24"/>
                <w:szCs w:val="24"/>
                <w:cs/>
              </w:rPr>
              <w:t>ส่วนต่างกำไรจากการจำหน่ายเงินลงทุน</w:t>
            </w:r>
          </w:p>
          <w:p w14:paraId="4CD62866" w14:textId="77777777" w:rsidR="00FA4CEA" w:rsidRPr="00600DEE" w:rsidRDefault="00FA4CEA" w:rsidP="00FA4CEA">
            <w:pPr>
              <w:tabs>
                <w:tab w:val="left" w:pos="990"/>
              </w:tabs>
              <w:ind w:right="-261"/>
              <w:rPr>
                <w:rFonts w:ascii="Angsana New" w:hAnsi="Angsana New"/>
                <w:sz w:val="24"/>
                <w:szCs w:val="24"/>
                <w:cs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600DEE">
              <w:rPr>
                <w:rFonts w:ascii="Angsana New" w:hAnsi="Angsana New" w:hint="cs"/>
                <w:sz w:val="24"/>
                <w:szCs w:val="24"/>
                <w:cs/>
              </w:rPr>
              <w:t>ในบริษัทย่อย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4ED8BCF3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BD5A5B2" w14:textId="77777777" w:rsidR="00FA4CEA" w:rsidRPr="00600DEE" w:rsidRDefault="00FA4CEA" w:rsidP="00FA4CEA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1F2DBA4D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7E427B52" w14:textId="3850DE49" w:rsidR="002E2571" w:rsidRPr="00600DEE" w:rsidRDefault="002E2571" w:rsidP="00721CE8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781FB17" w14:textId="77777777" w:rsidR="00FA4CEA" w:rsidRPr="00600DEE" w:rsidRDefault="00FA4CEA" w:rsidP="00FA4CEA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308A7666" w14:textId="77777777" w:rsidR="00FA4CEA" w:rsidRPr="00600DEE" w:rsidRDefault="00FA4CEA" w:rsidP="00FA4CEA">
            <w:pPr>
              <w:tabs>
                <w:tab w:val="decimal" w:pos="567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AED071D" w14:textId="77777777" w:rsidR="00FA4CEA" w:rsidRPr="00600DEE" w:rsidRDefault="00FA4CEA" w:rsidP="00FA4CE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0236B822" w14:textId="77777777" w:rsidR="00FA4CEA" w:rsidRPr="00600DEE" w:rsidRDefault="00FA4CEA" w:rsidP="00FA4CE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842A69A" w14:textId="77777777" w:rsidR="00FA4CEA" w:rsidRPr="00600DEE" w:rsidRDefault="00FA4CEA" w:rsidP="00FA4CE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  <w:lang w:val="en-US" w:bidi="th-TH"/>
              </w:rPr>
              <w:t>230.39</w:t>
            </w:r>
          </w:p>
        </w:tc>
        <w:tc>
          <w:tcPr>
            <w:tcW w:w="241" w:type="dxa"/>
            <w:tcBorders>
              <w:bottom w:val="nil"/>
            </w:tcBorders>
          </w:tcPr>
          <w:p w14:paraId="7FFE28E7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54741746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4ADC29B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25475E4F" w14:textId="77777777" w:rsidR="00FA4CEA" w:rsidRPr="00600DEE" w:rsidRDefault="00FA4CEA" w:rsidP="00721CE8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90F768C" w14:textId="3DF9BAF7" w:rsidR="002E2571" w:rsidRPr="00600DEE" w:rsidRDefault="002E2571" w:rsidP="00721CE8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0143A238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1AB2EB27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CF40278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180FAFFE" w14:textId="77777777" w:rsidR="00FA4CEA" w:rsidRPr="00600DEE" w:rsidRDefault="00FA4CEA" w:rsidP="00721CE8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4"/>
                <w:szCs w:val="24"/>
              </w:rPr>
            </w:pPr>
          </w:p>
          <w:p w14:paraId="2CDF5EC5" w14:textId="77777777" w:rsidR="00FA4CEA" w:rsidRPr="00600DEE" w:rsidRDefault="00FA4CEA" w:rsidP="00721CE8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A4CEA" w:rsidRPr="008860F2" w14:paraId="75ECF439" w14:textId="77777777" w:rsidTr="00CE5301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04E9ABEE" w14:textId="77777777" w:rsidR="00FA4CEA" w:rsidRPr="00600DEE" w:rsidRDefault="00FA4CEA" w:rsidP="00FA4CEA">
            <w:pPr>
              <w:tabs>
                <w:tab w:val="left" w:pos="990"/>
              </w:tabs>
              <w:ind w:right="-261"/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75730D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BCB65EF" w14:textId="77777777" w:rsidR="00FA4CEA" w:rsidRPr="00600DEE" w:rsidRDefault="00FA4CEA" w:rsidP="00FA4CEA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123BBE" w14:textId="51818378" w:rsidR="00FA4CEA" w:rsidRPr="00600DEE" w:rsidRDefault="0046470F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0.</w:t>
            </w:r>
            <w:r w:rsidR="006C25FB">
              <w:rPr>
                <w:rFonts w:ascii="Angsana New" w:hAnsi="Angsana New"/>
                <w:sz w:val="24"/>
                <w:szCs w:val="24"/>
              </w:rPr>
              <w:t>92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78AD187" w14:textId="77777777" w:rsidR="00FA4CEA" w:rsidRPr="00600DEE" w:rsidRDefault="00FA4CEA" w:rsidP="00FA4CEA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94D1ED" w14:textId="77777777" w:rsidR="00FA4CEA" w:rsidRPr="00600DEE" w:rsidRDefault="00FA4CEA" w:rsidP="00FA4CEA">
            <w:pPr>
              <w:tabs>
                <w:tab w:val="decimal" w:pos="567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F465F8B" w14:textId="77777777" w:rsidR="00FA4CEA" w:rsidRPr="00600DEE" w:rsidRDefault="00FA4CEA" w:rsidP="00FA4CEA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CC2772" w14:textId="77777777" w:rsidR="00FA4CEA" w:rsidRPr="00600DEE" w:rsidRDefault="00FA4CEA" w:rsidP="00FA4CE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  <w:lang w:bidi="th-TH"/>
              </w:rPr>
              <w:t>1.41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81212FC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</w:tcPr>
          <w:p w14:paraId="186F2DD5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3E0783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</w:tcPr>
          <w:p w14:paraId="72B32333" w14:textId="3766E2E2" w:rsidR="00FA4CEA" w:rsidRPr="00600DEE" w:rsidRDefault="002E2571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(0.47)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D5A4A0C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</w:tcPr>
          <w:p w14:paraId="6BD78533" w14:textId="77777777" w:rsidR="00FA4CEA" w:rsidRPr="00600DEE" w:rsidRDefault="00FA4CEA" w:rsidP="00FA4CEA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61DE35F" w14:textId="77777777" w:rsidR="00FA4CEA" w:rsidRPr="00600DEE" w:rsidRDefault="00FA4CEA" w:rsidP="00FA4CEA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</w:tcPr>
          <w:p w14:paraId="03A89872" w14:textId="77777777" w:rsidR="00FA4CEA" w:rsidRPr="00600DEE" w:rsidRDefault="00FA4CEA" w:rsidP="00FA4CE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0.53</w:t>
            </w:r>
          </w:p>
        </w:tc>
      </w:tr>
      <w:tr w:rsidR="00FA4CEA" w:rsidRPr="008860F2" w14:paraId="1C8D3272" w14:textId="77777777" w:rsidTr="00CE5301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1E62325C" w14:textId="77777777" w:rsidR="00FA4CEA" w:rsidRPr="00600DEE" w:rsidRDefault="00FA4CEA" w:rsidP="00FA4CEA">
            <w:pPr>
              <w:tabs>
                <w:tab w:val="left" w:pos="99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0DE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32AC71" w14:textId="745245E2" w:rsidR="00FA4CEA" w:rsidRPr="00600DEE" w:rsidRDefault="0046470F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  <w:lang w:val="en-US" w:bidi="th-TH"/>
              </w:rPr>
              <w:t>41.</w:t>
            </w:r>
            <w:r w:rsidR="00B05922">
              <w:rPr>
                <w:rFonts w:ascii="Angsana New" w:hAnsi="Angsana New"/>
                <w:sz w:val="24"/>
                <w:szCs w:val="24"/>
                <w:lang w:val="en-US" w:bidi="th-TH"/>
              </w:rPr>
              <w:t>65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B0E4DA9" w14:textId="77777777" w:rsidR="00FA4CEA" w:rsidRPr="00600DEE" w:rsidRDefault="00FA4CEA" w:rsidP="00FA4CEA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6015F" w14:textId="15B9F545" w:rsidR="00FA4CEA" w:rsidRPr="00600DEE" w:rsidRDefault="002E2571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0DEE">
              <w:rPr>
                <w:rFonts w:ascii="Angsana New" w:hAnsi="Angsana New"/>
                <w:b/>
                <w:bCs/>
                <w:sz w:val="24"/>
                <w:szCs w:val="24"/>
              </w:rPr>
              <w:t>27.74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D2F5D19" w14:textId="77777777" w:rsidR="00FA4CEA" w:rsidRPr="00600DEE" w:rsidRDefault="00FA4CEA" w:rsidP="00FA4CEA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35BC7" w14:textId="77777777" w:rsidR="00FA4CEA" w:rsidRPr="00600DEE" w:rsidRDefault="00FA4CEA" w:rsidP="00FA4CEA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0DEE">
              <w:rPr>
                <w:rFonts w:ascii="Angsana New" w:hAnsi="Angsana New"/>
                <w:sz w:val="24"/>
                <w:szCs w:val="24"/>
              </w:rPr>
              <w:t>27.35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B4B702" w14:textId="77777777" w:rsidR="00FA4CEA" w:rsidRPr="00600DEE" w:rsidRDefault="00FA4CEA" w:rsidP="00FA4CEA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DC022" w14:textId="77777777" w:rsidR="00FA4CEA" w:rsidRPr="00600DEE" w:rsidRDefault="00FA4CEA" w:rsidP="00FA4CE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600DEE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968.56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320D496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6D88381C" w14:textId="6A94EA54" w:rsidR="00FA4CEA" w:rsidRPr="00600DEE" w:rsidRDefault="002E2571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  <w:lang w:val="en-US" w:bidi="th-TH"/>
              </w:rPr>
              <w:t>(2.11)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DDD7E2A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553DCBA0" w14:textId="6A98B24E" w:rsidR="00FA4CEA" w:rsidRPr="00600DEE" w:rsidRDefault="002E2571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0DEE">
              <w:rPr>
                <w:rFonts w:ascii="Angsana New" w:hAnsi="Angsana New"/>
                <w:b/>
                <w:bCs/>
                <w:sz w:val="24"/>
                <w:szCs w:val="24"/>
              </w:rPr>
              <w:t>(4.12)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EB9A612" w14:textId="77777777" w:rsidR="00FA4CEA" w:rsidRPr="00600DEE" w:rsidRDefault="00FA4CEA" w:rsidP="00FA4CE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7324DE6C" w14:textId="77777777" w:rsidR="00FA4CEA" w:rsidRPr="00600DEE" w:rsidRDefault="00FA4CEA" w:rsidP="00FA4CE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0DEE">
              <w:rPr>
                <w:rFonts w:ascii="Angsana New" w:hAnsi="Angsana New"/>
                <w:sz w:val="24"/>
                <w:szCs w:val="24"/>
                <w:lang w:bidi="th-TH"/>
              </w:rPr>
              <w:t>16.72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75C5ED" w14:textId="77777777" w:rsidR="00FA4CEA" w:rsidRPr="00600DEE" w:rsidRDefault="00FA4CEA" w:rsidP="00FA4CEA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0936F622" w14:textId="77777777" w:rsidR="00FA4CEA" w:rsidRPr="00600DEE" w:rsidRDefault="00FA4CEA" w:rsidP="00FA4CE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0DEE">
              <w:rPr>
                <w:rFonts w:ascii="Angsana New" w:hAnsi="Angsana New"/>
                <w:b/>
                <w:bCs/>
                <w:sz w:val="24"/>
                <w:szCs w:val="24"/>
              </w:rPr>
              <w:t>474.00</w:t>
            </w:r>
          </w:p>
        </w:tc>
      </w:tr>
    </w:tbl>
    <w:p w14:paraId="6FD50CD0" w14:textId="77777777" w:rsidR="00FA4CEA" w:rsidRPr="008860F2" w:rsidRDefault="00FA4CEA" w:rsidP="00C454BC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10143" w:type="dxa"/>
        <w:tblInd w:w="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0"/>
        <w:gridCol w:w="793"/>
        <w:gridCol w:w="236"/>
        <w:gridCol w:w="771"/>
        <w:gridCol w:w="236"/>
        <w:gridCol w:w="701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725"/>
      </w:tblGrid>
      <w:tr w:rsidR="003A0041" w:rsidRPr="008860F2" w14:paraId="5777B5F4" w14:textId="77777777" w:rsidTr="00667F8D">
        <w:trPr>
          <w:tblHeader/>
        </w:trPr>
        <w:tc>
          <w:tcPr>
            <w:tcW w:w="2610" w:type="dxa"/>
            <w:shd w:val="clear" w:color="auto" w:fill="auto"/>
          </w:tcPr>
          <w:p w14:paraId="12A0B410" w14:textId="77777777" w:rsidR="003A0041" w:rsidRPr="008860F2" w:rsidRDefault="003A0041" w:rsidP="00AD7389">
            <w:pPr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68" w:type="dxa"/>
            <w:gridSpan w:val="7"/>
            <w:shd w:val="clear" w:color="auto" w:fill="auto"/>
            <w:vAlign w:val="bottom"/>
          </w:tcPr>
          <w:p w14:paraId="3A288036" w14:textId="77777777" w:rsidR="003A0041" w:rsidRPr="008860F2" w:rsidRDefault="003A0041" w:rsidP="00AD738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3ECB6C83" w14:textId="77777777" w:rsidR="003A0041" w:rsidRPr="008860F2" w:rsidRDefault="003A0041" w:rsidP="00AD738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3524" w:type="dxa"/>
            <w:gridSpan w:val="7"/>
            <w:vAlign w:val="bottom"/>
          </w:tcPr>
          <w:p w14:paraId="1D0EAFB7" w14:textId="77777777" w:rsidR="003A0041" w:rsidRPr="008860F2" w:rsidRDefault="003A0041" w:rsidP="00AD738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0041" w:rsidRPr="008860F2" w14:paraId="05712153" w14:textId="77777777" w:rsidTr="00667F8D">
        <w:trPr>
          <w:tblHeader/>
        </w:trPr>
        <w:tc>
          <w:tcPr>
            <w:tcW w:w="2610" w:type="dxa"/>
            <w:shd w:val="clear" w:color="auto" w:fill="auto"/>
          </w:tcPr>
          <w:p w14:paraId="268C2D81" w14:textId="77777777" w:rsidR="003A0041" w:rsidRPr="008860F2" w:rsidRDefault="003A0041" w:rsidP="00AD7389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800" w:type="dxa"/>
            <w:gridSpan w:val="3"/>
            <w:shd w:val="clear" w:color="auto" w:fill="auto"/>
          </w:tcPr>
          <w:p w14:paraId="6ABA7BDD" w14:textId="77777777" w:rsidR="003A0041" w:rsidRPr="008860F2" w:rsidRDefault="003A0041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0F2EAA80" w14:textId="77777777" w:rsidR="003A0041" w:rsidRPr="008860F2" w:rsidRDefault="003A0041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0C4FA27B" w14:textId="77777777" w:rsidR="003A0041" w:rsidRPr="008860F2" w:rsidRDefault="003A0041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41" w:type="dxa"/>
          </w:tcPr>
          <w:p w14:paraId="66190214" w14:textId="77777777" w:rsidR="003A0041" w:rsidRPr="008860F2" w:rsidRDefault="003A0041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04" w:type="dxa"/>
            <w:gridSpan w:val="3"/>
          </w:tcPr>
          <w:p w14:paraId="68719859" w14:textId="77777777" w:rsidR="003A0041" w:rsidRPr="008860F2" w:rsidRDefault="003A0041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68EE7B6D" w14:textId="77777777" w:rsidR="003A0041" w:rsidRPr="008860F2" w:rsidRDefault="003A0041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80" w:type="dxa"/>
            <w:gridSpan w:val="3"/>
          </w:tcPr>
          <w:p w14:paraId="2001F06C" w14:textId="77777777" w:rsidR="003A0041" w:rsidRPr="008860F2" w:rsidRDefault="003A0041" w:rsidP="00AD7389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3A0041" w:rsidRPr="008860F2" w14:paraId="08CCC599" w14:textId="77777777" w:rsidTr="00667F8D">
        <w:trPr>
          <w:tblHeader/>
        </w:trPr>
        <w:tc>
          <w:tcPr>
            <w:tcW w:w="2610" w:type="dxa"/>
            <w:shd w:val="clear" w:color="auto" w:fill="auto"/>
          </w:tcPr>
          <w:p w14:paraId="60182892" w14:textId="77777777" w:rsidR="003A0041" w:rsidRPr="008860F2" w:rsidRDefault="003A0041" w:rsidP="00AD738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8860F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93" w:type="dxa"/>
            <w:shd w:val="clear" w:color="auto" w:fill="auto"/>
          </w:tcPr>
          <w:p w14:paraId="19D94474" w14:textId="77777777" w:rsidR="003A0041" w:rsidRPr="008860F2" w:rsidRDefault="003A0041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256</w:t>
            </w: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F23E0B2" w14:textId="77777777" w:rsidR="003A0041" w:rsidRPr="008860F2" w:rsidRDefault="003A0041" w:rsidP="00AD7389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5E6FDC3D" w14:textId="77777777" w:rsidR="003A0041" w:rsidRPr="008860F2" w:rsidRDefault="003A0041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256</w:t>
            </w: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460E642" w14:textId="77777777" w:rsidR="003A0041" w:rsidRPr="008860F2" w:rsidRDefault="003A0041" w:rsidP="00AD7389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01" w:type="dxa"/>
            <w:shd w:val="clear" w:color="auto" w:fill="auto"/>
          </w:tcPr>
          <w:p w14:paraId="146E1A24" w14:textId="77777777" w:rsidR="003A0041" w:rsidRPr="008860F2" w:rsidRDefault="003A0041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256</w:t>
            </w: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EED9857" w14:textId="77777777" w:rsidR="003A0041" w:rsidRPr="008860F2" w:rsidRDefault="003A0041" w:rsidP="00AD7389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5BFA2376" w14:textId="77777777" w:rsidR="003A0041" w:rsidRPr="008860F2" w:rsidRDefault="003A0041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256</w:t>
            </w: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41" w:type="dxa"/>
            <w:tcBorders>
              <w:bottom w:val="nil"/>
            </w:tcBorders>
          </w:tcPr>
          <w:p w14:paraId="262F4840" w14:textId="77777777" w:rsidR="003A0041" w:rsidRPr="008860F2" w:rsidRDefault="003A0041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7EF385AE" w14:textId="77777777" w:rsidR="003A0041" w:rsidRPr="008860F2" w:rsidRDefault="003A0041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256</w:t>
            </w: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</w:tcPr>
          <w:p w14:paraId="5F5C5A85" w14:textId="77777777" w:rsidR="003A0041" w:rsidRPr="008860F2" w:rsidRDefault="003A0041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75099953" w14:textId="77777777" w:rsidR="003A0041" w:rsidRPr="008860F2" w:rsidRDefault="003A0041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256</w:t>
            </w: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40" w:type="dxa"/>
            <w:tcBorders>
              <w:bottom w:val="nil"/>
            </w:tcBorders>
          </w:tcPr>
          <w:p w14:paraId="0C4BEC68" w14:textId="77777777" w:rsidR="003A0041" w:rsidRPr="008860F2" w:rsidRDefault="003A0041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57B910F2" w14:textId="77777777" w:rsidR="003A0041" w:rsidRPr="008860F2" w:rsidRDefault="003A0041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256</w:t>
            </w: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</w:tcPr>
          <w:p w14:paraId="71CBF279" w14:textId="77777777" w:rsidR="003A0041" w:rsidRPr="008860F2" w:rsidRDefault="003A0041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3821EEA3" w14:textId="77777777" w:rsidR="003A0041" w:rsidRPr="008860F2" w:rsidRDefault="003A0041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256</w:t>
            </w: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</w:tr>
      <w:tr w:rsidR="003A0041" w:rsidRPr="008860F2" w14:paraId="686593FD" w14:textId="77777777" w:rsidTr="00667F8D">
        <w:trPr>
          <w:tblHeader/>
        </w:trPr>
        <w:tc>
          <w:tcPr>
            <w:tcW w:w="2610" w:type="dxa"/>
            <w:tcBorders>
              <w:bottom w:val="nil"/>
            </w:tcBorders>
            <w:shd w:val="clear" w:color="auto" w:fill="auto"/>
          </w:tcPr>
          <w:p w14:paraId="32C54504" w14:textId="77777777" w:rsidR="003A0041" w:rsidRPr="008860F2" w:rsidRDefault="003A0041" w:rsidP="00AD738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33" w:type="dxa"/>
            <w:gridSpan w:val="15"/>
            <w:tcBorders>
              <w:bottom w:val="nil"/>
            </w:tcBorders>
            <w:shd w:val="clear" w:color="auto" w:fill="auto"/>
          </w:tcPr>
          <w:p w14:paraId="54F57A67" w14:textId="77777777" w:rsidR="003A0041" w:rsidRPr="008860F2" w:rsidRDefault="003A0041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A0041" w:rsidRPr="008860F2" w14:paraId="7684F8A1" w14:textId="77777777" w:rsidTr="00667F8D">
        <w:tc>
          <w:tcPr>
            <w:tcW w:w="2610" w:type="dxa"/>
            <w:tcBorders>
              <w:bottom w:val="nil"/>
            </w:tcBorders>
            <w:shd w:val="clear" w:color="auto" w:fill="auto"/>
          </w:tcPr>
          <w:p w14:paraId="1BEB3132" w14:textId="77777777" w:rsidR="003A0041" w:rsidRPr="008860F2" w:rsidRDefault="003A0041" w:rsidP="003A004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93" w:type="dxa"/>
            <w:tcBorders>
              <w:bottom w:val="nil"/>
            </w:tcBorders>
            <w:shd w:val="clear" w:color="auto" w:fill="auto"/>
          </w:tcPr>
          <w:p w14:paraId="28CB0E4D" w14:textId="3D43817A" w:rsidR="003A0041" w:rsidRPr="008860F2" w:rsidRDefault="002E2571" w:rsidP="00667F8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79" w:right="-18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7A569E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="007A569E">
              <w:rPr>
                <w:rFonts w:ascii="Angsana New" w:hAnsi="Angsana New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0F07039" w14:textId="77777777" w:rsidR="003A0041" w:rsidRPr="008860F2" w:rsidRDefault="003A0041" w:rsidP="003A0041">
            <w:pPr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730E02C9" w14:textId="64136F71" w:rsidR="003A0041" w:rsidRPr="0046470F" w:rsidRDefault="003A0041" w:rsidP="00667F8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79"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6470F">
              <w:rPr>
                <w:rFonts w:ascii="Angsana New" w:hAnsi="Angsana New"/>
                <w:sz w:val="28"/>
                <w:szCs w:val="28"/>
              </w:rPr>
              <w:t>6</w:t>
            </w:r>
            <w:r w:rsidR="007A569E">
              <w:rPr>
                <w:rFonts w:ascii="Angsana New" w:hAnsi="Angsana New"/>
                <w:sz w:val="28"/>
                <w:szCs w:val="28"/>
              </w:rPr>
              <w:t>3.01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B8DCF2E" w14:textId="77777777" w:rsidR="003A0041" w:rsidRPr="0046470F" w:rsidRDefault="003A0041" w:rsidP="003A0041">
            <w:pPr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0A5202C9" w14:textId="32F81612" w:rsidR="003A0041" w:rsidRPr="0046470F" w:rsidRDefault="00B908AA" w:rsidP="003A004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6470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A569E">
              <w:rPr>
                <w:rFonts w:ascii="Angsana New" w:hAnsi="Angsana New"/>
                <w:sz w:val="28"/>
                <w:szCs w:val="28"/>
                <w:lang w:val="en-US" w:bidi="th-TH"/>
              </w:rPr>
              <w:t>31.56</w:t>
            </w:r>
            <w:r w:rsidRPr="0046470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741A23A" w14:textId="77777777" w:rsidR="003A0041" w:rsidRPr="0046470F" w:rsidRDefault="003A0041" w:rsidP="003A0041">
            <w:pPr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  <w:vAlign w:val="bottom"/>
          </w:tcPr>
          <w:p w14:paraId="7BF9504D" w14:textId="77777777" w:rsidR="003A0041" w:rsidRPr="0046470F" w:rsidRDefault="003A0041" w:rsidP="00667F8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79"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6470F">
              <w:rPr>
                <w:rFonts w:ascii="Angsana New" w:hAnsi="Angsana New"/>
                <w:sz w:val="28"/>
                <w:szCs w:val="28"/>
              </w:rPr>
              <w:t>(18.22)</w:t>
            </w:r>
          </w:p>
        </w:tc>
        <w:tc>
          <w:tcPr>
            <w:tcW w:w="241" w:type="dxa"/>
            <w:tcBorders>
              <w:bottom w:val="nil"/>
            </w:tcBorders>
          </w:tcPr>
          <w:p w14:paraId="268A93E2" w14:textId="77777777" w:rsidR="003A0041" w:rsidRPr="008860F2" w:rsidRDefault="003A0041" w:rsidP="003A004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2D580CF6" w14:textId="33940496" w:rsidR="003A0041" w:rsidRPr="008860F2" w:rsidRDefault="00B908AA" w:rsidP="003A004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10.61</w:t>
            </w:r>
          </w:p>
        </w:tc>
        <w:tc>
          <w:tcPr>
            <w:tcW w:w="236" w:type="dxa"/>
            <w:tcBorders>
              <w:bottom w:val="nil"/>
            </w:tcBorders>
          </w:tcPr>
          <w:p w14:paraId="25F5F443" w14:textId="77777777" w:rsidR="003A0041" w:rsidRPr="008860F2" w:rsidRDefault="003A0041" w:rsidP="003A004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67A87F56" w14:textId="5E4F55BE" w:rsidR="003A0041" w:rsidRPr="008860F2" w:rsidRDefault="00B908AA" w:rsidP="003A004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6.75</w:t>
            </w:r>
          </w:p>
        </w:tc>
        <w:tc>
          <w:tcPr>
            <w:tcW w:w="240" w:type="dxa"/>
            <w:tcBorders>
              <w:bottom w:val="nil"/>
            </w:tcBorders>
          </w:tcPr>
          <w:p w14:paraId="4629EDA5" w14:textId="77777777" w:rsidR="003A0041" w:rsidRPr="008860F2" w:rsidRDefault="003A0041" w:rsidP="003A004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518E9FE4" w14:textId="2FD94F10" w:rsidR="003A0041" w:rsidRPr="008860F2" w:rsidRDefault="00B908AA" w:rsidP="00667F8D">
            <w:pPr>
              <w:tabs>
                <w:tab w:val="decimal" w:pos="35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6798DC92" w14:textId="77777777" w:rsidR="003A0041" w:rsidRPr="008860F2" w:rsidRDefault="003A0041" w:rsidP="003A004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6E52B8B5" w14:textId="421A68A6" w:rsidR="003A0041" w:rsidRPr="008860F2" w:rsidRDefault="00B908AA" w:rsidP="00667F8D">
            <w:pPr>
              <w:tabs>
                <w:tab w:val="decimal" w:pos="35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0041" w:rsidRPr="008860F2" w14:paraId="138630AC" w14:textId="77777777" w:rsidTr="00667F8D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</w:tcPr>
          <w:p w14:paraId="66432283" w14:textId="77777777" w:rsidR="003A0041" w:rsidRPr="008860F2" w:rsidRDefault="003A0041" w:rsidP="003A0041">
            <w:pPr>
              <w:spacing w:line="240" w:lineRule="auto"/>
              <w:ind w:right="-122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การหักกลบรายการของภาษี </w:t>
            </w:r>
          </w:p>
        </w:tc>
        <w:tc>
          <w:tcPr>
            <w:tcW w:w="7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8FD654" w14:textId="52400A7F" w:rsidR="003A0041" w:rsidRPr="00667F8D" w:rsidRDefault="002E2571" w:rsidP="00667F8D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</w:t>
            </w:r>
            <w:r w:rsidR="007A569E">
              <w:rPr>
                <w:rFonts w:ascii="Angsana New" w:hAnsi="Angsana New"/>
                <w:sz w:val="28"/>
                <w:szCs w:val="28"/>
                <w:lang w:bidi="th-TH"/>
              </w:rPr>
              <w:t>6.20</w:t>
            </w:r>
            <w:r w:rsidR="00667F8D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11E2D16" w14:textId="77777777" w:rsidR="003A0041" w:rsidRPr="008860F2" w:rsidRDefault="003A0041" w:rsidP="003A0041">
            <w:pPr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7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B44CED" w14:textId="7E7F03A4" w:rsidR="003A0041" w:rsidRPr="0046470F" w:rsidRDefault="007A569E" w:rsidP="007A569E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(1.55)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8F81930" w14:textId="77777777" w:rsidR="003A0041" w:rsidRPr="0046470F" w:rsidRDefault="003A0041" w:rsidP="003A0041">
            <w:pPr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EAF378" w14:textId="3C17B795" w:rsidR="003A0041" w:rsidRPr="0046470F" w:rsidRDefault="007A569E" w:rsidP="00667F8D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ind w:left="-79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B908AA" w:rsidRPr="0046470F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08B22CD" w14:textId="77777777" w:rsidR="003A0041" w:rsidRPr="0046470F" w:rsidRDefault="003A0041" w:rsidP="003A0041">
            <w:pPr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C2F501" w14:textId="15296720" w:rsidR="003A0041" w:rsidRPr="0046470F" w:rsidRDefault="00B908AA" w:rsidP="00667F8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79"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6470F">
              <w:rPr>
                <w:rFonts w:ascii="Angsana New" w:hAnsi="Angsana New"/>
                <w:sz w:val="28"/>
                <w:szCs w:val="28"/>
              </w:rPr>
              <w:t>1.55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63DFBBC" w14:textId="77777777" w:rsidR="003A0041" w:rsidRPr="008860F2" w:rsidRDefault="003A0041" w:rsidP="003A004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</w:tcPr>
          <w:p w14:paraId="02EF2302" w14:textId="5080AB42" w:rsidR="003A0041" w:rsidRPr="008860F2" w:rsidRDefault="00B908AA" w:rsidP="00667F8D">
            <w:pPr>
              <w:tabs>
                <w:tab w:val="decimal" w:pos="293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B1EB0AF" w14:textId="77777777" w:rsidR="003A0041" w:rsidRPr="008860F2" w:rsidRDefault="003A0041" w:rsidP="003A004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</w:tcPr>
          <w:p w14:paraId="536D02D1" w14:textId="24995522" w:rsidR="003A0041" w:rsidRPr="008860F2" w:rsidRDefault="00B908AA" w:rsidP="00667F8D">
            <w:pPr>
              <w:tabs>
                <w:tab w:val="decimal" w:pos="35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811E338" w14:textId="77777777" w:rsidR="003A0041" w:rsidRPr="008860F2" w:rsidRDefault="003A0041" w:rsidP="003A004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</w:tcPr>
          <w:p w14:paraId="0146A647" w14:textId="3EBAED68" w:rsidR="003A0041" w:rsidRPr="008860F2" w:rsidRDefault="00B908AA" w:rsidP="00667F8D">
            <w:pPr>
              <w:tabs>
                <w:tab w:val="decimal" w:pos="35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E65977C" w14:textId="77777777" w:rsidR="003A0041" w:rsidRPr="008860F2" w:rsidRDefault="003A0041" w:rsidP="003A004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</w:tcPr>
          <w:p w14:paraId="6A713188" w14:textId="0A2D82AC" w:rsidR="003A0041" w:rsidRPr="008860F2" w:rsidRDefault="00B908AA" w:rsidP="00667F8D">
            <w:pPr>
              <w:tabs>
                <w:tab w:val="decimal" w:pos="35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0041" w:rsidRPr="008860F2" w14:paraId="0F614394" w14:textId="77777777" w:rsidTr="00667F8D">
        <w:trPr>
          <w:trHeight w:val="825"/>
        </w:trPr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</w:tcPr>
          <w:p w14:paraId="1E05F4D4" w14:textId="77777777" w:rsidR="000D5724" w:rsidRPr="008860F2" w:rsidRDefault="003A0041" w:rsidP="000D5724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(หนี้สิน) ภาษีเงินได้</w:t>
            </w:r>
          </w:p>
          <w:p w14:paraId="658E2149" w14:textId="77777777" w:rsidR="003A0041" w:rsidRPr="008860F2" w:rsidRDefault="000D5724" w:rsidP="000D5724">
            <w:pPr>
              <w:spacing w:line="240" w:lineRule="auto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="003A0041" w:rsidRPr="008860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รอการตัดบัญชีสุทธิ </w:t>
            </w: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189FD72C" w14:textId="447FCB63" w:rsidR="002E2571" w:rsidRPr="002E2571" w:rsidRDefault="002E2571" w:rsidP="00667F8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79" w:right="-1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7F8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</w:t>
            </w:r>
            <w:r w:rsidRPr="002E2571">
              <w:rPr>
                <w:rFonts w:ascii="Angsana New" w:hAnsi="Angsana New"/>
                <w:b/>
                <w:bCs/>
                <w:sz w:val="28"/>
                <w:szCs w:val="28"/>
              </w:rPr>
              <w:t>.43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70E6ACE" w14:textId="77777777" w:rsidR="003A0041" w:rsidRPr="008860F2" w:rsidRDefault="003A0041" w:rsidP="003A0041">
            <w:pPr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0F24470B" w14:textId="40F2DDAB" w:rsidR="003A0041" w:rsidRPr="0046470F" w:rsidRDefault="00B908AA" w:rsidP="00667F8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79" w:right="-1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470F">
              <w:rPr>
                <w:rFonts w:ascii="Angsana New" w:hAnsi="Angsana New"/>
                <w:b/>
                <w:bCs/>
                <w:sz w:val="28"/>
                <w:szCs w:val="28"/>
              </w:rPr>
              <w:t>61.46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DC61B2D" w14:textId="77777777" w:rsidR="003A0041" w:rsidRPr="0046470F" w:rsidRDefault="003A0041" w:rsidP="003A0041">
            <w:pPr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340D97AB" w14:textId="47C2FFE7" w:rsidR="003A0041" w:rsidRPr="0046470F" w:rsidRDefault="00B908AA" w:rsidP="003A004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470F">
              <w:rPr>
                <w:rFonts w:ascii="Angsana New" w:hAnsi="Angsana New"/>
                <w:b/>
                <w:bCs/>
                <w:sz w:val="28"/>
                <w:szCs w:val="28"/>
              </w:rPr>
              <w:t>(15.36)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8803A97" w14:textId="77777777" w:rsidR="003A0041" w:rsidRPr="0046470F" w:rsidRDefault="003A0041" w:rsidP="003A0041">
            <w:pPr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3A546090" w14:textId="1E02D77C" w:rsidR="003A0041" w:rsidRPr="0046470F" w:rsidRDefault="003A0041" w:rsidP="00667F8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79" w:right="-1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470F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B908AA" w:rsidRPr="0046470F">
              <w:rPr>
                <w:rFonts w:ascii="Angsana New" w:hAnsi="Angsana New"/>
                <w:b/>
                <w:bCs/>
                <w:sz w:val="28"/>
                <w:szCs w:val="28"/>
              </w:rPr>
              <w:t>16.67</w:t>
            </w:r>
            <w:r w:rsidRPr="0046470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2094682" w14:textId="77777777" w:rsidR="003A0041" w:rsidRPr="008860F2" w:rsidRDefault="003A0041" w:rsidP="003A004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48E2CD08" w14:textId="69C2D9E3" w:rsidR="003A0041" w:rsidRPr="00B908AA" w:rsidRDefault="00B908AA" w:rsidP="003A004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08AA">
              <w:rPr>
                <w:rFonts w:ascii="Angsana New" w:hAnsi="Angsana New"/>
                <w:b/>
                <w:bCs/>
                <w:sz w:val="28"/>
                <w:szCs w:val="28"/>
              </w:rPr>
              <w:t>10.61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FE083A6" w14:textId="77777777" w:rsidR="003A0041" w:rsidRPr="00B908AA" w:rsidRDefault="003A0041" w:rsidP="003A004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232745AF" w14:textId="465B18F5" w:rsidR="003A0041" w:rsidRPr="00B908AA" w:rsidRDefault="00B908AA" w:rsidP="003A004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08AA">
              <w:rPr>
                <w:rFonts w:ascii="Angsana New" w:hAnsi="Angsana New"/>
                <w:b/>
                <w:bCs/>
                <w:sz w:val="28"/>
                <w:szCs w:val="28"/>
              </w:rPr>
              <w:t>6.75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34A8FDE7" w14:textId="77777777" w:rsidR="003A0041" w:rsidRPr="008860F2" w:rsidRDefault="003A0041" w:rsidP="003A004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52214AA7" w14:textId="24328B65" w:rsidR="003A0041" w:rsidRPr="008860F2" w:rsidRDefault="00B908AA" w:rsidP="00667F8D">
            <w:pPr>
              <w:tabs>
                <w:tab w:val="decimal" w:pos="35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239CA4C" w14:textId="77777777" w:rsidR="003A0041" w:rsidRPr="008860F2" w:rsidRDefault="003A0041" w:rsidP="003A004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5E12B972" w14:textId="0EFAB636" w:rsidR="003A0041" w:rsidRPr="008860F2" w:rsidRDefault="00B908AA" w:rsidP="00667F8D">
            <w:pPr>
              <w:tabs>
                <w:tab w:val="decimal" w:pos="35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16A2D3B" w14:textId="77777777" w:rsidR="003A0041" w:rsidRPr="008860F2" w:rsidRDefault="003A0041" w:rsidP="00C454BC">
      <w:pPr>
        <w:pStyle w:val="NoSpacing"/>
        <w:rPr>
          <w:rFonts w:ascii="Angsana New" w:hAnsi="Angsana New"/>
          <w:sz w:val="28"/>
          <w:szCs w:val="28"/>
        </w:rPr>
      </w:pPr>
    </w:p>
    <w:p w14:paraId="0155E736" w14:textId="77777777" w:rsidR="000D5724" w:rsidRPr="008860F2" w:rsidRDefault="000D5724">
      <w:pPr>
        <w:spacing w:line="240" w:lineRule="auto"/>
        <w:jc w:val="left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</w:rPr>
        <w:br w:type="page"/>
      </w:r>
    </w:p>
    <w:tbl>
      <w:tblPr>
        <w:tblW w:w="950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28"/>
        <w:gridCol w:w="997"/>
        <w:gridCol w:w="6"/>
        <w:gridCol w:w="264"/>
        <w:gridCol w:w="6"/>
        <w:gridCol w:w="1137"/>
        <w:gridCol w:w="268"/>
        <w:gridCol w:w="6"/>
        <w:gridCol w:w="1106"/>
        <w:gridCol w:w="6"/>
        <w:gridCol w:w="179"/>
        <w:gridCol w:w="57"/>
        <w:gridCol w:w="929"/>
        <w:gridCol w:w="118"/>
        <w:gridCol w:w="166"/>
        <w:gridCol w:w="70"/>
        <w:gridCol w:w="1040"/>
        <w:gridCol w:w="24"/>
      </w:tblGrid>
      <w:tr w:rsidR="0036465D" w:rsidRPr="008860F2" w14:paraId="53ED8508" w14:textId="77777777" w:rsidTr="004901BF">
        <w:trPr>
          <w:gridAfter w:val="1"/>
          <w:wAfter w:w="24" w:type="dxa"/>
        </w:trPr>
        <w:tc>
          <w:tcPr>
            <w:tcW w:w="3128" w:type="dxa"/>
          </w:tcPr>
          <w:p w14:paraId="4781AFAE" w14:textId="77777777" w:rsidR="0036465D" w:rsidRPr="004317F0" w:rsidRDefault="0036465D" w:rsidP="004901B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997" w:type="dxa"/>
          </w:tcPr>
          <w:p w14:paraId="553D7E07" w14:textId="77777777" w:rsidR="0036465D" w:rsidRPr="008860F2" w:rsidRDefault="0036465D" w:rsidP="004901BF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5358" w:type="dxa"/>
            <w:gridSpan w:val="15"/>
          </w:tcPr>
          <w:p w14:paraId="3318A7E3" w14:textId="77777777" w:rsidR="0036465D" w:rsidRPr="008860F2" w:rsidRDefault="0036465D" w:rsidP="004901BF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6465D" w:rsidRPr="008860F2" w14:paraId="68722EAF" w14:textId="77777777" w:rsidTr="004901BF">
        <w:tc>
          <w:tcPr>
            <w:tcW w:w="3128" w:type="dxa"/>
          </w:tcPr>
          <w:p w14:paraId="5A156E61" w14:textId="77777777" w:rsidR="0036465D" w:rsidRPr="008860F2" w:rsidRDefault="0036465D" w:rsidP="004901B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997" w:type="dxa"/>
            <w:vMerge w:val="restart"/>
            <w:vAlign w:val="bottom"/>
          </w:tcPr>
          <w:p w14:paraId="03385D5A" w14:textId="77777777" w:rsidR="0036465D" w:rsidRPr="008860F2" w:rsidRDefault="0036465D" w:rsidP="004901BF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461FE91" w14:textId="77777777" w:rsidR="0036465D" w:rsidRPr="008860F2" w:rsidRDefault="0036465D" w:rsidP="004901BF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ตุลาคม </w:t>
            </w:r>
          </w:p>
          <w:p w14:paraId="5E6FD558" w14:textId="77777777" w:rsidR="0036465D" w:rsidRPr="008860F2" w:rsidRDefault="0036465D" w:rsidP="004901BF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978" w:type="dxa"/>
            <w:gridSpan w:val="9"/>
            <w:tcBorders>
              <w:bottom w:val="single" w:sz="4" w:space="0" w:color="auto"/>
            </w:tcBorders>
            <w:vAlign w:val="bottom"/>
          </w:tcPr>
          <w:p w14:paraId="03588B8E" w14:textId="77777777" w:rsidR="0036465D" w:rsidRPr="008860F2" w:rsidRDefault="0036465D" w:rsidP="004901BF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บันทึกเป็น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รายจ่าย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) /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986" w:type="dxa"/>
            <w:gridSpan w:val="2"/>
          </w:tcPr>
          <w:p w14:paraId="76EE805A" w14:textId="77777777" w:rsidR="0036465D" w:rsidRPr="008860F2" w:rsidRDefault="0036465D" w:rsidP="004901BF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  <w:gridSpan w:val="2"/>
          </w:tcPr>
          <w:p w14:paraId="36BEFE9F" w14:textId="77777777" w:rsidR="0036465D" w:rsidRPr="008860F2" w:rsidRDefault="0036465D" w:rsidP="004901BF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3"/>
          </w:tcPr>
          <w:p w14:paraId="583AF267" w14:textId="77777777" w:rsidR="0036465D" w:rsidRPr="008860F2" w:rsidRDefault="0036465D" w:rsidP="004901BF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36465D" w:rsidRPr="008860F2" w14:paraId="798F60AA" w14:textId="77777777" w:rsidTr="004901BF">
        <w:trPr>
          <w:gridAfter w:val="1"/>
          <w:wAfter w:w="24" w:type="dxa"/>
        </w:trPr>
        <w:tc>
          <w:tcPr>
            <w:tcW w:w="3128" w:type="dxa"/>
          </w:tcPr>
          <w:p w14:paraId="7F75E489" w14:textId="77777777" w:rsidR="0036465D" w:rsidRPr="008860F2" w:rsidRDefault="0036465D" w:rsidP="004901B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997" w:type="dxa"/>
            <w:vMerge/>
            <w:vAlign w:val="bottom"/>
          </w:tcPr>
          <w:p w14:paraId="68CD4A5D" w14:textId="77777777" w:rsidR="0036465D" w:rsidRPr="008860F2" w:rsidRDefault="0036465D" w:rsidP="004901BF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6AAAF86" w14:textId="77777777" w:rsidR="0036465D" w:rsidRPr="008860F2" w:rsidRDefault="0036465D" w:rsidP="004901B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0C009D69" w14:textId="77777777" w:rsidR="00567198" w:rsidRDefault="00567198" w:rsidP="004901BF">
            <w:pPr>
              <w:spacing w:line="240" w:lineRule="auto"/>
              <w:ind w:left="-135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537EFD0" w14:textId="0EA37E8B" w:rsidR="0036465D" w:rsidRPr="008860F2" w:rsidRDefault="0036465D" w:rsidP="00567198">
            <w:pPr>
              <w:spacing w:line="240" w:lineRule="auto"/>
              <w:ind w:left="-135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68" w:type="dxa"/>
            <w:vAlign w:val="bottom"/>
          </w:tcPr>
          <w:p w14:paraId="0DF7E059" w14:textId="77777777" w:rsidR="0036465D" w:rsidRPr="008860F2" w:rsidRDefault="0036465D" w:rsidP="004901BF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</w:tcPr>
          <w:p w14:paraId="397AE02F" w14:textId="77777777" w:rsidR="003F7C5A" w:rsidRDefault="003F7C5A" w:rsidP="004901BF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9666B61" w14:textId="61C76502" w:rsidR="0036465D" w:rsidRPr="008860F2" w:rsidRDefault="0036465D" w:rsidP="004901BF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</w:p>
          <w:p w14:paraId="69325927" w14:textId="77777777" w:rsidR="0036465D" w:rsidRPr="008860F2" w:rsidRDefault="0036465D" w:rsidP="004901BF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242" w:type="dxa"/>
            <w:gridSpan w:val="3"/>
          </w:tcPr>
          <w:p w14:paraId="4B93232E" w14:textId="77777777" w:rsidR="0036465D" w:rsidRPr="008860F2" w:rsidRDefault="0036465D" w:rsidP="004901BF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7" w:type="dxa"/>
            <w:gridSpan w:val="2"/>
          </w:tcPr>
          <w:p w14:paraId="66B978C5" w14:textId="77777777" w:rsidR="0036465D" w:rsidRDefault="0036465D" w:rsidP="004901BF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5D60">
              <w:rPr>
                <w:rFonts w:ascii="Angsana New" w:hAnsi="Angsana New" w:hint="cs"/>
                <w:sz w:val="28"/>
                <w:szCs w:val="28"/>
                <w:cs/>
              </w:rPr>
              <w:t>ปรับปรุง</w:t>
            </w:r>
          </w:p>
          <w:p w14:paraId="745B0E55" w14:textId="77777777" w:rsidR="0036465D" w:rsidRDefault="0036465D" w:rsidP="004901BF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กำไรสะสม</w:t>
            </w:r>
          </w:p>
          <w:p w14:paraId="7C50C1D6" w14:textId="77777777" w:rsidR="0036465D" w:rsidRDefault="0036465D" w:rsidP="004901BF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ต้นงวด</w:t>
            </w:r>
          </w:p>
          <w:p w14:paraId="6441BAE1" w14:textId="41292042" w:rsidR="003F7C5A" w:rsidRPr="005B5D60" w:rsidRDefault="003F7C5A" w:rsidP="004901BF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158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(หมายเหตุ</w:t>
            </w:r>
            <w:r w:rsidRPr="0044158D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3</w:t>
            </w:r>
            <w:r w:rsidRPr="0044158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gridSpan w:val="2"/>
          </w:tcPr>
          <w:p w14:paraId="48AB2813" w14:textId="77777777" w:rsidR="0036465D" w:rsidRPr="008860F2" w:rsidRDefault="0036465D" w:rsidP="004901BF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0" w:type="dxa"/>
          </w:tcPr>
          <w:p w14:paraId="5C3E6C25" w14:textId="77777777" w:rsidR="003F7C5A" w:rsidRDefault="003F7C5A" w:rsidP="004901BF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92D2EAD" w14:textId="39F7387A" w:rsidR="0036465D" w:rsidRPr="008860F2" w:rsidRDefault="0036465D" w:rsidP="004901BF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5649185" w14:textId="77777777" w:rsidR="0036465D" w:rsidRPr="008860F2" w:rsidRDefault="0036465D" w:rsidP="004901BF">
            <w:pPr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7E2F59A7" w14:textId="77777777" w:rsidR="0036465D" w:rsidRPr="008860F2" w:rsidRDefault="0036465D" w:rsidP="004901BF">
            <w:pPr>
              <w:spacing w:line="240" w:lineRule="auto"/>
              <w:ind w:left="-124" w:right="-92"/>
              <w:jc w:val="center"/>
              <w:rPr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2563</w:t>
            </w:r>
          </w:p>
        </w:tc>
      </w:tr>
      <w:tr w:rsidR="0036465D" w:rsidRPr="008860F2" w14:paraId="23EA95B2" w14:textId="77777777" w:rsidTr="004901BF">
        <w:trPr>
          <w:gridAfter w:val="1"/>
          <w:wAfter w:w="24" w:type="dxa"/>
        </w:trPr>
        <w:tc>
          <w:tcPr>
            <w:tcW w:w="3128" w:type="dxa"/>
          </w:tcPr>
          <w:p w14:paraId="0C7C437C" w14:textId="77777777" w:rsidR="0036465D" w:rsidRPr="008860F2" w:rsidRDefault="0036465D" w:rsidP="004901BF">
            <w:pPr>
              <w:spacing w:line="240" w:lineRule="auto"/>
              <w:ind w:left="117" w:right="-79" w:hanging="1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55" w:type="dxa"/>
            <w:gridSpan w:val="16"/>
          </w:tcPr>
          <w:p w14:paraId="1635AAEA" w14:textId="77777777" w:rsidR="0036465D" w:rsidRPr="005B5D60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6465D" w:rsidRPr="008860F2" w14:paraId="3C4EEF1D" w14:textId="77777777" w:rsidTr="004901BF">
        <w:trPr>
          <w:gridAfter w:val="1"/>
          <w:wAfter w:w="24" w:type="dxa"/>
        </w:trPr>
        <w:tc>
          <w:tcPr>
            <w:tcW w:w="3128" w:type="dxa"/>
          </w:tcPr>
          <w:p w14:paraId="797D9A76" w14:textId="77777777" w:rsidR="0036465D" w:rsidRPr="008860F2" w:rsidRDefault="0036465D" w:rsidP="004901BF">
            <w:pPr>
              <w:spacing w:line="240" w:lineRule="auto"/>
              <w:ind w:left="117" w:right="-79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7" w:type="dxa"/>
          </w:tcPr>
          <w:p w14:paraId="629BA809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88A5530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3DF2C5D7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259C93D0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</w:tcPr>
          <w:p w14:paraId="02DF49B7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left" w:pos="285"/>
                <w:tab w:val="left" w:pos="361"/>
                <w:tab w:val="center" w:pos="458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gridSpan w:val="3"/>
          </w:tcPr>
          <w:p w14:paraId="4B1B98F8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gridSpan w:val="2"/>
          </w:tcPr>
          <w:p w14:paraId="7CC8315E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71ADABC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4C46343D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465D" w:rsidRPr="008860F2" w14:paraId="4D79B92F" w14:textId="77777777" w:rsidTr="004901BF">
        <w:trPr>
          <w:gridAfter w:val="1"/>
          <w:wAfter w:w="24" w:type="dxa"/>
        </w:trPr>
        <w:tc>
          <w:tcPr>
            <w:tcW w:w="3128" w:type="dxa"/>
          </w:tcPr>
          <w:p w14:paraId="6CC061BD" w14:textId="25154F2A" w:rsidR="0036465D" w:rsidRPr="008860F2" w:rsidRDefault="0036465D" w:rsidP="00DB14D3">
            <w:pPr>
              <w:rPr>
                <w:color w:val="0000FF"/>
                <w:sz w:val="28"/>
                <w:szCs w:val="28"/>
              </w:rPr>
            </w:pPr>
            <w:r w:rsidRPr="008860F2">
              <w:rPr>
                <w:sz w:val="28"/>
                <w:szCs w:val="28"/>
                <w:cs/>
              </w:rPr>
              <w:t>อสังหาริมทรัพย์พัฒนา</w:t>
            </w:r>
            <w:r w:rsidR="00DB14D3">
              <w:rPr>
                <w:rFonts w:hint="cs"/>
                <w:sz w:val="28"/>
                <w:szCs w:val="28"/>
                <w:cs/>
              </w:rPr>
              <w:t>เพื่อขาย</w:t>
            </w:r>
          </w:p>
        </w:tc>
        <w:tc>
          <w:tcPr>
            <w:tcW w:w="997" w:type="dxa"/>
            <w:vAlign w:val="bottom"/>
          </w:tcPr>
          <w:p w14:paraId="2B727916" w14:textId="77777777" w:rsidR="0036465D" w:rsidRPr="00D36C49" w:rsidRDefault="0036465D" w:rsidP="004901B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0.57</w:t>
            </w:r>
          </w:p>
        </w:tc>
        <w:tc>
          <w:tcPr>
            <w:tcW w:w="270" w:type="dxa"/>
            <w:gridSpan w:val="2"/>
            <w:vAlign w:val="bottom"/>
          </w:tcPr>
          <w:p w14:paraId="619C0A58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3A45CB81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1.30</w:t>
            </w:r>
          </w:p>
        </w:tc>
        <w:tc>
          <w:tcPr>
            <w:tcW w:w="268" w:type="dxa"/>
            <w:vAlign w:val="bottom"/>
          </w:tcPr>
          <w:p w14:paraId="229CDF2B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772A3D26" w14:textId="77777777" w:rsidR="0036465D" w:rsidRPr="00721CE8" w:rsidRDefault="0036465D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3"/>
            <w:vAlign w:val="bottom"/>
          </w:tcPr>
          <w:p w14:paraId="2A78D46A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gridSpan w:val="2"/>
          </w:tcPr>
          <w:p w14:paraId="70B574EF" w14:textId="77777777" w:rsidR="0036465D" w:rsidRDefault="0036465D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C53EAD5" w14:textId="77777777" w:rsidR="0036465D" w:rsidRDefault="0036465D" w:rsidP="004901B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3A64F0E1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1.87</w:t>
            </w:r>
          </w:p>
        </w:tc>
      </w:tr>
      <w:tr w:rsidR="0036465D" w:rsidRPr="008860F2" w14:paraId="15F4AD86" w14:textId="77777777" w:rsidTr="004901BF">
        <w:trPr>
          <w:gridAfter w:val="1"/>
          <w:wAfter w:w="24" w:type="dxa"/>
        </w:trPr>
        <w:tc>
          <w:tcPr>
            <w:tcW w:w="3128" w:type="dxa"/>
          </w:tcPr>
          <w:p w14:paraId="51C22AEC" w14:textId="77777777" w:rsidR="0036465D" w:rsidRPr="008860F2" w:rsidRDefault="0036465D" w:rsidP="004901BF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97" w:type="dxa"/>
            <w:vAlign w:val="bottom"/>
          </w:tcPr>
          <w:p w14:paraId="20F57A53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4.93</w:t>
            </w:r>
          </w:p>
        </w:tc>
        <w:tc>
          <w:tcPr>
            <w:tcW w:w="270" w:type="dxa"/>
            <w:gridSpan w:val="2"/>
            <w:vAlign w:val="bottom"/>
          </w:tcPr>
          <w:p w14:paraId="04628CC9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53BFAB33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0.42</w:t>
            </w:r>
          </w:p>
        </w:tc>
        <w:tc>
          <w:tcPr>
            <w:tcW w:w="268" w:type="dxa"/>
            <w:vAlign w:val="bottom"/>
          </w:tcPr>
          <w:p w14:paraId="7B17957F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52CF1E66" w14:textId="77777777" w:rsidR="0036465D" w:rsidRPr="008860F2" w:rsidRDefault="0036465D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3"/>
            <w:vAlign w:val="bottom"/>
          </w:tcPr>
          <w:p w14:paraId="6ECE133B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gridSpan w:val="2"/>
          </w:tcPr>
          <w:p w14:paraId="72C4B903" w14:textId="77777777" w:rsidR="0036465D" w:rsidRDefault="0036465D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FFAAE95" w14:textId="77777777" w:rsidR="0036465D" w:rsidRDefault="0036465D" w:rsidP="004901B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4F088C21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5.35</w:t>
            </w:r>
          </w:p>
        </w:tc>
      </w:tr>
      <w:tr w:rsidR="0036465D" w:rsidRPr="008860F2" w14:paraId="450374D8" w14:textId="77777777" w:rsidTr="004901BF">
        <w:trPr>
          <w:gridAfter w:val="1"/>
          <w:wAfter w:w="24" w:type="dxa"/>
        </w:trPr>
        <w:tc>
          <w:tcPr>
            <w:tcW w:w="3128" w:type="dxa"/>
          </w:tcPr>
          <w:p w14:paraId="66B1B7DB" w14:textId="77777777" w:rsidR="0036465D" w:rsidRPr="008860F2" w:rsidRDefault="0036465D" w:rsidP="004901BF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03" w:type="dxa"/>
            <w:gridSpan w:val="2"/>
            <w:vAlign w:val="bottom"/>
          </w:tcPr>
          <w:p w14:paraId="4AE74604" w14:textId="77777777" w:rsidR="0036465D" w:rsidRPr="00900649" w:rsidRDefault="0036465D" w:rsidP="004901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575F227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38D78ED2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0.28</w:t>
            </w:r>
          </w:p>
        </w:tc>
        <w:tc>
          <w:tcPr>
            <w:tcW w:w="274" w:type="dxa"/>
            <w:gridSpan w:val="2"/>
            <w:vAlign w:val="bottom"/>
          </w:tcPr>
          <w:p w14:paraId="408EE129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4460B7B0" w14:textId="77777777" w:rsidR="0036465D" w:rsidRPr="008860F2" w:rsidRDefault="0036465D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D73B3F4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gridSpan w:val="2"/>
          </w:tcPr>
          <w:p w14:paraId="6ACB6963" w14:textId="77777777" w:rsidR="0036465D" w:rsidRPr="008860F2" w:rsidRDefault="0036465D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896DB53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6E68C967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0.28</w:t>
            </w:r>
          </w:p>
        </w:tc>
      </w:tr>
      <w:tr w:rsidR="0036465D" w:rsidRPr="008860F2" w14:paraId="2A93FE5E" w14:textId="77777777" w:rsidTr="004901BF">
        <w:trPr>
          <w:gridAfter w:val="1"/>
          <w:wAfter w:w="24" w:type="dxa"/>
        </w:trPr>
        <w:tc>
          <w:tcPr>
            <w:tcW w:w="3128" w:type="dxa"/>
          </w:tcPr>
          <w:p w14:paraId="30A66932" w14:textId="77777777" w:rsidR="0036465D" w:rsidRPr="008860F2" w:rsidRDefault="0036465D" w:rsidP="004901BF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ประมาณการหนี้สิน </w:t>
            </w:r>
          </w:p>
        </w:tc>
        <w:tc>
          <w:tcPr>
            <w:tcW w:w="1003" w:type="dxa"/>
            <w:gridSpan w:val="2"/>
            <w:vAlign w:val="bottom"/>
          </w:tcPr>
          <w:p w14:paraId="7B1E7E20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1.22</w:t>
            </w:r>
          </w:p>
        </w:tc>
        <w:tc>
          <w:tcPr>
            <w:tcW w:w="270" w:type="dxa"/>
            <w:gridSpan w:val="2"/>
            <w:vAlign w:val="bottom"/>
          </w:tcPr>
          <w:p w14:paraId="5BD97F18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41EDA418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(0.23)</w:t>
            </w:r>
          </w:p>
        </w:tc>
        <w:tc>
          <w:tcPr>
            <w:tcW w:w="274" w:type="dxa"/>
            <w:gridSpan w:val="2"/>
            <w:vAlign w:val="bottom"/>
          </w:tcPr>
          <w:p w14:paraId="54BD0788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72D6CBF0" w14:textId="77777777" w:rsidR="0036465D" w:rsidRPr="008860F2" w:rsidRDefault="0036465D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55AA6BB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gridSpan w:val="2"/>
          </w:tcPr>
          <w:p w14:paraId="71BB272D" w14:textId="77777777" w:rsidR="0036465D" w:rsidRPr="00721CE8" w:rsidRDefault="0036465D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3DAE1FC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6F1C451B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0.99</w:t>
            </w:r>
          </w:p>
        </w:tc>
      </w:tr>
      <w:tr w:rsidR="0036465D" w:rsidRPr="008860F2" w14:paraId="31B9952F" w14:textId="77777777" w:rsidTr="004901BF">
        <w:trPr>
          <w:gridAfter w:val="1"/>
          <w:wAfter w:w="24" w:type="dxa"/>
        </w:trPr>
        <w:tc>
          <w:tcPr>
            <w:tcW w:w="3128" w:type="dxa"/>
          </w:tcPr>
          <w:p w14:paraId="0A9222CF" w14:textId="77777777" w:rsidR="0036465D" w:rsidRPr="008860F2" w:rsidRDefault="0036465D" w:rsidP="004901BF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003" w:type="dxa"/>
            <w:gridSpan w:val="2"/>
            <w:vAlign w:val="bottom"/>
          </w:tcPr>
          <w:p w14:paraId="234E1DB1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6D5D583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546CBDA2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6AB3CEC9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0F10D42F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3A8B66A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gridSpan w:val="2"/>
          </w:tcPr>
          <w:p w14:paraId="4A6AC1D8" w14:textId="77777777" w:rsidR="0036465D" w:rsidRPr="008860F2" w:rsidRDefault="0036465D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C9B644A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70636F81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465D" w:rsidRPr="008860F2" w14:paraId="3B329DDD" w14:textId="77777777" w:rsidTr="004901BF">
        <w:trPr>
          <w:gridAfter w:val="1"/>
          <w:wAfter w:w="24" w:type="dxa"/>
        </w:trPr>
        <w:tc>
          <w:tcPr>
            <w:tcW w:w="3128" w:type="dxa"/>
          </w:tcPr>
          <w:p w14:paraId="379D0683" w14:textId="77777777" w:rsidR="0036465D" w:rsidRPr="008860F2" w:rsidRDefault="0036465D" w:rsidP="004901BF">
            <w:pPr>
              <w:spacing w:line="240" w:lineRule="auto"/>
              <w:ind w:left="66" w:right="-79" w:firstLine="90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003" w:type="dxa"/>
            <w:gridSpan w:val="2"/>
            <w:vAlign w:val="bottom"/>
          </w:tcPr>
          <w:p w14:paraId="1E0FB2A6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11.14</w:t>
            </w:r>
          </w:p>
        </w:tc>
        <w:tc>
          <w:tcPr>
            <w:tcW w:w="270" w:type="dxa"/>
            <w:gridSpan w:val="2"/>
            <w:vAlign w:val="bottom"/>
          </w:tcPr>
          <w:p w14:paraId="5B4542B9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0B1DAACC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2.17</w:t>
            </w:r>
          </w:p>
        </w:tc>
        <w:tc>
          <w:tcPr>
            <w:tcW w:w="274" w:type="dxa"/>
            <w:gridSpan w:val="2"/>
            <w:vAlign w:val="bottom"/>
          </w:tcPr>
          <w:p w14:paraId="0C2E03B1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5C505DE3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0.06</w:t>
            </w:r>
          </w:p>
        </w:tc>
        <w:tc>
          <w:tcPr>
            <w:tcW w:w="236" w:type="dxa"/>
            <w:gridSpan w:val="2"/>
          </w:tcPr>
          <w:p w14:paraId="122EBD56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gridSpan w:val="2"/>
          </w:tcPr>
          <w:p w14:paraId="262246FD" w14:textId="77777777" w:rsidR="0036465D" w:rsidRPr="008860F2" w:rsidRDefault="0036465D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C0A1AF9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7AB98BBC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13.37</w:t>
            </w:r>
          </w:p>
        </w:tc>
      </w:tr>
      <w:tr w:rsidR="0036465D" w:rsidRPr="008860F2" w14:paraId="0A9E0632" w14:textId="77777777" w:rsidTr="004901BF">
        <w:trPr>
          <w:gridAfter w:val="1"/>
          <w:wAfter w:w="24" w:type="dxa"/>
        </w:trPr>
        <w:tc>
          <w:tcPr>
            <w:tcW w:w="3128" w:type="dxa"/>
          </w:tcPr>
          <w:p w14:paraId="1FDEF6C9" w14:textId="77777777" w:rsidR="0036465D" w:rsidRPr="008860F2" w:rsidRDefault="0036465D" w:rsidP="004901BF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003" w:type="dxa"/>
            <w:gridSpan w:val="2"/>
            <w:vAlign w:val="bottom"/>
          </w:tcPr>
          <w:p w14:paraId="47AE4C25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8.38</w:t>
            </w:r>
          </w:p>
        </w:tc>
        <w:tc>
          <w:tcPr>
            <w:tcW w:w="270" w:type="dxa"/>
            <w:gridSpan w:val="2"/>
            <w:vAlign w:val="bottom"/>
          </w:tcPr>
          <w:p w14:paraId="04ABFA17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  <w:vAlign w:val="bottom"/>
          </w:tcPr>
          <w:p w14:paraId="54A6053E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21.62</w:t>
            </w:r>
          </w:p>
        </w:tc>
        <w:tc>
          <w:tcPr>
            <w:tcW w:w="274" w:type="dxa"/>
            <w:gridSpan w:val="2"/>
            <w:vAlign w:val="bottom"/>
          </w:tcPr>
          <w:p w14:paraId="002400E8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00436E8C" w14:textId="77777777" w:rsidR="0036465D" w:rsidRPr="008860F2" w:rsidRDefault="0036465D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5F48F0F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gridSpan w:val="2"/>
          </w:tcPr>
          <w:p w14:paraId="0220FC05" w14:textId="77777777" w:rsidR="0036465D" w:rsidRPr="008860F2" w:rsidRDefault="0036465D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67107E9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7949430B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30.00</w:t>
            </w:r>
          </w:p>
        </w:tc>
      </w:tr>
      <w:tr w:rsidR="0036465D" w:rsidRPr="008860F2" w14:paraId="02AFF792" w14:textId="77777777" w:rsidTr="004901BF">
        <w:trPr>
          <w:gridAfter w:val="1"/>
          <w:wAfter w:w="24" w:type="dxa"/>
        </w:trPr>
        <w:tc>
          <w:tcPr>
            <w:tcW w:w="3128" w:type="dxa"/>
          </w:tcPr>
          <w:p w14:paraId="6B604FC1" w14:textId="77777777" w:rsidR="0036465D" w:rsidRPr="008860F2" w:rsidRDefault="0036465D" w:rsidP="004901BF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003" w:type="dxa"/>
            <w:gridSpan w:val="2"/>
            <w:vAlign w:val="bottom"/>
          </w:tcPr>
          <w:p w14:paraId="68E083AA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28.28</w:t>
            </w:r>
          </w:p>
        </w:tc>
        <w:tc>
          <w:tcPr>
            <w:tcW w:w="270" w:type="dxa"/>
            <w:gridSpan w:val="2"/>
            <w:vAlign w:val="bottom"/>
          </w:tcPr>
          <w:p w14:paraId="082807F9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02C68E90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10.42</w:t>
            </w:r>
          </w:p>
        </w:tc>
        <w:tc>
          <w:tcPr>
            <w:tcW w:w="274" w:type="dxa"/>
            <w:gridSpan w:val="2"/>
            <w:vAlign w:val="bottom"/>
          </w:tcPr>
          <w:p w14:paraId="1657D925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43322813" w14:textId="77777777" w:rsidR="0036465D" w:rsidRPr="008860F2" w:rsidRDefault="0036465D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76384441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gridSpan w:val="2"/>
          </w:tcPr>
          <w:p w14:paraId="679F6C45" w14:textId="77777777" w:rsidR="0036465D" w:rsidRPr="008860F2" w:rsidRDefault="0036465D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A097A3E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08A37AF0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38.70</w:t>
            </w:r>
          </w:p>
        </w:tc>
      </w:tr>
      <w:tr w:rsidR="0036465D" w:rsidRPr="008860F2" w14:paraId="571C4999" w14:textId="77777777" w:rsidTr="004901BF">
        <w:trPr>
          <w:gridAfter w:val="1"/>
          <w:wAfter w:w="24" w:type="dxa"/>
        </w:trPr>
        <w:tc>
          <w:tcPr>
            <w:tcW w:w="3128" w:type="dxa"/>
          </w:tcPr>
          <w:p w14:paraId="33B9603A" w14:textId="77777777" w:rsidR="0036465D" w:rsidRPr="008860F2" w:rsidRDefault="0036465D" w:rsidP="004901BF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003" w:type="dxa"/>
            <w:gridSpan w:val="2"/>
            <w:tcBorders>
              <w:bottom w:val="single" w:sz="4" w:space="0" w:color="auto"/>
            </w:tcBorders>
            <w:vAlign w:val="bottom"/>
          </w:tcPr>
          <w:p w14:paraId="69AD4FC9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8.49</w:t>
            </w:r>
          </w:p>
        </w:tc>
        <w:tc>
          <w:tcPr>
            <w:tcW w:w="270" w:type="dxa"/>
            <w:gridSpan w:val="2"/>
            <w:vAlign w:val="bottom"/>
          </w:tcPr>
          <w:p w14:paraId="38DAC423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3BA33EB1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(3.42)</w:t>
            </w:r>
          </w:p>
        </w:tc>
        <w:tc>
          <w:tcPr>
            <w:tcW w:w="274" w:type="dxa"/>
            <w:gridSpan w:val="2"/>
            <w:vAlign w:val="bottom"/>
          </w:tcPr>
          <w:p w14:paraId="00A8ED30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  <w:vAlign w:val="bottom"/>
          </w:tcPr>
          <w:p w14:paraId="6B9FF897" w14:textId="77777777" w:rsidR="0036465D" w:rsidRPr="00721CE8" w:rsidRDefault="0036465D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721C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7310B4DC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47" w:type="dxa"/>
            <w:gridSpan w:val="2"/>
            <w:tcBorders>
              <w:bottom w:val="single" w:sz="4" w:space="0" w:color="auto"/>
            </w:tcBorders>
          </w:tcPr>
          <w:p w14:paraId="62F758FA" w14:textId="77777777" w:rsidR="0036465D" w:rsidRPr="008860F2" w:rsidRDefault="0036465D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61D4ECE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6D650276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5.07</w:t>
            </w:r>
          </w:p>
        </w:tc>
      </w:tr>
      <w:tr w:rsidR="0036465D" w:rsidRPr="008860F2" w14:paraId="22BFF44E" w14:textId="77777777" w:rsidTr="004901BF">
        <w:trPr>
          <w:gridAfter w:val="1"/>
          <w:wAfter w:w="24" w:type="dxa"/>
        </w:trPr>
        <w:tc>
          <w:tcPr>
            <w:tcW w:w="3128" w:type="dxa"/>
          </w:tcPr>
          <w:p w14:paraId="73405F9A" w14:textId="77777777" w:rsidR="0036465D" w:rsidRPr="008860F2" w:rsidRDefault="0036465D" w:rsidP="004901BF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07BCD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63.01</w:t>
            </w:r>
          </w:p>
        </w:tc>
        <w:tc>
          <w:tcPr>
            <w:tcW w:w="270" w:type="dxa"/>
            <w:gridSpan w:val="2"/>
            <w:vAlign w:val="bottom"/>
          </w:tcPr>
          <w:p w14:paraId="32BA2DD5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D0D5C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32.56</w:t>
            </w:r>
          </w:p>
        </w:tc>
        <w:tc>
          <w:tcPr>
            <w:tcW w:w="274" w:type="dxa"/>
            <w:gridSpan w:val="2"/>
            <w:vAlign w:val="bottom"/>
          </w:tcPr>
          <w:p w14:paraId="7776591C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58D72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0.06</w:t>
            </w:r>
          </w:p>
        </w:tc>
        <w:tc>
          <w:tcPr>
            <w:tcW w:w="236" w:type="dxa"/>
            <w:gridSpan w:val="2"/>
          </w:tcPr>
          <w:p w14:paraId="11501513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453864" w14:textId="77777777" w:rsidR="0036465D" w:rsidRPr="00A7712C" w:rsidRDefault="0036465D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12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29140E7" w14:textId="77777777" w:rsidR="0036465D" w:rsidRPr="00A7712C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398F6" w14:textId="77777777" w:rsidR="0036465D" w:rsidRPr="00A7712C" w:rsidRDefault="0036465D" w:rsidP="004901B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12C">
              <w:rPr>
                <w:rFonts w:ascii="Angsana New" w:hAnsi="Angsana New"/>
                <w:b/>
                <w:bCs/>
                <w:sz w:val="28"/>
                <w:szCs w:val="28"/>
              </w:rPr>
              <w:t>95.63</w:t>
            </w:r>
          </w:p>
        </w:tc>
      </w:tr>
      <w:tr w:rsidR="0036465D" w:rsidRPr="008860F2" w14:paraId="2435A1A6" w14:textId="77777777" w:rsidTr="004901BF">
        <w:trPr>
          <w:gridAfter w:val="1"/>
          <w:wAfter w:w="24" w:type="dxa"/>
        </w:trPr>
        <w:tc>
          <w:tcPr>
            <w:tcW w:w="3128" w:type="dxa"/>
          </w:tcPr>
          <w:p w14:paraId="390C0D22" w14:textId="77777777" w:rsidR="0036465D" w:rsidRPr="008860F2" w:rsidRDefault="0036465D" w:rsidP="004901BF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1E609F0E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BC29D6C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741E210E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42E71AC9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36FB5EDF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4736049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auto"/>
            </w:tcBorders>
          </w:tcPr>
          <w:p w14:paraId="3941B11A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8341175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708E7544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465D" w:rsidRPr="008860F2" w14:paraId="1639C60D" w14:textId="77777777" w:rsidTr="004901BF">
        <w:trPr>
          <w:gridAfter w:val="1"/>
          <w:wAfter w:w="24" w:type="dxa"/>
        </w:trPr>
        <w:tc>
          <w:tcPr>
            <w:tcW w:w="3128" w:type="dxa"/>
          </w:tcPr>
          <w:p w14:paraId="38871F2B" w14:textId="77777777" w:rsidR="0036465D" w:rsidRPr="008860F2" w:rsidRDefault="0036465D" w:rsidP="004901BF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03" w:type="dxa"/>
            <w:gridSpan w:val="2"/>
            <w:vAlign w:val="bottom"/>
          </w:tcPr>
          <w:p w14:paraId="32C38180" w14:textId="77777777" w:rsidR="0036465D" w:rsidRPr="00281199" w:rsidRDefault="0036465D" w:rsidP="004901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14BCCEA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2400F671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53FB00D3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5F5B8C32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61E496E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gridSpan w:val="2"/>
          </w:tcPr>
          <w:p w14:paraId="62F3F70C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4596B64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3579A19D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465D" w:rsidRPr="008860F2" w14:paraId="7EF184BF" w14:textId="77777777" w:rsidTr="004901BF">
        <w:trPr>
          <w:gridAfter w:val="1"/>
          <w:wAfter w:w="24" w:type="dxa"/>
        </w:trPr>
        <w:tc>
          <w:tcPr>
            <w:tcW w:w="3128" w:type="dxa"/>
          </w:tcPr>
          <w:p w14:paraId="416F952C" w14:textId="77777777" w:rsidR="0036465D" w:rsidRPr="008860F2" w:rsidRDefault="0036465D" w:rsidP="004901BF">
            <w:pPr>
              <w:spacing w:line="240" w:lineRule="auto"/>
              <w:ind w:left="181" w:right="-79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003" w:type="dxa"/>
            <w:gridSpan w:val="2"/>
            <w:vAlign w:val="bottom"/>
          </w:tcPr>
          <w:p w14:paraId="70BA9884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179F07F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7E0C0B61" w14:textId="52BCCF64" w:rsidR="0036465D" w:rsidRPr="00023999" w:rsidRDefault="00023999" w:rsidP="004901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11.93</w:t>
            </w:r>
          </w:p>
        </w:tc>
        <w:tc>
          <w:tcPr>
            <w:tcW w:w="274" w:type="dxa"/>
            <w:gridSpan w:val="2"/>
            <w:vAlign w:val="bottom"/>
          </w:tcPr>
          <w:p w14:paraId="2F1D80E0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19E5D5F0" w14:textId="77777777" w:rsidR="0036465D" w:rsidRPr="008860F2" w:rsidRDefault="0036465D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214D1362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gridSpan w:val="2"/>
          </w:tcPr>
          <w:p w14:paraId="24ED5D1C" w14:textId="77777777" w:rsidR="0036465D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  <w:p w14:paraId="4119D217" w14:textId="154ECD2D" w:rsidR="0036465D" w:rsidRPr="008860F2" w:rsidRDefault="00023999" w:rsidP="004901BF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2.82</w:t>
            </w:r>
          </w:p>
        </w:tc>
        <w:tc>
          <w:tcPr>
            <w:tcW w:w="236" w:type="dxa"/>
            <w:gridSpan w:val="2"/>
            <w:vAlign w:val="bottom"/>
          </w:tcPr>
          <w:p w14:paraId="169D8ACF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34E2E17F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14.75</w:t>
            </w:r>
          </w:p>
        </w:tc>
      </w:tr>
      <w:tr w:rsidR="0036465D" w:rsidRPr="008860F2" w14:paraId="62C3AED8" w14:textId="77777777" w:rsidTr="004901BF">
        <w:trPr>
          <w:gridAfter w:val="1"/>
          <w:wAfter w:w="24" w:type="dxa"/>
        </w:trPr>
        <w:tc>
          <w:tcPr>
            <w:tcW w:w="3128" w:type="dxa"/>
          </w:tcPr>
          <w:p w14:paraId="127E9BC2" w14:textId="77777777" w:rsidR="0036465D" w:rsidRPr="008860F2" w:rsidRDefault="0036465D" w:rsidP="004901BF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003" w:type="dxa"/>
            <w:gridSpan w:val="2"/>
            <w:vAlign w:val="bottom"/>
          </w:tcPr>
          <w:p w14:paraId="1E2A2B6F" w14:textId="77777777" w:rsidR="0036465D" w:rsidRPr="005B5D60" w:rsidRDefault="0036465D" w:rsidP="004901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15.92</w:t>
            </w:r>
          </w:p>
        </w:tc>
        <w:tc>
          <w:tcPr>
            <w:tcW w:w="270" w:type="dxa"/>
            <w:gridSpan w:val="2"/>
            <w:vAlign w:val="bottom"/>
          </w:tcPr>
          <w:p w14:paraId="52D0FF84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36E73BA7" w14:textId="5AEDAB70" w:rsidR="0036465D" w:rsidRPr="008860F2" w:rsidRDefault="0036465D" w:rsidP="004901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(1.1</w:t>
            </w:r>
            <w:r w:rsidR="00033155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4" w:type="dxa"/>
            <w:gridSpan w:val="2"/>
            <w:vAlign w:val="bottom"/>
          </w:tcPr>
          <w:p w14:paraId="5FE84132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6C19F899" w14:textId="77777777" w:rsidR="0036465D" w:rsidRPr="008860F2" w:rsidRDefault="0036465D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B62F2D4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gridSpan w:val="2"/>
          </w:tcPr>
          <w:p w14:paraId="5E0A828F" w14:textId="77777777" w:rsidR="0036465D" w:rsidRPr="008860F2" w:rsidRDefault="0036465D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43F9618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266DF102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14.74</w:t>
            </w:r>
          </w:p>
        </w:tc>
      </w:tr>
      <w:tr w:rsidR="0036465D" w:rsidRPr="008860F2" w14:paraId="5729B778" w14:textId="77777777" w:rsidTr="004901BF">
        <w:trPr>
          <w:gridAfter w:val="1"/>
          <w:wAfter w:w="24" w:type="dxa"/>
        </w:trPr>
        <w:tc>
          <w:tcPr>
            <w:tcW w:w="3128" w:type="dxa"/>
          </w:tcPr>
          <w:p w14:paraId="08177B80" w14:textId="77777777" w:rsidR="0036465D" w:rsidRPr="008860F2" w:rsidRDefault="0036465D" w:rsidP="004901BF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003" w:type="dxa"/>
            <w:gridSpan w:val="2"/>
            <w:vAlign w:val="bottom"/>
          </w:tcPr>
          <w:p w14:paraId="07E9879D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2.30</w:t>
            </w:r>
          </w:p>
        </w:tc>
        <w:tc>
          <w:tcPr>
            <w:tcW w:w="270" w:type="dxa"/>
            <w:gridSpan w:val="2"/>
            <w:vAlign w:val="bottom"/>
          </w:tcPr>
          <w:p w14:paraId="250448A9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30643ED5" w14:textId="5B478090" w:rsidR="0036465D" w:rsidRPr="008860F2" w:rsidRDefault="0036465D" w:rsidP="004901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(0.2</w:t>
            </w:r>
            <w:r w:rsidR="008F287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4" w:type="dxa"/>
            <w:gridSpan w:val="2"/>
            <w:vAlign w:val="bottom"/>
          </w:tcPr>
          <w:p w14:paraId="10CB3724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  <w:vAlign w:val="bottom"/>
          </w:tcPr>
          <w:p w14:paraId="5F0F17AC" w14:textId="77777777" w:rsidR="0036465D" w:rsidRPr="008860F2" w:rsidRDefault="0036465D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610C1925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bottom w:val="single" w:sz="4" w:space="0" w:color="auto"/>
            </w:tcBorders>
          </w:tcPr>
          <w:p w14:paraId="282D7D5B" w14:textId="77777777" w:rsidR="0036465D" w:rsidRPr="008860F2" w:rsidRDefault="0036465D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42EC886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41CFACEC" w14:textId="0B855DCF" w:rsidR="0036465D" w:rsidRPr="008860F2" w:rsidRDefault="0036465D" w:rsidP="004901B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</w:t>
            </w:r>
            <w:r w:rsidR="008F2875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6465D" w:rsidRPr="008860F2" w14:paraId="2FDD97B1" w14:textId="77777777" w:rsidTr="004901BF">
        <w:trPr>
          <w:gridAfter w:val="1"/>
          <w:wAfter w:w="24" w:type="dxa"/>
        </w:trPr>
        <w:tc>
          <w:tcPr>
            <w:tcW w:w="3128" w:type="dxa"/>
          </w:tcPr>
          <w:p w14:paraId="76705959" w14:textId="77777777" w:rsidR="0036465D" w:rsidRPr="008860F2" w:rsidRDefault="0036465D" w:rsidP="004901BF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0949B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18.22</w:t>
            </w:r>
          </w:p>
        </w:tc>
        <w:tc>
          <w:tcPr>
            <w:tcW w:w="270" w:type="dxa"/>
            <w:gridSpan w:val="2"/>
            <w:vAlign w:val="bottom"/>
          </w:tcPr>
          <w:p w14:paraId="2FF1E017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EADC4" w14:textId="4ED626AB" w:rsidR="0036465D" w:rsidRPr="008860F2" w:rsidRDefault="00023999" w:rsidP="004901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10.5</w:t>
            </w:r>
            <w:r w:rsidR="00033155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4" w:type="dxa"/>
            <w:gridSpan w:val="2"/>
            <w:vAlign w:val="bottom"/>
          </w:tcPr>
          <w:p w14:paraId="32CD291F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F59EA" w14:textId="77777777" w:rsidR="0036465D" w:rsidRPr="00A7712C" w:rsidRDefault="0036465D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712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79191CB4" w14:textId="77777777" w:rsidR="0036465D" w:rsidRPr="00A7712C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6F1628" w14:textId="5FAF0E9A" w:rsidR="0036465D" w:rsidRPr="00A7712C" w:rsidRDefault="00023999" w:rsidP="004901BF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2.82</w:t>
            </w:r>
          </w:p>
        </w:tc>
        <w:tc>
          <w:tcPr>
            <w:tcW w:w="236" w:type="dxa"/>
            <w:gridSpan w:val="2"/>
            <w:vAlign w:val="bottom"/>
          </w:tcPr>
          <w:p w14:paraId="67B1E49B" w14:textId="77777777" w:rsidR="0036465D" w:rsidRPr="008860F2" w:rsidRDefault="0036465D" w:rsidP="004901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BF39D" w14:textId="580CDCD0" w:rsidR="0036465D" w:rsidRPr="001F1371" w:rsidRDefault="0036465D" w:rsidP="004901B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31.5</w:t>
            </w:r>
            <w:r w:rsidR="008F287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</w:tbl>
    <w:p w14:paraId="340F78EE" w14:textId="77777777" w:rsidR="0036465D" w:rsidRDefault="0036465D">
      <w:r>
        <w:br w:type="page"/>
      </w:r>
    </w:p>
    <w:tbl>
      <w:tblPr>
        <w:tblW w:w="970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32"/>
        <w:gridCol w:w="998"/>
        <w:gridCol w:w="6"/>
        <w:gridCol w:w="264"/>
        <w:gridCol w:w="6"/>
        <w:gridCol w:w="1170"/>
        <w:gridCol w:w="6"/>
        <w:gridCol w:w="230"/>
        <w:gridCol w:w="6"/>
        <w:gridCol w:w="1106"/>
        <w:gridCol w:w="6"/>
        <w:gridCol w:w="179"/>
        <w:gridCol w:w="56"/>
        <w:gridCol w:w="6"/>
        <w:gridCol w:w="1181"/>
        <w:gridCol w:w="272"/>
        <w:gridCol w:w="1082"/>
      </w:tblGrid>
      <w:tr w:rsidR="000D5724" w:rsidRPr="008860F2" w14:paraId="561FB81B" w14:textId="77777777" w:rsidTr="0036465D">
        <w:tc>
          <w:tcPr>
            <w:tcW w:w="3132" w:type="dxa"/>
          </w:tcPr>
          <w:p w14:paraId="6D5F7DDE" w14:textId="4574FCB5" w:rsidR="000D5724" w:rsidRPr="008860F2" w:rsidRDefault="0036465D" w:rsidP="00AD73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sz w:val="18"/>
                <w:szCs w:val="18"/>
                <w:lang w:val="en-US" w:bidi="th-TH"/>
              </w:rPr>
              <w:br w:type="page"/>
            </w:r>
          </w:p>
        </w:tc>
        <w:tc>
          <w:tcPr>
            <w:tcW w:w="998" w:type="dxa"/>
          </w:tcPr>
          <w:p w14:paraId="036C9E0B" w14:textId="77777777" w:rsidR="000D5724" w:rsidRPr="008860F2" w:rsidRDefault="000D5724" w:rsidP="00AD738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5576" w:type="dxa"/>
            <w:gridSpan w:val="15"/>
          </w:tcPr>
          <w:p w14:paraId="78F7D127" w14:textId="77777777" w:rsidR="000D5724" w:rsidRPr="008860F2" w:rsidRDefault="000D5724" w:rsidP="00AD738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D5724" w:rsidRPr="008860F2" w14:paraId="2B34D7B7" w14:textId="77777777" w:rsidTr="0036465D">
        <w:tc>
          <w:tcPr>
            <w:tcW w:w="3132" w:type="dxa"/>
          </w:tcPr>
          <w:p w14:paraId="19E6D63A" w14:textId="77777777" w:rsidR="000D5724" w:rsidRPr="008860F2" w:rsidRDefault="000D5724" w:rsidP="00AD73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998" w:type="dxa"/>
            <w:vMerge w:val="restart"/>
            <w:vAlign w:val="bottom"/>
          </w:tcPr>
          <w:p w14:paraId="47B5308F" w14:textId="77777777" w:rsidR="000D5724" w:rsidRPr="008860F2" w:rsidRDefault="000D5724" w:rsidP="00AD7389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D14AE5A" w14:textId="77777777" w:rsidR="000D5724" w:rsidRPr="008860F2" w:rsidRDefault="000D5724" w:rsidP="00AD7389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ตุลาคม </w:t>
            </w:r>
          </w:p>
          <w:p w14:paraId="6D716259" w14:textId="77777777" w:rsidR="000D5724" w:rsidRPr="008860F2" w:rsidRDefault="000D5724" w:rsidP="00AD7389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2979" w:type="dxa"/>
            <w:gridSpan w:val="10"/>
            <w:tcBorders>
              <w:bottom w:val="single" w:sz="4" w:space="0" w:color="auto"/>
            </w:tcBorders>
            <w:vAlign w:val="bottom"/>
          </w:tcPr>
          <w:p w14:paraId="31D6DE41" w14:textId="77777777" w:rsidR="000D5724" w:rsidRPr="008860F2" w:rsidRDefault="000D5724" w:rsidP="00AD738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บันทึกเป็น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รายจ่าย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) /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243" w:type="dxa"/>
            <w:gridSpan w:val="3"/>
          </w:tcPr>
          <w:p w14:paraId="1B192913" w14:textId="77777777" w:rsidR="000D5724" w:rsidRPr="008860F2" w:rsidRDefault="000D5724" w:rsidP="00AD738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2F497FFE" w14:textId="77777777" w:rsidR="000D5724" w:rsidRPr="008860F2" w:rsidRDefault="000D5724" w:rsidP="00AD738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31BFEEB1" w14:textId="77777777" w:rsidR="000D5724" w:rsidRPr="008860F2" w:rsidRDefault="000D5724" w:rsidP="00AD7389">
            <w:pPr>
              <w:tabs>
                <w:tab w:val="left" w:pos="465"/>
              </w:tabs>
              <w:spacing w:line="240" w:lineRule="auto"/>
              <w:ind w:left="236" w:right="-9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0D5724" w:rsidRPr="008860F2" w14:paraId="471B996B" w14:textId="77777777" w:rsidTr="0036465D">
        <w:tc>
          <w:tcPr>
            <w:tcW w:w="3132" w:type="dxa"/>
          </w:tcPr>
          <w:p w14:paraId="25445209" w14:textId="77777777" w:rsidR="000D5724" w:rsidRPr="008860F2" w:rsidRDefault="000D5724" w:rsidP="00AD73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998" w:type="dxa"/>
            <w:vMerge/>
            <w:vAlign w:val="bottom"/>
          </w:tcPr>
          <w:p w14:paraId="490BF2D8" w14:textId="77777777" w:rsidR="000D5724" w:rsidRPr="008860F2" w:rsidRDefault="000D5724" w:rsidP="00AD7389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A701E8F" w14:textId="77777777" w:rsidR="000D5724" w:rsidRPr="008860F2" w:rsidRDefault="000D5724" w:rsidP="00AD738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4B64215E" w14:textId="313A5338" w:rsidR="000D5724" w:rsidRPr="008860F2" w:rsidRDefault="000D5724" w:rsidP="00567198">
            <w:pPr>
              <w:spacing w:line="240" w:lineRule="auto"/>
              <w:ind w:left="-135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  <w:gridSpan w:val="2"/>
            <w:vAlign w:val="bottom"/>
          </w:tcPr>
          <w:p w14:paraId="5B60F501" w14:textId="77777777" w:rsidR="000D5724" w:rsidRPr="008860F2" w:rsidRDefault="000D5724" w:rsidP="00AD738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</w:tcPr>
          <w:p w14:paraId="31A409BF" w14:textId="77777777" w:rsidR="000D5724" w:rsidRPr="008860F2" w:rsidRDefault="000D5724" w:rsidP="00AD738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</w:p>
          <w:p w14:paraId="7D16AAD1" w14:textId="77777777" w:rsidR="000D5724" w:rsidRPr="008860F2" w:rsidRDefault="000D5724" w:rsidP="00AD738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241" w:type="dxa"/>
            <w:gridSpan w:val="3"/>
          </w:tcPr>
          <w:p w14:paraId="69A40A3C" w14:textId="77777777" w:rsidR="000D5724" w:rsidRPr="008860F2" w:rsidRDefault="000D5724" w:rsidP="00AD738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7" w:type="dxa"/>
            <w:gridSpan w:val="2"/>
          </w:tcPr>
          <w:p w14:paraId="552998CE" w14:textId="77777777" w:rsidR="000D5724" w:rsidRPr="008860F2" w:rsidRDefault="000D5724" w:rsidP="00AD738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การจำหน่าย</w:t>
            </w:r>
          </w:p>
          <w:p w14:paraId="37D7FE17" w14:textId="77777777" w:rsidR="000D5724" w:rsidRPr="008860F2" w:rsidRDefault="000D5724" w:rsidP="00AD7389">
            <w:pPr>
              <w:spacing w:line="240" w:lineRule="auto"/>
              <w:ind w:left="-124" w:right="-92"/>
              <w:jc w:val="center"/>
              <w:rPr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  <w:r w:rsidRPr="008860F2">
              <w:rPr>
                <w:rFonts w:ascii="Angsana New" w:hAnsi="Angsana New"/>
                <w:sz w:val="28"/>
                <w:szCs w:val="28"/>
              </w:rPr>
              <w:br/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860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13)</w:t>
            </w:r>
          </w:p>
        </w:tc>
        <w:tc>
          <w:tcPr>
            <w:tcW w:w="272" w:type="dxa"/>
          </w:tcPr>
          <w:p w14:paraId="743B775E" w14:textId="77777777" w:rsidR="000D5724" w:rsidRPr="008860F2" w:rsidRDefault="000D5724" w:rsidP="00AD7389">
            <w:pPr>
              <w:tabs>
                <w:tab w:val="left" w:pos="371"/>
              </w:tabs>
              <w:spacing w:line="240" w:lineRule="auto"/>
              <w:ind w:left="236" w:right="-9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85F4823" w14:textId="77777777" w:rsidR="000D5724" w:rsidRPr="008860F2" w:rsidRDefault="000D5724" w:rsidP="00AD738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A5F2B46" w14:textId="77777777" w:rsidR="000D5724" w:rsidRPr="008860F2" w:rsidRDefault="000D5724" w:rsidP="00AD7389">
            <w:pPr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600BFDFC" w14:textId="77777777" w:rsidR="000D5724" w:rsidRPr="008860F2" w:rsidRDefault="000D5724" w:rsidP="00AD7389">
            <w:pPr>
              <w:tabs>
                <w:tab w:val="left" w:pos="371"/>
              </w:tabs>
              <w:spacing w:line="240" w:lineRule="auto"/>
              <w:ind w:left="236" w:right="-9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2562</w:t>
            </w:r>
          </w:p>
        </w:tc>
      </w:tr>
      <w:tr w:rsidR="000D5724" w:rsidRPr="008860F2" w14:paraId="6804C709" w14:textId="77777777" w:rsidTr="0036465D">
        <w:tc>
          <w:tcPr>
            <w:tcW w:w="3132" w:type="dxa"/>
          </w:tcPr>
          <w:p w14:paraId="08D974CB" w14:textId="77777777" w:rsidR="000D5724" w:rsidRPr="008860F2" w:rsidRDefault="000D5724" w:rsidP="00AD73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574" w:type="dxa"/>
            <w:gridSpan w:val="16"/>
          </w:tcPr>
          <w:p w14:paraId="196237D6" w14:textId="77777777" w:rsidR="000D5724" w:rsidRPr="008860F2" w:rsidRDefault="000D5724" w:rsidP="00AD7389">
            <w:pPr>
              <w:tabs>
                <w:tab w:val="left" w:pos="285"/>
                <w:tab w:val="center" w:pos="2531"/>
              </w:tabs>
              <w:spacing w:line="240" w:lineRule="auto"/>
              <w:ind w:left="-486" w:right="-92" w:firstLine="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D5724" w:rsidRPr="008860F2" w14:paraId="136A3B99" w14:textId="77777777" w:rsidTr="0036465D">
        <w:tc>
          <w:tcPr>
            <w:tcW w:w="3132" w:type="dxa"/>
          </w:tcPr>
          <w:p w14:paraId="1A548A40" w14:textId="77777777" w:rsidR="000D5724" w:rsidRPr="008860F2" w:rsidRDefault="000D5724" w:rsidP="00AD7389">
            <w:pPr>
              <w:spacing w:line="240" w:lineRule="auto"/>
              <w:ind w:left="117" w:right="-79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8" w:type="dxa"/>
          </w:tcPr>
          <w:p w14:paraId="384874E5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EB93F25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gridSpan w:val="2"/>
          </w:tcPr>
          <w:p w14:paraId="33B852FF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154D156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</w:tcPr>
          <w:p w14:paraId="6DEF9BC4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left" w:pos="285"/>
                <w:tab w:val="left" w:pos="361"/>
                <w:tab w:val="center" w:pos="458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gridSpan w:val="3"/>
          </w:tcPr>
          <w:p w14:paraId="1C37B201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gridSpan w:val="2"/>
          </w:tcPr>
          <w:p w14:paraId="1FB49753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6E1DFF26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FD25742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5724" w:rsidRPr="008860F2" w14:paraId="73B0EC83" w14:textId="77777777" w:rsidTr="0036465D">
        <w:tc>
          <w:tcPr>
            <w:tcW w:w="3132" w:type="dxa"/>
          </w:tcPr>
          <w:p w14:paraId="7190449C" w14:textId="704E6A22" w:rsidR="000D5724" w:rsidRPr="008860F2" w:rsidRDefault="00D52620" w:rsidP="00D52620">
            <w:pPr>
              <w:rPr>
                <w:color w:val="0000FF"/>
                <w:sz w:val="28"/>
                <w:szCs w:val="28"/>
              </w:rPr>
            </w:pPr>
            <w:r w:rsidRPr="008860F2">
              <w:rPr>
                <w:sz w:val="28"/>
                <w:szCs w:val="28"/>
                <w:cs/>
              </w:rPr>
              <w:t>อสังหาริมทรัพย์พัฒนา</w:t>
            </w:r>
            <w:r>
              <w:rPr>
                <w:rFonts w:hint="cs"/>
                <w:sz w:val="28"/>
                <w:szCs w:val="28"/>
                <w:cs/>
              </w:rPr>
              <w:t>เพื่อขาย</w:t>
            </w:r>
          </w:p>
        </w:tc>
        <w:tc>
          <w:tcPr>
            <w:tcW w:w="998" w:type="dxa"/>
          </w:tcPr>
          <w:p w14:paraId="457DAE5D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148.17</w:t>
            </w:r>
          </w:p>
        </w:tc>
        <w:tc>
          <w:tcPr>
            <w:tcW w:w="270" w:type="dxa"/>
            <w:gridSpan w:val="2"/>
          </w:tcPr>
          <w:p w14:paraId="019706BF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gridSpan w:val="2"/>
          </w:tcPr>
          <w:p w14:paraId="549DAD1D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38.87</w:t>
            </w:r>
          </w:p>
        </w:tc>
        <w:tc>
          <w:tcPr>
            <w:tcW w:w="236" w:type="dxa"/>
            <w:gridSpan w:val="2"/>
          </w:tcPr>
          <w:p w14:paraId="4007087D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</w:tcPr>
          <w:p w14:paraId="15CCDE66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3"/>
          </w:tcPr>
          <w:p w14:paraId="6F7C999D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gridSpan w:val="2"/>
          </w:tcPr>
          <w:p w14:paraId="0B6B58BF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(186.47)</w:t>
            </w:r>
          </w:p>
        </w:tc>
        <w:tc>
          <w:tcPr>
            <w:tcW w:w="272" w:type="dxa"/>
          </w:tcPr>
          <w:p w14:paraId="30384000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74D833F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408" w:right="162" w:hanging="90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0.57</w:t>
            </w:r>
          </w:p>
        </w:tc>
      </w:tr>
      <w:tr w:rsidR="000D5724" w:rsidRPr="008860F2" w14:paraId="21A02EF8" w14:textId="77777777" w:rsidTr="0036465D">
        <w:tc>
          <w:tcPr>
            <w:tcW w:w="3132" w:type="dxa"/>
          </w:tcPr>
          <w:p w14:paraId="656E5BB1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เงินลงทุนในบริษัทร่วมและการ</w:t>
            </w:r>
          </w:p>
          <w:p w14:paraId="55C08A1D" w14:textId="77777777" w:rsidR="000D5724" w:rsidRPr="008860F2" w:rsidRDefault="000D5724" w:rsidP="00AD7389">
            <w:pPr>
              <w:spacing w:line="240" w:lineRule="auto"/>
              <w:ind w:left="156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998" w:type="dxa"/>
          </w:tcPr>
          <w:p w14:paraId="567F5B31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  <w:p w14:paraId="6EDA4CC7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12.07</w:t>
            </w:r>
          </w:p>
        </w:tc>
        <w:tc>
          <w:tcPr>
            <w:tcW w:w="270" w:type="dxa"/>
            <w:gridSpan w:val="2"/>
          </w:tcPr>
          <w:p w14:paraId="47C0504D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gridSpan w:val="2"/>
          </w:tcPr>
          <w:p w14:paraId="37D563ED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  <w:p w14:paraId="10675FA8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2.23</w:t>
            </w:r>
          </w:p>
        </w:tc>
        <w:tc>
          <w:tcPr>
            <w:tcW w:w="236" w:type="dxa"/>
            <w:gridSpan w:val="2"/>
          </w:tcPr>
          <w:p w14:paraId="68CD5A5D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</w:tcPr>
          <w:p w14:paraId="291093AE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  <w:p w14:paraId="7BFE3148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3"/>
          </w:tcPr>
          <w:p w14:paraId="61B58466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gridSpan w:val="2"/>
          </w:tcPr>
          <w:p w14:paraId="0BA536F7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  <w:p w14:paraId="5C3A6983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(14.30)</w:t>
            </w:r>
          </w:p>
        </w:tc>
        <w:tc>
          <w:tcPr>
            <w:tcW w:w="272" w:type="dxa"/>
          </w:tcPr>
          <w:p w14:paraId="47EEA0E1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89EACDC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408" w:right="162" w:hanging="90"/>
              <w:rPr>
                <w:rFonts w:ascii="Angsana New" w:hAnsi="Angsana New"/>
                <w:sz w:val="28"/>
                <w:szCs w:val="28"/>
              </w:rPr>
            </w:pPr>
          </w:p>
          <w:p w14:paraId="6A5A3495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5724" w:rsidRPr="008860F2" w14:paraId="2BC5C532" w14:textId="77777777" w:rsidTr="0036465D">
        <w:tc>
          <w:tcPr>
            <w:tcW w:w="3132" w:type="dxa"/>
          </w:tcPr>
          <w:p w14:paraId="193696B8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98" w:type="dxa"/>
          </w:tcPr>
          <w:p w14:paraId="5E40D447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113.42</w:t>
            </w:r>
          </w:p>
        </w:tc>
        <w:tc>
          <w:tcPr>
            <w:tcW w:w="270" w:type="dxa"/>
            <w:gridSpan w:val="2"/>
          </w:tcPr>
          <w:p w14:paraId="781C93E9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gridSpan w:val="2"/>
          </w:tcPr>
          <w:p w14:paraId="7B6355F7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(3.69)</w:t>
            </w:r>
          </w:p>
        </w:tc>
        <w:tc>
          <w:tcPr>
            <w:tcW w:w="236" w:type="dxa"/>
            <w:gridSpan w:val="2"/>
          </w:tcPr>
          <w:p w14:paraId="2CE5DC8B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</w:tcPr>
          <w:p w14:paraId="094A850F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3"/>
          </w:tcPr>
          <w:p w14:paraId="0ADF4BA5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gridSpan w:val="2"/>
          </w:tcPr>
          <w:p w14:paraId="3365BF73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(104.80)</w:t>
            </w:r>
          </w:p>
        </w:tc>
        <w:tc>
          <w:tcPr>
            <w:tcW w:w="272" w:type="dxa"/>
          </w:tcPr>
          <w:p w14:paraId="616E75B1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5A5FC1D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408" w:right="162" w:hanging="90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4.93</w:t>
            </w:r>
          </w:p>
        </w:tc>
      </w:tr>
      <w:tr w:rsidR="000D5724" w:rsidRPr="008860F2" w14:paraId="45CD1F19" w14:textId="77777777" w:rsidTr="0036465D">
        <w:tc>
          <w:tcPr>
            <w:tcW w:w="3132" w:type="dxa"/>
          </w:tcPr>
          <w:p w14:paraId="5D2ACEC7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04" w:type="dxa"/>
            <w:gridSpan w:val="2"/>
          </w:tcPr>
          <w:p w14:paraId="4E4B8A4C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21.07</w:t>
            </w:r>
          </w:p>
        </w:tc>
        <w:tc>
          <w:tcPr>
            <w:tcW w:w="270" w:type="dxa"/>
            <w:gridSpan w:val="2"/>
          </w:tcPr>
          <w:p w14:paraId="430575ED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gridSpan w:val="2"/>
          </w:tcPr>
          <w:p w14:paraId="4389E9A7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(0.04)</w:t>
            </w:r>
          </w:p>
        </w:tc>
        <w:tc>
          <w:tcPr>
            <w:tcW w:w="236" w:type="dxa"/>
            <w:gridSpan w:val="2"/>
          </w:tcPr>
          <w:p w14:paraId="1CD57C5E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</w:tcPr>
          <w:p w14:paraId="4510EDAD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3"/>
          </w:tcPr>
          <w:p w14:paraId="357AE349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66E2E67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(21.03)</w:t>
            </w:r>
          </w:p>
        </w:tc>
        <w:tc>
          <w:tcPr>
            <w:tcW w:w="272" w:type="dxa"/>
          </w:tcPr>
          <w:p w14:paraId="0BF6F8D1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CB423C6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5724" w:rsidRPr="008860F2" w14:paraId="16182130" w14:textId="77777777" w:rsidTr="0036465D">
        <w:tc>
          <w:tcPr>
            <w:tcW w:w="3132" w:type="dxa"/>
          </w:tcPr>
          <w:p w14:paraId="692ED673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004" w:type="dxa"/>
            <w:gridSpan w:val="2"/>
          </w:tcPr>
          <w:p w14:paraId="44E5E7D9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1.38</w:t>
            </w:r>
          </w:p>
        </w:tc>
        <w:tc>
          <w:tcPr>
            <w:tcW w:w="270" w:type="dxa"/>
            <w:gridSpan w:val="2"/>
          </w:tcPr>
          <w:p w14:paraId="42FC4327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gridSpan w:val="2"/>
          </w:tcPr>
          <w:p w14:paraId="62A90868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09B46470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</w:tcPr>
          <w:p w14:paraId="687DCA51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3"/>
          </w:tcPr>
          <w:p w14:paraId="3CC77705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B2DBC61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(1.38)</w:t>
            </w:r>
          </w:p>
        </w:tc>
        <w:tc>
          <w:tcPr>
            <w:tcW w:w="272" w:type="dxa"/>
          </w:tcPr>
          <w:p w14:paraId="34A0AC9B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30A8835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5724" w:rsidRPr="008860F2" w14:paraId="59BF9949" w14:textId="77777777" w:rsidTr="0036465D">
        <w:tc>
          <w:tcPr>
            <w:tcW w:w="3132" w:type="dxa"/>
          </w:tcPr>
          <w:p w14:paraId="36BDF04D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เจ้าหนี้ค้างจ่ายนิติบุคคลโครงการ</w:t>
            </w:r>
          </w:p>
          <w:p w14:paraId="2FB886DA" w14:textId="77777777" w:rsidR="000D5724" w:rsidRPr="008860F2" w:rsidRDefault="000D5724" w:rsidP="00AD7389">
            <w:pPr>
              <w:spacing w:line="240" w:lineRule="auto"/>
              <w:ind w:left="156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ที่รอจัดตั้ง</w:t>
            </w:r>
          </w:p>
        </w:tc>
        <w:tc>
          <w:tcPr>
            <w:tcW w:w="1004" w:type="dxa"/>
            <w:gridSpan w:val="2"/>
          </w:tcPr>
          <w:p w14:paraId="551A1A9B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  <w:p w14:paraId="657B9C1A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38.78</w:t>
            </w:r>
          </w:p>
        </w:tc>
        <w:tc>
          <w:tcPr>
            <w:tcW w:w="270" w:type="dxa"/>
            <w:gridSpan w:val="2"/>
          </w:tcPr>
          <w:p w14:paraId="52206B95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gridSpan w:val="2"/>
          </w:tcPr>
          <w:p w14:paraId="40CC20AD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  <w:p w14:paraId="720E55C0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7.09</w:t>
            </w:r>
          </w:p>
        </w:tc>
        <w:tc>
          <w:tcPr>
            <w:tcW w:w="236" w:type="dxa"/>
            <w:gridSpan w:val="2"/>
          </w:tcPr>
          <w:p w14:paraId="2AFC9CD7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</w:tcPr>
          <w:p w14:paraId="3819A1C6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  <w:p w14:paraId="4A5FEF36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3"/>
          </w:tcPr>
          <w:p w14:paraId="5D68D2FE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9733517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  <w:p w14:paraId="73C86C86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(45.87)</w:t>
            </w:r>
          </w:p>
        </w:tc>
        <w:tc>
          <w:tcPr>
            <w:tcW w:w="272" w:type="dxa"/>
          </w:tcPr>
          <w:p w14:paraId="6AF84138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0EAFAF4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  <w:p w14:paraId="61AA34FC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5724" w:rsidRPr="008860F2" w14:paraId="579AC3DE" w14:textId="77777777" w:rsidTr="0036465D">
        <w:tc>
          <w:tcPr>
            <w:tcW w:w="3132" w:type="dxa"/>
          </w:tcPr>
          <w:p w14:paraId="26687B62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ประมาณการหนี้สิน </w:t>
            </w:r>
          </w:p>
        </w:tc>
        <w:tc>
          <w:tcPr>
            <w:tcW w:w="1004" w:type="dxa"/>
            <w:gridSpan w:val="2"/>
          </w:tcPr>
          <w:p w14:paraId="11522DBB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52.23</w:t>
            </w:r>
          </w:p>
        </w:tc>
        <w:tc>
          <w:tcPr>
            <w:tcW w:w="270" w:type="dxa"/>
            <w:gridSpan w:val="2"/>
          </w:tcPr>
          <w:p w14:paraId="18B10B38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gridSpan w:val="2"/>
          </w:tcPr>
          <w:p w14:paraId="5B08243B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(15.98)</w:t>
            </w:r>
          </w:p>
        </w:tc>
        <w:tc>
          <w:tcPr>
            <w:tcW w:w="236" w:type="dxa"/>
            <w:gridSpan w:val="2"/>
          </w:tcPr>
          <w:p w14:paraId="6262D0CF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</w:tcPr>
          <w:p w14:paraId="03F18C30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3"/>
          </w:tcPr>
          <w:p w14:paraId="649BD1FF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8D40531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(35.03)</w:t>
            </w:r>
          </w:p>
        </w:tc>
        <w:tc>
          <w:tcPr>
            <w:tcW w:w="272" w:type="dxa"/>
          </w:tcPr>
          <w:p w14:paraId="08D815AD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4C43E66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1.22</w:t>
            </w:r>
          </w:p>
        </w:tc>
      </w:tr>
      <w:tr w:rsidR="000D5724" w:rsidRPr="008860F2" w14:paraId="38B305D2" w14:textId="77777777" w:rsidTr="0036465D">
        <w:tc>
          <w:tcPr>
            <w:tcW w:w="3132" w:type="dxa"/>
          </w:tcPr>
          <w:p w14:paraId="6758FC4E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004" w:type="dxa"/>
            <w:gridSpan w:val="2"/>
          </w:tcPr>
          <w:p w14:paraId="5BD42250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4353911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gridSpan w:val="2"/>
          </w:tcPr>
          <w:p w14:paraId="38DB317E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C069367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</w:tcPr>
          <w:p w14:paraId="3351AE16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gridSpan w:val="3"/>
          </w:tcPr>
          <w:p w14:paraId="5F904966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D5CABDE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273A2703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CF75CE0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5724" w:rsidRPr="008860F2" w14:paraId="5AFAF668" w14:textId="77777777" w:rsidTr="0036465D">
        <w:tc>
          <w:tcPr>
            <w:tcW w:w="3132" w:type="dxa"/>
          </w:tcPr>
          <w:p w14:paraId="46F31A49" w14:textId="77777777" w:rsidR="000D5724" w:rsidRPr="008860F2" w:rsidRDefault="000D5724" w:rsidP="00AD7389">
            <w:pPr>
              <w:spacing w:line="240" w:lineRule="auto"/>
              <w:ind w:left="66" w:right="-79" w:firstLine="90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004" w:type="dxa"/>
            <w:gridSpan w:val="2"/>
          </w:tcPr>
          <w:p w14:paraId="774449EB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20.77</w:t>
            </w:r>
          </w:p>
        </w:tc>
        <w:tc>
          <w:tcPr>
            <w:tcW w:w="270" w:type="dxa"/>
            <w:gridSpan w:val="2"/>
          </w:tcPr>
          <w:p w14:paraId="11D4AFB0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gridSpan w:val="2"/>
          </w:tcPr>
          <w:p w14:paraId="2764BB65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9.15</w:t>
            </w:r>
          </w:p>
        </w:tc>
        <w:tc>
          <w:tcPr>
            <w:tcW w:w="236" w:type="dxa"/>
            <w:gridSpan w:val="2"/>
          </w:tcPr>
          <w:p w14:paraId="5E75DDF8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</w:tcPr>
          <w:p w14:paraId="6AD1497C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1.82</w:t>
            </w:r>
          </w:p>
        </w:tc>
        <w:tc>
          <w:tcPr>
            <w:tcW w:w="241" w:type="dxa"/>
            <w:gridSpan w:val="3"/>
          </w:tcPr>
          <w:p w14:paraId="79FD0471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AA0608D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(20.60)</w:t>
            </w:r>
          </w:p>
        </w:tc>
        <w:tc>
          <w:tcPr>
            <w:tcW w:w="272" w:type="dxa"/>
          </w:tcPr>
          <w:p w14:paraId="75A50B03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7A473CA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11.14</w:t>
            </w:r>
          </w:p>
        </w:tc>
      </w:tr>
      <w:tr w:rsidR="000D5724" w:rsidRPr="008860F2" w14:paraId="3B05611F" w14:textId="77777777" w:rsidTr="0036465D">
        <w:tc>
          <w:tcPr>
            <w:tcW w:w="3132" w:type="dxa"/>
          </w:tcPr>
          <w:p w14:paraId="68CBCE71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004" w:type="dxa"/>
            <w:gridSpan w:val="2"/>
          </w:tcPr>
          <w:p w14:paraId="6DBBBD02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9.49</w:t>
            </w:r>
          </w:p>
        </w:tc>
        <w:tc>
          <w:tcPr>
            <w:tcW w:w="270" w:type="dxa"/>
            <w:gridSpan w:val="2"/>
          </w:tcPr>
          <w:p w14:paraId="564EEE83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gridSpan w:val="2"/>
          </w:tcPr>
          <w:p w14:paraId="2D20E9F0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2.58</w:t>
            </w:r>
          </w:p>
        </w:tc>
        <w:tc>
          <w:tcPr>
            <w:tcW w:w="236" w:type="dxa"/>
            <w:gridSpan w:val="2"/>
          </w:tcPr>
          <w:p w14:paraId="62BB6790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2" w:type="dxa"/>
            <w:gridSpan w:val="2"/>
          </w:tcPr>
          <w:p w14:paraId="4A80F52D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3"/>
          </w:tcPr>
          <w:p w14:paraId="504A8E79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7488A9A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(3.69)</w:t>
            </w:r>
          </w:p>
        </w:tc>
        <w:tc>
          <w:tcPr>
            <w:tcW w:w="272" w:type="dxa"/>
          </w:tcPr>
          <w:p w14:paraId="14FA1D33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A3EEC8A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8.38</w:t>
            </w:r>
          </w:p>
        </w:tc>
      </w:tr>
      <w:tr w:rsidR="000D5724" w:rsidRPr="008860F2" w14:paraId="3025B209" w14:textId="77777777" w:rsidTr="0036465D">
        <w:tc>
          <w:tcPr>
            <w:tcW w:w="3132" w:type="dxa"/>
          </w:tcPr>
          <w:p w14:paraId="586BA6D2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004" w:type="dxa"/>
            <w:gridSpan w:val="2"/>
          </w:tcPr>
          <w:p w14:paraId="34EBA7D9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31.36</w:t>
            </w:r>
          </w:p>
        </w:tc>
        <w:tc>
          <w:tcPr>
            <w:tcW w:w="270" w:type="dxa"/>
            <w:gridSpan w:val="2"/>
          </w:tcPr>
          <w:p w14:paraId="4F92F657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gridSpan w:val="2"/>
          </w:tcPr>
          <w:p w14:paraId="54013E85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(3.08)</w:t>
            </w:r>
          </w:p>
        </w:tc>
        <w:tc>
          <w:tcPr>
            <w:tcW w:w="236" w:type="dxa"/>
            <w:gridSpan w:val="2"/>
          </w:tcPr>
          <w:p w14:paraId="4EC86921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</w:tcPr>
          <w:p w14:paraId="7975F7A5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3"/>
          </w:tcPr>
          <w:p w14:paraId="3DAA5AEB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B6ECB74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747FF20F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B76303E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28.28</w:t>
            </w:r>
          </w:p>
        </w:tc>
      </w:tr>
      <w:tr w:rsidR="000D5724" w:rsidRPr="008860F2" w14:paraId="29D4599C" w14:textId="77777777" w:rsidTr="0036465D">
        <w:tc>
          <w:tcPr>
            <w:tcW w:w="3132" w:type="dxa"/>
          </w:tcPr>
          <w:p w14:paraId="312BD252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004" w:type="dxa"/>
            <w:gridSpan w:val="2"/>
            <w:tcBorders>
              <w:bottom w:val="single" w:sz="4" w:space="0" w:color="auto"/>
            </w:tcBorders>
          </w:tcPr>
          <w:p w14:paraId="79305F77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13.59</w:t>
            </w:r>
          </w:p>
        </w:tc>
        <w:tc>
          <w:tcPr>
            <w:tcW w:w="270" w:type="dxa"/>
            <w:gridSpan w:val="2"/>
          </w:tcPr>
          <w:p w14:paraId="4FCB439A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</w:tcPr>
          <w:p w14:paraId="43ED5006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(3.04)</w:t>
            </w:r>
          </w:p>
        </w:tc>
        <w:tc>
          <w:tcPr>
            <w:tcW w:w="236" w:type="dxa"/>
            <w:gridSpan w:val="2"/>
          </w:tcPr>
          <w:p w14:paraId="0223D14C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</w:tcPr>
          <w:p w14:paraId="3320FF4A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3"/>
          </w:tcPr>
          <w:p w14:paraId="13EE99F2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43949E26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(2.06)</w:t>
            </w:r>
          </w:p>
        </w:tc>
        <w:tc>
          <w:tcPr>
            <w:tcW w:w="272" w:type="dxa"/>
          </w:tcPr>
          <w:p w14:paraId="3783EB5A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AE8A37A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8.49</w:t>
            </w:r>
          </w:p>
        </w:tc>
      </w:tr>
      <w:tr w:rsidR="000D5724" w:rsidRPr="008860F2" w14:paraId="09EA992F" w14:textId="77777777" w:rsidTr="0036465D">
        <w:tc>
          <w:tcPr>
            <w:tcW w:w="3132" w:type="dxa"/>
          </w:tcPr>
          <w:p w14:paraId="527E8ACA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9F4E68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462.33</w:t>
            </w:r>
          </w:p>
        </w:tc>
        <w:tc>
          <w:tcPr>
            <w:tcW w:w="270" w:type="dxa"/>
            <w:gridSpan w:val="2"/>
          </w:tcPr>
          <w:p w14:paraId="098FE29F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F5A462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34.09</w:t>
            </w:r>
          </w:p>
        </w:tc>
        <w:tc>
          <w:tcPr>
            <w:tcW w:w="236" w:type="dxa"/>
            <w:gridSpan w:val="2"/>
          </w:tcPr>
          <w:p w14:paraId="3DB02D67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CA8E2E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1.82</w:t>
            </w:r>
          </w:p>
        </w:tc>
        <w:tc>
          <w:tcPr>
            <w:tcW w:w="241" w:type="dxa"/>
            <w:gridSpan w:val="3"/>
          </w:tcPr>
          <w:p w14:paraId="37BD324F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703FD1FE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(435.23)</w:t>
            </w:r>
          </w:p>
        </w:tc>
        <w:tc>
          <w:tcPr>
            <w:tcW w:w="272" w:type="dxa"/>
          </w:tcPr>
          <w:p w14:paraId="5B68008C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3FE9DDB1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63.01</w:t>
            </w:r>
          </w:p>
        </w:tc>
      </w:tr>
      <w:tr w:rsidR="000D5724" w:rsidRPr="008860F2" w14:paraId="7D89EFCD" w14:textId="77777777" w:rsidTr="0036465D">
        <w:tc>
          <w:tcPr>
            <w:tcW w:w="3132" w:type="dxa"/>
          </w:tcPr>
          <w:p w14:paraId="0803574D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4" w:type="dxa"/>
            <w:gridSpan w:val="2"/>
          </w:tcPr>
          <w:p w14:paraId="0338D36F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613EE1D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gridSpan w:val="2"/>
          </w:tcPr>
          <w:p w14:paraId="35A2AF7F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D336744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</w:tcPr>
          <w:p w14:paraId="780D6428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gridSpan w:val="3"/>
          </w:tcPr>
          <w:p w14:paraId="34C8452C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2127F88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1AB33004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745D85A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6559BEA" w14:textId="77777777" w:rsidR="000D5724" w:rsidRPr="008860F2" w:rsidRDefault="000D5724" w:rsidP="000D5724">
      <w:pPr>
        <w:rPr>
          <w:sz w:val="28"/>
          <w:szCs w:val="28"/>
        </w:rPr>
      </w:pPr>
      <w:r w:rsidRPr="008860F2">
        <w:rPr>
          <w:sz w:val="28"/>
          <w:szCs w:val="28"/>
        </w:rPr>
        <w:br w:type="page"/>
      </w:r>
    </w:p>
    <w:tbl>
      <w:tblPr>
        <w:tblW w:w="972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0"/>
        <w:gridCol w:w="998"/>
        <w:gridCol w:w="6"/>
        <w:gridCol w:w="264"/>
        <w:gridCol w:w="6"/>
        <w:gridCol w:w="1170"/>
        <w:gridCol w:w="6"/>
        <w:gridCol w:w="230"/>
        <w:gridCol w:w="6"/>
        <w:gridCol w:w="1106"/>
        <w:gridCol w:w="6"/>
        <w:gridCol w:w="179"/>
        <w:gridCol w:w="56"/>
        <w:gridCol w:w="6"/>
        <w:gridCol w:w="1181"/>
        <w:gridCol w:w="266"/>
        <w:gridCol w:w="6"/>
        <w:gridCol w:w="1082"/>
      </w:tblGrid>
      <w:tr w:rsidR="000D5724" w:rsidRPr="008860F2" w14:paraId="22EA0F92" w14:textId="77777777" w:rsidTr="00AD7389">
        <w:trPr>
          <w:tblHeader/>
        </w:trPr>
        <w:tc>
          <w:tcPr>
            <w:tcW w:w="3150" w:type="dxa"/>
          </w:tcPr>
          <w:p w14:paraId="7D4B49BA" w14:textId="77777777" w:rsidR="000D5724" w:rsidRPr="008860F2" w:rsidRDefault="000D5724" w:rsidP="00AD73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998" w:type="dxa"/>
          </w:tcPr>
          <w:p w14:paraId="4C587016" w14:textId="77777777" w:rsidR="000D5724" w:rsidRPr="008860F2" w:rsidRDefault="000D5724" w:rsidP="00AD738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5576" w:type="dxa"/>
            <w:gridSpan w:val="16"/>
          </w:tcPr>
          <w:p w14:paraId="77D0DE38" w14:textId="77777777" w:rsidR="000D5724" w:rsidRPr="008860F2" w:rsidRDefault="000D5724" w:rsidP="00AD738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D5724" w:rsidRPr="008860F2" w14:paraId="458E7155" w14:textId="77777777" w:rsidTr="00AD7389">
        <w:trPr>
          <w:tblHeader/>
        </w:trPr>
        <w:tc>
          <w:tcPr>
            <w:tcW w:w="3150" w:type="dxa"/>
          </w:tcPr>
          <w:p w14:paraId="08640605" w14:textId="77777777" w:rsidR="000D5724" w:rsidRPr="008860F2" w:rsidRDefault="000D5724" w:rsidP="00AD73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998" w:type="dxa"/>
            <w:vMerge w:val="restart"/>
            <w:vAlign w:val="bottom"/>
          </w:tcPr>
          <w:p w14:paraId="0047A737" w14:textId="77777777" w:rsidR="000D5724" w:rsidRPr="008860F2" w:rsidRDefault="000D5724" w:rsidP="00AD7389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7E6A1B3" w14:textId="77777777" w:rsidR="000D5724" w:rsidRPr="008860F2" w:rsidRDefault="000D5724" w:rsidP="00AD7389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ตุลาคม </w:t>
            </w:r>
          </w:p>
          <w:p w14:paraId="45D63D20" w14:textId="77777777" w:rsidR="000D5724" w:rsidRPr="008860F2" w:rsidRDefault="000D5724" w:rsidP="00AD7389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2979" w:type="dxa"/>
            <w:gridSpan w:val="10"/>
            <w:tcBorders>
              <w:bottom w:val="single" w:sz="4" w:space="0" w:color="auto"/>
            </w:tcBorders>
            <w:vAlign w:val="bottom"/>
          </w:tcPr>
          <w:p w14:paraId="46F3C878" w14:textId="77777777" w:rsidR="000D5724" w:rsidRPr="008860F2" w:rsidRDefault="000D5724" w:rsidP="00AD738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บันทึกเป็น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รายจ่าย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) /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243" w:type="dxa"/>
            <w:gridSpan w:val="3"/>
          </w:tcPr>
          <w:p w14:paraId="115E8740" w14:textId="77777777" w:rsidR="000D5724" w:rsidRPr="008860F2" w:rsidRDefault="000D5724" w:rsidP="00AD738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  <w:gridSpan w:val="2"/>
          </w:tcPr>
          <w:p w14:paraId="72776C0D" w14:textId="77777777" w:rsidR="000D5724" w:rsidRPr="008860F2" w:rsidRDefault="000D5724" w:rsidP="00AD738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6A792BB3" w14:textId="77777777" w:rsidR="000D5724" w:rsidRPr="008860F2" w:rsidRDefault="000D5724" w:rsidP="00AD7389">
            <w:pPr>
              <w:tabs>
                <w:tab w:val="left" w:pos="465"/>
              </w:tabs>
              <w:spacing w:line="240" w:lineRule="auto"/>
              <w:ind w:left="236" w:right="-9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0D5724" w:rsidRPr="008860F2" w14:paraId="681CB381" w14:textId="77777777" w:rsidTr="00AD7389">
        <w:trPr>
          <w:tblHeader/>
        </w:trPr>
        <w:tc>
          <w:tcPr>
            <w:tcW w:w="3150" w:type="dxa"/>
          </w:tcPr>
          <w:p w14:paraId="049E94A9" w14:textId="77777777" w:rsidR="000D5724" w:rsidRPr="008860F2" w:rsidRDefault="000D5724" w:rsidP="00AD73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998" w:type="dxa"/>
            <w:vMerge/>
            <w:vAlign w:val="bottom"/>
          </w:tcPr>
          <w:p w14:paraId="52B9D582" w14:textId="77777777" w:rsidR="000D5724" w:rsidRPr="008860F2" w:rsidRDefault="000D5724" w:rsidP="00AD7389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E40CC52" w14:textId="77777777" w:rsidR="000D5724" w:rsidRPr="008860F2" w:rsidRDefault="000D5724" w:rsidP="00AD738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39348EBA" w14:textId="77777777" w:rsidR="00567198" w:rsidRDefault="00567198" w:rsidP="00AD7389">
            <w:pPr>
              <w:spacing w:line="240" w:lineRule="auto"/>
              <w:ind w:left="-135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86DE6C0" w14:textId="305437A9" w:rsidR="000D5724" w:rsidRPr="008860F2" w:rsidRDefault="000D5724" w:rsidP="00567198">
            <w:pPr>
              <w:spacing w:line="240" w:lineRule="auto"/>
              <w:ind w:left="-135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  <w:gridSpan w:val="2"/>
            <w:vAlign w:val="bottom"/>
          </w:tcPr>
          <w:p w14:paraId="4B3A1E27" w14:textId="77777777" w:rsidR="000D5724" w:rsidRPr="008860F2" w:rsidRDefault="000D5724" w:rsidP="00AD738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</w:tcPr>
          <w:p w14:paraId="0FA3A62C" w14:textId="77777777" w:rsidR="000D5724" w:rsidRPr="008860F2" w:rsidRDefault="000D5724" w:rsidP="00AD738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</w:p>
          <w:p w14:paraId="142A9DF5" w14:textId="77777777" w:rsidR="000D5724" w:rsidRPr="008860F2" w:rsidRDefault="000D5724" w:rsidP="00AD738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241" w:type="dxa"/>
            <w:gridSpan w:val="3"/>
          </w:tcPr>
          <w:p w14:paraId="41FA8DC8" w14:textId="77777777" w:rsidR="000D5724" w:rsidRPr="008860F2" w:rsidRDefault="000D5724" w:rsidP="00AD738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7" w:type="dxa"/>
            <w:gridSpan w:val="2"/>
          </w:tcPr>
          <w:p w14:paraId="441DF9F6" w14:textId="77777777" w:rsidR="000D5724" w:rsidRPr="008860F2" w:rsidRDefault="000D5724" w:rsidP="00AD738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การจำหน่าย</w:t>
            </w:r>
          </w:p>
          <w:p w14:paraId="4D0B3712" w14:textId="77777777" w:rsidR="000D5724" w:rsidRPr="008860F2" w:rsidRDefault="000D5724" w:rsidP="00AD7389">
            <w:pPr>
              <w:spacing w:line="240" w:lineRule="auto"/>
              <w:ind w:left="-124" w:right="-92"/>
              <w:jc w:val="center"/>
              <w:rPr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  <w:r w:rsidRPr="008860F2">
              <w:rPr>
                <w:rFonts w:ascii="Angsana New" w:hAnsi="Angsana New"/>
                <w:sz w:val="28"/>
                <w:szCs w:val="28"/>
              </w:rPr>
              <w:br/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860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13)</w:t>
            </w:r>
          </w:p>
        </w:tc>
        <w:tc>
          <w:tcPr>
            <w:tcW w:w="272" w:type="dxa"/>
            <w:gridSpan w:val="2"/>
          </w:tcPr>
          <w:p w14:paraId="424C8C2C" w14:textId="77777777" w:rsidR="000D5724" w:rsidRPr="008860F2" w:rsidRDefault="000D5724" w:rsidP="00AD7389">
            <w:pPr>
              <w:tabs>
                <w:tab w:val="left" w:pos="371"/>
              </w:tabs>
              <w:spacing w:line="240" w:lineRule="auto"/>
              <w:ind w:left="236" w:right="-9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DAA5DA3" w14:textId="77777777" w:rsidR="000D5724" w:rsidRPr="008860F2" w:rsidRDefault="000D5724" w:rsidP="00AD738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BD6EE09" w14:textId="77777777" w:rsidR="000D5724" w:rsidRPr="008860F2" w:rsidRDefault="000D5724" w:rsidP="00AD7389">
            <w:pPr>
              <w:spacing w:line="240" w:lineRule="auto"/>
              <w:ind w:right="-9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5F76B578" w14:textId="77777777" w:rsidR="000D5724" w:rsidRPr="008860F2" w:rsidRDefault="000D5724" w:rsidP="00AD7389">
            <w:pPr>
              <w:tabs>
                <w:tab w:val="left" w:pos="371"/>
              </w:tabs>
              <w:spacing w:line="240" w:lineRule="auto"/>
              <w:ind w:left="236" w:right="-9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2562</w:t>
            </w:r>
          </w:p>
        </w:tc>
      </w:tr>
      <w:tr w:rsidR="000D5724" w:rsidRPr="008860F2" w14:paraId="65697271" w14:textId="77777777" w:rsidTr="00AD7389">
        <w:trPr>
          <w:tblHeader/>
        </w:trPr>
        <w:tc>
          <w:tcPr>
            <w:tcW w:w="3150" w:type="dxa"/>
          </w:tcPr>
          <w:p w14:paraId="301F3FD2" w14:textId="77777777" w:rsidR="000D5724" w:rsidRPr="008860F2" w:rsidRDefault="000D5724" w:rsidP="00AD73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574" w:type="dxa"/>
            <w:gridSpan w:val="17"/>
          </w:tcPr>
          <w:p w14:paraId="39E01A9B" w14:textId="77777777" w:rsidR="000D5724" w:rsidRPr="008860F2" w:rsidRDefault="000D5724" w:rsidP="00AD7389">
            <w:pPr>
              <w:tabs>
                <w:tab w:val="left" w:pos="285"/>
                <w:tab w:val="center" w:pos="2531"/>
              </w:tabs>
              <w:spacing w:line="240" w:lineRule="auto"/>
              <w:ind w:left="-486" w:right="-92" w:firstLine="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D5724" w:rsidRPr="008860F2" w14:paraId="2F7FA14F" w14:textId="77777777" w:rsidTr="00AD7389">
        <w:tc>
          <w:tcPr>
            <w:tcW w:w="3150" w:type="dxa"/>
          </w:tcPr>
          <w:p w14:paraId="1958337E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04" w:type="dxa"/>
            <w:gridSpan w:val="2"/>
          </w:tcPr>
          <w:p w14:paraId="67BC2577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7F62504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gridSpan w:val="2"/>
          </w:tcPr>
          <w:p w14:paraId="78F6DBAC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15651CB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</w:tcPr>
          <w:p w14:paraId="578C9968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gridSpan w:val="3"/>
          </w:tcPr>
          <w:p w14:paraId="47E6219E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62A48762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5CEAA466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0B1C92D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5724" w:rsidRPr="008860F2" w14:paraId="4E75413A" w14:textId="77777777" w:rsidTr="00AD7389">
        <w:tc>
          <w:tcPr>
            <w:tcW w:w="3150" w:type="dxa"/>
          </w:tcPr>
          <w:p w14:paraId="4E5C24FF" w14:textId="3AF1FF1A" w:rsidR="000D5724" w:rsidRPr="008860F2" w:rsidRDefault="00FE1EB2" w:rsidP="00AD7389">
            <w:pPr>
              <w:spacing w:line="240" w:lineRule="auto"/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E1EB2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FE1EB2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  <w:tc>
          <w:tcPr>
            <w:tcW w:w="1004" w:type="dxa"/>
            <w:gridSpan w:val="2"/>
          </w:tcPr>
          <w:p w14:paraId="7A6E08B0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50.97</w:t>
            </w:r>
          </w:p>
        </w:tc>
        <w:tc>
          <w:tcPr>
            <w:tcW w:w="270" w:type="dxa"/>
            <w:gridSpan w:val="2"/>
          </w:tcPr>
          <w:p w14:paraId="6A50382E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gridSpan w:val="2"/>
          </w:tcPr>
          <w:p w14:paraId="5A6B6A2B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(12.44)</w:t>
            </w:r>
          </w:p>
        </w:tc>
        <w:tc>
          <w:tcPr>
            <w:tcW w:w="236" w:type="dxa"/>
            <w:gridSpan w:val="2"/>
          </w:tcPr>
          <w:p w14:paraId="65D4DCE5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</w:tcPr>
          <w:p w14:paraId="3B4D3200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3"/>
          </w:tcPr>
          <w:p w14:paraId="1B83F8AD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8BEA9F9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(38.53)</w:t>
            </w:r>
          </w:p>
        </w:tc>
        <w:tc>
          <w:tcPr>
            <w:tcW w:w="272" w:type="dxa"/>
            <w:gridSpan w:val="2"/>
          </w:tcPr>
          <w:p w14:paraId="558B9896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90275FD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5724" w:rsidRPr="008860F2" w14:paraId="7ADAB494" w14:textId="77777777" w:rsidTr="00AD7389">
        <w:tc>
          <w:tcPr>
            <w:tcW w:w="3150" w:type="dxa"/>
          </w:tcPr>
          <w:p w14:paraId="03543181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004" w:type="dxa"/>
            <w:gridSpan w:val="2"/>
          </w:tcPr>
          <w:p w14:paraId="4FFBD6C3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72.40</w:t>
            </w:r>
          </w:p>
        </w:tc>
        <w:tc>
          <w:tcPr>
            <w:tcW w:w="270" w:type="dxa"/>
            <w:gridSpan w:val="2"/>
          </w:tcPr>
          <w:p w14:paraId="0B6AD9D3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gridSpan w:val="2"/>
          </w:tcPr>
          <w:p w14:paraId="1D333C1C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(4.88)</w:t>
            </w:r>
          </w:p>
        </w:tc>
        <w:tc>
          <w:tcPr>
            <w:tcW w:w="236" w:type="dxa"/>
            <w:gridSpan w:val="2"/>
          </w:tcPr>
          <w:p w14:paraId="5195CA73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</w:tcPr>
          <w:p w14:paraId="7A84742B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3"/>
          </w:tcPr>
          <w:p w14:paraId="46698005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86116F5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(67.52)</w:t>
            </w:r>
          </w:p>
        </w:tc>
        <w:tc>
          <w:tcPr>
            <w:tcW w:w="272" w:type="dxa"/>
            <w:gridSpan w:val="2"/>
          </w:tcPr>
          <w:p w14:paraId="1FBA985C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473D5B7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5724" w:rsidRPr="008860F2" w14:paraId="2D1C3DD6" w14:textId="77777777" w:rsidTr="00AD7389">
        <w:tc>
          <w:tcPr>
            <w:tcW w:w="3150" w:type="dxa"/>
          </w:tcPr>
          <w:p w14:paraId="334E8F92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left" w:pos="285"/>
                <w:tab w:val="left" w:pos="361"/>
                <w:tab w:val="center" w:pos="458"/>
              </w:tabs>
              <w:spacing w:line="240" w:lineRule="auto"/>
              <w:ind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04" w:type="dxa"/>
            <w:gridSpan w:val="2"/>
          </w:tcPr>
          <w:p w14:paraId="67E6ACFA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6.38</w:t>
            </w:r>
          </w:p>
        </w:tc>
        <w:tc>
          <w:tcPr>
            <w:tcW w:w="270" w:type="dxa"/>
            <w:gridSpan w:val="2"/>
          </w:tcPr>
          <w:p w14:paraId="1786E3F7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gridSpan w:val="2"/>
          </w:tcPr>
          <w:p w14:paraId="2CE438D9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(0.11)</w:t>
            </w:r>
          </w:p>
        </w:tc>
        <w:tc>
          <w:tcPr>
            <w:tcW w:w="236" w:type="dxa"/>
            <w:gridSpan w:val="2"/>
          </w:tcPr>
          <w:p w14:paraId="4A65A690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</w:tcPr>
          <w:p w14:paraId="38B3B1F6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3"/>
          </w:tcPr>
          <w:p w14:paraId="60BF076D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B8CD15E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(6.27)</w:t>
            </w:r>
          </w:p>
        </w:tc>
        <w:tc>
          <w:tcPr>
            <w:tcW w:w="272" w:type="dxa"/>
            <w:gridSpan w:val="2"/>
          </w:tcPr>
          <w:p w14:paraId="0448C4CA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6B2315A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5724" w:rsidRPr="008860F2" w14:paraId="0ECFC482" w14:textId="77777777" w:rsidTr="00AD7389">
        <w:tc>
          <w:tcPr>
            <w:tcW w:w="3150" w:type="dxa"/>
          </w:tcPr>
          <w:p w14:paraId="2F7D0333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สิทธิการเช่า </w:t>
            </w:r>
          </w:p>
        </w:tc>
        <w:tc>
          <w:tcPr>
            <w:tcW w:w="1004" w:type="dxa"/>
            <w:gridSpan w:val="2"/>
          </w:tcPr>
          <w:p w14:paraId="69F087CD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256.87</w:t>
            </w:r>
          </w:p>
        </w:tc>
        <w:tc>
          <w:tcPr>
            <w:tcW w:w="270" w:type="dxa"/>
            <w:gridSpan w:val="2"/>
          </w:tcPr>
          <w:p w14:paraId="4B96C03A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gridSpan w:val="2"/>
          </w:tcPr>
          <w:p w14:paraId="71595B77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(9.49)</w:t>
            </w:r>
          </w:p>
        </w:tc>
        <w:tc>
          <w:tcPr>
            <w:tcW w:w="236" w:type="dxa"/>
            <w:gridSpan w:val="2"/>
          </w:tcPr>
          <w:p w14:paraId="0C16E1BD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</w:tcPr>
          <w:p w14:paraId="64DECCBA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3"/>
          </w:tcPr>
          <w:p w14:paraId="5260D6D5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681E8C5B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(247.38)</w:t>
            </w:r>
          </w:p>
        </w:tc>
        <w:tc>
          <w:tcPr>
            <w:tcW w:w="272" w:type="dxa"/>
            <w:gridSpan w:val="2"/>
          </w:tcPr>
          <w:p w14:paraId="76FB7D3C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9006281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5724" w:rsidRPr="008860F2" w14:paraId="5E6FA25C" w14:textId="77777777" w:rsidTr="00AD7389">
        <w:tc>
          <w:tcPr>
            <w:tcW w:w="3150" w:type="dxa"/>
          </w:tcPr>
          <w:p w14:paraId="53B27A4E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004" w:type="dxa"/>
            <w:gridSpan w:val="2"/>
          </w:tcPr>
          <w:p w14:paraId="010ADC54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17.10</w:t>
            </w:r>
          </w:p>
        </w:tc>
        <w:tc>
          <w:tcPr>
            <w:tcW w:w="270" w:type="dxa"/>
            <w:gridSpan w:val="2"/>
          </w:tcPr>
          <w:p w14:paraId="18B33BC3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gridSpan w:val="2"/>
          </w:tcPr>
          <w:p w14:paraId="2F0878FD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(1.18)</w:t>
            </w:r>
          </w:p>
        </w:tc>
        <w:tc>
          <w:tcPr>
            <w:tcW w:w="236" w:type="dxa"/>
            <w:gridSpan w:val="2"/>
          </w:tcPr>
          <w:p w14:paraId="73165C62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</w:tcPr>
          <w:p w14:paraId="3BE31553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3"/>
          </w:tcPr>
          <w:p w14:paraId="11B5DACF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897FFE2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</w:tcPr>
          <w:p w14:paraId="4A403BEC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D4796C4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15.92</w:t>
            </w:r>
          </w:p>
        </w:tc>
      </w:tr>
      <w:tr w:rsidR="000D5724" w:rsidRPr="008860F2" w14:paraId="4C972FD7" w14:textId="77777777" w:rsidTr="00AD7389">
        <w:tc>
          <w:tcPr>
            <w:tcW w:w="3150" w:type="dxa"/>
          </w:tcPr>
          <w:p w14:paraId="7BB4965C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004" w:type="dxa"/>
            <w:gridSpan w:val="2"/>
          </w:tcPr>
          <w:p w14:paraId="59F939B0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4.99</w:t>
            </w:r>
          </w:p>
        </w:tc>
        <w:tc>
          <w:tcPr>
            <w:tcW w:w="270" w:type="dxa"/>
            <w:gridSpan w:val="2"/>
          </w:tcPr>
          <w:p w14:paraId="4926EEED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gridSpan w:val="2"/>
          </w:tcPr>
          <w:p w14:paraId="75A8D9B4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(3.29)</w:t>
            </w:r>
          </w:p>
        </w:tc>
        <w:tc>
          <w:tcPr>
            <w:tcW w:w="236" w:type="dxa"/>
            <w:gridSpan w:val="2"/>
          </w:tcPr>
          <w:p w14:paraId="69B4C5E6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</w:tcPr>
          <w:p w14:paraId="5718FDF7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3"/>
          </w:tcPr>
          <w:p w14:paraId="74D3DEC5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F1616EF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(1.70)</w:t>
            </w:r>
          </w:p>
        </w:tc>
        <w:tc>
          <w:tcPr>
            <w:tcW w:w="272" w:type="dxa"/>
            <w:gridSpan w:val="2"/>
          </w:tcPr>
          <w:p w14:paraId="0D7ADA45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D143DE4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5724" w:rsidRPr="008860F2" w14:paraId="618E2546" w14:textId="77777777" w:rsidTr="00AD7389">
        <w:tc>
          <w:tcPr>
            <w:tcW w:w="3150" w:type="dxa"/>
          </w:tcPr>
          <w:p w14:paraId="5F13270A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004" w:type="dxa"/>
            <w:gridSpan w:val="2"/>
          </w:tcPr>
          <w:p w14:paraId="7CCDA5F6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0.77</w:t>
            </w:r>
          </w:p>
        </w:tc>
        <w:tc>
          <w:tcPr>
            <w:tcW w:w="270" w:type="dxa"/>
            <w:gridSpan w:val="2"/>
          </w:tcPr>
          <w:p w14:paraId="7864CDD1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gridSpan w:val="2"/>
          </w:tcPr>
          <w:p w14:paraId="4E38CA14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1.53</w:t>
            </w:r>
          </w:p>
        </w:tc>
        <w:tc>
          <w:tcPr>
            <w:tcW w:w="236" w:type="dxa"/>
            <w:gridSpan w:val="2"/>
          </w:tcPr>
          <w:p w14:paraId="73AD448B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</w:tcPr>
          <w:p w14:paraId="592B7C2F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3"/>
          </w:tcPr>
          <w:p w14:paraId="7448024B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098CF4AE" w14:textId="77777777" w:rsidR="000D5724" w:rsidRPr="008860F2" w:rsidRDefault="000D5724" w:rsidP="00721CE8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</w:tcPr>
          <w:p w14:paraId="7F936D61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5D82EF4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2.30</w:t>
            </w:r>
          </w:p>
        </w:tc>
      </w:tr>
      <w:tr w:rsidR="000D5724" w:rsidRPr="008860F2" w14:paraId="064B7B66" w14:textId="77777777" w:rsidTr="00AD7389">
        <w:tc>
          <w:tcPr>
            <w:tcW w:w="3150" w:type="dxa"/>
          </w:tcPr>
          <w:p w14:paraId="2538D815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65574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409.48</w:t>
            </w:r>
          </w:p>
        </w:tc>
        <w:tc>
          <w:tcPr>
            <w:tcW w:w="270" w:type="dxa"/>
            <w:gridSpan w:val="2"/>
          </w:tcPr>
          <w:p w14:paraId="23C902FB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8427BB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(29.86)</w:t>
            </w:r>
          </w:p>
        </w:tc>
        <w:tc>
          <w:tcPr>
            <w:tcW w:w="236" w:type="dxa"/>
            <w:gridSpan w:val="2"/>
          </w:tcPr>
          <w:p w14:paraId="75F514E3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2F2E4B" w14:textId="77777777" w:rsidR="000D5724" w:rsidRPr="00721CE8" w:rsidRDefault="000D5724" w:rsidP="00721CE8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721C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3"/>
          </w:tcPr>
          <w:p w14:paraId="6B0FC763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5761207E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(361.40)</w:t>
            </w:r>
          </w:p>
        </w:tc>
        <w:tc>
          <w:tcPr>
            <w:tcW w:w="266" w:type="dxa"/>
          </w:tcPr>
          <w:p w14:paraId="4428619B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355D5C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18.22</w:t>
            </w:r>
          </w:p>
        </w:tc>
      </w:tr>
    </w:tbl>
    <w:p w14:paraId="47F884E3" w14:textId="77777777" w:rsidR="000D5724" w:rsidRPr="008860F2" w:rsidRDefault="000D5724" w:rsidP="000D5724">
      <w:pPr>
        <w:rPr>
          <w:rFonts w:ascii="Angsana New" w:hAnsi="Angsana New"/>
          <w:sz w:val="28"/>
          <w:szCs w:val="28"/>
        </w:rPr>
      </w:pPr>
    </w:p>
    <w:tbl>
      <w:tblPr>
        <w:tblW w:w="970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12"/>
        <w:gridCol w:w="1250"/>
        <w:gridCol w:w="236"/>
        <w:gridCol w:w="1187"/>
        <w:gridCol w:w="236"/>
        <w:gridCol w:w="1141"/>
        <w:gridCol w:w="270"/>
        <w:gridCol w:w="1170"/>
      </w:tblGrid>
      <w:tr w:rsidR="000D5724" w:rsidRPr="008860F2" w14:paraId="5BB46B37" w14:textId="77777777" w:rsidTr="00B05922">
        <w:trPr>
          <w:trHeight w:val="137"/>
        </w:trPr>
        <w:tc>
          <w:tcPr>
            <w:tcW w:w="4212" w:type="dxa"/>
          </w:tcPr>
          <w:p w14:paraId="240ECCCC" w14:textId="77777777" w:rsidR="000D5724" w:rsidRPr="008860F2" w:rsidRDefault="000D5724" w:rsidP="00AD73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br w:type="page"/>
            </w: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br w:type="page"/>
            </w:r>
          </w:p>
        </w:tc>
        <w:tc>
          <w:tcPr>
            <w:tcW w:w="5490" w:type="dxa"/>
            <w:gridSpan w:val="7"/>
          </w:tcPr>
          <w:p w14:paraId="66D38579" w14:textId="77777777" w:rsidR="000D5724" w:rsidRPr="008860F2" w:rsidRDefault="000D5724" w:rsidP="00AD738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5724" w:rsidRPr="008860F2" w14:paraId="2049ACFF" w14:textId="77777777" w:rsidTr="00B05922">
        <w:trPr>
          <w:trHeight w:val="254"/>
        </w:trPr>
        <w:tc>
          <w:tcPr>
            <w:tcW w:w="4212" w:type="dxa"/>
          </w:tcPr>
          <w:p w14:paraId="33820B47" w14:textId="77777777" w:rsidR="000D5724" w:rsidRPr="008860F2" w:rsidRDefault="000D5724" w:rsidP="00AD738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</w:tcPr>
          <w:p w14:paraId="1EF764A8" w14:textId="77777777" w:rsidR="000D5724" w:rsidRPr="008860F2" w:rsidRDefault="000D5724" w:rsidP="00AD738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DD4DE9" w14:textId="77777777" w:rsidR="000D5724" w:rsidRPr="008860F2" w:rsidRDefault="000D5724" w:rsidP="00AD738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4" w:type="dxa"/>
            <w:gridSpan w:val="3"/>
            <w:tcBorders>
              <w:bottom w:val="single" w:sz="4" w:space="0" w:color="auto"/>
            </w:tcBorders>
          </w:tcPr>
          <w:p w14:paraId="2C02A50F" w14:textId="42C61DDD" w:rsidR="000D5724" w:rsidRPr="008860F2" w:rsidRDefault="000D5724" w:rsidP="00AD738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บันทึกเป็น</w:t>
            </w:r>
            <w:r w:rsidR="00D05A2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(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รายจ่าย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) /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0" w:type="dxa"/>
          </w:tcPr>
          <w:p w14:paraId="7C82F9E0" w14:textId="77777777" w:rsidR="000D5724" w:rsidRPr="008860F2" w:rsidRDefault="000D5724" w:rsidP="00AD738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B906E0" w14:textId="77777777" w:rsidR="000D5724" w:rsidRPr="008860F2" w:rsidRDefault="000D5724" w:rsidP="00AD738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5724" w:rsidRPr="008860F2" w14:paraId="42F5971A" w14:textId="77777777" w:rsidTr="00B05922">
        <w:trPr>
          <w:trHeight w:val="1244"/>
        </w:trPr>
        <w:tc>
          <w:tcPr>
            <w:tcW w:w="4212" w:type="dxa"/>
          </w:tcPr>
          <w:p w14:paraId="457E8283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0" w:type="dxa"/>
          </w:tcPr>
          <w:p w14:paraId="2161A732" w14:textId="77777777" w:rsidR="000D5724" w:rsidRPr="008860F2" w:rsidRDefault="000D5724" w:rsidP="00AD7389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A57E735" w14:textId="77777777" w:rsidR="000D5724" w:rsidRPr="008860F2" w:rsidRDefault="000D5724" w:rsidP="00AD7389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ตุลาคม</w:t>
            </w:r>
          </w:p>
          <w:p w14:paraId="594D9F04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11DA303A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</w:tcPr>
          <w:p w14:paraId="17DA1056" w14:textId="77777777" w:rsidR="00567198" w:rsidRDefault="00567198" w:rsidP="00AD738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8EC0B9F" w14:textId="210FA515" w:rsidR="000D5724" w:rsidRPr="008860F2" w:rsidRDefault="000D5724" w:rsidP="0056719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กำไรหรือขาดทุ</w:t>
            </w:r>
            <w:r w:rsidR="00567198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236" w:type="dxa"/>
          </w:tcPr>
          <w:p w14:paraId="628682A4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41" w:type="dxa"/>
          </w:tcPr>
          <w:p w14:paraId="5D4EAA0A" w14:textId="77777777" w:rsidR="000D5724" w:rsidRPr="008860F2" w:rsidRDefault="000D5724" w:rsidP="00AD738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DDE2105" w14:textId="77777777" w:rsidR="000D5724" w:rsidRPr="008860F2" w:rsidRDefault="000D5724" w:rsidP="00AD738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3DA5790F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0220FCA" w14:textId="77777777" w:rsidR="000D5724" w:rsidRPr="008860F2" w:rsidRDefault="000D5724" w:rsidP="00AD7389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5C47BF9" w14:textId="77777777" w:rsidR="000D5724" w:rsidRPr="008860F2" w:rsidRDefault="000D5724" w:rsidP="00AD7389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5DD4ACCA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0D5724" w:rsidRPr="008860F2" w14:paraId="6CD3908F" w14:textId="77777777" w:rsidTr="00B05922">
        <w:trPr>
          <w:trHeight w:val="137"/>
        </w:trPr>
        <w:tc>
          <w:tcPr>
            <w:tcW w:w="4212" w:type="dxa"/>
          </w:tcPr>
          <w:p w14:paraId="62B2927D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490" w:type="dxa"/>
            <w:gridSpan w:val="7"/>
          </w:tcPr>
          <w:p w14:paraId="77AAC1A3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D5724" w:rsidRPr="008860F2" w14:paraId="4F8BEE84" w14:textId="77777777" w:rsidTr="00B05922">
        <w:trPr>
          <w:trHeight w:val="137"/>
        </w:trPr>
        <w:tc>
          <w:tcPr>
            <w:tcW w:w="4212" w:type="dxa"/>
          </w:tcPr>
          <w:p w14:paraId="0B5DB204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50" w:type="dxa"/>
          </w:tcPr>
          <w:p w14:paraId="248304DE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5E8214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486"/>
                <w:tab w:val="decimal" w:pos="951"/>
              </w:tabs>
              <w:spacing w:line="240" w:lineRule="auto"/>
              <w:ind w:left="-18"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</w:tcPr>
          <w:p w14:paraId="31B11368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14243F6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41" w:type="dxa"/>
          </w:tcPr>
          <w:p w14:paraId="163623A3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601F404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3FB0217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5724" w:rsidRPr="008860F2" w14:paraId="7180A4DC" w14:textId="77777777" w:rsidTr="00B05922">
        <w:trPr>
          <w:trHeight w:val="137"/>
        </w:trPr>
        <w:tc>
          <w:tcPr>
            <w:tcW w:w="4212" w:type="dxa"/>
          </w:tcPr>
          <w:p w14:paraId="464A26B4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ผลประโยชน์พนักงาน</w:t>
            </w:r>
          </w:p>
        </w:tc>
        <w:tc>
          <w:tcPr>
            <w:tcW w:w="1250" w:type="dxa"/>
          </w:tcPr>
          <w:p w14:paraId="25BB9EAF" w14:textId="7CAE64A6" w:rsidR="000D5724" w:rsidRPr="008860F2" w:rsidRDefault="0036465D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6.18</w:t>
            </w:r>
          </w:p>
        </w:tc>
        <w:tc>
          <w:tcPr>
            <w:tcW w:w="236" w:type="dxa"/>
          </w:tcPr>
          <w:p w14:paraId="29C36A81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486"/>
                <w:tab w:val="decimal" w:pos="951"/>
              </w:tabs>
              <w:spacing w:line="240" w:lineRule="auto"/>
              <w:ind w:left="-18"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</w:tcPr>
          <w:p w14:paraId="48D9A2EA" w14:textId="49936AF1" w:rsidR="000D5724" w:rsidRPr="008860F2" w:rsidRDefault="0036465D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0.95</w:t>
            </w:r>
          </w:p>
        </w:tc>
        <w:tc>
          <w:tcPr>
            <w:tcW w:w="236" w:type="dxa"/>
          </w:tcPr>
          <w:p w14:paraId="604BD2DB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41" w:type="dxa"/>
          </w:tcPr>
          <w:p w14:paraId="57E51252" w14:textId="5152A5B4" w:rsidR="000D5724" w:rsidRPr="008860F2" w:rsidRDefault="0036465D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(0.26)</w:t>
            </w:r>
          </w:p>
        </w:tc>
        <w:tc>
          <w:tcPr>
            <w:tcW w:w="270" w:type="dxa"/>
          </w:tcPr>
          <w:p w14:paraId="09FCA9CF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D0B31C2" w14:textId="067D8ECC" w:rsidR="000D5724" w:rsidRPr="008860F2" w:rsidRDefault="0036465D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6.87</w:t>
            </w:r>
          </w:p>
        </w:tc>
      </w:tr>
      <w:tr w:rsidR="000D5724" w:rsidRPr="008860F2" w14:paraId="0CFE2864" w14:textId="77777777" w:rsidTr="00B05922">
        <w:trPr>
          <w:trHeight w:val="137"/>
        </w:trPr>
        <w:tc>
          <w:tcPr>
            <w:tcW w:w="4212" w:type="dxa"/>
          </w:tcPr>
          <w:p w14:paraId="6F416D67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50" w:type="dxa"/>
          </w:tcPr>
          <w:p w14:paraId="3C0EEE65" w14:textId="495839E7" w:rsidR="000D5724" w:rsidRPr="008860F2" w:rsidRDefault="0036465D" w:rsidP="00721CE8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DC7AC6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486"/>
                <w:tab w:val="decimal" w:pos="951"/>
              </w:tabs>
              <w:spacing w:line="240" w:lineRule="auto"/>
              <w:ind w:left="-18"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</w:tcPr>
          <w:p w14:paraId="5C5ECEDA" w14:textId="78A3A3FD" w:rsidR="000D5724" w:rsidRPr="008860F2" w:rsidRDefault="0036465D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2.95</w:t>
            </w:r>
          </w:p>
        </w:tc>
        <w:tc>
          <w:tcPr>
            <w:tcW w:w="236" w:type="dxa"/>
          </w:tcPr>
          <w:p w14:paraId="3C3261A1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41" w:type="dxa"/>
          </w:tcPr>
          <w:p w14:paraId="73D82E8F" w14:textId="6AABCF3E" w:rsidR="000D5724" w:rsidRPr="008860F2" w:rsidRDefault="0036465D" w:rsidP="00721CE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77F1252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0EE9CB1" w14:textId="7D40EB05" w:rsidR="000D5724" w:rsidRPr="008860F2" w:rsidRDefault="0036465D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2.95</w:t>
            </w:r>
          </w:p>
        </w:tc>
      </w:tr>
      <w:tr w:rsidR="000D5724" w:rsidRPr="008860F2" w14:paraId="2D289544" w14:textId="77777777" w:rsidTr="00B05922">
        <w:trPr>
          <w:trHeight w:val="137"/>
        </w:trPr>
        <w:tc>
          <w:tcPr>
            <w:tcW w:w="4212" w:type="dxa"/>
          </w:tcPr>
          <w:p w14:paraId="0D6041FF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250" w:type="dxa"/>
          </w:tcPr>
          <w:p w14:paraId="40D099EB" w14:textId="60405D99" w:rsidR="000D5724" w:rsidRPr="008860F2" w:rsidRDefault="0036465D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0.57</w:t>
            </w:r>
          </w:p>
        </w:tc>
        <w:tc>
          <w:tcPr>
            <w:tcW w:w="236" w:type="dxa"/>
          </w:tcPr>
          <w:p w14:paraId="1DADB4C0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486"/>
                <w:tab w:val="decimal" w:pos="951"/>
              </w:tabs>
              <w:spacing w:line="240" w:lineRule="auto"/>
              <w:ind w:left="-18"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</w:tcPr>
          <w:p w14:paraId="2BFBDE34" w14:textId="3F90A24B" w:rsidR="000D5724" w:rsidRPr="008860F2" w:rsidRDefault="0036465D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0.22</w:t>
            </w:r>
          </w:p>
        </w:tc>
        <w:tc>
          <w:tcPr>
            <w:tcW w:w="236" w:type="dxa"/>
          </w:tcPr>
          <w:p w14:paraId="78882A0F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1AC271FE" w14:textId="5C3A6A18" w:rsidR="000D5724" w:rsidRPr="008860F2" w:rsidRDefault="0036465D" w:rsidP="00721CE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09BF085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966F096" w14:textId="25807E74" w:rsidR="000D5724" w:rsidRPr="008860F2" w:rsidRDefault="0036465D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0.79</w:t>
            </w:r>
          </w:p>
        </w:tc>
      </w:tr>
      <w:tr w:rsidR="000D5724" w:rsidRPr="008860F2" w14:paraId="5EB77EEF" w14:textId="77777777" w:rsidTr="00B05922">
        <w:trPr>
          <w:trHeight w:val="331"/>
        </w:trPr>
        <w:tc>
          <w:tcPr>
            <w:tcW w:w="4212" w:type="dxa"/>
          </w:tcPr>
          <w:p w14:paraId="08F32554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72EBAFE6" w14:textId="23B71C78" w:rsidR="000D5724" w:rsidRPr="008860F2" w:rsidRDefault="0036465D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6.75</w:t>
            </w:r>
          </w:p>
        </w:tc>
        <w:tc>
          <w:tcPr>
            <w:tcW w:w="236" w:type="dxa"/>
          </w:tcPr>
          <w:p w14:paraId="56C80716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486"/>
                <w:tab w:val="decimal" w:pos="951"/>
              </w:tabs>
              <w:spacing w:line="240" w:lineRule="auto"/>
              <w:ind w:left="-18" w:right="-9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52C4ACA2" w14:textId="4F5B8D87" w:rsidR="000D5724" w:rsidRPr="0036465D" w:rsidRDefault="0036465D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6465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4.12</w:t>
            </w:r>
          </w:p>
        </w:tc>
        <w:tc>
          <w:tcPr>
            <w:tcW w:w="236" w:type="dxa"/>
          </w:tcPr>
          <w:p w14:paraId="5E1FB44B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01547B3D" w14:textId="49883F3D" w:rsidR="000D5724" w:rsidRPr="008860F2" w:rsidRDefault="0036465D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(0.26)</w:t>
            </w:r>
          </w:p>
        </w:tc>
        <w:tc>
          <w:tcPr>
            <w:tcW w:w="270" w:type="dxa"/>
          </w:tcPr>
          <w:p w14:paraId="21088C68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FF42EE" w14:textId="7E974999" w:rsidR="000D5724" w:rsidRPr="007E4A23" w:rsidRDefault="0036465D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10.61</w:t>
            </w:r>
          </w:p>
        </w:tc>
      </w:tr>
    </w:tbl>
    <w:p w14:paraId="408D9082" w14:textId="77777777" w:rsidR="000D5724" w:rsidRPr="008860F2" w:rsidRDefault="000D5724" w:rsidP="000D5724">
      <w:pPr>
        <w:pStyle w:val="NoSpacing"/>
        <w:rPr>
          <w:rFonts w:ascii="Angsana New" w:hAnsi="Angsana New"/>
          <w:sz w:val="28"/>
          <w:szCs w:val="28"/>
        </w:rPr>
      </w:pPr>
    </w:p>
    <w:p w14:paraId="11EDA478" w14:textId="77777777" w:rsidR="000D5724" w:rsidRPr="008860F2" w:rsidRDefault="000D5724" w:rsidP="000D5724">
      <w:pPr>
        <w:rPr>
          <w:sz w:val="28"/>
          <w:szCs w:val="28"/>
        </w:rPr>
      </w:pPr>
      <w:r w:rsidRPr="008860F2">
        <w:rPr>
          <w:sz w:val="28"/>
          <w:szCs w:val="28"/>
        </w:rPr>
        <w:br w:type="page"/>
      </w:r>
    </w:p>
    <w:tbl>
      <w:tblPr>
        <w:tblW w:w="96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76"/>
        <w:gridCol w:w="1250"/>
        <w:gridCol w:w="255"/>
        <w:gridCol w:w="1092"/>
        <w:gridCol w:w="266"/>
        <w:gridCol w:w="1187"/>
        <w:gridCol w:w="270"/>
        <w:gridCol w:w="1170"/>
      </w:tblGrid>
      <w:tr w:rsidR="000D5724" w:rsidRPr="008860F2" w14:paraId="17673B50" w14:textId="77777777" w:rsidTr="00567198">
        <w:trPr>
          <w:trHeight w:val="137"/>
        </w:trPr>
        <w:tc>
          <w:tcPr>
            <w:tcW w:w="4176" w:type="dxa"/>
          </w:tcPr>
          <w:p w14:paraId="64CB4FE1" w14:textId="77777777" w:rsidR="000D5724" w:rsidRPr="008860F2" w:rsidRDefault="000D5724" w:rsidP="00AD73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br w:type="page"/>
            </w: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br w:type="page"/>
            </w:r>
          </w:p>
        </w:tc>
        <w:tc>
          <w:tcPr>
            <w:tcW w:w="5490" w:type="dxa"/>
            <w:gridSpan w:val="7"/>
          </w:tcPr>
          <w:p w14:paraId="66C46518" w14:textId="77777777" w:rsidR="000D5724" w:rsidRPr="008860F2" w:rsidRDefault="000D5724" w:rsidP="00AD738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5724" w:rsidRPr="008860F2" w14:paraId="2416DC48" w14:textId="77777777" w:rsidTr="00567198">
        <w:trPr>
          <w:trHeight w:val="254"/>
        </w:trPr>
        <w:tc>
          <w:tcPr>
            <w:tcW w:w="4176" w:type="dxa"/>
          </w:tcPr>
          <w:p w14:paraId="6E5B2D9F" w14:textId="77777777" w:rsidR="000D5724" w:rsidRPr="008860F2" w:rsidRDefault="000D5724" w:rsidP="00AD738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</w:tcPr>
          <w:p w14:paraId="3AF22A7E" w14:textId="77777777" w:rsidR="000D5724" w:rsidRPr="008860F2" w:rsidRDefault="000D5724" w:rsidP="00AD738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7754F5D1" w14:textId="77777777" w:rsidR="000D5724" w:rsidRPr="008860F2" w:rsidRDefault="000D5724" w:rsidP="00AD738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5" w:type="dxa"/>
            <w:gridSpan w:val="3"/>
            <w:tcBorders>
              <w:bottom w:val="single" w:sz="4" w:space="0" w:color="auto"/>
            </w:tcBorders>
          </w:tcPr>
          <w:p w14:paraId="11674F29" w14:textId="3BAEFA53" w:rsidR="000D5724" w:rsidRPr="008860F2" w:rsidRDefault="000D5724" w:rsidP="00AD7389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บันทึกเป็น</w:t>
            </w:r>
            <w:r w:rsidR="00D05A2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(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รายจ่าย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) /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0" w:type="dxa"/>
          </w:tcPr>
          <w:p w14:paraId="435491AA" w14:textId="77777777" w:rsidR="000D5724" w:rsidRPr="008860F2" w:rsidRDefault="000D5724" w:rsidP="00AD738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650253" w14:textId="77777777" w:rsidR="000D5724" w:rsidRPr="008860F2" w:rsidRDefault="000D5724" w:rsidP="00AD738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5724" w:rsidRPr="008860F2" w14:paraId="480C4923" w14:textId="77777777" w:rsidTr="00567198">
        <w:trPr>
          <w:trHeight w:val="1244"/>
        </w:trPr>
        <w:tc>
          <w:tcPr>
            <w:tcW w:w="4176" w:type="dxa"/>
          </w:tcPr>
          <w:p w14:paraId="1C0D7D7E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0" w:type="dxa"/>
          </w:tcPr>
          <w:p w14:paraId="4C93FB40" w14:textId="77777777" w:rsidR="000D5724" w:rsidRPr="008860F2" w:rsidRDefault="000D5724" w:rsidP="00AD7389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41AB418" w14:textId="77777777" w:rsidR="000D5724" w:rsidRPr="008860F2" w:rsidRDefault="000D5724" w:rsidP="00AD7389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ตุลาคม</w:t>
            </w:r>
          </w:p>
          <w:p w14:paraId="6F7BE17F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255" w:type="dxa"/>
          </w:tcPr>
          <w:p w14:paraId="7E86AABC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2" w:type="dxa"/>
          </w:tcPr>
          <w:p w14:paraId="475C8F62" w14:textId="77777777" w:rsidR="00567198" w:rsidRDefault="00567198" w:rsidP="00AD738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09AE213" w14:textId="44F5795E" w:rsidR="000D5724" w:rsidRPr="008860F2" w:rsidRDefault="000D5724" w:rsidP="0056719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66" w:type="dxa"/>
          </w:tcPr>
          <w:p w14:paraId="40DFB630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</w:tcPr>
          <w:p w14:paraId="615D2D9F" w14:textId="77777777" w:rsidR="000D5724" w:rsidRPr="008860F2" w:rsidRDefault="000D5724" w:rsidP="00AD738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EAC12F7" w14:textId="77777777" w:rsidR="000D5724" w:rsidRPr="008860F2" w:rsidRDefault="000D5724" w:rsidP="00AD738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3A605E47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E0DADC0" w14:textId="77777777" w:rsidR="000D5724" w:rsidRPr="008860F2" w:rsidRDefault="000D5724" w:rsidP="00AD7389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DCF5E11" w14:textId="77777777" w:rsidR="000D5724" w:rsidRPr="008860F2" w:rsidRDefault="000D5724" w:rsidP="00AD7389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6758784E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0D5724" w:rsidRPr="008860F2" w14:paraId="3336F7EB" w14:textId="77777777" w:rsidTr="00567198">
        <w:trPr>
          <w:trHeight w:val="137"/>
        </w:trPr>
        <w:tc>
          <w:tcPr>
            <w:tcW w:w="4176" w:type="dxa"/>
          </w:tcPr>
          <w:p w14:paraId="1A5EA6C6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490" w:type="dxa"/>
            <w:gridSpan w:val="7"/>
          </w:tcPr>
          <w:p w14:paraId="3C30B25A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D5724" w:rsidRPr="008860F2" w14:paraId="2A3114E6" w14:textId="77777777" w:rsidTr="00567198">
        <w:trPr>
          <w:trHeight w:val="137"/>
        </w:trPr>
        <w:tc>
          <w:tcPr>
            <w:tcW w:w="4176" w:type="dxa"/>
          </w:tcPr>
          <w:p w14:paraId="5ED1C850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50" w:type="dxa"/>
          </w:tcPr>
          <w:p w14:paraId="30FE8C04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304E3EF6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486"/>
                <w:tab w:val="decimal" w:pos="951"/>
              </w:tabs>
              <w:spacing w:line="240" w:lineRule="auto"/>
              <w:ind w:left="-18"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</w:tcPr>
          <w:p w14:paraId="44D21E1C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6" w:type="dxa"/>
          </w:tcPr>
          <w:p w14:paraId="4BDA0198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</w:tcPr>
          <w:p w14:paraId="057C13DE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412D17E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0FB77D5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5724" w:rsidRPr="008860F2" w14:paraId="2D8D234F" w14:textId="77777777" w:rsidTr="00567198">
        <w:trPr>
          <w:trHeight w:val="137"/>
        </w:trPr>
        <w:tc>
          <w:tcPr>
            <w:tcW w:w="4176" w:type="dxa"/>
          </w:tcPr>
          <w:p w14:paraId="37FB9253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ผลประโยชน์พนักงาน</w:t>
            </w:r>
          </w:p>
        </w:tc>
        <w:tc>
          <w:tcPr>
            <w:tcW w:w="1250" w:type="dxa"/>
          </w:tcPr>
          <w:p w14:paraId="49293AAA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3.63</w:t>
            </w:r>
          </w:p>
        </w:tc>
        <w:tc>
          <w:tcPr>
            <w:tcW w:w="255" w:type="dxa"/>
          </w:tcPr>
          <w:p w14:paraId="4DBC74A8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486"/>
                <w:tab w:val="decimal" w:pos="951"/>
              </w:tabs>
              <w:spacing w:line="240" w:lineRule="auto"/>
              <w:ind w:left="-18"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</w:tcPr>
          <w:p w14:paraId="51D43642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1.40</w:t>
            </w:r>
          </w:p>
        </w:tc>
        <w:tc>
          <w:tcPr>
            <w:tcW w:w="266" w:type="dxa"/>
          </w:tcPr>
          <w:p w14:paraId="55326B06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</w:tcPr>
          <w:p w14:paraId="0A40B859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>1.15</w:t>
            </w:r>
          </w:p>
        </w:tc>
        <w:tc>
          <w:tcPr>
            <w:tcW w:w="270" w:type="dxa"/>
          </w:tcPr>
          <w:p w14:paraId="6FECE8C6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EAAE7D7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6.18</w:t>
            </w:r>
          </w:p>
        </w:tc>
      </w:tr>
      <w:tr w:rsidR="000D5724" w:rsidRPr="008860F2" w14:paraId="6801600C" w14:textId="77777777" w:rsidTr="00567198">
        <w:trPr>
          <w:trHeight w:val="137"/>
        </w:trPr>
        <w:tc>
          <w:tcPr>
            <w:tcW w:w="4176" w:type="dxa"/>
          </w:tcPr>
          <w:p w14:paraId="1A905F73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50" w:type="dxa"/>
          </w:tcPr>
          <w:p w14:paraId="2FAA78C6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12.41</w:t>
            </w:r>
          </w:p>
        </w:tc>
        <w:tc>
          <w:tcPr>
            <w:tcW w:w="255" w:type="dxa"/>
          </w:tcPr>
          <w:p w14:paraId="39E80E09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486"/>
                <w:tab w:val="decimal" w:pos="951"/>
              </w:tabs>
              <w:spacing w:line="240" w:lineRule="auto"/>
              <w:ind w:left="-18"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</w:tcPr>
          <w:p w14:paraId="166F3B66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(12.41)</w:t>
            </w:r>
          </w:p>
        </w:tc>
        <w:tc>
          <w:tcPr>
            <w:tcW w:w="266" w:type="dxa"/>
          </w:tcPr>
          <w:p w14:paraId="44468083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</w:tcPr>
          <w:p w14:paraId="5FBCEDDE" w14:textId="77777777" w:rsidR="000D5724" w:rsidRPr="008860F2" w:rsidRDefault="000D5724" w:rsidP="001E6D6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DFE340A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C1F4E08" w14:textId="77777777" w:rsidR="000D5724" w:rsidRPr="008860F2" w:rsidRDefault="000D5724" w:rsidP="001E6D61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D5724" w:rsidRPr="008860F2" w14:paraId="12F932D3" w14:textId="77777777" w:rsidTr="00567198">
        <w:trPr>
          <w:trHeight w:val="137"/>
        </w:trPr>
        <w:tc>
          <w:tcPr>
            <w:tcW w:w="4176" w:type="dxa"/>
          </w:tcPr>
          <w:p w14:paraId="17CE8FB8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250" w:type="dxa"/>
          </w:tcPr>
          <w:p w14:paraId="6A6C33C6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0.23</w:t>
            </w:r>
          </w:p>
        </w:tc>
        <w:tc>
          <w:tcPr>
            <w:tcW w:w="255" w:type="dxa"/>
          </w:tcPr>
          <w:p w14:paraId="540B1A08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486"/>
                <w:tab w:val="decimal" w:pos="951"/>
              </w:tabs>
              <w:spacing w:line="240" w:lineRule="auto"/>
              <w:ind w:left="-18"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</w:tcPr>
          <w:p w14:paraId="48F27C59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0.34</w:t>
            </w:r>
          </w:p>
        </w:tc>
        <w:tc>
          <w:tcPr>
            <w:tcW w:w="266" w:type="dxa"/>
          </w:tcPr>
          <w:p w14:paraId="19993B33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2680D757" w14:textId="77777777" w:rsidR="000D5724" w:rsidRPr="008860F2" w:rsidRDefault="000D5724" w:rsidP="001E6D6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7D1E6D8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A91B5D4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0.57</w:t>
            </w:r>
          </w:p>
        </w:tc>
      </w:tr>
      <w:tr w:rsidR="000D5724" w:rsidRPr="008860F2" w14:paraId="19722C64" w14:textId="77777777" w:rsidTr="00567198">
        <w:trPr>
          <w:trHeight w:val="331"/>
        </w:trPr>
        <w:tc>
          <w:tcPr>
            <w:tcW w:w="4176" w:type="dxa"/>
          </w:tcPr>
          <w:p w14:paraId="7D1F93F4" w14:textId="77777777" w:rsidR="000D5724" w:rsidRPr="008860F2" w:rsidRDefault="000D5724" w:rsidP="00AD7389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3F7BE689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16.27</w:t>
            </w:r>
          </w:p>
        </w:tc>
        <w:tc>
          <w:tcPr>
            <w:tcW w:w="255" w:type="dxa"/>
          </w:tcPr>
          <w:p w14:paraId="0F47E905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486"/>
                <w:tab w:val="decimal" w:pos="951"/>
              </w:tabs>
              <w:spacing w:line="240" w:lineRule="auto"/>
              <w:ind w:left="-18" w:right="-9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54C310B9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(10.67)</w:t>
            </w:r>
          </w:p>
        </w:tc>
        <w:tc>
          <w:tcPr>
            <w:tcW w:w="266" w:type="dxa"/>
          </w:tcPr>
          <w:p w14:paraId="5A6573FB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011F37CF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1.15</w:t>
            </w:r>
          </w:p>
        </w:tc>
        <w:tc>
          <w:tcPr>
            <w:tcW w:w="270" w:type="dxa"/>
          </w:tcPr>
          <w:p w14:paraId="25ACA896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CC58A9" w14:textId="77777777" w:rsidR="000D5724" w:rsidRPr="008860F2" w:rsidRDefault="000D5724" w:rsidP="00AD738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6.75</w:t>
            </w:r>
          </w:p>
        </w:tc>
      </w:tr>
    </w:tbl>
    <w:p w14:paraId="4C1DC43B" w14:textId="272B2EF8" w:rsidR="00375173" w:rsidRPr="00BB43B0" w:rsidRDefault="00375173" w:rsidP="00375173">
      <w:pPr>
        <w:pStyle w:val="NoSpacing"/>
        <w:rPr>
          <w:rFonts w:ascii="Angsana New" w:hAnsi="Angsana New"/>
          <w:szCs w:val="18"/>
        </w:rPr>
      </w:pPr>
    </w:p>
    <w:tbl>
      <w:tblPr>
        <w:tblW w:w="9657" w:type="dxa"/>
        <w:tblInd w:w="450" w:type="dxa"/>
        <w:tblLook w:val="01E0" w:firstRow="1" w:lastRow="1" w:firstColumn="1" w:lastColumn="1" w:noHBand="0" w:noVBand="0"/>
      </w:tblPr>
      <w:tblGrid>
        <w:gridCol w:w="4156"/>
        <w:gridCol w:w="1277"/>
        <w:gridCol w:w="269"/>
        <w:gridCol w:w="1081"/>
        <w:gridCol w:w="270"/>
        <w:gridCol w:w="1162"/>
        <w:gridCol w:w="294"/>
        <w:gridCol w:w="1148"/>
      </w:tblGrid>
      <w:tr w:rsidR="009F088E" w:rsidRPr="00BB7AD7" w14:paraId="5689DC8B" w14:textId="77777777" w:rsidTr="00DB708A">
        <w:trPr>
          <w:tblHeader/>
        </w:trPr>
        <w:tc>
          <w:tcPr>
            <w:tcW w:w="4156" w:type="dxa"/>
          </w:tcPr>
          <w:p w14:paraId="0E4296DB" w14:textId="77777777" w:rsidR="009F088E" w:rsidRPr="00BB7AD7" w:rsidRDefault="009F088E" w:rsidP="0084001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7A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สินทรัพย์ภาษีเงินได้รอการตัดบัญชีที่ยังไม่ได้รับรู้</w:t>
            </w:r>
            <w:r w:rsidRPr="00BB7A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27" w:type="dxa"/>
            <w:gridSpan w:val="3"/>
          </w:tcPr>
          <w:p w14:paraId="2BA21279" w14:textId="11D99BC4" w:rsidR="009F088E" w:rsidRPr="00BB7AD7" w:rsidRDefault="009F088E" w:rsidP="0084001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B7AD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AB674E" w14:textId="77777777" w:rsidR="009F088E" w:rsidRPr="00BB7AD7" w:rsidRDefault="009F088E" w:rsidP="00840013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4" w:type="dxa"/>
            <w:gridSpan w:val="3"/>
          </w:tcPr>
          <w:p w14:paraId="61A6C96A" w14:textId="233B4F6C" w:rsidR="009F088E" w:rsidRPr="00BB7AD7" w:rsidRDefault="009F088E" w:rsidP="0084001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B7AD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088E" w:rsidRPr="00BB7AD7" w14:paraId="080EC1FD" w14:textId="77777777" w:rsidTr="00DB708A">
        <w:trPr>
          <w:tblHeader/>
        </w:trPr>
        <w:tc>
          <w:tcPr>
            <w:tcW w:w="4156" w:type="dxa"/>
          </w:tcPr>
          <w:p w14:paraId="01DEB610" w14:textId="162501D2" w:rsidR="009F088E" w:rsidRPr="00BB7AD7" w:rsidRDefault="009F088E" w:rsidP="00840013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14:paraId="57FB3710" w14:textId="77777777" w:rsidR="009F088E" w:rsidRPr="00BB7AD7" w:rsidRDefault="009F088E" w:rsidP="0084001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B7AD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9" w:type="dxa"/>
            <w:vAlign w:val="center"/>
          </w:tcPr>
          <w:p w14:paraId="5B7C43F2" w14:textId="77777777" w:rsidR="009F088E" w:rsidRPr="00BB7AD7" w:rsidRDefault="009F088E" w:rsidP="0084001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4947714E" w14:textId="77777777" w:rsidR="009F088E" w:rsidRPr="00BB7AD7" w:rsidRDefault="009F088E" w:rsidP="0084001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B7AD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54D2A7BC" w14:textId="77777777" w:rsidR="009F088E" w:rsidRPr="00BB7AD7" w:rsidRDefault="009F088E" w:rsidP="0084001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  <w:vAlign w:val="center"/>
          </w:tcPr>
          <w:p w14:paraId="3079AE71" w14:textId="77777777" w:rsidR="009F088E" w:rsidRPr="00BB7AD7" w:rsidRDefault="009F088E" w:rsidP="0084001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B7AD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94" w:type="dxa"/>
            <w:vAlign w:val="center"/>
          </w:tcPr>
          <w:p w14:paraId="4725E20B" w14:textId="77777777" w:rsidR="009F088E" w:rsidRPr="00BB7AD7" w:rsidRDefault="009F088E" w:rsidP="0084001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14:paraId="135D944B" w14:textId="77777777" w:rsidR="009F088E" w:rsidRPr="00BB7AD7" w:rsidRDefault="009F088E" w:rsidP="00840013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B7AD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F088E" w:rsidRPr="00BB7AD7" w14:paraId="63E5BF1A" w14:textId="77777777" w:rsidTr="00DB708A">
        <w:trPr>
          <w:tblHeader/>
        </w:trPr>
        <w:tc>
          <w:tcPr>
            <w:tcW w:w="4156" w:type="dxa"/>
          </w:tcPr>
          <w:p w14:paraId="3934B7FD" w14:textId="77777777" w:rsidR="009F088E" w:rsidRPr="00BB7AD7" w:rsidRDefault="009F088E" w:rsidP="00840013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01" w:type="dxa"/>
            <w:gridSpan w:val="7"/>
          </w:tcPr>
          <w:p w14:paraId="36833DC7" w14:textId="77777777" w:rsidR="009F088E" w:rsidRPr="00BB7AD7" w:rsidRDefault="009F088E" w:rsidP="00840013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B7AD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F088E" w:rsidRPr="00BB7AD7" w14:paraId="1B8065FA" w14:textId="77777777" w:rsidTr="00DB708A">
        <w:tc>
          <w:tcPr>
            <w:tcW w:w="4156" w:type="dxa"/>
          </w:tcPr>
          <w:p w14:paraId="7FE1310B" w14:textId="03A628A2" w:rsidR="009F088E" w:rsidRPr="00BB7AD7" w:rsidRDefault="00BB7AD7" w:rsidP="0084001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77" w:type="dxa"/>
          </w:tcPr>
          <w:p w14:paraId="7D2362B6" w14:textId="5AEAA8C6" w:rsidR="009F088E" w:rsidRPr="001E6D61" w:rsidRDefault="00BB7AD7" w:rsidP="001E6D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1E6D61">
              <w:rPr>
                <w:rFonts w:ascii="Angsana New" w:hAnsi="Angsana New"/>
                <w:sz w:val="28"/>
                <w:szCs w:val="28"/>
              </w:rPr>
              <w:t>3.44</w:t>
            </w:r>
          </w:p>
        </w:tc>
        <w:tc>
          <w:tcPr>
            <w:tcW w:w="269" w:type="dxa"/>
          </w:tcPr>
          <w:p w14:paraId="518ED9BA" w14:textId="77777777" w:rsidR="009F088E" w:rsidRPr="00BB7AD7" w:rsidRDefault="009F088E" w:rsidP="00840013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</w:tcPr>
          <w:p w14:paraId="704386EA" w14:textId="43B33214" w:rsidR="009F088E" w:rsidRPr="001E6D61" w:rsidRDefault="00BB7AD7" w:rsidP="001E6D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E6D61">
              <w:rPr>
                <w:rFonts w:ascii="Angsana New" w:hAnsi="Angsana New"/>
                <w:sz w:val="28"/>
                <w:szCs w:val="28"/>
                <w:lang w:bidi="th-TH"/>
              </w:rPr>
              <w:t>3.48</w:t>
            </w:r>
          </w:p>
        </w:tc>
        <w:tc>
          <w:tcPr>
            <w:tcW w:w="270" w:type="dxa"/>
          </w:tcPr>
          <w:p w14:paraId="699BB0BF" w14:textId="77777777" w:rsidR="009F088E" w:rsidRPr="00BB7AD7" w:rsidRDefault="009F088E" w:rsidP="00840013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14D88567" w14:textId="306C7F2E" w:rsidR="009F088E" w:rsidRPr="001E6D61" w:rsidRDefault="00BB7AD7" w:rsidP="001E6D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E6D61">
              <w:rPr>
                <w:rFonts w:ascii="Angsana New" w:hAnsi="Angsana New"/>
                <w:sz w:val="28"/>
                <w:szCs w:val="28"/>
                <w:lang w:val="en-US" w:bidi="th-TH"/>
              </w:rPr>
              <w:t>2.99</w:t>
            </w:r>
          </w:p>
        </w:tc>
        <w:tc>
          <w:tcPr>
            <w:tcW w:w="294" w:type="dxa"/>
          </w:tcPr>
          <w:p w14:paraId="5182771D" w14:textId="77777777" w:rsidR="009F088E" w:rsidRPr="00BB7AD7" w:rsidRDefault="009F088E" w:rsidP="00840013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8" w:type="dxa"/>
          </w:tcPr>
          <w:p w14:paraId="1520844E" w14:textId="256632CB" w:rsidR="009F088E" w:rsidRPr="001E6D61" w:rsidRDefault="00BB7AD7" w:rsidP="001E6D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1E6D61">
              <w:rPr>
                <w:rFonts w:ascii="Angsana New" w:hAnsi="Angsana New"/>
                <w:sz w:val="28"/>
                <w:szCs w:val="28"/>
              </w:rPr>
              <w:t>2.99</w:t>
            </w:r>
          </w:p>
        </w:tc>
      </w:tr>
      <w:tr w:rsidR="00BB7AD7" w:rsidRPr="00BB7AD7" w14:paraId="3D94E96A" w14:textId="77777777" w:rsidTr="00DB708A">
        <w:tc>
          <w:tcPr>
            <w:tcW w:w="4156" w:type="dxa"/>
          </w:tcPr>
          <w:p w14:paraId="3B77AB8E" w14:textId="4A385808" w:rsidR="00BB7AD7" w:rsidRPr="00BB7AD7" w:rsidRDefault="00BB7AD7" w:rsidP="0084001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ค่าเผื่อการด้อยค่าเงินลงทุน</w:t>
            </w:r>
          </w:p>
        </w:tc>
        <w:tc>
          <w:tcPr>
            <w:tcW w:w="1277" w:type="dxa"/>
          </w:tcPr>
          <w:p w14:paraId="78FD2AFE" w14:textId="5E50F94B" w:rsidR="00BB7AD7" w:rsidRPr="001E6D61" w:rsidRDefault="00BB7AD7" w:rsidP="001E6D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1E6D61">
              <w:rPr>
                <w:rFonts w:ascii="Angsana New" w:hAnsi="Angsana New"/>
                <w:sz w:val="28"/>
                <w:szCs w:val="28"/>
              </w:rPr>
              <w:t>4.08</w:t>
            </w:r>
          </w:p>
        </w:tc>
        <w:tc>
          <w:tcPr>
            <w:tcW w:w="269" w:type="dxa"/>
          </w:tcPr>
          <w:p w14:paraId="23674C42" w14:textId="77777777" w:rsidR="00BB7AD7" w:rsidRPr="00BB7AD7" w:rsidRDefault="00BB7AD7" w:rsidP="00840013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</w:tcPr>
          <w:p w14:paraId="4CE54EBA" w14:textId="228D7A80" w:rsidR="00BB7AD7" w:rsidRPr="001E6D61" w:rsidRDefault="00BB7AD7" w:rsidP="001E6D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E6D61">
              <w:rPr>
                <w:rFonts w:ascii="Angsana New" w:hAnsi="Angsana New"/>
                <w:sz w:val="28"/>
                <w:szCs w:val="28"/>
                <w:lang w:bidi="th-TH"/>
              </w:rPr>
              <w:t>4.08</w:t>
            </w:r>
          </w:p>
        </w:tc>
        <w:tc>
          <w:tcPr>
            <w:tcW w:w="270" w:type="dxa"/>
          </w:tcPr>
          <w:p w14:paraId="140A0BBE" w14:textId="77777777" w:rsidR="00BB7AD7" w:rsidRPr="00BB7AD7" w:rsidRDefault="00BB7AD7" w:rsidP="00840013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60712727" w14:textId="4D57DE7A" w:rsidR="00BB7AD7" w:rsidRPr="001E6D61" w:rsidRDefault="00BB7AD7" w:rsidP="001E6D6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E6D6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94" w:type="dxa"/>
          </w:tcPr>
          <w:p w14:paraId="6FF7E6AC" w14:textId="77777777" w:rsidR="00BB7AD7" w:rsidRPr="00BB7AD7" w:rsidRDefault="00BB7AD7" w:rsidP="00840013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8" w:type="dxa"/>
          </w:tcPr>
          <w:p w14:paraId="145936B8" w14:textId="7D18F30A" w:rsidR="00BB7AD7" w:rsidRPr="001E6D61" w:rsidRDefault="00BB7AD7" w:rsidP="001E6D61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1E6D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088E" w:rsidRPr="00BB7AD7" w14:paraId="3E6EFB4B" w14:textId="77777777" w:rsidTr="00DB708A">
        <w:tc>
          <w:tcPr>
            <w:tcW w:w="4156" w:type="dxa"/>
          </w:tcPr>
          <w:p w14:paraId="27D4DFCB" w14:textId="77777777" w:rsidR="009F088E" w:rsidRPr="00BB7AD7" w:rsidRDefault="009F088E" w:rsidP="0084001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7AD7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  <w:r w:rsidRPr="00BB7A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77" w:type="dxa"/>
          </w:tcPr>
          <w:p w14:paraId="2C9A3C86" w14:textId="38C8B4C3" w:rsidR="009F088E" w:rsidRPr="001E6D61" w:rsidRDefault="00BB7AD7" w:rsidP="001E6D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1E6D61">
              <w:rPr>
                <w:rFonts w:ascii="Angsana New" w:hAnsi="Angsana New"/>
                <w:sz w:val="28"/>
                <w:szCs w:val="28"/>
              </w:rPr>
              <w:t>31.38</w:t>
            </w:r>
          </w:p>
        </w:tc>
        <w:tc>
          <w:tcPr>
            <w:tcW w:w="269" w:type="dxa"/>
          </w:tcPr>
          <w:p w14:paraId="3410A8FD" w14:textId="77777777" w:rsidR="009F088E" w:rsidRPr="00BB7AD7" w:rsidRDefault="009F088E" w:rsidP="00840013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</w:tcPr>
          <w:p w14:paraId="7E2FB03F" w14:textId="6986A1CF" w:rsidR="009F088E" w:rsidRPr="001E6D61" w:rsidRDefault="00BB7AD7" w:rsidP="001E6D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E6D61">
              <w:rPr>
                <w:rFonts w:ascii="Angsana New" w:hAnsi="Angsana New"/>
                <w:sz w:val="28"/>
                <w:szCs w:val="28"/>
                <w:lang w:bidi="th-TH"/>
              </w:rPr>
              <w:t>18.30</w:t>
            </w:r>
          </w:p>
        </w:tc>
        <w:tc>
          <w:tcPr>
            <w:tcW w:w="270" w:type="dxa"/>
          </w:tcPr>
          <w:p w14:paraId="068965E3" w14:textId="77777777" w:rsidR="009F088E" w:rsidRPr="00BB7AD7" w:rsidRDefault="009F088E" w:rsidP="00840013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601678D3" w14:textId="3EFED532" w:rsidR="009F088E" w:rsidRPr="001E6D61" w:rsidRDefault="00BB7AD7" w:rsidP="001E6D6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E6D6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94" w:type="dxa"/>
          </w:tcPr>
          <w:p w14:paraId="59261BCE" w14:textId="77777777" w:rsidR="009F088E" w:rsidRPr="00BB7AD7" w:rsidRDefault="009F088E" w:rsidP="00840013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8" w:type="dxa"/>
          </w:tcPr>
          <w:p w14:paraId="26058FEB" w14:textId="4130AFAF" w:rsidR="009F088E" w:rsidRPr="001E6D61" w:rsidRDefault="00BB7AD7" w:rsidP="001E6D61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79" w:right="-97"/>
              <w:rPr>
                <w:rFonts w:ascii="Angsana New" w:hAnsi="Angsana New"/>
                <w:sz w:val="28"/>
                <w:szCs w:val="28"/>
              </w:rPr>
            </w:pPr>
            <w:r w:rsidRPr="001E6D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088E" w:rsidRPr="008860F2" w14:paraId="467C4657" w14:textId="77777777" w:rsidTr="00DB708A">
        <w:tc>
          <w:tcPr>
            <w:tcW w:w="4156" w:type="dxa"/>
          </w:tcPr>
          <w:p w14:paraId="42AB4CAE" w14:textId="77777777" w:rsidR="009F088E" w:rsidRPr="00BB7AD7" w:rsidRDefault="009F088E" w:rsidP="0084001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A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40A98049" w14:textId="73F9BD9D" w:rsidR="009F088E" w:rsidRPr="001E6D61" w:rsidRDefault="00BB7AD7" w:rsidP="001E6D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6D61">
              <w:rPr>
                <w:rFonts w:ascii="Angsana New" w:hAnsi="Angsana New"/>
                <w:b/>
                <w:bCs/>
                <w:sz w:val="28"/>
                <w:szCs w:val="28"/>
              </w:rPr>
              <w:t>38.90</w:t>
            </w:r>
          </w:p>
        </w:tc>
        <w:tc>
          <w:tcPr>
            <w:tcW w:w="269" w:type="dxa"/>
          </w:tcPr>
          <w:p w14:paraId="41AB3887" w14:textId="77777777" w:rsidR="009F088E" w:rsidRPr="00BB7AD7" w:rsidRDefault="009F088E" w:rsidP="00840013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0A45BDF" w14:textId="67E52D8E" w:rsidR="009F088E" w:rsidRPr="001E6D61" w:rsidRDefault="00BB7AD7" w:rsidP="001E6D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E6D6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25.86</w:t>
            </w:r>
          </w:p>
        </w:tc>
        <w:tc>
          <w:tcPr>
            <w:tcW w:w="270" w:type="dxa"/>
          </w:tcPr>
          <w:p w14:paraId="1C656922" w14:textId="77777777" w:rsidR="009F088E" w:rsidRPr="00BB7AD7" w:rsidRDefault="009F088E" w:rsidP="00840013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797EFF23" w14:textId="7009C8E3" w:rsidR="009F088E" w:rsidRPr="00BB7AD7" w:rsidRDefault="00BB7AD7" w:rsidP="001E6D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2.99</w:t>
            </w:r>
          </w:p>
        </w:tc>
        <w:tc>
          <w:tcPr>
            <w:tcW w:w="294" w:type="dxa"/>
          </w:tcPr>
          <w:p w14:paraId="180ECDFD" w14:textId="77777777" w:rsidR="009F088E" w:rsidRPr="00BB7AD7" w:rsidRDefault="009F088E" w:rsidP="00840013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0B012886" w14:textId="555B68DE" w:rsidR="009F088E" w:rsidRPr="001E6D61" w:rsidRDefault="00BB7AD7" w:rsidP="001E6D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6D61">
              <w:rPr>
                <w:rFonts w:ascii="Angsana New" w:hAnsi="Angsana New"/>
                <w:b/>
                <w:bCs/>
                <w:sz w:val="28"/>
                <w:szCs w:val="28"/>
              </w:rPr>
              <w:t>2.99</w:t>
            </w:r>
          </w:p>
        </w:tc>
      </w:tr>
    </w:tbl>
    <w:p w14:paraId="03D7F0EE" w14:textId="77777777" w:rsidR="009F088E" w:rsidRPr="00BB43B0" w:rsidRDefault="009F088E" w:rsidP="00375173">
      <w:pPr>
        <w:pStyle w:val="NoSpacing"/>
        <w:rPr>
          <w:rFonts w:ascii="Angsana New" w:hAnsi="Angsana New"/>
          <w:szCs w:val="18"/>
        </w:rPr>
      </w:pPr>
    </w:p>
    <w:p w14:paraId="2CFDE559" w14:textId="72A1201C" w:rsidR="00FA4B0D" w:rsidRPr="008860F2" w:rsidRDefault="00FA4B0D" w:rsidP="00FA4B0D">
      <w:pPr>
        <w:tabs>
          <w:tab w:val="left" w:pos="10080"/>
        </w:tabs>
        <w:ind w:left="540"/>
        <w:rPr>
          <w:rFonts w:asciiTheme="majorBidi" w:hAnsiTheme="majorBidi" w:cstheme="majorBidi"/>
          <w:sz w:val="28"/>
          <w:szCs w:val="28"/>
          <w:cs/>
        </w:rPr>
      </w:pPr>
      <w:r w:rsidRPr="008860F2">
        <w:rPr>
          <w:rFonts w:asciiTheme="majorBidi" w:hAnsiTheme="majorBidi" w:cstheme="majorBidi"/>
          <w:sz w:val="28"/>
          <w:szCs w:val="28"/>
          <w:cs/>
        </w:rPr>
        <w:t xml:space="preserve">ขาดทุนทางภาษีจะสิ้นอายุในปี </w:t>
      </w:r>
      <w:r w:rsidR="00BB7AD7">
        <w:rPr>
          <w:rFonts w:asciiTheme="majorBidi" w:hAnsiTheme="majorBidi" w:cstheme="majorBidi"/>
          <w:sz w:val="28"/>
          <w:szCs w:val="28"/>
        </w:rPr>
        <w:t>2564</w:t>
      </w:r>
      <w:r w:rsidR="00F21FE6">
        <w:rPr>
          <w:rFonts w:asciiTheme="majorBidi" w:hAnsiTheme="majorBidi" w:cstheme="majorBidi"/>
          <w:sz w:val="28"/>
          <w:szCs w:val="28"/>
        </w:rPr>
        <w:t xml:space="preserve"> </w:t>
      </w:r>
      <w:r w:rsidR="00BB7AD7">
        <w:rPr>
          <w:rFonts w:asciiTheme="majorBidi" w:hAnsiTheme="majorBidi" w:cstheme="majorBidi"/>
          <w:sz w:val="28"/>
          <w:szCs w:val="28"/>
        </w:rPr>
        <w:t>-</w:t>
      </w:r>
      <w:r w:rsidR="00F21FE6">
        <w:rPr>
          <w:rFonts w:asciiTheme="majorBidi" w:hAnsiTheme="majorBidi" w:cstheme="majorBidi"/>
          <w:sz w:val="28"/>
          <w:szCs w:val="28"/>
        </w:rPr>
        <w:t xml:space="preserve"> </w:t>
      </w:r>
      <w:r w:rsidR="00BB7AD7">
        <w:rPr>
          <w:rFonts w:asciiTheme="majorBidi" w:hAnsiTheme="majorBidi" w:cstheme="majorBidi"/>
          <w:sz w:val="28"/>
          <w:szCs w:val="28"/>
        </w:rPr>
        <w:t>2568</w:t>
      </w:r>
      <w:r w:rsidRPr="008860F2">
        <w:rPr>
          <w:rFonts w:asciiTheme="majorBidi" w:hAnsiTheme="majorBidi" w:cstheme="majorBidi"/>
          <w:sz w:val="28"/>
          <w:szCs w:val="28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8860F2">
        <w:rPr>
          <w:rFonts w:asciiTheme="majorBidi" w:hAnsiTheme="majorBidi" w:cstheme="majorBidi"/>
          <w:sz w:val="28"/>
          <w:szCs w:val="28"/>
        </w:rPr>
        <w:t xml:space="preserve"> </w:t>
      </w:r>
      <w:r w:rsidRPr="008860F2">
        <w:rPr>
          <w:rFonts w:asciiTheme="majorBidi" w:hAnsiTheme="majorBidi" w:cstheme="majorBidi"/>
          <w:sz w:val="28"/>
          <w:szCs w:val="28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8860F2">
        <w:rPr>
          <w:rFonts w:asciiTheme="majorBidi" w:hAnsiTheme="majorBidi" w:cstheme="majorBidi"/>
          <w:sz w:val="28"/>
          <w:szCs w:val="28"/>
        </w:rPr>
        <w:t xml:space="preserve"> </w:t>
      </w:r>
    </w:p>
    <w:p w14:paraId="23545FF9" w14:textId="77777777" w:rsidR="00D45D20" w:rsidRPr="00BB43B0" w:rsidRDefault="00D45D20" w:rsidP="00375173">
      <w:pPr>
        <w:tabs>
          <w:tab w:val="left" w:pos="0"/>
          <w:tab w:val="left" w:pos="540"/>
          <w:tab w:val="left" w:pos="990"/>
        </w:tabs>
        <w:spacing w:line="240" w:lineRule="auto"/>
        <w:ind w:right="-43"/>
        <w:rPr>
          <w:rFonts w:ascii="Angsana New" w:hAnsi="Angsana New"/>
        </w:rPr>
      </w:pPr>
    </w:p>
    <w:p w14:paraId="76F2A8B9" w14:textId="72247380" w:rsidR="003B14EA" w:rsidRDefault="003B14EA" w:rsidP="00F32E2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  <w:r w:rsidRPr="008860F2">
        <w:rPr>
          <w:rFonts w:ascii="Angsana New" w:hAnsi="Angsana New"/>
          <w:sz w:val="28"/>
          <w:szCs w:val="28"/>
          <w:u w:val="none"/>
          <w:cs/>
        </w:rPr>
        <w:t>กำไรต่อหุ้น</w:t>
      </w:r>
      <w:r w:rsidR="00661D3A">
        <w:rPr>
          <w:rFonts w:ascii="Angsana New" w:hAnsi="Angsana New" w:hint="cs"/>
          <w:sz w:val="28"/>
          <w:szCs w:val="28"/>
          <w:u w:val="none"/>
          <w:cs/>
        </w:rPr>
        <w:t>ขั้นพื้นฐาน</w:t>
      </w:r>
    </w:p>
    <w:p w14:paraId="0418EA42" w14:textId="77777777" w:rsidR="00567198" w:rsidRPr="00567198" w:rsidRDefault="00567198" w:rsidP="00567198">
      <w:pPr>
        <w:rPr>
          <w:cs/>
        </w:rPr>
      </w:pPr>
    </w:p>
    <w:tbl>
      <w:tblPr>
        <w:tblW w:w="98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90"/>
        <w:gridCol w:w="269"/>
        <w:gridCol w:w="1294"/>
        <w:gridCol w:w="240"/>
        <w:gridCol w:w="1089"/>
        <w:gridCol w:w="240"/>
        <w:gridCol w:w="18"/>
        <w:gridCol w:w="1351"/>
      </w:tblGrid>
      <w:tr w:rsidR="00635359" w:rsidRPr="008860F2" w14:paraId="417EC29D" w14:textId="77777777" w:rsidTr="00567198">
        <w:tc>
          <w:tcPr>
            <w:tcW w:w="2106" w:type="pct"/>
          </w:tcPr>
          <w:p w14:paraId="653C7E4A" w14:textId="77777777" w:rsidR="00635359" w:rsidRPr="008860F2" w:rsidRDefault="00635359" w:rsidP="00FC661D">
            <w:pPr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00" w:type="pct"/>
            <w:gridSpan w:val="3"/>
          </w:tcPr>
          <w:p w14:paraId="5CC5C196" w14:textId="77777777" w:rsidR="00635359" w:rsidRPr="008860F2" w:rsidRDefault="00635359" w:rsidP="00FC66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2" w:type="pct"/>
          </w:tcPr>
          <w:p w14:paraId="29A07621" w14:textId="77777777" w:rsidR="00635359" w:rsidRPr="008860F2" w:rsidRDefault="00635359" w:rsidP="00FC66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pct"/>
            <w:gridSpan w:val="4"/>
          </w:tcPr>
          <w:p w14:paraId="0BE09347" w14:textId="77777777" w:rsidR="00635359" w:rsidRPr="008860F2" w:rsidRDefault="00635359" w:rsidP="00FC66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BA1" w:rsidRPr="008860F2" w14:paraId="516AAF96" w14:textId="77777777" w:rsidTr="00567198">
        <w:tc>
          <w:tcPr>
            <w:tcW w:w="2106" w:type="pct"/>
          </w:tcPr>
          <w:p w14:paraId="36FCE73D" w14:textId="77777777" w:rsidR="002E5BA1" w:rsidRPr="008860F2" w:rsidRDefault="002E5BA1" w:rsidP="002E5BA1">
            <w:pPr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5" w:type="pct"/>
            <w:vAlign w:val="center"/>
          </w:tcPr>
          <w:p w14:paraId="1F3FDFB6" w14:textId="77777777" w:rsidR="002E5BA1" w:rsidRPr="008860F2" w:rsidRDefault="002E5BA1" w:rsidP="002E5BA1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</w:rPr>
              <w:t>25</w:t>
            </w:r>
            <w:r w:rsidRPr="008860F2"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137" w:type="pct"/>
            <w:vAlign w:val="center"/>
          </w:tcPr>
          <w:p w14:paraId="707606B5" w14:textId="77777777" w:rsidR="002E5BA1" w:rsidRPr="008860F2" w:rsidRDefault="002E5BA1" w:rsidP="002E5BA1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58" w:type="pct"/>
            <w:vAlign w:val="center"/>
          </w:tcPr>
          <w:p w14:paraId="7AEC336E" w14:textId="77777777" w:rsidR="002E5BA1" w:rsidRPr="008860F2" w:rsidRDefault="002E5BA1" w:rsidP="002E5BA1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22" w:type="pct"/>
            <w:vAlign w:val="center"/>
          </w:tcPr>
          <w:p w14:paraId="527DEF88" w14:textId="77777777" w:rsidR="002E5BA1" w:rsidRPr="008860F2" w:rsidRDefault="002E5BA1" w:rsidP="002E5BA1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54" w:type="pct"/>
            <w:vAlign w:val="center"/>
          </w:tcPr>
          <w:p w14:paraId="445B15E3" w14:textId="77777777" w:rsidR="002E5BA1" w:rsidRPr="008860F2" w:rsidRDefault="002E5BA1" w:rsidP="002E5BA1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</w:rPr>
              <w:t>25</w:t>
            </w:r>
            <w:r w:rsidRPr="008860F2">
              <w:rPr>
                <w:rFonts w:ascii="Angsana New" w:hAnsi="Angsana New"/>
                <w:b w:val="0"/>
                <w:bCs/>
                <w:spacing w:val="-8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131" w:type="pct"/>
            <w:gridSpan w:val="2"/>
            <w:vAlign w:val="center"/>
          </w:tcPr>
          <w:p w14:paraId="75638B5D" w14:textId="77777777" w:rsidR="002E5BA1" w:rsidRPr="008860F2" w:rsidRDefault="002E5BA1" w:rsidP="002E5BA1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87" w:type="pct"/>
            <w:vAlign w:val="center"/>
          </w:tcPr>
          <w:p w14:paraId="06E67031" w14:textId="77777777" w:rsidR="002E5BA1" w:rsidRPr="008860F2" w:rsidRDefault="002E5BA1" w:rsidP="002E5BA1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2562</w:t>
            </w:r>
          </w:p>
        </w:tc>
      </w:tr>
      <w:tr w:rsidR="002E5BA1" w:rsidRPr="008860F2" w14:paraId="7C967C5A" w14:textId="77777777" w:rsidTr="00567198">
        <w:tc>
          <w:tcPr>
            <w:tcW w:w="2106" w:type="pct"/>
          </w:tcPr>
          <w:p w14:paraId="04DEF8A5" w14:textId="77777777" w:rsidR="002E5BA1" w:rsidRPr="008860F2" w:rsidRDefault="002E5BA1" w:rsidP="002E5BA1">
            <w:pPr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94" w:type="pct"/>
            <w:gridSpan w:val="8"/>
          </w:tcPr>
          <w:p w14:paraId="78F57BAC" w14:textId="77777777" w:rsidR="002E5BA1" w:rsidRPr="008860F2" w:rsidRDefault="002E5BA1" w:rsidP="002E5BA1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(ล้านบาท / ล้านหุ้น)</w:t>
            </w:r>
          </w:p>
        </w:tc>
      </w:tr>
      <w:tr w:rsidR="0099654F" w:rsidRPr="008860F2" w14:paraId="31C6775F" w14:textId="77777777" w:rsidTr="0099654F">
        <w:tc>
          <w:tcPr>
            <w:tcW w:w="2848" w:type="pct"/>
            <w:gridSpan w:val="3"/>
          </w:tcPr>
          <w:p w14:paraId="2AB57D1E" w14:textId="595B815D" w:rsidR="0099654F" w:rsidRPr="008860F2" w:rsidRDefault="0099654F" w:rsidP="002E5BA1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99654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  <w:r w:rsidRPr="0099654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658" w:type="pct"/>
          </w:tcPr>
          <w:p w14:paraId="0F8DBBD2" w14:textId="77777777" w:rsidR="0099654F" w:rsidRPr="008860F2" w:rsidRDefault="0099654F" w:rsidP="002E5BA1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pct"/>
          </w:tcPr>
          <w:p w14:paraId="4B6B2B8C" w14:textId="77777777" w:rsidR="0099654F" w:rsidRPr="008860F2" w:rsidRDefault="0099654F" w:rsidP="002E5BA1">
            <w:pPr>
              <w:pStyle w:val="BodyText"/>
              <w:tabs>
                <w:tab w:val="decimal" w:pos="77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4" w:type="pct"/>
          </w:tcPr>
          <w:p w14:paraId="697285E7" w14:textId="77777777" w:rsidR="0099654F" w:rsidRPr="008860F2" w:rsidRDefault="0099654F" w:rsidP="002E5BA1">
            <w:pPr>
              <w:pStyle w:val="BodyText"/>
              <w:tabs>
                <w:tab w:val="decimal" w:pos="562"/>
                <w:tab w:val="decimal" w:pos="777"/>
              </w:tabs>
              <w:spacing w:after="0" w:line="240" w:lineRule="auto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pct"/>
          </w:tcPr>
          <w:p w14:paraId="6987EC45" w14:textId="77777777" w:rsidR="0099654F" w:rsidRPr="008860F2" w:rsidRDefault="0099654F" w:rsidP="002E5BA1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6" w:type="pct"/>
            <w:gridSpan w:val="2"/>
          </w:tcPr>
          <w:p w14:paraId="1E800EDA" w14:textId="77777777" w:rsidR="0099654F" w:rsidRPr="008860F2" w:rsidRDefault="0099654F" w:rsidP="002E5BA1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2391F" w:rsidRPr="008860F2" w14:paraId="2FD33ED3" w14:textId="77777777" w:rsidTr="00567198">
        <w:tc>
          <w:tcPr>
            <w:tcW w:w="2106" w:type="pct"/>
          </w:tcPr>
          <w:p w14:paraId="7BED39E2" w14:textId="70AC616B" w:rsidR="0052391F" w:rsidRPr="008860F2" w:rsidRDefault="0052391F" w:rsidP="0052391F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99654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99654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99654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05" w:type="pct"/>
          </w:tcPr>
          <w:p w14:paraId="56D28BA9" w14:textId="77777777" w:rsidR="0052391F" w:rsidRPr="008860F2" w:rsidRDefault="0052391F" w:rsidP="002E5BA1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6644B646" w14:textId="77777777" w:rsidR="0052391F" w:rsidRPr="008860F2" w:rsidRDefault="0052391F" w:rsidP="002E5BA1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8" w:type="pct"/>
          </w:tcPr>
          <w:p w14:paraId="75117A23" w14:textId="77777777" w:rsidR="0052391F" w:rsidRPr="008860F2" w:rsidRDefault="0052391F" w:rsidP="002E5BA1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pct"/>
          </w:tcPr>
          <w:p w14:paraId="3A878155" w14:textId="77777777" w:rsidR="0052391F" w:rsidRPr="008860F2" w:rsidRDefault="0052391F" w:rsidP="002E5BA1">
            <w:pPr>
              <w:pStyle w:val="BodyText"/>
              <w:tabs>
                <w:tab w:val="decimal" w:pos="77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4" w:type="pct"/>
          </w:tcPr>
          <w:p w14:paraId="7B797404" w14:textId="77777777" w:rsidR="0052391F" w:rsidRPr="008860F2" w:rsidRDefault="0052391F" w:rsidP="002E5BA1">
            <w:pPr>
              <w:pStyle w:val="BodyText"/>
              <w:tabs>
                <w:tab w:val="decimal" w:pos="562"/>
                <w:tab w:val="decimal" w:pos="777"/>
              </w:tabs>
              <w:spacing w:after="0" w:line="240" w:lineRule="auto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pct"/>
          </w:tcPr>
          <w:p w14:paraId="7D64AAFF" w14:textId="77777777" w:rsidR="0052391F" w:rsidRPr="008860F2" w:rsidRDefault="0052391F" w:rsidP="002E5BA1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6" w:type="pct"/>
            <w:gridSpan w:val="2"/>
          </w:tcPr>
          <w:p w14:paraId="1A00E80F" w14:textId="77777777" w:rsidR="0052391F" w:rsidRPr="008860F2" w:rsidRDefault="0052391F" w:rsidP="002E5BA1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E5BA1" w:rsidRPr="008860F2" w14:paraId="2C982DC7" w14:textId="77777777" w:rsidTr="00567198">
        <w:tc>
          <w:tcPr>
            <w:tcW w:w="2106" w:type="pct"/>
          </w:tcPr>
          <w:p w14:paraId="25DE3781" w14:textId="14E5C060" w:rsidR="002E5BA1" w:rsidRPr="008860F2" w:rsidRDefault="002E5BA1" w:rsidP="002E5BA1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="00B24EC2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สำหรับปี</w:t>
            </w: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ที่เป็นส่วนของผู้ถือหุ้นสามัญ</w:t>
            </w:r>
          </w:p>
        </w:tc>
        <w:tc>
          <w:tcPr>
            <w:tcW w:w="605" w:type="pct"/>
          </w:tcPr>
          <w:p w14:paraId="590407FC" w14:textId="77777777" w:rsidR="002E5BA1" w:rsidRPr="008860F2" w:rsidRDefault="002E5BA1" w:rsidP="002E5BA1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0AB32A43" w14:textId="77777777" w:rsidR="002E5BA1" w:rsidRPr="008860F2" w:rsidRDefault="002E5BA1" w:rsidP="002E5BA1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8" w:type="pct"/>
          </w:tcPr>
          <w:p w14:paraId="16690C68" w14:textId="77777777" w:rsidR="002E5BA1" w:rsidRPr="008860F2" w:rsidRDefault="002E5BA1" w:rsidP="002E5BA1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pct"/>
          </w:tcPr>
          <w:p w14:paraId="570DB0DF" w14:textId="77777777" w:rsidR="002E5BA1" w:rsidRPr="008860F2" w:rsidRDefault="002E5BA1" w:rsidP="002E5BA1">
            <w:pPr>
              <w:pStyle w:val="BodyText"/>
              <w:tabs>
                <w:tab w:val="decimal" w:pos="77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4" w:type="pct"/>
          </w:tcPr>
          <w:p w14:paraId="4347329A" w14:textId="77777777" w:rsidR="002E5BA1" w:rsidRPr="008860F2" w:rsidRDefault="002E5BA1" w:rsidP="002E5BA1">
            <w:pPr>
              <w:pStyle w:val="BodyText"/>
              <w:tabs>
                <w:tab w:val="decimal" w:pos="562"/>
                <w:tab w:val="decimal" w:pos="777"/>
              </w:tabs>
              <w:spacing w:after="0" w:line="240" w:lineRule="auto"/>
              <w:ind w:left="-108" w:right="-12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pct"/>
          </w:tcPr>
          <w:p w14:paraId="1D6D24C0" w14:textId="77777777" w:rsidR="002E5BA1" w:rsidRPr="008860F2" w:rsidRDefault="002E5BA1" w:rsidP="002E5BA1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6" w:type="pct"/>
            <w:gridSpan w:val="2"/>
          </w:tcPr>
          <w:p w14:paraId="7F279551" w14:textId="77777777" w:rsidR="002E5BA1" w:rsidRPr="008860F2" w:rsidRDefault="002E5BA1" w:rsidP="002E5BA1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E5BA1" w:rsidRPr="008860F2" w14:paraId="19BD9DE3" w14:textId="77777777" w:rsidTr="00567198">
        <w:tc>
          <w:tcPr>
            <w:tcW w:w="2106" w:type="pct"/>
          </w:tcPr>
          <w:p w14:paraId="6520EDC1" w14:textId="77777777" w:rsidR="002E5BA1" w:rsidRPr="008860F2" w:rsidRDefault="002E5BA1" w:rsidP="002E5BA1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ของบริษัท (ขั้นพื้นฐาน)</w:t>
            </w: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3B4DE360" w14:textId="085A63C7" w:rsidR="002E5BA1" w:rsidRPr="008860F2" w:rsidRDefault="00567198" w:rsidP="002E5BA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62.</w:t>
            </w:r>
            <w:r w:rsidR="00D227B5">
              <w:rPr>
                <w:rFonts w:ascii="Angsana New" w:hAnsi="Angsana New" w:cs="Angsana New"/>
                <w:sz w:val="28"/>
                <w:szCs w:val="28"/>
              </w:rPr>
              <w:t>47</w:t>
            </w:r>
          </w:p>
        </w:tc>
        <w:tc>
          <w:tcPr>
            <w:tcW w:w="137" w:type="pct"/>
          </w:tcPr>
          <w:p w14:paraId="3618A0AF" w14:textId="77777777" w:rsidR="002E5BA1" w:rsidRPr="008860F2" w:rsidRDefault="002E5BA1" w:rsidP="002E5BA1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double" w:sz="4" w:space="0" w:color="auto"/>
            </w:tcBorders>
          </w:tcPr>
          <w:p w14:paraId="69D92600" w14:textId="77777777" w:rsidR="002E5BA1" w:rsidRPr="008860F2" w:rsidRDefault="002E5BA1" w:rsidP="002E5BA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1,597.12</w:t>
            </w:r>
          </w:p>
        </w:tc>
        <w:tc>
          <w:tcPr>
            <w:tcW w:w="122" w:type="pct"/>
          </w:tcPr>
          <w:p w14:paraId="4A93B254" w14:textId="77777777" w:rsidR="002E5BA1" w:rsidRPr="008860F2" w:rsidRDefault="002E5BA1" w:rsidP="002E5BA1">
            <w:pPr>
              <w:pStyle w:val="BodyText"/>
              <w:tabs>
                <w:tab w:val="decimal" w:pos="77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4" w:type="pct"/>
            <w:tcBorders>
              <w:bottom w:val="double" w:sz="4" w:space="0" w:color="auto"/>
            </w:tcBorders>
          </w:tcPr>
          <w:p w14:paraId="1F2D22AD" w14:textId="57A63C6E" w:rsidR="002E5BA1" w:rsidRPr="008860F2" w:rsidRDefault="005716D5" w:rsidP="002E5BA1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199.30</w:t>
            </w:r>
          </w:p>
        </w:tc>
        <w:tc>
          <w:tcPr>
            <w:tcW w:w="122" w:type="pct"/>
          </w:tcPr>
          <w:p w14:paraId="2197F861" w14:textId="77777777" w:rsidR="002E5BA1" w:rsidRPr="008860F2" w:rsidRDefault="002E5BA1" w:rsidP="002E5BA1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6" w:type="pct"/>
            <w:gridSpan w:val="2"/>
            <w:tcBorders>
              <w:bottom w:val="double" w:sz="4" w:space="0" w:color="auto"/>
            </w:tcBorders>
          </w:tcPr>
          <w:p w14:paraId="5E20572F" w14:textId="77777777" w:rsidR="002E5BA1" w:rsidRPr="008860F2" w:rsidRDefault="002E5BA1" w:rsidP="002E5BA1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2,360.94</w:t>
            </w:r>
          </w:p>
        </w:tc>
      </w:tr>
      <w:tr w:rsidR="002E5BA1" w:rsidRPr="008860F2" w14:paraId="5A370F77" w14:textId="77777777" w:rsidTr="00567198">
        <w:tc>
          <w:tcPr>
            <w:tcW w:w="2106" w:type="pct"/>
          </w:tcPr>
          <w:p w14:paraId="1A5ED1F4" w14:textId="77777777" w:rsidR="002E5BA1" w:rsidRPr="008860F2" w:rsidRDefault="002E5BA1" w:rsidP="002E5BA1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42A931DE" w14:textId="1E8ED07F" w:rsidR="002E5BA1" w:rsidRPr="008860F2" w:rsidRDefault="005716D5" w:rsidP="002E5BA1">
            <w:pPr>
              <w:pStyle w:val="BodyText"/>
              <w:tabs>
                <w:tab w:val="decimal" w:pos="60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1,911.93</w:t>
            </w:r>
          </w:p>
        </w:tc>
        <w:tc>
          <w:tcPr>
            <w:tcW w:w="137" w:type="pct"/>
          </w:tcPr>
          <w:p w14:paraId="6FEADC46" w14:textId="77777777" w:rsidR="002E5BA1" w:rsidRPr="008860F2" w:rsidRDefault="002E5BA1" w:rsidP="002E5BA1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double" w:sz="4" w:space="0" w:color="auto"/>
            </w:tcBorders>
          </w:tcPr>
          <w:p w14:paraId="20116656" w14:textId="77777777" w:rsidR="002E5BA1" w:rsidRPr="008860F2" w:rsidRDefault="002E5BA1" w:rsidP="002E5BA1">
            <w:pPr>
              <w:pStyle w:val="BodyText"/>
              <w:tabs>
                <w:tab w:val="decimal" w:pos="60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1,911.93</w:t>
            </w:r>
          </w:p>
        </w:tc>
        <w:tc>
          <w:tcPr>
            <w:tcW w:w="122" w:type="pct"/>
          </w:tcPr>
          <w:p w14:paraId="568FC34A" w14:textId="77777777" w:rsidR="002E5BA1" w:rsidRPr="008860F2" w:rsidRDefault="002E5BA1" w:rsidP="002E5BA1">
            <w:pPr>
              <w:pStyle w:val="BodyText"/>
              <w:tabs>
                <w:tab w:val="decimal" w:pos="77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4" w:type="pct"/>
            <w:tcBorders>
              <w:bottom w:val="double" w:sz="4" w:space="0" w:color="auto"/>
            </w:tcBorders>
          </w:tcPr>
          <w:p w14:paraId="6443C3C0" w14:textId="30BD375A" w:rsidR="002E5BA1" w:rsidRPr="008860F2" w:rsidRDefault="005716D5" w:rsidP="002E5BA1">
            <w:pPr>
              <w:pStyle w:val="BodyText"/>
              <w:tabs>
                <w:tab w:val="decimal" w:pos="440"/>
              </w:tabs>
              <w:spacing w:after="0" w:line="240" w:lineRule="auto"/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1,911.93</w:t>
            </w:r>
          </w:p>
        </w:tc>
        <w:tc>
          <w:tcPr>
            <w:tcW w:w="122" w:type="pct"/>
          </w:tcPr>
          <w:p w14:paraId="16B97CBC" w14:textId="77777777" w:rsidR="002E5BA1" w:rsidRPr="008860F2" w:rsidRDefault="002E5BA1" w:rsidP="002E5BA1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6" w:type="pct"/>
            <w:gridSpan w:val="2"/>
            <w:tcBorders>
              <w:bottom w:val="double" w:sz="4" w:space="0" w:color="auto"/>
            </w:tcBorders>
          </w:tcPr>
          <w:p w14:paraId="64F305EC" w14:textId="77777777" w:rsidR="002E5BA1" w:rsidRPr="008860F2" w:rsidRDefault="002E5BA1" w:rsidP="002E5BA1">
            <w:pPr>
              <w:pStyle w:val="BodyText"/>
              <w:tabs>
                <w:tab w:val="decimal" w:pos="440"/>
              </w:tabs>
              <w:spacing w:after="0" w:line="240" w:lineRule="auto"/>
              <w:ind w:left="-108" w:right="-1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1,911.93</w:t>
            </w:r>
          </w:p>
        </w:tc>
      </w:tr>
      <w:tr w:rsidR="002E5BA1" w:rsidRPr="008860F2" w14:paraId="4782527D" w14:textId="77777777" w:rsidTr="00567198">
        <w:tc>
          <w:tcPr>
            <w:tcW w:w="2106" w:type="pct"/>
          </w:tcPr>
          <w:p w14:paraId="0D59352E" w14:textId="77777777" w:rsidR="002E5BA1" w:rsidRPr="008860F2" w:rsidRDefault="002E5BA1" w:rsidP="002E5BA1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8860F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605" w:type="pct"/>
            <w:tcBorders>
              <w:top w:val="double" w:sz="4" w:space="0" w:color="auto"/>
              <w:bottom w:val="double" w:sz="4" w:space="0" w:color="auto"/>
            </w:tcBorders>
          </w:tcPr>
          <w:p w14:paraId="3259DD3C" w14:textId="0185AB88" w:rsidR="002E5BA1" w:rsidRPr="008860F2" w:rsidRDefault="005716D5" w:rsidP="002E5BA1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0.03</w:t>
            </w:r>
          </w:p>
        </w:tc>
        <w:tc>
          <w:tcPr>
            <w:tcW w:w="137" w:type="pct"/>
          </w:tcPr>
          <w:p w14:paraId="3C891120" w14:textId="77777777" w:rsidR="002E5BA1" w:rsidRPr="008860F2" w:rsidRDefault="002E5BA1" w:rsidP="002E5BA1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double" w:sz="4" w:space="0" w:color="auto"/>
              <w:bottom w:val="double" w:sz="4" w:space="0" w:color="auto"/>
            </w:tcBorders>
          </w:tcPr>
          <w:p w14:paraId="7162D9A8" w14:textId="77777777" w:rsidR="002E5BA1" w:rsidRPr="008860F2" w:rsidRDefault="002E5BA1" w:rsidP="002E5BA1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0.84</w:t>
            </w:r>
          </w:p>
        </w:tc>
        <w:tc>
          <w:tcPr>
            <w:tcW w:w="122" w:type="pct"/>
          </w:tcPr>
          <w:p w14:paraId="7844E47C" w14:textId="77777777" w:rsidR="002E5BA1" w:rsidRPr="008860F2" w:rsidRDefault="002E5BA1" w:rsidP="002E5BA1">
            <w:pPr>
              <w:pStyle w:val="BodyText"/>
              <w:tabs>
                <w:tab w:val="decimal" w:pos="777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double" w:sz="4" w:space="0" w:color="auto"/>
              <w:bottom w:val="double" w:sz="4" w:space="0" w:color="auto"/>
            </w:tcBorders>
          </w:tcPr>
          <w:p w14:paraId="05FE5CF7" w14:textId="727D5E09" w:rsidR="002E5BA1" w:rsidRPr="008860F2" w:rsidRDefault="005716D5" w:rsidP="002E5BA1">
            <w:pPr>
              <w:pStyle w:val="BodyText"/>
              <w:tabs>
                <w:tab w:val="decimal" w:pos="427"/>
              </w:tabs>
              <w:spacing w:after="0" w:line="240" w:lineRule="auto"/>
              <w:ind w:left="-108" w:right="-12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0.10</w:t>
            </w:r>
          </w:p>
        </w:tc>
        <w:tc>
          <w:tcPr>
            <w:tcW w:w="122" w:type="pct"/>
          </w:tcPr>
          <w:p w14:paraId="0A412336" w14:textId="77777777" w:rsidR="002E5BA1" w:rsidRPr="008860F2" w:rsidRDefault="002E5BA1" w:rsidP="002E5BA1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6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FF079EC" w14:textId="0A3C4991" w:rsidR="002E5BA1" w:rsidRPr="008860F2" w:rsidRDefault="002E5BA1" w:rsidP="002E5BA1">
            <w:pPr>
              <w:pStyle w:val="BodyText"/>
              <w:tabs>
                <w:tab w:val="decimal" w:pos="427"/>
              </w:tabs>
              <w:spacing w:after="0" w:line="240" w:lineRule="auto"/>
              <w:ind w:left="-108" w:right="-12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1.2</w:t>
            </w:r>
            <w:r w:rsidR="009A33C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</w:tr>
    </w:tbl>
    <w:p w14:paraId="229FD8A0" w14:textId="2956802D" w:rsidR="003B14EA" w:rsidRPr="008860F2" w:rsidRDefault="003B14EA" w:rsidP="00F32E2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b w:val="0"/>
          <w:bCs w:val="0"/>
          <w:sz w:val="28"/>
          <w:szCs w:val="28"/>
          <w:cs/>
        </w:rPr>
      </w:pPr>
      <w:r w:rsidRPr="008860F2">
        <w:rPr>
          <w:rFonts w:ascii="Angsana New" w:hAnsi="Angsana New"/>
          <w:sz w:val="28"/>
          <w:szCs w:val="28"/>
          <w:u w:val="none"/>
          <w:cs/>
        </w:rPr>
        <w:t>เงินปันผล</w:t>
      </w:r>
    </w:p>
    <w:p w14:paraId="6946431F" w14:textId="77777777" w:rsidR="003B14EA" w:rsidRPr="008860F2" w:rsidRDefault="003B14EA" w:rsidP="00094F2D">
      <w:pPr>
        <w:pStyle w:val="NoSpacing"/>
        <w:rPr>
          <w:rFonts w:ascii="Angsana New" w:hAnsi="Angsana New"/>
          <w:sz w:val="28"/>
          <w:szCs w:val="28"/>
        </w:rPr>
      </w:pPr>
    </w:p>
    <w:p w14:paraId="4789FAAA" w14:textId="77777777" w:rsidR="000E2E17" w:rsidRPr="008860F2" w:rsidRDefault="000E2E17" w:rsidP="0099654F">
      <w:pPr>
        <w:pStyle w:val="NoSpacing"/>
        <w:tabs>
          <w:tab w:val="clear" w:pos="454"/>
        </w:tabs>
        <w:ind w:left="540"/>
        <w:rPr>
          <w:rFonts w:ascii="Angsana New" w:hAnsi="Angsana New"/>
          <w:sz w:val="28"/>
          <w:szCs w:val="28"/>
          <w:cs/>
        </w:rPr>
      </w:pPr>
      <w:r w:rsidRPr="008860F2">
        <w:rPr>
          <w:rFonts w:ascii="Angsana New" w:hAnsi="Angsana New"/>
          <w:sz w:val="28"/>
          <w:szCs w:val="28"/>
          <w:cs/>
        </w:rPr>
        <w:t>ผู้ถือหุ้นของบริษัทได้อนุมัติเงินปันผล ดังต่อไปนี้</w:t>
      </w:r>
    </w:p>
    <w:p w14:paraId="13623602" w14:textId="77777777" w:rsidR="000E2E17" w:rsidRPr="008860F2" w:rsidRDefault="000E2E17" w:rsidP="00094F2D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9243" w:type="dxa"/>
        <w:tblInd w:w="450" w:type="dxa"/>
        <w:tblLook w:val="04A0" w:firstRow="1" w:lastRow="0" w:firstColumn="1" w:lastColumn="0" w:noHBand="0" w:noVBand="1"/>
      </w:tblPr>
      <w:tblGrid>
        <w:gridCol w:w="3060"/>
        <w:gridCol w:w="1656"/>
        <w:gridCol w:w="1692"/>
        <w:gridCol w:w="1275"/>
        <w:gridCol w:w="284"/>
        <w:gridCol w:w="1276"/>
      </w:tblGrid>
      <w:tr w:rsidR="00713841" w:rsidRPr="008860F2" w14:paraId="4D6D8143" w14:textId="77777777" w:rsidTr="0099654F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39BEB3EF" w14:textId="77777777" w:rsidR="00713841" w:rsidRPr="008860F2" w:rsidRDefault="00713841" w:rsidP="00AD7389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4099D0E" w14:textId="77777777" w:rsidR="00713841" w:rsidRPr="008860F2" w:rsidRDefault="00713841" w:rsidP="00AD738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5FDB1BFE" w14:textId="77777777" w:rsidR="00713841" w:rsidRPr="008860F2" w:rsidRDefault="00713841" w:rsidP="00AD738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กำหนดจ่าย</w:t>
            </w:r>
          </w:p>
          <w:p w14:paraId="73CDCD6A" w14:textId="77777777" w:rsidR="00713841" w:rsidRPr="008860F2" w:rsidRDefault="00713841" w:rsidP="00AD738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4E5C29" w14:textId="77777777" w:rsidR="00713841" w:rsidRPr="008860F2" w:rsidRDefault="00713841" w:rsidP="00AD738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84" w:type="dxa"/>
            <w:shd w:val="clear" w:color="auto" w:fill="auto"/>
          </w:tcPr>
          <w:p w14:paraId="0E326617" w14:textId="77777777" w:rsidR="00713841" w:rsidRPr="008860F2" w:rsidRDefault="00713841" w:rsidP="00AD7389">
            <w:pPr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8347FD" w14:textId="77777777" w:rsidR="00713841" w:rsidRPr="008860F2" w:rsidDel="00D43E7A" w:rsidRDefault="00713841" w:rsidP="00AD7389">
            <w:pPr>
              <w:tabs>
                <w:tab w:val="left" w:pos="540"/>
                <w:tab w:val="left" w:pos="852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713841" w:rsidRPr="008860F2" w14:paraId="6298443C" w14:textId="77777777" w:rsidTr="0099654F">
        <w:trPr>
          <w:tblHeader/>
        </w:trPr>
        <w:tc>
          <w:tcPr>
            <w:tcW w:w="3060" w:type="dxa"/>
            <w:shd w:val="clear" w:color="auto" w:fill="auto"/>
          </w:tcPr>
          <w:p w14:paraId="7D04C4B2" w14:textId="77777777" w:rsidR="00713841" w:rsidRPr="008860F2" w:rsidRDefault="00713841" w:rsidP="00AD7389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3AFAED4E" w14:textId="77777777" w:rsidR="00713841" w:rsidRPr="008860F2" w:rsidRDefault="00713841" w:rsidP="00AD738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</w:tcPr>
          <w:p w14:paraId="476EA0ED" w14:textId="77777777" w:rsidR="00713841" w:rsidRPr="008860F2" w:rsidRDefault="00713841" w:rsidP="00AD7389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A208AE5" w14:textId="77777777" w:rsidR="00713841" w:rsidRPr="008860F2" w:rsidRDefault="00713841" w:rsidP="00AD7389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84" w:type="dxa"/>
            <w:shd w:val="clear" w:color="auto" w:fill="auto"/>
          </w:tcPr>
          <w:p w14:paraId="4D7D7B7C" w14:textId="77777777" w:rsidR="00713841" w:rsidRPr="008860F2" w:rsidRDefault="00713841" w:rsidP="00AD7389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1F72D78" w14:textId="77777777" w:rsidR="00713841" w:rsidRPr="008860F2" w:rsidRDefault="00713841" w:rsidP="00AD7389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13841" w:rsidRPr="008860F2" w14:paraId="3811CE23" w14:textId="77777777" w:rsidTr="0099654F">
        <w:tc>
          <w:tcPr>
            <w:tcW w:w="3060" w:type="dxa"/>
            <w:shd w:val="clear" w:color="auto" w:fill="auto"/>
          </w:tcPr>
          <w:p w14:paraId="067EA45E" w14:textId="77777777" w:rsidR="00713841" w:rsidRPr="008860F2" w:rsidRDefault="00713841" w:rsidP="00AD7389">
            <w:pPr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ปี 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256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3</w:t>
            </w:r>
          </w:p>
        </w:tc>
        <w:tc>
          <w:tcPr>
            <w:tcW w:w="1656" w:type="dxa"/>
            <w:shd w:val="clear" w:color="auto" w:fill="auto"/>
          </w:tcPr>
          <w:p w14:paraId="43745336" w14:textId="77777777" w:rsidR="00713841" w:rsidRPr="008860F2" w:rsidRDefault="00713841" w:rsidP="00AD7389">
            <w:pPr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</w:tcPr>
          <w:p w14:paraId="60A906C5" w14:textId="77777777" w:rsidR="00713841" w:rsidRPr="008860F2" w:rsidRDefault="00713841" w:rsidP="00AD7389">
            <w:pPr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F75B0B2" w14:textId="77777777" w:rsidR="00713841" w:rsidRPr="008860F2" w:rsidRDefault="00713841" w:rsidP="00AD7389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108838A" w14:textId="77777777" w:rsidR="00713841" w:rsidRPr="008860F2" w:rsidRDefault="00713841" w:rsidP="00AD7389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EAB2E08" w14:textId="77777777" w:rsidR="00713841" w:rsidRPr="008860F2" w:rsidRDefault="00713841" w:rsidP="00AD7389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841" w:rsidRPr="008860F2" w14:paraId="74ADD4BD" w14:textId="77777777" w:rsidTr="0099654F">
        <w:tc>
          <w:tcPr>
            <w:tcW w:w="3060" w:type="dxa"/>
            <w:shd w:val="clear" w:color="auto" w:fill="auto"/>
          </w:tcPr>
          <w:p w14:paraId="1E1DD77A" w14:textId="77777777" w:rsidR="00713841" w:rsidRPr="008860F2" w:rsidRDefault="00713841" w:rsidP="00AD7389">
            <w:pPr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</w:p>
        </w:tc>
        <w:tc>
          <w:tcPr>
            <w:tcW w:w="1656" w:type="dxa"/>
            <w:shd w:val="clear" w:color="auto" w:fill="auto"/>
          </w:tcPr>
          <w:p w14:paraId="79E03716" w14:textId="77777777" w:rsidR="00713841" w:rsidRPr="008860F2" w:rsidRDefault="00713841" w:rsidP="00AD7389">
            <w:pPr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17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8860F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92" w:type="dxa"/>
            <w:shd w:val="clear" w:color="auto" w:fill="auto"/>
          </w:tcPr>
          <w:p w14:paraId="29AE4A0B" w14:textId="77777777" w:rsidR="00713841" w:rsidRPr="008860F2" w:rsidRDefault="00713841" w:rsidP="00AD7389">
            <w:pPr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8860F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E5B5600" w14:textId="77777777" w:rsidR="00713841" w:rsidRPr="008860F2" w:rsidRDefault="00713841" w:rsidP="00AD738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1.00</w:t>
            </w:r>
          </w:p>
        </w:tc>
        <w:tc>
          <w:tcPr>
            <w:tcW w:w="284" w:type="dxa"/>
            <w:shd w:val="clear" w:color="auto" w:fill="auto"/>
          </w:tcPr>
          <w:p w14:paraId="30FEF4D9" w14:textId="77777777" w:rsidR="00713841" w:rsidRPr="008860F2" w:rsidRDefault="00713841" w:rsidP="00AD7389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004012C" w14:textId="77777777" w:rsidR="00713841" w:rsidRPr="008860F2" w:rsidRDefault="00713841" w:rsidP="00AD738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1,911.93</w:t>
            </w:r>
          </w:p>
        </w:tc>
      </w:tr>
      <w:tr w:rsidR="00713841" w:rsidRPr="008860F2" w14:paraId="35C1E18C" w14:textId="77777777" w:rsidTr="0099654F">
        <w:tc>
          <w:tcPr>
            <w:tcW w:w="3060" w:type="dxa"/>
            <w:shd w:val="clear" w:color="auto" w:fill="auto"/>
          </w:tcPr>
          <w:p w14:paraId="4BC75C1B" w14:textId="77777777" w:rsidR="00713841" w:rsidRPr="008860F2" w:rsidRDefault="00713841" w:rsidP="00AD7389">
            <w:pPr>
              <w:spacing w:line="240" w:lineRule="auto"/>
              <w:ind w:right="-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3A2564FB" w14:textId="77777777" w:rsidR="00713841" w:rsidRPr="008860F2" w:rsidRDefault="00713841" w:rsidP="00AD738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</w:tcPr>
          <w:p w14:paraId="479FBD9C" w14:textId="77777777" w:rsidR="00713841" w:rsidRPr="008860F2" w:rsidRDefault="00713841" w:rsidP="00AD738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5639EE00" w14:textId="77777777" w:rsidR="00713841" w:rsidRPr="008860F2" w:rsidRDefault="00713841" w:rsidP="00AD738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76C5829" w14:textId="77777777" w:rsidR="00713841" w:rsidRPr="008860F2" w:rsidRDefault="00713841" w:rsidP="00AD7389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627ECE6C" w14:textId="77777777" w:rsidR="00713841" w:rsidRPr="008860F2" w:rsidRDefault="00713841" w:rsidP="00AD7389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13841" w:rsidRPr="008860F2" w14:paraId="5833A16D" w14:textId="77777777" w:rsidTr="0099654F">
        <w:tc>
          <w:tcPr>
            <w:tcW w:w="3060" w:type="dxa"/>
            <w:shd w:val="clear" w:color="auto" w:fill="auto"/>
          </w:tcPr>
          <w:p w14:paraId="69F6894E" w14:textId="77777777" w:rsidR="00713841" w:rsidRPr="008860F2" w:rsidRDefault="00713841" w:rsidP="00AD7389">
            <w:pPr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ปี 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256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2</w:t>
            </w:r>
          </w:p>
        </w:tc>
        <w:tc>
          <w:tcPr>
            <w:tcW w:w="1656" w:type="dxa"/>
            <w:shd w:val="clear" w:color="auto" w:fill="auto"/>
          </w:tcPr>
          <w:p w14:paraId="31FE602F" w14:textId="77777777" w:rsidR="00713841" w:rsidRPr="008860F2" w:rsidRDefault="00713841" w:rsidP="00AD738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</w:tcPr>
          <w:p w14:paraId="06BCC5AB" w14:textId="77777777" w:rsidR="00713841" w:rsidRPr="008860F2" w:rsidRDefault="00713841" w:rsidP="00AD7389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2F7D564" w14:textId="77777777" w:rsidR="00713841" w:rsidRPr="008860F2" w:rsidRDefault="00713841" w:rsidP="00AD7389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8C20D82" w14:textId="77777777" w:rsidR="00713841" w:rsidRPr="008860F2" w:rsidRDefault="00713841" w:rsidP="00AD7389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78D0632" w14:textId="77777777" w:rsidR="00713841" w:rsidRPr="008860F2" w:rsidRDefault="00713841" w:rsidP="00AD7389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841" w:rsidRPr="008860F2" w14:paraId="766DB457" w14:textId="77777777" w:rsidTr="0099654F">
        <w:tc>
          <w:tcPr>
            <w:tcW w:w="3060" w:type="dxa"/>
            <w:shd w:val="clear" w:color="auto" w:fill="auto"/>
          </w:tcPr>
          <w:p w14:paraId="4FC4B6B4" w14:textId="77777777" w:rsidR="00713841" w:rsidRPr="008860F2" w:rsidRDefault="00713841" w:rsidP="00AD7389">
            <w:pPr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56" w:type="dxa"/>
            <w:shd w:val="clear" w:color="auto" w:fill="auto"/>
          </w:tcPr>
          <w:p w14:paraId="48A1E4A4" w14:textId="77777777" w:rsidR="00713841" w:rsidRPr="008860F2" w:rsidRDefault="00713841" w:rsidP="00AD7389">
            <w:pPr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17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8860F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92" w:type="dxa"/>
            <w:shd w:val="clear" w:color="auto" w:fill="auto"/>
          </w:tcPr>
          <w:p w14:paraId="05CD4BD6" w14:textId="77777777" w:rsidR="00713841" w:rsidRPr="008860F2" w:rsidRDefault="00713841" w:rsidP="00AD7389">
            <w:pPr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8860F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2FE30591" w14:textId="77777777" w:rsidR="00713841" w:rsidRPr="008860F2" w:rsidRDefault="00713841" w:rsidP="00AD738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0.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84" w:type="dxa"/>
            <w:shd w:val="clear" w:color="auto" w:fill="auto"/>
          </w:tcPr>
          <w:p w14:paraId="335967B0" w14:textId="77777777" w:rsidR="00713841" w:rsidRPr="008860F2" w:rsidRDefault="00713841" w:rsidP="00AD7389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07EBA6E1" w14:textId="77777777" w:rsidR="00713841" w:rsidRPr="008860F2" w:rsidRDefault="00713841" w:rsidP="00AD7389">
            <w:pPr>
              <w:tabs>
                <w:tab w:val="decimal" w:pos="429"/>
                <w:tab w:val="left" w:pos="540"/>
              </w:tabs>
              <w:spacing w:line="240" w:lineRule="auto"/>
              <w:ind w:left="42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497.10</w:t>
            </w:r>
          </w:p>
        </w:tc>
      </w:tr>
    </w:tbl>
    <w:p w14:paraId="69AC6D0E" w14:textId="77777777" w:rsidR="001540BD" w:rsidRPr="008860F2" w:rsidRDefault="001540BD" w:rsidP="00094F2D">
      <w:pPr>
        <w:pStyle w:val="NoSpacing"/>
        <w:rPr>
          <w:rFonts w:ascii="Angsana New" w:hAnsi="Angsana New"/>
          <w:sz w:val="28"/>
          <w:szCs w:val="28"/>
        </w:rPr>
      </w:pPr>
    </w:p>
    <w:p w14:paraId="16E0B13E" w14:textId="77777777" w:rsidR="003B14EA" w:rsidRPr="008860F2" w:rsidRDefault="003B14EA" w:rsidP="00F32E2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  <w:r w:rsidRPr="008860F2">
        <w:rPr>
          <w:rFonts w:ascii="Angsana New" w:hAnsi="Angsana New"/>
          <w:sz w:val="28"/>
          <w:szCs w:val="28"/>
          <w:u w:val="none"/>
          <w:cs/>
        </w:rPr>
        <w:t>เครื่องมือทางการเงิน</w:t>
      </w:r>
    </w:p>
    <w:p w14:paraId="44FC545E" w14:textId="77777777" w:rsidR="00977166" w:rsidRPr="008860F2" w:rsidRDefault="00977166" w:rsidP="00094F2D">
      <w:pPr>
        <w:pStyle w:val="NoSpacing"/>
        <w:rPr>
          <w:rFonts w:ascii="Angsana New" w:hAnsi="Angsana New"/>
          <w:sz w:val="28"/>
          <w:szCs w:val="28"/>
        </w:rPr>
      </w:pPr>
    </w:p>
    <w:p w14:paraId="1F3D6082" w14:textId="77777777" w:rsidR="003B14EA" w:rsidRPr="008860F2" w:rsidRDefault="003B14EA" w:rsidP="005E211C">
      <w:pPr>
        <w:spacing w:line="240" w:lineRule="auto"/>
        <w:ind w:left="547" w:right="533"/>
        <w:rPr>
          <w:rFonts w:ascii="Angsana New" w:hAnsi="Angsana New"/>
          <w:b/>
          <w:bCs/>
          <w:i/>
          <w:iCs/>
          <w:sz w:val="28"/>
          <w:szCs w:val="28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10AC2436" w14:textId="77777777" w:rsidR="003B14EA" w:rsidRPr="008860F2" w:rsidRDefault="003B14EA" w:rsidP="00094F2D">
      <w:pPr>
        <w:pStyle w:val="NoSpacing"/>
        <w:rPr>
          <w:rFonts w:ascii="Angsana New" w:hAnsi="Angsana New"/>
          <w:sz w:val="28"/>
          <w:szCs w:val="28"/>
        </w:rPr>
      </w:pPr>
    </w:p>
    <w:p w14:paraId="36F5DBF2" w14:textId="77777777" w:rsidR="003B14EA" w:rsidRPr="008860F2" w:rsidRDefault="003B14EA" w:rsidP="005E211C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กลุ่มบริษัทไม่มีการถือหรือออกตราสารอนุพันธ์ เพื่อการเก็งกำไรหรือการค้า </w:t>
      </w:r>
    </w:p>
    <w:p w14:paraId="1103B2D3" w14:textId="77777777" w:rsidR="008C2C8B" w:rsidRPr="008860F2" w:rsidRDefault="008C2C8B" w:rsidP="00094F2D">
      <w:pPr>
        <w:pStyle w:val="NoSpacing"/>
        <w:rPr>
          <w:rFonts w:ascii="Angsana New" w:hAnsi="Angsana New"/>
          <w:sz w:val="28"/>
          <w:szCs w:val="28"/>
        </w:rPr>
      </w:pPr>
    </w:p>
    <w:p w14:paraId="55F00F4F" w14:textId="77777777" w:rsidR="003B14EA" w:rsidRPr="008860F2" w:rsidRDefault="003B14EA" w:rsidP="005E211C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การจัดการความเสี่ยงเป็นส่วนที่สำคัญของธุรกิจของกลุ่มบริษัท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166B5093" w14:textId="77777777" w:rsidR="00BB43B0" w:rsidRPr="008860F2" w:rsidRDefault="00BB43B0" w:rsidP="00094F2D">
      <w:pPr>
        <w:pStyle w:val="NoSpacing"/>
        <w:rPr>
          <w:rFonts w:ascii="Angsana New" w:hAnsi="Angsana New"/>
          <w:sz w:val="28"/>
          <w:szCs w:val="28"/>
        </w:rPr>
      </w:pPr>
    </w:p>
    <w:p w14:paraId="046EC3CC" w14:textId="77777777" w:rsidR="003B14EA" w:rsidRPr="008860F2" w:rsidRDefault="003B14EA" w:rsidP="00EB7A5C">
      <w:pPr>
        <w:spacing w:line="240" w:lineRule="auto"/>
        <w:ind w:right="533" w:firstLine="547"/>
        <w:rPr>
          <w:rFonts w:ascii="Angsana New" w:hAnsi="Angsana New"/>
          <w:b/>
          <w:bCs/>
          <w:i/>
          <w:iCs/>
          <w:sz w:val="28"/>
          <w:szCs w:val="28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การบริหารจัดการทุน</w:t>
      </w:r>
    </w:p>
    <w:p w14:paraId="285A243B" w14:textId="77777777" w:rsidR="00094F2D" w:rsidRPr="008860F2" w:rsidRDefault="00094F2D" w:rsidP="00094F2D">
      <w:pPr>
        <w:pStyle w:val="NoSpacing"/>
        <w:rPr>
          <w:rFonts w:ascii="Angsana New" w:hAnsi="Angsana New"/>
          <w:sz w:val="28"/>
          <w:szCs w:val="28"/>
        </w:rPr>
      </w:pPr>
    </w:p>
    <w:p w14:paraId="252CAAFA" w14:textId="77777777" w:rsidR="003B14EA" w:rsidRPr="008860F2" w:rsidRDefault="003B14EA" w:rsidP="005E211C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5237790" w14:textId="77777777" w:rsidR="00891206" w:rsidRDefault="00891206" w:rsidP="00797418">
      <w:pPr>
        <w:spacing w:line="240" w:lineRule="auto"/>
        <w:ind w:right="533" w:firstLine="547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46545C9" w14:textId="77777777" w:rsidR="00891206" w:rsidRDefault="00891206" w:rsidP="00797418">
      <w:pPr>
        <w:spacing w:line="240" w:lineRule="auto"/>
        <w:ind w:right="533" w:firstLine="547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6E4EEF36" w14:textId="1CAEAE66" w:rsidR="003B14EA" w:rsidRPr="008860F2" w:rsidRDefault="003B14EA" w:rsidP="00797418">
      <w:pPr>
        <w:spacing w:line="240" w:lineRule="auto"/>
        <w:ind w:right="533" w:firstLine="547"/>
        <w:rPr>
          <w:rFonts w:ascii="Angsana New" w:hAnsi="Angsana New"/>
          <w:b/>
          <w:bCs/>
          <w:i/>
          <w:iCs/>
          <w:sz w:val="28"/>
          <w:szCs w:val="28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653BCECB" w14:textId="77777777" w:rsidR="003B14EA" w:rsidRPr="0064100B" w:rsidRDefault="003B14EA" w:rsidP="00094F2D">
      <w:pPr>
        <w:pStyle w:val="NoSpacing"/>
        <w:rPr>
          <w:rFonts w:ascii="Angsana New" w:hAnsi="Angsana New"/>
          <w:sz w:val="14"/>
          <w:szCs w:val="14"/>
        </w:rPr>
      </w:pPr>
    </w:p>
    <w:p w14:paraId="42793C67" w14:textId="17AC07E5" w:rsidR="00786671" w:rsidRPr="008860F2" w:rsidRDefault="003B14EA" w:rsidP="0099147F">
      <w:pPr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ความเสี่ยงด้านอัตราดอกเบี้ย หมายถึง</w:t>
      </w:r>
      <w:r w:rsidR="008B67F8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ความเสี่ยงที่เกิดจากการเปลี่ยนแปลงที่จะเกิดในอนาคตของอัตราดอกเบี้ยในตลาด ซึ่ง</w:t>
      </w:r>
      <w:r w:rsidR="008B67F8">
        <w:rPr>
          <w:rFonts w:ascii="Angsana New" w:hAnsi="Angsana New" w:hint="cs"/>
          <w:sz w:val="28"/>
          <w:szCs w:val="28"/>
          <w:cs/>
        </w:rPr>
        <w:t>จะ</w:t>
      </w:r>
      <w:r w:rsidRPr="008860F2">
        <w:rPr>
          <w:rFonts w:ascii="Angsana New" w:hAnsi="Angsana New"/>
          <w:sz w:val="28"/>
          <w:szCs w:val="28"/>
          <w:cs/>
        </w:rPr>
        <w:t>ส่งผลกระทบต่อการดำเนินงานและกระแสเงินสดของกลุ่มบริษัท</w:t>
      </w:r>
      <w:r w:rsidR="008B67F8">
        <w:rPr>
          <w:rFonts w:ascii="Angsana New" w:hAnsi="Angsana New" w:hint="cs"/>
          <w:sz w:val="28"/>
          <w:szCs w:val="28"/>
          <w:cs/>
        </w:rPr>
        <w:t xml:space="preserve"> เนื่องจากดอกเบี้ยของเงินกู้ยืม เงินให้กู้ยืม และหุ้นกู้มีอัตราคงที่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  <w:r w:rsidR="008B67F8">
        <w:rPr>
          <w:rFonts w:ascii="Angsana New" w:hAnsi="Angsana New" w:hint="cs"/>
          <w:sz w:val="28"/>
          <w:szCs w:val="28"/>
          <w:cs/>
        </w:rPr>
        <w:t xml:space="preserve">ทั้งนี้ </w:t>
      </w:r>
      <w:r w:rsidR="00786671" w:rsidRPr="008860F2">
        <w:rPr>
          <w:rFonts w:ascii="Angsana New" w:hAnsi="Angsana New"/>
          <w:sz w:val="28"/>
          <w:szCs w:val="28"/>
          <w:cs/>
        </w:rPr>
        <w:t>กลุ่มบริษัทมิได้ใช้ตราสารอนุพันธ์ทางการเงินเพื่อป้องกันความเสี่ยงดังกล่าว</w:t>
      </w:r>
    </w:p>
    <w:p w14:paraId="294B2E58" w14:textId="77777777" w:rsidR="00094F2D" w:rsidRPr="0064100B" w:rsidRDefault="00094F2D" w:rsidP="00094F2D">
      <w:pPr>
        <w:pStyle w:val="NoSpacing"/>
        <w:rPr>
          <w:rFonts w:ascii="Angsana New" w:hAnsi="Angsana New"/>
          <w:sz w:val="16"/>
          <w:szCs w:val="16"/>
        </w:rPr>
      </w:pPr>
    </w:p>
    <w:tbl>
      <w:tblPr>
        <w:tblW w:w="9738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"/>
        <w:gridCol w:w="2970"/>
        <w:gridCol w:w="1351"/>
        <w:gridCol w:w="180"/>
        <w:gridCol w:w="1170"/>
        <w:gridCol w:w="180"/>
        <w:gridCol w:w="1350"/>
        <w:gridCol w:w="180"/>
        <w:gridCol w:w="1170"/>
        <w:gridCol w:w="180"/>
        <w:gridCol w:w="990"/>
      </w:tblGrid>
      <w:tr w:rsidR="0002372F" w:rsidRPr="008860F2" w14:paraId="027F5D8D" w14:textId="77777777" w:rsidTr="00B053C7">
        <w:trPr>
          <w:gridBefore w:val="1"/>
          <w:wBefore w:w="17" w:type="dxa"/>
          <w:cantSplit/>
          <w:tblHeader/>
        </w:trPr>
        <w:tc>
          <w:tcPr>
            <w:tcW w:w="2970" w:type="dxa"/>
            <w:vAlign w:val="bottom"/>
          </w:tcPr>
          <w:p w14:paraId="443DA9C7" w14:textId="77777777" w:rsidR="0002372F" w:rsidRPr="008860F2" w:rsidRDefault="0002372F" w:rsidP="00AD73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751" w:type="dxa"/>
            <w:gridSpan w:val="9"/>
          </w:tcPr>
          <w:p w14:paraId="0CA71FE5" w14:textId="77777777" w:rsidR="0002372F" w:rsidRPr="008860F2" w:rsidRDefault="0002372F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8860F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2372F" w:rsidRPr="008860F2" w14:paraId="1A222F6E" w14:textId="77777777" w:rsidTr="00B053C7">
        <w:trPr>
          <w:gridBefore w:val="1"/>
          <w:wBefore w:w="17" w:type="dxa"/>
          <w:cantSplit/>
          <w:tblHeader/>
        </w:trPr>
        <w:tc>
          <w:tcPr>
            <w:tcW w:w="2970" w:type="dxa"/>
            <w:vAlign w:val="bottom"/>
          </w:tcPr>
          <w:p w14:paraId="6B349707" w14:textId="77777777" w:rsidR="0002372F" w:rsidRPr="008860F2" w:rsidRDefault="0002372F" w:rsidP="00AD73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5B92D936" w14:textId="77777777" w:rsidR="0002372F" w:rsidRPr="008860F2" w:rsidRDefault="0002372F" w:rsidP="00AD7389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BA3CC27" w14:textId="77777777" w:rsidR="0002372F" w:rsidRPr="008860F2" w:rsidRDefault="0002372F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</w:tcPr>
          <w:p w14:paraId="45DBBE59" w14:textId="77777777" w:rsidR="0002372F" w:rsidRPr="008860F2" w:rsidRDefault="0002372F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25308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ระยะเวลาที่ครบกำหนดชำระ</w:t>
            </w:r>
          </w:p>
        </w:tc>
      </w:tr>
      <w:tr w:rsidR="0002372F" w:rsidRPr="008860F2" w14:paraId="405AB590" w14:textId="77777777" w:rsidTr="00B053C7">
        <w:trPr>
          <w:gridBefore w:val="1"/>
          <w:wBefore w:w="17" w:type="dxa"/>
          <w:cantSplit/>
          <w:tblHeader/>
        </w:trPr>
        <w:tc>
          <w:tcPr>
            <w:tcW w:w="2970" w:type="dxa"/>
            <w:vAlign w:val="bottom"/>
          </w:tcPr>
          <w:p w14:paraId="2C82534C" w14:textId="77777777" w:rsidR="0002372F" w:rsidRPr="008860F2" w:rsidRDefault="0002372F" w:rsidP="00AD73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1EC25743" w14:textId="77777777" w:rsidR="0002372F" w:rsidRPr="008860F2" w:rsidRDefault="0002372F" w:rsidP="00AD7389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</w:tcPr>
          <w:p w14:paraId="209A7836" w14:textId="77777777" w:rsidR="0002372F" w:rsidRPr="008860F2" w:rsidRDefault="0002372F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1028569" w14:textId="77777777" w:rsidR="0002372F" w:rsidRPr="008860F2" w:rsidRDefault="0002372F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8C4E629" w14:textId="77777777" w:rsidR="0002372F" w:rsidRPr="008860F2" w:rsidRDefault="0002372F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4BE84A3" w14:textId="77777777" w:rsidR="0002372F" w:rsidRPr="008860F2" w:rsidRDefault="0002372F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หลังจาก</w:t>
            </w: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 xml:space="preserve"> 1 </w:t>
            </w: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ปี แต่</w:t>
            </w:r>
          </w:p>
        </w:tc>
        <w:tc>
          <w:tcPr>
            <w:tcW w:w="180" w:type="dxa"/>
          </w:tcPr>
          <w:p w14:paraId="4BF367EF" w14:textId="77777777" w:rsidR="0002372F" w:rsidRPr="008860F2" w:rsidRDefault="0002372F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E72C71" w14:textId="77777777" w:rsidR="0002372F" w:rsidRPr="008860F2" w:rsidRDefault="0002372F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6A0C51D" w14:textId="77777777" w:rsidR="0002372F" w:rsidRPr="008860F2" w:rsidRDefault="0002372F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B6D01D" w14:textId="77777777" w:rsidR="0002372F" w:rsidRPr="008860F2" w:rsidRDefault="0002372F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02372F" w:rsidRPr="008860F2" w14:paraId="3177C254" w14:textId="77777777" w:rsidTr="00B053C7">
        <w:trPr>
          <w:gridBefore w:val="1"/>
          <w:wBefore w:w="17" w:type="dxa"/>
          <w:cantSplit/>
          <w:tblHeader/>
        </w:trPr>
        <w:tc>
          <w:tcPr>
            <w:tcW w:w="2970" w:type="dxa"/>
            <w:vAlign w:val="bottom"/>
          </w:tcPr>
          <w:p w14:paraId="72F424A9" w14:textId="62200E1F" w:rsidR="0002372F" w:rsidRPr="008860F2" w:rsidRDefault="009049B0" w:rsidP="00AD73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7D2A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D2A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7D2A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1" w:type="dxa"/>
          </w:tcPr>
          <w:p w14:paraId="1B2F4EF3" w14:textId="77777777" w:rsidR="0002372F" w:rsidRPr="008860F2" w:rsidRDefault="0002372F" w:rsidP="00AD7389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</w:tcPr>
          <w:p w14:paraId="00F474F5" w14:textId="77777777" w:rsidR="0002372F" w:rsidRPr="008860F2" w:rsidRDefault="0002372F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3D3782B7" w14:textId="77777777" w:rsidR="0002372F" w:rsidRPr="008860F2" w:rsidRDefault="0002372F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</w:tcPr>
          <w:p w14:paraId="159E8AAA" w14:textId="77777777" w:rsidR="0002372F" w:rsidRPr="008860F2" w:rsidRDefault="0002372F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3A5513" w14:textId="77777777" w:rsidR="0002372F" w:rsidRPr="008860F2" w:rsidRDefault="0002372F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  <w:r w:rsidRPr="008860F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</w:tcPr>
          <w:p w14:paraId="1EDEB862" w14:textId="77777777" w:rsidR="0002372F" w:rsidRPr="008860F2" w:rsidRDefault="0002372F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545274" w14:textId="77777777" w:rsidR="0002372F" w:rsidRPr="008860F2" w:rsidRDefault="0002372F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  <w:r w:rsidRPr="008860F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</w:tcPr>
          <w:p w14:paraId="7AEC1796" w14:textId="77777777" w:rsidR="0002372F" w:rsidRPr="008860F2" w:rsidRDefault="0002372F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51C177" w14:textId="77777777" w:rsidR="0002372F" w:rsidRPr="008860F2" w:rsidRDefault="0002372F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2372F" w:rsidRPr="008860F2" w14:paraId="256F1FD5" w14:textId="77777777" w:rsidTr="00B053C7">
        <w:trPr>
          <w:gridBefore w:val="1"/>
          <w:wBefore w:w="17" w:type="dxa"/>
          <w:cantSplit/>
          <w:tblHeader/>
        </w:trPr>
        <w:tc>
          <w:tcPr>
            <w:tcW w:w="2970" w:type="dxa"/>
          </w:tcPr>
          <w:p w14:paraId="5A66F106" w14:textId="77777777" w:rsidR="0002372F" w:rsidRPr="008860F2" w:rsidRDefault="0002372F" w:rsidP="00AD738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1" w:type="dxa"/>
          </w:tcPr>
          <w:p w14:paraId="3A394B39" w14:textId="77777777" w:rsidR="0002372F" w:rsidRPr="008860F2" w:rsidRDefault="0002372F" w:rsidP="00AD7389">
            <w:pPr>
              <w:spacing w:line="240" w:lineRule="auto"/>
              <w:ind w:left="-72"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" w:type="dxa"/>
          </w:tcPr>
          <w:p w14:paraId="43078D98" w14:textId="77777777" w:rsidR="0002372F" w:rsidRPr="008860F2" w:rsidRDefault="0002372F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220" w:type="dxa"/>
            <w:gridSpan w:val="7"/>
          </w:tcPr>
          <w:p w14:paraId="13CFC96D" w14:textId="77777777" w:rsidR="0002372F" w:rsidRPr="008860F2" w:rsidRDefault="0002372F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F47276" w:rsidRPr="007D2A62" w14:paraId="0F22CE72" w14:textId="77777777" w:rsidTr="00B053C7">
        <w:trPr>
          <w:gridBefore w:val="1"/>
          <w:wBefore w:w="17" w:type="dxa"/>
          <w:cantSplit/>
        </w:trPr>
        <w:tc>
          <w:tcPr>
            <w:tcW w:w="2970" w:type="dxa"/>
          </w:tcPr>
          <w:p w14:paraId="52A70A93" w14:textId="3D09A9E3" w:rsidR="00F47276" w:rsidRPr="007D2A62" w:rsidRDefault="00F47276" w:rsidP="00AD7389">
            <w:pPr>
              <w:tabs>
                <w:tab w:val="left" w:pos="252"/>
              </w:tabs>
              <w:ind w:leftChars="-10" w:left="-1" w:hangingChars="6" w:hanging="1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D2A62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351" w:type="dxa"/>
          </w:tcPr>
          <w:p w14:paraId="6D4D7899" w14:textId="77777777" w:rsidR="00F47276" w:rsidRPr="007D2A62" w:rsidRDefault="00F47276" w:rsidP="00AD7389">
            <w:pPr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5018858F" w14:textId="77777777" w:rsidR="00F47276" w:rsidRPr="007D2A62" w:rsidRDefault="00F47276" w:rsidP="00AD7389">
            <w:pPr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57C8A214" w14:textId="77777777" w:rsidR="00F47276" w:rsidRPr="007D2A62" w:rsidRDefault="00F47276" w:rsidP="00AD7389">
            <w:pPr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46FEBF05" w14:textId="77777777" w:rsidR="00F47276" w:rsidRPr="007D2A62" w:rsidRDefault="00F47276" w:rsidP="00AD7389">
            <w:pPr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35F2EFEB" w14:textId="77777777" w:rsidR="00F47276" w:rsidRPr="007D2A62" w:rsidRDefault="00F47276" w:rsidP="00AD7389">
            <w:pPr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0" w:type="dxa"/>
          </w:tcPr>
          <w:p w14:paraId="43EAE0B0" w14:textId="77777777" w:rsidR="00F47276" w:rsidRPr="007D2A62" w:rsidRDefault="00F47276" w:rsidP="00AD7389">
            <w:pPr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24BAA35F" w14:textId="77777777" w:rsidR="00F47276" w:rsidRPr="007D2A62" w:rsidRDefault="00F47276" w:rsidP="00AD7389">
            <w:pPr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271A286A" w14:textId="77777777" w:rsidR="00F47276" w:rsidRPr="007D2A62" w:rsidRDefault="00F47276" w:rsidP="00AD7389">
            <w:pPr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14:paraId="318D2720" w14:textId="77777777" w:rsidR="00F47276" w:rsidRPr="007D2A62" w:rsidRDefault="00F47276" w:rsidP="00AD7389">
            <w:pPr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02372F" w:rsidRPr="007D2A62" w14:paraId="74B792A1" w14:textId="77777777" w:rsidTr="00B053C7">
        <w:trPr>
          <w:gridBefore w:val="1"/>
          <w:wBefore w:w="17" w:type="dxa"/>
          <w:cantSplit/>
        </w:trPr>
        <w:tc>
          <w:tcPr>
            <w:tcW w:w="2970" w:type="dxa"/>
            <w:vAlign w:val="center"/>
          </w:tcPr>
          <w:p w14:paraId="46A1CC7D" w14:textId="77777777" w:rsidR="0002372F" w:rsidRPr="007D2A62" w:rsidRDefault="0002372F" w:rsidP="004B70A6">
            <w:pPr>
              <w:tabs>
                <w:tab w:val="left" w:pos="252"/>
              </w:tabs>
              <w:ind w:leftChars="-10" w:left="-1" w:hangingChars="6" w:hanging="17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2A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51" w:type="dxa"/>
            <w:vAlign w:val="center"/>
          </w:tcPr>
          <w:p w14:paraId="482E9FDE" w14:textId="77777777" w:rsidR="0002372F" w:rsidRPr="007D2A62" w:rsidRDefault="0002372F" w:rsidP="004B70A6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3FB7D3ED" w14:textId="77777777" w:rsidR="0002372F" w:rsidRPr="007D2A62" w:rsidRDefault="0002372F" w:rsidP="004B70A6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A4A017E" w14:textId="77777777" w:rsidR="0002372F" w:rsidRPr="007D2A62" w:rsidRDefault="0002372F" w:rsidP="007D2A62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542802CF" w14:textId="77777777" w:rsidR="0002372F" w:rsidRPr="007D2A62" w:rsidRDefault="0002372F" w:rsidP="007D2A62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E009658" w14:textId="77777777" w:rsidR="0002372F" w:rsidRPr="007D2A62" w:rsidRDefault="0002372F" w:rsidP="007D2A62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17946AF7" w14:textId="77777777" w:rsidR="0002372F" w:rsidRPr="007D2A62" w:rsidRDefault="0002372F" w:rsidP="007D2A62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3D833AA" w14:textId="77777777" w:rsidR="0002372F" w:rsidRPr="007D2A62" w:rsidRDefault="0002372F" w:rsidP="007D2A62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0842C180" w14:textId="77777777" w:rsidR="0002372F" w:rsidRPr="007D2A62" w:rsidRDefault="0002372F" w:rsidP="007D2A62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405FC95" w14:textId="77777777" w:rsidR="0002372F" w:rsidRPr="007D2A62" w:rsidRDefault="0002372F" w:rsidP="007D2A62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2372F" w:rsidRPr="008860F2" w14:paraId="307687AA" w14:textId="77777777" w:rsidTr="00B053C7">
        <w:trPr>
          <w:gridBefore w:val="1"/>
          <w:wBefore w:w="17" w:type="dxa"/>
          <w:cantSplit/>
        </w:trPr>
        <w:tc>
          <w:tcPr>
            <w:tcW w:w="2970" w:type="dxa"/>
          </w:tcPr>
          <w:p w14:paraId="10028013" w14:textId="6CF63DD0" w:rsidR="0002372F" w:rsidRPr="008860F2" w:rsidRDefault="0002372F" w:rsidP="00764586">
            <w:pPr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1" w:type="dxa"/>
          </w:tcPr>
          <w:p w14:paraId="4AF802DD" w14:textId="6A1D7F2B" w:rsidR="0002372F" w:rsidRPr="00AF25D7" w:rsidRDefault="003724F5" w:rsidP="00AF25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MLR</w:t>
            </w:r>
            <w:r w:rsidR="00B80FD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="00B80FD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2.95, </w:t>
            </w:r>
            <w:r w:rsidR="00AF25D7" w:rsidRPr="00AF25D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2.32</w:t>
            </w:r>
          </w:p>
        </w:tc>
        <w:tc>
          <w:tcPr>
            <w:tcW w:w="180" w:type="dxa"/>
          </w:tcPr>
          <w:p w14:paraId="2792A756" w14:textId="77777777" w:rsidR="0002372F" w:rsidRPr="008860F2" w:rsidRDefault="0002372F" w:rsidP="0002372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C78DA4" w14:textId="77777777" w:rsidR="001775D7" w:rsidRDefault="001775D7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  <w:p w14:paraId="402A59EC" w14:textId="5D16FBD2" w:rsidR="00201ACC" w:rsidRPr="008860F2" w:rsidRDefault="003724F5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2,150</w:t>
            </w:r>
            <w:r w:rsidR="00201ACC">
              <w:rPr>
                <w:rFonts w:ascii="Angsana New" w:hAnsi="Angsana New" w:cs="Angsana New"/>
                <w:sz w:val="28"/>
                <w:szCs w:val="28"/>
              </w:rPr>
              <w:t>.00</w:t>
            </w:r>
          </w:p>
        </w:tc>
        <w:tc>
          <w:tcPr>
            <w:tcW w:w="180" w:type="dxa"/>
          </w:tcPr>
          <w:p w14:paraId="33C877BF" w14:textId="77777777" w:rsidR="0002372F" w:rsidRPr="008860F2" w:rsidRDefault="0002372F" w:rsidP="0002372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5C6086" w14:textId="77777777" w:rsidR="001775D7" w:rsidRDefault="001775D7" w:rsidP="0002372F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  <w:p w14:paraId="2CA69907" w14:textId="6391AB10" w:rsidR="00201ACC" w:rsidRPr="008860F2" w:rsidRDefault="00201ACC" w:rsidP="0002372F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E4975B1" w14:textId="77777777" w:rsidR="0002372F" w:rsidRPr="008860F2" w:rsidRDefault="0002372F" w:rsidP="0002372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B58044" w14:textId="77777777" w:rsidR="001775D7" w:rsidRDefault="001775D7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  <w:p w14:paraId="3334BA1A" w14:textId="00EFDB1C" w:rsidR="00201ACC" w:rsidRPr="008860F2" w:rsidRDefault="00201ACC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8D45722" w14:textId="77777777" w:rsidR="0002372F" w:rsidRPr="008860F2" w:rsidRDefault="0002372F" w:rsidP="0002372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E7D9C3" w14:textId="77777777" w:rsidR="001775D7" w:rsidRDefault="001775D7" w:rsidP="0002372F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  <w:p w14:paraId="551F651A" w14:textId="2A0661EF" w:rsidR="00201ACC" w:rsidRPr="008860F2" w:rsidRDefault="003724F5" w:rsidP="0002372F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2,150</w:t>
            </w:r>
            <w:r w:rsidR="00201ACC">
              <w:rPr>
                <w:rFonts w:ascii="Angsana New" w:hAnsi="Angsana New" w:cs="Angsana New"/>
                <w:sz w:val="28"/>
                <w:szCs w:val="28"/>
              </w:rPr>
              <w:t>.00</w:t>
            </w:r>
          </w:p>
        </w:tc>
      </w:tr>
      <w:tr w:rsidR="0002372F" w:rsidRPr="008860F2" w14:paraId="6652CA55" w14:textId="77777777" w:rsidTr="00B053C7">
        <w:trPr>
          <w:gridBefore w:val="1"/>
          <w:wBefore w:w="17" w:type="dxa"/>
          <w:cantSplit/>
        </w:trPr>
        <w:tc>
          <w:tcPr>
            <w:tcW w:w="2970" w:type="dxa"/>
          </w:tcPr>
          <w:p w14:paraId="28C60B88" w14:textId="77777777" w:rsidR="001775D7" w:rsidRDefault="0002372F" w:rsidP="0002372F">
            <w:pPr>
              <w:spacing w:line="240" w:lineRule="auto"/>
              <w:ind w:left="180" w:right="-174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  <w:p w14:paraId="46823E79" w14:textId="62B50142" w:rsidR="0002372F" w:rsidRPr="008860F2" w:rsidRDefault="0002372F" w:rsidP="0002372F">
            <w:pPr>
              <w:spacing w:line="240" w:lineRule="auto"/>
              <w:ind w:left="180" w:right="-174" w:hanging="18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1B420D52" w14:textId="7ECEC34C" w:rsidR="00AF25D7" w:rsidRDefault="00AF25D7" w:rsidP="00AF25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MLR </w:t>
            </w:r>
            <w:r w:rsidR="003724F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1.50</w:t>
            </w:r>
            <w:r w:rsidR="003724F5">
              <w:rPr>
                <w:rFonts w:ascii="Angsana New" w:hAnsi="Angsana New"/>
                <w:color w:val="000000"/>
                <w:sz w:val="28"/>
                <w:szCs w:val="28"/>
              </w:rPr>
              <w:t xml:space="preserve"> -</w:t>
            </w:r>
          </w:p>
          <w:p w14:paraId="0DA37882" w14:textId="599D6BFE" w:rsidR="00AF25D7" w:rsidRPr="00AF25D7" w:rsidRDefault="00AF25D7" w:rsidP="00AF25D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MLR </w:t>
            </w:r>
            <w:r w:rsidR="00F472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3724F5">
              <w:rPr>
                <w:rFonts w:ascii="Angsana New" w:hAnsi="Angsana New"/>
                <w:color w:val="000000"/>
                <w:sz w:val="28"/>
                <w:szCs w:val="28"/>
              </w:rPr>
              <w:t>3.15</w:t>
            </w:r>
          </w:p>
        </w:tc>
        <w:tc>
          <w:tcPr>
            <w:tcW w:w="180" w:type="dxa"/>
          </w:tcPr>
          <w:p w14:paraId="5352D0D1" w14:textId="77777777" w:rsidR="0002372F" w:rsidRPr="008860F2" w:rsidRDefault="0002372F" w:rsidP="0002372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3A8942" w14:textId="77777777" w:rsidR="0002372F" w:rsidRDefault="0002372F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  <w:p w14:paraId="2B21C79B" w14:textId="3D8B3247" w:rsidR="00201ACC" w:rsidRPr="008860F2" w:rsidRDefault="003724F5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317.20</w:t>
            </w:r>
          </w:p>
        </w:tc>
        <w:tc>
          <w:tcPr>
            <w:tcW w:w="180" w:type="dxa"/>
          </w:tcPr>
          <w:p w14:paraId="49F34B71" w14:textId="77777777" w:rsidR="0002372F" w:rsidRPr="008860F2" w:rsidRDefault="0002372F" w:rsidP="0002372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8DAD1C" w14:textId="77777777" w:rsidR="0002372F" w:rsidRDefault="0002372F" w:rsidP="0002372F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  <w:p w14:paraId="15A2087E" w14:textId="6B11D149" w:rsidR="00201ACC" w:rsidRPr="008860F2" w:rsidRDefault="00201ACC" w:rsidP="0002372F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643.00</w:t>
            </w:r>
          </w:p>
        </w:tc>
        <w:tc>
          <w:tcPr>
            <w:tcW w:w="180" w:type="dxa"/>
          </w:tcPr>
          <w:p w14:paraId="042C8678" w14:textId="77777777" w:rsidR="0002372F" w:rsidRPr="008860F2" w:rsidRDefault="0002372F" w:rsidP="0002372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6BE37A" w14:textId="77777777" w:rsidR="0002372F" w:rsidRDefault="0002372F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  <w:p w14:paraId="3B2F6204" w14:textId="46F825F7" w:rsidR="00201ACC" w:rsidRPr="008860F2" w:rsidRDefault="00201ACC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338.00</w:t>
            </w:r>
          </w:p>
        </w:tc>
        <w:tc>
          <w:tcPr>
            <w:tcW w:w="180" w:type="dxa"/>
          </w:tcPr>
          <w:p w14:paraId="23D004AD" w14:textId="77777777" w:rsidR="0002372F" w:rsidRPr="008860F2" w:rsidRDefault="0002372F" w:rsidP="0002372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8767CC1" w14:textId="77777777" w:rsidR="0002372F" w:rsidRDefault="0002372F" w:rsidP="0002372F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  <w:p w14:paraId="7E5036C9" w14:textId="1975BD61" w:rsidR="00201ACC" w:rsidRPr="008860F2" w:rsidRDefault="003724F5" w:rsidP="0002372F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1,298</w:t>
            </w:r>
            <w:r w:rsidR="00201ACC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01ACC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3724F5" w:rsidRPr="008860F2" w14:paraId="24D7646B" w14:textId="77777777" w:rsidTr="00B053C7">
        <w:trPr>
          <w:gridBefore w:val="1"/>
          <w:wBefore w:w="17" w:type="dxa"/>
          <w:cantSplit/>
        </w:trPr>
        <w:tc>
          <w:tcPr>
            <w:tcW w:w="2970" w:type="dxa"/>
          </w:tcPr>
          <w:p w14:paraId="11290EE6" w14:textId="46AF7214" w:rsidR="003724F5" w:rsidRPr="008860F2" w:rsidRDefault="003724F5" w:rsidP="003724F5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51" w:type="dxa"/>
          </w:tcPr>
          <w:p w14:paraId="6F2D563C" w14:textId="0CFB10B2" w:rsidR="003724F5" w:rsidRPr="00AF25D7" w:rsidRDefault="003724F5" w:rsidP="003724F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3.86</w:t>
            </w:r>
          </w:p>
        </w:tc>
        <w:tc>
          <w:tcPr>
            <w:tcW w:w="180" w:type="dxa"/>
          </w:tcPr>
          <w:p w14:paraId="39521CFB" w14:textId="77777777" w:rsidR="003724F5" w:rsidRPr="008860F2" w:rsidRDefault="003724F5" w:rsidP="003724F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2E934A" w14:textId="1ADE7A49" w:rsidR="003724F5" w:rsidRPr="008860F2" w:rsidRDefault="003724F5" w:rsidP="003724F5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BD54A02" w14:textId="77777777" w:rsidR="003724F5" w:rsidRPr="008860F2" w:rsidRDefault="003724F5" w:rsidP="003724F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851D8C" w14:textId="161803DB" w:rsidR="003724F5" w:rsidRPr="008860F2" w:rsidRDefault="003724F5" w:rsidP="003724F5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998.55</w:t>
            </w:r>
          </w:p>
        </w:tc>
        <w:tc>
          <w:tcPr>
            <w:tcW w:w="180" w:type="dxa"/>
          </w:tcPr>
          <w:p w14:paraId="4DCB5036" w14:textId="77777777" w:rsidR="003724F5" w:rsidRPr="008860F2" w:rsidRDefault="003724F5" w:rsidP="003724F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D104FB" w14:textId="3258AB19" w:rsidR="003724F5" w:rsidRPr="008860F2" w:rsidRDefault="003724F5" w:rsidP="003724F5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CB8D118" w14:textId="77777777" w:rsidR="003724F5" w:rsidRPr="008860F2" w:rsidRDefault="003724F5" w:rsidP="003724F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3A839A" w14:textId="637FDE0F" w:rsidR="003724F5" w:rsidRPr="008860F2" w:rsidRDefault="003724F5" w:rsidP="003724F5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998.55</w:t>
            </w:r>
          </w:p>
        </w:tc>
      </w:tr>
      <w:tr w:rsidR="003724F5" w:rsidRPr="008860F2" w14:paraId="228EB0A9" w14:textId="77777777" w:rsidTr="00B053C7">
        <w:trPr>
          <w:gridBefore w:val="1"/>
          <w:wBefore w:w="17" w:type="dxa"/>
          <w:cantSplit/>
        </w:trPr>
        <w:tc>
          <w:tcPr>
            <w:tcW w:w="2970" w:type="dxa"/>
          </w:tcPr>
          <w:p w14:paraId="01B00C35" w14:textId="77777777" w:rsidR="003724F5" w:rsidRPr="008860F2" w:rsidRDefault="003724F5" w:rsidP="003724F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1" w:type="dxa"/>
          </w:tcPr>
          <w:p w14:paraId="59D0F963" w14:textId="77777777" w:rsidR="003724F5" w:rsidRPr="008860F2" w:rsidRDefault="003724F5" w:rsidP="003724F5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0FC2448" w14:textId="77777777" w:rsidR="003724F5" w:rsidRPr="008860F2" w:rsidRDefault="003724F5" w:rsidP="003724F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08BC6B" w14:textId="66D91922" w:rsidR="003724F5" w:rsidRPr="008860F2" w:rsidRDefault="003724F5" w:rsidP="003724F5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2,467.20</w:t>
            </w:r>
          </w:p>
        </w:tc>
        <w:tc>
          <w:tcPr>
            <w:tcW w:w="180" w:type="dxa"/>
          </w:tcPr>
          <w:p w14:paraId="7E311BAD" w14:textId="77777777" w:rsidR="003724F5" w:rsidRPr="008860F2" w:rsidRDefault="003724F5" w:rsidP="003724F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FFAEA3" w14:textId="1144206D" w:rsidR="003724F5" w:rsidRPr="008860F2" w:rsidRDefault="003724F5" w:rsidP="003724F5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1,641.55</w:t>
            </w:r>
          </w:p>
        </w:tc>
        <w:tc>
          <w:tcPr>
            <w:tcW w:w="180" w:type="dxa"/>
          </w:tcPr>
          <w:p w14:paraId="37DB878B" w14:textId="77777777" w:rsidR="003724F5" w:rsidRPr="008860F2" w:rsidRDefault="003724F5" w:rsidP="003724F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EBC1A6" w14:textId="4F0DAC6B" w:rsidR="003724F5" w:rsidRPr="008860F2" w:rsidRDefault="003724F5" w:rsidP="003724F5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338.00</w:t>
            </w:r>
          </w:p>
        </w:tc>
        <w:tc>
          <w:tcPr>
            <w:tcW w:w="180" w:type="dxa"/>
          </w:tcPr>
          <w:p w14:paraId="1E70FB90" w14:textId="77777777" w:rsidR="003724F5" w:rsidRPr="008860F2" w:rsidRDefault="003724F5" w:rsidP="003724F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6F7955" w14:textId="4AEDE6B4" w:rsidR="003724F5" w:rsidRPr="008860F2" w:rsidRDefault="003724F5" w:rsidP="003724F5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4,446.75</w:t>
            </w:r>
          </w:p>
        </w:tc>
      </w:tr>
      <w:tr w:rsidR="0002372F" w:rsidRPr="008860F2" w14:paraId="1AD2505C" w14:textId="77777777" w:rsidTr="00B053C7">
        <w:trPr>
          <w:cantSplit/>
          <w:tblHeader/>
        </w:trPr>
        <w:tc>
          <w:tcPr>
            <w:tcW w:w="2987" w:type="dxa"/>
            <w:gridSpan w:val="2"/>
            <w:vAlign w:val="bottom"/>
          </w:tcPr>
          <w:p w14:paraId="07AA28D6" w14:textId="77777777" w:rsidR="0002372F" w:rsidRPr="008860F2" w:rsidRDefault="0002372F" w:rsidP="00AD73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751" w:type="dxa"/>
            <w:gridSpan w:val="9"/>
          </w:tcPr>
          <w:p w14:paraId="25ED473A" w14:textId="4FD0A984" w:rsidR="0002372F" w:rsidRPr="008860F2" w:rsidRDefault="0002372F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64100B" w:rsidRPr="007D2A62" w14:paraId="22C151EB" w14:textId="77777777" w:rsidTr="00B053C7">
        <w:trPr>
          <w:cantSplit/>
        </w:trPr>
        <w:tc>
          <w:tcPr>
            <w:tcW w:w="2987" w:type="dxa"/>
            <w:gridSpan w:val="2"/>
          </w:tcPr>
          <w:p w14:paraId="79941636" w14:textId="24522FC8" w:rsidR="0064100B" w:rsidRPr="007D2A62" w:rsidRDefault="0064100B" w:rsidP="004B70A6">
            <w:pPr>
              <w:tabs>
                <w:tab w:val="left" w:pos="252"/>
              </w:tabs>
              <w:ind w:leftChars="7" w:left="13" w:firstLine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D2A62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351" w:type="dxa"/>
          </w:tcPr>
          <w:p w14:paraId="41250CFA" w14:textId="77777777" w:rsidR="0064100B" w:rsidRPr="007D2A62" w:rsidRDefault="0064100B" w:rsidP="00AD738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6FBA4C" w14:textId="77777777" w:rsidR="0064100B" w:rsidRPr="007D2A62" w:rsidRDefault="0064100B" w:rsidP="00AD738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4AC987" w14:textId="77777777" w:rsidR="0064100B" w:rsidRPr="007D2A62" w:rsidRDefault="0064100B" w:rsidP="00AD738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2222AAA" w14:textId="77777777" w:rsidR="0064100B" w:rsidRPr="007D2A62" w:rsidRDefault="0064100B" w:rsidP="00AD738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CBA7CF" w14:textId="77777777" w:rsidR="0064100B" w:rsidRPr="007D2A62" w:rsidRDefault="0064100B" w:rsidP="00AD7389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6F160D4" w14:textId="77777777" w:rsidR="0064100B" w:rsidRPr="007D2A62" w:rsidRDefault="0064100B" w:rsidP="00AD738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1C7A6F" w14:textId="77777777" w:rsidR="0064100B" w:rsidRPr="007D2A62" w:rsidRDefault="0064100B" w:rsidP="00AD738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091D0DD" w14:textId="77777777" w:rsidR="0064100B" w:rsidRPr="007D2A62" w:rsidRDefault="0064100B" w:rsidP="00AD738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066E46" w14:textId="77777777" w:rsidR="0064100B" w:rsidRPr="007D2A62" w:rsidRDefault="0064100B" w:rsidP="00AD738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2372F" w:rsidRPr="007D2A62" w14:paraId="0925F3F4" w14:textId="77777777" w:rsidTr="00B053C7">
        <w:trPr>
          <w:cantSplit/>
        </w:trPr>
        <w:tc>
          <w:tcPr>
            <w:tcW w:w="2987" w:type="dxa"/>
            <w:gridSpan w:val="2"/>
            <w:vAlign w:val="center"/>
          </w:tcPr>
          <w:p w14:paraId="0D40D897" w14:textId="77777777" w:rsidR="0002372F" w:rsidRPr="007D2A62" w:rsidRDefault="0002372F" w:rsidP="004B70A6">
            <w:pPr>
              <w:tabs>
                <w:tab w:val="left" w:pos="252"/>
              </w:tabs>
              <w:ind w:leftChars="-1" w:left="15" w:hangingChars="6" w:hanging="17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2A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51" w:type="dxa"/>
            <w:vAlign w:val="center"/>
          </w:tcPr>
          <w:p w14:paraId="0BC1D939" w14:textId="77777777" w:rsidR="0002372F" w:rsidRPr="007D2A62" w:rsidRDefault="0002372F" w:rsidP="004B70A6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26B7144F" w14:textId="77777777" w:rsidR="0002372F" w:rsidRPr="007D2A62" w:rsidRDefault="0002372F" w:rsidP="004B70A6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892E1CE" w14:textId="77777777" w:rsidR="0002372F" w:rsidRPr="007D2A62" w:rsidRDefault="0002372F" w:rsidP="007D2A62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15ED8424" w14:textId="77777777" w:rsidR="0002372F" w:rsidRPr="007D2A62" w:rsidRDefault="0002372F" w:rsidP="007D2A62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3F3068F" w14:textId="77777777" w:rsidR="0002372F" w:rsidRPr="007D2A62" w:rsidRDefault="0002372F" w:rsidP="007D2A62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2D4F7F9B" w14:textId="77777777" w:rsidR="0002372F" w:rsidRPr="007D2A62" w:rsidRDefault="0002372F" w:rsidP="007D2A62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DDF271D" w14:textId="77777777" w:rsidR="0002372F" w:rsidRPr="007D2A62" w:rsidRDefault="0002372F" w:rsidP="007D2A62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54EC5A27" w14:textId="77777777" w:rsidR="0002372F" w:rsidRPr="007D2A62" w:rsidRDefault="0002372F" w:rsidP="007D2A62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A4B631D" w14:textId="77777777" w:rsidR="0002372F" w:rsidRPr="007D2A62" w:rsidRDefault="0002372F" w:rsidP="007D2A62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2372F" w:rsidRPr="008860F2" w14:paraId="10E62C9B" w14:textId="77777777" w:rsidTr="00B053C7">
        <w:trPr>
          <w:cantSplit/>
        </w:trPr>
        <w:tc>
          <w:tcPr>
            <w:tcW w:w="2987" w:type="dxa"/>
            <w:gridSpan w:val="2"/>
          </w:tcPr>
          <w:p w14:paraId="4DD9FD35" w14:textId="6F555375" w:rsidR="0002372F" w:rsidRPr="008860F2" w:rsidRDefault="0002372F" w:rsidP="00732285">
            <w:pPr>
              <w:ind w:left="14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1" w:type="dxa"/>
          </w:tcPr>
          <w:p w14:paraId="5929DFFA" w14:textId="77777777" w:rsidR="0002372F" w:rsidRPr="008860F2" w:rsidRDefault="0002372F" w:rsidP="0002372F">
            <w:pPr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2.57</w:t>
            </w:r>
          </w:p>
        </w:tc>
        <w:tc>
          <w:tcPr>
            <w:tcW w:w="180" w:type="dxa"/>
          </w:tcPr>
          <w:p w14:paraId="36826A97" w14:textId="77777777" w:rsidR="0002372F" w:rsidRPr="008860F2" w:rsidRDefault="0002372F" w:rsidP="0002372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2D941B" w14:textId="77777777" w:rsidR="0002372F" w:rsidRPr="008860F2" w:rsidRDefault="0002372F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450.00</w:t>
            </w:r>
          </w:p>
        </w:tc>
        <w:tc>
          <w:tcPr>
            <w:tcW w:w="180" w:type="dxa"/>
          </w:tcPr>
          <w:p w14:paraId="0997C3F3" w14:textId="77777777" w:rsidR="0002372F" w:rsidRPr="008860F2" w:rsidRDefault="0002372F" w:rsidP="0002372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8D7DD5" w14:textId="77777777" w:rsidR="0002372F" w:rsidRPr="008860F2" w:rsidRDefault="0002372F" w:rsidP="0002372F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4213304" w14:textId="77777777" w:rsidR="0002372F" w:rsidRPr="008860F2" w:rsidRDefault="0002372F" w:rsidP="0002372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63A7D8" w14:textId="77777777" w:rsidR="0002372F" w:rsidRPr="008860F2" w:rsidRDefault="0002372F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22AEFAD" w14:textId="77777777" w:rsidR="0002372F" w:rsidRPr="008860F2" w:rsidRDefault="0002372F" w:rsidP="0002372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A598DC" w14:textId="77777777" w:rsidR="0002372F" w:rsidRPr="008860F2" w:rsidRDefault="0002372F" w:rsidP="0002372F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sz w:val="28"/>
                <w:szCs w:val="28"/>
                <w:cs/>
              </w:rPr>
              <w:t>450.00</w:t>
            </w:r>
          </w:p>
        </w:tc>
      </w:tr>
      <w:tr w:rsidR="0002372F" w:rsidRPr="008860F2" w14:paraId="4CE27A10" w14:textId="77777777" w:rsidTr="00B053C7">
        <w:trPr>
          <w:cantSplit/>
        </w:trPr>
        <w:tc>
          <w:tcPr>
            <w:tcW w:w="2987" w:type="dxa"/>
            <w:gridSpan w:val="2"/>
          </w:tcPr>
          <w:p w14:paraId="6949F35F" w14:textId="77777777" w:rsidR="0002372F" w:rsidRPr="008860F2" w:rsidRDefault="0002372F" w:rsidP="004B70A6">
            <w:pPr>
              <w:tabs>
                <w:tab w:val="left" w:pos="162"/>
              </w:tabs>
              <w:ind w:leftChars="-1" w:left="-2" w:firstLine="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1351" w:type="dxa"/>
          </w:tcPr>
          <w:p w14:paraId="550A8523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A272B3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16EE7A" w14:textId="77777777" w:rsidR="0002372F" w:rsidRPr="008860F2" w:rsidRDefault="0002372F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8C7BA08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38741D" w14:textId="77777777" w:rsidR="0002372F" w:rsidRPr="008860F2" w:rsidRDefault="0002372F" w:rsidP="0002372F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DCB40A5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7BD80D" w14:textId="77777777" w:rsidR="0002372F" w:rsidRPr="008860F2" w:rsidRDefault="0002372F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F1C49F5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4E10AD" w14:textId="77777777" w:rsidR="0002372F" w:rsidRPr="008860F2" w:rsidRDefault="0002372F" w:rsidP="0002372F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</w:tr>
      <w:tr w:rsidR="0002372F" w:rsidRPr="008860F2" w14:paraId="17BFD3AB" w14:textId="77777777" w:rsidTr="00B053C7">
        <w:trPr>
          <w:cantSplit/>
        </w:trPr>
        <w:tc>
          <w:tcPr>
            <w:tcW w:w="2987" w:type="dxa"/>
            <w:gridSpan w:val="2"/>
            <w:shd w:val="clear" w:color="auto" w:fill="auto"/>
          </w:tcPr>
          <w:p w14:paraId="2771A103" w14:textId="77777777" w:rsidR="0002372F" w:rsidRPr="008860F2" w:rsidRDefault="0002372F" w:rsidP="0002372F">
            <w:pPr>
              <w:tabs>
                <w:tab w:val="left" w:pos="252"/>
              </w:tabs>
              <w:ind w:leftChars="-1" w:left="-2" w:firstLine="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1" w:type="dxa"/>
          </w:tcPr>
          <w:p w14:paraId="4D3ACAD4" w14:textId="77777777" w:rsidR="0002372F" w:rsidRPr="008860F2" w:rsidRDefault="0002372F" w:rsidP="0002372F">
            <w:pPr>
              <w:ind w:left="-108" w:right="-13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4.05</w:t>
            </w:r>
          </w:p>
        </w:tc>
        <w:tc>
          <w:tcPr>
            <w:tcW w:w="180" w:type="dxa"/>
          </w:tcPr>
          <w:p w14:paraId="6383FF94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F0C56D" w14:textId="77777777" w:rsidR="0002372F" w:rsidRPr="008860F2" w:rsidRDefault="0002372F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3.20</w:t>
            </w:r>
          </w:p>
        </w:tc>
        <w:tc>
          <w:tcPr>
            <w:tcW w:w="180" w:type="dxa"/>
          </w:tcPr>
          <w:p w14:paraId="04D2DFB0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8DC046F" w14:textId="77777777" w:rsidR="0002372F" w:rsidRPr="008860F2" w:rsidRDefault="0002372F" w:rsidP="0002372F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BA2D138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412257" w14:textId="77777777" w:rsidR="0002372F" w:rsidRPr="008860F2" w:rsidRDefault="0002372F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DCF4B01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7D58AE" w14:textId="77777777" w:rsidR="0002372F" w:rsidRPr="008860F2" w:rsidRDefault="0002372F" w:rsidP="0002372F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sz w:val="28"/>
                <w:szCs w:val="28"/>
                <w:cs/>
              </w:rPr>
              <w:t>3.20</w:t>
            </w:r>
          </w:p>
        </w:tc>
      </w:tr>
      <w:tr w:rsidR="0002372F" w:rsidRPr="008860F2" w14:paraId="1E8384B6" w14:textId="77777777" w:rsidTr="00B053C7">
        <w:trPr>
          <w:cantSplit/>
        </w:trPr>
        <w:tc>
          <w:tcPr>
            <w:tcW w:w="2987" w:type="dxa"/>
            <w:gridSpan w:val="2"/>
          </w:tcPr>
          <w:p w14:paraId="592B9C88" w14:textId="64228226" w:rsidR="0002372F" w:rsidRPr="008860F2" w:rsidRDefault="0002372F" w:rsidP="0002372F">
            <w:pPr>
              <w:spacing w:line="240" w:lineRule="auto"/>
              <w:ind w:left="180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1" w:type="dxa"/>
          </w:tcPr>
          <w:p w14:paraId="41B2F206" w14:textId="72277DDA" w:rsidR="00FB0CA2" w:rsidRDefault="0002372F" w:rsidP="0002372F">
            <w:pPr>
              <w:spacing w:line="340" w:lineRule="exact"/>
              <w:ind w:left="-108" w:right="-137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GB"/>
              </w:rPr>
              <w:t xml:space="preserve">MLR-1.75 </w:t>
            </w:r>
            <w:r w:rsidR="00FB0CA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  <w:r w:rsidRPr="008860F2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</w:p>
          <w:p w14:paraId="79210510" w14:textId="367500F8" w:rsidR="0002372F" w:rsidRPr="008860F2" w:rsidRDefault="0002372F" w:rsidP="0002372F">
            <w:pPr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lang w:val="en-GB"/>
              </w:rPr>
              <w:t>MLR-1.50</w:t>
            </w:r>
          </w:p>
        </w:tc>
        <w:tc>
          <w:tcPr>
            <w:tcW w:w="180" w:type="dxa"/>
          </w:tcPr>
          <w:p w14:paraId="02CC3A17" w14:textId="77777777" w:rsidR="0002372F" w:rsidRPr="008860F2" w:rsidRDefault="0002372F" w:rsidP="0002372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DAF5DE" w14:textId="77777777" w:rsidR="001775D7" w:rsidRDefault="001775D7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  <w:p w14:paraId="160CA889" w14:textId="3C79771A" w:rsidR="0002372F" w:rsidRPr="008860F2" w:rsidRDefault="004B70A6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16.75</w:t>
            </w:r>
          </w:p>
        </w:tc>
        <w:tc>
          <w:tcPr>
            <w:tcW w:w="180" w:type="dxa"/>
          </w:tcPr>
          <w:p w14:paraId="7EAA5E11" w14:textId="77777777" w:rsidR="0002372F" w:rsidRPr="008860F2" w:rsidRDefault="0002372F" w:rsidP="0002372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C966CD" w14:textId="77777777" w:rsidR="001775D7" w:rsidRDefault="001775D7" w:rsidP="0002372F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  <w:p w14:paraId="1AA1F133" w14:textId="111939C1" w:rsidR="0002372F" w:rsidRPr="008860F2" w:rsidRDefault="0002372F" w:rsidP="0002372F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80.00</w:t>
            </w:r>
          </w:p>
        </w:tc>
        <w:tc>
          <w:tcPr>
            <w:tcW w:w="180" w:type="dxa"/>
          </w:tcPr>
          <w:p w14:paraId="51AEEC6C" w14:textId="77777777" w:rsidR="0002372F" w:rsidRPr="008860F2" w:rsidRDefault="0002372F" w:rsidP="0002372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B0BC3B" w14:textId="77777777" w:rsidR="0002372F" w:rsidRPr="008860F2" w:rsidRDefault="0002372F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  <w:p w14:paraId="1D320AD6" w14:textId="77777777" w:rsidR="0002372F" w:rsidRPr="008860F2" w:rsidRDefault="0002372F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Cs/>
                <w:sz w:val="28"/>
                <w:szCs w:val="28"/>
              </w:rPr>
              <w:t>318.00</w:t>
            </w:r>
          </w:p>
        </w:tc>
        <w:tc>
          <w:tcPr>
            <w:tcW w:w="180" w:type="dxa"/>
          </w:tcPr>
          <w:p w14:paraId="23D680B2" w14:textId="77777777" w:rsidR="0002372F" w:rsidRPr="008860F2" w:rsidRDefault="0002372F" w:rsidP="0002372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713F50B" w14:textId="77777777" w:rsidR="0002372F" w:rsidRPr="008860F2" w:rsidRDefault="0002372F" w:rsidP="0002372F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  <w:p w14:paraId="53AC92AB" w14:textId="6A2F4B01" w:rsidR="0002372F" w:rsidRPr="008860F2" w:rsidRDefault="00062B3D" w:rsidP="0002372F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414.75</w:t>
            </w:r>
          </w:p>
        </w:tc>
      </w:tr>
      <w:tr w:rsidR="0002372F" w:rsidRPr="008860F2" w14:paraId="6EDBCEEC" w14:textId="77777777" w:rsidTr="00B053C7">
        <w:trPr>
          <w:cantSplit/>
        </w:trPr>
        <w:tc>
          <w:tcPr>
            <w:tcW w:w="2987" w:type="dxa"/>
            <w:gridSpan w:val="2"/>
          </w:tcPr>
          <w:p w14:paraId="368704BF" w14:textId="77777777" w:rsidR="0002372F" w:rsidRPr="008860F2" w:rsidRDefault="0002372F" w:rsidP="0002372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51" w:type="dxa"/>
          </w:tcPr>
          <w:p w14:paraId="74CDE9ED" w14:textId="22D7DC52" w:rsidR="0002372F" w:rsidRPr="008860F2" w:rsidRDefault="004B70A6" w:rsidP="0002372F">
            <w:pPr>
              <w:spacing w:line="240" w:lineRule="auto"/>
              <w:ind w:right="-112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3.68</w:t>
            </w:r>
            <w:r w:rsidR="00295300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02372F" w:rsidRPr="008860F2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3.86</w:t>
            </w:r>
          </w:p>
        </w:tc>
        <w:tc>
          <w:tcPr>
            <w:tcW w:w="180" w:type="dxa"/>
          </w:tcPr>
          <w:p w14:paraId="1A94216F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D36E60" w14:textId="3AA891F8" w:rsidR="0002372F" w:rsidRPr="008860F2" w:rsidRDefault="004B70A6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1,999.26</w:t>
            </w:r>
          </w:p>
        </w:tc>
        <w:tc>
          <w:tcPr>
            <w:tcW w:w="180" w:type="dxa"/>
          </w:tcPr>
          <w:p w14:paraId="2D3E248E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0D2098" w14:textId="77777777" w:rsidR="0002372F" w:rsidRPr="008860F2" w:rsidRDefault="0002372F" w:rsidP="0002372F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998.76</w:t>
            </w:r>
          </w:p>
        </w:tc>
        <w:tc>
          <w:tcPr>
            <w:tcW w:w="180" w:type="dxa"/>
          </w:tcPr>
          <w:p w14:paraId="46A84C39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80FADA" w14:textId="77777777" w:rsidR="0002372F" w:rsidRPr="008860F2" w:rsidRDefault="0002372F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C24565D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11E71A" w14:textId="3AAAD901" w:rsidR="0002372F" w:rsidRPr="008860F2" w:rsidRDefault="00A7712C" w:rsidP="0002372F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2,</w:t>
            </w:r>
            <w:r w:rsidR="0002372F" w:rsidRPr="008860F2">
              <w:rPr>
                <w:rFonts w:ascii="Angsana New" w:hAnsi="Angsana New" w:cs="Angsana New"/>
                <w:bCs/>
                <w:sz w:val="28"/>
                <w:szCs w:val="28"/>
              </w:rPr>
              <w:t>998.</w:t>
            </w:r>
            <w:r w:rsidR="006F749A">
              <w:rPr>
                <w:rFonts w:ascii="Angsana New" w:hAnsi="Angsana New" w:cs="Angsana New"/>
                <w:bCs/>
                <w:sz w:val="28"/>
                <w:szCs w:val="28"/>
              </w:rPr>
              <w:t>02</w:t>
            </w:r>
          </w:p>
        </w:tc>
      </w:tr>
      <w:tr w:rsidR="0002372F" w:rsidRPr="008860F2" w14:paraId="16518DB3" w14:textId="77777777" w:rsidTr="00B053C7">
        <w:trPr>
          <w:cantSplit/>
        </w:trPr>
        <w:tc>
          <w:tcPr>
            <w:tcW w:w="2987" w:type="dxa"/>
            <w:gridSpan w:val="2"/>
          </w:tcPr>
          <w:p w14:paraId="019E24F5" w14:textId="77777777" w:rsidR="0002372F" w:rsidRPr="008860F2" w:rsidRDefault="0002372F" w:rsidP="0002372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1" w:type="dxa"/>
          </w:tcPr>
          <w:p w14:paraId="2AFC69CD" w14:textId="77777777" w:rsidR="0002372F" w:rsidRPr="008860F2" w:rsidRDefault="0002372F" w:rsidP="0002372F">
            <w:pPr>
              <w:spacing w:line="240" w:lineRule="auto"/>
              <w:ind w:right="-112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3073AA0D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4F8C20" w14:textId="77777777" w:rsidR="0002372F" w:rsidRPr="008860F2" w:rsidRDefault="0002372F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2,469.21</w:t>
            </w:r>
          </w:p>
        </w:tc>
        <w:tc>
          <w:tcPr>
            <w:tcW w:w="180" w:type="dxa"/>
          </w:tcPr>
          <w:p w14:paraId="66BF902F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0B5A73" w14:textId="77777777" w:rsidR="0002372F" w:rsidRPr="008860F2" w:rsidRDefault="0002372F" w:rsidP="0002372F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1,078.76</w:t>
            </w:r>
          </w:p>
        </w:tc>
        <w:tc>
          <w:tcPr>
            <w:tcW w:w="180" w:type="dxa"/>
          </w:tcPr>
          <w:p w14:paraId="7499E5E2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1515D2" w14:textId="77777777" w:rsidR="0002372F" w:rsidRPr="008860F2" w:rsidRDefault="0002372F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sz w:val="28"/>
                <w:szCs w:val="28"/>
              </w:rPr>
              <w:t>318.00</w:t>
            </w:r>
          </w:p>
        </w:tc>
        <w:tc>
          <w:tcPr>
            <w:tcW w:w="180" w:type="dxa"/>
          </w:tcPr>
          <w:p w14:paraId="76F309E7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CFE358" w14:textId="77777777" w:rsidR="0002372F" w:rsidRPr="008860F2" w:rsidRDefault="0002372F" w:rsidP="0002372F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sz w:val="28"/>
                <w:szCs w:val="28"/>
              </w:rPr>
              <w:t>3,865.97</w:t>
            </w:r>
          </w:p>
        </w:tc>
      </w:tr>
    </w:tbl>
    <w:p w14:paraId="73CD06CF" w14:textId="77777777" w:rsidR="00680FF3" w:rsidRDefault="00680FF3">
      <w:r>
        <w:br w:type="page"/>
      </w:r>
    </w:p>
    <w:tbl>
      <w:tblPr>
        <w:tblW w:w="9837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"/>
        <w:gridCol w:w="3060"/>
        <w:gridCol w:w="1350"/>
        <w:gridCol w:w="180"/>
        <w:gridCol w:w="1170"/>
        <w:gridCol w:w="180"/>
        <w:gridCol w:w="1350"/>
        <w:gridCol w:w="180"/>
        <w:gridCol w:w="1170"/>
        <w:gridCol w:w="180"/>
        <w:gridCol w:w="990"/>
      </w:tblGrid>
      <w:tr w:rsidR="006355E9" w:rsidRPr="008860F2" w14:paraId="21CF2C8D" w14:textId="77777777" w:rsidTr="005671A2">
        <w:trPr>
          <w:gridBefore w:val="1"/>
          <w:wBefore w:w="27" w:type="dxa"/>
          <w:cantSplit/>
          <w:tblHeader/>
        </w:trPr>
        <w:tc>
          <w:tcPr>
            <w:tcW w:w="3060" w:type="dxa"/>
            <w:vAlign w:val="bottom"/>
          </w:tcPr>
          <w:p w14:paraId="08495A86" w14:textId="04CAD153" w:rsidR="006355E9" w:rsidRPr="008860F2" w:rsidRDefault="006355E9" w:rsidP="006355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750" w:type="dxa"/>
            <w:gridSpan w:val="9"/>
          </w:tcPr>
          <w:p w14:paraId="0122742A" w14:textId="77777777" w:rsidR="006355E9" w:rsidRPr="008860F2" w:rsidRDefault="006355E9" w:rsidP="006355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86DBD" w:rsidRPr="008860F2" w14:paraId="6600F0DA" w14:textId="77777777" w:rsidTr="003A32A8">
        <w:trPr>
          <w:gridBefore w:val="1"/>
          <w:wBefore w:w="27" w:type="dxa"/>
          <w:cantSplit/>
          <w:tblHeader/>
        </w:trPr>
        <w:tc>
          <w:tcPr>
            <w:tcW w:w="3060" w:type="dxa"/>
            <w:vAlign w:val="bottom"/>
          </w:tcPr>
          <w:p w14:paraId="23ECE708" w14:textId="77777777" w:rsidR="00E86DBD" w:rsidRPr="008860F2" w:rsidRDefault="00E86DBD" w:rsidP="006355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267D9A9" w14:textId="77777777" w:rsidR="00E86DBD" w:rsidRPr="008860F2" w:rsidRDefault="00E86DBD" w:rsidP="006355E9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5160FFB" w14:textId="77777777" w:rsidR="00E86DBD" w:rsidRPr="008860F2" w:rsidRDefault="00E86DBD" w:rsidP="006355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</w:tcPr>
          <w:p w14:paraId="6A7001C6" w14:textId="77777777" w:rsidR="00E86DBD" w:rsidRPr="008860F2" w:rsidRDefault="00E86DBD" w:rsidP="006355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10AE8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ระยะเวลาที่ครบกำหนดชำระ</w:t>
            </w:r>
          </w:p>
        </w:tc>
      </w:tr>
      <w:tr w:rsidR="006355E9" w:rsidRPr="008860F2" w14:paraId="1DF4A079" w14:textId="77777777" w:rsidTr="005671A2">
        <w:trPr>
          <w:gridBefore w:val="1"/>
          <w:wBefore w:w="27" w:type="dxa"/>
          <w:cantSplit/>
          <w:tblHeader/>
        </w:trPr>
        <w:tc>
          <w:tcPr>
            <w:tcW w:w="3060" w:type="dxa"/>
            <w:vAlign w:val="bottom"/>
          </w:tcPr>
          <w:p w14:paraId="4D24D8ED" w14:textId="77777777" w:rsidR="006355E9" w:rsidRPr="008860F2" w:rsidRDefault="006355E9" w:rsidP="006355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9A2CDFF" w14:textId="77777777" w:rsidR="006355E9" w:rsidRPr="008860F2" w:rsidRDefault="006355E9" w:rsidP="006355E9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</w:tcPr>
          <w:p w14:paraId="15C57792" w14:textId="77777777" w:rsidR="006355E9" w:rsidRPr="008860F2" w:rsidRDefault="006355E9" w:rsidP="006355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388DDE6" w14:textId="77777777" w:rsidR="006355E9" w:rsidRPr="008860F2" w:rsidRDefault="006355E9" w:rsidP="006355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4B5B3CB" w14:textId="77777777" w:rsidR="006355E9" w:rsidRPr="008860F2" w:rsidRDefault="006355E9" w:rsidP="006355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BF5A87" w14:textId="77777777" w:rsidR="006355E9" w:rsidRPr="008860F2" w:rsidRDefault="006355E9" w:rsidP="006355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หลังจาก</w:t>
            </w:r>
            <w:r w:rsidRPr="008860F2">
              <w:rPr>
                <w:rFonts w:ascii="Angsana New" w:hAnsi="Angsana New"/>
                <w:sz w:val="28"/>
                <w:szCs w:val="28"/>
                <w:lang w:bidi="th-TH"/>
              </w:rPr>
              <w:t xml:space="preserve"> 1 </w:t>
            </w: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ปี แต่</w:t>
            </w:r>
          </w:p>
        </w:tc>
        <w:tc>
          <w:tcPr>
            <w:tcW w:w="180" w:type="dxa"/>
          </w:tcPr>
          <w:p w14:paraId="0D00901D" w14:textId="77777777" w:rsidR="006355E9" w:rsidRPr="008860F2" w:rsidRDefault="006355E9" w:rsidP="006355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A55C4F" w14:textId="77777777" w:rsidR="006355E9" w:rsidRPr="008860F2" w:rsidRDefault="006355E9" w:rsidP="006355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7D33040" w14:textId="77777777" w:rsidR="006355E9" w:rsidRPr="008860F2" w:rsidRDefault="006355E9" w:rsidP="006355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EEA9CB" w14:textId="77777777" w:rsidR="006355E9" w:rsidRPr="008860F2" w:rsidRDefault="006355E9" w:rsidP="006355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6355E9" w:rsidRPr="008860F2" w14:paraId="194B9B34" w14:textId="77777777" w:rsidTr="005671A2">
        <w:trPr>
          <w:gridBefore w:val="1"/>
          <w:wBefore w:w="27" w:type="dxa"/>
          <w:cantSplit/>
          <w:tblHeader/>
        </w:trPr>
        <w:tc>
          <w:tcPr>
            <w:tcW w:w="3060" w:type="dxa"/>
            <w:vAlign w:val="bottom"/>
          </w:tcPr>
          <w:p w14:paraId="4CBCFF9F" w14:textId="06F6362D" w:rsidR="006355E9" w:rsidRPr="008860F2" w:rsidRDefault="005671A2" w:rsidP="006355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7D2A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D2A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7D2A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0" w:type="dxa"/>
          </w:tcPr>
          <w:p w14:paraId="09A76369" w14:textId="77777777" w:rsidR="006355E9" w:rsidRPr="008860F2" w:rsidRDefault="006355E9" w:rsidP="006355E9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</w:tcPr>
          <w:p w14:paraId="759D7527" w14:textId="77777777" w:rsidR="006355E9" w:rsidRPr="008860F2" w:rsidRDefault="006355E9" w:rsidP="006355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34A45A58" w14:textId="77777777" w:rsidR="006355E9" w:rsidRPr="008860F2" w:rsidRDefault="006355E9" w:rsidP="006355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</w:tcPr>
          <w:p w14:paraId="202AC181" w14:textId="77777777" w:rsidR="006355E9" w:rsidRPr="008860F2" w:rsidRDefault="006355E9" w:rsidP="006355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4E3C0B" w14:textId="77777777" w:rsidR="006355E9" w:rsidRPr="008860F2" w:rsidRDefault="006355E9" w:rsidP="006355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  <w:r w:rsidRPr="008860F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</w:tcPr>
          <w:p w14:paraId="0B624518" w14:textId="77777777" w:rsidR="006355E9" w:rsidRPr="008860F2" w:rsidRDefault="006355E9" w:rsidP="006355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016E0D" w14:textId="77777777" w:rsidR="006355E9" w:rsidRPr="008860F2" w:rsidRDefault="006355E9" w:rsidP="006355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8860F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  <w:r w:rsidRPr="008860F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</w:tcPr>
          <w:p w14:paraId="55E7DBBD" w14:textId="77777777" w:rsidR="006355E9" w:rsidRPr="008860F2" w:rsidRDefault="006355E9" w:rsidP="006355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E5B488" w14:textId="77777777" w:rsidR="006355E9" w:rsidRPr="008860F2" w:rsidRDefault="006355E9" w:rsidP="006355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355E9" w:rsidRPr="008860F2" w14:paraId="47908975" w14:textId="77777777" w:rsidTr="005671A2">
        <w:trPr>
          <w:gridBefore w:val="1"/>
          <w:wBefore w:w="27" w:type="dxa"/>
          <w:cantSplit/>
          <w:tblHeader/>
        </w:trPr>
        <w:tc>
          <w:tcPr>
            <w:tcW w:w="3060" w:type="dxa"/>
          </w:tcPr>
          <w:p w14:paraId="048DCC8C" w14:textId="77777777" w:rsidR="006355E9" w:rsidRPr="008860F2" w:rsidRDefault="006355E9" w:rsidP="006355E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ECC23E" w14:textId="77777777" w:rsidR="006355E9" w:rsidRPr="008860F2" w:rsidRDefault="006355E9" w:rsidP="006355E9">
            <w:pPr>
              <w:spacing w:line="240" w:lineRule="auto"/>
              <w:ind w:left="-72"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" w:type="dxa"/>
          </w:tcPr>
          <w:p w14:paraId="6BE4A4E1" w14:textId="77777777" w:rsidR="006355E9" w:rsidRPr="008860F2" w:rsidRDefault="006355E9" w:rsidP="006355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220" w:type="dxa"/>
            <w:gridSpan w:val="7"/>
          </w:tcPr>
          <w:p w14:paraId="3D963C35" w14:textId="77777777" w:rsidR="006355E9" w:rsidRPr="008860F2" w:rsidRDefault="006355E9" w:rsidP="006355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355E9" w:rsidRPr="007D2A62" w14:paraId="74F2DE5A" w14:textId="77777777" w:rsidTr="005671A2">
        <w:trPr>
          <w:gridBefore w:val="1"/>
          <w:wBefore w:w="27" w:type="dxa"/>
          <w:cantSplit/>
        </w:trPr>
        <w:tc>
          <w:tcPr>
            <w:tcW w:w="3060" w:type="dxa"/>
          </w:tcPr>
          <w:p w14:paraId="0EF61CEE" w14:textId="40D6AEA1" w:rsidR="006355E9" w:rsidRPr="007D2A62" w:rsidRDefault="00972E2D" w:rsidP="006355E9">
            <w:pPr>
              <w:tabs>
                <w:tab w:val="left" w:pos="252"/>
              </w:tabs>
              <w:ind w:leftChars="-10" w:left="-1" w:hangingChars="6" w:hanging="1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7D2A62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244264" w:rsidRPr="007D2A62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2E5BA1" w:rsidRPr="007D2A62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12C09E9F" w14:textId="77777777" w:rsidR="006355E9" w:rsidRPr="007D2A62" w:rsidRDefault="006355E9" w:rsidP="006355E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91EA2B" w14:textId="77777777" w:rsidR="006355E9" w:rsidRPr="007D2A62" w:rsidRDefault="006355E9" w:rsidP="006355E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D13423" w14:textId="77777777" w:rsidR="006355E9" w:rsidRPr="007D2A62" w:rsidRDefault="006355E9" w:rsidP="006355E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C9E542" w14:textId="77777777" w:rsidR="006355E9" w:rsidRPr="007D2A62" w:rsidRDefault="006355E9" w:rsidP="006355E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6CC47B" w14:textId="77777777" w:rsidR="006355E9" w:rsidRPr="007D2A62" w:rsidRDefault="006355E9" w:rsidP="006355E9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1BA82AA" w14:textId="77777777" w:rsidR="006355E9" w:rsidRPr="007D2A62" w:rsidRDefault="006355E9" w:rsidP="006355E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33A7BF" w14:textId="77777777" w:rsidR="006355E9" w:rsidRPr="007D2A62" w:rsidRDefault="006355E9" w:rsidP="006355E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B72B1F" w14:textId="77777777" w:rsidR="006355E9" w:rsidRPr="007D2A62" w:rsidRDefault="006355E9" w:rsidP="006355E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8FE0AD8" w14:textId="77777777" w:rsidR="006355E9" w:rsidRPr="007D2A62" w:rsidRDefault="006355E9" w:rsidP="006355E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355E9" w:rsidRPr="007D2A62" w14:paraId="1ACDF4E7" w14:textId="77777777" w:rsidTr="005671A2">
        <w:trPr>
          <w:gridBefore w:val="1"/>
          <w:wBefore w:w="27" w:type="dxa"/>
          <w:cantSplit/>
        </w:trPr>
        <w:tc>
          <w:tcPr>
            <w:tcW w:w="3060" w:type="dxa"/>
          </w:tcPr>
          <w:p w14:paraId="24491364" w14:textId="77777777" w:rsidR="006355E9" w:rsidRPr="007D2A62" w:rsidRDefault="00E86DBD" w:rsidP="006355E9">
            <w:pPr>
              <w:tabs>
                <w:tab w:val="left" w:pos="252"/>
              </w:tabs>
              <w:ind w:leftChars="-10" w:left="-1" w:hangingChars="6" w:hanging="1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2A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22799E00" w14:textId="77777777" w:rsidR="006355E9" w:rsidRPr="007D2A62" w:rsidRDefault="006355E9" w:rsidP="006355E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EAF2218" w14:textId="77777777" w:rsidR="006355E9" w:rsidRPr="007D2A62" w:rsidRDefault="006355E9" w:rsidP="006355E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BBC01F" w14:textId="77777777" w:rsidR="006355E9" w:rsidRPr="007D2A62" w:rsidRDefault="006355E9" w:rsidP="006355E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C63117" w14:textId="77777777" w:rsidR="006355E9" w:rsidRPr="007D2A62" w:rsidRDefault="006355E9" w:rsidP="006355E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56124D" w14:textId="77777777" w:rsidR="006355E9" w:rsidRPr="007D2A62" w:rsidRDefault="006355E9" w:rsidP="006355E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08F0BD" w14:textId="77777777" w:rsidR="006355E9" w:rsidRPr="007D2A62" w:rsidRDefault="006355E9" w:rsidP="006355E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083130" w14:textId="77777777" w:rsidR="006355E9" w:rsidRPr="007D2A62" w:rsidRDefault="006355E9" w:rsidP="006355E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53F6EC" w14:textId="77777777" w:rsidR="006355E9" w:rsidRPr="007D2A62" w:rsidRDefault="006355E9" w:rsidP="006355E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349892" w14:textId="77777777" w:rsidR="006355E9" w:rsidRPr="007D2A62" w:rsidRDefault="006355E9" w:rsidP="006355E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0178E" w:rsidRPr="008860F2" w14:paraId="5194913C" w14:textId="77777777" w:rsidTr="005671A2">
        <w:trPr>
          <w:gridBefore w:val="1"/>
          <w:wBefore w:w="27" w:type="dxa"/>
          <w:cantSplit/>
        </w:trPr>
        <w:tc>
          <w:tcPr>
            <w:tcW w:w="3060" w:type="dxa"/>
          </w:tcPr>
          <w:p w14:paraId="6A390FEB" w14:textId="77777777" w:rsidR="0010178E" w:rsidRPr="00DD05B0" w:rsidRDefault="0010178E" w:rsidP="0010178E">
            <w:pPr>
              <w:tabs>
                <w:tab w:val="left" w:pos="162"/>
              </w:tabs>
              <w:ind w:leftChars="-10" w:left="-1" w:hangingChars="6" w:hanging="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5B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เงินให้กู้ยืมระยะสั้นแก่</w:t>
            </w:r>
          </w:p>
        </w:tc>
        <w:tc>
          <w:tcPr>
            <w:tcW w:w="1350" w:type="dxa"/>
          </w:tcPr>
          <w:p w14:paraId="2A248795" w14:textId="77777777" w:rsidR="0010178E" w:rsidRPr="008860F2" w:rsidRDefault="0010178E" w:rsidP="0010178E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723778" w14:textId="77777777" w:rsidR="0010178E" w:rsidRPr="008860F2" w:rsidRDefault="0010178E" w:rsidP="0010178E">
            <w:pPr>
              <w:tabs>
                <w:tab w:val="decimal" w:pos="404"/>
              </w:tabs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C6D659" w14:textId="77777777" w:rsidR="0010178E" w:rsidRPr="008860F2" w:rsidRDefault="0010178E" w:rsidP="0010178E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1A19C8" w14:textId="77777777" w:rsidR="0010178E" w:rsidRPr="008860F2" w:rsidRDefault="0010178E" w:rsidP="0010178E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155BD477" w14:textId="77777777" w:rsidR="0010178E" w:rsidRPr="008860F2" w:rsidRDefault="0010178E" w:rsidP="0010178E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F2A5A7" w14:textId="77777777" w:rsidR="0010178E" w:rsidRPr="008860F2" w:rsidRDefault="0010178E" w:rsidP="0010178E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3DCA025C" w14:textId="77777777" w:rsidR="0010178E" w:rsidRPr="008860F2" w:rsidRDefault="0010178E" w:rsidP="0010178E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9C965A8" w14:textId="77777777" w:rsidR="0010178E" w:rsidRPr="008860F2" w:rsidRDefault="0010178E" w:rsidP="0010178E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0E4D9688" w14:textId="77777777" w:rsidR="0010178E" w:rsidRPr="008860F2" w:rsidRDefault="0010178E" w:rsidP="0010178E">
            <w:pPr>
              <w:pStyle w:val="BodyText"/>
              <w:tabs>
                <w:tab w:val="decimal" w:pos="46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</w:tr>
      <w:tr w:rsidR="0010178E" w:rsidRPr="008860F2" w14:paraId="4069EE46" w14:textId="77777777" w:rsidTr="005671A2">
        <w:trPr>
          <w:gridBefore w:val="1"/>
          <w:wBefore w:w="27" w:type="dxa"/>
          <w:cantSplit/>
        </w:trPr>
        <w:tc>
          <w:tcPr>
            <w:tcW w:w="3060" w:type="dxa"/>
          </w:tcPr>
          <w:p w14:paraId="4B947C9E" w14:textId="77777777" w:rsidR="0010178E" w:rsidRPr="00DD05B0" w:rsidRDefault="006026CF" w:rsidP="006026CF">
            <w:pPr>
              <w:tabs>
                <w:tab w:val="left" w:pos="252"/>
              </w:tabs>
              <w:ind w:leftChars="-1" w:left="-2" w:firstLine="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05B0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="0010178E" w:rsidRPr="00DD05B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1A7DA0BA" w14:textId="60C3EBE1" w:rsidR="0010178E" w:rsidRPr="008860F2" w:rsidRDefault="00DD05B0" w:rsidP="00147827">
            <w:pPr>
              <w:tabs>
                <w:tab w:val="left" w:pos="252"/>
              </w:tabs>
              <w:ind w:leftChars="-10" w:left="-1" w:hangingChars="6" w:hanging="1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</w:t>
            </w:r>
            <w:r w:rsidR="006624C8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80" w:type="dxa"/>
          </w:tcPr>
          <w:p w14:paraId="608BC58D" w14:textId="77777777" w:rsidR="0010178E" w:rsidRPr="008860F2" w:rsidRDefault="0010178E" w:rsidP="0010178E">
            <w:pPr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26A516" w14:textId="75DF2361" w:rsidR="0010178E" w:rsidRPr="008860F2" w:rsidRDefault="00DD05B0" w:rsidP="0010178E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6,882.90</w:t>
            </w:r>
          </w:p>
        </w:tc>
        <w:tc>
          <w:tcPr>
            <w:tcW w:w="180" w:type="dxa"/>
          </w:tcPr>
          <w:p w14:paraId="7E982849" w14:textId="77777777" w:rsidR="0010178E" w:rsidRPr="008860F2" w:rsidRDefault="0010178E" w:rsidP="0010178E">
            <w:pPr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4E7CEB" w14:textId="1CB3B26A" w:rsidR="0010178E" w:rsidRPr="008860F2" w:rsidRDefault="00DD05B0" w:rsidP="0010178E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41B1BB7" w14:textId="77777777" w:rsidR="0010178E" w:rsidRPr="008860F2" w:rsidRDefault="0010178E" w:rsidP="0010178E">
            <w:pPr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02F4DF" w14:textId="358988D4" w:rsidR="0010178E" w:rsidRPr="008860F2" w:rsidRDefault="00DD05B0" w:rsidP="0010178E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F791475" w14:textId="77777777" w:rsidR="0010178E" w:rsidRPr="008860F2" w:rsidRDefault="0010178E" w:rsidP="0010178E">
            <w:pPr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12B9AD" w14:textId="2E3436E3" w:rsidR="0010178E" w:rsidRPr="008860F2" w:rsidRDefault="00DD05B0" w:rsidP="00351783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6,882.90</w:t>
            </w:r>
          </w:p>
        </w:tc>
      </w:tr>
      <w:tr w:rsidR="0010178E" w:rsidRPr="008860F2" w14:paraId="4B7456BC" w14:textId="77777777" w:rsidTr="005671A2">
        <w:trPr>
          <w:gridBefore w:val="1"/>
          <w:wBefore w:w="27" w:type="dxa"/>
          <w:cantSplit/>
        </w:trPr>
        <w:tc>
          <w:tcPr>
            <w:tcW w:w="3060" w:type="dxa"/>
          </w:tcPr>
          <w:p w14:paraId="3AE6D7C2" w14:textId="77777777" w:rsidR="0010178E" w:rsidRPr="00DD05B0" w:rsidRDefault="0010178E" w:rsidP="0010178E">
            <w:pPr>
              <w:tabs>
                <w:tab w:val="left" w:pos="252"/>
              </w:tabs>
              <w:ind w:leftChars="-10" w:left="-1" w:hangingChars="6" w:hanging="1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D05B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44F00FA2" w14:textId="77777777" w:rsidR="0010178E" w:rsidRPr="008860F2" w:rsidRDefault="0010178E" w:rsidP="0010178E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89491BE" w14:textId="77777777" w:rsidR="0010178E" w:rsidRPr="008860F2" w:rsidRDefault="0010178E" w:rsidP="0010178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A80257" w14:textId="1D4FE292" w:rsidR="0010178E" w:rsidRPr="008860F2" w:rsidRDefault="00DD05B0" w:rsidP="0010178E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6,882.90</w:t>
            </w:r>
          </w:p>
        </w:tc>
        <w:tc>
          <w:tcPr>
            <w:tcW w:w="180" w:type="dxa"/>
          </w:tcPr>
          <w:p w14:paraId="766E6EB0" w14:textId="77777777" w:rsidR="0010178E" w:rsidRPr="008860F2" w:rsidRDefault="0010178E" w:rsidP="0010178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9940CA" w14:textId="34D048E7" w:rsidR="0010178E" w:rsidRPr="008860F2" w:rsidRDefault="00DD05B0" w:rsidP="0010178E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35739C2" w14:textId="77777777" w:rsidR="0010178E" w:rsidRPr="008860F2" w:rsidRDefault="0010178E" w:rsidP="0010178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4FA00B" w14:textId="78530EB8" w:rsidR="0010178E" w:rsidRPr="008860F2" w:rsidRDefault="00DD05B0" w:rsidP="0010178E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DBB944C" w14:textId="77777777" w:rsidR="0010178E" w:rsidRPr="008860F2" w:rsidRDefault="0010178E" w:rsidP="0010178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34FA55" w14:textId="1FD37FBF" w:rsidR="0010178E" w:rsidRPr="008860F2" w:rsidRDefault="00DD05B0" w:rsidP="00351783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6,882.90</w:t>
            </w:r>
          </w:p>
        </w:tc>
      </w:tr>
      <w:tr w:rsidR="0002372F" w:rsidRPr="007D2A62" w14:paraId="43092B90" w14:textId="77777777" w:rsidTr="005671A2">
        <w:trPr>
          <w:gridBefore w:val="1"/>
          <w:wBefore w:w="27" w:type="dxa"/>
          <w:cantSplit/>
        </w:trPr>
        <w:tc>
          <w:tcPr>
            <w:tcW w:w="3060" w:type="dxa"/>
          </w:tcPr>
          <w:p w14:paraId="49304B8E" w14:textId="77777777" w:rsidR="0002372F" w:rsidRPr="00831AE7" w:rsidRDefault="0002372F" w:rsidP="005052C5">
            <w:pPr>
              <w:tabs>
                <w:tab w:val="left" w:pos="252"/>
              </w:tabs>
              <w:ind w:leftChars="-10" w:left="-11" w:hangingChars="6" w:hanging="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14:paraId="5CCF5795" w14:textId="77777777" w:rsidR="0002372F" w:rsidRPr="00831AE7" w:rsidRDefault="0002372F" w:rsidP="00AD7389">
            <w:pPr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80" w:type="dxa"/>
          </w:tcPr>
          <w:p w14:paraId="195FD688" w14:textId="77777777" w:rsidR="0002372F" w:rsidRPr="00831AE7" w:rsidRDefault="0002372F" w:rsidP="005052C5">
            <w:pPr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0CB5EC5C" w14:textId="77777777" w:rsidR="0002372F" w:rsidRPr="00831AE7" w:rsidRDefault="0002372F" w:rsidP="005052C5">
            <w:pPr>
              <w:pStyle w:val="BodyText"/>
              <w:tabs>
                <w:tab w:val="decimal" w:pos="610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3A394DCE" w14:textId="77777777" w:rsidR="0002372F" w:rsidRPr="00831AE7" w:rsidRDefault="0002372F" w:rsidP="005052C5">
            <w:pPr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436A9D25" w14:textId="77777777" w:rsidR="0002372F" w:rsidRPr="00831AE7" w:rsidRDefault="0002372F" w:rsidP="005052C5">
            <w:pPr>
              <w:pStyle w:val="BodyText"/>
              <w:tabs>
                <w:tab w:val="decimal" w:pos="731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6C1B6EF4" w14:textId="77777777" w:rsidR="0002372F" w:rsidRPr="00831AE7" w:rsidRDefault="0002372F" w:rsidP="005052C5">
            <w:pPr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737C70A9" w14:textId="77777777" w:rsidR="0002372F" w:rsidRPr="00831AE7" w:rsidRDefault="0002372F" w:rsidP="005052C5">
            <w:pPr>
              <w:pStyle w:val="BodyText"/>
              <w:tabs>
                <w:tab w:val="decimal" w:pos="610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07FB0480" w14:textId="77777777" w:rsidR="0002372F" w:rsidRPr="00831AE7" w:rsidRDefault="0002372F" w:rsidP="00AD7389">
            <w:pPr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0" w:type="dxa"/>
          </w:tcPr>
          <w:p w14:paraId="43E854C7" w14:textId="77777777" w:rsidR="0002372F" w:rsidRPr="00831AE7" w:rsidRDefault="0002372F" w:rsidP="005052C5">
            <w:pPr>
              <w:pStyle w:val="BodyText"/>
              <w:tabs>
                <w:tab w:val="decimal" w:pos="555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5052C5" w:rsidRPr="007D2A62" w14:paraId="3183DE1E" w14:textId="77777777" w:rsidTr="005671A2">
        <w:trPr>
          <w:gridBefore w:val="1"/>
          <w:wBefore w:w="27" w:type="dxa"/>
          <w:cantSplit/>
        </w:trPr>
        <w:tc>
          <w:tcPr>
            <w:tcW w:w="3060" w:type="dxa"/>
            <w:vAlign w:val="center"/>
          </w:tcPr>
          <w:p w14:paraId="51D901E9" w14:textId="77777777" w:rsidR="005052C5" w:rsidRPr="007D2A62" w:rsidRDefault="005052C5" w:rsidP="004B70A6">
            <w:pPr>
              <w:tabs>
                <w:tab w:val="left" w:pos="252"/>
              </w:tabs>
              <w:ind w:leftChars="-10" w:left="-1" w:hangingChars="6" w:hanging="17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2A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center"/>
          </w:tcPr>
          <w:p w14:paraId="0D2B363E" w14:textId="77777777" w:rsidR="005052C5" w:rsidRPr="007D2A62" w:rsidRDefault="005052C5" w:rsidP="004B70A6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4DCC9FE5" w14:textId="77777777" w:rsidR="005052C5" w:rsidRPr="007D2A62" w:rsidRDefault="005052C5" w:rsidP="004B70A6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E1EF6F3" w14:textId="77777777" w:rsidR="005052C5" w:rsidRPr="007D2A62" w:rsidRDefault="005052C5" w:rsidP="007D2A62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44F48B30" w14:textId="77777777" w:rsidR="005052C5" w:rsidRPr="007D2A62" w:rsidRDefault="005052C5" w:rsidP="007D2A62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48C9224" w14:textId="77777777" w:rsidR="005052C5" w:rsidRPr="007D2A62" w:rsidRDefault="005052C5" w:rsidP="007D2A62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4FCF69E3" w14:textId="77777777" w:rsidR="005052C5" w:rsidRPr="007D2A62" w:rsidRDefault="005052C5" w:rsidP="007D2A62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31DF836" w14:textId="77777777" w:rsidR="005052C5" w:rsidRPr="007D2A62" w:rsidRDefault="005052C5" w:rsidP="007D2A62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0FC82C27" w14:textId="77777777" w:rsidR="005052C5" w:rsidRPr="007D2A62" w:rsidRDefault="005052C5" w:rsidP="007D2A62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D52834D" w14:textId="77777777" w:rsidR="005052C5" w:rsidRPr="007D2A62" w:rsidRDefault="005052C5" w:rsidP="007D2A62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2372F" w:rsidRPr="008860F2" w14:paraId="49038D10" w14:textId="77777777" w:rsidTr="005671A2">
        <w:trPr>
          <w:gridBefore w:val="1"/>
          <w:wBefore w:w="27" w:type="dxa"/>
          <w:cantSplit/>
        </w:trPr>
        <w:tc>
          <w:tcPr>
            <w:tcW w:w="3060" w:type="dxa"/>
          </w:tcPr>
          <w:p w14:paraId="5C779E10" w14:textId="3E032D42" w:rsidR="0002372F" w:rsidRPr="008860F2" w:rsidRDefault="0002372F" w:rsidP="00831AE7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73F7A400" w14:textId="4819D60D" w:rsidR="00DD05B0" w:rsidRPr="008860F2" w:rsidRDefault="00DD05B0" w:rsidP="0002372F">
            <w:pPr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2.32</w:t>
            </w:r>
          </w:p>
        </w:tc>
        <w:tc>
          <w:tcPr>
            <w:tcW w:w="180" w:type="dxa"/>
          </w:tcPr>
          <w:p w14:paraId="7E5B8C2E" w14:textId="77777777" w:rsidR="0002372F" w:rsidRPr="008860F2" w:rsidRDefault="0002372F" w:rsidP="0002372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1DCE67" w14:textId="7093DFA7" w:rsidR="00AF25D7" w:rsidRPr="008860F2" w:rsidRDefault="00AF25D7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  <w:tc>
          <w:tcPr>
            <w:tcW w:w="180" w:type="dxa"/>
          </w:tcPr>
          <w:p w14:paraId="27840B7A" w14:textId="77777777" w:rsidR="0002372F" w:rsidRPr="008860F2" w:rsidRDefault="0002372F" w:rsidP="0002372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B91ACB" w14:textId="4D3E653C" w:rsidR="00AF25D7" w:rsidRPr="008860F2" w:rsidRDefault="00AF25D7" w:rsidP="0002372F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B459E8F" w14:textId="77777777" w:rsidR="0002372F" w:rsidRPr="008860F2" w:rsidRDefault="0002372F" w:rsidP="0002372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E0B25C" w14:textId="32F8CBCE" w:rsidR="00AF25D7" w:rsidRPr="008860F2" w:rsidRDefault="00AF25D7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F27482A" w14:textId="77777777" w:rsidR="0002372F" w:rsidRPr="008860F2" w:rsidRDefault="0002372F" w:rsidP="0002372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085DCE" w14:textId="13C0075F" w:rsidR="00AF25D7" w:rsidRPr="00AF25D7" w:rsidRDefault="00AF25D7" w:rsidP="0002372F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AF25D7">
              <w:rPr>
                <w:rFonts w:ascii="Angsana New" w:hAnsi="Angsana New" w:cs="Angsana New"/>
                <w:bCs/>
                <w:sz w:val="28"/>
                <w:szCs w:val="28"/>
              </w:rPr>
              <w:t>100.00</w:t>
            </w:r>
          </w:p>
        </w:tc>
      </w:tr>
      <w:tr w:rsidR="0002372F" w:rsidRPr="008860F2" w14:paraId="40015AD4" w14:textId="77777777" w:rsidTr="005671A2">
        <w:trPr>
          <w:gridBefore w:val="1"/>
          <w:wBefore w:w="27" w:type="dxa"/>
          <w:cantSplit/>
        </w:trPr>
        <w:tc>
          <w:tcPr>
            <w:tcW w:w="3060" w:type="dxa"/>
          </w:tcPr>
          <w:p w14:paraId="284787DD" w14:textId="77777777" w:rsidR="0002372F" w:rsidRPr="008860F2" w:rsidRDefault="0002372F" w:rsidP="0002372F">
            <w:pPr>
              <w:tabs>
                <w:tab w:val="left" w:pos="162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</w:t>
            </w:r>
            <w:r w:rsidRPr="008860F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5B33F616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3748ACC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FDA806" w14:textId="77777777" w:rsidR="0002372F" w:rsidRPr="008860F2" w:rsidRDefault="0002372F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23C806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BD397C" w14:textId="415EA8F5" w:rsidR="0002372F" w:rsidRPr="008860F2" w:rsidRDefault="0002372F" w:rsidP="0002372F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75349CC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430BC6" w14:textId="77777777" w:rsidR="0002372F" w:rsidRPr="008860F2" w:rsidRDefault="0002372F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4277DBA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0F1765" w14:textId="77777777" w:rsidR="0002372F" w:rsidRPr="00AF25D7" w:rsidRDefault="0002372F" w:rsidP="0002372F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</w:tr>
      <w:tr w:rsidR="0002372F" w:rsidRPr="008860F2" w14:paraId="349E75DC" w14:textId="77777777" w:rsidTr="005671A2">
        <w:trPr>
          <w:gridBefore w:val="1"/>
          <w:wBefore w:w="27" w:type="dxa"/>
          <w:cantSplit/>
        </w:trPr>
        <w:tc>
          <w:tcPr>
            <w:tcW w:w="3060" w:type="dxa"/>
          </w:tcPr>
          <w:p w14:paraId="0F064864" w14:textId="77777777" w:rsidR="0002372F" w:rsidRPr="008860F2" w:rsidRDefault="0002372F" w:rsidP="0002372F">
            <w:pPr>
              <w:tabs>
                <w:tab w:val="left" w:pos="162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50" w:type="dxa"/>
          </w:tcPr>
          <w:p w14:paraId="7F13E1D7" w14:textId="1EEE8384" w:rsidR="0002372F" w:rsidRPr="008860F2" w:rsidRDefault="00DD05B0" w:rsidP="0002372F">
            <w:pPr>
              <w:ind w:left="-108" w:right="-13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0.50</w:t>
            </w:r>
            <w:r w:rsidR="0029530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95300">
              <w:rPr>
                <w:rFonts w:ascii="Angsana New" w:hAnsi="Angsana New"/>
                <w:sz w:val="28"/>
                <w:szCs w:val="28"/>
              </w:rPr>
              <w:t>2.60</w:t>
            </w:r>
          </w:p>
        </w:tc>
        <w:tc>
          <w:tcPr>
            <w:tcW w:w="180" w:type="dxa"/>
          </w:tcPr>
          <w:p w14:paraId="38CBFA2E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4980F8" w14:textId="63E1F42F" w:rsidR="0002372F" w:rsidRPr="008860F2" w:rsidRDefault="00AF25D7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1,657.80</w:t>
            </w:r>
          </w:p>
        </w:tc>
        <w:tc>
          <w:tcPr>
            <w:tcW w:w="180" w:type="dxa"/>
          </w:tcPr>
          <w:p w14:paraId="12E55DCC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4C1B54" w14:textId="67848DC0" w:rsidR="0002372F" w:rsidRPr="008860F2" w:rsidRDefault="00AF25D7" w:rsidP="0002372F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6C10C2D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FD100F" w14:textId="0DAF7A27" w:rsidR="0002372F" w:rsidRPr="008860F2" w:rsidRDefault="00AF25D7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55DF714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DC75C2" w14:textId="184B44AF" w:rsidR="0002372F" w:rsidRPr="00AF25D7" w:rsidRDefault="00AF25D7" w:rsidP="0002372F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1,657.80</w:t>
            </w:r>
          </w:p>
        </w:tc>
      </w:tr>
      <w:tr w:rsidR="0002372F" w:rsidRPr="008860F2" w14:paraId="11B13450" w14:textId="77777777" w:rsidTr="005671A2">
        <w:trPr>
          <w:gridBefore w:val="1"/>
          <w:wBefore w:w="27" w:type="dxa"/>
          <w:cantSplit/>
        </w:trPr>
        <w:tc>
          <w:tcPr>
            <w:tcW w:w="3060" w:type="dxa"/>
          </w:tcPr>
          <w:p w14:paraId="1C0B7A05" w14:textId="17604186" w:rsidR="0002372F" w:rsidRPr="008860F2" w:rsidRDefault="00AF25D7" w:rsidP="0002372F">
            <w:pPr>
              <w:tabs>
                <w:tab w:val="left" w:pos="162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ยาว</w:t>
            </w: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จากกิจการที่</w:t>
            </w:r>
          </w:p>
        </w:tc>
        <w:tc>
          <w:tcPr>
            <w:tcW w:w="1350" w:type="dxa"/>
          </w:tcPr>
          <w:p w14:paraId="7F54CB83" w14:textId="77777777" w:rsidR="0002372F" w:rsidRPr="008860F2" w:rsidRDefault="0002372F" w:rsidP="0002372F">
            <w:pPr>
              <w:ind w:left="-108" w:right="-13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3104C2F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47A0FB" w14:textId="633EFB47" w:rsidR="0002372F" w:rsidRPr="008860F2" w:rsidRDefault="0002372F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F7AB66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776FAD" w14:textId="77777777" w:rsidR="0002372F" w:rsidRPr="008860F2" w:rsidRDefault="0002372F" w:rsidP="0002372F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0410FE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0CD59C" w14:textId="77777777" w:rsidR="0002372F" w:rsidRPr="008860F2" w:rsidRDefault="0002372F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06BACE4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D4A455" w14:textId="77777777" w:rsidR="0002372F" w:rsidRPr="00AF25D7" w:rsidRDefault="0002372F" w:rsidP="0002372F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</w:tr>
      <w:tr w:rsidR="00AF25D7" w:rsidRPr="008860F2" w14:paraId="6E6B20EF" w14:textId="77777777" w:rsidTr="005671A2">
        <w:trPr>
          <w:gridBefore w:val="1"/>
          <w:wBefore w:w="27" w:type="dxa"/>
          <w:cantSplit/>
        </w:trPr>
        <w:tc>
          <w:tcPr>
            <w:tcW w:w="3060" w:type="dxa"/>
          </w:tcPr>
          <w:p w14:paraId="478469EE" w14:textId="49DA249C" w:rsidR="00AF25D7" w:rsidRPr="008860F2" w:rsidRDefault="00AF25D7" w:rsidP="0002372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50" w:type="dxa"/>
          </w:tcPr>
          <w:p w14:paraId="3DE09E36" w14:textId="16195A2B" w:rsidR="00AF25D7" w:rsidRPr="008860F2" w:rsidRDefault="00DD05B0" w:rsidP="0002372F">
            <w:pPr>
              <w:spacing w:line="240" w:lineRule="auto"/>
              <w:ind w:right="-112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0.85</w:t>
            </w:r>
          </w:p>
        </w:tc>
        <w:tc>
          <w:tcPr>
            <w:tcW w:w="180" w:type="dxa"/>
          </w:tcPr>
          <w:p w14:paraId="6D2253C8" w14:textId="77777777" w:rsidR="00AF25D7" w:rsidRPr="008860F2" w:rsidRDefault="00AF25D7" w:rsidP="000237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8F51B83" w14:textId="62BE76D6" w:rsidR="00AF25D7" w:rsidRPr="00AF25D7" w:rsidRDefault="00AF25D7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AF25D7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E2D542B" w14:textId="77777777" w:rsidR="00AF25D7" w:rsidRPr="00AF25D7" w:rsidRDefault="00AF25D7" w:rsidP="000237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02DED2" w14:textId="127104C6" w:rsidR="00AF25D7" w:rsidRPr="00AF25D7" w:rsidRDefault="00AF25D7" w:rsidP="0002372F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AF25D7">
              <w:rPr>
                <w:rFonts w:ascii="Angsana New" w:hAnsi="Angsana New" w:cs="Angsana New"/>
                <w:sz w:val="28"/>
                <w:szCs w:val="28"/>
              </w:rPr>
              <w:t>5.00</w:t>
            </w:r>
          </w:p>
        </w:tc>
        <w:tc>
          <w:tcPr>
            <w:tcW w:w="180" w:type="dxa"/>
          </w:tcPr>
          <w:p w14:paraId="552AF907" w14:textId="77777777" w:rsidR="00AF25D7" w:rsidRPr="00AF25D7" w:rsidRDefault="00AF25D7" w:rsidP="000237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CA05A1B" w14:textId="021AE31A" w:rsidR="00AF25D7" w:rsidRPr="009C2580" w:rsidRDefault="00AF25D7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C2580">
              <w:rPr>
                <w:rFonts w:ascii="Angsana New" w:hAnsi="Angsana New" w:cs="Angsana New"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EADB278" w14:textId="77777777" w:rsidR="00AF25D7" w:rsidRPr="00AF25D7" w:rsidRDefault="00AF25D7" w:rsidP="000237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A49EC1" w14:textId="33B8EE17" w:rsidR="00AF25D7" w:rsidRPr="00AF25D7" w:rsidRDefault="00AF25D7" w:rsidP="0002372F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5.00</w:t>
            </w:r>
          </w:p>
        </w:tc>
      </w:tr>
      <w:tr w:rsidR="00972E2D" w:rsidRPr="008860F2" w14:paraId="44FFB55E" w14:textId="77777777" w:rsidTr="005671A2">
        <w:trPr>
          <w:gridBefore w:val="1"/>
          <w:wBefore w:w="27" w:type="dxa"/>
          <w:cantSplit/>
        </w:trPr>
        <w:tc>
          <w:tcPr>
            <w:tcW w:w="3060" w:type="dxa"/>
          </w:tcPr>
          <w:p w14:paraId="437A4BCB" w14:textId="21E8F636" w:rsidR="00972E2D" w:rsidRPr="008860F2" w:rsidRDefault="00972E2D" w:rsidP="00972E2D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50" w:type="dxa"/>
          </w:tcPr>
          <w:p w14:paraId="45BA7620" w14:textId="203B8AE3" w:rsidR="00972E2D" w:rsidRDefault="00972E2D" w:rsidP="00972E2D">
            <w:pPr>
              <w:spacing w:line="240" w:lineRule="auto"/>
              <w:ind w:right="-112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3.86</w:t>
            </w:r>
          </w:p>
        </w:tc>
        <w:tc>
          <w:tcPr>
            <w:tcW w:w="180" w:type="dxa"/>
          </w:tcPr>
          <w:p w14:paraId="1D527920" w14:textId="77777777" w:rsidR="00972E2D" w:rsidRPr="008860F2" w:rsidRDefault="00972E2D" w:rsidP="00972E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FD8FBF" w14:textId="274BDF90" w:rsidR="00972E2D" w:rsidRPr="00AF25D7" w:rsidRDefault="00972E2D" w:rsidP="00972E2D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D808B65" w14:textId="77777777" w:rsidR="00972E2D" w:rsidRPr="00AF25D7" w:rsidRDefault="00972E2D" w:rsidP="00972E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708905" w14:textId="24CC5A86" w:rsidR="00972E2D" w:rsidRPr="00AF25D7" w:rsidRDefault="00972E2D" w:rsidP="0049527B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998.55</w:t>
            </w:r>
          </w:p>
        </w:tc>
        <w:tc>
          <w:tcPr>
            <w:tcW w:w="180" w:type="dxa"/>
          </w:tcPr>
          <w:p w14:paraId="03454ACE" w14:textId="77777777" w:rsidR="00972E2D" w:rsidRPr="00AF25D7" w:rsidRDefault="00972E2D" w:rsidP="00972E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5366FA" w14:textId="4EB99DE5" w:rsidR="00972E2D" w:rsidRPr="009C2580" w:rsidRDefault="00972E2D" w:rsidP="00972E2D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EA249C1" w14:textId="77777777" w:rsidR="00972E2D" w:rsidRPr="00AF25D7" w:rsidRDefault="00972E2D" w:rsidP="00972E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F46628" w14:textId="41EB4484" w:rsidR="00972E2D" w:rsidRDefault="00972E2D" w:rsidP="00972E2D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998.55</w:t>
            </w:r>
          </w:p>
        </w:tc>
      </w:tr>
      <w:tr w:rsidR="0002372F" w:rsidRPr="008860F2" w14:paraId="0E2465D7" w14:textId="77777777" w:rsidTr="005671A2">
        <w:trPr>
          <w:gridBefore w:val="1"/>
          <w:wBefore w:w="27" w:type="dxa"/>
          <w:cantSplit/>
        </w:trPr>
        <w:tc>
          <w:tcPr>
            <w:tcW w:w="3060" w:type="dxa"/>
          </w:tcPr>
          <w:p w14:paraId="56309609" w14:textId="77777777" w:rsidR="0002372F" w:rsidRPr="008860F2" w:rsidRDefault="0002372F" w:rsidP="0002372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20F8C138" w14:textId="77777777" w:rsidR="0002372F" w:rsidRPr="008860F2" w:rsidRDefault="0002372F" w:rsidP="0002372F">
            <w:pPr>
              <w:spacing w:line="240" w:lineRule="auto"/>
              <w:ind w:right="-112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0219550B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E0365A" w14:textId="61C2CBF7" w:rsidR="0002372F" w:rsidRPr="008860F2" w:rsidRDefault="00AF25D7" w:rsidP="0002372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1,757.80</w:t>
            </w:r>
          </w:p>
        </w:tc>
        <w:tc>
          <w:tcPr>
            <w:tcW w:w="180" w:type="dxa"/>
          </w:tcPr>
          <w:p w14:paraId="5491ECBE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3421E4" w14:textId="1EC2BBFE" w:rsidR="0002372F" w:rsidRPr="008860F2" w:rsidRDefault="00AF25D7" w:rsidP="007D2A62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</w:t>
            </w:r>
            <w:r w:rsidRPr="007D2A6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003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.55</w:t>
            </w:r>
          </w:p>
        </w:tc>
        <w:tc>
          <w:tcPr>
            <w:tcW w:w="180" w:type="dxa"/>
          </w:tcPr>
          <w:p w14:paraId="5405251B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6D719F" w14:textId="2FB2B5D3" w:rsidR="0002372F" w:rsidRPr="008860F2" w:rsidRDefault="00AF25D7" w:rsidP="009C2580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5ACC16B" w14:textId="77777777" w:rsidR="0002372F" w:rsidRPr="008860F2" w:rsidRDefault="0002372F" w:rsidP="000237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850BD9" w14:textId="175039F1" w:rsidR="0002372F" w:rsidRPr="008860F2" w:rsidRDefault="00AF25D7" w:rsidP="0002372F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2,761.35</w:t>
            </w:r>
          </w:p>
        </w:tc>
      </w:tr>
      <w:tr w:rsidR="0002372F" w:rsidRPr="008860F2" w14:paraId="3BF45F9D" w14:textId="77777777" w:rsidTr="005671A2">
        <w:trPr>
          <w:cantSplit/>
          <w:tblHeader/>
        </w:trPr>
        <w:tc>
          <w:tcPr>
            <w:tcW w:w="3087" w:type="dxa"/>
            <w:gridSpan w:val="2"/>
          </w:tcPr>
          <w:p w14:paraId="3B36B7DD" w14:textId="77777777" w:rsidR="0002372F" w:rsidRPr="00831AE7" w:rsidRDefault="0002372F" w:rsidP="00AD738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3D385D19" w14:textId="4A5F18E8" w:rsidR="0002372F" w:rsidRPr="00831AE7" w:rsidRDefault="0002372F" w:rsidP="00AD7389">
            <w:pPr>
              <w:spacing w:line="240" w:lineRule="auto"/>
              <w:ind w:left="-72" w:right="-72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</w:tcPr>
          <w:p w14:paraId="36584A52" w14:textId="77777777" w:rsidR="0002372F" w:rsidRPr="00831AE7" w:rsidRDefault="0002372F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5220" w:type="dxa"/>
            <w:gridSpan w:val="7"/>
          </w:tcPr>
          <w:p w14:paraId="7427F524" w14:textId="36934231" w:rsidR="0002372F" w:rsidRPr="00831AE7" w:rsidRDefault="0002372F" w:rsidP="00AD73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Cs w:val="22"/>
                <w:lang w:bidi="th-TH"/>
              </w:rPr>
            </w:pPr>
          </w:p>
        </w:tc>
      </w:tr>
      <w:tr w:rsidR="0002372F" w:rsidRPr="007D2A62" w14:paraId="5A6FA0AE" w14:textId="77777777" w:rsidTr="005671A2">
        <w:trPr>
          <w:cantSplit/>
        </w:trPr>
        <w:tc>
          <w:tcPr>
            <w:tcW w:w="3087" w:type="dxa"/>
            <w:gridSpan w:val="2"/>
          </w:tcPr>
          <w:p w14:paraId="2904D57D" w14:textId="153A3D0F" w:rsidR="0002372F" w:rsidRPr="007D2A62" w:rsidRDefault="0002372F" w:rsidP="00AD7389">
            <w:pPr>
              <w:tabs>
                <w:tab w:val="left" w:pos="252"/>
              </w:tabs>
              <w:ind w:leftChars="-10" w:left="-1" w:hangingChars="6" w:hanging="1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7D2A62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397EF2E1" w14:textId="77777777" w:rsidR="0002372F" w:rsidRPr="007D2A62" w:rsidRDefault="0002372F" w:rsidP="00AD738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386CBE" w14:textId="77777777" w:rsidR="0002372F" w:rsidRPr="007D2A62" w:rsidRDefault="0002372F" w:rsidP="00AD738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B0880B" w14:textId="77777777" w:rsidR="0002372F" w:rsidRPr="007D2A62" w:rsidRDefault="0002372F" w:rsidP="00AD738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85FF1BB" w14:textId="77777777" w:rsidR="0002372F" w:rsidRPr="007D2A62" w:rsidRDefault="0002372F" w:rsidP="00AD738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C93D57" w14:textId="77777777" w:rsidR="0002372F" w:rsidRPr="007D2A62" w:rsidRDefault="0002372F" w:rsidP="00AD7389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A432B77" w14:textId="77777777" w:rsidR="0002372F" w:rsidRPr="007D2A62" w:rsidRDefault="0002372F" w:rsidP="00AD738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E74D8C" w14:textId="77777777" w:rsidR="0002372F" w:rsidRPr="007D2A62" w:rsidRDefault="0002372F" w:rsidP="00AD738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96BB1D" w14:textId="77777777" w:rsidR="0002372F" w:rsidRPr="007D2A62" w:rsidRDefault="0002372F" w:rsidP="00AD738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953DC6" w14:textId="77777777" w:rsidR="0002372F" w:rsidRPr="007D2A62" w:rsidRDefault="0002372F" w:rsidP="00AD738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2372F" w:rsidRPr="007D2A62" w14:paraId="30EEAD2E" w14:textId="77777777" w:rsidTr="005671A2">
        <w:trPr>
          <w:cantSplit/>
        </w:trPr>
        <w:tc>
          <w:tcPr>
            <w:tcW w:w="3087" w:type="dxa"/>
            <w:gridSpan w:val="2"/>
          </w:tcPr>
          <w:p w14:paraId="0774258E" w14:textId="77777777" w:rsidR="0002372F" w:rsidRPr="007D2A62" w:rsidRDefault="0002372F" w:rsidP="00AD7389">
            <w:pPr>
              <w:tabs>
                <w:tab w:val="left" w:pos="252"/>
              </w:tabs>
              <w:ind w:leftChars="-10" w:left="-1" w:hangingChars="6" w:hanging="1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2A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0DD1731C" w14:textId="77777777" w:rsidR="0002372F" w:rsidRPr="007D2A62" w:rsidRDefault="0002372F" w:rsidP="00AD738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39A754" w14:textId="77777777" w:rsidR="0002372F" w:rsidRPr="007D2A62" w:rsidRDefault="0002372F" w:rsidP="00AD738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D51729" w14:textId="77777777" w:rsidR="0002372F" w:rsidRPr="007D2A62" w:rsidRDefault="0002372F" w:rsidP="00AD738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E64AF9" w14:textId="77777777" w:rsidR="0002372F" w:rsidRPr="007D2A62" w:rsidRDefault="0002372F" w:rsidP="00AD738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D70C73" w14:textId="77777777" w:rsidR="0002372F" w:rsidRPr="007D2A62" w:rsidRDefault="0002372F" w:rsidP="00AD738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055107" w14:textId="77777777" w:rsidR="0002372F" w:rsidRPr="007D2A62" w:rsidRDefault="0002372F" w:rsidP="00AD738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022454" w14:textId="77777777" w:rsidR="0002372F" w:rsidRPr="007D2A62" w:rsidRDefault="0002372F" w:rsidP="00AD738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38797D" w14:textId="77777777" w:rsidR="0002372F" w:rsidRPr="007D2A62" w:rsidRDefault="0002372F" w:rsidP="00AD738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999B7C" w14:textId="77777777" w:rsidR="0002372F" w:rsidRPr="007D2A62" w:rsidRDefault="0002372F" w:rsidP="00AD738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2372F" w:rsidRPr="008860F2" w14:paraId="730D3847" w14:textId="77777777" w:rsidTr="005671A2">
        <w:trPr>
          <w:cantSplit/>
        </w:trPr>
        <w:tc>
          <w:tcPr>
            <w:tcW w:w="3087" w:type="dxa"/>
            <w:gridSpan w:val="2"/>
          </w:tcPr>
          <w:p w14:paraId="4F767BFA" w14:textId="77777777" w:rsidR="0002372F" w:rsidRPr="008860F2" w:rsidRDefault="0002372F" w:rsidP="00AD7389">
            <w:pPr>
              <w:tabs>
                <w:tab w:val="left" w:pos="162"/>
              </w:tabs>
              <w:ind w:leftChars="-10" w:left="-1" w:hangingChars="6" w:hanging="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เงินให้กู้ยืมระยะสั้นแก่</w:t>
            </w:r>
          </w:p>
        </w:tc>
        <w:tc>
          <w:tcPr>
            <w:tcW w:w="1350" w:type="dxa"/>
          </w:tcPr>
          <w:p w14:paraId="0F7EFD7D" w14:textId="77777777" w:rsidR="0002372F" w:rsidRPr="008860F2" w:rsidRDefault="0002372F" w:rsidP="00AD738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5CF6BD2" w14:textId="77777777" w:rsidR="0002372F" w:rsidRPr="008860F2" w:rsidRDefault="0002372F" w:rsidP="00AD7389">
            <w:pPr>
              <w:tabs>
                <w:tab w:val="decimal" w:pos="404"/>
              </w:tabs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680EBC" w14:textId="77777777" w:rsidR="0002372F" w:rsidRPr="008860F2" w:rsidRDefault="0002372F" w:rsidP="00AD7389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0A2C06" w14:textId="77777777" w:rsidR="0002372F" w:rsidRPr="008860F2" w:rsidRDefault="0002372F" w:rsidP="00AD738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4147A0F8" w14:textId="77777777" w:rsidR="0002372F" w:rsidRPr="008860F2" w:rsidRDefault="0002372F" w:rsidP="00AD7389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3F72C2C" w14:textId="77777777" w:rsidR="0002372F" w:rsidRPr="008860F2" w:rsidRDefault="0002372F" w:rsidP="00AD738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6C668B45" w14:textId="77777777" w:rsidR="0002372F" w:rsidRPr="008860F2" w:rsidRDefault="0002372F" w:rsidP="00AD7389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4F9B680" w14:textId="77777777" w:rsidR="0002372F" w:rsidRPr="008860F2" w:rsidRDefault="0002372F" w:rsidP="00AD738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6ADB1DA5" w14:textId="77777777" w:rsidR="0002372F" w:rsidRPr="008860F2" w:rsidRDefault="0002372F" w:rsidP="00AD7389">
            <w:pPr>
              <w:pStyle w:val="BodyText"/>
              <w:tabs>
                <w:tab w:val="decimal" w:pos="46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</w:tr>
      <w:tr w:rsidR="0002372F" w:rsidRPr="008860F2" w14:paraId="1544C697" w14:textId="77777777" w:rsidTr="005671A2">
        <w:trPr>
          <w:cantSplit/>
        </w:trPr>
        <w:tc>
          <w:tcPr>
            <w:tcW w:w="3087" w:type="dxa"/>
            <w:gridSpan w:val="2"/>
          </w:tcPr>
          <w:p w14:paraId="5D34E704" w14:textId="77777777" w:rsidR="0002372F" w:rsidRPr="008860F2" w:rsidRDefault="0002372F" w:rsidP="00AD7389">
            <w:pPr>
              <w:tabs>
                <w:tab w:val="left" w:pos="252"/>
              </w:tabs>
              <w:ind w:leftChars="-1" w:left="-2" w:firstLine="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18F5B98" w14:textId="5AB7F279" w:rsidR="0002372F" w:rsidRPr="008860F2" w:rsidRDefault="004261A6" w:rsidP="00AD7389">
            <w:pPr>
              <w:tabs>
                <w:tab w:val="left" w:pos="252"/>
              </w:tabs>
              <w:ind w:leftChars="-10" w:left="-1" w:hangingChars="6" w:hanging="1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2.20</w:t>
            </w:r>
          </w:p>
        </w:tc>
        <w:tc>
          <w:tcPr>
            <w:tcW w:w="180" w:type="dxa"/>
          </w:tcPr>
          <w:p w14:paraId="03B9B994" w14:textId="77777777" w:rsidR="0002372F" w:rsidRPr="008860F2" w:rsidRDefault="0002372F" w:rsidP="00AD7389">
            <w:pPr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1110B3" w14:textId="46C8E83C" w:rsidR="0002372F" w:rsidRPr="008860F2" w:rsidRDefault="009F7142" w:rsidP="00AD7389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9,752.30</w:t>
            </w:r>
          </w:p>
        </w:tc>
        <w:tc>
          <w:tcPr>
            <w:tcW w:w="180" w:type="dxa"/>
          </w:tcPr>
          <w:p w14:paraId="34BA63C4" w14:textId="77777777" w:rsidR="0002372F" w:rsidRPr="008860F2" w:rsidRDefault="0002372F" w:rsidP="00AD7389">
            <w:pPr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922DA4" w14:textId="1CCB1327" w:rsidR="0002372F" w:rsidRPr="008860F2" w:rsidRDefault="004261A6" w:rsidP="00AD7389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BEDEBCF" w14:textId="77777777" w:rsidR="0002372F" w:rsidRPr="008860F2" w:rsidRDefault="0002372F" w:rsidP="00AD7389">
            <w:pPr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7C282A" w14:textId="69869862" w:rsidR="0002372F" w:rsidRPr="008860F2" w:rsidRDefault="004261A6" w:rsidP="00AD7389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31D7D11" w14:textId="77777777" w:rsidR="0002372F" w:rsidRPr="008860F2" w:rsidRDefault="0002372F" w:rsidP="00AD7389">
            <w:pPr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53DCA6" w14:textId="3FA96C0A" w:rsidR="0002372F" w:rsidRPr="008860F2" w:rsidRDefault="004261A6" w:rsidP="00AD7389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sz w:val="28"/>
                <w:szCs w:val="28"/>
              </w:rPr>
              <w:t>9,752.30</w:t>
            </w:r>
          </w:p>
        </w:tc>
      </w:tr>
      <w:tr w:rsidR="0002372F" w:rsidRPr="008860F2" w14:paraId="087E5D68" w14:textId="77777777" w:rsidTr="005671A2">
        <w:trPr>
          <w:cantSplit/>
        </w:trPr>
        <w:tc>
          <w:tcPr>
            <w:tcW w:w="3087" w:type="dxa"/>
            <w:gridSpan w:val="2"/>
          </w:tcPr>
          <w:p w14:paraId="0A83531E" w14:textId="77777777" w:rsidR="0002372F" w:rsidRPr="008860F2" w:rsidRDefault="0002372F" w:rsidP="00AD7389">
            <w:pPr>
              <w:tabs>
                <w:tab w:val="left" w:pos="252"/>
              </w:tabs>
              <w:ind w:leftChars="-10" w:left="-1" w:hangingChars="6" w:hanging="1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6B186B94" w14:textId="77777777" w:rsidR="0002372F" w:rsidRPr="008860F2" w:rsidRDefault="0002372F" w:rsidP="00AD738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E40A1F" w14:textId="77777777" w:rsidR="0002372F" w:rsidRPr="008860F2" w:rsidRDefault="0002372F" w:rsidP="00AD738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651CC2" w14:textId="61D75454" w:rsidR="0002372F" w:rsidRPr="008860F2" w:rsidRDefault="009F7142" w:rsidP="0049527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="00426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,752.30</w:t>
            </w:r>
          </w:p>
        </w:tc>
        <w:tc>
          <w:tcPr>
            <w:tcW w:w="180" w:type="dxa"/>
          </w:tcPr>
          <w:p w14:paraId="3F0CFB9E" w14:textId="77777777" w:rsidR="0002372F" w:rsidRPr="008860F2" w:rsidRDefault="0002372F" w:rsidP="00AD738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01DBEA0" w14:textId="35AA8394" w:rsidR="0002372F" w:rsidRPr="008860F2" w:rsidRDefault="004261A6" w:rsidP="00AD7389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0270559" w14:textId="77777777" w:rsidR="0002372F" w:rsidRPr="008860F2" w:rsidRDefault="0002372F" w:rsidP="00AD738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04FFAC" w14:textId="6B90DCB6" w:rsidR="0002372F" w:rsidRPr="008860F2" w:rsidRDefault="004261A6" w:rsidP="00AD7389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ED1493E" w14:textId="77777777" w:rsidR="0002372F" w:rsidRPr="008860F2" w:rsidRDefault="0002372F" w:rsidP="00AD738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F3AE9B" w14:textId="70FF4476" w:rsidR="0002372F" w:rsidRPr="008860F2" w:rsidRDefault="004261A6" w:rsidP="00AD7389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9,752.30</w:t>
            </w:r>
          </w:p>
        </w:tc>
      </w:tr>
      <w:tr w:rsidR="0002372F" w:rsidRPr="008860F2" w14:paraId="6C111A78" w14:textId="77777777" w:rsidTr="005671A2">
        <w:trPr>
          <w:cantSplit/>
        </w:trPr>
        <w:tc>
          <w:tcPr>
            <w:tcW w:w="3087" w:type="dxa"/>
            <w:gridSpan w:val="2"/>
          </w:tcPr>
          <w:p w14:paraId="72D2243D" w14:textId="77777777" w:rsidR="0002372F" w:rsidRPr="00831AE7" w:rsidRDefault="0002372F" w:rsidP="00AD7389">
            <w:pPr>
              <w:tabs>
                <w:tab w:val="left" w:pos="252"/>
              </w:tabs>
              <w:ind w:leftChars="-10" w:left="-6" w:hangingChars="6" w:hanging="12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02C5209D" w14:textId="77777777" w:rsidR="0002372F" w:rsidRPr="00831AE7" w:rsidRDefault="0002372F" w:rsidP="00AD7389">
            <w:pP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</w:tcPr>
          <w:p w14:paraId="5F80E29A" w14:textId="77777777" w:rsidR="0002372F" w:rsidRPr="00831AE7" w:rsidRDefault="0002372F" w:rsidP="00AD7389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82174B" w14:textId="77777777" w:rsidR="0002372F" w:rsidRPr="00831AE7" w:rsidRDefault="0002372F" w:rsidP="00AD7389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0FC497ED" w14:textId="77777777" w:rsidR="0002372F" w:rsidRPr="00831AE7" w:rsidRDefault="0002372F" w:rsidP="00AD7389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05265C" w14:textId="77777777" w:rsidR="0002372F" w:rsidRPr="00831AE7" w:rsidRDefault="0002372F" w:rsidP="00AD7389">
            <w:pPr>
              <w:pStyle w:val="BodyText"/>
              <w:tabs>
                <w:tab w:val="decimal" w:pos="73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549D40EE" w14:textId="77777777" w:rsidR="0002372F" w:rsidRPr="00831AE7" w:rsidRDefault="0002372F" w:rsidP="00AD7389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D0DC6E" w14:textId="77777777" w:rsidR="0002372F" w:rsidRPr="00831AE7" w:rsidRDefault="0002372F" w:rsidP="00AD7389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7AA52600" w14:textId="77777777" w:rsidR="0002372F" w:rsidRPr="00831AE7" w:rsidRDefault="0002372F" w:rsidP="00AD7389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CAFB720" w14:textId="77777777" w:rsidR="0002372F" w:rsidRPr="00831AE7" w:rsidRDefault="0002372F" w:rsidP="00AD7389">
            <w:pPr>
              <w:pStyle w:val="BodyText"/>
              <w:tabs>
                <w:tab w:val="decimal" w:pos="55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2372F" w:rsidRPr="007D2A62" w14:paraId="60908CF7" w14:textId="77777777" w:rsidTr="005671A2">
        <w:trPr>
          <w:cantSplit/>
          <w:trHeight w:val="432"/>
        </w:trPr>
        <w:tc>
          <w:tcPr>
            <w:tcW w:w="3087" w:type="dxa"/>
            <w:gridSpan w:val="2"/>
            <w:vAlign w:val="center"/>
          </w:tcPr>
          <w:p w14:paraId="0697FF64" w14:textId="77777777" w:rsidR="0002372F" w:rsidRPr="007D2A62" w:rsidRDefault="0002372F" w:rsidP="007D2A62">
            <w:pPr>
              <w:tabs>
                <w:tab w:val="left" w:pos="252"/>
              </w:tabs>
              <w:ind w:leftChars="11" w:left="37" w:hangingChars="6" w:hanging="17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2A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center"/>
          </w:tcPr>
          <w:p w14:paraId="102D65FD" w14:textId="77777777" w:rsidR="0002372F" w:rsidRPr="007D2A62" w:rsidRDefault="0002372F" w:rsidP="007D2A62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38AE5967" w14:textId="77777777" w:rsidR="0002372F" w:rsidRPr="007D2A62" w:rsidRDefault="0002372F" w:rsidP="007D2A6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3A88AA1" w14:textId="77777777" w:rsidR="0002372F" w:rsidRPr="007D2A62" w:rsidRDefault="0002372F" w:rsidP="007D2A62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43DAFD88" w14:textId="77777777" w:rsidR="0002372F" w:rsidRPr="007D2A62" w:rsidRDefault="0002372F" w:rsidP="007D2A62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33D2957" w14:textId="77777777" w:rsidR="0002372F" w:rsidRPr="007D2A62" w:rsidRDefault="0002372F" w:rsidP="007D2A62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1C67CDC4" w14:textId="77777777" w:rsidR="0002372F" w:rsidRPr="007D2A62" w:rsidRDefault="0002372F" w:rsidP="007D2A62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54DA5E7" w14:textId="77777777" w:rsidR="0002372F" w:rsidRPr="007D2A62" w:rsidRDefault="0002372F" w:rsidP="007D2A62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1EE2769F" w14:textId="77777777" w:rsidR="0002372F" w:rsidRPr="007D2A62" w:rsidRDefault="0002372F" w:rsidP="007D2A62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0ED7438" w14:textId="77777777" w:rsidR="0002372F" w:rsidRPr="007D2A62" w:rsidRDefault="0002372F" w:rsidP="007D2A62">
            <w:pPr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2372F" w:rsidRPr="008860F2" w14:paraId="5A7D6C6B" w14:textId="77777777" w:rsidTr="005671A2">
        <w:trPr>
          <w:cantSplit/>
        </w:trPr>
        <w:tc>
          <w:tcPr>
            <w:tcW w:w="3087" w:type="dxa"/>
            <w:gridSpan w:val="2"/>
          </w:tcPr>
          <w:p w14:paraId="62D34616" w14:textId="1AEC14A5" w:rsidR="0002372F" w:rsidRPr="008860F2" w:rsidRDefault="0002372F" w:rsidP="00831AE7">
            <w:pPr>
              <w:ind w:left="3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226E602C" w14:textId="77777777" w:rsidR="0002372F" w:rsidRPr="008860F2" w:rsidRDefault="0002372F" w:rsidP="0002372F">
            <w:pPr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2.57</w:t>
            </w:r>
          </w:p>
        </w:tc>
        <w:tc>
          <w:tcPr>
            <w:tcW w:w="180" w:type="dxa"/>
          </w:tcPr>
          <w:p w14:paraId="7F6C48D4" w14:textId="77777777" w:rsidR="0002372F" w:rsidRPr="008860F2" w:rsidRDefault="0002372F" w:rsidP="0002372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B4EFD0" w14:textId="77777777" w:rsidR="0002372F" w:rsidRPr="0049527B" w:rsidRDefault="0002372F" w:rsidP="0049527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49527B">
              <w:rPr>
                <w:rFonts w:ascii="Angsana New" w:hAnsi="Angsana New" w:cs="Angsana New"/>
                <w:sz w:val="28"/>
                <w:szCs w:val="28"/>
                <w:cs/>
              </w:rPr>
              <w:t>450.00</w:t>
            </w:r>
          </w:p>
        </w:tc>
        <w:tc>
          <w:tcPr>
            <w:tcW w:w="180" w:type="dxa"/>
          </w:tcPr>
          <w:p w14:paraId="3C60D435" w14:textId="77777777" w:rsidR="0002372F" w:rsidRPr="008860F2" w:rsidRDefault="0002372F" w:rsidP="0002372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1456DF" w14:textId="77777777" w:rsidR="0002372F" w:rsidRPr="008860F2" w:rsidRDefault="0002372F" w:rsidP="0002372F">
            <w:pPr>
              <w:ind w:left="44" w:right="-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5556242" w14:textId="77777777" w:rsidR="0002372F" w:rsidRPr="008860F2" w:rsidRDefault="0002372F" w:rsidP="0002372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934D99" w14:textId="79BC4F80" w:rsidR="0002372F" w:rsidRPr="009C2580" w:rsidRDefault="009C2580" w:rsidP="009C2580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C2580">
              <w:rPr>
                <w:rFonts w:ascii="Angsana New" w:hAnsi="Angsana New" w:cs="Angsana New"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614D1A7" w14:textId="77777777" w:rsidR="0002372F" w:rsidRPr="008860F2" w:rsidRDefault="0002372F" w:rsidP="0002372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068085" w14:textId="77777777" w:rsidR="0002372F" w:rsidRPr="008860F2" w:rsidRDefault="0002372F" w:rsidP="0002372F">
            <w:pPr>
              <w:tabs>
                <w:tab w:val="decimal" w:pos="52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450.00</w:t>
            </w:r>
          </w:p>
        </w:tc>
      </w:tr>
      <w:tr w:rsidR="0002372F" w:rsidRPr="008860F2" w14:paraId="277D3CC6" w14:textId="77777777" w:rsidTr="005671A2">
        <w:trPr>
          <w:cantSplit/>
        </w:trPr>
        <w:tc>
          <w:tcPr>
            <w:tcW w:w="3087" w:type="dxa"/>
            <w:gridSpan w:val="2"/>
          </w:tcPr>
          <w:p w14:paraId="18B539B0" w14:textId="77777777" w:rsidR="0002372F" w:rsidRPr="008860F2" w:rsidRDefault="0002372F" w:rsidP="007D2A62">
            <w:pPr>
              <w:tabs>
                <w:tab w:val="left" w:pos="162"/>
              </w:tabs>
              <w:ind w:left="37" w:right="-88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</w:t>
            </w:r>
            <w:r w:rsidRPr="008860F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7B72CF3A" w14:textId="77777777" w:rsidR="0002372F" w:rsidRPr="008860F2" w:rsidRDefault="0002372F" w:rsidP="0002372F">
            <w:pPr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7E84F068" w14:textId="77777777" w:rsidR="0002372F" w:rsidRPr="008860F2" w:rsidRDefault="0002372F" w:rsidP="0002372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07CE3A" w14:textId="77777777" w:rsidR="0002372F" w:rsidRPr="0049527B" w:rsidRDefault="0002372F" w:rsidP="0049527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F7F5811" w14:textId="77777777" w:rsidR="0002372F" w:rsidRPr="008860F2" w:rsidRDefault="0002372F" w:rsidP="0002372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626B94" w14:textId="77777777" w:rsidR="0002372F" w:rsidRPr="008860F2" w:rsidRDefault="0002372F" w:rsidP="0002372F">
            <w:pPr>
              <w:tabs>
                <w:tab w:val="left" w:pos="367"/>
              </w:tabs>
              <w:ind w:left="44" w:right="-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C5D9B8" w14:textId="77777777" w:rsidR="0002372F" w:rsidRPr="008860F2" w:rsidRDefault="0002372F" w:rsidP="0002372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3E3039" w14:textId="77777777" w:rsidR="0002372F" w:rsidRPr="009C2580" w:rsidRDefault="0002372F" w:rsidP="009C2580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2CCE662" w14:textId="77777777" w:rsidR="0002372F" w:rsidRPr="008860F2" w:rsidRDefault="0002372F" w:rsidP="0002372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AEF1C0" w14:textId="77777777" w:rsidR="0002372F" w:rsidRPr="008860F2" w:rsidRDefault="0002372F" w:rsidP="0002372F">
            <w:pPr>
              <w:tabs>
                <w:tab w:val="decimal" w:pos="52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2372F" w:rsidRPr="008860F2" w14:paraId="04ADC2EF" w14:textId="77777777" w:rsidTr="005671A2">
        <w:trPr>
          <w:cantSplit/>
        </w:trPr>
        <w:tc>
          <w:tcPr>
            <w:tcW w:w="3087" w:type="dxa"/>
            <w:gridSpan w:val="2"/>
          </w:tcPr>
          <w:p w14:paraId="0A915299" w14:textId="77777777" w:rsidR="0002372F" w:rsidRPr="008860F2" w:rsidRDefault="0002372F" w:rsidP="007D2A62">
            <w:pPr>
              <w:tabs>
                <w:tab w:val="left" w:pos="162"/>
              </w:tabs>
              <w:ind w:left="37" w:right="-88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50" w:type="dxa"/>
          </w:tcPr>
          <w:p w14:paraId="041A62D2" w14:textId="77777777" w:rsidR="0002372F" w:rsidRPr="008860F2" w:rsidRDefault="0002372F" w:rsidP="0002372F">
            <w:pPr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1.65</w:t>
            </w:r>
          </w:p>
        </w:tc>
        <w:tc>
          <w:tcPr>
            <w:tcW w:w="180" w:type="dxa"/>
          </w:tcPr>
          <w:p w14:paraId="034DBE5A" w14:textId="77777777" w:rsidR="0002372F" w:rsidRPr="008860F2" w:rsidRDefault="0002372F" w:rsidP="0002372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8C2EAD" w14:textId="77777777" w:rsidR="0002372F" w:rsidRPr="0049527B" w:rsidRDefault="0002372F" w:rsidP="0049527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49527B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49527B">
              <w:rPr>
                <w:rFonts w:ascii="Angsana New" w:hAnsi="Angsana New" w:cs="Angsana New"/>
                <w:sz w:val="28"/>
                <w:szCs w:val="28"/>
              </w:rPr>
              <w:t>,288.90</w:t>
            </w:r>
          </w:p>
        </w:tc>
        <w:tc>
          <w:tcPr>
            <w:tcW w:w="180" w:type="dxa"/>
          </w:tcPr>
          <w:p w14:paraId="14E79498" w14:textId="77777777" w:rsidR="0002372F" w:rsidRPr="008860F2" w:rsidRDefault="0002372F" w:rsidP="0002372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3C4B5C" w14:textId="77777777" w:rsidR="0002372F" w:rsidRPr="008860F2" w:rsidRDefault="0002372F" w:rsidP="0002372F">
            <w:pPr>
              <w:tabs>
                <w:tab w:val="left" w:pos="367"/>
              </w:tabs>
              <w:ind w:left="44" w:right="-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B23CE7C" w14:textId="77777777" w:rsidR="0002372F" w:rsidRPr="008860F2" w:rsidRDefault="0002372F" w:rsidP="0002372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B51827" w14:textId="77777777" w:rsidR="0002372F" w:rsidRPr="009C2580" w:rsidRDefault="0002372F" w:rsidP="009C2580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C2580">
              <w:rPr>
                <w:rFonts w:ascii="Angsana New" w:hAnsi="Angsana New" w:cs="Angsana New"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96C7757" w14:textId="77777777" w:rsidR="0002372F" w:rsidRPr="008860F2" w:rsidRDefault="0002372F" w:rsidP="0002372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2B4974" w14:textId="77777777" w:rsidR="0002372F" w:rsidRPr="008860F2" w:rsidRDefault="0002372F" w:rsidP="0002372F">
            <w:pPr>
              <w:tabs>
                <w:tab w:val="decimal" w:pos="52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</w:rPr>
              <w:t>1,288.90</w:t>
            </w:r>
          </w:p>
        </w:tc>
      </w:tr>
      <w:tr w:rsidR="0002372F" w:rsidRPr="008860F2" w14:paraId="30CB0125" w14:textId="77777777" w:rsidTr="005671A2">
        <w:trPr>
          <w:cantSplit/>
        </w:trPr>
        <w:tc>
          <w:tcPr>
            <w:tcW w:w="3087" w:type="dxa"/>
            <w:gridSpan w:val="2"/>
          </w:tcPr>
          <w:p w14:paraId="66CE00D8" w14:textId="77777777" w:rsidR="0002372F" w:rsidRPr="008860F2" w:rsidRDefault="0002372F" w:rsidP="007D2A62">
            <w:pPr>
              <w:tabs>
                <w:tab w:val="left" w:pos="162"/>
              </w:tabs>
              <w:ind w:left="37" w:right="-88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50" w:type="dxa"/>
          </w:tcPr>
          <w:p w14:paraId="080346C6" w14:textId="4E2C0B95" w:rsidR="0002372F" w:rsidRPr="008860F2" w:rsidRDefault="00295300" w:rsidP="0002372F">
            <w:pPr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3.68, </w:t>
            </w:r>
            <w:r w:rsidR="0002372F" w:rsidRPr="008860F2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3.86</w:t>
            </w:r>
          </w:p>
        </w:tc>
        <w:tc>
          <w:tcPr>
            <w:tcW w:w="180" w:type="dxa"/>
          </w:tcPr>
          <w:p w14:paraId="00BEC76A" w14:textId="77777777" w:rsidR="0002372F" w:rsidRPr="008860F2" w:rsidRDefault="0002372F" w:rsidP="0002372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F4EACD" w14:textId="4FA75371" w:rsidR="0002372F" w:rsidRPr="0049527B" w:rsidRDefault="00295300" w:rsidP="0049527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49527B">
              <w:rPr>
                <w:rFonts w:ascii="Angsana New" w:hAnsi="Angsana New" w:cs="Angsana New"/>
                <w:sz w:val="28"/>
                <w:szCs w:val="28"/>
              </w:rPr>
              <w:t>1,999.26</w:t>
            </w:r>
          </w:p>
        </w:tc>
        <w:tc>
          <w:tcPr>
            <w:tcW w:w="180" w:type="dxa"/>
          </w:tcPr>
          <w:p w14:paraId="1BE08448" w14:textId="77777777" w:rsidR="0002372F" w:rsidRPr="008860F2" w:rsidRDefault="0002372F" w:rsidP="0002372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3F79EA" w14:textId="77777777" w:rsidR="0002372F" w:rsidRPr="008860F2" w:rsidRDefault="0002372F" w:rsidP="0002372F">
            <w:pPr>
              <w:ind w:right="-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</w:rPr>
              <w:t>998.76</w:t>
            </w:r>
          </w:p>
        </w:tc>
        <w:tc>
          <w:tcPr>
            <w:tcW w:w="180" w:type="dxa"/>
          </w:tcPr>
          <w:p w14:paraId="1134C73C" w14:textId="77777777" w:rsidR="0002372F" w:rsidRPr="008860F2" w:rsidRDefault="0002372F" w:rsidP="0002372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CC13FD" w14:textId="77777777" w:rsidR="0002372F" w:rsidRPr="009C2580" w:rsidRDefault="0002372F" w:rsidP="009C2580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C2580">
              <w:rPr>
                <w:rFonts w:ascii="Angsana New" w:hAnsi="Angsana New" w:cs="Angsana New"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027A22C" w14:textId="77777777" w:rsidR="0002372F" w:rsidRPr="008860F2" w:rsidRDefault="0002372F" w:rsidP="0002372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85383B" w14:textId="10E0BA72" w:rsidR="0002372F" w:rsidRPr="008860F2" w:rsidRDefault="00295300" w:rsidP="0002372F">
            <w:pPr>
              <w:tabs>
                <w:tab w:val="decimal" w:pos="52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02372F" w:rsidRPr="008860F2">
              <w:rPr>
                <w:rFonts w:ascii="Angsana New" w:hAnsi="Angsana New"/>
                <w:color w:val="000000"/>
                <w:sz w:val="28"/>
                <w:szCs w:val="28"/>
              </w:rPr>
              <w:t>998.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02</w:t>
            </w:r>
          </w:p>
        </w:tc>
      </w:tr>
      <w:tr w:rsidR="0002372F" w:rsidRPr="008860F2" w14:paraId="4D3E3E3E" w14:textId="77777777" w:rsidTr="005671A2">
        <w:trPr>
          <w:cantSplit/>
        </w:trPr>
        <w:tc>
          <w:tcPr>
            <w:tcW w:w="3087" w:type="dxa"/>
            <w:gridSpan w:val="2"/>
          </w:tcPr>
          <w:p w14:paraId="76F7B221" w14:textId="77777777" w:rsidR="0002372F" w:rsidRPr="008860F2" w:rsidRDefault="0002372F" w:rsidP="007D2A62">
            <w:pPr>
              <w:spacing w:line="240" w:lineRule="auto"/>
              <w:ind w:left="37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779A1B3" w14:textId="77777777" w:rsidR="0002372F" w:rsidRPr="008860F2" w:rsidRDefault="0002372F" w:rsidP="0002372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3D1C15" w14:textId="77777777" w:rsidR="0002372F" w:rsidRPr="008860F2" w:rsidRDefault="0002372F" w:rsidP="0002372F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6B131E" w14:textId="77777777" w:rsidR="0002372F" w:rsidRPr="008860F2" w:rsidRDefault="0002372F" w:rsidP="0049527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527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3,738.16</w:t>
            </w:r>
          </w:p>
        </w:tc>
        <w:tc>
          <w:tcPr>
            <w:tcW w:w="180" w:type="dxa"/>
          </w:tcPr>
          <w:p w14:paraId="2DC9364C" w14:textId="77777777" w:rsidR="0002372F" w:rsidRPr="008860F2" w:rsidRDefault="0002372F" w:rsidP="0002372F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34D7A1" w14:textId="77777777" w:rsidR="0002372F" w:rsidRPr="008860F2" w:rsidRDefault="0002372F" w:rsidP="0002372F">
            <w:pPr>
              <w:ind w:right="-18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998.76</w:t>
            </w:r>
          </w:p>
        </w:tc>
        <w:tc>
          <w:tcPr>
            <w:tcW w:w="180" w:type="dxa"/>
          </w:tcPr>
          <w:p w14:paraId="5541030B" w14:textId="77777777" w:rsidR="0002372F" w:rsidRPr="008860F2" w:rsidRDefault="0002372F" w:rsidP="0002372F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1EA8BE" w14:textId="77777777" w:rsidR="0002372F" w:rsidRPr="008860F2" w:rsidRDefault="0002372F" w:rsidP="009C2580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C25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53C6281" w14:textId="77777777" w:rsidR="0002372F" w:rsidRPr="008860F2" w:rsidRDefault="0002372F" w:rsidP="0002372F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9BD4C4" w14:textId="77777777" w:rsidR="0002372F" w:rsidRPr="008860F2" w:rsidRDefault="0002372F" w:rsidP="0002372F">
            <w:pPr>
              <w:tabs>
                <w:tab w:val="decimal" w:pos="522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4,736.92</w:t>
            </w:r>
          </w:p>
        </w:tc>
      </w:tr>
    </w:tbl>
    <w:p w14:paraId="67E69E99" w14:textId="185D5AE4" w:rsidR="00244264" w:rsidRDefault="00244264">
      <w:pPr>
        <w:rPr>
          <w:rFonts w:ascii="Angsana New" w:hAnsi="Angsana New"/>
          <w:sz w:val="28"/>
          <w:szCs w:val="28"/>
        </w:rPr>
      </w:pPr>
    </w:p>
    <w:p w14:paraId="5074AE80" w14:textId="77777777" w:rsidR="00295300" w:rsidRPr="008860F2" w:rsidRDefault="00295300">
      <w:pPr>
        <w:rPr>
          <w:rFonts w:ascii="Angsana New" w:hAnsi="Angsana New"/>
          <w:sz w:val="28"/>
          <w:szCs w:val="28"/>
        </w:rPr>
      </w:pPr>
    </w:p>
    <w:p w14:paraId="155F37C4" w14:textId="77777777" w:rsidR="003B14EA" w:rsidRPr="008860F2" w:rsidRDefault="003B14EA" w:rsidP="007D2A62">
      <w:pPr>
        <w:spacing w:line="240" w:lineRule="auto"/>
        <w:ind w:left="547"/>
        <w:rPr>
          <w:rFonts w:ascii="Angsana New" w:hAnsi="Angsana New"/>
          <w:b/>
          <w:bCs/>
          <w:i/>
          <w:iCs/>
          <w:sz w:val="28"/>
          <w:szCs w:val="28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ความเสี่ยงจากเงินตราต่างประเทศ</w:t>
      </w:r>
    </w:p>
    <w:p w14:paraId="00EB0810" w14:textId="77777777" w:rsidR="00FC3F45" w:rsidRPr="008860F2" w:rsidRDefault="00FC3F45" w:rsidP="007D2A62">
      <w:pPr>
        <w:pStyle w:val="NoSpacing"/>
        <w:ind w:left="547"/>
        <w:rPr>
          <w:rFonts w:ascii="Angsana New" w:hAnsi="Angsana New"/>
          <w:sz w:val="28"/>
          <w:szCs w:val="28"/>
        </w:rPr>
      </w:pPr>
    </w:p>
    <w:p w14:paraId="53A10795" w14:textId="188B88F4" w:rsidR="00915704" w:rsidRPr="008860F2" w:rsidRDefault="003B14EA" w:rsidP="007D2A62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</w:t>
      </w:r>
      <w:r w:rsidRPr="00FC4337">
        <w:rPr>
          <w:rFonts w:ascii="Angsana New" w:hAnsi="Angsana New"/>
          <w:sz w:val="28"/>
          <w:szCs w:val="28"/>
          <w:cs/>
        </w:rPr>
        <w:t xml:space="preserve">ต่างประเทศ </w:t>
      </w:r>
      <w:r w:rsidR="000F562F" w:rsidRPr="00FC4337">
        <w:rPr>
          <w:rFonts w:asciiTheme="majorBidi" w:hAnsiTheme="majorBidi" w:cstheme="majorBidi"/>
          <w:sz w:val="28"/>
          <w:szCs w:val="28"/>
          <w:cs/>
        </w:rPr>
        <w:t>สัญญาซื้อขายเงินตราต่างประเทศล่วงหน้า ณ วันที่รายงานเป็นรายการที่เกี่ยวข้องกับรายการซื้อและขายสินค้าที่เป็นเงินตราต่างประเทศในงวดถัดไป</w:t>
      </w:r>
    </w:p>
    <w:p w14:paraId="63ACBAB1" w14:textId="602C5886" w:rsidR="007D2A62" w:rsidRDefault="007D2A62">
      <w:pPr>
        <w:spacing w:line="240" w:lineRule="auto"/>
        <w:jc w:val="left"/>
        <w:rPr>
          <w:rFonts w:ascii="Angsana New" w:hAnsi="Angsana New"/>
          <w:sz w:val="28"/>
          <w:szCs w:val="28"/>
        </w:rPr>
      </w:pPr>
    </w:p>
    <w:p w14:paraId="60142F4A" w14:textId="71E4572C" w:rsidR="003B14EA" w:rsidRPr="008860F2" w:rsidRDefault="003B14EA" w:rsidP="00E869E9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860F2">
        <w:rPr>
          <w:rFonts w:ascii="Angsana New" w:hAnsi="Angsana New"/>
          <w:sz w:val="28"/>
          <w:szCs w:val="28"/>
        </w:rPr>
        <w:t>3</w:t>
      </w:r>
      <w:r w:rsidR="001B4DAA" w:rsidRPr="008860F2">
        <w:rPr>
          <w:rFonts w:ascii="Angsana New" w:hAnsi="Angsana New"/>
          <w:sz w:val="28"/>
          <w:szCs w:val="28"/>
        </w:rPr>
        <w:t xml:space="preserve">0 </w:t>
      </w:r>
      <w:r w:rsidR="001B4DAA" w:rsidRPr="008860F2">
        <w:rPr>
          <w:rFonts w:ascii="Angsana New" w:hAnsi="Angsana New"/>
          <w:sz w:val="28"/>
          <w:szCs w:val="28"/>
          <w:cs/>
        </w:rPr>
        <w:t>กันยายน</w:t>
      </w:r>
      <w:r w:rsidR="00800F4F" w:rsidRPr="008860F2">
        <w:rPr>
          <w:rFonts w:ascii="Angsana New" w:hAnsi="Angsana New"/>
          <w:sz w:val="28"/>
          <w:szCs w:val="28"/>
        </w:rPr>
        <w:t xml:space="preserve"> 256</w:t>
      </w:r>
      <w:r w:rsidR="000C47C4" w:rsidRPr="008860F2">
        <w:rPr>
          <w:rFonts w:ascii="Angsana New" w:hAnsi="Angsana New"/>
          <w:sz w:val="28"/>
          <w:szCs w:val="28"/>
        </w:rPr>
        <w:t>3</w:t>
      </w:r>
      <w:r w:rsidR="001B4DAA" w:rsidRPr="008860F2">
        <w:rPr>
          <w:rFonts w:ascii="Angsana New" w:hAnsi="Angsana New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01671675" w14:textId="77777777" w:rsidR="003B14EA" w:rsidRPr="008860F2" w:rsidRDefault="003B14EA" w:rsidP="00094F2D">
      <w:pPr>
        <w:pStyle w:val="NoSpacing"/>
        <w:rPr>
          <w:rFonts w:ascii="Angsana New" w:hAnsi="Angsana New"/>
          <w:sz w:val="28"/>
          <w:szCs w:val="28"/>
          <w:cs/>
        </w:rPr>
      </w:pPr>
    </w:p>
    <w:tbl>
      <w:tblPr>
        <w:tblW w:w="91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43"/>
        <w:gridCol w:w="187"/>
        <w:gridCol w:w="1337"/>
        <w:gridCol w:w="6"/>
      </w:tblGrid>
      <w:tr w:rsidR="00382584" w:rsidRPr="008860F2" w14:paraId="49B3B6F0" w14:textId="77777777" w:rsidTr="00382584">
        <w:trPr>
          <w:gridAfter w:val="1"/>
          <w:wAfter w:w="6" w:type="dxa"/>
          <w:cantSplit/>
          <w:tblHeader/>
        </w:trPr>
        <w:tc>
          <w:tcPr>
            <w:tcW w:w="6300" w:type="dxa"/>
          </w:tcPr>
          <w:p w14:paraId="6AD5418C" w14:textId="77777777" w:rsidR="00382584" w:rsidRPr="008860F2" w:rsidRDefault="00382584" w:rsidP="0049099E">
            <w:pPr>
              <w:spacing w:line="240" w:lineRule="auto"/>
              <w:outlineLvl w:val="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67" w:type="dxa"/>
            <w:gridSpan w:val="3"/>
          </w:tcPr>
          <w:p w14:paraId="124076CC" w14:textId="77777777" w:rsidR="00382584" w:rsidRPr="008860F2" w:rsidRDefault="00382584" w:rsidP="00E82282">
            <w:pPr>
              <w:pStyle w:val="acctmergecolhdg"/>
              <w:spacing w:line="240" w:lineRule="auto"/>
              <w:ind w:left="-88" w:right="-79"/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8860F2">
              <w:rPr>
                <w:rFonts w:ascii="Angsana New" w:hAnsi="Angsana New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382584" w:rsidRPr="008860F2" w14:paraId="159303BC" w14:textId="77777777" w:rsidTr="00382584">
        <w:trPr>
          <w:cantSplit/>
          <w:tblHeader/>
        </w:trPr>
        <w:tc>
          <w:tcPr>
            <w:tcW w:w="6300" w:type="dxa"/>
          </w:tcPr>
          <w:p w14:paraId="0E7DEB5C" w14:textId="77777777" w:rsidR="00382584" w:rsidRPr="008860F2" w:rsidRDefault="00382584" w:rsidP="000C47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0FBAD78E" w14:textId="77777777" w:rsidR="00382584" w:rsidRPr="008860F2" w:rsidRDefault="00382584" w:rsidP="000C47C4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87" w:type="dxa"/>
          </w:tcPr>
          <w:p w14:paraId="0DEC1FBB" w14:textId="77777777" w:rsidR="00382584" w:rsidRPr="008860F2" w:rsidRDefault="00382584" w:rsidP="000C47C4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3" w:type="dxa"/>
            <w:gridSpan w:val="2"/>
          </w:tcPr>
          <w:p w14:paraId="368A04CD" w14:textId="77777777" w:rsidR="00382584" w:rsidRPr="008860F2" w:rsidRDefault="00382584" w:rsidP="000C47C4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</w:tr>
      <w:tr w:rsidR="00382584" w:rsidRPr="008860F2" w14:paraId="47F0A3D1" w14:textId="77777777" w:rsidTr="00382584">
        <w:trPr>
          <w:gridAfter w:val="1"/>
          <w:wAfter w:w="6" w:type="dxa"/>
          <w:cantSplit/>
        </w:trPr>
        <w:tc>
          <w:tcPr>
            <w:tcW w:w="6300" w:type="dxa"/>
          </w:tcPr>
          <w:p w14:paraId="44030FCC" w14:textId="77777777" w:rsidR="00382584" w:rsidRPr="008860F2" w:rsidRDefault="00382584" w:rsidP="000C47C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867" w:type="dxa"/>
            <w:gridSpan w:val="3"/>
          </w:tcPr>
          <w:p w14:paraId="5F804436" w14:textId="77777777" w:rsidR="00382584" w:rsidRPr="008860F2" w:rsidRDefault="00382584" w:rsidP="000C47C4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382584" w:rsidRPr="008860F2" w14:paraId="7AA12816" w14:textId="77777777" w:rsidTr="00382584">
        <w:trPr>
          <w:cantSplit/>
        </w:trPr>
        <w:tc>
          <w:tcPr>
            <w:tcW w:w="6300" w:type="dxa"/>
          </w:tcPr>
          <w:p w14:paraId="75C96130" w14:textId="77777777" w:rsidR="00382584" w:rsidRPr="008860F2" w:rsidRDefault="00382584" w:rsidP="00E2669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3" w:type="dxa"/>
          </w:tcPr>
          <w:p w14:paraId="49A26D97" w14:textId="00C175F8" w:rsidR="00382584" w:rsidRPr="008860F2" w:rsidRDefault="00382584" w:rsidP="00382584">
            <w:pPr>
              <w:tabs>
                <w:tab w:val="decimal" w:pos="73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0.32</w:t>
            </w:r>
          </w:p>
        </w:tc>
        <w:tc>
          <w:tcPr>
            <w:tcW w:w="187" w:type="dxa"/>
            <w:vAlign w:val="bottom"/>
          </w:tcPr>
          <w:p w14:paraId="77531D22" w14:textId="77777777" w:rsidR="00382584" w:rsidRPr="008860F2" w:rsidRDefault="00382584" w:rsidP="00E2669F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16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gridSpan w:val="2"/>
          </w:tcPr>
          <w:p w14:paraId="4A91950A" w14:textId="77777777" w:rsidR="00382584" w:rsidRPr="008860F2" w:rsidRDefault="00382584" w:rsidP="00382584">
            <w:pPr>
              <w:tabs>
                <w:tab w:val="decimal" w:pos="72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</w:rPr>
              <w:t>0.39</w:t>
            </w:r>
          </w:p>
        </w:tc>
      </w:tr>
      <w:tr w:rsidR="00382584" w:rsidRPr="008860F2" w14:paraId="1BC4BE80" w14:textId="77777777" w:rsidTr="00382584">
        <w:trPr>
          <w:cantSplit/>
        </w:trPr>
        <w:tc>
          <w:tcPr>
            <w:tcW w:w="6300" w:type="dxa"/>
          </w:tcPr>
          <w:p w14:paraId="138BD552" w14:textId="77777777" w:rsidR="00382584" w:rsidRPr="008860F2" w:rsidRDefault="00382584" w:rsidP="00E2669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43" w:type="dxa"/>
          </w:tcPr>
          <w:p w14:paraId="7683720B" w14:textId="3F2CCCE0" w:rsidR="00382584" w:rsidRPr="008860F2" w:rsidRDefault="00382584" w:rsidP="00382584">
            <w:pPr>
              <w:tabs>
                <w:tab w:val="decimal" w:pos="73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38.13</w:t>
            </w:r>
          </w:p>
        </w:tc>
        <w:tc>
          <w:tcPr>
            <w:tcW w:w="187" w:type="dxa"/>
            <w:vAlign w:val="bottom"/>
          </w:tcPr>
          <w:p w14:paraId="2BBB063C" w14:textId="77777777" w:rsidR="00382584" w:rsidRPr="008860F2" w:rsidRDefault="00382584" w:rsidP="00E2669F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16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gridSpan w:val="2"/>
          </w:tcPr>
          <w:p w14:paraId="40EAF78D" w14:textId="77777777" w:rsidR="00382584" w:rsidRPr="008860F2" w:rsidRDefault="00382584" w:rsidP="00382584">
            <w:pPr>
              <w:tabs>
                <w:tab w:val="decimal" w:pos="72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</w:rPr>
              <w:t>39.50</w:t>
            </w:r>
          </w:p>
        </w:tc>
      </w:tr>
      <w:tr w:rsidR="00382584" w:rsidRPr="008860F2" w14:paraId="6A681BB3" w14:textId="77777777" w:rsidTr="00382584">
        <w:trPr>
          <w:cantSplit/>
        </w:trPr>
        <w:tc>
          <w:tcPr>
            <w:tcW w:w="6300" w:type="dxa"/>
          </w:tcPr>
          <w:p w14:paraId="65CCE820" w14:textId="77777777" w:rsidR="00382584" w:rsidRPr="008860F2" w:rsidRDefault="00382584" w:rsidP="00E2669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43" w:type="dxa"/>
            <w:vAlign w:val="bottom"/>
          </w:tcPr>
          <w:p w14:paraId="00F1F33D" w14:textId="72CBC7BD" w:rsidR="00382584" w:rsidRPr="008860F2" w:rsidRDefault="00382584" w:rsidP="00382584">
            <w:pPr>
              <w:tabs>
                <w:tab w:val="decimal" w:pos="73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(3.4</w:t>
            </w:r>
            <w:r w:rsidR="00233DDA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7" w:type="dxa"/>
            <w:vAlign w:val="bottom"/>
          </w:tcPr>
          <w:p w14:paraId="5D0D15F1" w14:textId="77777777" w:rsidR="00382584" w:rsidRPr="008860F2" w:rsidRDefault="00382584" w:rsidP="00E2669F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16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gridSpan w:val="2"/>
            <w:vAlign w:val="bottom"/>
          </w:tcPr>
          <w:p w14:paraId="5A0FB3E3" w14:textId="77777777" w:rsidR="00382584" w:rsidRPr="008860F2" w:rsidRDefault="00382584" w:rsidP="00382584">
            <w:pPr>
              <w:tabs>
                <w:tab w:val="decimal" w:pos="72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</w:rPr>
              <w:t>(36.40)</w:t>
            </w:r>
          </w:p>
        </w:tc>
      </w:tr>
      <w:tr w:rsidR="00382584" w:rsidRPr="008860F2" w14:paraId="0FEB1A45" w14:textId="77777777" w:rsidTr="00382584">
        <w:trPr>
          <w:cantSplit/>
        </w:trPr>
        <w:tc>
          <w:tcPr>
            <w:tcW w:w="6300" w:type="dxa"/>
          </w:tcPr>
          <w:p w14:paraId="36FB9F62" w14:textId="77777777" w:rsidR="00382584" w:rsidRPr="008860F2" w:rsidRDefault="00382584" w:rsidP="00E2669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43" w:type="dxa"/>
            <w:vAlign w:val="bottom"/>
          </w:tcPr>
          <w:p w14:paraId="6E1E4804" w14:textId="6C2AAF42" w:rsidR="00382584" w:rsidRPr="008860F2" w:rsidRDefault="00382584" w:rsidP="00382584">
            <w:pPr>
              <w:tabs>
                <w:tab w:val="decimal" w:pos="73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(0.11)</w:t>
            </w:r>
          </w:p>
        </w:tc>
        <w:tc>
          <w:tcPr>
            <w:tcW w:w="187" w:type="dxa"/>
            <w:vAlign w:val="bottom"/>
          </w:tcPr>
          <w:p w14:paraId="1ABDC45B" w14:textId="77777777" w:rsidR="00382584" w:rsidRPr="008860F2" w:rsidRDefault="00382584" w:rsidP="00E2669F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16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gridSpan w:val="2"/>
            <w:vAlign w:val="bottom"/>
          </w:tcPr>
          <w:p w14:paraId="7D22971E" w14:textId="77777777" w:rsidR="00382584" w:rsidRPr="008860F2" w:rsidRDefault="00382584" w:rsidP="00382584">
            <w:pPr>
              <w:tabs>
                <w:tab w:val="decimal" w:pos="72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</w:rPr>
              <w:t>(0.15)</w:t>
            </w:r>
          </w:p>
        </w:tc>
      </w:tr>
      <w:tr w:rsidR="00382584" w:rsidRPr="008860F2" w14:paraId="2EE3DB6A" w14:textId="77777777" w:rsidTr="00382584">
        <w:trPr>
          <w:cantSplit/>
        </w:trPr>
        <w:tc>
          <w:tcPr>
            <w:tcW w:w="6300" w:type="dxa"/>
          </w:tcPr>
          <w:p w14:paraId="026F7CAD" w14:textId="77777777" w:rsidR="00382584" w:rsidRPr="008860F2" w:rsidRDefault="00382584" w:rsidP="00E2669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ยอดบัญชีที่มีความเสี่ยง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0A0EB5C5" w14:textId="418E78AF" w:rsidR="00382584" w:rsidRPr="008860F2" w:rsidRDefault="00382584" w:rsidP="00382584">
            <w:pPr>
              <w:tabs>
                <w:tab w:val="decimal" w:pos="735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34.8</w:t>
            </w:r>
            <w:r w:rsidR="00233DD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87" w:type="dxa"/>
            <w:vAlign w:val="bottom"/>
          </w:tcPr>
          <w:p w14:paraId="715FED87" w14:textId="77777777" w:rsidR="00382584" w:rsidRPr="008860F2" w:rsidRDefault="00382584" w:rsidP="00E2669F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16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</w:tcBorders>
            <w:vAlign w:val="bottom"/>
          </w:tcPr>
          <w:p w14:paraId="08285643" w14:textId="77777777" w:rsidR="00382584" w:rsidRPr="008860F2" w:rsidRDefault="00382584" w:rsidP="00382584">
            <w:pPr>
              <w:tabs>
                <w:tab w:val="decimal" w:pos="728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3.34</w:t>
            </w:r>
          </w:p>
        </w:tc>
      </w:tr>
      <w:tr w:rsidR="00382584" w:rsidRPr="008860F2" w14:paraId="2E665329" w14:textId="77777777" w:rsidTr="00382584">
        <w:trPr>
          <w:cantSplit/>
        </w:trPr>
        <w:tc>
          <w:tcPr>
            <w:tcW w:w="6300" w:type="dxa"/>
          </w:tcPr>
          <w:p w14:paraId="6A8ADD52" w14:textId="2EFFCFF4" w:rsidR="00382584" w:rsidRPr="008860F2" w:rsidRDefault="00382584" w:rsidP="006624C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สัญญาซื้อเงินตราต่างประเทศ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3" w:type="dxa"/>
            <w:vAlign w:val="bottom"/>
          </w:tcPr>
          <w:p w14:paraId="6C597CA9" w14:textId="469A88EA" w:rsidR="00382584" w:rsidRDefault="00382584" w:rsidP="00382584">
            <w:pPr>
              <w:tabs>
                <w:tab w:val="decimal" w:pos="73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7.47</w:t>
            </w:r>
          </w:p>
        </w:tc>
        <w:tc>
          <w:tcPr>
            <w:tcW w:w="187" w:type="dxa"/>
            <w:vAlign w:val="bottom"/>
          </w:tcPr>
          <w:p w14:paraId="4010527C" w14:textId="77777777" w:rsidR="00382584" w:rsidRPr="008860F2" w:rsidRDefault="00382584" w:rsidP="006624C8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16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gridSpan w:val="2"/>
            <w:vAlign w:val="bottom"/>
          </w:tcPr>
          <w:p w14:paraId="4D3938E3" w14:textId="788C346A" w:rsidR="00382584" w:rsidRPr="008860F2" w:rsidRDefault="00382584" w:rsidP="00382584">
            <w:pPr>
              <w:tabs>
                <w:tab w:val="decimal" w:pos="72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82584" w:rsidRPr="008860F2" w14:paraId="4A6CBFB5" w14:textId="77777777" w:rsidTr="00382584">
        <w:trPr>
          <w:cantSplit/>
        </w:trPr>
        <w:tc>
          <w:tcPr>
            <w:tcW w:w="6300" w:type="dxa"/>
          </w:tcPr>
          <w:p w14:paraId="76654B58" w14:textId="26D99EFB" w:rsidR="00382584" w:rsidRPr="008860F2" w:rsidRDefault="00382584" w:rsidP="00E2669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เงินตราต่างประเทศ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3" w:type="dxa"/>
            <w:vAlign w:val="bottom"/>
          </w:tcPr>
          <w:p w14:paraId="27086701" w14:textId="7A4FB8FB" w:rsidR="00382584" w:rsidRPr="008860F2" w:rsidRDefault="00382584" w:rsidP="00382584">
            <w:pPr>
              <w:tabs>
                <w:tab w:val="decimal" w:pos="73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(27.91)</w:t>
            </w:r>
          </w:p>
        </w:tc>
        <w:tc>
          <w:tcPr>
            <w:tcW w:w="187" w:type="dxa"/>
            <w:vAlign w:val="bottom"/>
          </w:tcPr>
          <w:p w14:paraId="08646AE8" w14:textId="77777777" w:rsidR="00382584" w:rsidRPr="008860F2" w:rsidRDefault="00382584" w:rsidP="00E2669F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16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gridSpan w:val="2"/>
            <w:vAlign w:val="bottom"/>
          </w:tcPr>
          <w:p w14:paraId="0F65FC15" w14:textId="77777777" w:rsidR="00382584" w:rsidRPr="008860F2" w:rsidRDefault="00382584" w:rsidP="00382584">
            <w:pPr>
              <w:tabs>
                <w:tab w:val="decimal" w:pos="72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</w:rPr>
              <w:t>(11.66)</w:t>
            </w:r>
          </w:p>
        </w:tc>
      </w:tr>
      <w:tr w:rsidR="00382584" w:rsidRPr="008860F2" w14:paraId="0E81F4BA" w14:textId="77777777" w:rsidTr="00382584">
        <w:trPr>
          <w:cantSplit/>
        </w:trPr>
        <w:tc>
          <w:tcPr>
            <w:tcW w:w="6300" w:type="dxa"/>
          </w:tcPr>
          <w:p w14:paraId="490350FB" w14:textId="77777777" w:rsidR="00382584" w:rsidRPr="008860F2" w:rsidRDefault="00382584" w:rsidP="00E2669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678F0" w14:textId="1F6F2468" w:rsidR="00382584" w:rsidRPr="008860F2" w:rsidRDefault="00382584" w:rsidP="00382584">
            <w:pPr>
              <w:tabs>
                <w:tab w:val="decimal" w:pos="735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14.4</w:t>
            </w:r>
            <w:r w:rsidR="00233DD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87" w:type="dxa"/>
            <w:vAlign w:val="bottom"/>
          </w:tcPr>
          <w:p w14:paraId="6D9A5B2A" w14:textId="77777777" w:rsidR="00382584" w:rsidRPr="008860F2" w:rsidRDefault="00382584" w:rsidP="00E2669F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16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83B24" w14:textId="77777777" w:rsidR="00382584" w:rsidRPr="008860F2" w:rsidRDefault="00382584" w:rsidP="00382584">
            <w:pPr>
              <w:tabs>
                <w:tab w:val="decimal" w:pos="728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(8.32)</w:t>
            </w:r>
          </w:p>
        </w:tc>
      </w:tr>
    </w:tbl>
    <w:p w14:paraId="2A96401D" w14:textId="77777777" w:rsidR="00AC2E88" w:rsidRPr="008860F2" w:rsidRDefault="00AC2E88" w:rsidP="00E82282">
      <w:pPr>
        <w:spacing w:line="240" w:lineRule="auto"/>
        <w:ind w:left="547" w:right="533"/>
        <w:rPr>
          <w:rFonts w:ascii="Angsana New" w:hAnsi="Angsana New"/>
          <w:sz w:val="28"/>
          <w:szCs w:val="28"/>
        </w:rPr>
      </w:pPr>
    </w:p>
    <w:p w14:paraId="61266962" w14:textId="77777777" w:rsidR="003B14EA" w:rsidRPr="008860F2" w:rsidRDefault="003B14EA" w:rsidP="00E82282">
      <w:pPr>
        <w:spacing w:line="240" w:lineRule="auto"/>
        <w:ind w:left="547" w:right="533"/>
        <w:rPr>
          <w:rFonts w:ascii="Angsana New" w:hAnsi="Angsana New"/>
          <w:b/>
          <w:bCs/>
          <w:i/>
          <w:iCs/>
          <w:sz w:val="28"/>
          <w:szCs w:val="28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ความเสี่ยงทางด้านสินเชื่อ</w:t>
      </w:r>
    </w:p>
    <w:p w14:paraId="19A5AE12" w14:textId="77777777" w:rsidR="003B14EA" w:rsidRPr="008860F2" w:rsidRDefault="003B14EA" w:rsidP="00094F2D">
      <w:pPr>
        <w:pStyle w:val="NoSpacing"/>
        <w:rPr>
          <w:rFonts w:ascii="Angsana New" w:hAnsi="Angsana New"/>
          <w:sz w:val="28"/>
          <w:szCs w:val="28"/>
        </w:rPr>
      </w:pPr>
    </w:p>
    <w:p w14:paraId="04139760" w14:textId="473F0A01" w:rsidR="003B14EA" w:rsidRPr="008860F2" w:rsidRDefault="003B14EA" w:rsidP="00E82282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ความเสี่ยงทางด้านสินเชื่อ คือ</w:t>
      </w:r>
      <w:r w:rsidR="00BF551A">
        <w:rPr>
          <w:rFonts w:ascii="Angsana New" w:hAnsi="Angsana New" w:hint="cs"/>
          <w:sz w:val="28"/>
          <w:szCs w:val="28"/>
          <w:cs/>
        </w:rPr>
        <w:t>ผลขาดทุนที่อาจเกิดขึ้นจากการที่</w:t>
      </w:r>
      <w:r w:rsidRPr="008860F2">
        <w:rPr>
          <w:rFonts w:ascii="Angsana New" w:hAnsi="Angsana New"/>
          <w:sz w:val="28"/>
          <w:szCs w:val="28"/>
          <w:cs/>
        </w:rPr>
        <w:t>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7EA2DF24" w14:textId="77777777" w:rsidR="003B14EA" w:rsidRPr="008860F2" w:rsidRDefault="003B14EA" w:rsidP="00094F2D">
      <w:pPr>
        <w:pStyle w:val="NoSpacing"/>
        <w:rPr>
          <w:rFonts w:ascii="Angsana New" w:hAnsi="Angsana New"/>
          <w:sz w:val="28"/>
          <w:szCs w:val="28"/>
        </w:rPr>
      </w:pPr>
    </w:p>
    <w:p w14:paraId="49575ACB" w14:textId="1FB58DC0" w:rsidR="003B14EA" w:rsidRPr="008860F2" w:rsidRDefault="003B14EA" w:rsidP="00E82282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โดยการวิเคราะห์ฐานะทางการเงินของลูกค้าทุกรายที่ขอวงเงินสินเชื่อในระดับหนึ่งๆ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</w:t>
      </w:r>
      <w:r w:rsidR="00C92076">
        <w:rPr>
          <w:rFonts w:ascii="Angsana New" w:hAnsi="Angsana New" w:hint="cs"/>
          <w:sz w:val="28"/>
          <w:szCs w:val="28"/>
          <w:cs/>
        </w:rPr>
        <w:t>ในงบแสดงฐานะการเงิน</w:t>
      </w:r>
      <w:r w:rsidRPr="008860F2">
        <w:rPr>
          <w:rFonts w:ascii="Angsana New" w:hAnsi="Angsana New"/>
          <w:sz w:val="28"/>
          <w:szCs w:val="28"/>
          <w:cs/>
        </w:rPr>
        <w:t xml:space="preserve"> อย่างไรก็ตามเนื่องจากกลุ่มบริษัทมีฐานลูกค้าจำนวนมาก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14:paraId="3742FB2F" w14:textId="77777777" w:rsidR="00635359" w:rsidRPr="008860F2" w:rsidRDefault="00635359" w:rsidP="00094F2D">
      <w:pPr>
        <w:pStyle w:val="NoSpacing"/>
        <w:rPr>
          <w:rFonts w:ascii="Angsana New" w:hAnsi="Angsana New"/>
          <w:sz w:val="28"/>
          <w:szCs w:val="28"/>
        </w:rPr>
      </w:pPr>
    </w:p>
    <w:p w14:paraId="43EBEEB1" w14:textId="77777777" w:rsidR="00167FA6" w:rsidRDefault="00167FA6">
      <w:pPr>
        <w:spacing w:line="240" w:lineRule="auto"/>
        <w:jc w:val="left"/>
        <w:rPr>
          <w:rFonts w:ascii="Angsana New" w:hAnsi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1FAB00F5" w14:textId="204CF8A7" w:rsidR="00635359" w:rsidRPr="008860F2" w:rsidRDefault="00635359" w:rsidP="00635359">
      <w:pPr>
        <w:spacing w:line="240" w:lineRule="auto"/>
        <w:ind w:left="547"/>
        <w:rPr>
          <w:rFonts w:ascii="Angsana New" w:hAnsi="Angsana New"/>
          <w:b/>
          <w:bCs/>
          <w:i/>
          <w:iCs/>
          <w:sz w:val="28"/>
          <w:szCs w:val="28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ความเสี่ยงจากสภาพคล่อง</w:t>
      </w:r>
    </w:p>
    <w:p w14:paraId="7E508A65" w14:textId="77777777" w:rsidR="00635359" w:rsidRPr="008860F2" w:rsidRDefault="00635359" w:rsidP="00094F2D">
      <w:pPr>
        <w:pStyle w:val="NoSpacing"/>
        <w:rPr>
          <w:rFonts w:ascii="Angsana New" w:hAnsi="Angsana New"/>
          <w:sz w:val="28"/>
          <w:szCs w:val="28"/>
        </w:rPr>
      </w:pPr>
    </w:p>
    <w:p w14:paraId="72DA4B43" w14:textId="4D12F967" w:rsidR="00635359" w:rsidRPr="008860F2" w:rsidRDefault="00635359" w:rsidP="00635359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3B862BDF" w14:textId="77777777" w:rsidR="00613ABF" w:rsidRPr="008860F2" w:rsidRDefault="00613ABF" w:rsidP="00635359">
      <w:pPr>
        <w:tabs>
          <w:tab w:val="left" w:pos="540"/>
        </w:tabs>
        <w:ind w:left="547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375BFD2E" w14:textId="77777777" w:rsidR="00635359" w:rsidRPr="008860F2" w:rsidRDefault="00635359" w:rsidP="00635359">
      <w:pPr>
        <w:tabs>
          <w:tab w:val="left" w:pos="540"/>
        </w:tabs>
        <w:ind w:left="547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มูลค่าตามบัญชีและมูลค่ายุติธรรม </w:t>
      </w:r>
    </w:p>
    <w:p w14:paraId="5F0C9CE9" w14:textId="77777777" w:rsidR="00635359" w:rsidRPr="008860F2" w:rsidRDefault="00635359" w:rsidP="00094F2D">
      <w:pPr>
        <w:pStyle w:val="NoSpacing"/>
        <w:rPr>
          <w:rFonts w:ascii="Angsana New" w:hAnsi="Angsana New"/>
          <w:sz w:val="28"/>
          <w:szCs w:val="28"/>
        </w:rPr>
      </w:pPr>
    </w:p>
    <w:p w14:paraId="01EC7043" w14:textId="77777777" w:rsidR="00635359" w:rsidRPr="008860F2" w:rsidRDefault="00635359" w:rsidP="00635359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669B771B" w14:textId="77777777" w:rsidR="006355E9" w:rsidRPr="008860F2" w:rsidRDefault="006355E9" w:rsidP="00094F2D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18"/>
        <w:gridCol w:w="1080"/>
        <w:gridCol w:w="270"/>
        <w:gridCol w:w="990"/>
        <w:gridCol w:w="270"/>
        <w:gridCol w:w="1080"/>
        <w:gridCol w:w="270"/>
        <w:gridCol w:w="1080"/>
        <w:gridCol w:w="270"/>
        <w:gridCol w:w="1152"/>
      </w:tblGrid>
      <w:tr w:rsidR="00244264" w:rsidRPr="008860F2" w14:paraId="30ADFA20" w14:textId="77777777" w:rsidTr="001E6D61">
        <w:trPr>
          <w:tblHeader/>
        </w:trPr>
        <w:tc>
          <w:tcPr>
            <w:tcW w:w="2718" w:type="dxa"/>
            <w:shd w:val="clear" w:color="auto" w:fill="auto"/>
          </w:tcPr>
          <w:p w14:paraId="75352C90" w14:textId="77777777" w:rsidR="00244264" w:rsidRPr="008860F2" w:rsidRDefault="00244264" w:rsidP="0013480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2" w:type="dxa"/>
            <w:gridSpan w:val="9"/>
          </w:tcPr>
          <w:p w14:paraId="13FB746B" w14:textId="4C1A62CC" w:rsidR="00244264" w:rsidRPr="008860F2" w:rsidRDefault="00244264" w:rsidP="001348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="001E6D6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/ </w:t>
            </w:r>
            <w:r w:rsidR="001E6D6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4264" w:rsidRPr="008860F2" w14:paraId="7DFDEB36" w14:textId="77777777" w:rsidTr="001E6D61">
        <w:trPr>
          <w:tblHeader/>
        </w:trPr>
        <w:tc>
          <w:tcPr>
            <w:tcW w:w="2718" w:type="dxa"/>
            <w:shd w:val="clear" w:color="auto" w:fill="auto"/>
          </w:tcPr>
          <w:p w14:paraId="1D615B85" w14:textId="77777777" w:rsidR="00244264" w:rsidRPr="008860F2" w:rsidRDefault="00244264" w:rsidP="00134801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00B224" w14:textId="77777777" w:rsidR="00244264" w:rsidRPr="008860F2" w:rsidRDefault="00244264" w:rsidP="0013480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24BEEB18" w14:textId="77777777" w:rsidR="00244264" w:rsidRPr="008860F2" w:rsidRDefault="00244264" w:rsidP="00134801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12" w:type="dxa"/>
            <w:gridSpan w:val="7"/>
            <w:tcBorders>
              <w:bottom w:val="single" w:sz="4" w:space="0" w:color="auto"/>
            </w:tcBorders>
          </w:tcPr>
          <w:p w14:paraId="4B4DAD4B" w14:textId="77777777" w:rsidR="00244264" w:rsidRPr="008860F2" w:rsidRDefault="00244264" w:rsidP="0013480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44264" w:rsidRPr="008860F2" w14:paraId="71E4AF75" w14:textId="77777777" w:rsidTr="001E6D61">
        <w:trPr>
          <w:tblHeader/>
        </w:trPr>
        <w:tc>
          <w:tcPr>
            <w:tcW w:w="2718" w:type="dxa"/>
            <w:shd w:val="clear" w:color="auto" w:fill="auto"/>
          </w:tcPr>
          <w:p w14:paraId="11357613" w14:textId="77777777" w:rsidR="00244264" w:rsidRPr="008860F2" w:rsidRDefault="00244264" w:rsidP="00134801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AFF6954" w14:textId="77777777" w:rsidR="00244264" w:rsidRPr="008860F2" w:rsidRDefault="00244264" w:rsidP="001348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43789EB9" w14:textId="77777777" w:rsidR="00244264" w:rsidRPr="008860F2" w:rsidRDefault="00244264" w:rsidP="00134801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6DE592" w14:textId="77777777" w:rsidR="00244264" w:rsidRPr="008860F2" w:rsidRDefault="00244264" w:rsidP="0013480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8860F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40CB4A7" w14:textId="77777777" w:rsidR="00244264" w:rsidRPr="008860F2" w:rsidRDefault="00244264" w:rsidP="001348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7B67B9" w14:textId="77777777" w:rsidR="00244264" w:rsidRPr="008860F2" w:rsidRDefault="00244264" w:rsidP="0013480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8860F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747041D" w14:textId="77777777" w:rsidR="00244264" w:rsidRPr="008860F2" w:rsidRDefault="00244264" w:rsidP="001348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75B98E" w14:textId="77777777" w:rsidR="00244264" w:rsidRPr="008860F2" w:rsidRDefault="00244264" w:rsidP="0013480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8860F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15C6170" w14:textId="77777777" w:rsidR="00244264" w:rsidRPr="008860F2" w:rsidRDefault="00244264" w:rsidP="0013480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012F243" w14:textId="77777777" w:rsidR="00244264" w:rsidRPr="008860F2" w:rsidRDefault="00244264" w:rsidP="0013480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44264" w:rsidRPr="008860F2" w14:paraId="227BA7A5" w14:textId="77777777" w:rsidTr="001E6D61">
        <w:trPr>
          <w:tblHeader/>
        </w:trPr>
        <w:tc>
          <w:tcPr>
            <w:tcW w:w="2718" w:type="dxa"/>
            <w:shd w:val="clear" w:color="auto" w:fill="auto"/>
          </w:tcPr>
          <w:p w14:paraId="6D2C0168" w14:textId="77777777" w:rsidR="00244264" w:rsidRPr="008860F2" w:rsidRDefault="00244264" w:rsidP="00134801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462" w:type="dxa"/>
            <w:gridSpan w:val="9"/>
          </w:tcPr>
          <w:p w14:paraId="4C3EDB9B" w14:textId="77777777" w:rsidR="00244264" w:rsidRPr="008860F2" w:rsidRDefault="00244264" w:rsidP="00134801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44264" w:rsidRPr="008860F2" w14:paraId="2041E796" w14:textId="77777777" w:rsidTr="001E6D61">
        <w:trPr>
          <w:tblHeader/>
        </w:trPr>
        <w:tc>
          <w:tcPr>
            <w:tcW w:w="2718" w:type="dxa"/>
            <w:shd w:val="clear" w:color="auto" w:fill="auto"/>
          </w:tcPr>
          <w:p w14:paraId="7CDB32B7" w14:textId="77777777" w:rsidR="00244264" w:rsidRPr="008860F2" w:rsidRDefault="00244264" w:rsidP="00134801">
            <w:pPr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C47C4" w:rsidRPr="008860F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462" w:type="dxa"/>
            <w:gridSpan w:val="9"/>
          </w:tcPr>
          <w:p w14:paraId="00358527" w14:textId="77777777" w:rsidR="00244264" w:rsidRPr="008860F2" w:rsidRDefault="00244264" w:rsidP="00134801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244264" w:rsidRPr="008860F2" w14:paraId="7285E1DF" w14:textId="77777777" w:rsidTr="001E6D61">
        <w:tc>
          <w:tcPr>
            <w:tcW w:w="2718" w:type="dxa"/>
            <w:shd w:val="clear" w:color="auto" w:fill="auto"/>
          </w:tcPr>
          <w:p w14:paraId="1B5E24BC" w14:textId="77777777" w:rsidR="00244264" w:rsidRPr="008860F2" w:rsidRDefault="00244264" w:rsidP="001E6D61">
            <w:pPr>
              <w:ind w:left="162" w:hanging="16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080" w:type="dxa"/>
          </w:tcPr>
          <w:p w14:paraId="05B40DDA" w14:textId="77777777" w:rsidR="00244264" w:rsidRPr="008860F2" w:rsidRDefault="00244264" w:rsidP="00134801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841798" w14:textId="77777777" w:rsidR="00244264" w:rsidRPr="008860F2" w:rsidRDefault="00244264" w:rsidP="00134801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8A1349" w14:textId="77777777" w:rsidR="00244264" w:rsidRPr="008860F2" w:rsidRDefault="00244264" w:rsidP="001348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12B508" w14:textId="77777777" w:rsidR="00244264" w:rsidRPr="008860F2" w:rsidRDefault="00244264" w:rsidP="001348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B7C1C2" w14:textId="77777777" w:rsidR="00244264" w:rsidRPr="008860F2" w:rsidRDefault="00244264" w:rsidP="001348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90FEC1" w14:textId="77777777" w:rsidR="00244264" w:rsidRPr="008860F2" w:rsidRDefault="00244264" w:rsidP="001348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89EC55" w14:textId="77777777" w:rsidR="00244264" w:rsidRPr="008860F2" w:rsidRDefault="00244264" w:rsidP="001348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3C57E2" w14:textId="77777777" w:rsidR="00244264" w:rsidRPr="008860F2" w:rsidRDefault="00244264" w:rsidP="001348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2048598" w14:textId="77777777" w:rsidR="00244264" w:rsidRPr="008860F2" w:rsidRDefault="00244264" w:rsidP="0013480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4A6" w:rsidRPr="008860F2" w14:paraId="01647902" w14:textId="77777777" w:rsidTr="001E6D61">
        <w:tc>
          <w:tcPr>
            <w:tcW w:w="2718" w:type="dxa"/>
            <w:shd w:val="clear" w:color="auto" w:fill="auto"/>
          </w:tcPr>
          <w:p w14:paraId="1537170F" w14:textId="77777777" w:rsidR="001904A6" w:rsidRPr="008860F2" w:rsidRDefault="001904A6" w:rsidP="001904A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  <w:r w:rsidR="00E80DF5" w:rsidRPr="008860F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E80DF5" w:rsidRPr="008860F2">
              <w:rPr>
                <w:rFonts w:ascii="Angsana New" w:hAnsi="Angsana New" w:hint="cs"/>
                <w:sz w:val="28"/>
                <w:szCs w:val="28"/>
                <w:cs/>
              </w:rPr>
              <w:t>มูลค่าตามหน้าตั๋ว)</w:t>
            </w:r>
          </w:p>
        </w:tc>
        <w:tc>
          <w:tcPr>
            <w:tcW w:w="1080" w:type="dxa"/>
            <w:vAlign w:val="bottom"/>
          </w:tcPr>
          <w:p w14:paraId="7D7C556A" w14:textId="3703F2C5" w:rsidR="001904A6" w:rsidRPr="008860F2" w:rsidRDefault="00A90CA4" w:rsidP="001904A6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999.50</w:t>
            </w:r>
          </w:p>
        </w:tc>
        <w:tc>
          <w:tcPr>
            <w:tcW w:w="270" w:type="dxa"/>
            <w:vAlign w:val="bottom"/>
          </w:tcPr>
          <w:p w14:paraId="25E5C1D7" w14:textId="77777777" w:rsidR="001904A6" w:rsidRPr="008860F2" w:rsidRDefault="001904A6" w:rsidP="001904A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4A122B" w14:textId="2D854E6D" w:rsidR="001904A6" w:rsidRPr="008860F2" w:rsidRDefault="00A90CA4" w:rsidP="001904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6A7FD40" w14:textId="77777777" w:rsidR="001904A6" w:rsidRPr="008860F2" w:rsidRDefault="001904A6" w:rsidP="001904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AB3D04" w14:textId="38A08CC9" w:rsidR="001904A6" w:rsidRPr="008860F2" w:rsidRDefault="00A90CA4" w:rsidP="001904A6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999.33</w:t>
            </w:r>
          </w:p>
        </w:tc>
        <w:tc>
          <w:tcPr>
            <w:tcW w:w="270" w:type="dxa"/>
            <w:vAlign w:val="bottom"/>
          </w:tcPr>
          <w:p w14:paraId="4550A835" w14:textId="77777777" w:rsidR="001904A6" w:rsidRPr="008860F2" w:rsidRDefault="001904A6" w:rsidP="001904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51C681" w14:textId="6E1E83C9" w:rsidR="001904A6" w:rsidRPr="008860F2" w:rsidRDefault="00A90CA4" w:rsidP="001904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639271E" w14:textId="77777777" w:rsidR="001904A6" w:rsidRPr="008860F2" w:rsidRDefault="001904A6" w:rsidP="001904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99E8515" w14:textId="17E91427" w:rsidR="001904A6" w:rsidRPr="008860F2" w:rsidRDefault="00A90CA4" w:rsidP="001904A6">
            <w:pPr>
              <w:tabs>
                <w:tab w:val="decimal" w:pos="87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999.33</w:t>
            </w:r>
          </w:p>
        </w:tc>
      </w:tr>
    </w:tbl>
    <w:p w14:paraId="0682F74E" w14:textId="77777777" w:rsidR="00244264" w:rsidRPr="008860F2" w:rsidRDefault="00244264" w:rsidP="00094F2D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18"/>
        <w:gridCol w:w="1080"/>
        <w:gridCol w:w="270"/>
        <w:gridCol w:w="990"/>
        <w:gridCol w:w="270"/>
        <w:gridCol w:w="1080"/>
        <w:gridCol w:w="270"/>
        <w:gridCol w:w="1080"/>
        <w:gridCol w:w="270"/>
        <w:gridCol w:w="1152"/>
      </w:tblGrid>
      <w:tr w:rsidR="006355E9" w:rsidRPr="008860F2" w14:paraId="2E3A797A" w14:textId="77777777" w:rsidTr="001E6D61">
        <w:trPr>
          <w:tblHeader/>
        </w:trPr>
        <w:tc>
          <w:tcPr>
            <w:tcW w:w="2718" w:type="dxa"/>
            <w:shd w:val="clear" w:color="auto" w:fill="auto"/>
          </w:tcPr>
          <w:p w14:paraId="695619F1" w14:textId="77777777" w:rsidR="006355E9" w:rsidRPr="008860F2" w:rsidRDefault="006355E9" w:rsidP="006355E9">
            <w:pPr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C47C4"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462" w:type="dxa"/>
            <w:gridSpan w:val="9"/>
          </w:tcPr>
          <w:p w14:paraId="272E1724" w14:textId="77777777" w:rsidR="006355E9" w:rsidRPr="008860F2" w:rsidRDefault="006355E9" w:rsidP="00AB7BF0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4B00FE" w:rsidRPr="008860F2" w14:paraId="3ACA4BD8" w14:textId="77777777" w:rsidTr="001E6D61">
        <w:tc>
          <w:tcPr>
            <w:tcW w:w="2718" w:type="dxa"/>
            <w:shd w:val="clear" w:color="auto" w:fill="auto"/>
          </w:tcPr>
          <w:p w14:paraId="1452F60B" w14:textId="77777777" w:rsidR="006355E9" w:rsidRPr="008860F2" w:rsidRDefault="006355E9" w:rsidP="001E6D61">
            <w:pPr>
              <w:ind w:left="162" w:hanging="16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080" w:type="dxa"/>
          </w:tcPr>
          <w:p w14:paraId="4DB5CABA" w14:textId="77777777" w:rsidR="006355E9" w:rsidRPr="008860F2" w:rsidRDefault="006355E9" w:rsidP="004B00FE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2F2D64" w14:textId="77777777" w:rsidR="006355E9" w:rsidRPr="008860F2" w:rsidRDefault="006355E9" w:rsidP="00AB7BF0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ED3DC6" w14:textId="77777777" w:rsidR="006355E9" w:rsidRPr="008860F2" w:rsidRDefault="006355E9" w:rsidP="00AB7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67DD14" w14:textId="77777777" w:rsidR="006355E9" w:rsidRPr="008860F2" w:rsidRDefault="006355E9" w:rsidP="00AB7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98FD63" w14:textId="77777777" w:rsidR="006355E9" w:rsidRPr="008860F2" w:rsidRDefault="006355E9" w:rsidP="00AB7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3DB6D9" w14:textId="77777777" w:rsidR="006355E9" w:rsidRPr="008860F2" w:rsidRDefault="006355E9" w:rsidP="00AB7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9C94A6" w14:textId="77777777" w:rsidR="006355E9" w:rsidRPr="008860F2" w:rsidRDefault="006355E9" w:rsidP="00AB7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FF7AC6" w14:textId="77777777" w:rsidR="006355E9" w:rsidRPr="008860F2" w:rsidRDefault="006355E9" w:rsidP="00AB7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C15C8F0" w14:textId="77777777" w:rsidR="006355E9" w:rsidRPr="008860F2" w:rsidRDefault="006355E9" w:rsidP="00AB7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47C4" w:rsidRPr="008860F2" w14:paraId="3B51B828" w14:textId="77777777" w:rsidTr="001E6D61">
        <w:tc>
          <w:tcPr>
            <w:tcW w:w="2718" w:type="dxa"/>
            <w:shd w:val="clear" w:color="auto" w:fill="auto"/>
          </w:tcPr>
          <w:p w14:paraId="7DCC8132" w14:textId="77777777" w:rsidR="000C47C4" w:rsidRPr="008860F2" w:rsidRDefault="000C47C4" w:rsidP="000C47C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</w:rPr>
              <w:t>(</w:t>
            </w: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มูลค่าตามหน้าตั๋ว)</w:t>
            </w:r>
          </w:p>
        </w:tc>
        <w:tc>
          <w:tcPr>
            <w:tcW w:w="1080" w:type="dxa"/>
            <w:vAlign w:val="bottom"/>
          </w:tcPr>
          <w:p w14:paraId="2985524D" w14:textId="77777777" w:rsidR="000C47C4" w:rsidRPr="008860F2" w:rsidRDefault="000C47C4" w:rsidP="000C47C4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</w:rPr>
              <w:t>3,000.00</w:t>
            </w:r>
          </w:p>
        </w:tc>
        <w:tc>
          <w:tcPr>
            <w:tcW w:w="270" w:type="dxa"/>
            <w:vAlign w:val="bottom"/>
          </w:tcPr>
          <w:p w14:paraId="7AB3269E" w14:textId="77777777" w:rsidR="000C47C4" w:rsidRPr="008860F2" w:rsidRDefault="000C47C4" w:rsidP="000C47C4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DD62A6" w14:textId="77777777" w:rsidR="000C47C4" w:rsidRPr="008860F2" w:rsidRDefault="000C47C4" w:rsidP="000C47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91E5FD5" w14:textId="77777777" w:rsidR="000C47C4" w:rsidRPr="008860F2" w:rsidRDefault="000C47C4" w:rsidP="000C47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4F4CEF" w14:textId="77777777" w:rsidR="000C47C4" w:rsidRPr="008860F2" w:rsidRDefault="000C47C4" w:rsidP="000C47C4">
            <w:pPr>
              <w:tabs>
                <w:tab w:val="decimal" w:pos="533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</w:rPr>
              <w:t>3,016.04</w:t>
            </w:r>
          </w:p>
        </w:tc>
        <w:tc>
          <w:tcPr>
            <w:tcW w:w="270" w:type="dxa"/>
            <w:vAlign w:val="bottom"/>
          </w:tcPr>
          <w:p w14:paraId="664775DE" w14:textId="77777777" w:rsidR="000C47C4" w:rsidRPr="008860F2" w:rsidRDefault="000C47C4" w:rsidP="000C47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81A807" w14:textId="77777777" w:rsidR="000C47C4" w:rsidRPr="008860F2" w:rsidRDefault="000C47C4" w:rsidP="000C47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F180157" w14:textId="77777777" w:rsidR="000C47C4" w:rsidRPr="008860F2" w:rsidRDefault="000C47C4" w:rsidP="000C47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6F8368E" w14:textId="77777777" w:rsidR="000C47C4" w:rsidRPr="008860F2" w:rsidRDefault="000C47C4" w:rsidP="000C47C4">
            <w:pPr>
              <w:tabs>
                <w:tab w:val="decimal" w:pos="87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</w:rPr>
              <w:t>3,016.04</w:t>
            </w:r>
          </w:p>
        </w:tc>
      </w:tr>
    </w:tbl>
    <w:p w14:paraId="4912B6D0" w14:textId="77777777" w:rsidR="00AC2E88" w:rsidRPr="008860F2" w:rsidRDefault="00AC2E88" w:rsidP="00094F2D">
      <w:pPr>
        <w:pStyle w:val="NoSpacing"/>
        <w:rPr>
          <w:rFonts w:ascii="Angsana New" w:hAnsi="Angsana New"/>
          <w:sz w:val="28"/>
          <w:szCs w:val="28"/>
        </w:rPr>
      </w:pPr>
    </w:p>
    <w:p w14:paraId="7303545E" w14:textId="77777777" w:rsidR="00856DAC" w:rsidRPr="008860F2" w:rsidRDefault="00856DAC" w:rsidP="00856DAC">
      <w:pPr>
        <w:pStyle w:val="block"/>
        <w:spacing w:after="0" w:line="240" w:lineRule="atLeast"/>
        <w:ind w:right="-7"/>
        <w:rPr>
          <w:rFonts w:ascii="Angsana New" w:hAnsi="Angsana New" w:cs="Angsana New"/>
          <w:sz w:val="28"/>
          <w:szCs w:val="28"/>
          <w:lang w:bidi="th-TH"/>
        </w:rPr>
      </w:pPr>
      <w:r w:rsidRPr="008860F2">
        <w:rPr>
          <w:rFonts w:ascii="Angsana New" w:hAnsi="Angsana New" w:cs="Angsana New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61C89E9F" w14:textId="77777777" w:rsidR="00856DAC" w:rsidRPr="008860F2" w:rsidRDefault="00856DAC" w:rsidP="00094F2D">
      <w:pPr>
        <w:pStyle w:val="NoSpacing"/>
        <w:rPr>
          <w:rFonts w:ascii="Angsana New" w:hAnsi="Angsana New"/>
          <w:sz w:val="28"/>
          <w:szCs w:val="28"/>
        </w:rPr>
      </w:pPr>
    </w:p>
    <w:p w14:paraId="687A18FE" w14:textId="77777777" w:rsidR="00AC2E88" w:rsidRPr="008860F2" w:rsidRDefault="00310368" w:rsidP="00AC2E88">
      <w:pPr>
        <w:pStyle w:val="block"/>
        <w:spacing w:after="0" w:line="240" w:lineRule="atLeast"/>
        <w:ind w:right="-7"/>
        <w:rPr>
          <w:rFonts w:ascii="Angsana New" w:hAnsi="Angsana New" w:cs="Angsana New"/>
          <w:sz w:val="28"/>
          <w:szCs w:val="28"/>
          <w:lang w:bidi="th-TH"/>
        </w:rPr>
      </w:pPr>
      <w:r w:rsidRPr="008860F2">
        <w:rPr>
          <w:rFonts w:ascii="Angsana New" w:hAnsi="Angsana New" w:cs="Angsana New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</w:t>
      </w:r>
      <w:r w:rsidR="00403760" w:rsidRPr="008860F2">
        <w:rPr>
          <w:rFonts w:ascii="Angsana New" w:hAnsi="Angsana New" w:cs="Angsana New"/>
          <w:sz w:val="28"/>
          <w:szCs w:val="28"/>
          <w:cs/>
          <w:lang w:bidi="th-TH"/>
        </w:rPr>
        <w:t>ไม่</w:t>
      </w:r>
      <w:r w:rsidRPr="008860F2">
        <w:rPr>
          <w:rFonts w:ascii="Angsana New" w:hAnsi="Angsana New" w:cs="Angsana New"/>
          <w:sz w:val="28"/>
          <w:szCs w:val="28"/>
          <w:cs/>
          <w:lang w:bidi="th-TH"/>
        </w:rPr>
        <w:t>หมุนเวียนอื่น</w:t>
      </w:r>
      <w:r w:rsidR="00403760" w:rsidRPr="008860F2">
        <w:rPr>
          <w:rFonts w:ascii="Angsana New" w:hAnsi="Angsana New" w:cs="Angsana New"/>
          <w:sz w:val="28"/>
          <w:szCs w:val="28"/>
          <w:cs/>
          <w:lang w:bidi="th-TH"/>
        </w:rPr>
        <w:t xml:space="preserve"> นอกจากการตารางข้างต้น</w:t>
      </w:r>
      <w:r w:rsidRPr="008860F2">
        <w:rPr>
          <w:rFonts w:ascii="Angsana New" w:hAnsi="Angsana New" w:cs="Angsana New"/>
          <w:sz w:val="28"/>
          <w:szCs w:val="28"/>
          <w:cs/>
          <w:lang w:bidi="th-TH"/>
        </w:rPr>
        <w:t>เป็นมูลค่าที่ใกล้เคียงกับมูลค่าตามบัญชี เนื่องจากเครื่องมือทางการเงินเหล่านั้น</w:t>
      </w:r>
      <w:r w:rsidR="00403760" w:rsidRPr="008860F2">
        <w:rPr>
          <w:rFonts w:ascii="Angsana New" w:hAnsi="Angsana New" w:cs="Angsana New"/>
          <w:sz w:val="28"/>
          <w:szCs w:val="28"/>
          <w:cs/>
          <w:lang w:bidi="th-TH"/>
        </w:rPr>
        <w:t>มีอัตราดอกเบี้ยใกล้เคียงกับอัตราดอกเบี้ยในตลาด</w:t>
      </w:r>
      <w:r w:rsidR="00AC2E88" w:rsidRPr="008860F2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14:paraId="2F1DC34F" w14:textId="77777777" w:rsidR="00AC2E88" w:rsidRPr="008860F2" w:rsidRDefault="00AC2E88" w:rsidP="00AC2E88">
      <w:pPr>
        <w:pStyle w:val="block"/>
        <w:spacing w:after="0" w:line="240" w:lineRule="atLeast"/>
        <w:ind w:right="-7"/>
        <w:rPr>
          <w:rFonts w:ascii="Angsana New" w:hAnsi="Angsana New" w:cs="Angsana New"/>
          <w:sz w:val="28"/>
          <w:szCs w:val="28"/>
          <w:lang w:bidi="th-TH"/>
        </w:rPr>
      </w:pPr>
    </w:p>
    <w:p w14:paraId="731FA5AA" w14:textId="77777777" w:rsidR="00484E68" w:rsidRDefault="00484E68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  <w:lang w:val="en-GB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14841D69" w14:textId="2B6C41A8" w:rsidR="0040134C" w:rsidRPr="008860F2" w:rsidRDefault="0040134C" w:rsidP="0040134C">
      <w:pPr>
        <w:pStyle w:val="block"/>
        <w:spacing w:after="0" w:line="240" w:lineRule="atLeast"/>
        <w:ind w:right="-7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8860F2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2B68F181" w14:textId="77777777" w:rsidR="0040134C" w:rsidRPr="008860F2" w:rsidRDefault="0040134C" w:rsidP="00094F2D">
      <w:pPr>
        <w:pStyle w:val="NoSpacing"/>
        <w:rPr>
          <w:rFonts w:ascii="Angsana New" w:eastAsia="AngsanaNew,Bold" w:hAnsi="Angsana New"/>
          <w:sz w:val="28"/>
          <w:szCs w:val="28"/>
        </w:rPr>
      </w:pPr>
    </w:p>
    <w:tbl>
      <w:tblPr>
        <w:tblW w:w="5868" w:type="dxa"/>
        <w:tblInd w:w="450" w:type="dxa"/>
        <w:tblLook w:val="04A0" w:firstRow="1" w:lastRow="0" w:firstColumn="1" w:lastColumn="0" w:noHBand="0" w:noVBand="1"/>
      </w:tblPr>
      <w:tblGrid>
        <w:gridCol w:w="3078"/>
        <w:gridCol w:w="2790"/>
      </w:tblGrid>
      <w:tr w:rsidR="00D23A13" w:rsidRPr="008860F2" w14:paraId="22C51532" w14:textId="77777777" w:rsidTr="00D23A13">
        <w:tc>
          <w:tcPr>
            <w:tcW w:w="3078" w:type="dxa"/>
            <w:hideMark/>
          </w:tcPr>
          <w:p w14:paraId="7405A9B7" w14:textId="77777777" w:rsidR="00D23A13" w:rsidRPr="008860F2" w:rsidRDefault="00D23A13" w:rsidP="006E6640">
            <w:pPr>
              <w:pStyle w:val="block"/>
              <w:tabs>
                <w:tab w:val="left" w:pos="90"/>
              </w:tabs>
              <w:spacing w:after="0" w:line="240" w:lineRule="atLeast"/>
              <w:ind w:left="90" w:right="-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90" w:type="dxa"/>
            <w:hideMark/>
          </w:tcPr>
          <w:p w14:paraId="184CD91A" w14:textId="77777777" w:rsidR="00D23A13" w:rsidRPr="008860F2" w:rsidRDefault="00D23A13" w:rsidP="00A374D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D23A13" w:rsidRPr="008860F2" w14:paraId="036F8785" w14:textId="77777777" w:rsidTr="00D23A13">
        <w:tc>
          <w:tcPr>
            <w:tcW w:w="3078" w:type="dxa"/>
            <w:hideMark/>
          </w:tcPr>
          <w:p w14:paraId="7DCAE3DF" w14:textId="77777777" w:rsidR="00D23A13" w:rsidRPr="008860F2" w:rsidRDefault="00D23A13" w:rsidP="00A374D5">
            <w:pPr>
              <w:pStyle w:val="block"/>
              <w:tabs>
                <w:tab w:val="left" w:pos="90"/>
              </w:tabs>
              <w:spacing w:after="0" w:line="240" w:lineRule="atLeast"/>
              <w:ind w:left="90" w:right="-7"/>
              <w:jc w:val="both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2790" w:type="dxa"/>
            <w:hideMark/>
          </w:tcPr>
          <w:p w14:paraId="6B94D181" w14:textId="77777777" w:rsidR="00D23A13" w:rsidRPr="008860F2" w:rsidRDefault="00D23A13" w:rsidP="00A374D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</w:tbl>
    <w:p w14:paraId="0121A51D" w14:textId="20237095" w:rsidR="00D23A13" w:rsidRDefault="00D23A13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</w:rPr>
      </w:pPr>
    </w:p>
    <w:p w14:paraId="45D5E420" w14:textId="0BD8397A" w:rsidR="003B14EA" w:rsidRPr="008860F2" w:rsidRDefault="003B14EA" w:rsidP="00F32E2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  <w:r w:rsidRPr="008860F2">
        <w:rPr>
          <w:rFonts w:ascii="Angsana New" w:hAnsi="Angsana New"/>
          <w:sz w:val="28"/>
          <w:szCs w:val="28"/>
          <w:u w:val="none"/>
          <w:cs/>
        </w:rPr>
        <w:t>ภาระผูกพันที่มีกับบุคคลหรือกิจการที่ไม่เกี่ยวข้องกัน</w:t>
      </w:r>
    </w:p>
    <w:p w14:paraId="399D6A7B" w14:textId="77777777" w:rsidR="00793A45" w:rsidRPr="008860F2" w:rsidRDefault="00793A45" w:rsidP="00094F2D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93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2"/>
        <w:gridCol w:w="1093"/>
        <w:gridCol w:w="273"/>
        <w:gridCol w:w="1093"/>
        <w:gridCol w:w="265"/>
        <w:gridCol w:w="15"/>
        <w:gridCol w:w="1078"/>
        <w:gridCol w:w="15"/>
        <w:gridCol w:w="230"/>
        <w:gridCol w:w="15"/>
        <w:gridCol w:w="1072"/>
      </w:tblGrid>
      <w:tr w:rsidR="009F7FFB" w:rsidRPr="008860F2" w14:paraId="0F5686E3" w14:textId="77777777" w:rsidTr="00FB5949">
        <w:trPr>
          <w:trHeight w:val="433"/>
        </w:trPr>
        <w:tc>
          <w:tcPr>
            <w:tcW w:w="2244" w:type="pct"/>
          </w:tcPr>
          <w:p w14:paraId="670AB5C4" w14:textId="77777777" w:rsidR="009F7FFB" w:rsidRPr="008860F2" w:rsidRDefault="009F7FFB" w:rsidP="009F7FF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6" w:type="pct"/>
            <w:gridSpan w:val="3"/>
          </w:tcPr>
          <w:p w14:paraId="20EC0C2D" w14:textId="77777777" w:rsidR="009F7FFB" w:rsidRPr="008860F2" w:rsidRDefault="009F7FFB" w:rsidP="009F7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</w:tcPr>
          <w:p w14:paraId="1A9BEA60" w14:textId="77777777" w:rsidR="009F7FFB" w:rsidRPr="008860F2" w:rsidRDefault="009F7FFB" w:rsidP="009F7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pct"/>
            <w:gridSpan w:val="5"/>
          </w:tcPr>
          <w:p w14:paraId="6A7B180C" w14:textId="77777777" w:rsidR="009F7FFB" w:rsidRPr="008860F2" w:rsidRDefault="009F7FFB" w:rsidP="009F7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C47C4" w:rsidRPr="008860F2" w14:paraId="0FE3319A" w14:textId="77777777" w:rsidTr="00FB5949">
        <w:trPr>
          <w:trHeight w:val="417"/>
        </w:trPr>
        <w:tc>
          <w:tcPr>
            <w:tcW w:w="2244" w:type="pct"/>
          </w:tcPr>
          <w:p w14:paraId="058175FB" w14:textId="77777777" w:rsidR="000C47C4" w:rsidRPr="008860F2" w:rsidRDefault="000C47C4" w:rsidP="000C47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5297C48C" w14:textId="77777777" w:rsidR="000C47C4" w:rsidRPr="008860F2" w:rsidRDefault="000C47C4" w:rsidP="000C47C4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46" w:type="pct"/>
          </w:tcPr>
          <w:p w14:paraId="235C08B3" w14:textId="77777777" w:rsidR="000C47C4" w:rsidRPr="008860F2" w:rsidRDefault="000C47C4" w:rsidP="000C47C4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1CC68CB4" w14:textId="77777777" w:rsidR="000C47C4" w:rsidRPr="008860F2" w:rsidRDefault="000C47C4" w:rsidP="000C47C4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  <w:tc>
          <w:tcPr>
            <w:tcW w:w="150" w:type="pct"/>
            <w:gridSpan w:val="2"/>
          </w:tcPr>
          <w:p w14:paraId="0810886C" w14:textId="77777777" w:rsidR="000C47C4" w:rsidRPr="008860F2" w:rsidRDefault="000C47C4" w:rsidP="000C47C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7D4E3F18" w14:textId="77777777" w:rsidR="000C47C4" w:rsidRPr="008860F2" w:rsidRDefault="000C47C4" w:rsidP="000C47C4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31" w:type="pct"/>
            <w:gridSpan w:val="2"/>
          </w:tcPr>
          <w:p w14:paraId="3DD76DD6" w14:textId="77777777" w:rsidR="000C47C4" w:rsidRPr="008860F2" w:rsidRDefault="000C47C4" w:rsidP="000C47C4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4" w:type="pct"/>
          </w:tcPr>
          <w:p w14:paraId="0C9D76CC" w14:textId="77777777" w:rsidR="000C47C4" w:rsidRPr="008860F2" w:rsidRDefault="000C47C4" w:rsidP="000C47C4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8860F2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</w:tr>
      <w:tr w:rsidR="000C47C4" w:rsidRPr="008860F2" w14:paraId="5ECAB372" w14:textId="77777777" w:rsidTr="00FB5949">
        <w:trPr>
          <w:trHeight w:val="417"/>
        </w:trPr>
        <w:tc>
          <w:tcPr>
            <w:tcW w:w="2244" w:type="pct"/>
          </w:tcPr>
          <w:p w14:paraId="19F28AFC" w14:textId="77777777" w:rsidR="000C47C4" w:rsidRPr="008860F2" w:rsidRDefault="000C47C4" w:rsidP="000C47C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6" w:type="pct"/>
            <w:gridSpan w:val="10"/>
          </w:tcPr>
          <w:p w14:paraId="08CA9534" w14:textId="77777777" w:rsidR="000C47C4" w:rsidRPr="008860F2" w:rsidRDefault="000C47C4" w:rsidP="000C47C4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C47C4" w:rsidRPr="008860F2" w14:paraId="1D520510" w14:textId="77777777" w:rsidTr="00FB5949">
        <w:trPr>
          <w:trHeight w:val="433"/>
        </w:trPr>
        <w:tc>
          <w:tcPr>
            <w:tcW w:w="2829" w:type="pct"/>
            <w:gridSpan w:val="2"/>
          </w:tcPr>
          <w:p w14:paraId="096CEE61" w14:textId="27E30E89" w:rsidR="000C47C4" w:rsidRPr="008860F2" w:rsidRDefault="00B334E9" w:rsidP="000C47C4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920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6" w:type="pct"/>
          </w:tcPr>
          <w:p w14:paraId="3301BEC7" w14:textId="77777777" w:rsidR="000C47C4" w:rsidRPr="008860F2" w:rsidRDefault="000C47C4" w:rsidP="000C47C4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6500B354" w14:textId="77777777" w:rsidR="000C47C4" w:rsidRPr="008860F2" w:rsidRDefault="000C47C4" w:rsidP="000C47C4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66EC91F4" w14:textId="77777777" w:rsidR="000C47C4" w:rsidRPr="008860F2" w:rsidRDefault="000C47C4" w:rsidP="000C47C4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1CA821D2" w14:textId="77777777" w:rsidR="000C47C4" w:rsidRPr="008860F2" w:rsidRDefault="000C47C4" w:rsidP="000C47C4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79264981" w14:textId="77777777" w:rsidR="000C47C4" w:rsidRPr="008860F2" w:rsidRDefault="000C47C4" w:rsidP="000C47C4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4CDEE05C" w14:textId="77777777" w:rsidR="000C47C4" w:rsidRPr="008860F2" w:rsidRDefault="000C47C4" w:rsidP="000C47C4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334E9" w:rsidRPr="008860F2" w14:paraId="530AC0C2" w14:textId="77777777" w:rsidTr="00FB5949">
        <w:trPr>
          <w:trHeight w:val="433"/>
        </w:trPr>
        <w:tc>
          <w:tcPr>
            <w:tcW w:w="2244" w:type="pct"/>
          </w:tcPr>
          <w:p w14:paraId="0B9D904F" w14:textId="72D2C122" w:rsidR="00B334E9" w:rsidRPr="008860F2" w:rsidRDefault="00B334E9" w:rsidP="00B334E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สัญญาจ้างเพื่องาน</w:t>
            </w:r>
            <w:r w:rsidRPr="001A2653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อสังหาริมทรัพย์</w:t>
            </w:r>
            <w:r w:rsidRPr="001A2653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พัฒนาเพื่อขาย</w:t>
            </w:r>
          </w:p>
        </w:tc>
        <w:tc>
          <w:tcPr>
            <w:tcW w:w="585" w:type="pct"/>
          </w:tcPr>
          <w:p w14:paraId="36B5D2E8" w14:textId="1A48249F" w:rsidR="00B334E9" w:rsidRDefault="00B334E9" w:rsidP="00B334E9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2,247.14</w:t>
            </w:r>
          </w:p>
        </w:tc>
        <w:tc>
          <w:tcPr>
            <w:tcW w:w="146" w:type="pct"/>
          </w:tcPr>
          <w:p w14:paraId="7868EE90" w14:textId="77777777" w:rsidR="00B334E9" w:rsidRPr="008860F2" w:rsidRDefault="00B334E9" w:rsidP="00B334E9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6C94F3CF" w14:textId="5CB1B78F" w:rsidR="00B334E9" w:rsidRPr="008860F2" w:rsidRDefault="00B334E9" w:rsidP="00B334E9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3,160.00</w:t>
            </w:r>
          </w:p>
        </w:tc>
        <w:tc>
          <w:tcPr>
            <w:tcW w:w="142" w:type="pct"/>
          </w:tcPr>
          <w:p w14:paraId="295A42D0" w14:textId="77777777" w:rsidR="00B334E9" w:rsidRPr="008860F2" w:rsidRDefault="00B334E9" w:rsidP="00B334E9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06C1EDB9" w14:textId="28DBD3F3" w:rsidR="00B334E9" w:rsidRDefault="00B334E9" w:rsidP="00B334E9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" w:type="pct"/>
            <w:gridSpan w:val="2"/>
          </w:tcPr>
          <w:p w14:paraId="58C9829C" w14:textId="77777777" w:rsidR="00B334E9" w:rsidRPr="008860F2" w:rsidRDefault="00B334E9" w:rsidP="00B334E9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45A4818C" w14:textId="145ED371" w:rsidR="00B334E9" w:rsidRPr="008860F2" w:rsidRDefault="00B334E9" w:rsidP="00912F71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334E9" w:rsidRPr="008860F2" w14:paraId="19108F3F" w14:textId="77777777" w:rsidTr="00FB5949">
        <w:trPr>
          <w:trHeight w:val="433"/>
        </w:trPr>
        <w:tc>
          <w:tcPr>
            <w:tcW w:w="2244" w:type="pct"/>
          </w:tcPr>
          <w:p w14:paraId="377A61E2" w14:textId="28480481" w:rsidR="00B334E9" w:rsidRPr="008860F2" w:rsidRDefault="00B334E9" w:rsidP="00B334E9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สัญญาจะซื้อจะขายที่ดิน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D09E068" w14:textId="6DE1930A" w:rsidR="00B334E9" w:rsidRDefault="00B334E9" w:rsidP="00B334E9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221.51</w:t>
            </w:r>
          </w:p>
        </w:tc>
        <w:tc>
          <w:tcPr>
            <w:tcW w:w="146" w:type="pct"/>
          </w:tcPr>
          <w:p w14:paraId="2EF2F6A9" w14:textId="77777777" w:rsidR="00B334E9" w:rsidRPr="008860F2" w:rsidRDefault="00B334E9" w:rsidP="00B334E9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9ED750E" w14:textId="01D2E018" w:rsidR="00B334E9" w:rsidRPr="008860F2" w:rsidRDefault="00B334E9" w:rsidP="00B334E9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65B074BF" w14:textId="77777777" w:rsidR="00B334E9" w:rsidRPr="008860F2" w:rsidRDefault="00B334E9" w:rsidP="00B334E9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</w:tcPr>
          <w:p w14:paraId="3D7BBB59" w14:textId="11EBBD22" w:rsidR="00B334E9" w:rsidRDefault="00B334E9" w:rsidP="00B334E9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" w:type="pct"/>
            <w:gridSpan w:val="2"/>
          </w:tcPr>
          <w:p w14:paraId="4ECF17C1" w14:textId="77777777" w:rsidR="00B334E9" w:rsidRPr="008860F2" w:rsidRDefault="00B334E9" w:rsidP="00B334E9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14:paraId="79CF1975" w14:textId="1BC36E9D" w:rsidR="00B334E9" w:rsidRPr="008860F2" w:rsidRDefault="00B334E9" w:rsidP="00B334E9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EC400B" w:rsidRPr="008860F2" w14:paraId="7DDE397A" w14:textId="77777777" w:rsidTr="00FB5949">
        <w:trPr>
          <w:trHeight w:val="433"/>
        </w:trPr>
        <w:tc>
          <w:tcPr>
            <w:tcW w:w="2244" w:type="pct"/>
          </w:tcPr>
          <w:p w14:paraId="12771D11" w14:textId="55BCAC7B" w:rsidR="00EC400B" w:rsidRPr="00EC400B" w:rsidRDefault="00EC400B" w:rsidP="00EC400B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C400B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EA2DAB5" w14:textId="1B52BD34" w:rsidR="00EC400B" w:rsidRPr="00EC400B" w:rsidRDefault="00EC400B" w:rsidP="00EC400B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40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2,468.65</w:t>
            </w:r>
          </w:p>
        </w:tc>
        <w:tc>
          <w:tcPr>
            <w:tcW w:w="146" w:type="pct"/>
          </w:tcPr>
          <w:p w14:paraId="48AD412C" w14:textId="77777777" w:rsidR="00EC400B" w:rsidRPr="00EC400B" w:rsidRDefault="00EC400B" w:rsidP="00EC400B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9AA12B8" w14:textId="39A0B0D0" w:rsidR="00EC400B" w:rsidRPr="00EC400B" w:rsidRDefault="00EC400B" w:rsidP="00EC400B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40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3,160.00</w:t>
            </w:r>
          </w:p>
        </w:tc>
        <w:tc>
          <w:tcPr>
            <w:tcW w:w="142" w:type="pct"/>
          </w:tcPr>
          <w:p w14:paraId="4C9CFF99" w14:textId="77777777" w:rsidR="00EC400B" w:rsidRPr="00EC400B" w:rsidRDefault="00EC400B" w:rsidP="00EC400B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0679DB" w14:textId="5E6D79C2" w:rsidR="00EC400B" w:rsidRPr="00EC400B" w:rsidRDefault="00EC400B" w:rsidP="00EC400B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40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1" w:type="pct"/>
            <w:gridSpan w:val="2"/>
          </w:tcPr>
          <w:p w14:paraId="197DA845" w14:textId="77777777" w:rsidR="00EC400B" w:rsidRPr="00EC400B" w:rsidRDefault="00EC400B" w:rsidP="00EC400B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AD0D27" w14:textId="28E50090" w:rsidR="00EC400B" w:rsidRPr="00EC400B" w:rsidRDefault="00EC400B" w:rsidP="00EC400B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C40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EC400B" w:rsidRPr="008860F2" w14:paraId="7F5DECA2" w14:textId="77777777" w:rsidTr="00FB5949">
        <w:trPr>
          <w:trHeight w:val="433"/>
        </w:trPr>
        <w:tc>
          <w:tcPr>
            <w:tcW w:w="2244" w:type="pct"/>
          </w:tcPr>
          <w:p w14:paraId="5E91B7B4" w14:textId="77777777" w:rsidR="00EC400B" w:rsidRPr="008860F2" w:rsidRDefault="00EC400B" w:rsidP="00EC400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17415D71" w14:textId="77777777" w:rsidR="00EC400B" w:rsidRDefault="00EC400B" w:rsidP="00EC400B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41AA84DA" w14:textId="77777777" w:rsidR="00EC400B" w:rsidRPr="008860F2" w:rsidRDefault="00EC400B" w:rsidP="00EC400B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45B78001" w14:textId="77777777" w:rsidR="00EC400B" w:rsidRPr="008860F2" w:rsidRDefault="00EC400B" w:rsidP="00EC400B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2BB673EA" w14:textId="77777777" w:rsidR="00EC400B" w:rsidRPr="008860F2" w:rsidRDefault="00EC400B" w:rsidP="00EC400B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  <w:tcBorders>
              <w:top w:val="double" w:sz="4" w:space="0" w:color="auto"/>
            </w:tcBorders>
          </w:tcPr>
          <w:p w14:paraId="1189B1C6" w14:textId="77777777" w:rsidR="00EC400B" w:rsidRDefault="00EC400B" w:rsidP="00EC400B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6A75C3A2" w14:textId="77777777" w:rsidR="00EC400B" w:rsidRPr="008860F2" w:rsidRDefault="00EC400B" w:rsidP="00EC400B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</w:tcBorders>
          </w:tcPr>
          <w:p w14:paraId="42DEFB5D" w14:textId="77777777" w:rsidR="00EC400B" w:rsidRPr="008860F2" w:rsidRDefault="00EC400B" w:rsidP="00EC400B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C400B" w:rsidRPr="008860F2" w14:paraId="1E3F4895" w14:textId="77777777" w:rsidTr="00FB5949">
        <w:trPr>
          <w:trHeight w:val="433"/>
        </w:trPr>
        <w:tc>
          <w:tcPr>
            <w:tcW w:w="2829" w:type="pct"/>
            <w:gridSpan w:val="2"/>
          </w:tcPr>
          <w:p w14:paraId="336044E5" w14:textId="77777777" w:rsidR="00EC400B" w:rsidRPr="008860F2" w:rsidRDefault="00EC400B" w:rsidP="00EC400B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จำนวนเงินขั้นต่ำที่ต้องจ่ายในอนาคตทั้งสิ้นภายใต้</w:t>
            </w:r>
          </w:p>
          <w:p w14:paraId="6A88B424" w14:textId="0F3FE1E2" w:rsidR="00EC400B" w:rsidRDefault="00EC400B" w:rsidP="00EC400B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สัญญาเช่าดำเนินงานและบริการอื่นที่บอกเลิกไม่ได้</w:t>
            </w:r>
          </w:p>
        </w:tc>
        <w:tc>
          <w:tcPr>
            <w:tcW w:w="146" w:type="pct"/>
          </w:tcPr>
          <w:p w14:paraId="1973B607" w14:textId="77777777" w:rsidR="00EC400B" w:rsidRPr="008860F2" w:rsidRDefault="00EC400B" w:rsidP="00EC400B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071AE212" w14:textId="77777777" w:rsidR="00EC400B" w:rsidRPr="008860F2" w:rsidRDefault="00EC400B" w:rsidP="00EC400B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2D5F7082" w14:textId="77777777" w:rsidR="00EC400B" w:rsidRPr="008860F2" w:rsidRDefault="00EC400B" w:rsidP="00EC400B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416BE5E5" w14:textId="77777777" w:rsidR="00EC400B" w:rsidRDefault="00EC400B" w:rsidP="00EC400B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635F64A5" w14:textId="77777777" w:rsidR="00EC400B" w:rsidRPr="008860F2" w:rsidRDefault="00EC400B" w:rsidP="00EC400B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5DA501B4" w14:textId="77777777" w:rsidR="00EC400B" w:rsidRPr="008860F2" w:rsidRDefault="00EC400B" w:rsidP="00EC400B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C400B" w:rsidRPr="008860F2" w14:paraId="0CC10C31" w14:textId="77777777" w:rsidTr="00FB5949">
        <w:trPr>
          <w:trHeight w:val="433"/>
        </w:trPr>
        <w:tc>
          <w:tcPr>
            <w:tcW w:w="2244" w:type="pct"/>
          </w:tcPr>
          <w:p w14:paraId="073AED30" w14:textId="77777777" w:rsidR="00EC400B" w:rsidRPr="008860F2" w:rsidRDefault="00EC400B" w:rsidP="00EC400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8860F2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585" w:type="pct"/>
          </w:tcPr>
          <w:p w14:paraId="7AAA0EB2" w14:textId="2EFC4DC7" w:rsidR="00EC400B" w:rsidRPr="008860F2" w:rsidRDefault="00EC400B" w:rsidP="00EC400B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65.</w:t>
            </w:r>
            <w:r w:rsidR="0028099B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146" w:type="pct"/>
          </w:tcPr>
          <w:p w14:paraId="6902AEB5" w14:textId="77777777" w:rsidR="00EC400B" w:rsidRPr="008860F2" w:rsidRDefault="00EC400B" w:rsidP="00EC400B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26F55343" w14:textId="77777777" w:rsidR="00EC400B" w:rsidRPr="008860F2" w:rsidRDefault="00EC400B" w:rsidP="00EC400B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60.56</w:t>
            </w:r>
          </w:p>
        </w:tc>
        <w:tc>
          <w:tcPr>
            <w:tcW w:w="142" w:type="pct"/>
          </w:tcPr>
          <w:p w14:paraId="2C87EE55" w14:textId="77777777" w:rsidR="00EC400B" w:rsidRPr="008860F2" w:rsidRDefault="00EC400B" w:rsidP="00EC400B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75CF072C" w14:textId="217FF4C0" w:rsidR="00EC400B" w:rsidRPr="008860F2" w:rsidRDefault="00EC400B" w:rsidP="00EC400B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0.46</w:t>
            </w:r>
          </w:p>
        </w:tc>
        <w:tc>
          <w:tcPr>
            <w:tcW w:w="131" w:type="pct"/>
            <w:gridSpan w:val="2"/>
          </w:tcPr>
          <w:p w14:paraId="22530A16" w14:textId="77777777" w:rsidR="00EC400B" w:rsidRPr="008860F2" w:rsidRDefault="00EC400B" w:rsidP="00EC400B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66B6C56E" w14:textId="77777777" w:rsidR="00EC400B" w:rsidRPr="008860F2" w:rsidRDefault="00EC400B" w:rsidP="00EC400B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0.55</w:t>
            </w:r>
          </w:p>
        </w:tc>
      </w:tr>
      <w:tr w:rsidR="00EC400B" w:rsidRPr="008860F2" w14:paraId="48BD92FC" w14:textId="77777777" w:rsidTr="00FB5949">
        <w:trPr>
          <w:trHeight w:val="433"/>
        </w:trPr>
        <w:tc>
          <w:tcPr>
            <w:tcW w:w="2244" w:type="pct"/>
          </w:tcPr>
          <w:p w14:paraId="64FD779C" w14:textId="77777777" w:rsidR="00EC400B" w:rsidRPr="008860F2" w:rsidRDefault="00EC400B" w:rsidP="00EC400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585" w:type="pct"/>
          </w:tcPr>
          <w:p w14:paraId="6AE28445" w14:textId="775439ED" w:rsidR="00EC400B" w:rsidRPr="008860F2" w:rsidRDefault="00EC400B" w:rsidP="00EC400B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161.</w:t>
            </w:r>
            <w:r w:rsidR="0028099B"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  <w:tc>
          <w:tcPr>
            <w:tcW w:w="146" w:type="pct"/>
          </w:tcPr>
          <w:p w14:paraId="0EF93ACA" w14:textId="77777777" w:rsidR="00EC400B" w:rsidRPr="008860F2" w:rsidRDefault="00EC400B" w:rsidP="00EC400B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0A510445" w14:textId="77777777" w:rsidR="00EC400B" w:rsidRPr="008860F2" w:rsidRDefault="00EC400B" w:rsidP="00EC400B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166.02</w:t>
            </w:r>
          </w:p>
        </w:tc>
        <w:tc>
          <w:tcPr>
            <w:tcW w:w="142" w:type="pct"/>
          </w:tcPr>
          <w:p w14:paraId="611D76F9" w14:textId="77777777" w:rsidR="00EC400B" w:rsidRPr="008860F2" w:rsidRDefault="00EC400B" w:rsidP="00EC400B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426A193B" w14:textId="0BE647C0" w:rsidR="00EC400B" w:rsidRPr="008860F2" w:rsidRDefault="00EC400B" w:rsidP="00EC400B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0.29</w:t>
            </w:r>
          </w:p>
        </w:tc>
        <w:tc>
          <w:tcPr>
            <w:tcW w:w="131" w:type="pct"/>
            <w:gridSpan w:val="2"/>
          </w:tcPr>
          <w:p w14:paraId="7B56C00D" w14:textId="77777777" w:rsidR="00EC400B" w:rsidRPr="008860F2" w:rsidRDefault="00EC400B" w:rsidP="00EC400B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4A12A7D6" w14:textId="77777777" w:rsidR="00EC400B" w:rsidRPr="008860F2" w:rsidRDefault="00EC400B" w:rsidP="00EC400B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0.75</w:t>
            </w:r>
          </w:p>
        </w:tc>
      </w:tr>
      <w:tr w:rsidR="00EC400B" w:rsidRPr="008860F2" w14:paraId="2009FC9D" w14:textId="77777777" w:rsidTr="00FB5949">
        <w:trPr>
          <w:trHeight w:val="417"/>
        </w:trPr>
        <w:tc>
          <w:tcPr>
            <w:tcW w:w="2244" w:type="pct"/>
          </w:tcPr>
          <w:p w14:paraId="2BBCAA03" w14:textId="77777777" w:rsidR="00EC400B" w:rsidRPr="008860F2" w:rsidRDefault="00EC400B" w:rsidP="00EC400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8860F2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FD2EE1B" w14:textId="37E8B98A" w:rsidR="00EC400B" w:rsidRPr="008860F2" w:rsidRDefault="00EC400B" w:rsidP="00EC400B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889.75</w:t>
            </w:r>
          </w:p>
        </w:tc>
        <w:tc>
          <w:tcPr>
            <w:tcW w:w="146" w:type="pct"/>
          </w:tcPr>
          <w:p w14:paraId="5A058AC7" w14:textId="77777777" w:rsidR="00EC400B" w:rsidRPr="008860F2" w:rsidRDefault="00EC400B" w:rsidP="00EC400B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1A9CFA2" w14:textId="77777777" w:rsidR="00EC400B" w:rsidRPr="008860F2" w:rsidRDefault="00EC400B" w:rsidP="00EC400B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572.64</w:t>
            </w:r>
          </w:p>
        </w:tc>
        <w:tc>
          <w:tcPr>
            <w:tcW w:w="142" w:type="pct"/>
          </w:tcPr>
          <w:p w14:paraId="0A8F3D71" w14:textId="77777777" w:rsidR="00EC400B" w:rsidRPr="008860F2" w:rsidRDefault="00EC400B" w:rsidP="00EC400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</w:tcPr>
          <w:p w14:paraId="3434C562" w14:textId="0D393C84" w:rsidR="00EC400B" w:rsidRPr="008860F2" w:rsidRDefault="00EC400B" w:rsidP="00912F71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" w:type="pct"/>
            <w:gridSpan w:val="2"/>
          </w:tcPr>
          <w:p w14:paraId="67851651" w14:textId="77777777" w:rsidR="00EC400B" w:rsidRPr="008860F2" w:rsidRDefault="00EC400B" w:rsidP="00EC400B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14:paraId="77B619D5" w14:textId="77777777" w:rsidR="00EC400B" w:rsidRPr="008860F2" w:rsidRDefault="00EC400B" w:rsidP="00935B89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C400B" w:rsidRPr="008860F2" w14:paraId="2AB88BD5" w14:textId="77777777" w:rsidTr="00FB5949">
        <w:trPr>
          <w:trHeight w:val="417"/>
        </w:trPr>
        <w:tc>
          <w:tcPr>
            <w:tcW w:w="2244" w:type="pct"/>
          </w:tcPr>
          <w:p w14:paraId="3A2CCCCE" w14:textId="77777777" w:rsidR="00EC400B" w:rsidRPr="008860F2" w:rsidRDefault="00EC400B" w:rsidP="00EC400B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3B9D665" w14:textId="102B7415" w:rsidR="00EC400B" w:rsidRPr="008860F2" w:rsidRDefault="00EC400B" w:rsidP="00EC400B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1,116.</w:t>
            </w:r>
            <w:r w:rsidR="0028099B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146" w:type="pct"/>
          </w:tcPr>
          <w:p w14:paraId="6B62DF8B" w14:textId="77777777" w:rsidR="00EC400B" w:rsidRPr="008860F2" w:rsidRDefault="00EC400B" w:rsidP="00EC400B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B26C531" w14:textId="77777777" w:rsidR="00EC400B" w:rsidRPr="008860F2" w:rsidRDefault="00EC400B" w:rsidP="00EC400B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799.22</w:t>
            </w:r>
          </w:p>
        </w:tc>
        <w:tc>
          <w:tcPr>
            <w:tcW w:w="142" w:type="pct"/>
          </w:tcPr>
          <w:p w14:paraId="2967BFA5" w14:textId="77777777" w:rsidR="00EC400B" w:rsidRPr="008860F2" w:rsidRDefault="00EC400B" w:rsidP="00EC400B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2FE46D" w14:textId="07B0EF25" w:rsidR="00EC400B" w:rsidRPr="008860F2" w:rsidRDefault="00EC400B" w:rsidP="00EC400B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0.75</w:t>
            </w:r>
          </w:p>
        </w:tc>
        <w:tc>
          <w:tcPr>
            <w:tcW w:w="131" w:type="pct"/>
            <w:gridSpan w:val="2"/>
          </w:tcPr>
          <w:p w14:paraId="245AE804" w14:textId="77777777" w:rsidR="00EC400B" w:rsidRPr="008860F2" w:rsidRDefault="00EC400B" w:rsidP="00EC400B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E83A0B1" w14:textId="77777777" w:rsidR="00EC400B" w:rsidRPr="008860F2" w:rsidRDefault="00EC400B" w:rsidP="00EC400B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1.30</w:t>
            </w:r>
          </w:p>
        </w:tc>
      </w:tr>
      <w:tr w:rsidR="002958AE" w:rsidRPr="008860F2" w14:paraId="41351B7A" w14:textId="77777777" w:rsidTr="00CA518E">
        <w:trPr>
          <w:trHeight w:val="417"/>
        </w:trPr>
        <w:tc>
          <w:tcPr>
            <w:tcW w:w="2244" w:type="pct"/>
          </w:tcPr>
          <w:p w14:paraId="59A00A6C" w14:textId="77777777" w:rsidR="002958AE" w:rsidRPr="008860F2" w:rsidRDefault="002958AE" w:rsidP="00AD738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6" w:type="pct"/>
            <w:gridSpan w:val="10"/>
          </w:tcPr>
          <w:p w14:paraId="6BBCB33D" w14:textId="5F5E3F3C" w:rsidR="002958AE" w:rsidRPr="008860F2" w:rsidRDefault="002958AE" w:rsidP="00AD7389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6355E9" w:rsidRPr="008860F2" w14:paraId="71771DE0" w14:textId="77777777" w:rsidTr="00CA518E">
        <w:trPr>
          <w:trHeight w:val="417"/>
        </w:trPr>
        <w:tc>
          <w:tcPr>
            <w:tcW w:w="2244" w:type="pct"/>
          </w:tcPr>
          <w:p w14:paraId="2D6BFBF3" w14:textId="77777777" w:rsidR="006355E9" w:rsidRPr="008860F2" w:rsidRDefault="006355E9" w:rsidP="006355E9">
            <w:pPr>
              <w:pStyle w:val="BodyText"/>
              <w:spacing w:after="0" w:line="240" w:lineRule="auto"/>
              <w:ind w:left="162" w:right="-131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585" w:type="pct"/>
          </w:tcPr>
          <w:p w14:paraId="22AD70F2" w14:textId="77777777" w:rsidR="006355E9" w:rsidRPr="008860F2" w:rsidRDefault="006355E9" w:rsidP="001D388D">
            <w:pPr>
              <w:pStyle w:val="BodyText"/>
              <w:tabs>
                <w:tab w:val="decimal" w:pos="572"/>
                <w:tab w:val="left" w:pos="810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2D2BB51" w14:textId="77777777" w:rsidR="006355E9" w:rsidRPr="008860F2" w:rsidRDefault="006355E9" w:rsidP="006355E9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1969169A" w14:textId="77777777" w:rsidR="006355E9" w:rsidRPr="008860F2" w:rsidRDefault="006355E9" w:rsidP="006355E9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6F94D54E" w14:textId="77777777" w:rsidR="006355E9" w:rsidRPr="008860F2" w:rsidRDefault="006355E9" w:rsidP="006355E9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3BC7F67D" w14:textId="77777777" w:rsidR="006355E9" w:rsidRPr="008860F2" w:rsidRDefault="006355E9" w:rsidP="006355E9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0147FBA5" w14:textId="77777777" w:rsidR="006355E9" w:rsidRPr="008860F2" w:rsidRDefault="006355E9" w:rsidP="006355E9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418DA170" w14:textId="77777777" w:rsidR="006355E9" w:rsidRPr="008860F2" w:rsidRDefault="006355E9" w:rsidP="006355E9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C47C4" w:rsidRPr="008860F2" w14:paraId="77646F45" w14:textId="77777777" w:rsidTr="00CA518E">
        <w:trPr>
          <w:trHeight w:val="417"/>
        </w:trPr>
        <w:tc>
          <w:tcPr>
            <w:tcW w:w="2244" w:type="pct"/>
          </w:tcPr>
          <w:p w14:paraId="01C21E07" w14:textId="77777777" w:rsidR="000C47C4" w:rsidRPr="008860F2" w:rsidRDefault="000C47C4" w:rsidP="000C47C4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585" w:type="pct"/>
          </w:tcPr>
          <w:p w14:paraId="0F06AB91" w14:textId="300CAD59" w:rsidR="000C47C4" w:rsidRPr="008860F2" w:rsidRDefault="005C23CF" w:rsidP="000C47C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C768C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3C768C"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146" w:type="pct"/>
          </w:tcPr>
          <w:p w14:paraId="0DF095ED" w14:textId="77777777" w:rsidR="000C47C4" w:rsidRPr="008860F2" w:rsidRDefault="000C47C4" w:rsidP="000C47C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61B44AB6" w14:textId="77777777" w:rsidR="000C47C4" w:rsidRPr="008860F2" w:rsidRDefault="000C47C4" w:rsidP="000C47C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13.40</w:t>
            </w:r>
          </w:p>
        </w:tc>
        <w:tc>
          <w:tcPr>
            <w:tcW w:w="142" w:type="pct"/>
          </w:tcPr>
          <w:p w14:paraId="5CA308FF" w14:textId="77777777" w:rsidR="000C47C4" w:rsidRPr="008860F2" w:rsidRDefault="000C47C4" w:rsidP="000C47C4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759D1984" w14:textId="676AE456" w:rsidR="000C47C4" w:rsidRPr="008860F2" w:rsidRDefault="005C23CF" w:rsidP="000C47C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" w:type="pct"/>
            <w:gridSpan w:val="2"/>
          </w:tcPr>
          <w:p w14:paraId="26E8D8F6" w14:textId="77777777" w:rsidR="000C47C4" w:rsidRPr="008860F2" w:rsidRDefault="000C47C4" w:rsidP="000C47C4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4DD82085" w14:textId="77777777" w:rsidR="000C47C4" w:rsidRPr="008860F2" w:rsidRDefault="000C47C4" w:rsidP="00912F71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C47C4" w:rsidRPr="008860F2" w14:paraId="192B1CCB" w14:textId="77777777" w:rsidTr="00CA518E">
        <w:trPr>
          <w:trHeight w:val="417"/>
        </w:trPr>
        <w:tc>
          <w:tcPr>
            <w:tcW w:w="2244" w:type="pct"/>
          </w:tcPr>
          <w:p w14:paraId="46115737" w14:textId="77777777" w:rsidR="000C47C4" w:rsidRPr="008860F2" w:rsidRDefault="000C47C4" w:rsidP="000C47C4">
            <w:pPr>
              <w:pStyle w:val="BodyText"/>
              <w:spacing w:after="0" w:line="240" w:lineRule="auto"/>
              <w:ind w:left="162" w:right="-131" w:hanging="162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8860F2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สัญญาเช่าพื้นที่</w:t>
            </w:r>
          </w:p>
        </w:tc>
        <w:tc>
          <w:tcPr>
            <w:tcW w:w="585" w:type="pct"/>
          </w:tcPr>
          <w:p w14:paraId="224BBC6A" w14:textId="259F32C1" w:rsidR="000C47C4" w:rsidRPr="008860F2" w:rsidRDefault="005C23CF" w:rsidP="00CA518E">
            <w:pPr>
              <w:pStyle w:val="BodyText"/>
              <w:tabs>
                <w:tab w:val="decimal" w:pos="681"/>
              </w:tabs>
              <w:spacing w:after="0"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4E87E368" w14:textId="77777777" w:rsidR="000C47C4" w:rsidRPr="008860F2" w:rsidRDefault="000C47C4" w:rsidP="000C47C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4E2BEFC3" w14:textId="77777777" w:rsidR="000C47C4" w:rsidRPr="008860F2" w:rsidRDefault="000C47C4" w:rsidP="000C47C4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100.00</w:t>
            </w:r>
          </w:p>
        </w:tc>
        <w:tc>
          <w:tcPr>
            <w:tcW w:w="142" w:type="pct"/>
          </w:tcPr>
          <w:p w14:paraId="0699E3A9" w14:textId="77777777" w:rsidR="000C47C4" w:rsidRPr="008860F2" w:rsidRDefault="000C47C4" w:rsidP="000C47C4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58BF7960" w14:textId="025BFA67" w:rsidR="000C47C4" w:rsidRPr="008860F2" w:rsidRDefault="005C23CF" w:rsidP="000C47C4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" w:type="pct"/>
            <w:gridSpan w:val="2"/>
          </w:tcPr>
          <w:p w14:paraId="44A02D71" w14:textId="77777777" w:rsidR="000C47C4" w:rsidRPr="008860F2" w:rsidRDefault="000C47C4" w:rsidP="000C47C4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4FFC3286" w14:textId="77777777" w:rsidR="000C47C4" w:rsidRPr="008860F2" w:rsidRDefault="000C47C4" w:rsidP="000C47C4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0C47C4" w:rsidRPr="008860F2" w14:paraId="2EE14815" w14:textId="77777777" w:rsidTr="00CA518E">
        <w:trPr>
          <w:trHeight w:val="417"/>
        </w:trPr>
        <w:tc>
          <w:tcPr>
            <w:tcW w:w="2244" w:type="pct"/>
          </w:tcPr>
          <w:p w14:paraId="73FD69BC" w14:textId="1B34EBC6" w:rsidR="000C47C4" w:rsidRPr="008860F2" w:rsidRDefault="000C47C4" w:rsidP="000C47C4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585" w:type="pct"/>
          </w:tcPr>
          <w:p w14:paraId="5BCE48A8" w14:textId="4DEABBF3" w:rsidR="000C47C4" w:rsidRPr="008860F2" w:rsidRDefault="005C23CF" w:rsidP="000C47C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7.47</w:t>
            </w:r>
          </w:p>
        </w:tc>
        <w:tc>
          <w:tcPr>
            <w:tcW w:w="146" w:type="pct"/>
          </w:tcPr>
          <w:p w14:paraId="13C63C83" w14:textId="77777777" w:rsidR="000C47C4" w:rsidRPr="008860F2" w:rsidRDefault="000C47C4" w:rsidP="000C47C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370C1B26" w14:textId="22A8CB69" w:rsidR="000C47C4" w:rsidRPr="008860F2" w:rsidRDefault="006F3449" w:rsidP="000C47C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667A4510" w14:textId="77777777" w:rsidR="000C47C4" w:rsidRPr="008860F2" w:rsidRDefault="000C47C4" w:rsidP="000C47C4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7BB862DB" w14:textId="6A4AFAB5" w:rsidR="000C47C4" w:rsidRPr="008860F2" w:rsidRDefault="005C23CF" w:rsidP="000C47C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" w:type="pct"/>
            <w:gridSpan w:val="2"/>
          </w:tcPr>
          <w:p w14:paraId="6BB568E9" w14:textId="77777777" w:rsidR="000C47C4" w:rsidRPr="008860F2" w:rsidRDefault="000C47C4" w:rsidP="000C47C4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2986AE81" w14:textId="77777777" w:rsidR="000C47C4" w:rsidRPr="008860F2" w:rsidRDefault="000C47C4" w:rsidP="000C47C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56834" w:rsidRPr="008860F2" w14:paraId="5A8851DC" w14:textId="77777777" w:rsidTr="00CA518E">
        <w:trPr>
          <w:trHeight w:val="417"/>
        </w:trPr>
        <w:tc>
          <w:tcPr>
            <w:tcW w:w="2244" w:type="pct"/>
          </w:tcPr>
          <w:p w14:paraId="18E30B5A" w14:textId="5BACC24E" w:rsidR="00A56834" w:rsidRPr="008860F2" w:rsidRDefault="00A56834" w:rsidP="000C47C4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585" w:type="pct"/>
          </w:tcPr>
          <w:p w14:paraId="5937323E" w14:textId="20A3EDA2" w:rsidR="00A56834" w:rsidRDefault="00A56834" w:rsidP="000C47C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27.91</w:t>
            </w:r>
          </w:p>
        </w:tc>
        <w:tc>
          <w:tcPr>
            <w:tcW w:w="146" w:type="pct"/>
          </w:tcPr>
          <w:p w14:paraId="358F575B" w14:textId="77777777" w:rsidR="00A56834" w:rsidRPr="008860F2" w:rsidRDefault="00A56834" w:rsidP="000C47C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571707F0" w14:textId="32C47827" w:rsidR="00A56834" w:rsidRPr="008860F2" w:rsidRDefault="006F3449" w:rsidP="000C47C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11.66</w:t>
            </w:r>
          </w:p>
        </w:tc>
        <w:tc>
          <w:tcPr>
            <w:tcW w:w="142" w:type="pct"/>
          </w:tcPr>
          <w:p w14:paraId="29985FC6" w14:textId="77777777" w:rsidR="00A56834" w:rsidRPr="008860F2" w:rsidRDefault="00A56834" w:rsidP="000C47C4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gridSpan w:val="2"/>
          </w:tcPr>
          <w:p w14:paraId="559F03BF" w14:textId="72713FB9" w:rsidR="00A56834" w:rsidRDefault="00A56834" w:rsidP="000C47C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1" w:type="pct"/>
            <w:gridSpan w:val="2"/>
          </w:tcPr>
          <w:p w14:paraId="505FA7E7" w14:textId="77777777" w:rsidR="00A56834" w:rsidRPr="008860F2" w:rsidRDefault="00A56834" w:rsidP="000C47C4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00B929E1" w14:textId="7DA68BB2" w:rsidR="00A56834" w:rsidRPr="008860F2" w:rsidRDefault="00A56834" w:rsidP="000C47C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C47C4" w:rsidRPr="008860F2" w14:paraId="139F793B" w14:textId="77777777" w:rsidTr="00CA518E">
        <w:trPr>
          <w:trHeight w:val="417"/>
        </w:trPr>
        <w:tc>
          <w:tcPr>
            <w:tcW w:w="2244" w:type="pct"/>
          </w:tcPr>
          <w:p w14:paraId="64BB1C54" w14:textId="77777777" w:rsidR="000C47C4" w:rsidRPr="008860F2" w:rsidRDefault="000C47C4" w:rsidP="000C47C4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93AA68B" w14:textId="22F190CC" w:rsidR="000C47C4" w:rsidRPr="008860F2" w:rsidRDefault="00E53FB8" w:rsidP="000C47C4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58.14</w:t>
            </w:r>
          </w:p>
        </w:tc>
        <w:tc>
          <w:tcPr>
            <w:tcW w:w="146" w:type="pct"/>
          </w:tcPr>
          <w:p w14:paraId="5A140F24" w14:textId="77777777" w:rsidR="000C47C4" w:rsidRPr="008860F2" w:rsidRDefault="000C47C4" w:rsidP="000C47C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E95C09A" w14:textId="4793D7EB" w:rsidR="000C47C4" w:rsidRPr="008860F2" w:rsidRDefault="001D388D" w:rsidP="000C47C4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125.06</w:t>
            </w:r>
          </w:p>
        </w:tc>
        <w:tc>
          <w:tcPr>
            <w:tcW w:w="142" w:type="pct"/>
          </w:tcPr>
          <w:p w14:paraId="620ABCB1" w14:textId="77777777" w:rsidR="000C47C4" w:rsidRPr="008860F2" w:rsidRDefault="000C47C4" w:rsidP="000C47C4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F5CFF4" w14:textId="3FE0D76E" w:rsidR="000C47C4" w:rsidRPr="008860F2" w:rsidRDefault="005C23CF" w:rsidP="000C47C4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1" w:type="pct"/>
            <w:gridSpan w:val="2"/>
          </w:tcPr>
          <w:p w14:paraId="0137B4F0" w14:textId="77777777" w:rsidR="000C47C4" w:rsidRPr="008860F2" w:rsidRDefault="000C47C4" w:rsidP="000C47C4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2500E0" w14:textId="77777777" w:rsidR="000C47C4" w:rsidRPr="008860F2" w:rsidRDefault="000C47C4" w:rsidP="000C47C4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7FA81EE" w14:textId="77777777" w:rsidR="009F7FFB" w:rsidRPr="008860F2" w:rsidRDefault="009F7FFB" w:rsidP="00094F2D">
      <w:pPr>
        <w:pStyle w:val="NoSpacing"/>
        <w:rPr>
          <w:rFonts w:ascii="Angsana New" w:hAnsi="Angsana New"/>
          <w:sz w:val="28"/>
          <w:szCs w:val="28"/>
        </w:rPr>
      </w:pPr>
    </w:p>
    <w:p w14:paraId="40A92FBA" w14:textId="77777777" w:rsidR="007C43D2" w:rsidRDefault="007C43D2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10577BD4" w14:textId="28B0B228" w:rsidR="00972BBE" w:rsidRPr="008860F2" w:rsidRDefault="00972BBE" w:rsidP="00972BBE">
      <w:pPr>
        <w:spacing w:line="240" w:lineRule="auto"/>
        <w:ind w:left="540" w:right="-43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บริษัทย่อยแห่งหนึ่งได้ทำคำสั่งซื้อวัตถุดิบล่วงหน้ากับบริษัททั้งในและต่างประเทศ โดยมีระยะเวลา ปริมาณ และราคาตามที่ได้ระบุไว้ในคำสั่งซื้อ ณ วันที่ </w:t>
      </w:r>
      <w:r w:rsidRPr="008860F2">
        <w:rPr>
          <w:rFonts w:ascii="Angsana New" w:hAnsi="Angsana New"/>
          <w:sz w:val="28"/>
          <w:szCs w:val="28"/>
        </w:rPr>
        <w:t xml:space="preserve">30 </w:t>
      </w:r>
      <w:r w:rsidR="00544E9A" w:rsidRPr="008860F2">
        <w:rPr>
          <w:rFonts w:ascii="Angsana New" w:hAnsi="Angsana New"/>
          <w:sz w:val="28"/>
          <w:szCs w:val="28"/>
          <w:cs/>
        </w:rPr>
        <w:t>กันยายน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</w:rPr>
        <w:t>256</w:t>
      </w:r>
      <w:r w:rsidR="000C47C4" w:rsidRPr="008860F2">
        <w:rPr>
          <w:rFonts w:ascii="Angsana New" w:hAnsi="Angsana New"/>
          <w:sz w:val="28"/>
          <w:szCs w:val="28"/>
        </w:rPr>
        <w:t>3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บริษัทย่อยมีภาระผูกพันตามคำสั่งซื้อดังกล่าวคงเหลือ จำนวน</w:t>
      </w:r>
      <w:r w:rsidR="001572B2">
        <w:rPr>
          <w:rFonts w:ascii="Angsana New" w:hAnsi="Angsana New"/>
          <w:sz w:val="28"/>
          <w:szCs w:val="28"/>
        </w:rPr>
        <w:t xml:space="preserve"> 0.74</w:t>
      </w:r>
      <w:r w:rsidR="00AC2E88"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ล้าน</w:t>
      </w:r>
      <w:r w:rsidR="00F46AFF">
        <w:rPr>
          <w:rFonts w:ascii="Angsana New" w:hAnsi="Angsana New" w:hint="cs"/>
          <w:sz w:val="28"/>
          <w:szCs w:val="28"/>
          <w:cs/>
        </w:rPr>
        <w:t>ดอลลาร์</w:t>
      </w:r>
      <w:r w:rsidRPr="008860F2">
        <w:rPr>
          <w:rFonts w:ascii="Angsana New" w:hAnsi="Angsana New"/>
          <w:sz w:val="28"/>
          <w:szCs w:val="28"/>
          <w:cs/>
        </w:rPr>
        <w:t>สหรัฐ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และ</w:t>
      </w:r>
      <w:r w:rsidR="001572B2">
        <w:rPr>
          <w:rFonts w:ascii="Angsana New" w:hAnsi="Angsana New" w:hint="cs"/>
          <w:sz w:val="28"/>
          <w:szCs w:val="28"/>
          <w:cs/>
        </w:rPr>
        <w:t xml:space="preserve"> </w:t>
      </w:r>
      <w:r w:rsidR="001572B2">
        <w:rPr>
          <w:rFonts w:ascii="Angsana New" w:hAnsi="Angsana New"/>
          <w:sz w:val="28"/>
          <w:szCs w:val="28"/>
        </w:rPr>
        <w:t>13.18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ล้านบาท</w:t>
      </w:r>
      <w:r w:rsidR="00925F26"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i/>
          <w:iCs/>
          <w:sz w:val="28"/>
          <w:szCs w:val="28"/>
        </w:rPr>
        <w:t>(</w:t>
      </w:r>
      <w:r w:rsidR="00AA39F7" w:rsidRPr="008860F2">
        <w:rPr>
          <w:rFonts w:ascii="Angsana New" w:hAnsi="Angsana New"/>
          <w:i/>
          <w:iCs/>
          <w:sz w:val="28"/>
          <w:szCs w:val="28"/>
        </w:rPr>
        <w:t>256</w:t>
      </w:r>
      <w:r w:rsidR="000C47C4" w:rsidRPr="008860F2">
        <w:rPr>
          <w:rFonts w:ascii="Angsana New" w:hAnsi="Angsana New"/>
          <w:i/>
          <w:iCs/>
          <w:sz w:val="28"/>
          <w:szCs w:val="28"/>
        </w:rPr>
        <w:t>2</w:t>
      </w:r>
      <w:r w:rsidRPr="008860F2">
        <w:rPr>
          <w:rFonts w:ascii="Angsana New" w:hAnsi="Angsana New"/>
          <w:i/>
          <w:iCs/>
          <w:sz w:val="28"/>
          <w:szCs w:val="28"/>
        </w:rPr>
        <w:t>:</w:t>
      </w:r>
      <w:r w:rsidRPr="008860F2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AC2E88" w:rsidRPr="008860F2">
        <w:rPr>
          <w:rFonts w:ascii="Angsana New" w:hAnsi="Angsana New"/>
          <w:i/>
          <w:iCs/>
          <w:sz w:val="28"/>
          <w:szCs w:val="28"/>
        </w:rPr>
        <w:t>1</w:t>
      </w:r>
      <w:r w:rsidR="00AA39F7" w:rsidRPr="008860F2">
        <w:rPr>
          <w:rFonts w:ascii="Angsana New" w:hAnsi="Angsana New"/>
          <w:i/>
          <w:iCs/>
          <w:sz w:val="28"/>
          <w:szCs w:val="28"/>
          <w:cs/>
        </w:rPr>
        <w:t>.</w:t>
      </w:r>
      <w:r w:rsidR="000C47C4" w:rsidRPr="008860F2">
        <w:rPr>
          <w:rFonts w:ascii="Angsana New" w:hAnsi="Angsana New"/>
          <w:i/>
          <w:iCs/>
          <w:sz w:val="28"/>
          <w:szCs w:val="28"/>
        </w:rPr>
        <w:t>03</w:t>
      </w:r>
      <w:r w:rsidR="00AA39F7" w:rsidRPr="008860F2">
        <w:rPr>
          <w:rFonts w:ascii="Angsana New" w:hAnsi="Angsana New"/>
          <w:sz w:val="28"/>
          <w:szCs w:val="28"/>
          <w:cs/>
        </w:rPr>
        <w:t xml:space="preserve"> </w:t>
      </w:r>
      <w:r w:rsidR="00AA39F7" w:rsidRPr="008860F2">
        <w:rPr>
          <w:rFonts w:ascii="Angsana New" w:hAnsi="Angsana New"/>
          <w:i/>
          <w:iCs/>
          <w:sz w:val="28"/>
          <w:szCs w:val="28"/>
          <w:cs/>
        </w:rPr>
        <w:t>ล้าน</w:t>
      </w:r>
      <w:r w:rsidR="00F46AFF" w:rsidRPr="00B37073">
        <w:rPr>
          <w:rFonts w:ascii="Angsana New" w:hAnsi="Angsana New" w:hint="cs"/>
          <w:i/>
          <w:iCs/>
          <w:sz w:val="28"/>
          <w:szCs w:val="28"/>
          <w:cs/>
        </w:rPr>
        <w:t>ดอลลาร์</w:t>
      </w:r>
      <w:r w:rsidR="00EB249E">
        <w:rPr>
          <w:rFonts w:ascii="Angsana New" w:hAnsi="Angsana New" w:hint="cs"/>
          <w:i/>
          <w:iCs/>
          <w:sz w:val="28"/>
          <w:szCs w:val="28"/>
          <w:cs/>
        </w:rPr>
        <w:t>สหรัฐ</w:t>
      </w:r>
      <w:r w:rsidR="00AA39F7" w:rsidRPr="008860F2">
        <w:rPr>
          <w:rFonts w:ascii="Angsana New" w:hAnsi="Angsana New"/>
          <w:i/>
          <w:iCs/>
          <w:sz w:val="28"/>
          <w:szCs w:val="28"/>
        </w:rPr>
        <w:t xml:space="preserve"> </w:t>
      </w:r>
      <w:r w:rsidR="00AA39F7" w:rsidRPr="008860F2">
        <w:rPr>
          <w:rFonts w:ascii="Angsana New" w:hAnsi="Angsana New"/>
          <w:i/>
          <w:iCs/>
          <w:sz w:val="28"/>
          <w:szCs w:val="28"/>
          <w:cs/>
        </w:rPr>
        <w:t xml:space="preserve">และ </w:t>
      </w:r>
      <w:r w:rsidR="000C47C4" w:rsidRPr="008860F2">
        <w:rPr>
          <w:rFonts w:ascii="Angsana New" w:hAnsi="Angsana New"/>
          <w:i/>
          <w:iCs/>
          <w:sz w:val="28"/>
          <w:szCs w:val="28"/>
        </w:rPr>
        <w:t>61.39</w:t>
      </w:r>
      <w:r w:rsidR="00AA39F7" w:rsidRPr="008860F2">
        <w:rPr>
          <w:rFonts w:ascii="Angsana New" w:hAnsi="Angsana New"/>
          <w:i/>
          <w:iCs/>
          <w:sz w:val="28"/>
          <w:szCs w:val="28"/>
        </w:rPr>
        <w:t xml:space="preserve"> </w:t>
      </w:r>
      <w:r w:rsidR="00AA39F7" w:rsidRPr="008860F2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="000166FF">
        <w:rPr>
          <w:rFonts w:ascii="Angsana New" w:hAnsi="Angsana New"/>
          <w:i/>
          <w:iCs/>
          <w:sz w:val="28"/>
          <w:szCs w:val="28"/>
        </w:rPr>
        <w:t xml:space="preserve"> </w:t>
      </w:r>
      <w:r w:rsidR="000166FF" w:rsidRPr="000166FF">
        <w:rPr>
          <w:rFonts w:ascii="Angsana New" w:hAnsi="Angsana New"/>
          <w:i/>
          <w:iCs/>
          <w:sz w:val="28"/>
          <w:szCs w:val="28"/>
          <w:cs/>
        </w:rPr>
        <w:t xml:space="preserve">และมีปริมาณคงเหลือ </w:t>
      </w:r>
      <w:r w:rsidR="0097322D">
        <w:rPr>
          <w:rFonts w:ascii="Angsana New" w:hAnsi="Angsana New"/>
          <w:i/>
          <w:iCs/>
          <w:sz w:val="28"/>
          <w:szCs w:val="28"/>
        </w:rPr>
        <w:t>4,315</w:t>
      </w:r>
      <w:r w:rsidR="000166FF" w:rsidRPr="000166FF">
        <w:rPr>
          <w:rFonts w:ascii="Angsana New" w:hAnsi="Angsana New"/>
          <w:i/>
          <w:iCs/>
          <w:sz w:val="28"/>
          <w:szCs w:val="28"/>
          <w:cs/>
        </w:rPr>
        <w:t xml:space="preserve"> ตัน</w:t>
      </w:r>
      <w:r w:rsidRPr="008860F2">
        <w:rPr>
          <w:rFonts w:ascii="Angsana New" w:hAnsi="Angsana New"/>
          <w:i/>
          <w:iCs/>
          <w:sz w:val="28"/>
          <w:szCs w:val="28"/>
        </w:rPr>
        <w:t>)</w:t>
      </w:r>
    </w:p>
    <w:p w14:paraId="1A3F917D" w14:textId="13BD1A64" w:rsidR="00CA518E" w:rsidRDefault="00CA518E" w:rsidP="00465CD8">
      <w:pPr>
        <w:spacing w:line="240" w:lineRule="auto"/>
        <w:ind w:left="540" w:right="533"/>
        <w:rPr>
          <w:rFonts w:ascii="Angsana New" w:hAnsi="Angsana New"/>
          <w:b/>
          <w:bCs/>
          <w:sz w:val="22"/>
          <w:szCs w:val="22"/>
        </w:rPr>
      </w:pPr>
    </w:p>
    <w:p w14:paraId="441738A0" w14:textId="23AF0CBF" w:rsidR="00465CD8" w:rsidRPr="008860F2" w:rsidRDefault="00465CD8" w:rsidP="00465CD8">
      <w:pPr>
        <w:spacing w:line="240" w:lineRule="auto"/>
        <w:ind w:left="540" w:right="533"/>
        <w:rPr>
          <w:rFonts w:ascii="Angsana New" w:hAnsi="Angsana New"/>
          <w:b/>
          <w:bCs/>
          <w:sz w:val="28"/>
          <w:szCs w:val="28"/>
        </w:rPr>
      </w:pPr>
      <w:r w:rsidRPr="008860F2">
        <w:rPr>
          <w:rFonts w:ascii="Angsana New" w:hAnsi="Angsana New"/>
          <w:b/>
          <w:bCs/>
          <w:sz w:val="28"/>
          <w:szCs w:val="28"/>
          <w:cs/>
        </w:rPr>
        <w:t>สัญญาสำคัญที่ทำกับบุคคลหรือกิจการที่ไม่เกี่ยวข้องกัน มีดังต่อไปนี้</w:t>
      </w:r>
    </w:p>
    <w:p w14:paraId="49E431E2" w14:textId="77777777" w:rsidR="00465CD8" w:rsidRPr="008860F2" w:rsidRDefault="00465CD8" w:rsidP="00094F2D">
      <w:pPr>
        <w:pStyle w:val="NoSpacing"/>
        <w:rPr>
          <w:rFonts w:ascii="Angsana New" w:hAnsi="Angsana New"/>
          <w:sz w:val="28"/>
          <w:szCs w:val="28"/>
          <w:cs/>
        </w:rPr>
      </w:pPr>
    </w:p>
    <w:p w14:paraId="525A8A2F" w14:textId="77777777" w:rsidR="00465CD8" w:rsidRPr="008860F2" w:rsidRDefault="00465CD8" w:rsidP="00B02C13">
      <w:pPr>
        <w:pStyle w:val="ListParagraph"/>
        <w:numPr>
          <w:ilvl w:val="0"/>
          <w:numId w:val="5"/>
        </w:numPr>
        <w:tabs>
          <w:tab w:val="left" w:pos="540"/>
        </w:tabs>
        <w:ind w:left="0" w:firstLine="0"/>
        <w:rPr>
          <w:rFonts w:ascii="Angsana New" w:hAnsi="Angsana New"/>
          <w:i/>
          <w:iCs/>
          <w:sz w:val="28"/>
          <w:szCs w:val="28"/>
          <w:cs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สัญญาเช่าที่ดิน</w:t>
      </w:r>
    </w:p>
    <w:p w14:paraId="76741A2B" w14:textId="77777777" w:rsidR="00465CD8" w:rsidRPr="008860F2" w:rsidRDefault="00465CD8" w:rsidP="00094F2D">
      <w:pPr>
        <w:pStyle w:val="NoSpacing"/>
        <w:rPr>
          <w:rFonts w:ascii="Angsana New" w:hAnsi="Angsana New"/>
          <w:sz w:val="28"/>
          <w:szCs w:val="28"/>
        </w:rPr>
      </w:pPr>
    </w:p>
    <w:p w14:paraId="5F1CCF71" w14:textId="3AD44157" w:rsidR="00465CD8" w:rsidRPr="008860F2" w:rsidRDefault="00465CD8" w:rsidP="00465CD8">
      <w:pPr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บริษัทย่อยได้ทำสัญญาเช่าที่ดินเพื่อการพัฒนาโครงการ</w:t>
      </w:r>
      <w:r w:rsidR="00CC7B60" w:rsidRPr="008860F2">
        <w:rPr>
          <w:rFonts w:ascii="Angsana New" w:hAnsi="Angsana New"/>
          <w:sz w:val="28"/>
          <w:szCs w:val="28"/>
          <w:cs/>
        </w:rPr>
        <w:t>อสังหาริมทรัพย์</w:t>
      </w:r>
      <w:r w:rsidRPr="008860F2">
        <w:rPr>
          <w:rFonts w:ascii="Angsana New" w:hAnsi="Angsana New"/>
          <w:sz w:val="28"/>
          <w:szCs w:val="28"/>
          <w:cs/>
        </w:rPr>
        <w:t>หลายสัญญา</w:t>
      </w:r>
      <w:r w:rsidR="00CC7B60"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 xml:space="preserve">โดยสัญญามีระยะเวลา ตั้งแต่ </w:t>
      </w:r>
      <w:r w:rsidR="00315EC0" w:rsidRPr="008860F2">
        <w:rPr>
          <w:rFonts w:ascii="Angsana New" w:hAnsi="Angsana New"/>
          <w:sz w:val="28"/>
          <w:szCs w:val="28"/>
        </w:rPr>
        <w:t>5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 xml:space="preserve">ปี ถึง </w:t>
      </w:r>
      <w:r w:rsidRPr="008860F2">
        <w:rPr>
          <w:rFonts w:ascii="Angsana New" w:hAnsi="Angsana New"/>
          <w:sz w:val="28"/>
          <w:szCs w:val="28"/>
        </w:rPr>
        <w:t>3</w:t>
      </w:r>
      <w:r w:rsidR="00A52669" w:rsidRPr="008860F2">
        <w:rPr>
          <w:rFonts w:ascii="Angsana New" w:hAnsi="Angsana New"/>
          <w:sz w:val="28"/>
          <w:szCs w:val="28"/>
        </w:rPr>
        <w:t>0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 xml:space="preserve">ปี สิ้นสุดปี </w:t>
      </w:r>
      <w:r w:rsidRPr="008860F2">
        <w:rPr>
          <w:rFonts w:ascii="Angsana New" w:hAnsi="Angsana New"/>
          <w:sz w:val="28"/>
          <w:szCs w:val="28"/>
        </w:rPr>
        <w:t>25</w:t>
      </w:r>
      <w:r w:rsidR="00A52669" w:rsidRPr="008860F2">
        <w:rPr>
          <w:rFonts w:ascii="Angsana New" w:hAnsi="Angsana New"/>
          <w:sz w:val="28"/>
          <w:szCs w:val="28"/>
        </w:rPr>
        <w:t>84</w:t>
      </w:r>
      <w:r w:rsidRPr="008860F2">
        <w:rPr>
          <w:rFonts w:ascii="Angsana New" w:hAnsi="Angsana New"/>
          <w:sz w:val="28"/>
          <w:szCs w:val="28"/>
          <w:cs/>
        </w:rPr>
        <w:t xml:space="preserve"> โดยบริษัทย่อยดังกล่าวจะต้องปฏิบัติตามข</w:t>
      </w:r>
      <w:r w:rsidR="006B45FF" w:rsidRPr="008860F2">
        <w:rPr>
          <w:rFonts w:ascii="Angsana New" w:hAnsi="Angsana New"/>
          <w:sz w:val="28"/>
          <w:szCs w:val="28"/>
          <w:cs/>
        </w:rPr>
        <w:t>้อกำหนดและเงื่อนไขที่ระบุไว้</w:t>
      </w:r>
      <w:r w:rsidR="006B45FF"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 xml:space="preserve">ในสัญญา </w:t>
      </w:r>
    </w:p>
    <w:p w14:paraId="6F4F0A93" w14:textId="77777777" w:rsidR="00465CD8" w:rsidRPr="008860F2" w:rsidRDefault="00465CD8" w:rsidP="00094F2D">
      <w:pPr>
        <w:pStyle w:val="NoSpacing"/>
        <w:rPr>
          <w:rFonts w:ascii="Angsana New" w:hAnsi="Angsana New"/>
          <w:sz w:val="22"/>
        </w:rPr>
      </w:pPr>
    </w:p>
    <w:p w14:paraId="46559227" w14:textId="77777777" w:rsidR="00465CD8" w:rsidRPr="008860F2" w:rsidRDefault="00465CD8" w:rsidP="00465CD8">
      <w:pPr>
        <w:tabs>
          <w:tab w:val="left" w:pos="720"/>
        </w:tabs>
        <w:ind w:left="1170" w:hanging="63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วันที่ </w:t>
      </w:r>
      <w:r w:rsidR="00ED1DBE" w:rsidRPr="008860F2">
        <w:rPr>
          <w:rFonts w:ascii="Angsana New" w:hAnsi="Angsana New"/>
          <w:sz w:val="28"/>
          <w:szCs w:val="28"/>
        </w:rPr>
        <w:t>3</w:t>
      </w:r>
      <w:r w:rsidR="00B537F2" w:rsidRPr="008860F2">
        <w:rPr>
          <w:rFonts w:ascii="Angsana New" w:hAnsi="Angsana New"/>
          <w:sz w:val="28"/>
          <w:szCs w:val="28"/>
        </w:rPr>
        <w:t xml:space="preserve">0 </w:t>
      </w:r>
      <w:r w:rsidR="00B537F2" w:rsidRPr="008860F2">
        <w:rPr>
          <w:rFonts w:ascii="Angsana New" w:hAnsi="Angsana New"/>
          <w:sz w:val="28"/>
          <w:szCs w:val="28"/>
          <w:cs/>
        </w:rPr>
        <w:t xml:space="preserve">กันยายน </w:t>
      </w:r>
      <w:r w:rsidR="00244264" w:rsidRPr="008860F2">
        <w:rPr>
          <w:rFonts w:ascii="Angsana New" w:hAnsi="Angsana New"/>
          <w:sz w:val="28"/>
          <w:szCs w:val="28"/>
        </w:rPr>
        <w:t>256</w:t>
      </w:r>
      <w:r w:rsidR="000C47C4" w:rsidRPr="008860F2">
        <w:rPr>
          <w:rFonts w:ascii="Angsana New" w:hAnsi="Angsana New"/>
          <w:sz w:val="28"/>
          <w:szCs w:val="28"/>
        </w:rPr>
        <w:t>3</w:t>
      </w:r>
      <w:r w:rsidRPr="008860F2">
        <w:rPr>
          <w:rFonts w:ascii="Angsana New" w:hAnsi="Angsana New"/>
          <w:sz w:val="28"/>
          <w:szCs w:val="28"/>
          <w:cs/>
        </w:rPr>
        <w:t xml:space="preserve"> ภาระผูกพันในการจ่ายค่าเช่าที่ดินรวมของบริษัทย่อยในอนาคต มีดังนี้</w:t>
      </w:r>
    </w:p>
    <w:p w14:paraId="5BD4B99C" w14:textId="77777777" w:rsidR="00465CD8" w:rsidRPr="008860F2" w:rsidRDefault="00465CD8" w:rsidP="006D31FB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168"/>
        <w:gridCol w:w="1980"/>
        <w:gridCol w:w="270"/>
        <w:gridCol w:w="1620"/>
        <w:gridCol w:w="270"/>
        <w:gridCol w:w="1980"/>
      </w:tblGrid>
      <w:tr w:rsidR="00CE783A" w:rsidRPr="008860F2" w14:paraId="6685705D" w14:textId="77777777" w:rsidTr="00CA518E">
        <w:tc>
          <w:tcPr>
            <w:tcW w:w="3168" w:type="dxa"/>
          </w:tcPr>
          <w:p w14:paraId="0AE16E8A" w14:textId="77777777" w:rsidR="00CE783A" w:rsidRPr="008860F2" w:rsidRDefault="00CE783A" w:rsidP="002B3BAA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</w:p>
          <w:p w14:paraId="055A67F2" w14:textId="77777777" w:rsidR="00CE783A" w:rsidRPr="008860F2" w:rsidRDefault="00CE783A" w:rsidP="002B3BAA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8527126" w14:textId="77777777" w:rsidR="00CE783A" w:rsidRPr="008860F2" w:rsidRDefault="00CE783A" w:rsidP="00CE783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โครงการปาร์ค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เวนเชอร์</w:t>
            </w:r>
            <w:r w:rsidRPr="008860F2">
              <w:rPr>
                <w:rFonts w:ascii="Angsana New" w:hAnsi="Angsana New"/>
                <w:sz w:val="28"/>
                <w:szCs w:val="28"/>
              </w:rPr>
              <w:br/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อีโคเพล็กซ์</w:t>
            </w:r>
          </w:p>
        </w:tc>
        <w:tc>
          <w:tcPr>
            <w:tcW w:w="270" w:type="dxa"/>
          </w:tcPr>
          <w:p w14:paraId="0DCBAE87" w14:textId="77777777" w:rsidR="00CE783A" w:rsidRPr="008860F2" w:rsidRDefault="00CE783A" w:rsidP="002B3BA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CC24FA6" w14:textId="77777777" w:rsidR="00A90D12" w:rsidRDefault="00CE783A" w:rsidP="00A90D1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โครงการ</w:t>
            </w:r>
          </w:p>
          <w:p w14:paraId="5ECFDF5E" w14:textId="655F1C01" w:rsidR="00CE783A" w:rsidRPr="008860F2" w:rsidRDefault="00A90D12" w:rsidP="00A90D1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สิริอพาร์ทเม้นท์</w:t>
            </w:r>
          </w:p>
        </w:tc>
        <w:tc>
          <w:tcPr>
            <w:tcW w:w="270" w:type="dxa"/>
          </w:tcPr>
          <w:p w14:paraId="67B903EB" w14:textId="77777777" w:rsidR="00CE783A" w:rsidRPr="008860F2" w:rsidRDefault="00CE783A" w:rsidP="002B3BAA">
            <w:pPr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FD8485B" w14:textId="77777777" w:rsidR="00CE783A" w:rsidRPr="008860F2" w:rsidRDefault="00CE783A" w:rsidP="002B3BAA">
            <w:pPr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75C99CE" w14:textId="77777777" w:rsidR="00CE783A" w:rsidRPr="008860F2" w:rsidRDefault="00CE783A" w:rsidP="002B3BAA">
            <w:pPr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C7E5F" w:rsidRPr="008860F2" w14:paraId="1412F5DD" w14:textId="77777777" w:rsidTr="00CA518E">
        <w:tc>
          <w:tcPr>
            <w:tcW w:w="3168" w:type="dxa"/>
          </w:tcPr>
          <w:p w14:paraId="28349BA5" w14:textId="77777777" w:rsidR="00CC7E5F" w:rsidRPr="008860F2" w:rsidRDefault="00CC7E5F" w:rsidP="002B3BAA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5"/>
          </w:tcPr>
          <w:p w14:paraId="0543C616" w14:textId="77777777" w:rsidR="00CC7E5F" w:rsidRPr="008860F2" w:rsidRDefault="00CC7E5F" w:rsidP="007670F5">
            <w:pPr>
              <w:tabs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860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16522F" w:rsidRPr="008860F2" w14:paraId="21A157A4" w14:textId="77777777" w:rsidTr="00CA518E">
        <w:tc>
          <w:tcPr>
            <w:tcW w:w="3168" w:type="dxa"/>
          </w:tcPr>
          <w:p w14:paraId="366ED7C8" w14:textId="77777777" w:rsidR="0016522F" w:rsidRPr="008860F2" w:rsidRDefault="0016522F" w:rsidP="0016522F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8860F2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980" w:type="dxa"/>
          </w:tcPr>
          <w:p w14:paraId="5558EBD9" w14:textId="1704D385" w:rsidR="0016522F" w:rsidRPr="008860F2" w:rsidRDefault="002D736D" w:rsidP="0016522F">
            <w:pPr>
              <w:tabs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29.77</w:t>
            </w:r>
          </w:p>
        </w:tc>
        <w:tc>
          <w:tcPr>
            <w:tcW w:w="270" w:type="dxa"/>
          </w:tcPr>
          <w:p w14:paraId="4F5CB5A7" w14:textId="77777777" w:rsidR="0016522F" w:rsidRPr="008860F2" w:rsidRDefault="0016522F" w:rsidP="0016522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2B1AEFF" w14:textId="2853D156" w:rsidR="0016522F" w:rsidRPr="008860F2" w:rsidRDefault="002D736D" w:rsidP="0016522F">
            <w:pPr>
              <w:tabs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6.79</w:t>
            </w:r>
          </w:p>
        </w:tc>
        <w:tc>
          <w:tcPr>
            <w:tcW w:w="270" w:type="dxa"/>
          </w:tcPr>
          <w:p w14:paraId="6593329E" w14:textId="77777777" w:rsidR="0016522F" w:rsidRPr="008860F2" w:rsidRDefault="0016522F" w:rsidP="0016522F">
            <w:pPr>
              <w:tabs>
                <w:tab w:val="decimal" w:pos="81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B09CA43" w14:textId="4B9F387B" w:rsidR="0016522F" w:rsidRPr="008860F2" w:rsidRDefault="002D736D" w:rsidP="0016522F">
            <w:pPr>
              <w:tabs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36.56</w:t>
            </w:r>
          </w:p>
        </w:tc>
      </w:tr>
      <w:tr w:rsidR="0016522F" w:rsidRPr="008860F2" w14:paraId="18AA3E5C" w14:textId="77777777" w:rsidTr="00CA518E">
        <w:tc>
          <w:tcPr>
            <w:tcW w:w="3168" w:type="dxa"/>
          </w:tcPr>
          <w:p w14:paraId="45ABE640" w14:textId="77777777" w:rsidR="0016522F" w:rsidRPr="008860F2" w:rsidRDefault="0016522F" w:rsidP="0016522F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980" w:type="dxa"/>
          </w:tcPr>
          <w:p w14:paraId="6EACFD83" w14:textId="1188276C" w:rsidR="0016522F" w:rsidRPr="008860F2" w:rsidRDefault="002D736D" w:rsidP="0016522F">
            <w:pPr>
              <w:tabs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119.06</w:t>
            </w:r>
          </w:p>
        </w:tc>
        <w:tc>
          <w:tcPr>
            <w:tcW w:w="270" w:type="dxa"/>
          </w:tcPr>
          <w:p w14:paraId="7D8689BD" w14:textId="77777777" w:rsidR="0016522F" w:rsidRPr="008860F2" w:rsidRDefault="0016522F" w:rsidP="0016522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2D5F214E" w14:textId="3292958E" w:rsidR="0016522F" w:rsidRPr="008860F2" w:rsidRDefault="002D736D" w:rsidP="0016522F">
            <w:pPr>
              <w:tabs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58D7ABD" w14:textId="77777777" w:rsidR="0016522F" w:rsidRPr="008860F2" w:rsidRDefault="0016522F" w:rsidP="0016522F">
            <w:pPr>
              <w:tabs>
                <w:tab w:val="decimal" w:pos="81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0FAA707E" w14:textId="40964AE8" w:rsidR="0016522F" w:rsidRPr="008860F2" w:rsidRDefault="002D736D" w:rsidP="0016522F">
            <w:pPr>
              <w:tabs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119.06</w:t>
            </w:r>
          </w:p>
        </w:tc>
      </w:tr>
      <w:tr w:rsidR="0016522F" w:rsidRPr="008860F2" w14:paraId="51A476BB" w14:textId="77777777" w:rsidTr="00CA518E">
        <w:tc>
          <w:tcPr>
            <w:tcW w:w="3168" w:type="dxa"/>
          </w:tcPr>
          <w:p w14:paraId="562705D2" w14:textId="77777777" w:rsidR="0016522F" w:rsidRPr="008860F2" w:rsidRDefault="0016522F" w:rsidP="0016522F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8860F2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2171E2F" w14:textId="5AC1AC0B" w:rsidR="0016522F" w:rsidRPr="008860F2" w:rsidRDefault="002D736D" w:rsidP="0016522F">
            <w:pPr>
              <w:tabs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542.87</w:t>
            </w:r>
          </w:p>
        </w:tc>
        <w:tc>
          <w:tcPr>
            <w:tcW w:w="270" w:type="dxa"/>
          </w:tcPr>
          <w:p w14:paraId="3BEDC332" w14:textId="77777777" w:rsidR="0016522F" w:rsidRPr="008860F2" w:rsidRDefault="0016522F" w:rsidP="0016522F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B663200" w14:textId="3C8033BD" w:rsidR="0016522F" w:rsidRPr="008860F2" w:rsidRDefault="002D736D" w:rsidP="0016522F">
            <w:pPr>
              <w:tabs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A9905DE" w14:textId="77777777" w:rsidR="0016522F" w:rsidRPr="008860F2" w:rsidRDefault="0016522F" w:rsidP="0016522F">
            <w:pPr>
              <w:tabs>
                <w:tab w:val="decimal" w:pos="81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B82BD49" w14:textId="6AEBFFA7" w:rsidR="0016522F" w:rsidRPr="008860F2" w:rsidRDefault="002D736D" w:rsidP="0016522F">
            <w:pPr>
              <w:tabs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542.87</w:t>
            </w:r>
          </w:p>
        </w:tc>
      </w:tr>
      <w:tr w:rsidR="00CE783A" w:rsidRPr="008860F2" w14:paraId="67C86D7E" w14:textId="77777777" w:rsidTr="00CA518E">
        <w:tc>
          <w:tcPr>
            <w:tcW w:w="3168" w:type="dxa"/>
          </w:tcPr>
          <w:p w14:paraId="2D6BBC47" w14:textId="77777777" w:rsidR="00CE783A" w:rsidRPr="008860F2" w:rsidRDefault="00CE783A" w:rsidP="002B3BAA">
            <w:pPr>
              <w:spacing w:line="240" w:lineRule="auto"/>
              <w:ind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922A931" w14:textId="3A15F320" w:rsidR="00CE783A" w:rsidRPr="008860F2" w:rsidRDefault="002D736D" w:rsidP="007670F5">
            <w:pPr>
              <w:tabs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691.70</w:t>
            </w:r>
          </w:p>
        </w:tc>
        <w:tc>
          <w:tcPr>
            <w:tcW w:w="270" w:type="dxa"/>
          </w:tcPr>
          <w:p w14:paraId="61C17585" w14:textId="77777777" w:rsidR="00CE783A" w:rsidRPr="008860F2" w:rsidRDefault="00CE783A" w:rsidP="002B3BAA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5C65C69" w14:textId="48BF805D" w:rsidR="00CE783A" w:rsidRPr="008860F2" w:rsidRDefault="002D736D" w:rsidP="007670F5">
            <w:pPr>
              <w:tabs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6.79</w:t>
            </w:r>
          </w:p>
        </w:tc>
        <w:tc>
          <w:tcPr>
            <w:tcW w:w="270" w:type="dxa"/>
          </w:tcPr>
          <w:p w14:paraId="35D413F8" w14:textId="77777777" w:rsidR="00CE783A" w:rsidRPr="008860F2" w:rsidRDefault="00CE783A" w:rsidP="002B3BAA">
            <w:pPr>
              <w:tabs>
                <w:tab w:val="decimal" w:pos="81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40ED32F" w14:textId="32D18180" w:rsidR="00CE783A" w:rsidRPr="008860F2" w:rsidRDefault="002D736D" w:rsidP="007670F5">
            <w:pPr>
              <w:tabs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698.49</w:t>
            </w:r>
          </w:p>
        </w:tc>
      </w:tr>
    </w:tbl>
    <w:p w14:paraId="23309123" w14:textId="77777777" w:rsidR="00730257" w:rsidRDefault="00730257" w:rsidP="00730257">
      <w:pPr>
        <w:tabs>
          <w:tab w:val="left" w:pos="540"/>
        </w:tabs>
        <w:rPr>
          <w:rFonts w:ascii="Angsana New" w:hAnsi="Angsana New"/>
          <w:i/>
          <w:iCs/>
          <w:sz w:val="28"/>
          <w:szCs w:val="28"/>
        </w:rPr>
      </w:pPr>
    </w:p>
    <w:p w14:paraId="0F1D5630" w14:textId="7F921B5C" w:rsidR="004D31F7" w:rsidRPr="008860F2" w:rsidRDefault="004D31F7" w:rsidP="004D31F7">
      <w:pPr>
        <w:numPr>
          <w:ilvl w:val="0"/>
          <w:numId w:val="6"/>
        </w:numPr>
        <w:tabs>
          <w:tab w:val="left" w:pos="540"/>
        </w:tabs>
        <w:ind w:left="540" w:hanging="540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สัญญาเช่าอุปกรณ์สำนักงาน</w:t>
      </w:r>
    </w:p>
    <w:p w14:paraId="738039FD" w14:textId="77777777" w:rsidR="004D31F7" w:rsidRPr="008860F2" w:rsidRDefault="004D31F7" w:rsidP="004D31F7">
      <w:pPr>
        <w:pStyle w:val="ListParagraph"/>
        <w:tabs>
          <w:tab w:val="left" w:pos="720"/>
        </w:tabs>
        <w:ind w:left="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</w:rPr>
        <w:tab/>
      </w:r>
    </w:p>
    <w:p w14:paraId="193D94DA" w14:textId="58B42FBC" w:rsidR="004D31F7" w:rsidRDefault="004D31F7" w:rsidP="004D31F7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860F2">
        <w:rPr>
          <w:rFonts w:ascii="Angsana New" w:hAnsi="Angsana New"/>
          <w:sz w:val="28"/>
          <w:szCs w:val="28"/>
        </w:rPr>
        <w:t xml:space="preserve">30 </w:t>
      </w:r>
      <w:r w:rsidRPr="008860F2">
        <w:rPr>
          <w:rFonts w:ascii="Angsana New" w:hAnsi="Angsana New"/>
          <w:sz w:val="28"/>
          <w:szCs w:val="28"/>
          <w:cs/>
        </w:rPr>
        <w:t xml:space="preserve">กันยายน </w:t>
      </w:r>
      <w:r w:rsidRPr="008860F2">
        <w:rPr>
          <w:rFonts w:ascii="Angsana New" w:hAnsi="Angsana New"/>
          <w:sz w:val="28"/>
          <w:szCs w:val="28"/>
        </w:rPr>
        <w:t>256</w:t>
      </w:r>
      <w:r w:rsidR="000C47C4" w:rsidRPr="008860F2">
        <w:rPr>
          <w:rFonts w:ascii="Angsana New" w:hAnsi="Angsana New"/>
          <w:sz w:val="28"/>
          <w:szCs w:val="28"/>
        </w:rPr>
        <w:t>3</w:t>
      </w:r>
      <w:r w:rsidRPr="008860F2">
        <w:rPr>
          <w:rFonts w:ascii="Angsana New" w:hAnsi="Angsana New"/>
          <w:sz w:val="28"/>
          <w:szCs w:val="28"/>
          <w:cs/>
        </w:rPr>
        <w:t xml:space="preserve"> กลุ่มบริษัทมีสัญญาเช่าดำเนินงานหลายฉบับเพื่อเช่าอุปกรณ์สำนักงาน</w:t>
      </w:r>
      <w:r w:rsidR="007B34F4">
        <w:rPr>
          <w:rFonts w:ascii="Angsana New" w:hAnsi="Angsana New" w:hint="cs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 xml:space="preserve">โดยสัญญามีระยะเวลาตั้งแต่ </w:t>
      </w:r>
      <w:r w:rsidRPr="008860F2">
        <w:rPr>
          <w:rFonts w:ascii="Angsana New" w:hAnsi="Angsana New"/>
          <w:sz w:val="28"/>
          <w:szCs w:val="28"/>
        </w:rPr>
        <w:t>1</w:t>
      </w:r>
      <w:r w:rsidRPr="008860F2">
        <w:rPr>
          <w:rFonts w:ascii="Angsana New" w:hAnsi="Angsana New"/>
          <w:sz w:val="28"/>
          <w:szCs w:val="28"/>
          <w:cs/>
        </w:rPr>
        <w:t xml:space="preserve"> ปี ถึง </w:t>
      </w:r>
      <w:r w:rsidRPr="008860F2">
        <w:rPr>
          <w:rFonts w:ascii="Angsana New" w:hAnsi="Angsana New"/>
          <w:sz w:val="28"/>
          <w:szCs w:val="28"/>
        </w:rPr>
        <w:t>5</w:t>
      </w:r>
      <w:r w:rsidRPr="008860F2">
        <w:rPr>
          <w:rFonts w:ascii="Angsana New" w:hAnsi="Angsana New"/>
          <w:sz w:val="28"/>
          <w:szCs w:val="28"/>
          <w:cs/>
        </w:rPr>
        <w:t xml:space="preserve"> ปี ภายใต้เงื่อนไขของสัญญา กลุ่มบริษัทมีภาระผูกพันที่จะต้องจ่ายค่าเช่ารายเดือนตามเงื่อนไขที่กำหนดในสัญญาแต่ละปีซึ่งจะสิ้นสุดในเดือนต่างๆ</w:t>
      </w:r>
      <w:r w:rsidR="00321F27">
        <w:rPr>
          <w:rFonts w:ascii="Angsana New" w:hAnsi="Angsana New" w:hint="cs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จนถึงเดือน</w:t>
      </w:r>
      <w:r w:rsidR="00CC7E5F" w:rsidRPr="008860F2">
        <w:rPr>
          <w:rFonts w:ascii="Angsana New" w:hAnsi="Angsana New" w:hint="cs"/>
          <w:sz w:val="28"/>
          <w:szCs w:val="28"/>
          <w:cs/>
        </w:rPr>
        <w:t>มกราคม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</w:rPr>
        <w:t>256</w:t>
      </w:r>
      <w:r w:rsidR="00315A47" w:rsidRPr="008860F2">
        <w:rPr>
          <w:rFonts w:ascii="Angsana New" w:hAnsi="Angsana New"/>
          <w:sz w:val="28"/>
          <w:szCs w:val="28"/>
        </w:rPr>
        <w:t>6</w:t>
      </w:r>
    </w:p>
    <w:p w14:paraId="1DDE1972" w14:textId="6C82E06F" w:rsidR="00CA518E" w:rsidRDefault="00CA518E" w:rsidP="004D31F7">
      <w:pPr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73E9011A" w14:textId="3CBEA91B" w:rsidR="00CA518E" w:rsidRDefault="00CA518E" w:rsidP="00CA518E">
      <w:pPr>
        <w:numPr>
          <w:ilvl w:val="0"/>
          <w:numId w:val="6"/>
        </w:numPr>
        <w:tabs>
          <w:tab w:val="left" w:pos="540"/>
        </w:tabs>
        <w:ind w:left="540" w:hanging="540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 w:hint="cs"/>
          <w:i/>
          <w:iCs/>
          <w:sz w:val="28"/>
          <w:szCs w:val="28"/>
          <w:cs/>
        </w:rPr>
        <w:t>สัญญาเช่าพื้นที่</w:t>
      </w:r>
    </w:p>
    <w:p w14:paraId="796A366A" w14:textId="7AB676E4" w:rsidR="00CA518E" w:rsidRDefault="00CA518E" w:rsidP="00CA518E">
      <w:pPr>
        <w:tabs>
          <w:tab w:val="left" w:pos="540"/>
        </w:tabs>
        <w:rPr>
          <w:rFonts w:ascii="Angsana New" w:hAnsi="Angsana New"/>
          <w:i/>
          <w:iCs/>
          <w:sz w:val="28"/>
          <w:szCs w:val="28"/>
        </w:rPr>
      </w:pPr>
    </w:p>
    <w:p w14:paraId="44FC08BB" w14:textId="3568844F" w:rsidR="00CA518E" w:rsidRPr="00CA518E" w:rsidRDefault="00CA518E" w:rsidP="00CA518E">
      <w:pPr>
        <w:spacing w:line="240" w:lineRule="auto"/>
        <w:ind w:left="540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บริษัทย่อยได้ทำสัญญาเช่าพื้นที่เพื่อประกอบกิจการสำนักงานให้เช่า โดยสัญญามีระยะเวลา </w:t>
      </w:r>
      <w:r>
        <w:rPr>
          <w:rFonts w:ascii="Angsana New" w:hAnsi="Angsana New"/>
          <w:sz w:val="28"/>
          <w:szCs w:val="28"/>
        </w:rPr>
        <w:t xml:space="preserve">26 </w:t>
      </w:r>
      <w:r>
        <w:rPr>
          <w:rFonts w:ascii="Angsana New" w:hAnsi="Angsana New" w:hint="cs"/>
          <w:sz w:val="28"/>
          <w:szCs w:val="28"/>
          <w:cs/>
        </w:rPr>
        <w:t xml:space="preserve">ปี เริ่มตั้งแต่วันที่ </w:t>
      </w:r>
      <w:r>
        <w:rPr>
          <w:rFonts w:ascii="Angsana New" w:hAnsi="Angsana New"/>
          <w:sz w:val="28"/>
          <w:szCs w:val="28"/>
        </w:rPr>
        <w:t xml:space="preserve">1 </w:t>
      </w:r>
      <w:r>
        <w:rPr>
          <w:rFonts w:ascii="Angsana New" w:hAnsi="Angsana New" w:hint="cs"/>
          <w:sz w:val="28"/>
          <w:szCs w:val="28"/>
          <w:cs/>
        </w:rPr>
        <w:t xml:space="preserve">เมษายน </w:t>
      </w:r>
      <w:r>
        <w:rPr>
          <w:rFonts w:ascii="Angsana New" w:hAnsi="Angsana New"/>
          <w:sz w:val="28"/>
          <w:szCs w:val="28"/>
        </w:rPr>
        <w:t xml:space="preserve">2566 </w:t>
      </w:r>
      <w:r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sz w:val="28"/>
          <w:szCs w:val="28"/>
        </w:rPr>
        <w:t xml:space="preserve">27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 xml:space="preserve">2592 </w:t>
      </w:r>
      <w:r>
        <w:rPr>
          <w:rFonts w:ascii="Angsana New" w:hAnsi="Angsana New" w:hint="cs"/>
          <w:sz w:val="28"/>
          <w:szCs w:val="28"/>
          <w:cs/>
        </w:rPr>
        <w:t>โดยบริษัทย่อยดังกล่าวจะต้องป</w:t>
      </w:r>
      <w:r w:rsidR="00B45C42">
        <w:rPr>
          <w:rFonts w:ascii="Angsana New" w:hAnsi="Angsana New" w:hint="cs"/>
          <w:sz w:val="28"/>
          <w:szCs w:val="28"/>
          <w:cs/>
        </w:rPr>
        <w:t>ฏิ</w:t>
      </w:r>
      <w:r>
        <w:rPr>
          <w:rFonts w:ascii="Angsana New" w:hAnsi="Angsana New" w:hint="cs"/>
          <w:sz w:val="28"/>
          <w:szCs w:val="28"/>
          <w:cs/>
        </w:rPr>
        <w:t>บัติตามข้อกำหนดและเงื่อนไขที่ระบุไว้ในสัญญา</w:t>
      </w:r>
    </w:p>
    <w:p w14:paraId="6A841F12" w14:textId="77777777" w:rsidR="004D31F7" w:rsidRPr="008860F2" w:rsidRDefault="004D31F7" w:rsidP="004D31F7">
      <w:pPr>
        <w:pStyle w:val="ListParagraph"/>
        <w:tabs>
          <w:tab w:val="left" w:pos="720"/>
        </w:tabs>
        <w:ind w:left="990"/>
        <w:rPr>
          <w:rFonts w:ascii="Angsana New" w:hAnsi="Angsana New"/>
          <w:sz w:val="28"/>
          <w:szCs w:val="28"/>
        </w:rPr>
      </w:pPr>
    </w:p>
    <w:p w14:paraId="0217456F" w14:textId="77777777" w:rsidR="00240DFB" w:rsidRDefault="00240DFB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69A8F85D" w14:textId="3AF5C870" w:rsidR="00252E42" w:rsidRPr="008860F2" w:rsidRDefault="00252E42" w:rsidP="00F32E2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  <w:r w:rsidRPr="008860F2">
        <w:rPr>
          <w:rFonts w:ascii="Angsana New" w:hAnsi="Angsana New"/>
          <w:sz w:val="28"/>
          <w:szCs w:val="28"/>
          <w:u w:val="none"/>
          <w:cs/>
        </w:rPr>
        <w:t>เหตุการณ์ภายหลังรอบระยะเวลาที่รายงาน</w:t>
      </w:r>
    </w:p>
    <w:p w14:paraId="124CE72C" w14:textId="51CF7782" w:rsidR="00826F73" w:rsidRPr="00240DFB" w:rsidRDefault="00826F73" w:rsidP="00826F73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bCs/>
          <w:sz w:val="28"/>
          <w:szCs w:val="28"/>
        </w:rPr>
      </w:pPr>
    </w:p>
    <w:p w14:paraId="0E15419B" w14:textId="710CC004" w:rsidR="00240DFB" w:rsidRPr="00240DFB" w:rsidRDefault="00240DFB" w:rsidP="00240DFB">
      <w:pPr>
        <w:ind w:left="540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240DFB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เมื่อวันที่ </w:t>
      </w:r>
      <w:r w:rsidRPr="00240DFB">
        <w:rPr>
          <w:rFonts w:asciiTheme="majorBidi" w:hAnsiTheme="majorBidi" w:cstheme="majorBidi"/>
          <w:color w:val="000000"/>
          <w:sz w:val="28"/>
          <w:szCs w:val="28"/>
        </w:rPr>
        <w:t>27</w:t>
      </w:r>
      <w:r w:rsidRPr="00240DF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พฤศจิกายน </w:t>
      </w:r>
      <w:r w:rsidRPr="00240DFB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3004F9">
        <w:rPr>
          <w:rFonts w:asciiTheme="majorBidi" w:hAnsiTheme="majorBidi" w:cstheme="majorBidi"/>
          <w:color w:val="000000"/>
          <w:sz w:val="28"/>
          <w:szCs w:val="28"/>
        </w:rPr>
        <w:t>3</w:t>
      </w:r>
      <w:r w:rsidRPr="00240DF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ที่ประชุมคณะกรรมการบริษัทได้มีมติอนุมัติในเรื่องสำคัญ ดังนี้</w:t>
      </w:r>
    </w:p>
    <w:p w14:paraId="60827EF2" w14:textId="77777777" w:rsidR="00240DFB" w:rsidRPr="00240DFB" w:rsidRDefault="00240DFB" w:rsidP="00240DFB">
      <w:pPr>
        <w:pStyle w:val="gmail-msolistparagraph"/>
        <w:spacing w:before="0" w:beforeAutospacing="0" w:after="0" w:afterAutospacing="0" w:line="240" w:lineRule="atLeast"/>
        <w:ind w:left="900" w:hanging="360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240DFB">
        <w:rPr>
          <w:rFonts w:asciiTheme="majorBidi" w:hAnsiTheme="majorBidi" w:cstheme="majorBidi"/>
          <w:color w:val="000000"/>
          <w:sz w:val="28"/>
          <w:szCs w:val="28"/>
        </w:rPr>
        <w:t xml:space="preserve">(1)   </w:t>
      </w:r>
      <w:r w:rsidRPr="00240DFB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อนุมัติเพื่อนำเสนอต่อที่ประชุมใหญ่สามัญผู้ถือหุ้นพิจารณาอนุมัติให้จ่ายเงินปันผลในอัตราหุ้นละ </w:t>
      </w:r>
      <w:r w:rsidRPr="00240DFB">
        <w:rPr>
          <w:rFonts w:asciiTheme="majorBidi" w:hAnsiTheme="majorBidi" w:cstheme="majorBidi"/>
          <w:color w:val="000000"/>
          <w:sz w:val="28"/>
          <w:szCs w:val="28"/>
        </w:rPr>
        <w:t>0</w:t>
      </w:r>
      <w:r w:rsidRPr="00240DFB">
        <w:rPr>
          <w:rFonts w:asciiTheme="majorBidi" w:hAnsiTheme="majorBidi" w:cstheme="majorBidi"/>
          <w:color w:val="000000"/>
          <w:sz w:val="28"/>
          <w:szCs w:val="28"/>
          <w:cs/>
        </w:rPr>
        <w:t>.</w:t>
      </w:r>
      <w:r w:rsidRPr="00240DFB">
        <w:rPr>
          <w:rFonts w:asciiTheme="majorBidi" w:hAnsiTheme="majorBidi" w:cstheme="majorBidi"/>
          <w:color w:val="000000"/>
          <w:sz w:val="28"/>
          <w:szCs w:val="28"/>
        </w:rPr>
        <w:t>02</w:t>
      </w:r>
      <w:r w:rsidRPr="00240DF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บาท สำหรับหุ้นสามัญจำนวน </w:t>
      </w:r>
      <w:r w:rsidRPr="00240DFB">
        <w:rPr>
          <w:rFonts w:asciiTheme="majorBidi" w:hAnsiTheme="majorBidi" w:cstheme="majorBidi"/>
          <w:color w:val="000000"/>
          <w:sz w:val="28"/>
          <w:szCs w:val="28"/>
        </w:rPr>
        <w:t>1,911.93</w:t>
      </w:r>
      <w:r w:rsidRPr="00240DF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ล้านหุ้น เป็นจำนวนเงินทั้งสิ้น </w:t>
      </w:r>
      <w:r w:rsidRPr="00240DFB">
        <w:rPr>
          <w:rFonts w:asciiTheme="majorBidi" w:hAnsiTheme="majorBidi" w:cstheme="majorBidi"/>
          <w:color w:val="000000"/>
          <w:sz w:val="28"/>
          <w:szCs w:val="28"/>
        </w:rPr>
        <w:t>38.24</w:t>
      </w:r>
      <w:r w:rsidRPr="00240DF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ล้านบาท</w:t>
      </w:r>
    </w:p>
    <w:p w14:paraId="094CE721" w14:textId="1D1416CA" w:rsidR="00240DFB" w:rsidRPr="00240DFB" w:rsidRDefault="00240DFB" w:rsidP="00240DFB">
      <w:pPr>
        <w:pStyle w:val="gmail-msolistparagraph"/>
        <w:spacing w:before="0" w:beforeAutospacing="0" w:after="0" w:afterAutospacing="0" w:line="240" w:lineRule="atLeast"/>
        <w:ind w:left="900" w:hanging="360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240DFB">
        <w:rPr>
          <w:rFonts w:asciiTheme="majorBidi" w:hAnsiTheme="majorBidi" w:cstheme="majorBidi"/>
          <w:color w:val="000000"/>
          <w:sz w:val="28"/>
          <w:szCs w:val="28"/>
        </w:rPr>
        <w:t>(2)   </w:t>
      </w:r>
      <w:r w:rsidRPr="00240DFB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อนุมัติการจำหน่ายหุ้นสามัญทั้งหมดในบริษัท ยูนิเวนเจอร์ รีท แมเนจเม้นท์ จำกัด </w:t>
      </w:r>
      <w:r w:rsidRPr="00240DFB">
        <w:rPr>
          <w:rFonts w:asciiTheme="majorBidi" w:hAnsiTheme="majorBidi" w:cstheme="majorBidi"/>
          <w:color w:val="000000"/>
          <w:sz w:val="28"/>
          <w:szCs w:val="28"/>
        </w:rPr>
        <w:t>(“UVRM”)</w:t>
      </w:r>
      <w:r w:rsidRPr="00240DF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ที่บริษัทถืออยู่จำนวน </w:t>
      </w:r>
      <w:r w:rsidRPr="00240DFB">
        <w:rPr>
          <w:rFonts w:asciiTheme="majorBidi" w:hAnsiTheme="majorBidi" w:cstheme="majorBidi"/>
          <w:color w:val="000000"/>
          <w:sz w:val="28"/>
          <w:szCs w:val="28"/>
        </w:rPr>
        <w:t xml:space="preserve">1,000,000 </w:t>
      </w:r>
      <w:r w:rsidRPr="00240DFB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หุ้น มูลค่าที่ตราไว้หุ้นละ </w:t>
      </w:r>
      <w:r w:rsidRPr="00240DFB">
        <w:rPr>
          <w:rFonts w:asciiTheme="majorBidi" w:hAnsiTheme="majorBidi" w:cstheme="majorBidi"/>
          <w:color w:val="000000"/>
          <w:sz w:val="28"/>
          <w:szCs w:val="28"/>
        </w:rPr>
        <w:t>10</w:t>
      </w:r>
      <w:r w:rsidRPr="00240DF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บาท หรือคิดเป็นร้อยละ </w:t>
      </w:r>
      <w:r w:rsidRPr="00240DFB">
        <w:rPr>
          <w:rFonts w:asciiTheme="majorBidi" w:hAnsiTheme="majorBidi" w:cstheme="majorBidi"/>
          <w:color w:val="000000"/>
          <w:sz w:val="28"/>
          <w:szCs w:val="28"/>
        </w:rPr>
        <w:t>100</w:t>
      </w:r>
      <w:r w:rsidRPr="00240DFB">
        <w:rPr>
          <w:rFonts w:asciiTheme="majorBidi" w:hAnsiTheme="majorBidi" w:cstheme="majorBidi"/>
          <w:color w:val="000000"/>
          <w:sz w:val="28"/>
          <w:szCs w:val="28"/>
          <w:cs/>
        </w:rPr>
        <w:t>.</w:t>
      </w:r>
      <w:r w:rsidR="003004F9">
        <w:rPr>
          <w:rFonts w:asciiTheme="majorBidi" w:hAnsiTheme="majorBidi" w:cstheme="majorBidi"/>
          <w:color w:val="000000"/>
          <w:sz w:val="28"/>
          <w:szCs w:val="28"/>
        </w:rPr>
        <w:t>00</w:t>
      </w:r>
      <w:r w:rsidRPr="00240DF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ของทุนจดทะเบียนที่ชำระแล้วของ </w:t>
      </w:r>
      <w:r w:rsidRPr="00240DFB">
        <w:rPr>
          <w:rFonts w:asciiTheme="majorBidi" w:hAnsiTheme="majorBidi" w:cstheme="majorBidi"/>
          <w:color w:val="000000"/>
          <w:sz w:val="28"/>
          <w:szCs w:val="28"/>
        </w:rPr>
        <w:t xml:space="preserve">UVRM </w:t>
      </w:r>
      <w:r w:rsidRPr="00240DFB">
        <w:rPr>
          <w:rFonts w:asciiTheme="majorBidi" w:hAnsiTheme="majorBidi" w:cstheme="majorBidi"/>
          <w:color w:val="000000"/>
          <w:sz w:val="28"/>
          <w:szCs w:val="28"/>
          <w:cs/>
        </w:rPr>
        <w:t>ให้แก่บริษัท แผ่นดินทอง พร็อพเพอร์ตี้ ดีเวลลอปเม้นท์ จำกัด (มหาชน) (“</w:t>
      </w:r>
      <w:r w:rsidRPr="00240DFB">
        <w:rPr>
          <w:rFonts w:asciiTheme="majorBidi" w:hAnsiTheme="majorBidi" w:cstheme="majorBidi"/>
          <w:color w:val="000000"/>
          <w:sz w:val="28"/>
          <w:szCs w:val="28"/>
        </w:rPr>
        <w:t>GOLD”)</w:t>
      </w:r>
      <w:r w:rsidRPr="00240DF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ในราคาหุ้นละ </w:t>
      </w:r>
      <w:r w:rsidRPr="00240DFB">
        <w:rPr>
          <w:rFonts w:asciiTheme="majorBidi" w:hAnsiTheme="majorBidi" w:cstheme="majorBidi"/>
          <w:color w:val="000000"/>
          <w:sz w:val="28"/>
          <w:szCs w:val="28"/>
        </w:rPr>
        <w:t>32</w:t>
      </w:r>
      <w:r w:rsidRPr="00240DF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บาท เป็นจำนวนเงินทั้งสิ้น </w:t>
      </w:r>
      <w:r w:rsidRPr="00240DFB">
        <w:rPr>
          <w:rFonts w:asciiTheme="majorBidi" w:hAnsiTheme="majorBidi" w:cstheme="majorBidi"/>
          <w:color w:val="000000"/>
          <w:sz w:val="28"/>
          <w:szCs w:val="28"/>
        </w:rPr>
        <w:t>32.00</w:t>
      </w:r>
      <w:r w:rsidRPr="00240DF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ล้านบาท </w:t>
      </w:r>
    </w:p>
    <w:p w14:paraId="316DBB1F" w14:textId="77777777" w:rsidR="00240DFB" w:rsidRDefault="00240DFB" w:rsidP="00826F73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</w:p>
    <w:p w14:paraId="4D7F6F68" w14:textId="77777777" w:rsidR="0032392D" w:rsidRPr="008860F2" w:rsidRDefault="00BE3CEA" w:rsidP="00F32E2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  <w:r w:rsidRPr="008860F2">
        <w:rPr>
          <w:rFonts w:ascii="Angsana New" w:hAnsi="Angsana New"/>
          <w:sz w:val="28"/>
          <w:szCs w:val="28"/>
          <w:u w:val="none"/>
          <w:cs/>
        </w:rPr>
        <w:t>มาตรฐานการรายงานทางการเงินที่ยังไม่ได้ใช้</w:t>
      </w:r>
    </w:p>
    <w:p w14:paraId="2CE1D2BB" w14:textId="77777777" w:rsidR="00D74AC2" w:rsidRPr="008860F2" w:rsidRDefault="00D74AC2" w:rsidP="00D74AC2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sz w:val="28"/>
          <w:szCs w:val="28"/>
          <w:cs/>
        </w:rPr>
      </w:pPr>
    </w:p>
    <w:p w14:paraId="6E5E23A0" w14:textId="2DF73D75" w:rsidR="00E14A73" w:rsidRPr="008860F2" w:rsidRDefault="00D74AC2" w:rsidP="00D74AC2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8860F2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มาตรฐานการรายงานทางการเงินที่</w:t>
      </w:r>
      <w:r w:rsidRPr="000D6CD6">
        <w:rPr>
          <w:rFonts w:asciiTheme="majorBidi" w:hAnsiTheme="majorBidi" w:cstheme="majorBidi"/>
          <w:sz w:val="28"/>
          <w:szCs w:val="28"/>
          <w:cs/>
        </w:rPr>
        <w:t>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</w:t>
      </w:r>
      <w:r w:rsidRPr="008860F2">
        <w:rPr>
          <w:rFonts w:asciiTheme="majorBidi" w:hAnsiTheme="majorBidi" w:cstheme="majorBidi"/>
          <w:sz w:val="28"/>
          <w:szCs w:val="28"/>
          <w:cs/>
        </w:rPr>
        <w:t xml:space="preserve"> เมื่อนำมาถือปฏิบัติเป็นครั้งแรก</w:t>
      </w:r>
      <w:r w:rsidRPr="008860F2">
        <w:rPr>
          <w:rFonts w:asciiTheme="majorBidi" w:hAnsiTheme="majorBidi" w:cstheme="majorBidi"/>
          <w:sz w:val="28"/>
          <w:szCs w:val="28"/>
        </w:rPr>
        <w:t xml:space="preserve"> </w:t>
      </w:r>
      <w:r w:rsidRPr="008860F2">
        <w:rPr>
          <w:rFonts w:asciiTheme="majorBidi" w:hAnsiTheme="majorBidi" w:cstheme="majorBidi"/>
          <w:sz w:val="28"/>
          <w:szCs w:val="28"/>
          <w:cs/>
        </w:rPr>
        <w:t>และจะมีผลบังคับ</w:t>
      </w:r>
      <w:r w:rsidR="000C05A5">
        <w:rPr>
          <w:rFonts w:asciiTheme="majorBidi" w:hAnsiTheme="majorBidi" w:cstheme="majorBidi" w:hint="cs"/>
          <w:sz w:val="28"/>
          <w:szCs w:val="28"/>
          <w:cs/>
        </w:rPr>
        <w:t>ใช้</w:t>
      </w:r>
      <w:r w:rsidR="000C05A5" w:rsidRPr="000C05A5">
        <w:rPr>
          <w:rFonts w:asciiTheme="majorBidi" w:hAnsiTheme="majorBidi" w:cstheme="majorBidi"/>
          <w:sz w:val="28"/>
          <w:szCs w:val="28"/>
          <w:cs/>
        </w:rPr>
        <w:t>กับงบการเงิน</w:t>
      </w:r>
      <w:r w:rsidR="000C05A5" w:rsidRPr="000C05A5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0C05A5" w:rsidRPr="000C05A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0C05A5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8860F2">
        <w:rPr>
          <w:rFonts w:asciiTheme="majorBidi" w:hAnsiTheme="majorBidi" w:cstheme="majorBidi"/>
          <w:sz w:val="28"/>
          <w:szCs w:val="28"/>
          <w:cs/>
        </w:rPr>
        <w:t xml:space="preserve">รอบระยะเวลาบัญชีที่เริ่มในหรือหลังวันที่ </w:t>
      </w:r>
      <w:r w:rsidRPr="008860F2">
        <w:rPr>
          <w:rFonts w:asciiTheme="majorBidi" w:hAnsiTheme="majorBidi" w:cstheme="majorBidi"/>
          <w:sz w:val="28"/>
          <w:szCs w:val="28"/>
        </w:rPr>
        <w:t>1</w:t>
      </w:r>
      <w:r w:rsidRPr="008860F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C01EF">
        <w:rPr>
          <w:rFonts w:asciiTheme="majorBidi" w:hAnsiTheme="majorBidi" w:cstheme="majorBidi" w:hint="cs"/>
          <w:sz w:val="28"/>
          <w:szCs w:val="28"/>
          <w:cs/>
        </w:rPr>
        <w:t>ตุลาคม</w:t>
      </w:r>
      <w:r w:rsidRPr="008860F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860F2">
        <w:rPr>
          <w:rFonts w:asciiTheme="majorBidi" w:hAnsiTheme="majorBidi" w:cstheme="majorBidi"/>
          <w:sz w:val="28"/>
          <w:szCs w:val="28"/>
        </w:rPr>
        <w:t xml:space="preserve">2563 </w:t>
      </w:r>
      <w:r w:rsidRPr="008860F2">
        <w:rPr>
          <w:rFonts w:asciiTheme="majorBidi" w:hAnsiTheme="majorBidi" w:cstheme="majorBidi"/>
          <w:sz w:val="28"/>
          <w:szCs w:val="28"/>
          <w:cs/>
        </w:rPr>
        <w:t>มีดังต่อไปนี้</w:t>
      </w:r>
    </w:p>
    <w:p w14:paraId="2C89AD35" w14:textId="77777777" w:rsidR="00D74AC2" w:rsidRPr="008860F2" w:rsidRDefault="00D74AC2" w:rsidP="00D74AC2">
      <w:pPr>
        <w:spacing w:line="240" w:lineRule="auto"/>
        <w:ind w:left="540"/>
        <w:rPr>
          <w:rFonts w:ascii="Angsana New" w:hAnsi="Angsana New"/>
          <w:sz w:val="28"/>
          <w:szCs w:val="28"/>
          <w:shd w:val="clear" w:color="auto" w:fill="D9D9D9"/>
        </w:rPr>
      </w:pP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3960"/>
      </w:tblGrid>
      <w:tr w:rsidR="00D74AC2" w:rsidRPr="008860F2" w14:paraId="2B089AFC" w14:textId="77777777" w:rsidTr="00AD7389">
        <w:trPr>
          <w:tblHeader/>
        </w:trPr>
        <w:tc>
          <w:tcPr>
            <w:tcW w:w="4860" w:type="dxa"/>
            <w:vAlign w:val="bottom"/>
          </w:tcPr>
          <w:p w14:paraId="36670BD7" w14:textId="77777777" w:rsidR="00D74AC2" w:rsidRPr="008860F2" w:rsidRDefault="00D74AC2" w:rsidP="00AD7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8860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vAlign w:val="bottom"/>
          </w:tcPr>
          <w:p w14:paraId="2A3E1717" w14:textId="77777777" w:rsidR="00D74AC2" w:rsidRPr="008860F2" w:rsidRDefault="00D74AC2" w:rsidP="00AD7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8860F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เรื่อง</w:t>
            </w:r>
          </w:p>
        </w:tc>
      </w:tr>
      <w:tr w:rsidR="00D74AC2" w:rsidRPr="008860F2" w14:paraId="7C967E86" w14:textId="77777777" w:rsidTr="00AD7389">
        <w:tc>
          <w:tcPr>
            <w:tcW w:w="4860" w:type="dxa"/>
          </w:tcPr>
          <w:p w14:paraId="042E6FEC" w14:textId="77777777" w:rsidR="00D74AC2" w:rsidRPr="008860F2" w:rsidRDefault="00D74AC2" w:rsidP="00AD7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8860F2">
              <w:rPr>
                <w:rFonts w:asciiTheme="majorBidi" w:eastAsia="Calibri" w:hAnsiTheme="majorBidi" w:cstheme="majorBidi"/>
                <w:sz w:val="28"/>
                <w:szCs w:val="28"/>
              </w:rPr>
              <w:t>7*</w:t>
            </w:r>
          </w:p>
        </w:tc>
        <w:tc>
          <w:tcPr>
            <w:tcW w:w="3960" w:type="dxa"/>
          </w:tcPr>
          <w:p w14:paraId="048850F5" w14:textId="571A6CA9" w:rsidR="00D74AC2" w:rsidRPr="008860F2" w:rsidRDefault="00D74AC2" w:rsidP="00AD7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การเปิดเผยข้อมูล</w:t>
            </w:r>
            <w:r w:rsidR="00E06D5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D74AC2" w:rsidRPr="008860F2" w14:paraId="3E47A2F4" w14:textId="77777777" w:rsidTr="00AD7389">
        <w:tc>
          <w:tcPr>
            <w:tcW w:w="4860" w:type="dxa"/>
          </w:tcPr>
          <w:p w14:paraId="3480CB5F" w14:textId="77777777" w:rsidR="00D74AC2" w:rsidRPr="008860F2" w:rsidRDefault="00D74AC2" w:rsidP="00AD7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8860F2">
              <w:rPr>
                <w:rFonts w:asciiTheme="majorBidi" w:hAnsiTheme="majorBidi" w:cstheme="majorBidi"/>
                <w:sz w:val="28"/>
                <w:szCs w:val="28"/>
              </w:rPr>
              <w:t>9*</w:t>
            </w:r>
          </w:p>
        </w:tc>
        <w:tc>
          <w:tcPr>
            <w:tcW w:w="3960" w:type="dxa"/>
          </w:tcPr>
          <w:p w14:paraId="4C06DC8B" w14:textId="77777777" w:rsidR="00D74AC2" w:rsidRPr="008860F2" w:rsidRDefault="00D74AC2" w:rsidP="00AD7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D74AC2" w:rsidRPr="008860F2" w14:paraId="36507699" w14:textId="77777777" w:rsidTr="00AD7389">
        <w:tc>
          <w:tcPr>
            <w:tcW w:w="4860" w:type="dxa"/>
          </w:tcPr>
          <w:p w14:paraId="5D43380A" w14:textId="77777777" w:rsidR="00D74AC2" w:rsidRPr="008860F2" w:rsidRDefault="00D74AC2" w:rsidP="00AD7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86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8860F2">
              <w:rPr>
                <w:rFonts w:asciiTheme="majorBidi" w:eastAsia="Calibr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3960" w:type="dxa"/>
          </w:tcPr>
          <w:p w14:paraId="76C9C9D2" w14:textId="77777777" w:rsidR="00D74AC2" w:rsidRPr="008860F2" w:rsidRDefault="00D74AC2" w:rsidP="00AD7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</w:tr>
      <w:tr w:rsidR="00D74AC2" w:rsidRPr="008860F2" w14:paraId="5D7DB64C" w14:textId="77777777" w:rsidTr="00AD7389">
        <w:tc>
          <w:tcPr>
            <w:tcW w:w="4860" w:type="dxa"/>
          </w:tcPr>
          <w:p w14:paraId="47E2A86B" w14:textId="77777777" w:rsidR="00D74AC2" w:rsidRPr="008860F2" w:rsidRDefault="00D74AC2" w:rsidP="00AD7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8860F2">
              <w:rPr>
                <w:rFonts w:asciiTheme="majorBidi" w:hAnsiTheme="majorBidi" w:cstheme="majorBidi"/>
                <w:sz w:val="28"/>
                <w:szCs w:val="28"/>
              </w:rPr>
              <w:t>32*</w:t>
            </w:r>
          </w:p>
        </w:tc>
        <w:tc>
          <w:tcPr>
            <w:tcW w:w="3960" w:type="dxa"/>
          </w:tcPr>
          <w:p w14:paraId="5D63ECBB" w14:textId="215B655D" w:rsidR="00D74AC2" w:rsidRPr="008860F2" w:rsidRDefault="00D74AC2" w:rsidP="00AD7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การแสดงรายการ</w:t>
            </w:r>
            <w:r w:rsidR="00E06D5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D74AC2" w:rsidRPr="008860F2" w14:paraId="070CDE40" w14:textId="77777777" w:rsidTr="00AD7389">
        <w:tc>
          <w:tcPr>
            <w:tcW w:w="4860" w:type="dxa"/>
          </w:tcPr>
          <w:p w14:paraId="3AC75ED2" w14:textId="77777777" w:rsidR="00D74AC2" w:rsidRPr="008860F2" w:rsidRDefault="00D74AC2" w:rsidP="00AD7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8860F2">
              <w:rPr>
                <w:rFonts w:asciiTheme="majorBidi" w:hAnsiTheme="majorBidi" w:cstheme="majorBidi"/>
                <w:sz w:val="28"/>
                <w:szCs w:val="28"/>
              </w:rPr>
              <w:t>16*</w:t>
            </w:r>
          </w:p>
        </w:tc>
        <w:tc>
          <w:tcPr>
            <w:tcW w:w="3960" w:type="dxa"/>
          </w:tcPr>
          <w:p w14:paraId="0D8D76A2" w14:textId="77777777" w:rsidR="00D74AC2" w:rsidRPr="008860F2" w:rsidRDefault="00D74AC2" w:rsidP="00AD7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74AC2" w:rsidRPr="008860F2" w14:paraId="4437D542" w14:textId="77777777" w:rsidTr="00AD7389">
        <w:tc>
          <w:tcPr>
            <w:tcW w:w="4860" w:type="dxa"/>
          </w:tcPr>
          <w:p w14:paraId="13B6F5F9" w14:textId="77777777" w:rsidR="00D74AC2" w:rsidRPr="008860F2" w:rsidRDefault="00D74AC2" w:rsidP="00AD7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8860F2">
              <w:rPr>
                <w:rFonts w:asciiTheme="majorBidi" w:hAnsiTheme="majorBidi" w:cstheme="majorBidi"/>
                <w:sz w:val="28"/>
                <w:szCs w:val="28"/>
              </w:rPr>
              <w:t>19*</w:t>
            </w:r>
          </w:p>
        </w:tc>
        <w:tc>
          <w:tcPr>
            <w:tcW w:w="3960" w:type="dxa"/>
          </w:tcPr>
          <w:p w14:paraId="6D071830" w14:textId="77777777" w:rsidR="00D74AC2" w:rsidRPr="008860F2" w:rsidRDefault="00D74AC2" w:rsidP="00AD7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CFD2D81" w14:textId="77777777" w:rsidR="00D74AC2" w:rsidRPr="008860F2" w:rsidRDefault="00D74AC2" w:rsidP="00D74AC2">
      <w:pPr>
        <w:spacing w:line="240" w:lineRule="auto"/>
        <w:ind w:left="540"/>
        <w:rPr>
          <w:rFonts w:ascii="Angsana New" w:hAnsi="Angsana New"/>
          <w:sz w:val="28"/>
          <w:szCs w:val="28"/>
          <w:shd w:val="clear" w:color="auto" w:fill="D9D9D9"/>
        </w:rPr>
      </w:pPr>
    </w:p>
    <w:p w14:paraId="07C77041" w14:textId="77777777" w:rsidR="00D74AC2" w:rsidRPr="008860F2" w:rsidRDefault="00D74AC2" w:rsidP="00D74AC2">
      <w:pPr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8860F2">
        <w:rPr>
          <w:rFonts w:asciiTheme="majorBidi" w:hAnsiTheme="majorBidi" w:cstheme="majorBidi"/>
          <w:i/>
          <w:iCs/>
          <w:sz w:val="28"/>
          <w:szCs w:val="28"/>
        </w:rPr>
        <w:t xml:space="preserve">* </w:t>
      </w:r>
      <w:r w:rsidRPr="008860F2">
        <w:rPr>
          <w:rFonts w:asciiTheme="majorBidi" w:hAnsiTheme="majorBidi" w:cstheme="majorBidi"/>
          <w:i/>
          <w:iCs/>
          <w:sz w:val="28"/>
          <w:szCs w:val="28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092A1E8C" w14:textId="77777777" w:rsidR="00D74AC2" w:rsidRPr="008860F2" w:rsidRDefault="00D74AC2" w:rsidP="00D74AC2">
      <w:pPr>
        <w:spacing w:line="240" w:lineRule="auto"/>
        <w:ind w:left="540"/>
        <w:rPr>
          <w:rFonts w:ascii="Angsana New" w:hAnsi="Angsana New"/>
          <w:sz w:val="28"/>
          <w:szCs w:val="28"/>
          <w:shd w:val="clear" w:color="auto" w:fill="D9D9D9"/>
        </w:rPr>
      </w:pPr>
    </w:p>
    <w:p w14:paraId="56E4D6F8" w14:textId="77777777" w:rsidR="002C437B" w:rsidRDefault="002C437B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2A84CD1A" w14:textId="7E8F34AD" w:rsidR="001D15EE" w:rsidRPr="008860F2" w:rsidRDefault="001D15EE" w:rsidP="000A0CBE">
      <w:pPr>
        <w:pStyle w:val="ListParagraph"/>
        <w:numPr>
          <w:ilvl w:val="1"/>
          <w:numId w:val="30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 w:hanging="900"/>
        <w:contextualSpacing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8860F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43BD1F69" w14:textId="77777777" w:rsidR="001D15EE" w:rsidRPr="008860F2" w:rsidRDefault="001D15EE" w:rsidP="001D15EE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496AC521" w14:textId="33151B24" w:rsidR="001D15EE" w:rsidRPr="008860F2" w:rsidRDefault="001D15EE" w:rsidP="000A0CBE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8860F2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8860F2">
        <w:rPr>
          <w:rFonts w:asciiTheme="majorBidi" w:hAnsiTheme="majorBidi" w:cstheme="majorBidi"/>
          <w:sz w:val="28"/>
          <w:szCs w:val="28"/>
        </w:rPr>
        <w:t xml:space="preserve"> </w:t>
      </w:r>
      <w:r w:rsidRPr="008860F2">
        <w:rPr>
          <w:rFonts w:asciiTheme="majorBidi" w:hAnsiTheme="majorBidi" w:cstheme="majorBidi"/>
          <w:sz w:val="28"/>
          <w:szCs w:val="28"/>
          <w:cs/>
        </w:rPr>
        <w:t>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 โดย</w:t>
      </w:r>
      <w:r w:rsidRPr="00730257">
        <w:rPr>
          <w:rFonts w:asciiTheme="majorBidi" w:hAnsiTheme="majorBidi" w:cstheme="majorBidi"/>
          <w:sz w:val="28"/>
          <w:szCs w:val="28"/>
          <w:cs/>
          <w:lang w:val="en-GB"/>
        </w:rPr>
        <w:t>ผลกระทบ</w:t>
      </w:r>
      <w:r w:rsidRPr="00730257">
        <w:rPr>
          <w:rFonts w:asciiTheme="majorBidi" w:hAnsiTheme="majorBidi" w:cstheme="majorBidi"/>
          <w:color w:val="000000"/>
          <w:sz w:val="28"/>
          <w:szCs w:val="28"/>
          <w:cs/>
        </w:rPr>
        <w:t>จากการ</w:t>
      </w:r>
      <w:r w:rsidRPr="00730257">
        <w:rPr>
          <w:rFonts w:asciiTheme="majorBidi" w:hAnsiTheme="majorBidi" w:cstheme="majorBidi"/>
          <w:sz w:val="28"/>
          <w:szCs w:val="28"/>
          <w:cs/>
        </w:rPr>
        <w:t>ถือปฏิบัติตามมาตรฐานการรายงานทางการเงินที่เกี่ยวข้องกับเครื่องมือทางการเงิน มีดังนี้</w:t>
      </w:r>
    </w:p>
    <w:p w14:paraId="71C8C984" w14:textId="77777777" w:rsidR="001D15EE" w:rsidRPr="008860F2" w:rsidRDefault="001D15EE" w:rsidP="001D15EE">
      <w:pPr>
        <w:pStyle w:val="ListParagraph"/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sz w:val="20"/>
          <w:szCs w:val="20"/>
        </w:rPr>
      </w:pPr>
    </w:p>
    <w:p w14:paraId="3EE7C00B" w14:textId="6CC8228B" w:rsidR="001D15EE" w:rsidRPr="0079632A" w:rsidRDefault="001D15EE" w:rsidP="0079632A">
      <w:pPr>
        <w:autoSpaceDE w:val="0"/>
        <w:autoSpaceDN w:val="0"/>
        <w:adjustRightInd w:val="0"/>
        <w:spacing w:line="240" w:lineRule="auto"/>
        <w:ind w:left="549"/>
        <w:contextualSpacing/>
        <w:rPr>
          <w:rFonts w:asciiTheme="majorBidi" w:hAnsiTheme="majorBidi" w:cstheme="majorBidi"/>
          <w:sz w:val="28"/>
          <w:szCs w:val="28"/>
        </w:rPr>
      </w:pPr>
      <w:r w:rsidRPr="0079632A">
        <w:rPr>
          <w:rFonts w:asciiTheme="majorBidi" w:hAnsiTheme="majorBidi" w:cstheme="majorBidi"/>
          <w:sz w:val="28"/>
          <w:szCs w:val="28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14:paraId="5BBF3FD5" w14:textId="77777777" w:rsidR="001D15EE" w:rsidRPr="008860F2" w:rsidRDefault="001D15EE" w:rsidP="0079632A">
      <w:pPr>
        <w:pStyle w:val="ListParagraph"/>
        <w:autoSpaceDE w:val="0"/>
        <w:autoSpaceDN w:val="0"/>
        <w:adjustRightInd w:val="0"/>
        <w:spacing w:line="240" w:lineRule="auto"/>
        <w:ind w:left="549"/>
        <w:rPr>
          <w:rFonts w:asciiTheme="majorBidi" w:hAnsiTheme="majorBidi" w:cstheme="majorBidi"/>
          <w:sz w:val="20"/>
          <w:szCs w:val="20"/>
        </w:rPr>
      </w:pPr>
    </w:p>
    <w:p w14:paraId="5300C66A" w14:textId="1224097F" w:rsidR="001D15EE" w:rsidRPr="008860F2" w:rsidRDefault="001D15EE" w:rsidP="0079632A">
      <w:pPr>
        <w:pStyle w:val="ListParagraph"/>
        <w:autoSpaceDE w:val="0"/>
        <w:autoSpaceDN w:val="0"/>
        <w:adjustRightInd w:val="0"/>
        <w:spacing w:line="240" w:lineRule="auto"/>
        <w:ind w:left="549" w:firstLine="9"/>
        <w:rPr>
          <w:rFonts w:asciiTheme="majorBidi" w:hAnsiTheme="majorBidi" w:cstheme="majorBidi"/>
          <w:sz w:val="28"/>
          <w:szCs w:val="28"/>
        </w:rPr>
      </w:pPr>
      <w:r w:rsidRPr="008860F2">
        <w:rPr>
          <w:rFonts w:asciiTheme="majorBidi" w:hAnsiTheme="majorBidi" w:cstheme="majorBidi"/>
          <w:sz w:val="28"/>
          <w:szCs w:val="28"/>
        </w:rPr>
        <w:t xml:space="preserve">TFRS 9 </w:t>
      </w:r>
      <w:r w:rsidRPr="008860F2">
        <w:rPr>
          <w:rFonts w:asciiTheme="majorBidi" w:hAnsiTheme="majorBidi" w:cstheme="majorBidi"/>
          <w:sz w:val="28"/>
          <w:szCs w:val="28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0D6CD6">
        <w:rPr>
          <w:rFonts w:asciiTheme="majorBidi" w:hAnsiTheme="majorBidi" w:cstheme="majorBidi"/>
          <w:sz w:val="28"/>
          <w:szCs w:val="28"/>
          <w:cs/>
        </w:rPr>
        <w:t>ปัจจุบันกลุ่มบริษัทประมาณ</w:t>
      </w:r>
      <w:r w:rsidRPr="008860F2">
        <w:rPr>
          <w:rFonts w:asciiTheme="majorBidi" w:hAnsiTheme="majorBidi" w:cstheme="majorBidi"/>
          <w:sz w:val="28"/>
          <w:szCs w:val="28"/>
          <w:cs/>
        </w:rPr>
        <w:t>การค่าเผื่อหนี้สงสัยจะสูญโดยการวิเคราะห์ประวัติการชำระหนี้</w:t>
      </w:r>
      <w:r w:rsidR="000D6CD6">
        <w:rPr>
          <w:rFonts w:asciiTheme="majorBidi" w:hAnsiTheme="majorBidi" w:cstheme="majorBidi" w:hint="cs"/>
          <w:sz w:val="28"/>
          <w:szCs w:val="28"/>
          <w:cs/>
        </w:rPr>
        <w:t xml:space="preserve"> และการ</w:t>
      </w:r>
      <w:r w:rsidR="0079632A">
        <w:rPr>
          <w:rFonts w:asciiTheme="majorBidi" w:hAnsiTheme="majorBidi" w:cstheme="majorBidi" w:hint="cs"/>
          <w:sz w:val="28"/>
          <w:szCs w:val="28"/>
          <w:cs/>
        </w:rPr>
        <w:t>คาดการณ์เกี่ยวกับการชำระหนี้ในอนาคตของลูกค้า</w:t>
      </w:r>
      <w:r w:rsidRPr="008860F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860F2">
        <w:rPr>
          <w:rFonts w:asciiTheme="majorBidi" w:hAnsiTheme="majorBidi" w:cstheme="majorBidi"/>
          <w:sz w:val="28"/>
          <w:szCs w:val="28"/>
        </w:rPr>
        <w:t xml:space="preserve">TFRS 9 </w:t>
      </w:r>
      <w:r w:rsidRPr="008860F2">
        <w:rPr>
          <w:rFonts w:asciiTheme="majorBidi" w:hAnsiTheme="majorBidi" w:cstheme="majorBidi"/>
          <w:sz w:val="28"/>
          <w:szCs w:val="28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โดยใช้ความน่าจะเป็นถ่วงน้ำหนักเป็นเกณฑ์</w:t>
      </w:r>
    </w:p>
    <w:p w14:paraId="5FC8A9E5" w14:textId="77777777" w:rsidR="001D15EE" w:rsidRPr="008860F2" w:rsidRDefault="001D15EE" w:rsidP="0079632A">
      <w:pPr>
        <w:pStyle w:val="ListParagraph"/>
        <w:autoSpaceDE w:val="0"/>
        <w:autoSpaceDN w:val="0"/>
        <w:adjustRightInd w:val="0"/>
        <w:spacing w:line="240" w:lineRule="auto"/>
        <w:ind w:left="549" w:firstLine="9"/>
        <w:rPr>
          <w:rFonts w:asciiTheme="majorBidi" w:hAnsiTheme="majorBidi" w:cstheme="majorBidi"/>
          <w:sz w:val="20"/>
          <w:szCs w:val="20"/>
        </w:rPr>
      </w:pPr>
    </w:p>
    <w:p w14:paraId="762A96AB" w14:textId="20282826" w:rsidR="001D15EE" w:rsidRPr="0056757D" w:rsidRDefault="001D15EE" w:rsidP="0056757D">
      <w:pPr>
        <w:pStyle w:val="ListParagraph"/>
        <w:autoSpaceDE w:val="0"/>
        <w:autoSpaceDN w:val="0"/>
        <w:adjustRightInd w:val="0"/>
        <w:spacing w:line="240" w:lineRule="auto"/>
        <w:ind w:left="549" w:firstLine="9"/>
        <w:rPr>
          <w:rFonts w:asciiTheme="majorBidi" w:hAnsiTheme="majorBidi" w:cstheme="majorBidi"/>
          <w:sz w:val="20"/>
          <w:szCs w:val="20"/>
        </w:rPr>
      </w:pPr>
      <w:r w:rsidRPr="008860F2">
        <w:rPr>
          <w:rFonts w:asciiTheme="majorBidi" w:hAnsiTheme="majorBidi" w:cstheme="majorBidi"/>
          <w:sz w:val="28"/>
          <w:szCs w:val="28"/>
          <w:cs/>
        </w:rPr>
        <w:t>รูปแบบใหม่ของการพิจารณาด้อยค่าจะถือปฏิบัติกับสินทรัพย์ทางการเงินที่วัดมูลค่าด้วยวิธีราคาทุนตัดจำหน่าย หรือมูลค่ายุติธรรมผ่านกำไรขาดทุนเบ็ดเสร็จอื่น ซึ่งไม่รวมเงินลงทุนในตราสารทุน</w:t>
      </w:r>
    </w:p>
    <w:p w14:paraId="6CED6426" w14:textId="77777777" w:rsidR="00E06D54" w:rsidRDefault="00E06D54" w:rsidP="001D15EE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410B594E" w14:textId="6A27EFFA" w:rsidR="00910125" w:rsidRDefault="00910125" w:rsidP="001D15EE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10125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การปฏิบัติในช่วงเปลี่ยนแปลง</w:t>
      </w:r>
    </w:p>
    <w:p w14:paraId="192E327F" w14:textId="77777777" w:rsidR="00E06D54" w:rsidRDefault="00E06D54" w:rsidP="001D15EE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3B291D61" w14:textId="060D232E" w:rsidR="001D15EE" w:rsidRPr="008860F2" w:rsidRDefault="001D15EE" w:rsidP="001D15EE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79632A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8860F2">
        <w:rPr>
          <w:rFonts w:asciiTheme="majorBidi" w:hAnsiTheme="majorBidi" w:cstheme="majorBidi"/>
          <w:color w:val="000000"/>
          <w:sz w:val="28"/>
          <w:szCs w:val="28"/>
          <w:cs/>
        </w:rPr>
        <w:t>คาดว่าจะถือปฏิบัติตามมาตรฐานการรายงานทางการเงินกลุ่มนี้เป็นครั้งแรกโดยปรับปรุงผลกระทบกับกำไรสะสม หรือองค์ประกอบอื่นในส่วนของผู้ถือหุ้น ณ วันที่</w:t>
      </w:r>
      <w:r w:rsidRPr="008860F2">
        <w:rPr>
          <w:rFonts w:asciiTheme="majorBidi" w:hAnsiTheme="majorBidi" w:cstheme="majorBidi"/>
          <w:color w:val="000000"/>
          <w:sz w:val="28"/>
          <w:szCs w:val="28"/>
        </w:rPr>
        <w:t xml:space="preserve"> 1 </w:t>
      </w:r>
      <w:r w:rsidRPr="008860F2">
        <w:rPr>
          <w:rFonts w:asciiTheme="majorBidi" w:hAnsiTheme="majorBidi" w:cstheme="majorBidi" w:hint="cs"/>
          <w:color w:val="000000"/>
          <w:sz w:val="28"/>
          <w:szCs w:val="28"/>
          <w:cs/>
        </w:rPr>
        <w:t>ตุลา</w:t>
      </w:r>
      <w:r w:rsidRPr="008860F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คม </w:t>
      </w:r>
      <w:r w:rsidRPr="008860F2">
        <w:rPr>
          <w:rFonts w:asciiTheme="majorBidi" w:hAnsiTheme="majorBidi" w:cstheme="majorBidi"/>
          <w:color w:val="000000"/>
          <w:sz w:val="28"/>
          <w:szCs w:val="28"/>
        </w:rPr>
        <w:t xml:space="preserve">2563 </w:t>
      </w:r>
      <w:r w:rsidRPr="008860F2">
        <w:rPr>
          <w:rFonts w:asciiTheme="majorBidi" w:hAnsiTheme="majorBidi" w:cstheme="majorBidi"/>
          <w:color w:val="000000"/>
          <w:sz w:val="28"/>
          <w:szCs w:val="28"/>
          <w:cs/>
        </w:rPr>
        <w:t>ส่งผลให้</w:t>
      </w:r>
      <w:r w:rsidRPr="0079632A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กลุ่มบริษัทจะ</w:t>
      </w:r>
      <w:r w:rsidRPr="008860F2">
        <w:rPr>
          <w:rFonts w:asciiTheme="majorBidi" w:hAnsiTheme="majorBidi" w:cstheme="majorBidi"/>
          <w:color w:val="000000"/>
          <w:sz w:val="28"/>
          <w:szCs w:val="28"/>
          <w:cs/>
        </w:rPr>
        <w:t>ไม่นำข้อกำหนดของมาตรฐานการรายงานทางการเงินกลุ่มนี้มาถือปฏิบัติกับข้อมูลที่แสดงเปรียบเทียบ</w:t>
      </w:r>
      <w:r w:rsidRPr="008860F2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3358DB38" w14:textId="77777777" w:rsidR="001D15EE" w:rsidRPr="008860F2" w:rsidRDefault="001D15EE" w:rsidP="001D15EE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color w:val="000000"/>
          <w:sz w:val="20"/>
          <w:szCs w:val="20"/>
        </w:rPr>
      </w:pPr>
    </w:p>
    <w:p w14:paraId="72DECA08" w14:textId="035CEFA1" w:rsidR="001D15EE" w:rsidRPr="008860F2" w:rsidRDefault="001D15EE" w:rsidP="001D15EE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8860F2">
        <w:rPr>
          <w:rFonts w:asciiTheme="majorBidi" w:hAnsiTheme="majorBidi" w:cstheme="majorBidi"/>
          <w:color w:val="000000"/>
          <w:sz w:val="28"/>
          <w:szCs w:val="28"/>
          <w:cs/>
        </w:rPr>
        <w:t>การประเมินผลกระทบเบื้องต้นของการถือปฏิบัติตามมาตรฐานการรายงานทางการเงินที่เกี่ยวข้องกับเครื่องมือทางการเงินเป็นครั้งแรกต่องบการเงิน มีดังนี้</w:t>
      </w:r>
    </w:p>
    <w:p w14:paraId="67F99B2D" w14:textId="77777777" w:rsidR="001D15EE" w:rsidRPr="008860F2" w:rsidRDefault="001D15EE" w:rsidP="001D15EE">
      <w:pPr>
        <w:tabs>
          <w:tab w:val="decimal" w:pos="720"/>
        </w:tabs>
        <w:autoSpaceDE w:val="0"/>
        <w:autoSpaceDN w:val="0"/>
        <w:adjustRightInd w:val="0"/>
        <w:spacing w:line="240" w:lineRule="auto"/>
        <w:ind w:left="360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Style w:val="TableGrid"/>
        <w:tblW w:w="91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05"/>
        <w:gridCol w:w="1884"/>
      </w:tblGrid>
      <w:tr w:rsidR="00E36AE0" w:rsidRPr="008860F2" w14:paraId="4A552EC9" w14:textId="77777777" w:rsidTr="00E36AE0">
        <w:trPr>
          <w:tblHeader/>
        </w:trPr>
        <w:tc>
          <w:tcPr>
            <w:tcW w:w="7305" w:type="dxa"/>
            <w:vAlign w:val="bottom"/>
          </w:tcPr>
          <w:p w14:paraId="6DC2FA5E" w14:textId="32D9BA55" w:rsidR="00E36AE0" w:rsidRPr="008860F2" w:rsidRDefault="00E36AE0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84" w:type="dxa"/>
            <w:vAlign w:val="bottom"/>
          </w:tcPr>
          <w:p w14:paraId="6C0BCD00" w14:textId="3F2CBD31" w:rsidR="00E36AE0" w:rsidRPr="008860F2" w:rsidRDefault="00E36AE0" w:rsidP="00D9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36AE0" w:rsidRPr="008860F2" w14:paraId="26AEE75C" w14:textId="77777777" w:rsidTr="00E36AE0">
        <w:trPr>
          <w:tblHeader/>
        </w:trPr>
        <w:tc>
          <w:tcPr>
            <w:tcW w:w="7305" w:type="dxa"/>
            <w:vAlign w:val="bottom"/>
          </w:tcPr>
          <w:p w14:paraId="40F0C26A" w14:textId="2C30520A" w:rsidR="00E36AE0" w:rsidRPr="00E36AE0" w:rsidRDefault="00E36AE0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4" w:type="dxa"/>
            <w:vAlign w:val="bottom"/>
          </w:tcPr>
          <w:p w14:paraId="6F5F3DD6" w14:textId="76144422" w:rsidR="00E36AE0" w:rsidRPr="00E36AE0" w:rsidRDefault="00E36AE0" w:rsidP="00D9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36A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E36AE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ตุลา</w:t>
            </w:r>
            <w:r w:rsidRPr="00E36AE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คม</w:t>
            </w:r>
            <w:r w:rsidRPr="00E36A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E36AE0" w:rsidRPr="008860F2" w14:paraId="12E0643E" w14:textId="77777777" w:rsidTr="00E36AE0">
        <w:tc>
          <w:tcPr>
            <w:tcW w:w="7305" w:type="dxa"/>
          </w:tcPr>
          <w:p w14:paraId="34FB3268" w14:textId="77777777" w:rsidR="00E36AE0" w:rsidRPr="008860F2" w:rsidRDefault="00E36AE0" w:rsidP="0084001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84" w:type="dxa"/>
            <w:vAlign w:val="bottom"/>
          </w:tcPr>
          <w:p w14:paraId="23C9822B" w14:textId="692492C6" w:rsidR="00E36AE0" w:rsidRPr="008860F2" w:rsidRDefault="00E36AE0" w:rsidP="00E36AE0">
            <w:pPr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401478" w:rsidRPr="008860F2" w14:paraId="1B295869" w14:textId="77777777" w:rsidTr="00E36AE0">
        <w:tc>
          <w:tcPr>
            <w:tcW w:w="7305" w:type="dxa"/>
          </w:tcPr>
          <w:p w14:paraId="393D4469" w14:textId="2EED3898" w:rsidR="00401478" w:rsidRPr="008860F2" w:rsidRDefault="00401478" w:rsidP="0084001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884" w:type="dxa"/>
            <w:vAlign w:val="bottom"/>
          </w:tcPr>
          <w:p w14:paraId="7E764B07" w14:textId="77777777" w:rsidR="00401478" w:rsidRPr="008860F2" w:rsidRDefault="00401478" w:rsidP="00E36AE0">
            <w:pPr>
              <w:tabs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</w:p>
        </w:tc>
      </w:tr>
      <w:tr w:rsidR="00E36AE0" w:rsidRPr="008860F2" w14:paraId="1A2686BE" w14:textId="77777777" w:rsidTr="00E36AE0">
        <w:tc>
          <w:tcPr>
            <w:tcW w:w="7305" w:type="dxa"/>
          </w:tcPr>
          <w:p w14:paraId="3589CC3C" w14:textId="77777777" w:rsidR="00E36AE0" w:rsidRPr="008860F2" w:rsidRDefault="00E36AE0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ลูกหนี้การค้าลดลง</w:t>
            </w:r>
          </w:p>
        </w:tc>
        <w:tc>
          <w:tcPr>
            <w:tcW w:w="1884" w:type="dxa"/>
            <w:vAlign w:val="bottom"/>
          </w:tcPr>
          <w:p w14:paraId="026CFD3B" w14:textId="79351CF5" w:rsidR="00E36AE0" w:rsidRPr="008860F2" w:rsidRDefault="00E36AE0" w:rsidP="00CA5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6.66</w:t>
            </w:r>
            <w:r w:rsidRPr="008860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36AE0" w:rsidRPr="008860F2" w14:paraId="12E59A2D" w14:textId="77777777" w:rsidTr="00E36AE0">
        <w:tc>
          <w:tcPr>
            <w:tcW w:w="7305" w:type="dxa"/>
          </w:tcPr>
          <w:p w14:paraId="2C974FDB" w14:textId="2E7A9F16" w:rsidR="00E36AE0" w:rsidRPr="008860F2" w:rsidDel="00856964" w:rsidRDefault="00E36AE0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1884" w:type="dxa"/>
            <w:vAlign w:val="bottom"/>
          </w:tcPr>
          <w:p w14:paraId="43DF3D5B" w14:textId="70E26AD6" w:rsidR="00E36AE0" w:rsidRPr="008860F2" w:rsidRDefault="00E36AE0" w:rsidP="00CA5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1.33</w:t>
            </w:r>
          </w:p>
        </w:tc>
      </w:tr>
      <w:tr w:rsidR="00E36AE0" w:rsidRPr="008860F2" w14:paraId="681A3C73" w14:textId="77777777" w:rsidTr="00E36AE0">
        <w:tc>
          <w:tcPr>
            <w:tcW w:w="7305" w:type="dxa"/>
          </w:tcPr>
          <w:p w14:paraId="72FBE4ED" w14:textId="4FD5E013" w:rsidR="00E36AE0" w:rsidRPr="008860F2" w:rsidRDefault="00E36AE0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กำไรสะสม</w:t>
            </w:r>
            <w:r w:rsidR="00C73A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884" w:type="dxa"/>
            <w:tcBorders>
              <w:bottom w:val="single" w:sz="4" w:space="0" w:color="auto"/>
            </w:tcBorders>
            <w:vAlign w:val="bottom"/>
          </w:tcPr>
          <w:p w14:paraId="448A5467" w14:textId="15EA4EF9" w:rsidR="00E36AE0" w:rsidRPr="008860F2" w:rsidRDefault="00E36AE0" w:rsidP="00CA5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5.33</w:t>
            </w:r>
          </w:p>
        </w:tc>
      </w:tr>
      <w:tr w:rsidR="00E36AE0" w:rsidRPr="008860F2" w14:paraId="2F6323C3" w14:textId="77777777" w:rsidTr="00E36AE0">
        <w:tc>
          <w:tcPr>
            <w:tcW w:w="7305" w:type="dxa"/>
          </w:tcPr>
          <w:p w14:paraId="3E39453D" w14:textId="77777777" w:rsidR="00E36AE0" w:rsidRPr="008860F2" w:rsidRDefault="00E36AE0" w:rsidP="0084001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20DF3" w14:textId="54C81383" w:rsidR="00E36AE0" w:rsidRPr="00CA518E" w:rsidRDefault="00E36AE0" w:rsidP="00CA5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A518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54859339" w14:textId="77777777" w:rsidR="00D74AC2" w:rsidRPr="008860F2" w:rsidRDefault="00D74AC2" w:rsidP="00D74AC2">
      <w:pPr>
        <w:spacing w:line="240" w:lineRule="auto"/>
        <w:ind w:left="540"/>
        <w:rPr>
          <w:rFonts w:ascii="Angsana New" w:hAnsi="Angsana New"/>
          <w:sz w:val="28"/>
          <w:szCs w:val="28"/>
          <w:shd w:val="clear" w:color="auto" w:fill="D9D9D9"/>
        </w:rPr>
      </w:pPr>
    </w:p>
    <w:p w14:paraId="578171D3" w14:textId="0B515154" w:rsidR="001D15EE" w:rsidRPr="008860F2" w:rsidRDefault="001D15EE" w:rsidP="001D15EE">
      <w:pPr>
        <w:pStyle w:val="ListParagraph"/>
        <w:numPr>
          <w:ilvl w:val="1"/>
          <w:numId w:val="30"/>
        </w:numPr>
        <w:autoSpaceDE w:val="0"/>
        <w:autoSpaceDN w:val="0"/>
        <w:adjustRightInd w:val="0"/>
        <w:spacing w:line="240" w:lineRule="auto"/>
        <w:contextualSpacing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 w:rsidRPr="008860F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มาตรฐานการรายงานทางการเงิน ฉบับที่ </w:t>
      </w:r>
      <w:r w:rsidRPr="008860F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16</w:t>
      </w:r>
      <w:r w:rsidRPr="008860F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เรื่อง สัญญาเช่า</w:t>
      </w:r>
    </w:p>
    <w:p w14:paraId="1BF88605" w14:textId="77777777" w:rsidR="001D15EE" w:rsidRPr="008860F2" w:rsidRDefault="001D15EE" w:rsidP="001D15EE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color w:val="000000"/>
          <w:sz w:val="20"/>
          <w:szCs w:val="20"/>
        </w:rPr>
      </w:pPr>
    </w:p>
    <w:p w14:paraId="283A238B" w14:textId="6B7278E3" w:rsidR="001D15EE" w:rsidRPr="008860F2" w:rsidRDefault="001D15EE" w:rsidP="001D15EE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8860F2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Pr="008860F2">
        <w:rPr>
          <w:rFonts w:asciiTheme="majorBidi" w:hAnsiTheme="majorBidi" w:cstheme="majorBidi"/>
          <w:sz w:val="28"/>
          <w:szCs w:val="28"/>
        </w:rPr>
        <w:t>16</w:t>
      </w:r>
      <w:r w:rsidRPr="008860F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860F2">
        <w:rPr>
          <w:rFonts w:asciiTheme="majorBidi" w:hAnsiTheme="majorBidi" w:cstheme="majorBidi"/>
          <w:sz w:val="28"/>
          <w:szCs w:val="28"/>
        </w:rPr>
        <w:t xml:space="preserve">(“TFRS 16”) </w:t>
      </w:r>
      <w:r w:rsidRPr="008860F2">
        <w:rPr>
          <w:rFonts w:asciiTheme="majorBidi" w:hAnsiTheme="majorBidi" w:cstheme="majorBidi"/>
          <w:sz w:val="28"/>
          <w:szCs w:val="28"/>
          <w:cs/>
        </w:rPr>
        <w:t>ได้นำเสนอวิธีการ</w:t>
      </w:r>
      <w:r w:rsidRPr="008860F2">
        <w:rPr>
          <w:rFonts w:asciiTheme="majorBidi" w:hAnsiTheme="majorBidi" w:cstheme="majorBidi"/>
          <w:color w:val="000000"/>
          <w:sz w:val="28"/>
          <w:szCs w:val="28"/>
          <w:cs/>
        </w:rPr>
        <w:t>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</w:t>
      </w:r>
      <w:r w:rsidRPr="004D6A4E">
        <w:rPr>
          <w:rFonts w:asciiTheme="majorBidi" w:hAnsiTheme="majorBidi" w:cstheme="majorBidi"/>
          <w:color w:val="000000"/>
          <w:sz w:val="28"/>
          <w:szCs w:val="28"/>
          <w:cs/>
        </w:rPr>
        <w:t>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4D6A4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D6A4E">
        <w:rPr>
          <w:rFonts w:asciiTheme="majorBidi" w:hAnsiTheme="majorBidi" w:cstheme="majorBidi"/>
          <w:color w:val="000000"/>
          <w:sz w:val="28"/>
          <w:szCs w:val="28"/>
          <w:cs/>
        </w:rPr>
        <w:t>เมื่อ</w:t>
      </w:r>
      <w:r w:rsidRPr="008860F2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มาตรฐานการรายงานทางการเงินฉบับนี้มี</w:t>
      </w:r>
      <w:r w:rsidRPr="008860F2">
        <w:rPr>
          <w:rFonts w:asciiTheme="majorBidi" w:hAnsiTheme="majorBidi" w:cstheme="majorBidi"/>
          <w:sz w:val="28"/>
          <w:szCs w:val="28"/>
        </w:rPr>
        <w:br/>
      </w:r>
      <w:r w:rsidRPr="008860F2">
        <w:rPr>
          <w:rFonts w:asciiTheme="majorBidi" w:hAnsiTheme="majorBidi" w:cstheme="majorBidi"/>
          <w:sz w:val="28"/>
          <w:szCs w:val="28"/>
          <w:cs/>
        </w:rPr>
        <w:t>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59724809" w14:textId="77777777" w:rsidR="001D15EE" w:rsidRPr="008860F2" w:rsidRDefault="001D15EE" w:rsidP="001D15EE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sz w:val="20"/>
          <w:szCs w:val="20"/>
        </w:rPr>
      </w:pPr>
    </w:p>
    <w:p w14:paraId="1042787C" w14:textId="7D192D7A" w:rsidR="001D15EE" w:rsidRPr="008860F2" w:rsidRDefault="001D15EE" w:rsidP="001D15EE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sz w:val="28"/>
          <w:szCs w:val="28"/>
        </w:rPr>
      </w:pPr>
      <w:r w:rsidRPr="004B5377">
        <w:rPr>
          <w:rFonts w:asciiTheme="majorBidi" w:eastAsia="Calibri" w:hAnsiTheme="majorBidi" w:cstheme="majorBidi"/>
          <w:sz w:val="28"/>
          <w:szCs w:val="28"/>
          <w:cs/>
        </w:rPr>
        <w:t>ปัจจุบันกลุ่มบริษัทรับรู้รายจ่ายภายใต้สัญญาเช่าดำเนินงานในกำไรหรือขาดทุนโดยวิธีเส้นตรงตลอดอายุสัญญาเช่า  และรับรู้สินทรัพย์และหนี้สินในกรณีที่การจ่ายเงินตามสัญญาเช่ามีช่วงเวลาแตกต่างจากการรับรู้ค่าเช่าจ่าย ตาม</w:t>
      </w:r>
      <w:r w:rsidRPr="004B5377">
        <w:rPr>
          <w:rFonts w:asciiTheme="majorBidi" w:eastAsia="Calibri" w:hAnsiTheme="majorBidi" w:cstheme="majorBidi"/>
          <w:sz w:val="28"/>
          <w:szCs w:val="28"/>
        </w:rPr>
        <w:t xml:space="preserve"> TFRS</w:t>
      </w:r>
      <w:r w:rsidRPr="004B5377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4B5377">
        <w:rPr>
          <w:rFonts w:asciiTheme="majorBidi" w:eastAsia="Calibri" w:hAnsiTheme="majorBidi" w:cstheme="majorBidi"/>
          <w:sz w:val="28"/>
          <w:szCs w:val="28"/>
        </w:rPr>
        <w:t xml:space="preserve">16 </w:t>
      </w:r>
      <w:r w:rsidRPr="004B5377">
        <w:rPr>
          <w:rFonts w:asciiTheme="majorBidi" w:eastAsia="Calibri" w:hAnsiTheme="majorBidi" w:cstheme="majorBidi"/>
          <w:sz w:val="28"/>
          <w:szCs w:val="28"/>
          <w:cs/>
        </w:rPr>
        <w:t>กลุ่มบริษัทจะรับรู้สินทรัพย์สิทธิการใช้และหนี้สินตามสัญญาเช่าสำหรับสัญญาเช่าดำเนินงานของกลุ่มบริษัท</w:t>
      </w:r>
      <w:r w:rsidR="004B5377" w:rsidRPr="004B5377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4B5377">
        <w:rPr>
          <w:rFonts w:asciiTheme="majorBidi" w:eastAsia="Calibri" w:hAnsiTheme="majorBidi" w:cstheme="majorBidi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</w:t>
      </w:r>
      <w:r w:rsidRPr="008860F2">
        <w:rPr>
          <w:rFonts w:asciiTheme="majorBidi" w:eastAsia="Calibri" w:hAnsiTheme="majorBidi" w:cstheme="majorBidi"/>
          <w:sz w:val="28"/>
          <w:szCs w:val="28"/>
          <w:cs/>
        </w:rPr>
        <w:t>จะรับรู้ค่าเสื่อมราคาของสินทรัพย์</w:t>
      </w:r>
      <w:r w:rsidRPr="008860F2">
        <w:rPr>
          <w:rFonts w:asciiTheme="majorBidi" w:eastAsia="Calibri" w:hAnsiTheme="majorBidi" w:cstheme="majorBidi"/>
          <w:sz w:val="28"/>
          <w:szCs w:val="28"/>
        </w:rPr>
        <w:br/>
      </w:r>
      <w:r w:rsidRPr="008860F2">
        <w:rPr>
          <w:rFonts w:asciiTheme="majorBidi" w:eastAsia="Calibri" w:hAnsiTheme="majorBidi" w:cstheme="majorBidi"/>
          <w:sz w:val="28"/>
          <w:szCs w:val="28"/>
          <w:cs/>
        </w:rPr>
        <w:t xml:space="preserve">สิทธิการใช้และดอกเบี้ยจ่ายของหนี้สินตามสัญญาเช่า </w:t>
      </w:r>
    </w:p>
    <w:p w14:paraId="6114E025" w14:textId="77777777" w:rsidR="001D15EE" w:rsidRPr="008860F2" w:rsidRDefault="001D15EE" w:rsidP="001D15EE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78E7E6FF" w14:textId="1F064FAE" w:rsidR="001D15EE" w:rsidRPr="008860F2" w:rsidRDefault="001D15EE" w:rsidP="001D15EE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4B5377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กลุ่มบริษัทให้เช่าช่วงสินทรัพย์บางรายการ</w:t>
      </w:r>
      <w:r w:rsidR="004B5377" w:rsidRPr="004B537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B5377">
        <w:rPr>
          <w:rFonts w:asciiTheme="majorBidi" w:hAnsiTheme="majorBidi" w:cstheme="majorBidi"/>
          <w:color w:val="000000"/>
          <w:sz w:val="28"/>
          <w:szCs w:val="28"/>
          <w:cs/>
        </w:rPr>
        <w:t>ปัจจุบันสัญญาเช่าหลักและสัญญาเช่าช่วงถูกจัดประเภทเป็นสัญญาเช่าดำเนินงานและรับรู้ค่าเช่ารับและค่าเช่าจ่ายในกำไรหรือขาดทุน</w:t>
      </w:r>
      <w:r w:rsidRPr="004B5377">
        <w:rPr>
          <w:rFonts w:asciiTheme="majorBidi" w:eastAsia="Calibri" w:hAnsiTheme="majorBidi" w:cstheme="majorBidi"/>
          <w:sz w:val="28"/>
          <w:szCs w:val="28"/>
          <w:cs/>
        </w:rPr>
        <w:t xml:space="preserve">โดยวิธีเส้นตรงตลอดอายุสัญญาเช่า  ตาม </w:t>
      </w:r>
      <w:r w:rsidRPr="004B5377">
        <w:rPr>
          <w:rFonts w:asciiTheme="majorBidi" w:eastAsia="Calibri" w:hAnsiTheme="majorBidi" w:cstheme="majorBidi"/>
          <w:sz w:val="28"/>
          <w:szCs w:val="28"/>
        </w:rPr>
        <w:t xml:space="preserve">TFRS 16 </w:t>
      </w:r>
      <w:r w:rsidRPr="004B5377">
        <w:rPr>
          <w:rFonts w:asciiTheme="majorBidi" w:eastAsia="Calibri" w:hAnsiTheme="majorBidi" w:cstheme="majorBidi"/>
          <w:sz w:val="28"/>
          <w:szCs w:val="28"/>
          <w:cs/>
        </w:rPr>
        <w:t>สินทรัพย์สิทธิการใช้จะรับรู้ตามสัญญาเช่าหลักเป็นอสังหาริมทรัพย์เพื่อการลงทุนและวัดมูลค่าด้วยวิธีราคาทุน กลุ่มบริษัท</w:t>
      </w:r>
      <w:r w:rsidRPr="004B5377">
        <w:rPr>
          <w:rFonts w:asciiTheme="majorBidi" w:hAnsiTheme="majorBidi" w:cstheme="majorBidi"/>
          <w:color w:val="000000"/>
          <w:sz w:val="28"/>
          <w:szCs w:val="28"/>
          <w:cs/>
        </w:rPr>
        <w:t>ได้ทบทวนการจัดประเภทสัญญาให้เช่าช่วงและคาดว่าจะจัดประเภทเป็นสัญญาเช่าเงินทุน ส่งผลให้กลุ่มบริษัทจะรับรู้ลูกหนี้</w:t>
      </w:r>
      <w:r w:rsidRPr="008860F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สัญญาเช่าเงินทุน </w:t>
      </w:r>
    </w:p>
    <w:p w14:paraId="236DD31E" w14:textId="0DA2263F" w:rsidR="00D74AC2" w:rsidRPr="008860F2" w:rsidRDefault="00D74AC2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</w:rPr>
      </w:pPr>
    </w:p>
    <w:p w14:paraId="27BE87C9" w14:textId="0F10E887" w:rsidR="00A9155D" w:rsidRDefault="00A9155D" w:rsidP="00A9155D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910125"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การปฏิบัติในช่วงเปลี่ยนแปลง</w:t>
      </w:r>
    </w:p>
    <w:p w14:paraId="168281E9" w14:textId="77777777" w:rsidR="00A9155D" w:rsidRDefault="00A9155D" w:rsidP="001D15EE">
      <w:pPr>
        <w:spacing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</w:p>
    <w:p w14:paraId="5ED18EDB" w14:textId="232D28CA" w:rsidR="001D15EE" w:rsidRPr="008860F2" w:rsidRDefault="001D15EE" w:rsidP="001D15EE">
      <w:pPr>
        <w:spacing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F300FC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กลุ่มบริษัทคาด</w:t>
      </w:r>
      <w:r w:rsidRPr="008860F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ว่าจะถือปฏิบัติตาม </w:t>
      </w:r>
      <w:r w:rsidRPr="008860F2">
        <w:rPr>
          <w:rFonts w:asciiTheme="majorBidi" w:hAnsiTheme="majorBidi" w:cstheme="majorBidi"/>
          <w:color w:val="000000"/>
          <w:sz w:val="28"/>
          <w:szCs w:val="28"/>
        </w:rPr>
        <w:t xml:space="preserve">TFRS 16 </w:t>
      </w:r>
      <w:r w:rsidRPr="008860F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เป็นครั้งแรก ณ วันที่ </w:t>
      </w:r>
      <w:r w:rsidRPr="008860F2">
        <w:rPr>
          <w:rFonts w:asciiTheme="majorBidi" w:hAnsiTheme="majorBidi" w:cstheme="majorBidi"/>
          <w:color w:val="000000"/>
          <w:sz w:val="28"/>
          <w:szCs w:val="28"/>
        </w:rPr>
        <w:t>1</w:t>
      </w:r>
      <w:r w:rsidRPr="008860F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8860F2">
        <w:rPr>
          <w:rFonts w:asciiTheme="majorBidi" w:hAnsiTheme="majorBidi" w:cstheme="majorBidi" w:hint="cs"/>
          <w:color w:val="000000"/>
          <w:sz w:val="28"/>
          <w:szCs w:val="28"/>
          <w:cs/>
        </w:rPr>
        <w:t>ตุลา</w:t>
      </w:r>
      <w:r w:rsidRPr="008860F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คม </w:t>
      </w:r>
      <w:r w:rsidRPr="008860F2">
        <w:rPr>
          <w:rFonts w:asciiTheme="majorBidi" w:hAnsiTheme="majorBidi" w:cstheme="majorBidi"/>
          <w:color w:val="000000"/>
          <w:sz w:val="28"/>
          <w:szCs w:val="28"/>
        </w:rPr>
        <w:t>2563</w:t>
      </w:r>
      <w:r w:rsidRPr="008860F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ด้วยวิธีปรับปรุงผลกระทบสะสมย้อนหลัง ดังนั้น ผลกระทบสะสมจากการถือปฏิบัติตาม </w:t>
      </w:r>
      <w:r w:rsidRPr="008860F2">
        <w:rPr>
          <w:rFonts w:asciiTheme="majorBidi" w:hAnsiTheme="majorBidi" w:cstheme="majorBidi"/>
          <w:color w:val="000000"/>
          <w:sz w:val="28"/>
          <w:szCs w:val="28"/>
        </w:rPr>
        <w:t xml:space="preserve">TFRS 16 </w:t>
      </w:r>
      <w:r w:rsidRPr="008860F2">
        <w:rPr>
          <w:rFonts w:asciiTheme="majorBidi" w:hAnsiTheme="majorBidi" w:cstheme="majorBidi"/>
          <w:color w:val="000000"/>
          <w:sz w:val="28"/>
          <w:szCs w:val="28"/>
          <w:cs/>
        </w:rPr>
        <w:t>จะปรับปรุงกับยอดยกมาของกำไรสะสม ณ วันที่</w:t>
      </w:r>
      <w:r w:rsidR="00F300FC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8860F2">
        <w:rPr>
          <w:rFonts w:asciiTheme="majorBidi" w:hAnsiTheme="majorBidi" w:cstheme="majorBidi"/>
          <w:color w:val="000000"/>
          <w:sz w:val="28"/>
          <w:szCs w:val="28"/>
        </w:rPr>
        <w:t xml:space="preserve">1 </w:t>
      </w:r>
      <w:r w:rsidRPr="008860F2">
        <w:rPr>
          <w:rFonts w:asciiTheme="majorBidi" w:hAnsiTheme="majorBidi" w:cstheme="majorBidi" w:hint="cs"/>
          <w:color w:val="000000"/>
          <w:sz w:val="28"/>
          <w:szCs w:val="28"/>
          <w:cs/>
        </w:rPr>
        <w:t>ตุลา</w:t>
      </w:r>
      <w:r w:rsidRPr="008860F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คม </w:t>
      </w:r>
      <w:r w:rsidRPr="008860F2">
        <w:rPr>
          <w:rFonts w:asciiTheme="majorBidi" w:hAnsiTheme="majorBidi" w:cstheme="majorBidi"/>
          <w:color w:val="000000"/>
          <w:sz w:val="28"/>
          <w:szCs w:val="28"/>
        </w:rPr>
        <w:t xml:space="preserve">2563 </w:t>
      </w:r>
      <w:r w:rsidRPr="008860F2">
        <w:rPr>
          <w:rFonts w:asciiTheme="majorBidi" w:hAnsiTheme="majorBidi" w:cstheme="majorBidi"/>
          <w:color w:val="000000"/>
          <w:sz w:val="28"/>
          <w:szCs w:val="28"/>
          <w:cs/>
        </w:rPr>
        <w:t>โดยไม่ปรับปรุงข้อมูลเปรียบเทียบ</w:t>
      </w:r>
    </w:p>
    <w:p w14:paraId="28624FEF" w14:textId="77777777" w:rsidR="001D15EE" w:rsidRPr="008860F2" w:rsidRDefault="001D15EE" w:rsidP="001D15EE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color w:val="0000FF"/>
          <w:sz w:val="20"/>
          <w:szCs w:val="20"/>
          <w:shd w:val="clear" w:color="auto" w:fill="E0E0E0"/>
        </w:rPr>
      </w:pPr>
    </w:p>
    <w:p w14:paraId="5EA15EA3" w14:textId="2E2EA88E" w:rsidR="001D15EE" w:rsidRPr="008860F2" w:rsidRDefault="001D15EE" w:rsidP="001D15EE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F300FC">
        <w:rPr>
          <w:rFonts w:asciiTheme="majorBidi" w:hAnsiTheme="majorBidi" w:cstheme="majorBidi"/>
          <w:i/>
          <w:sz w:val="28"/>
          <w:szCs w:val="28"/>
          <w:cs/>
        </w:rPr>
        <w:t>กลุ่มบริษัท</w:t>
      </w:r>
      <w:r w:rsidRPr="00F300FC">
        <w:rPr>
          <w:rFonts w:asciiTheme="majorBidi" w:hAnsiTheme="majorBidi" w:cstheme="majorBidi"/>
          <w:color w:val="000000"/>
          <w:sz w:val="28"/>
          <w:szCs w:val="28"/>
          <w:cs/>
        </w:rPr>
        <w:t>คาดว่าจ</w:t>
      </w:r>
      <w:r w:rsidRPr="008860F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ะใช้ข้อยกเว้นเรื่องการนำคำนิยามของสัญญาเช่ามาใช้พิจารณากับสัญญาเช่าที่มีอยู่ก่อนวันที่เปลี่ยนแปลงมาตรฐาน โดยจะนำ </w:t>
      </w:r>
      <w:r w:rsidRPr="008860F2">
        <w:rPr>
          <w:rFonts w:asciiTheme="majorBidi" w:hAnsiTheme="majorBidi" w:cstheme="majorBidi"/>
          <w:color w:val="000000"/>
          <w:sz w:val="28"/>
          <w:szCs w:val="28"/>
        </w:rPr>
        <w:t>TFRS</w:t>
      </w:r>
      <w:r w:rsidRPr="008860F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8860F2">
        <w:rPr>
          <w:rFonts w:asciiTheme="majorBidi" w:hAnsiTheme="majorBidi" w:cstheme="majorBidi"/>
          <w:color w:val="000000"/>
          <w:sz w:val="28"/>
          <w:szCs w:val="28"/>
        </w:rPr>
        <w:t xml:space="preserve">16 </w:t>
      </w:r>
      <w:r w:rsidRPr="008860F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มาถือปฏิบัติกับทุกสัญญาที่ทำขึ้นก่อนวันที่ </w:t>
      </w:r>
      <w:r w:rsidRPr="008860F2">
        <w:rPr>
          <w:rFonts w:asciiTheme="majorBidi" w:hAnsiTheme="majorBidi" w:cstheme="majorBidi"/>
          <w:color w:val="000000"/>
          <w:sz w:val="28"/>
          <w:szCs w:val="28"/>
        </w:rPr>
        <w:t>1</w:t>
      </w:r>
      <w:r w:rsidRPr="008860F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8860F2">
        <w:rPr>
          <w:rFonts w:asciiTheme="majorBidi" w:hAnsiTheme="majorBidi" w:cstheme="majorBidi" w:hint="cs"/>
          <w:color w:val="000000"/>
          <w:sz w:val="28"/>
          <w:szCs w:val="28"/>
          <w:cs/>
        </w:rPr>
        <w:t>ตุลา</w:t>
      </w:r>
      <w:r w:rsidRPr="008860F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คม </w:t>
      </w:r>
      <w:r w:rsidRPr="008860F2">
        <w:rPr>
          <w:rFonts w:asciiTheme="majorBidi" w:hAnsiTheme="majorBidi" w:cstheme="majorBidi"/>
          <w:color w:val="000000"/>
          <w:sz w:val="28"/>
          <w:szCs w:val="28"/>
        </w:rPr>
        <w:t>2563</w:t>
      </w:r>
      <w:r w:rsidRPr="008860F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และเคยระบุเป็นสัญญาเช่าตามมาตรฐานการบัญชี ฉบับที่ </w:t>
      </w:r>
      <w:r w:rsidRPr="008860F2">
        <w:rPr>
          <w:rFonts w:asciiTheme="majorBidi" w:hAnsiTheme="majorBidi" w:cstheme="majorBidi"/>
          <w:color w:val="000000"/>
          <w:sz w:val="28"/>
          <w:szCs w:val="28"/>
        </w:rPr>
        <w:t xml:space="preserve">17 </w:t>
      </w:r>
      <w:r w:rsidRPr="008860F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และการตีความมาตรฐานการรายงานทางการเงิน ฉบับที่ </w:t>
      </w:r>
      <w:r w:rsidRPr="008860F2">
        <w:rPr>
          <w:rFonts w:asciiTheme="majorBidi" w:hAnsiTheme="majorBidi" w:cstheme="majorBidi"/>
          <w:color w:val="000000"/>
          <w:sz w:val="28"/>
          <w:szCs w:val="28"/>
        </w:rPr>
        <w:t>4</w:t>
      </w:r>
    </w:p>
    <w:p w14:paraId="6FB872BF" w14:textId="77777777" w:rsidR="001D15EE" w:rsidRPr="008860F2" w:rsidRDefault="001D15EE" w:rsidP="001D15EE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color w:val="000000"/>
          <w:sz w:val="20"/>
          <w:szCs w:val="20"/>
        </w:rPr>
      </w:pPr>
    </w:p>
    <w:p w14:paraId="3F46B62F" w14:textId="77777777" w:rsidR="002C437B" w:rsidRDefault="002C437B">
      <w:pPr>
        <w:spacing w:line="240" w:lineRule="auto"/>
        <w:jc w:val="left"/>
        <w:rPr>
          <w:rFonts w:asciiTheme="majorBidi" w:hAnsiTheme="majorBidi" w:cstheme="majorBidi"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1216F9EF" w14:textId="2417C754" w:rsidR="001D15EE" w:rsidRPr="008860F2" w:rsidRDefault="001D15EE" w:rsidP="001D15EE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8860F2">
        <w:rPr>
          <w:rFonts w:asciiTheme="majorBidi" w:hAnsiTheme="majorBidi" w:cstheme="majorBidi"/>
          <w:color w:val="000000"/>
          <w:sz w:val="28"/>
          <w:szCs w:val="28"/>
          <w:cs/>
        </w:rPr>
        <w:t>การประเมินผลกระทบเบื้องต้นของการถือปฏิบัติตาม</w:t>
      </w:r>
      <w:r w:rsidRPr="008860F2">
        <w:rPr>
          <w:rFonts w:asciiTheme="majorBidi" w:hAnsiTheme="majorBidi" w:cstheme="majorBidi"/>
          <w:color w:val="000000"/>
          <w:sz w:val="28"/>
          <w:szCs w:val="28"/>
        </w:rPr>
        <w:t xml:space="preserve"> TFRS 16 </w:t>
      </w:r>
      <w:r w:rsidRPr="008860F2">
        <w:rPr>
          <w:rFonts w:asciiTheme="majorBidi" w:hAnsiTheme="majorBidi" w:cstheme="majorBidi"/>
          <w:color w:val="000000"/>
          <w:sz w:val="28"/>
          <w:szCs w:val="28"/>
          <w:cs/>
        </w:rPr>
        <w:t>เป็นครั้งแรกต่องบการเงิน มีดังนี้</w:t>
      </w:r>
    </w:p>
    <w:p w14:paraId="167EF2B6" w14:textId="77777777" w:rsidR="001D15EE" w:rsidRPr="008860F2" w:rsidRDefault="001D15EE" w:rsidP="001D15EE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color w:val="0000FF"/>
          <w:sz w:val="20"/>
          <w:szCs w:val="20"/>
        </w:rPr>
      </w:pPr>
    </w:p>
    <w:tbl>
      <w:tblPr>
        <w:tblStyle w:val="TableGrid"/>
        <w:tblW w:w="93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744"/>
        <w:gridCol w:w="1710"/>
        <w:gridCol w:w="236"/>
        <w:gridCol w:w="1685"/>
      </w:tblGrid>
      <w:tr w:rsidR="001D15EE" w:rsidRPr="008860F2" w14:paraId="7DAC5C60" w14:textId="77777777" w:rsidTr="00840013">
        <w:trPr>
          <w:tblHeader/>
        </w:trPr>
        <w:tc>
          <w:tcPr>
            <w:tcW w:w="4950" w:type="dxa"/>
            <w:vAlign w:val="bottom"/>
          </w:tcPr>
          <w:p w14:paraId="1F31DC07" w14:textId="4F0517BE" w:rsidR="001D15EE" w:rsidRPr="008860F2" w:rsidRDefault="001D15EE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งบแสดงฐานะการเงิน </w:t>
            </w:r>
          </w:p>
        </w:tc>
        <w:tc>
          <w:tcPr>
            <w:tcW w:w="744" w:type="dxa"/>
            <w:vAlign w:val="bottom"/>
          </w:tcPr>
          <w:p w14:paraId="56D2BCF4" w14:textId="77777777" w:rsidR="001D15EE" w:rsidRPr="008860F2" w:rsidRDefault="001D15EE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DA7B042" w14:textId="4EA27ED0" w:rsidR="001D15EE" w:rsidRPr="008860F2" w:rsidRDefault="001D15EE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5521C917" w14:textId="77777777" w:rsidR="001D15EE" w:rsidRPr="008860F2" w:rsidRDefault="001D15EE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14:paraId="0C2C4D9A" w14:textId="77777777" w:rsidR="001D15EE" w:rsidRPr="008860F2" w:rsidRDefault="001D15EE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</w:p>
          <w:p w14:paraId="1AA9C30C" w14:textId="4AE7D31E" w:rsidR="001D15EE" w:rsidRPr="008860F2" w:rsidRDefault="001D15EE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1D15EE" w:rsidRPr="008860F2" w14:paraId="3165CE72" w14:textId="77777777" w:rsidTr="00840013">
        <w:trPr>
          <w:tblHeader/>
        </w:trPr>
        <w:tc>
          <w:tcPr>
            <w:tcW w:w="4950" w:type="dxa"/>
            <w:vAlign w:val="bottom"/>
          </w:tcPr>
          <w:p w14:paraId="5860D7D8" w14:textId="77777777" w:rsidR="001D15EE" w:rsidRPr="008860F2" w:rsidRDefault="001D15EE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860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1 </w:t>
            </w:r>
            <w:r w:rsidRPr="008860F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ตุลาคม</w:t>
            </w:r>
          </w:p>
        </w:tc>
        <w:tc>
          <w:tcPr>
            <w:tcW w:w="744" w:type="dxa"/>
            <w:vAlign w:val="bottom"/>
          </w:tcPr>
          <w:p w14:paraId="164554CF" w14:textId="77777777" w:rsidR="001D15EE" w:rsidRPr="008860F2" w:rsidRDefault="001D15EE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CD34CC8" w14:textId="77777777" w:rsidR="001D15EE" w:rsidRPr="008860F2" w:rsidRDefault="001D15EE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51358EB7" w14:textId="77777777" w:rsidR="001D15EE" w:rsidRPr="008860F2" w:rsidRDefault="001D15EE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14:paraId="0EB0D847" w14:textId="77777777" w:rsidR="001D15EE" w:rsidRPr="008860F2" w:rsidRDefault="001D15EE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1D15EE" w:rsidRPr="008860F2" w14:paraId="250E07F9" w14:textId="77777777" w:rsidTr="00840013">
        <w:trPr>
          <w:tblHeader/>
        </w:trPr>
        <w:tc>
          <w:tcPr>
            <w:tcW w:w="4950" w:type="dxa"/>
          </w:tcPr>
          <w:p w14:paraId="29ADBD2A" w14:textId="77777777" w:rsidR="001D15EE" w:rsidRPr="008860F2" w:rsidRDefault="001D15EE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744" w:type="dxa"/>
            <w:vAlign w:val="bottom"/>
          </w:tcPr>
          <w:p w14:paraId="093EAE42" w14:textId="77777777" w:rsidR="001D15EE" w:rsidRPr="008860F2" w:rsidRDefault="001D15EE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631" w:type="dxa"/>
            <w:gridSpan w:val="3"/>
            <w:vAlign w:val="bottom"/>
          </w:tcPr>
          <w:p w14:paraId="44AFBDB8" w14:textId="77777777" w:rsidR="001D15EE" w:rsidRPr="008860F2" w:rsidRDefault="001D15EE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8860F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1D15EE" w:rsidRPr="008860F2" w14:paraId="77E6FA11" w14:textId="77777777" w:rsidTr="00840013">
        <w:tc>
          <w:tcPr>
            <w:tcW w:w="4950" w:type="dxa"/>
          </w:tcPr>
          <w:p w14:paraId="2654A3EA" w14:textId="77777777" w:rsidR="001D15EE" w:rsidRPr="008860F2" w:rsidRDefault="001D15EE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ลูกหนี้สัญญาเช่าเงินทุนเพิ่มขึ้น</w:t>
            </w:r>
          </w:p>
        </w:tc>
        <w:tc>
          <w:tcPr>
            <w:tcW w:w="744" w:type="dxa"/>
            <w:vAlign w:val="bottom"/>
          </w:tcPr>
          <w:p w14:paraId="1821144A" w14:textId="77777777" w:rsidR="001D15EE" w:rsidRPr="008860F2" w:rsidRDefault="001D15EE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8140AE9" w14:textId="5DEF3459" w:rsidR="001D15EE" w:rsidRPr="008860F2" w:rsidRDefault="00F300FC" w:rsidP="0011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322.23</w:t>
            </w:r>
          </w:p>
        </w:tc>
        <w:tc>
          <w:tcPr>
            <w:tcW w:w="236" w:type="dxa"/>
            <w:vAlign w:val="bottom"/>
          </w:tcPr>
          <w:p w14:paraId="43F3770B" w14:textId="77777777" w:rsidR="001D15EE" w:rsidRPr="008860F2" w:rsidRDefault="001D15EE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14:paraId="6E2AB823" w14:textId="56EC810A" w:rsidR="001D15EE" w:rsidRPr="008860F2" w:rsidRDefault="00A17DF4" w:rsidP="0011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D15EE" w:rsidRPr="008860F2" w14:paraId="3EE55101" w14:textId="77777777" w:rsidTr="00F300FC">
        <w:tc>
          <w:tcPr>
            <w:tcW w:w="4950" w:type="dxa"/>
            <w:shd w:val="clear" w:color="auto" w:fill="auto"/>
          </w:tcPr>
          <w:p w14:paraId="731458FB" w14:textId="77777777" w:rsidR="001D15EE" w:rsidRPr="008860F2" w:rsidRDefault="001D15EE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A669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744" w:type="dxa"/>
            <w:vAlign w:val="bottom"/>
          </w:tcPr>
          <w:p w14:paraId="6EA68A4B" w14:textId="77777777" w:rsidR="001D15EE" w:rsidRPr="008860F2" w:rsidRDefault="001D15EE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6145BDB" w14:textId="05165CBF" w:rsidR="001D15EE" w:rsidRPr="008860F2" w:rsidRDefault="00A975B8" w:rsidP="0011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77.48</w:t>
            </w:r>
          </w:p>
        </w:tc>
        <w:tc>
          <w:tcPr>
            <w:tcW w:w="236" w:type="dxa"/>
            <w:vAlign w:val="bottom"/>
          </w:tcPr>
          <w:p w14:paraId="561496BB" w14:textId="77777777" w:rsidR="001D15EE" w:rsidRPr="008860F2" w:rsidRDefault="001D15EE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14:paraId="6EE76A48" w14:textId="6AEF24CC" w:rsidR="001D15EE" w:rsidRPr="008860F2" w:rsidRDefault="00A17DF4" w:rsidP="0011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38.91</w:t>
            </w:r>
          </w:p>
        </w:tc>
      </w:tr>
      <w:tr w:rsidR="001D15EE" w:rsidRPr="008860F2" w14:paraId="14DCDFEB" w14:textId="77777777" w:rsidTr="00840013">
        <w:tc>
          <w:tcPr>
            <w:tcW w:w="4950" w:type="dxa"/>
          </w:tcPr>
          <w:p w14:paraId="5B7CC68A" w14:textId="40E10EB5" w:rsidR="001D15EE" w:rsidRPr="008860F2" w:rsidRDefault="001D15EE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อสังหาริมทรัพย์เพื่อการลงทุน</w:t>
            </w:r>
            <w:r w:rsidR="00A975B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744" w:type="dxa"/>
            <w:vAlign w:val="bottom"/>
          </w:tcPr>
          <w:p w14:paraId="5CD9960A" w14:textId="77777777" w:rsidR="001D15EE" w:rsidRPr="008860F2" w:rsidRDefault="001D15EE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25DEBC8" w14:textId="66899C81" w:rsidR="001D15EE" w:rsidRPr="008860F2" w:rsidRDefault="002A669D" w:rsidP="0011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(1,543.19)</w:t>
            </w:r>
          </w:p>
        </w:tc>
        <w:tc>
          <w:tcPr>
            <w:tcW w:w="236" w:type="dxa"/>
            <w:vAlign w:val="bottom"/>
          </w:tcPr>
          <w:p w14:paraId="082B0B96" w14:textId="77777777" w:rsidR="001D15EE" w:rsidRPr="008860F2" w:rsidRDefault="001D15EE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14:paraId="7668283F" w14:textId="121195CB" w:rsidR="001D15EE" w:rsidRPr="008860F2" w:rsidRDefault="00A17DF4" w:rsidP="0011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A669D" w:rsidRPr="008860F2" w14:paraId="7AFFA192" w14:textId="77777777" w:rsidTr="00840013">
        <w:tc>
          <w:tcPr>
            <w:tcW w:w="4950" w:type="dxa"/>
          </w:tcPr>
          <w:p w14:paraId="6856F6A3" w14:textId="5E9DF848" w:rsidR="002A669D" w:rsidRPr="008860F2" w:rsidRDefault="002A669D" w:rsidP="0084001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สิทธิการเช่าที่ดินลดลง</w:t>
            </w:r>
          </w:p>
        </w:tc>
        <w:tc>
          <w:tcPr>
            <w:tcW w:w="744" w:type="dxa"/>
            <w:vAlign w:val="bottom"/>
          </w:tcPr>
          <w:p w14:paraId="6B40A93F" w14:textId="77777777" w:rsidR="002A669D" w:rsidRPr="008860F2" w:rsidRDefault="002A669D" w:rsidP="00840013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AA9D484" w14:textId="3A5FCE7E" w:rsidR="002A669D" w:rsidRDefault="002A669D" w:rsidP="0011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(161.</w:t>
            </w:r>
            <w:r w:rsidR="002936B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04AA4E4" w14:textId="77777777" w:rsidR="002A669D" w:rsidRPr="008860F2" w:rsidRDefault="002A669D" w:rsidP="0084001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14:paraId="5AA4AFF8" w14:textId="71AFA93A" w:rsidR="002A669D" w:rsidRPr="008860F2" w:rsidRDefault="00A17DF4" w:rsidP="0011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D15EE" w:rsidRPr="008860F2" w14:paraId="29A494BB" w14:textId="77777777" w:rsidTr="00840013">
        <w:tc>
          <w:tcPr>
            <w:tcW w:w="4950" w:type="dxa"/>
          </w:tcPr>
          <w:p w14:paraId="7F322E05" w14:textId="77777777" w:rsidR="001D15EE" w:rsidRPr="008860F2" w:rsidRDefault="001D15EE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744" w:type="dxa"/>
            <w:vAlign w:val="bottom"/>
          </w:tcPr>
          <w:p w14:paraId="431C6A8E" w14:textId="77777777" w:rsidR="001D15EE" w:rsidRPr="008860F2" w:rsidRDefault="001D15EE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430A36D" w14:textId="1E3C01F7" w:rsidR="001D15EE" w:rsidRPr="008860F2" w:rsidRDefault="002A669D" w:rsidP="0011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(537.80)</w:t>
            </w:r>
          </w:p>
        </w:tc>
        <w:tc>
          <w:tcPr>
            <w:tcW w:w="236" w:type="dxa"/>
            <w:vAlign w:val="bottom"/>
          </w:tcPr>
          <w:p w14:paraId="48FA5E45" w14:textId="77777777" w:rsidR="001D15EE" w:rsidRPr="008860F2" w:rsidRDefault="001D15EE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14:paraId="47FF5675" w14:textId="6F3BE309" w:rsidR="001D15EE" w:rsidRPr="008860F2" w:rsidRDefault="00A17DF4" w:rsidP="0011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(38.91)</w:t>
            </w:r>
          </w:p>
        </w:tc>
      </w:tr>
      <w:tr w:rsidR="002A669D" w:rsidRPr="008860F2" w14:paraId="4770224F" w14:textId="77777777" w:rsidTr="00840013">
        <w:tc>
          <w:tcPr>
            <w:tcW w:w="4950" w:type="dxa"/>
          </w:tcPr>
          <w:p w14:paraId="4B43DAC9" w14:textId="6EE403C6" w:rsidR="002A669D" w:rsidRPr="008860F2" w:rsidRDefault="002A669D" w:rsidP="0084001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รายได้สิทธิการเช่ารอการตัดบัญชีจากกิจการที่เกี่ยวข้องกันลดลง</w:t>
            </w:r>
          </w:p>
        </w:tc>
        <w:tc>
          <w:tcPr>
            <w:tcW w:w="744" w:type="dxa"/>
            <w:vAlign w:val="bottom"/>
          </w:tcPr>
          <w:p w14:paraId="052D38E0" w14:textId="77777777" w:rsidR="002A669D" w:rsidRPr="008860F2" w:rsidRDefault="002A669D" w:rsidP="00840013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2EB9369" w14:textId="6B82DF50" w:rsidR="002A669D" w:rsidRDefault="00A975B8" w:rsidP="0011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2,778.4</w:t>
            </w:r>
            <w:r w:rsidR="002936B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236" w:type="dxa"/>
            <w:vAlign w:val="bottom"/>
          </w:tcPr>
          <w:p w14:paraId="1282F92A" w14:textId="77777777" w:rsidR="002A669D" w:rsidRPr="008860F2" w:rsidRDefault="002A669D" w:rsidP="0084001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14:paraId="459D87D0" w14:textId="7AFC196B" w:rsidR="002A669D" w:rsidRPr="008860F2" w:rsidRDefault="00A17DF4" w:rsidP="0011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D15EE" w:rsidRPr="008860F2" w14:paraId="6755D8E5" w14:textId="77777777" w:rsidTr="00840013">
        <w:tc>
          <w:tcPr>
            <w:tcW w:w="4950" w:type="dxa"/>
          </w:tcPr>
          <w:p w14:paraId="29EA95B0" w14:textId="5130651C" w:rsidR="001D15EE" w:rsidRPr="008860F2" w:rsidRDefault="001D15EE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744" w:type="dxa"/>
            <w:vAlign w:val="bottom"/>
          </w:tcPr>
          <w:p w14:paraId="277D4CEB" w14:textId="77777777" w:rsidR="001D15EE" w:rsidRPr="008860F2" w:rsidRDefault="001D15EE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CFC8DE5" w14:textId="7481AAE0" w:rsidR="001D15EE" w:rsidRPr="008860F2" w:rsidRDefault="00A17DF4" w:rsidP="0011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(187.0</w:t>
            </w:r>
            <w:r w:rsidR="002936B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FDC3859" w14:textId="77777777" w:rsidR="001D15EE" w:rsidRPr="008860F2" w:rsidRDefault="001D15EE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14:paraId="4E6A83F9" w14:textId="346807BF" w:rsidR="001D15EE" w:rsidRPr="008860F2" w:rsidRDefault="00A17DF4" w:rsidP="0011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D15EE" w:rsidRPr="008860F2" w14:paraId="3167E111" w14:textId="77777777" w:rsidTr="00117477">
        <w:tc>
          <w:tcPr>
            <w:tcW w:w="4950" w:type="dxa"/>
          </w:tcPr>
          <w:p w14:paraId="78E9436A" w14:textId="2237CCE2" w:rsidR="001D15EE" w:rsidRPr="008860F2" w:rsidDel="00856964" w:rsidRDefault="001D15EE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กำไรสะสมเพิ่มขึ้น</w:t>
            </w:r>
          </w:p>
        </w:tc>
        <w:tc>
          <w:tcPr>
            <w:tcW w:w="744" w:type="dxa"/>
            <w:vAlign w:val="bottom"/>
          </w:tcPr>
          <w:p w14:paraId="27CC378A" w14:textId="77777777" w:rsidR="001D15EE" w:rsidRPr="008860F2" w:rsidRDefault="001D15EE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07B70B0" w14:textId="6F6B4082" w:rsidR="001D15EE" w:rsidRPr="008860F2" w:rsidRDefault="00A975B8" w:rsidP="0011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17D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748.</w:t>
            </w:r>
            <w:r w:rsidR="002936B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A9EFBAE" w14:textId="77777777" w:rsidR="001D15EE" w:rsidRPr="008860F2" w:rsidRDefault="001D15EE" w:rsidP="00840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vAlign w:val="bottom"/>
          </w:tcPr>
          <w:p w14:paraId="402A4A0E" w14:textId="15FDF731" w:rsidR="001D15EE" w:rsidRPr="008860F2" w:rsidRDefault="00A17DF4" w:rsidP="0011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17477" w:rsidRPr="008860F2" w14:paraId="34E06811" w14:textId="77777777" w:rsidTr="00117477">
        <w:tc>
          <w:tcPr>
            <w:tcW w:w="4950" w:type="dxa"/>
          </w:tcPr>
          <w:p w14:paraId="46F79C09" w14:textId="77777777" w:rsidR="00117477" w:rsidRPr="008860F2" w:rsidRDefault="00117477" w:rsidP="0084001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744" w:type="dxa"/>
            <w:vAlign w:val="bottom"/>
          </w:tcPr>
          <w:p w14:paraId="2429E6C1" w14:textId="77777777" w:rsidR="00117477" w:rsidRPr="008860F2" w:rsidRDefault="00117477" w:rsidP="00840013">
            <w:pPr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639A6" w14:textId="031CF08E" w:rsidR="00117477" w:rsidRPr="006669D3" w:rsidRDefault="00117477" w:rsidP="0011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669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65E96B5" w14:textId="77777777" w:rsidR="00117477" w:rsidRPr="006669D3" w:rsidRDefault="00117477" w:rsidP="0084001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86BE7" w14:textId="09F5FE84" w:rsidR="00117477" w:rsidRPr="006669D3" w:rsidRDefault="00117477" w:rsidP="00117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669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209C96F7" w14:textId="16C80CA8" w:rsidR="001D15EE" w:rsidRPr="008860F2" w:rsidRDefault="001D15EE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</w:rPr>
      </w:pPr>
    </w:p>
    <w:p w14:paraId="4748DE78" w14:textId="3D592992" w:rsidR="00925F26" w:rsidRPr="008860F2" w:rsidRDefault="00925F26" w:rsidP="00F32E25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  <w:r w:rsidRPr="008860F2">
        <w:rPr>
          <w:rFonts w:ascii="Angsana New" w:hAnsi="Angsana New"/>
          <w:sz w:val="28"/>
          <w:szCs w:val="28"/>
          <w:u w:val="none"/>
          <w:cs/>
        </w:rPr>
        <w:t>การจัดประเภทรายการใหม่</w:t>
      </w:r>
    </w:p>
    <w:p w14:paraId="518B80C0" w14:textId="77777777" w:rsidR="00925F26" w:rsidRPr="008860F2" w:rsidRDefault="00925F26" w:rsidP="00925F26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6FD739D0" w14:textId="77777777" w:rsidR="00925F26" w:rsidRPr="008860F2" w:rsidRDefault="00925F26" w:rsidP="00925F26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 xml:space="preserve">รายการบางรายการในงบการเงินปี </w:t>
      </w:r>
      <w:r w:rsidR="000C47C4" w:rsidRPr="008860F2">
        <w:rPr>
          <w:rFonts w:ascii="Angsana New" w:hAnsi="Angsana New"/>
          <w:sz w:val="28"/>
          <w:szCs w:val="28"/>
        </w:rPr>
        <w:t>2562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 xml:space="preserve">ได้จัดประเภทรายการใหม่ให้สอดคล้องกับการนำเสนองบการเงินปี </w:t>
      </w:r>
      <w:r w:rsidRPr="008860F2">
        <w:rPr>
          <w:rFonts w:ascii="Angsana New" w:hAnsi="Angsana New"/>
          <w:sz w:val="28"/>
          <w:szCs w:val="28"/>
        </w:rPr>
        <w:t>256</w:t>
      </w:r>
      <w:r w:rsidR="000C47C4" w:rsidRPr="008860F2">
        <w:rPr>
          <w:rFonts w:ascii="Angsana New" w:hAnsi="Angsana New"/>
          <w:sz w:val="28"/>
          <w:szCs w:val="28"/>
        </w:rPr>
        <w:t>3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มีดังนี้</w:t>
      </w:r>
    </w:p>
    <w:p w14:paraId="2ED1C844" w14:textId="77777777" w:rsidR="00C90684" w:rsidRPr="008860F2" w:rsidRDefault="00C90684" w:rsidP="00925F26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350"/>
        <w:gridCol w:w="360"/>
        <w:gridCol w:w="1440"/>
        <w:gridCol w:w="270"/>
        <w:gridCol w:w="1260"/>
      </w:tblGrid>
      <w:tr w:rsidR="00D74AC2" w:rsidRPr="008860F2" w14:paraId="72F14D1F" w14:textId="77777777" w:rsidTr="00AD7389">
        <w:trPr>
          <w:tblHeader/>
        </w:trPr>
        <w:tc>
          <w:tcPr>
            <w:tcW w:w="4590" w:type="dxa"/>
          </w:tcPr>
          <w:p w14:paraId="40FC9B2A" w14:textId="77777777" w:rsidR="00D74AC2" w:rsidRPr="008860F2" w:rsidRDefault="00D74AC2" w:rsidP="00AD7389">
            <w:pPr>
              <w:pStyle w:val="BodyText"/>
              <w:spacing w:after="0"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80" w:type="dxa"/>
            <w:gridSpan w:val="5"/>
          </w:tcPr>
          <w:p w14:paraId="35D97885" w14:textId="77777777" w:rsidR="00D74AC2" w:rsidRPr="008860F2" w:rsidRDefault="00D74AC2" w:rsidP="00AD7389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D74AC2" w:rsidRPr="008860F2" w14:paraId="0343C8E2" w14:textId="77777777" w:rsidTr="00AD7389">
        <w:trPr>
          <w:tblHeader/>
        </w:trPr>
        <w:tc>
          <w:tcPr>
            <w:tcW w:w="4590" w:type="dxa"/>
          </w:tcPr>
          <w:p w14:paraId="2E28910E" w14:textId="77777777" w:rsidR="00D74AC2" w:rsidRPr="008860F2" w:rsidRDefault="00D74AC2" w:rsidP="00AD7389">
            <w:pPr>
              <w:pStyle w:val="BodyText"/>
              <w:spacing w:after="0"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80" w:type="dxa"/>
            <w:gridSpan w:val="5"/>
          </w:tcPr>
          <w:p w14:paraId="6551840D" w14:textId="77777777" w:rsidR="00D74AC2" w:rsidRPr="008860F2" w:rsidRDefault="00D74AC2" w:rsidP="00AD7389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74AC2" w:rsidRPr="008860F2" w14:paraId="5D99A9F7" w14:textId="77777777" w:rsidTr="00AD7389">
        <w:trPr>
          <w:tblHeader/>
        </w:trPr>
        <w:tc>
          <w:tcPr>
            <w:tcW w:w="4590" w:type="dxa"/>
            <w:vAlign w:val="bottom"/>
          </w:tcPr>
          <w:p w14:paraId="5A7E37A1" w14:textId="77777777" w:rsidR="00D74AC2" w:rsidRPr="008860F2" w:rsidRDefault="00D74AC2" w:rsidP="00AD7389">
            <w:pPr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728F7CE" w14:textId="77777777" w:rsidR="00D74AC2" w:rsidRPr="008860F2" w:rsidRDefault="00D74AC2" w:rsidP="00AD738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360" w:type="dxa"/>
          </w:tcPr>
          <w:p w14:paraId="39B75BEC" w14:textId="77777777" w:rsidR="00D74AC2" w:rsidRPr="008860F2" w:rsidRDefault="00D74AC2" w:rsidP="00AD7389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A4E4E84" w14:textId="77777777" w:rsidR="00D74AC2" w:rsidRPr="008860F2" w:rsidRDefault="00D74AC2" w:rsidP="00AD738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3926F95E" w14:textId="77777777" w:rsidR="00D74AC2" w:rsidRPr="008860F2" w:rsidRDefault="00D74AC2" w:rsidP="00AD7389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3955B4" w14:textId="77777777" w:rsidR="00D74AC2" w:rsidRPr="008860F2" w:rsidRDefault="00D74AC2" w:rsidP="00AD738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</w:tc>
      </w:tr>
      <w:tr w:rsidR="00D74AC2" w:rsidRPr="008860F2" w14:paraId="5B46B7C8" w14:textId="77777777" w:rsidTr="00AD7389">
        <w:trPr>
          <w:tblHeader/>
        </w:trPr>
        <w:tc>
          <w:tcPr>
            <w:tcW w:w="4590" w:type="dxa"/>
            <w:vAlign w:val="bottom"/>
          </w:tcPr>
          <w:p w14:paraId="6B1A3ED2" w14:textId="77777777" w:rsidR="00D74AC2" w:rsidRPr="008860F2" w:rsidRDefault="00D74AC2" w:rsidP="00AD7389">
            <w:pPr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8E8F32D" w14:textId="77777777" w:rsidR="00D74AC2" w:rsidRPr="008860F2" w:rsidRDefault="00D74AC2" w:rsidP="00AD73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  <w:tc>
          <w:tcPr>
            <w:tcW w:w="360" w:type="dxa"/>
          </w:tcPr>
          <w:p w14:paraId="4BC5ECF9" w14:textId="77777777" w:rsidR="00D74AC2" w:rsidRPr="008860F2" w:rsidRDefault="00D74AC2" w:rsidP="00AD7389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320EE51" w14:textId="77777777" w:rsidR="00D74AC2" w:rsidRPr="008860F2" w:rsidRDefault="00D74AC2" w:rsidP="00AD73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270" w:type="dxa"/>
          </w:tcPr>
          <w:p w14:paraId="21635572" w14:textId="77777777" w:rsidR="00D74AC2" w:rsidRPr="008860F2" w:rsidRDefault="00D74AC2" w:rsidP="00AD7389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D1BCD9" w14:textId="77777777" w:rsidR="00D74AC2" w:rsidRPr="008860F2" w:rsidRDefault="00D74AC2" w:rsidP="00AD73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</w:tr>
      <w:tr w:rsidR="00D74AC2" w:rsidRPr="008860F2" w14:paraId="4D4AD750" w14:textId="77777777" w:rsidTr="00AD7389">
        <w:trPr>
          <w:tblHeader/>
        </w:trPr>
        <w:tc>
          <w:tcPr>
            <w:tcW w:w="4590" w:type="dxa"/>
            <w:vAlign w:val="bottom"/>
          </w:tcPr>
          <w:p w14:paraId="430563AD" w14:textId="77777777" w:rsidR="00D74AC2" w:rsidRPr="008860F2" w:rsidRDefault="00D74AC2" w:rsidP="00AD7389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0CDAC87" w14:textId="77777777" w:rsidR="00D74AC2" w:rsidRPr="008860F2" w:rsidRDefault="00D74AC2" w:rsidP="00AD73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360" w:type="dxa"/>
          </w:tcPr>
          <w:p w14:paraId="2D60983A" w14:textId="77777777" w:rsidR="00D74AC2" w:rsidRPr="008860F2" w:rsidRDefault="00D74AC2" w:rsidP="00AD7389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DBCB319" w14:textId="77777777" w:rsidR="00D74AC2" w:rsidRPr="008860F2" w:rsidRDefault="00D74AC2" w:rsidP="00AD73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7B2FB19A" w14:textId="77777777" w:rsidR="00D74AC2" w:rsidRPr="008860F2" w:rsidRDefault="00D74AC2" w:rsidP="00AD7389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BD53F5" w14:textId="77777777" w:rsidR="00D74AC2" w:rsidRPr="008860F2" w:rsidRDefault="00D74AC2" w:rsidP="00AD738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</w:tr>
      <w:tr w:rsidR="00D74AC2" w:rsidRPr="008860F2" w14:paraId="36C591DF" w14:textId="77777777" w:rsidTr="00AD7389">
        <w:trPr>
          <w:tblHeader/>
        </w:trPr>
        <w:tc>
          <w:tcPr>
            <w:tcW w:w="4590" w:type="dxa"/>
            <w:vAlign w:val="bottom"/>
          </w:tcPr>
          <w:p w14:paraId="4B32F4E6" w14:textId="77777777" w:rsidR="00D74AC2" w:rsidRPr="008860F2" w:rsidRDefault="00D74AC2" w:rsidP="00AD7389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5"/>
          </w:tcPr>
          <w:p w14:paraId="7CE9F76A" w14:textId="77777777" w:rsidR="00D74AC2" w:rsidRPr="008860F2" w:rsidRDefault="00D74AC2" w:rsidP="00AD7389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8860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74AC2" w:rsidRPr="008860F2" w14:paraId="7C394DA3" w14:textId="77777777" w:rsidTr="00AD7389">
        <w:tc>
          <w:tcPr>
            <w:tcW w:w="4590" w:type="dxa"/>
            <w:vAlign w:val="bottom"/>
          </w:tcPr>
          <w:p w14:paraId="5479F54C" w14:textId="77777777" w:rsidR="00D74AC2" w:rsidRPr="008860F2" w:rsidRDefault="00D74AC2" w:rsidP="00AD7389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  <w:r w:rsidRPr="008860F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65C443EB" w14:textId="77777777" w:rsidR="00D74AC2" w:rsidRPr="008860F2" w:rsidRDefault="00D74AC2" w:rsidP="00AD7389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356E6A02" w14:textId="77777777" w:rsidR="00D74AC2" w:rsidRPr="008860F2" w:rsidRDefault="00D74AC2" w:rsidP="00AD7389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E5AE2F" w14:textId="77777777" w:rsidR="00D74AC2" w:rsidRPr="008860F2" w:rsidRDefault="00D74AC2" w:rsidP="00AD7389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582AA5" w14:textId="77777777" w:rsidR="00D74AC2" w:rsidRPr="008860F2" w:rsidRDefault="00D74AC2" w:rsidP="00AD7389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68F985" w14:textId="77777777" w:rsidR="00D74AC2" w:rsidRPr="008860F2" w:rsidRDefault="00D74AC2" w:rsidP="00AD7389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4AC2" w:rsidRPr="008860F2" w14:paraId="42C6AA95" w14:textId="77777777" w:rsidTr="00AD7389">
        <w:tc>
          <w:tcPr>
            <w:tcW w:w="4590" w:type="dxa"/>
            <w:vAlign w:val="center"/>
          </w:tcPr>
          <w:p w14:paraId="3D645CC0" w14:textId="77777777" w:rsidR="00D74AC2" w:rsidRPr="008860F2" w:rsidRDefault="00D74AC2" w:rsidP="00AD7389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4E471960" w14:textId="77777777" w:rsidR="00D74AC2" w:rsidRPr="008860F2" w:rsidRDefault="00D74AC2" w:rsidP="00AD738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411.27</w:t>
            </w:r>
          </w:p>
        </w:tc>
        <w:tc>
          <w:tcPr>
            <w:tcW w:w="360" w:type="dxa"/>
          </w:tcPr>
          <w:p w14:paraId="18A559BC" w14:textId="77777777" w:rsidR="00D74AC2" w:rsidRPr="008860F2" w:rsidRDefault="00D74AC2" w:rsidP="00AD7389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703D51" w14:textId="77777777" w:rsidR="00D74AC2" w:rsidRPr="008860F2" w:rsidRDefault="00D74AC2" w:rsidP="00AD738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(23.77)</w:t>
            </w:r>
          </w:p>
        </w:tc>
        <w:tc>
          <w:tcPr>
            <w:tcW w:w="270" w:type="dxa"/>
          </w:tcPr>
          <w:p w14:paraId="5EED12DB" w14:textId="77777777" w:rsidR="00D74AC2" w:rsidRPr="008860F2" w:rsidRDefault="00D74AC2" w:rsidP="00AD7389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F951DF" w14:textId="77777777" w:rsidR="00D74AC2" w:rsidRPr="008860F2" w:rsidRDefault="00D74AC2" w:rsidP="00AD738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387.50</w:t>
            </w:r>
          </w:p>
        </w:tc>
      </w:tr>
      <w:tr w:rsidR="00D74AC2" w:rsidRPr="008860F2" w14:paraId="67BB5887" w14:textId="77777777" w:rsidTr="00AD7389">
        <w:tc>
          <w:tcPr>
            <w:tcW w:w="4590" w:type="dxa"/>
            <w:vAlign w:val="center"/>
          </w:tcPr>
          <w:p w14:paraId="5A8AF669" w14:textId="77777777" w:rsidR="00D74AC2" w:rsidRPr="008860F2" w:rsidRDefault="00D74AC2" w:rsidP="00AD7389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201C03A5" w14:textId="77777777" w:rsidR="00D74AC2" w:rsidRPr="008860F2" w:rsidRDefault="00D74AC2" w:rsidP="00AD738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47.09</w:t>
            </w:r>
          </w:p>
        </w:tc>
        <w:tc>
          <w:tcPr>
            <w:tcW w:w="360" w:type="dxa"/>
          </w:tcPr>
          <w:p w14:paraId="6DC4A130" w14:textId="77777777" w:rsidR="00D74AC2" w:rsidRPr="008860F2" w:rsidRDefault="00D74AC2" w:rsidP="00AD7389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689CE2" w14:textId="77777777" w:rsidR="00D74AC2" w:rsidRPr="008860F2" w:rsidRDefault="00D74AC2" w:rsidP="00AD738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14.37</w:t>
            </w:r>
          </w:p>
        </w:tc>
        <w:tc>
          <w:tcPr>
            <w:tcW w:w="270" w:type="dxa"/>
          </w:tcPr>
          <w:p w14:paraId="67575A0C" w14:textId="77777777" w:rsidR="00D74AC2" w:rsidRPr="008860F2" w:rsidRDefault="00D74AC2" w:rsidP="00AD7389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26774C" w14:textId="77777777" w:rsidR="00D74AC2" w:rsidRPr="008860F2" w:rsidRDefault="00D74AC2" w:rsidP="00AD738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61.46</w:t>
            </w:r>
          </w:p>
        </w:tc>
      </w:tr>
      <w:tr w:rsidR="00D74AC2" w:rsidRPr="008860F2" w14:paraId="749E96CF" w14:textId="77777777" w:rsidTr="00AD7389">
        <w:tc>
          <w:tcPr>
            <w:tcW w:w="4590" w:type="dxa"/>
            <w:vAlign w:val="center"/>
          </w:tcPr>
          <w:p w14:paraId="19401C8B" w14:textId="77777777" w:rsidR="00D74AC2" w:rsidRPr="008860F2" w:rsidRDefault="00D74AC2" w:rsidP="00AD7389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350" w:type="dxa"/>
          </w:tcPr>
          <w:p w14:paraId="4B93D0BE" w14:textId="77777777" w:rsidR="00D74AC2" w:rsidRPr="008860F2" w:rsidRDefault="00D74AC2" w:rsidP="00AD738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(188.10)</w:t>
            </w:r>
          </w:p>
        </w:tc>
        <w:tc>
          <w:tcPr>
            <w:tcW w:w="360" w:type="dxa"/>
          </w:tcPr>
          <w:p w14:paraId="00BBF779" w14:textId="77777777" w:rsidR="00D74AC2" w:rsidRPr="008860F2" w:rsidRDefault="00D74AC2" w:rsidP="00AD7389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118664" w14:textId="77777777" w:rsidR="00D74AC2" w:rsidRPr="008860F2" w:rsidRDefault="00D74AC2" w:rsidP="00AD738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19.79</w:t>
            </w:r>
          </w:p>
        </w:tc>
        <w:tc>
          <w:tcPr>
            <w:tcW w:w="270" w:type="dxa"/>
          </w:tcPr>
          <w:p w14:paraId="295D9554" w14:textId="77777777" w:rsidR="00D74AC2" w:rsidRPr="008860F2" w:rsidRDefault="00D74AC2" w:rsidP="00AD7389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368525" w14:textId="77777777" w:rsidR="00D74AC2" w:rsidRPr="008860F2" w:rsidRDefault="00D74AC2" w:rsidP="00AD738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(168.31)</w:t>
            </w:r>
          </w:p>
        </w:tc>
      </w:tr>
      <w:tr w:rsidR="00D74AC2" w:rsidRPr="008860F2" w14:paraId="70CE59AB" w14:textId="77777777" w:rsidTr="00AD7389">
        <w:tc>
          <w:tcPr>
            <w:tcW w:w="4590" w:type="dxa"/>
            <w:vAlign w:val="center"/>
          </w:tcPr>
          <w:p w14:paraId="030C7026" w14:textId="77777777" w:rsidR="00D74AC2" w:rsidRPr="008860F2" w:rsidRDefault="00D74AC2" w:rsidP="00AD7389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sz w:val="28"/>
                <w:szCs w:val="28"/>
                <w:cs/>
              </w:rPr>
              <w:t>รายได้สิทธิการเช่ารอตัดบัญชีจากกิจการที่เกี่ยวข้องกัน</w:t>
            </w:r>
          </w:p>
        </w:tc>
        <w:tc>
          <w:tcPr>
            <w:tcW w:w="1350" w:type="dxa"/>
          </w:tcPr>
          <w:p w14:paraId="0F37197B" w14:textId="77777777" w:rsidR="00D74AC2" w:rsidRPr="008860F2" w:rsidRDefault="00D74AC2" w:rsidP="00AD738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(2,786.61)</w:t>
            </w:r>
          </w:p>
        </w:tc>
        <w:tc>
          <w:tcPr>
            <w:tcW w:w="360" w:type="dxa"/>
          </w:tcPr>
          <w:p w14:paraId="4FD93596" w14:textId="77777777" w:rsidR="00D74AC2" w:rsidRPr="008860F2" w:rsidRDefault="00D74AC2" w:rsidP="00AD7389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E9AB49" w14:textId="77777777" w:rsidR="00D74AC2" w:rsidRPr="008860F2" w:rsidRDefault="00D74AC2" w:rsidP="00AD738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3.98</w:t>
            </w:r>
          </w:p>
        </w:tc>
        <w:tc>
          <w:tcPr>
            <w:tcW w:w="270" w:type="dxa"/>
          </w:tcPr>
          <w:p w14:paraId="515CE9A8" w14:textId="77777777" w:rsidR="00D74AC2" w:rsidRPr="008860F2" w:rsidRDefault="00D74AC2" w:rsidP="00AD7389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7CBF93" w14:textId="77777777" w:rsidR="00D74AC2" w:rsidRPr="008860F2" w:rsidRDefault="00D74AC2" w:rsidP="00AD738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(2,782.63)</w:t>
            </w:r>
          </w:p>
        </w:tc>
      </w:tr>
      <w:tr w:rsidR="00D74AC2" w:rsidRPr="008860F2" w14:paraId="2C5A17FF" w14:textId="77777777" w:rsidTr="00435EE3">
        <w:tc>
          <w:tcPr>
            <w:tcW w:w="4590" w:type="dxa"/>
            <w:vAlign w:val="center"/>
          </w:tcPr>
          <w:p w14:paraId="3752EB49" w14:textId="77777777" w:rsidR="00D74AC2" w:rsidRPr="008860F2" w:rsidRDefault="00D74AC2" w:rsidP="00AD7389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0319143C" w14:textId="77777777" w:rsidR="00D74AC2" w:rsidRPr="008860F2" w:rsidRDefault="00D74AC2" w:rsidP="00AD738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(2.30)</w:t>
            </w:r>
          </w:p>
        </w:tc>
        <w:tc>
          <w:tcPr>
            <w:tcW w:w="360" w:type="dxa"/>
          </w:tcPr>
          <w:p w14:paraId="7429E490" w14:textId="77777777" w:rsidR="00D74AC2" w:rsidRPr="008860F2" w:rsidRDefault="00D74AC2" w:rsidP="00AD7389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324CF3" w14:textId="77777777" w:rsidR="00D74AC2" w:rsidRPr="008860F2" w:rsidRDefault="00D74AC2" w:rsidP="00AD738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(14.37)</w:t>
            </w:r>
          </w:p>
        </w:tc>
        <w:tc>
          <w:tcPr>
            <w:tcW w:w="270" w:type="dxa"/>
          </w:tcPr>
          <w:p w14:paraId="52BEA838" w14:textId="77777777" w:rsidR="00D74AC2" w:rsidRPr="008860F2" w:rsidRDefault="00D74AC2" w:rsidP="00AD7389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48510B" w14:textId="77777777" w:rsidR="00D74AC2" w:rsidRPr="008860F2" w:rsidRDefault="00D74AC2" w:rsidP="00AD7389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(16.67)</w:t>
            </w:r>
          </w:p>
        </w:tc>
      </w:tr>
      <w:tr w:rsidR="00D74AC2" w:rsidRPr="008860F2" w14:paraId="4CC078D2" w14:textId="77777777" w:rsidTr="00435EE3">
        <w:tc>
          <w:tcPr>
            <w:tcW w:w="4590" w:type="dxa"/>
          </w:tcPr>
          <w:p w14:paraId="17575500" w14:textId="77777777" w:rsidR="00D74AC2" w:rsidRPr="008860F2" w:rsidRDefault="00D74AC2" w:rsidP="00AD7389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C649FCB" w14:textId="77777777" w:rsidR="00D74AC2" w:rsidRPr="008860F2" w:rsidRDefault="00D74AC2" w:rsidP="00AD7389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0B52EA78" w14:textId="77777777" w:rsidR="00D74AC2" w:rsidRPr="008860F2" w:rsidRDefault="00D74AC2" w:rsidP="00AD7389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6F9A828" w14:textId="77777777" w:rsidR="00D74AC2" w:rsidRPr="008860F2" w:rsidRDefault="00D74AC2" w:rsidP="00AD7389">
            <w:pPr>
              <w:tabs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B4C09A" w14:textId="77777777" w:rsidR="00D74AC2" w:rsidRPr="008860F2" w:rsidRDefault="00D74AC2" w:rsidP="00AD7389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4DA504" w14:textId="77777777" w:rsidR="00D74AC2" w:rsidRPr="008860F2" w:rsidRDefault="00D74AC2" w:rsidP="00AD7389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5EE3" w:rsidRPr="008860F2" w14:paraId="006ECD47" w14:textId="77777777" w:rsidTr="00435EE3">
        <w:tc>
          <w:tcPr>
            <w:tcW w:w="4590" w:type="dxa"/>
          </w:tcPr>
          <w:p w14:paraId="4ACD13B9" w14:textId="77777777" w:rsidR="00435EE3" w:rsidRPr="008860F2" w:rsidRDefault="00435EE3" w:rsidP="00AD7389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87A8789" w14:textId="77777777" w:rsidR="00435EE3" w:rsidRPr="008860F2" w:rsidRDefault="00435EE3" w:rsidP="00AD7389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4FAE58C0" w14:textId="77777777" w:rsidR="00435EE3" w:rsidRPr="008860F2" w:rsidRDefault="00435EE3" w:rsidP="00AD7389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E8FB09D" w14:textId="77777777" w:rsidR="00435EE3" w:rsidRPr="008860F2" w:rsidRDefault="00435EE3" w:rsidP="00AD7389">
            <w:pPr>
              <w:tabs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776256" w14:textId="77777777" w:rsidR="00435EE3" w:rsidRPr="008860F2" w:rsidRDefault="00435EE3" w:rsidP="00AD7389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0434EB" w14:textId="77777777" w:rsidR="00435EE3" w:rsidRPr="008860F2" w:rsidRDefault="00435EE3" w:rsidP="00AD7389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5EE3" w:rsidRPr="00177C71" w14:paraId="562C5776" w14:textId="77777777" w:rsidTr="00435EE3">
        <w:tc>
          <w:tcPr>
            <w:tcW w:w="4590" w:type="dxa"/>
          </w:tcPr>
          <w:p w14:paraId="7848ED8C" w14:textId="0E76EDC9" w:rsidR="00435EE3" w:rsidRPr="00177C71" w:rsidRDefault="00177C71" w:rsidP="00177C71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77C7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</w:tcPr>
          <w:p w14:paraId="20CE04DB" w14:textId="77777777" w:rsidR="00435EE3" w:rsidRPr="00177C71" w:rsidRDefault="00435EE3" w:rsidP="00177C71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1A9D0CD1" w14:textId="77777777" w:rsidR="00435EE3" w:rsidRPr="00177C71" w:rsidRDefault="00435EE3" w:rsidP="00177C71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017DCD" w14:textId="77777777" w:rsidR="00435EE3" w:rsidRPr="00177C71" w:rsidRDefault="00435EE3" w:rsidP="00177C71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43ED13" w14:textId="77777777" w:rsidR="00435EE3" w:rsidRPr="00177C71" w:rsidRDefault="00435EE3" w:rsidP="00177C71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EAD64F" w14:textId="77777777" w:rsidR="00435EE3" w:rsidRPr="00177C71" w:rsidRDefault="00435EE3" w:rsidP="00177C71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3730EC" w:rsidRPr="008860F2" w14:paraId="75483663" w14:textId="77777777" w:rsidTr="002866F5">
        <w:tc>
          <w:tcPr>
            <w:tcW w:w="4590" w:type="dxa"/>
            <w:vAlign w:val="center"/>
          </w:tcPr>
          <w:p w14:paraId="15A1BE28" w14:textId="310F28BF" w:rsidR="003730EC" w:rsidRDefault="003730EC" w:rsidP="002866F5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3730E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350" w:type="dxa"/>
          </w:tcPr>
          <w:p w14:paraId="7908CAF6" w14:textId="6345A0BB" w:rsidR="003730EC" w:rsidRDefault="003730EC" w:rsidP="002866F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84194">
              <w:rPr>
                <w:rFonts w:ascii="Angsana New" w:hAnsi="Angsana New"/>
                <w:sz w:val="28"/>
                <w:szCs w:val="28"/>
              </w:rPr>
              <w:t>1,741.11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60" w:type="dxa"/>
          </w:tcPr>
          <w:p w14:paraId="615F35AD" w14:textId="77777777" w:rsidR="003730EC" w:rsidRPr="008860F2" w:rsidRDefault="003730EC" w:rsidP="002866F5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C9B26DC" w14:textId="040F27A4" w:rsidR="003730EC" w:rsidRDefault="003730EC" w:rsidP="002866F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5.36</w:t>
            </w:r>
          </w:p>
        </w:tc>
        <w:tc>
          <w:tcPr>
            <w:tcW w:w="270" w:type="dxa"/>
          </w:tcPr>
          <w:p w14:paraId="072E86D0" w14:textId="77777777" w:rsidR="003730EC" w:rsidRPr="008860F2" w:rsidRDefault="003730EC" w:rsidP="002866F5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F69894" w14:textId="5071E305" w:rsidR="003730EC" w:rsidRDefault="00C84194" w:rsidP="002866F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(1,735.75)</w:t>
            </w:r>
          </w:p>
        </w:tc>
      </w:tr>
      <w:tr w:rsidR="003730EC" w:rsidRPr="008860F2" w14:paraId="5C2A7519" w14:textId="77777777" w:rsidTr="002866F5">
        <w:tc>
          <w:tcPr>
            <w:tcW w:w="4590" w:type="dxa"/>
            <w:vAlign w:val="center"/>
          </w:tcPr>
          <w:p w14:paraId="5238B53A" w14:textId="5F9EDE6B" w:rsidR="003730EC" w:rsidRPr="003730EC" w:rsidRDefault="003730EC" w:rsidP="002866F5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3730EC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1350" w:type="dxa"/>
          </w:tcPr>
          <w:p w14:paraId="648D41F1" w14:textId="5940CB6A" w:rsidR="003730EC" w:rsidRDefault="003730EC" w:rsidP="002866F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84194">
              <w:rPr>
                <w:rFonts w:ascii="Angsana New" w:hAnsi="Angsana New"/>
                <w:sz w:val="28"/>
                <w:szCs w:val="28"/>
              </w:rPr>
              <w:t>208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C84194">
              <w:rPr>
                <w:rFonts w:ascii="Angsana New" w:hAnsi="Angsana New"/>
                <w:sz w:val="28"/>
                <w:szCs w:val="28"/>
              </w:rPr>
              <w:t>78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60" w:type="dxa"/>
          </w:tcPr>
          <w:p w14:paraId="1A27AC85" w14:textId="77777777" w:rsidR="003730EC" w:rsidRPr="008860F2" w:rsidRDefault="003730EC" w:rsidP="002866F5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12285A" w14:textId="49C1F4FC" w:rsidR="003730EC" w:rsidRDefault="003730EC" w:rsidP="002866F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(5.</w:t>
            </w:r>
            <w:r w:rsidR="00C84194">
              <w:rPr>
                <w:rFonts w:ascii="Angsana New" w:hAnsi="Angsana New"/>
                <w:sz w:val="28"/>
                <w:szCs w:val="28"/>
              </w:rPr>
              <w:t>36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6A3142E" w14:textId="77777777" w:rsidR="003730EC" w:rsidRPr="008860F2" w:rsidRDefault="003730EC" w:rsidP="002866F5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4A22EB" w14:textId="041B158F" w:rsidR="003730EC" w:rsidRDefault="003730EC" w:rsidP="002866F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84194">
              <w:rPr>
                <w:rFonts w:ascii="Angsana New" w:hAnsi="Angsana New"/>
                <w:sz w:val="28"/>
                <w:szCs w:val="28"/>
              </w:rPr>
              <w:t>214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C84194">
              <w:rPr>
                <w:rFonts w:ascii="Angsana New" w:hAnsi="Angsana New"/>
                <w:sz w:val="28"/>
                <w:szCs w:val="28"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77C71" w:rsidRPr="008860F2" w14:paraId="16FE7F3F" w14:textId="77777777" w:rsidTr="002866F5">
        <w:tc>
          <w:tcPr>
            <w:tcW w:w="4590" w:type="dxa"/>
            <w:vAlign w:val="center"/>
          </w:tcPr>
          <w:p w14:paraId="6E5C5195" w14:textId="1A7C57F8" w:rsidR="00177C71" w:rsidRPr="008860F2" w:rsidRDefault="00177C71" w:rsidP="002866F5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350" w:type="dxa"/>
          </w:tcPr>
          <w:p w14:paraId="66B2BB1C" w14:textId="61710433" w:rsidR="00177C71" w:rsidRPr="008860F2" w:rsidRDefault="00177C71" w:rsidP="002866F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1,746.80</w:t>
            </w:r>
          </w:p>
        </w:tc>
        <w:tc>
          <w:tcPr>
            <w:tcW w:w="360" w:type="dxa"/>
          </w:tcPr>
          <w:p w14:paraId="71C11648" w14:textId="77777777" w:rsidR="00177C71" w:rsidRPr="008860F2" w:rsidRDefault="00177C71" w:rsidP="002866F5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80C4B1" w14:textId="2A6BF041" w:rsidR="00177C71" w:rsidRPr="008860F2" w:rsidRDefault="00177C71" w:rsidP="002866F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(7.04)</w:t>
            </w:r>
          </w:p>
        </w:tc>
        <w:tc>
          <w:tcPr>
            <w:tcW w:w="270" w:type="dxa"/>
          </w:tcPr>
          <w:p w14:paraId="42066995" w14:textId="77777777" w:rsidR="00177C71" w:rsidRPr="008860F2" w:rsidRDefault="00177C71" w:rsidP="002866F5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0D4436" w14:textId="5263B4F3" w:rsidR="00177C71" w:rsidRPr="008860F2" w:rsidRDefault="00177C71" w:rsidP="002866F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1,739.76</w:t>
            </w:r>
          </w:p>
        </w:tc>
      </w:tr>
      <w:tr w:rsidR="00177C71" w:rsidRPr="008860F2" w14:paraId="46C0FCA0" w14:textId="77777777" w:rsidTr="00177C71">
        <w:tc>
          <w:tcPr>
            <w:tcW w:w="4590" w:type="dxa"/>
            <w:vAlign w:val="center"/>
          </w:tcPr>
          <w:p w14:paraId="3C644D22" w14:textId="05A8BDF6" w:rsidR="00177C71" w:rsidRPr="008860F2" w:rsidRDefault="00177C71" w:rsidP="002866F5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</w:tcPr>
          <w:p w14:paraId="6EEFE27F" w14:textId="010B6558" w:rsidR="00177C71" w:rsidRPr="008860F2" w:rsidRDefault="00177C71" w:rsidP="002866F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1,370.76</w:t>
            </w:r>
          </w:p>
        </w:tc>
        <w:tc>
          <w:tcPr>
            <w:tcW w:w="360" w:type="dxa"/>
          </w:tcPr>
          <w:p w14:paraId="03D1177A" w14:textId="77777777" w:rsidR="00177C71" w:rsidRPr="008860F2" w:rsidRDefault="00177C71" w:rsidP="002866F5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7E682F" w14:textId="476F47A7" w:rsidR="00177C71" w:rsidRPr="008860F2" w:rsidRDefault="00177C71" w:rsidP="002866F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7.04</w:t>
            </w:r>
          </w:p>
        </w:tc>
        <w:tc>
          <w:tcPr>
            <w:tcW w:w="270" w:type="dxa"/>
          </w:tcPr>
          <w:p w14:paraId="176F83C8" w14:textId="77777777" w:rsidR="00177C71" w:rsidRPr="008860F2" w:rsidRDefault="00177C71" w:rsidP="002866F5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1F45AE" w14:textId="0A167B76" w:rsidR="00177C71" w:rsidRPr="008860F2" w:rsidRDefault="00177C71" w:rsidP="002866F5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1,377.80</w:t>
            </w:r>
          </w:p>
        </w:tc>
      </w:tr>
      <w:tr w:rsidR="00435EE3" w:rsidRPr="008860F2" w14:paraId="29D0FA70" w14:textId="77777777" w:rsidTr="00177C71">
        <w:tc>
          <w:tcPr>
            <w:tcW w:w="4590" w:type="dxa"/>
          </w:tcPr>
          <w:p w14:paraId="38769FC8" w14:textId="77777777" w:rsidR="00435EE3" w:rsidRPr="008860F2" w:rsidRDefault="00435EE3" w:rsidP="00AD7389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9DC8264" w14:textId="77777777" w:rsidR="00435EE3" w:rsidRPr="008860F2" w:rsidRDefault="00435EE3" w:rsidP="00AD7389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5B82FBC9" w14:textId="77777777" w:rsidR="00435EE3" w:rsidRPr="008860F2" w:rsidRDefault="00435EE3" w:rsidP="00AD7389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B023678" w14:textId="408435E2" w:rsidR="00435EE3" w:rsidRPr="008860F2" w:rsidRDefault="00177C71" w:rsidP="00AD7389">
            <w:pPr>
              <w:tabs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F07B60" w14:textId="77777777" w:rsidR="00435EE3" w:rsidRPr="008860F2" w:rsidRDefault="00435EE3" w:rsidP="00AD7389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B9ED49" w14:textId="77777777" w:rsidR="00435EE3" w:rsidRPr="008860F2" w:rsidRDefault="00435EE3" w:rsidP="00AD7389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E729946" w14:textId="139A4BDF" w:rsidR="00C84194" w:rsidRPr="002C437B" w:rsidRDefault="00C84194">
      <w:pPr>
        <w:rPr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350"/>
        <w:gridCol w:w="360"/>
        <w:gridCol w:w="1440"/>
        <w:gridCol w:w="270"/>
        <w:gridCol w:w="1260"/>
      </w:tblGrid>
      <w:tr w:rsidR="00C84194" w:rsidRPr="008860F2" w14:paraId="3C2A91D1" w14:textId="77777777" w:rsidTr="006938D0">
        <w:trPr>
          <w:tblHeader/>
        </w:trPr>
        <w:tc>
          <w:tcPr>
            <w:tcW w:w="4590" w:type="dxa"/>
          </w:tcPr>
          <w:p w14:paraId="4C05C4FE" w14:textId="0B3DD720" w:rsidR="00C84194" w:rsidRPr="008860F2" w:rsidRDefault="00C84194" w:rsidP="006938D0">
            <w:pPr>
              <w:pStyle w:val="BodyText"/>
              <w:spacing w:after="0"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80" w:type="dxa"/>
            <w:gridSpan w:val="5"/>
          </w:tcPr>
          <w:p w14:paraId="14632FB9" w14:textId="77777777" w:rsidR="00C84194" w:rsidRPr="008860F2" w:rsidRDefault="00C84194" w:rsidP="006938D0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C84194" w:rsidRPr="008860F2" w14:paraId="46234316" w14:textId="77777777" w:rsidTr="006938D0">
        <w:trPr>
          <w:tblHeader/>
        </w:trPr>
        <w:tc>
          <w:tcPr>
            <w:tcW w:w="4590" w:type="dxa"/>
          </w:tcPr>
          <w:p w14:paraId="4828CEF3" w14:textId="77777777" w:rsidR="00C84194" w:rsidRPr="008860F2" w:rsidRDefault="00C84194" w:rsidP="006938D0">
            <w:pPr>
              <w:pStyle w:val="BodyText"/>
              <w:spacing w:after="0"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80" w:type="dxa"/>
            <w:gridSpan w:val="5"/>
          </w:tcPr>
          <w:p w14:paraId="609819D1" w14:textId="7C4F7854" w:rsidR="00C84194" w:rsidRPr="008860F2" w:rsidRDefault="00C84194" w:rsidP="006938D0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84194" w:rsidRPr="008860F2" w14:paraId="5C033A4D" w14:textId="77777777" w:rsidTr="006938D0">
        <w:trPr>
          <w:tblHeader/>
        </w:trPr>
        <w:tc>
          <w:tcPr>
            <w:tcW w:w="4590" w:type="dxa"/>
            <w:vAlign w:val="bottom"/>
          </w:tcPr>
          <w:p w14:paraId="51D18CDD" w14:textId="77777777" w:rsidR="00C84194" w:rsidRPr="008860F2" w:rsidRDefault="00C84194" w:rsidP="006938D0">
            <w:pPr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F15ED5F" w14:textId="77777777" w:rsidR="00C84194" w:rsidRPr="008860F2" w:rsidRDefault="00C84194" w:rsidP="006938D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360" w:type="dxa"/>
          </w:tcPr>
          <w:p w14:paraId="374055B7" w14:textId="77777777" w:rsidR="00C84194" w:rsidRPr="008860F2" w:rsidRDefault="00C84194" w:rsidP="006938D0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A251F3A" w14:textId="77777777" w:rsidR="00C84194" w:rsidRPr="008860F2" w:rsidRDefault="00C84194" w:rsidP="006938D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3D2BD46E" w14:textId="77777777" w:rsidR="00C84194" w:rsidRPr="008860F2" w:rsidRDefault="00C84194" w:rsidP="006938D0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814A10" w14:textId="77777777" w:rsidR="00C84194" w:rsidRPr="008860F2" w:rsidRDefault="00C84194" w:rsidP="006938D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</w:tc>
      </w:tr>
      <w:tr w:rsidR="00C84194" w:rsidRPr="008860F2" w14:paraId="5BBDE30E" w14:textId="77777777" w:rsidTr="006938D0">
        <w:trPr>
          <w:tblHeader/>
        </w:trPr>
        <w:tc>
          <w:tcPr>
            <w:tcW w:w="4590" w:type="dxa"/>
            <w:vAlign w:val="bottom"/>
          </w:tcPr>
          <w:p w14:paraId="02E08ACC" w14:textId="77777777" w:rsidR="00C84194" w:rsidRPr="008860F2" w:rsidRDefault="00C84194" w:rsidP="006938D0">
            <w:pPr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B395A05" w14:textId="77777777" w:rsidR="00C84194" w:rsidRPr="008860F2" w:rsidRDefault="00C84194" w:rsidP="006938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  <w:tc>
          <w:tcPr>
            <w:tcW w:w="360" w:type="dxa"/>
          </w:tcPr>
          <w:p w14:paraId="623F6E93" w14:textId="77777777" w:rsidR="00C84194" w:rsidRPr="008860F2" w:rsidRDefault="00C84194" w:rsidP="006938D0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681D871" w14:textId="77777777" w:rsidR="00C84194" w:rsidRPr="008860F2" w:rsidRDefault="00C84194" w:rsidP="006938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270" w:type="dxa"/>
          </w:tcPr>
          <w:p w14:paraId="2E593521" w14:textId="77777777" w:rsidR="00C84194" w:rsidRPr="008860F2" w:rsidRDefault="00C84194" w:rsidP="006938D0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57F0CE" w14:textId="77777777" w:rsidR="00C84194" w:rsidRPr="008860F2" w:rsidRDefault="00C84194" w:rsidP="006938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</w:tr>
      <w:tr w:rsidR="00C84194" w:rsidRPr="008860F2" w14:paraId="0939FD5E" w14:textId="77777777" w:rsidTr="006938D0">
        <w:trPr>
          <w:tblHeader/>
        </w:trPr>
        <w:tc>
          <w:tcPr>
            <w:tcW w:w="4590" w:type="dxa"/>
            <w:vAlign w:val="bottom"/>
          </w:tcPr>
          <w:p w14:paraId="1EBC7039" w14:textId="77777777" w:rsidR="00C84194" w:rsidRPr="008860F2" w:rsidRDefault="00C84194" w:rsidP="006938D0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E29EFE8" w14:textId="77777777" w:rsidR="00C84194" w:rsidRPr="008860F2" w:rsidRDefault="00C84194" w:rsidP="006938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360" w:type="dxa"/>
          </w:tcPr>
          <w:p w14:paraId="69E56FC5" w14:textId="77777777" w:rsidR="00C84194" w:rsidRPr="008860F2" w:rsidRDefault="00C84194" w:rsidP="006938D0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1FDC643" w14:textId="77777777" w:rsidR="00C84194" w:rsidRPr="008860F2" w:rsidRDefault="00C84194" w:rsidP="006938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1FABCF2F" w14:textId="77777777" w:rsidR="00C84194" w:rsidRPr="008860F2" w:rsidRDefault="00C84194" w:rsidP="006938D0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38058F" w14:textId="77777777" w:rsidR="00C84194" w:rsidRPr="008860F2" w:rsidRDefault="00C84194" w:rsidP="006938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</w:tr>
      <w:tr w:rsidR="00C84194" w:rsidRPr="008860F2" w14:paraId="1710DD56" w14:textId="77777777" w:rsidTr="006938D0">
        <w:trPr>
          <w:tblHeader/>
        </w:trPr>
        <w:tc>
          <w:tcPr>
            <w:tcW w:w="4590" w:type="dxa"/>
            <w:vAlign w:val="bottom"/>
          </w:tcPr>
          <w:p w14:paraId="10B9BE64" w14:textId="77777777" w:rsidR="00C84194" w:rsidRPr="008860F2" w:rsidRDefault="00C84194" w:rsidP="006938D0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5"/>
          </w:tcPr>
          <w:p w14:paraId="40C9C17E" w14:textId="77777777" w:rsidR="00C84194" w:rsidRPr="008860F2" w:rsidRDefault="00C84194" w:rsidP="006938D0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8860F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84194" w:rsidRPr="008860F2" w14:paraId="5D88D362" w14:textId="77777777" w:rsidTr="006938D0">
        <w:tc>
          <w:tcPr>
            <w:tcW w:w="4590" w:type="dxa"/>
            <w:vAlign w:val="bottom"/>
          </w:tcPr>
          <w:p w14:paraId="7D07E88E" w14:textId="13DFC965" w:rsidR="00C84194" w:rsidRPr="008860F2" w:rsidRDefault="00C84194" w:rsidP="006938D0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77C7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</w:tcPr>
          <w:p w14:paraId="33719842" w14:textId="77777777" w:rsidR="00C84194" w:rsidRPr="008860F2" w:rsidRDefault="00C84194" w:rsidP="006938D0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27EADB71" w14:textId="77777777" w:rsidR="00C84194" w:rsidRPr="008860F2" w:rsidRDefault="00C84194" w:rsidP="006938D0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F1521E" w14:textId="77777777" w:rsidR="00C84194" w:rsidRPr="008860F2" w:rsidRDefault="00C84194" w:rsidP="006938D0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E84174" w14:textId="77777777" w:rsidR="00C84194" w:rsidRPr="008860F2" w:rsidRDefault="00C84194" w:rsidP="006938D0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240963" w14:textId="77777777" w:rsidR="00C84194" w:rsidRPr="008860F2" w:rsidRDefault="00C84194" w:rsidP="006938D0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4194" w:rsidRPr="008860F2" w14:paraId="70013101" w14:textId="77777777" w:rsidTr="006938D0">
        <w:tc>
          <w:tcPr>
            <w:tcW w:w="4590" w:type="dxa"/>
            <w:vAlign w:val="center"/>
          </w:tcPr>
          <w:p w14:paraId="65224E2F" w14:textId="2872BA4C" w:rsidR="00C84194" w:rsidRPr="008860F2" w:rsidRDefault="00C84194" w:rsidP="00C84194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3730E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350" w:type="dxa"/>
          </w:tcPr>
          <w:p w14:paraId="701E5D61" w14:textId="47745F8B" w:rsidR="00C84194" w:rsidRPr="008860F2" w:rsidRDefault="00C84194" w:rsidP="00C84194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(5.36)</w:t>
            </w:r>
          </w:p>
        </w:tc>
        <w:tc>
          <w:tcPr>
            <w:tcW w:w="360" w:type="dxa"/>
          </w:tcPr>
          <w:p w14:paraId="57F13930" w14:textId="77777777" w:rsidR="00C84194" w:rsidRPr="008860F2" w:rsidRDefault="00C84194" w:rsidP="00C84194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2BD674" w14:textId="5D075244" w:rsidR="00C84194" w:rsidRPr="008860F2" w:rsidRDefault="00C84194" w:rsidP="00C84194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5.36</w:t>
            </w:r>
          </w:p>
        </w:tc>
        <w:tc>
          <w:tcPr>
            <w:tcW w:w="270" w:type="dxa"/>
          </w:tcPr>
          <w:p w14:paraId="18CF0F30" w14:textId="77777777" w:rsidR="00C84194" w:rsidRPr="008860F2" w:rsidRDefault="00C84194" w:rsidP="00C84194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865F41" w14:textId="7E374AD0" w:rsidR="00C84194" w:rsidRPr="008860F2" w:rsidRDefault="00C84194" w:rsidP="00C84194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4194" w:rsidRPr="008860F2" w14:paraId="415FCD2A" w14:textId="77777777" w:rsidTr="006938D0">
        <w:tc>
          <w:tcPr>
            <w:tcW w:w="4590" w:type="dxa"/>
            <w:vAlign w:val="center"/>
          </w:tcPr>
          <w:p w14:paraId="78C1DEE2" w14:textId="26EB4940" w:rsidR="00C84194" w:rsidRPr="008860F2" w:rsidRDefault="00C84194" w:rsidP="00C84194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3730EC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350" w:type="dxa"/>
          </w:tcPr>
          <w:p w14:paraId="4090771E" w14:textId="7CD3393F" w:rsidR="00C84194" w:rsidRPr="008860F2" w:rsidRDefault="00C84194" w:rsidP="00C84194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(0.24)</w:t>
            </w:r>
          </w:p>
        </w:tc>
        <w:tc>
          <w:tcPr>
            <w:tcW w:w="360" w:type="dxa"/>
          </w:tcPr>
          <w:p w14:paraId="01368CD9" w14:textId="77777777" w:rsidR="00C84194" w:rsidRPr="008860F2" w:rsidRDefault="00C84194" w:rsidP="00C84194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4C6173B" w14:textId="40183B9E" w:rsidR="00C84194" w:rsidRPr="008860F2" w:rsidRDefault="00C84194" w:rsidP="00C84194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0.24</w:t>
            </w:r>
          </w:p>
        </w:tc>
        <w:tc>
          <w:tcPr>
            <w:tcW w:w="270" w:type="dxa"/>
          </w:tcPr>
          <w:p w14:paraId="5E760754" w14:textId="77777777" w:rsidR="00C84194" w:rsidRPr="008860F2" w:rsidRDefault="00C84194" w:rsidP="00C84194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03FF23" w14:textId="2016E708" w:rsidR="00C84194" w:rsidRPr="008860F2" w:rsidRDefault="00C84194" w:rsidP="00C84194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4194" w:rsidRPr="008860F2" w14:paraId="24389F4B" w14:textId="77777777" w:rsidTr="00C84194">
        <w:tc>
          <w:tcPr>
            <w:tcW w:w="4590" w:type="dxa"/>
            <w:vAlign w:val="center"/>
          </w:tcPr>
          <w:p w14:paraId="134E8A05" w14:textId="74DD96BC" w:rsidR="00C84194" w:rsidRPr="008860F2" w:rsidRDefault="00C84194" w:rsidP="00C84194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3730EC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1350" w:type="dxa"/>
          </w:tcPr>
          <w:p w14:paraId="4711996A" w14:textId="5619E77E" w:rsidR="00C84194" w:rsidRPr="008860F2" w:rsidRDefault="00C84194" w:rsidP="00C84194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(139.00)</w:t>
            </w:r>
          </w:p>
        </w:tc>
        <w:tc>
          <w:tcPr>
            <w:tcW w:w="360" w:type="dxa"/>
          </w:tcPr>
          <w:p w14:paraId="093748CF" w14:textId="77777777" w:rsidR="00C84194" w:rsidRPr="008860F2" w:rsidRDefault="00C84194" w:rsidP="00C84194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F0E3C0" w14:textId="3EEF9F77" w:rsidR="00C84194" w:rsidRPr="008860F2" w:rsidRDefault="00C84194" w:rsidP="00C84194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(5.60)</w:t>
            </w:r>
          </w:p>
        </w:tc>
        <w:tc>
          <w:tcPr>
            <w:tcW w:w="270" w:type="dxa"/>
          </w:tcPr>
          <w:p w14:paraId="3C5DF938" w14:textId="77777777" w:rsidR="00C84194" w:rsidRPr="008860F2" w:rsidRDefault="00C84194" w:rsidP="00C84194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2EA338" w14:textId="768DB005" w:rsidR="00C84194" w:rsidRPr="008860F2" w:rsidRDefault="00C84194" w:rsidP="00C84194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(144.60)</w:t>
            </w:r>
          </w:p>
        </w:tc>
      </w:tr>
      <w:tr w:rsidR="00C84194" w:rsidRPr="008860F2" w14:paraId="23F176E4" w14:textId="77777777" w:rsidTr="00C84194">
        <w:tc>
          <w:tcPr>
            <w:tcW w:w="4590" w:type="dxa"/>
            <w:vAlign w:val="center"/>
          </w:tcPr>
          <w:p w14:paraId="3FA2FB67" w14:textId="77777777" w:rsidR="00C84194" w:rsidRPr="003730EC" w:rsidRDefault="00C84194" w:rsidP="00C84194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A936C6B" w14:textId="77777777" w:rsidR="00C84194" w:rsidRDefault="00C84194" w:rsidP="00C84194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34B32215" w14:textId="77777777" w:rsidR="00C84194" w:rsidRPr="008860F2" w:rsidRDefault="00C84194" w:rsidP="00C84194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72F57F8" w14:textId="676D806F" w:rsidR="00C84194" w:rsidRPr="00C84194" w:rsidRDefault="00C84194" w:rsidP="00C84194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419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4EA4DA" w14:textId="77777777" w:rsidR="00C84194" w:rsidRPr="008860F2" w:rsidRDefault="00C84194" w:rsidP="00C84194">
            <w:pPr>
              <w:tabs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171E48" w14:textId="77777777" w:rsidR="00C84194" w:rsidRDefault="00C84194" w:rsidP="00C84194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978AEF7" w14:textId="77777777" w:rsidR="00C84194" w:rsidRDefault="00C84194" w:rsidP="00753994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5CA2B196" w14:textId="016ACE4A" w:rsidR="00D50BFC" w:rsidRPr="00705E59" w:rsidRDefault="00925F26" w:rsidP="00753994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sectPr w:rsidR="00D50BFC" w:rsidRPr="00705E59" w:rsidSect="00584F28">
      <w:headerReference w:type="default" r:id="rId26"/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2ED903" w14:textId="77777777" w:rsidR="005E4D8A" w:rsidRDefault="005E4D8A">
      <w:r>
        <w:separator/>
      </w:r>
    </w:p>
  </w:endnote>
  <w:endnote w:type="continuationSeparator" w:id="0">
    <w:p w14:paraId="103C454B" w14:textId="77777777" w:rsidR="005E4D8A" w:rsidRDefault="005E4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ZWAdobeF">
    <w:altName w:val="Calibri"/>
    <w:charset w:val="00"/>
    <w:family w:val="auto"/>
    <w:pitch w:val="variable"/>
    <w:sig w:usb0="20002A87" w:usb1="00000000" w:usb2="00000000" w:usb3="00000000" w:csb0="000001FF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A6159" w14:textId="77777777" w:rsidR="005E4D8A" w:rsidRPr="005641C6" w:rsidRDefault="005E4D8A">
    <w:pPr>
      <w:pStyle w:val="Footer"/>
      <w:jc w:val="center"/>
      <w:rPr>
        <w:rFonts w:ascii="Angsana New" w:hAnsi="Angsana New"/>
        <w:sz w:val="30"/>
        <w:szCs w:val="30"/>
      </w:rPr>
    </w:pPr>
    <w:r w:rsidRPr="005641C6">
      <w:rPr>
        <w:rFonts w:ascii="Angsana New" w:hAnsi="Angsana New"/>
        <w:sz w:val="30"/>
        <w:szCs w:val="30"/>
      </w:rPr>
      <w:fldChar w:fldCharType="begin"/>
    </w:r>
    <w:r w:rsidRPr="005641C6">
      <w:rPr>
        <w:rFonts w:ascii="Angsana New" w:hAnsi="Angsana New"/>
        <w:sz w:val="30"/>
        <w:szCs w:val="30"/>
      </w:rPr>
      <w:instrText xml:space="preserve"> PAGE   \* MERGEFORMAT </w:instrText>
    </w:r>
    <w:r w:rsidRPr="005641C6">
      <w:rPr>
        <w:rFonts w:ascii="Angsana New" w:hAnsi="Angsana New"/>
        <w:sz w:val="30"/>
        <w:szCs w:val="30"/>
      </w:rPr>
      <w:fldChar w:fldCharType="separate"/>
    </w:r>
    <w:r w:rsidRPr="005641C6">
      <w:rPr>
        <w:rFonts w:ascii="Angsana New" w:hAnsi="Angsana New"/>
        <w:noProof/>
        <w:sz w:val="30"/>
        <w:szCs w:val="30"/>
      </w:rPr>
      <w:t>2</w:t>
    </w:r>
    <w:r w:rsidRPr="005641C6">
      <w:rPr>
        <w:rFonts w:ascii="Angsana New" w:hAnsi="Angsana New"/>
        <w:noProof/>
        <w:sz w:val="30"/>
        <w:szCs w:val="30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2A5C5" w14:textId="77777777" w:rsidR="005E4D8A" w:rsidRPr="00643A2D" w:rsidRDefault="005E4D8A" w:rsidP="00643A2D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144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B4996" w14:textId="77777777" w:rsidR="005E4D8A" w:rsidRPr="00ED3057" w:rsidRDefault="005E4D8A" w:rsidP="008D6B9A">
    <w:pPr>
      <w:pStyle w:val="Footer"/>
      <w:jc w:val="center"/>
      <w:rPr>
        <w:rFonts w:ascii="Angsana New" w:hAnsi="Angsana New"/>
        <w:sz w:val="30"/>
        <w:szCs w:val="30"/>
      </w:rPr>
    </w:pPr>
    <w:r w:rsidRPr="009E7CAF">
      <w:rPr>
        <w:rFonts w:ascii="Angsana New" w:hAnsi="Angsana New"/>
        <w:sz w:val="30"/>
        <w:szCs w:val="30"/>
      </w:rPr>
      <w:fldChar w:fldCharType="begin"/>
    </w:r>
    <w:r w:rsidRPr="009E7CAF">
      <w:rPr>
        <w:rFonts w:ascii="Angsana New" w:hAnsi="Angsana New"/>
        <w:sz w:val="30"/>
        <w:szCs w:val="30"/>
      </w:rPr>
      <w:instrText xml:space="preserve"> PAGE   \* MERGEFORMAT </w:instrText>
    </w:r>
    <w:r w:rsidRPr="009E7CA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97</w:t>
    </w:r>
    <w:r w:rsidRPr="009E7CAF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8C4B8" w14:textId="77777777" w:rsidR="005E4D8A" w:rsidRPr="00ED3057" w:rsidRDefault="005E4D8A" w:rsidP="008D6B9A">
    <w:pPr>
      <w:pStyle w:val="Footer"/>
      <w:jc w:val="center"/>
      <w:rPr>
        <w:rFonts w:ascii="Angsana New" w:hAnsi="Angsana New"/>
        <w:sz w:val="30"/>
        <w:szCs w:val="30"/>
      </w:rPr>
    </w:pPr>
    <w:r w:rsidRPr="009E7CAF">
      <w:rPr>
        <w:rFonts w:ascii="Angsana New" w:hAnsi="Angsana New"/>
        <w:sz w:val="30"/>
        <w:szCs w:val="30"/>
      </w:rPr>
      <w:fldChar w:fldCharType="begin"/>
    </w:r>
    <w:r w:rsidRPr="009E7CAF">
      <w:rPr>
        <w:rFonts w:ascii="Angsana New" w:hAnsi="Angsana New"/>
        <w:sz w:val="30"/>
        <w:szCs w:val="30"/>
      </w:rPr>
      <w:instrText xml:space="preserve"> PAGE   \* MERGEFORMAT </w:instrText>
    </w:r>
    <w:r w:rsidRPr="009E7CA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97</w:t>
    </w:r>
    <w:r w:rsidRPr="009E7CAF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42AD02" w14:textId="77777777" w:rsidR="005E4D8A" w:rsidRPr="00ED3057" w:rsidRDefault="005E4D8A" w:rsidP="008D6B9A">
    <w:pPr>
      <w:pStyle w:val="Footer"/>
      <w:jc w:val="center"/>
      <w:rPr>
        <w:rFonts w:ascii="Angsana New" w:hAnsi="Angsana New"/>
        <w:sz w:val="30"/>
        <w:szCs w:val="30"/>
      </w:rPr>
    </w:pPr>
    <w:r w:rsidRPr="009E7CAF">
      <w:rPr>
        <w:rFonts w:ascii="Angsana New" w:hAnsi="Angsana New"/>
        <w:sz w:val="30"/>
        <w:szCs w:val="30"/>
      </w:rPr>
      <w:fldChar w:fldCharType="begin"/>
    </w:r>
    <w:r w:rsidRPr="009E7CAF">
      <w:rPr>
        <w:rFonts w:ascii="Angsana New" w:hAnsi="Angsana New"/>
        <w:sz w:val="30"/>
        <w:szCs w:val="30"/>
      </w:rPr>
      <w:instrText xml:space="preserve"> PAGE   \* MERGEFORMAT </w:instrText>
    </w:r>
    <w:r w:rsidRPr="009E7CA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97</w:t>
    </w:r>
    <w:r w:rsidRPr="009E7CAF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CF261" w14:textId="77777777" w:rsidR="005E4D8A" w:rsidRPr="00ED3057" w:rsidRDefault="005E4D8A" w:rsidP="008D6B9A">
    <w:pPr>
      <w:pStyle w:val="Footer"/>
      <w:jc w:val="center"/>
      <w:rPr>
        <w:rFonts w:ascii="Angsana New" w:hAnsi="Angsana New"/>
        <w:sz w:val="30"/>
        <w:szCs w:val="30"/>
      </w:rPr>
    </w:pPr>
    <w:r w:rsidRPr="009E7CAF">
      <w:rPr>
        <w:rFonts w:ascii="Angsana New" w:hAnsi="Angsana New"/>
        <w:sz w:val="30"/>
        <w:szCs w:val="30"/>
      </w:rPr>
      <w:fldChar w:fldCharType="begin"/>
    </w:r>
    <w:r w:rsidRPr="009E7CAF">
      <w:rPr>
        <w:rFonts w:ascii="Angsana New" w:hAnsi="Angsana New"/>
        <w:sz w:val="30"/>
        <w:szCs w:val="30"/>
      </w:rPr>
      <w:instrText xml:space="preserve"> PAGE   \* MERGEFORMAT </w:instrText>
    </w:r>
    <w:r w:rsidRPr="009E7CA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97</w:t>
    </w:r>
    <w:r w:rsidRPr="009E7CAF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879576" w14:textId="77777777" w:rsidR="005E4D8A" w:rsidRPr="006533AB" w:rsidRDefault="005E4D8A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6533AB">
      <w:rPr>
        <w:rFonts w:ascii="Angsana New" w:hAnsi="Angsana New"/>
        <w:sz w:val="30"/>
        <w:szCs w:val="30"/>
      </w:rPr>
      <w:fldChar w:fldCharType="begin"/>
    </w:r>
    <w:r w:rsidRPr="006533AB">
      <w:rPr>
        <w:rFonts w:ascii="Angsana New" w:hAnsi="Angsana New"/>
        <w:sz w:val="30"/>
        <w:szCs w:val="30"/>
      </w:rPr>
      <w:instrText xml:space="preserve"> PAGE   \* MERGEFORMAT </w:instrText>
    </w:r>
    <w:r w:rsidRPr="006533A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106</w:t>
    </w:r>
    <w:r w:rsidRPr="006533AB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2CECA" w14:textId="3866C95E" w:rsidR="005E4D8A" w:rsidRPr="00D83FF5" w:rsidRDefault="005E4D8A">
    <w:pPr>
      <w:tabs>
        <w:tab w:val="left" w:pos="90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uvt3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>
      <w:rPr>
        <w:rFonts w:ascii="Angsana New" w:hAnsi="Angsana New"/>
        <w:sz w:val="30"/>
        <w:szCs w:val="30"/>
      </w:rPr>
      <w:tab/>
    </w:r>
    <w:r w:rsidRPr="00284F00">
      <w:rPr>
        <w:rFonts w:ascii="Angsana New" w:hAnsi="Angsana New"/>
        <w:sz w:val="30"/>
        <w:szCs w:val="30"/>
      </w:rPr>
      <w:fldChar w:fldCharType="begin"/>
    </w:r>
    <w:r w:rsidRPr="00284F00">
      <w:rPr>
        <w:rFonts w:ascii="Angsana New" w:hAnsi="Angsana New"/>
        <w:sz w:val="30"/>
        <w:szCs w:val="30"/>
      </w:rPr>
      <w:instrText xml:space="preserve"> PAGE  \* MERGEFORMAT </w:instrText>
    </w:r>
    <w:r w:rsidRPr="00284F0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36</w:t>
    </w:r>
    <w:r w:rsidRPr="00284F00">
      <w:rPr>
        <w:rFonts w:ascii="Angsana New" w:hAnsi="Angsana New"/>
        <w:sz w:val="30"/>
        <w:szCs w:val="30"/>
      </w:rPr>
      <w:fldChar w:fldCharType="end"/>
    </w:r>
  </w:p>
  <w:p w14:paraId="4873F645" w14:textId="77777777" w:rsidR="005E4D8A" w:rsidRDefault="005E4D8A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13F768" w14:textId="77777777" w:rsidR="005E4D8A" w:rsidRPr="006533AB" w:rsidRDefault="005E4D8A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6533AB">
      <w:rPr>
        <w:rFonts w:ascii="Angsana New" w:hAnsi="Angsana New"/>
        <w:sz w:val="30"/>
        <w:szCs w:val="30"/>
      </w:rPr>
      <w:fldChar w:fldCharType="begin"/>
    </w:r>
    <w:r w:rsidRPr="006533AB">
      <w:rPr>
        <w:rFonts w:ascii="Angsana New" w:hAnsi="Angsana New"/>
        <w:sz w:val="30"/>
        <w:szCs w:val="30"/>
      </w:rPr>
      <w:instrText xml:space="preserve"> PAGE   \* MERGEFORMAT </w:instrText>
    </w:r>
    <w:r w:rsidRPr="006533A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106</w:t>
    </w:r>
    <w:r w:rsidRPr="006533AB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5B9E0E" w14:textId="77777777" w:rsidR="005E4D8A" w:rsidRPr="003F2A5C" w:rsidRDefault="005E4D8A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130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D252C9" w14:textId="77777777" w:rsidR="005E4D8A" w:rsidRDefault="005E4D8A">
      <w:r>
        <w:separator/>
      </w:r>
    </w:p>
  </w:footnote>
  <w:footnote w:type="continuationSeparator" w:id="0">
    <w:p w14:paraId="5A24F5B7" w14:textId="77777777" w:rsidR="005E4D8A" w:rsidRDefault="005E4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6EA49B" w14:textId="77777777" w:rsidR="005E4D8A" w:rsidRPr="00566A31" w:rsidRDefault="005E4D8A" w:rsidP="00D54853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7ADA05C" w14:textId="77777777" w:rsidR="005E4D8A" w:rsidRPr="00FA7747" w:rsidRDefault="005E4D8A" w:rsidP="00D54853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AED98EE" w14:textId="77777777" w:rsidR="005E4D8A" w:rsidRPr="00127A37" w:rsidRDefault="005E4D8A" w:rsidP="00D54853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8C4505">
      <w:rPr>
        <w:rFonts w:ascii="Angsana New" w:hAnsi="Angsana New"/>
        <w:b/>
        <w:bCs/>
        <w:sz w:val="32"/>
        <w:szCs w:val="32"/>
      </w:rPr>
      <w:t>30</w:t>
    </w:r>
    <w:r w:rsidRPr="007D5352">
      <w:rPr>
        <w:rFonts w:ascii="Angsana New" w:hAnsi="Angsana New"/>
        <w:b/>
        <w:bCs/>
        <w:sz w:val="32"/>
        <w:szCs w:val="32"/>
        <w:cs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2563</w:t>
    </w:r>
  </w:p>
  <w:p w14:paraId="78109C14" w14:textId="77777777" w:rsidR="005E4D8A" w:rsidRPr="00D6154C" w:rsidRDefault="005E4D8A" w:rsidP="00164603">
    <w:pPr>
      <w:pStyle w:val="Header"/>
      <w:tabs>
        <w:tab w:val="clear" w:pos="4536"/>
        <w:tab w:val="clear" w:pos="9072"/>
      </w:tabs>
      <w:ind w:left="180" w:firstLine="90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B743E5" w14:textId="77777777" w:rsidR="005E4D8A" w:rsidRPr="00566A31" w:rsidRDefault="005E4D8A" w:rsidP="00B13FEF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CB47285" w14:textId="77777777" w:rsidR="005E4D8A" w:rsidRPr="00FA7747" w:rsidRDefault="005E4D8A" w:rsidP="00837A96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19A3959" w14:textId="77777777" w:rsidR="005E4D8A" w:rsidRDefault="005E4D8A" w:rsidP="00DC1873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7D5352">
      <w:rPr>
        <w:rFonts w:ascii="Angsana New" w:hAnsi="Angsana New"/>
        <w:b/>
        <w:bCs/>
        <w:sz w:val="30"/>
        <w:szCs w:val="30"/>
      </w:rPr>
      <w:t>30</w:t>
    </w:r>
    <w:r w:rsidRPr="007D5352">
      <w:rPr>
        <w:rFonts w:ascii="Angsana New" w:hAnsi="Angsana New"/>
        <w:b/>
        <w:bCs/>
        <w:sz w:val="32"/>
        <w:szCs w:val="32"/>
        <w:cs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0"/>
        <w:szCs w:val="30"/>
      </w:rPr>
      <w:t>2563</w:t>
    </w:r>
  </w:p>
  <w:p w14:paraId="4496EDCA" w14:textId="77777777" w:rsidR="005E4D8A" w:rsidRPr="00DC1873" w:rsidRDefault="005E4D8A" w:rsidP="00B13FEF">
    <w:pPr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193B47" w14:textId="77777777" w:rsidR="005E4D8A" w:rsidRPr="00566A31" w:rsidRDefault="005E4D8A" w:rsidP="00164603">
    <w:pPr>
      <w:ind w:left="270" w:hanging="270"/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D03DF60" w14:textId="77777777" w:rsidR="005E4D8A" w:rsidRPr="00FA7747" w:rsidRDefault="005E4D8A" w:rsidP="00164603">
    <w:pPr>
      <w:ind w:left="270" w:hanging="27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89D0B69" w14:textId="77777777" w:rsidR="005E4D8A" w:rsidRDefault="005E4D8A" w:rsidP="00DC1873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0"/>
        <w:szCs w:val="30"/>
      </w:rPr>
      <w:t>2563</w:t>
    </w:r>
  </w:p>
  <w:p w14:paraId="6BCBBB6B" w14:textId="77777777" w:rsidR="005E4D8A" w:rsidRPr="00DC1873" w:rsidRDefault="005E4D8A" w:rsidP="00164603">
    <w:pPr>
      <w:pStyle w:val="Header"/>
      <w:tabs>
        <w:tab w:val="clear" w:pos="4536"/>
        <w:tab w:val="clear" w:pos="9072"/>
      </w:tabs>
      <w:ind w:left="180" w:firstLine="90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90699E" w14:textId="77777777" w:rsidR="005E4D8A" w:rsidRPr="00566A31" w:rsidRDefault="005E4D8A" w:rsidP="00FE2B8B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530CDCF" w14:textId="77777777" w:rsidR="005E4D8A" w:rsidRPr="00FA7747" w:rsidRDefault="005E4D8A" w:rsidP="00FE2B8B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C5437F8" w14:textId="77777777" w:rsidR="005E4D8A" w:rsidRDefault="005E4D8A" w:rsidP="00FE2B8B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282436">
      <w:rPr>
        <w:rFonts w:ascii="Angsana New" w:hAnsi="Angsana New"/>
        <w:b/>
        <w:bCs/>
        <w:sz w:val="32"/>
        <w:szCs w:val="32"/>
      </w:rPr>
      <w:t>30</w:t>
    </w:r>
    <w:r w:rsidRPr="007D5352">
      <w:rPr>
        <w:rFonts w:ascii="Angsana New" w:hAnsi="Angsana New"/>
        <w:b/>
        <w:bCs/>
        <w:sz w:val="32"/>
        <w:szCs w:val="32"/>
        <w:cs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2563</w:t>
    </w:r>
  </w:p>
  <w:p w14:paraId="05F400A9" w14:textId="77777777" w:rsidR="005E4D8A" w:rsidRPr="00DC1873" w:rsidRDefault="005E4D8A" w:rsidP="00FE2B8B">
    <w:pPr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35113C" w14:textId="77777777" w:rsidR="005E4D8A" w:rsidRDefault="005E4D8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F25E6" w14:textId="77777777" w:rsidR="005E4D8A" w:rsidRPr="00566A31" w:rsidRDefault="005E4D8A" w:rsidP="008C4505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7ADB9ED" w14:textId="77777777" w:rsidR="005E4D8A" w:rsidRPr="00FA7747" w:rsidRDefault="005E4D8A" w:rsidP="008C4505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EC29CFB" w14:textId="77777777" w:rsidR="005E4D8A" w:rsidRPr="00127A37" w:rsidRDefault="005E4D8A" w:rsidP="008C4505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8C4505">
      <w:rPr>
        <w:rFonts w:ascii="Angsana New" w:hAnsi="Angsana New"/>
        <w:b/>
        <w:bCs/>
        <w:sz w:val="32"/>
        <w:szCs w:val="32"/>
      </w:rPr>
      <w:t>30</w:t>
    </w:r>
    <w:r w:rsidRPr="007D5352">
      <w:rPr>
        <w:rFonts w:ascii="Angsana New" w:hAnsi="Angsana New"/>
        <w:b/>
        <w:bCs/>
        <w:sz w:val="32"/>
        <w:szCs w:val="32"/>
        <w:cs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2563</w:t>
    </w:r>
  </w:p>
  <w:p w14:paraId="5B0D0187" w14:textId="77777777" w:rsidR="005E4D8A" w:rsidRPr="00E55AE9" w:rsidRDefault="005E4D8A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0D42A8" w14:textId="77777777" w:rsidR="005E4D8A" w:rsidRDefault="005E4D8A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BF618" w14:textId="77777777" w:rsidR="005E4D8A" w:rsidRPr="00566A31" w:rsidRDefault="005E4D8A" w:rsidP="000965F0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02CF08D" w14:textId="77777777" w:rsidR="005E4D8A" w:rsidRPr="00FA7747" w:rsidRDefault="005E4D8A" w:rsidP="009D797E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715388C" w14:textId="77777777" w:rsidR="005E4D8A" w:rsidRDefault="005E4D8A" w:rsidP="00DC1873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/>
        <w:b/>
        <w:bCs/>
        <w:sz w:val="32"/>
        <w:szCs w:val="32"/>
      </w:rPr>
      <w:t>2563</w:t>
    </w:r>
  </w:p>
  <w:p w14:paraId="34273F35" w14:textId="77777777" w:rsidR="005E4D8A" w:rsidRPr="00DC1873" w:rsidRDefault="005E4D8A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2786F" w14:textId="77777777" w:rsidR="005E4D8A" w:rsidRPr="00566A31" w:rsidRDefault="005E4D8A" w:rsidP="000965F0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632FC6A" w14:textId="77777777" w:rsidR="005E4D8A" w:rsidRPr="00FA7747" w:rsidRDefault="005E4D8A" w:rsidP="009D797E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D0A29ED" w14:textId="77777777" w:rsidR="005E4D8A" w:rsidRDefault="005E4D8A" w:rsidP="00DC1873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7D5352">
      <w:rPr>
        <w:rFonts w:ascii="Angsana New" w:hAnsi="Angsana New"/>
        <w:b/>
        <w:bCs/>
        <w:sz w:val="30"/>
        <w:szCs w:val="30"/>
      </w:rPr>
      <w:t>30</w:t>
    </w:r>
    <w:r w:rsidRPr="007D5352">
      <w:rPr>
        <w:rFonts w:ascii="Angsana New" w:hAnsi="Angsana New"/>
        <w:b/>
        <w:bCs/>
        <w:sz w:val="32"/>
        <w:szCs w:val="32"/>
        <w:cs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0"/>
        <w:szCs w:val="30"/>
      </w:rPr>
      <w:t>2563</w:t>
    </w:r>
  </w:p>
  <w:p w14:paraId="49F74483" w14:textId="77777777" w:rsidR="005E4D8A" w:rsidRPr="00DC1873" w:rsidRDefault="005E4D8A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A5060"/>
    <w:multiLevelType w:val="hybridMultilevel"/>
    <w:tmpl w:val="23B2A660"/>
    <w:lvl w:ilvl="0" w:tplc="1638E0BC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7E2A0F"/>
    <w:multiLevelType w:val="hybridMultilevel"/>
    <w:tmpl w:val="80C21378"/>
    <w:lvl w:ilvl="0" w:tplc="5BC2BE3A">
      <w:start w:val="1"/>
      <w:numFmt w:val="decimal"/>
      <w:lvlText w:val="(%1)"/>
      <w:lvlJc w:val="left"/>
      <w:pPr>
        <w:ind w:left="10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19D35A6E"/>
    <w:multiLevelType w:val="hybridMultilevel"/>
    <w:tmpl w:val="C8DE6494"/>
    <w:lvl w:ilvl="0" w:tplc="5A70FC3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FD43829"/>
    <w:multiLevelType w:val="multilevel"/>
    <w:tmpl w:val="5EBCB40C"/>
    <w:lvl w:ilvl="0">
      <w:start w:val="5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3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1000800"/>
    <w:multiLevelType w:val="hybridMultilevel"/>
    <w:tmpl w:val="53C420BE"/>
    <w:lvl w:ilvl="0" w:tplc="5E5C556A">
      <w:start w:val="1"/>
      <w:numFmt w:val="thaiLetters"/>
      <w:lvlText w:val="(%1)"/>
      <w:lvlJc w:val="left"/>
      <w:pPr>
        <w:ind w:left="450" w:hanging="36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 w15:restartNumberingAfterBreak="0">
    <w:nsid w:val="33EC25D4"/>
    <w:multiLevelType w:val="hybridMultilevel"/>
    <w:tmpl w:val="FAE27CE0"/>
    <w:lvl w:ilvl="0" w:tplc="4874E9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8013441"/>
    <w:multiLevelType w:val="hybridMultilevel"/>
    <w:tmpl w:val="DE9A78AA"/>
    <w:lvl w:ilvl="0" w:tplc="775692DE">
      <w:start w:val="1"/>
      <w:numFmt w:val="thaiLetters"/>
      <w:lvlText w:val="(%1)"/>
      <w:lvlJc w:val="left"/>
      <w:pPr>
        <w:ind w:left="-342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9BB025DA"/>
    <w:lvl w:ilvl="0" w:tplc="89A055F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6090602"/>
    <w:multiLevelType w:val="hybridMultilevel"/>
    <w:tmpl w:val="594E9468"/>
    <w:lvl w:ilvl="0" w:tplc="D800294A">
      <w:start w:val="1"/>
      <w:numFmt w:val="thaiLetters"/>
      <w:lvlText w:val="(%1)"/>
      <w:lvlJc w:val="left"/>
      <w:pPr>
        <w:ind w:left="1386" w:hanging="360"/>
      </w:pPr>
      <w:rPr>
        <w:rFonts w:hint="default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22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EC2CAE"/>
    <w:multiLevelType w:val="hybridMultilevel"/>
    <w:tmpl w:val="29AE5838"/>
    <w:lvl w:ilvl="0" w:tplc="BCEACFF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305C49"/>
    <w:multiLevelType w:val="hybridMultilevel"/>
    <w:tmpl w:val="C2DCFF9C"/>
    <w:lvl w:ilvl="0" w:tplc="11AA2BE0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054F4E"/>
    <w:multiLevelType w:val="hybridMultilevel"/>
    <w:tmpl w:val="0F220C84"/>
    <w:lvl w:ilvl="0" w:tplc="81D4367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5693EEC"/>
    <w:multiLevelType w:val="multilevel"/>
    <w:tmpl w:val="BBE85654"/>
    <w:lvl w:ilvl="0">
      <w:start w:val="5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7D0D260A"/>
    <w:multiLevelType w:val="multilevel"/>
    <w:tmpl w:val="5EBCB40C"/>
    <w:lvl w:ilvl="0">
      <w:start w:val="5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6"/>
  </w:num>
  <w:num w:numId="2">
    <w:abstractNumId w:val="15"/>
  </w:num>
  <w:num w:numId="3">
    <w:abstractNumId w:val="29"/>
  </w:num>
  <w:num w:numId="4">
    <w:abstractNumId w:val="18"/>
  </w:num>
  <w:num w:numId="5">
    <w:abstractNumId w:val="17"/>
  </w:num>
  <w:num w:numId="6">
    <w:abstractNumId w:val="24"/>
  </w:num>
  <w:num w:numId="7">
    <w:abstractNumId w:val="20"/>
  </w:num>
  <w:num w:numId="8">
    <w:abstractNumId w:val="2"/>
  </w:num>
  <w:num w:numId="9">
    <w:abstractNumId w:val="21"/>
  </w:num>
  <w:num w:numId="10">
    <w:abstractNumId w:val="7"/>
  </w:num>
  <w:num w:numId="11">
    <w:abstractNumId w:val="0"/>
  </w:num>
  <w:num w:numId="12">
    <w:abstractNumId w:val="25"/>
  </w:num>
  <w:num w:numId="13">
    <w:abstractNumId w:val="14"/>
  </w:num>
  <w:num w:numId="14">
    <w:abstractNumId w:val="22"/>
  </w:num>
  <w:num w:numId="15">
    <w:abstractNumId w:val="23"/>
  </w:num>
  <w:num w:numId="16">
    <w:abstractNumId w:val="3"/>
  </w:num>
  <w:num w:numId="17">
    <w:abstractNumId w:val="12"/>
  </w:num>
  <w:num w:numId="18">
    <w:abstractNumId w:val="1"/>
  </w:num>
  <w:num w:numId="19">
    <w:abstractNumId w:val="4"/>
  </w:num>
  <w:num w:numId="20">
    <w:abstractNumId w:val="5"/>
  </w:num>
  <w:num w:numId="21">
    <w:abstractNumId w:val="28"/>
  </w:num>
  <w:num w:numId="22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3"/>
  </w:num>
  <w:num w:numId="24">
    <w:abstractNumId w:val="8"/>
  </w:num>
  <w:num w:numId="25">
    <w:abstractNumId w:val="26"/>
  </w:num>
  <w:num w:numId="26">
    <w:abstractNumId w:val="16"/>
  </w:num>
  <w:num w:numId="27">
    <w:abstractNumId w:val="16"/>
  </w:num>
  <w:num w:numId="28">
    <w:abstractNumId w:val="9"/>
  </w:num>
  <w:num w:numId="29">
    <w:abstractNumId w:val="27"/>
  </w:num>
  <w:num w:numId="30">
    <w:abstractNumId w:val="10"/>
  </w:num>
  <w:num w:numId="31">
    <w:abstractNumId w:val="16"/>
  </w:num>
  <w:num w:numId="32">
    <w:abstractNumId w:val="16"/>
  </w:num>
  <w:num w:numId="33">
    <w:abstractNumId w:val="16"/>
  </w:num>
  <w:num w:numId="34">
    <w:abstractNumId w:val="6"/>
  </w:num>
  <w:num w:numId="35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5A0"/>
    <w:rsid w:val="00000776"/>
    <w:rsid w:val="000009E1"/>
    <w:rsid w:val="000009EC"/>
    <w:rsid w:val="00000ABF"/>
    <w:rsid w:val="00000CE0"/>
    <w:rsid w:val="0000139A"/>
    <w:rsid w:val="00001937"/>
    <w:rsid w:val="00001BBA"/>
    <w:rsid w:val="00002032"/>
    <w:rsid w:val="000021C8"/>
    <w:rsid w:val="00002396"/>
    <w:rsid w:val="0000249B"/>
    <w:rsid w:val="0000257A"/>
    <w:rsid w:val="0000271E"/>
    <w:rsid w:val="000028AE"/>
    <w:rsid w:val="0000299F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AF8"/>
    <w:rsid w:val="00003B28"/>
    <w:rsid w:val="00003DE7"/>
    <w:rsid w:val="00003E73"/>
    <w:rsid w:val="00004051"/>
    <w:rsid w:val="000040B1"/>
    <w:rsid w:val="00004160"/>
    <w:rsid w:val="00004318"/>
    <w:rsid w:val="0000436C"/>
    <w:rsid w:val="0000462B"/>
    <w:rsid w:val="0000462C"/>
    <w:rsid w:val="00004957"/>
    <w:rsid w:val="00004997"/>
    <w:rsid w:val="00004B84"/>
    <w:rsid w:val="00004F27"/>
    <w:rsid w:val="00005257"/>
    <w:rsid w:val="000053A2"/>
    <w:rsid w:val="000057A7"/>
    <w:rsid w:val="0000584E"/>
    <w:rsid w:val="00005ACB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70B2"/>
    <w:rsid w:val="000071B8"/>
    <w:rsid w:val="000074F1"/>
    <w:rsid w:val="00007B57"/>
    <w:rsid w:val="00007B7A"/>
    <w:rsid w:val="00007CAC"/>
    <w:rsid w:val="000101A5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88"/>
    <w:rsid w:val="000116EC"/>
    <w:rsid w:val="000117C9"/>
    <w:rsid w:val="00011DC7"/>
    <w:rsid w:val="000122F5"/>
    <w:rsid w:val="0001233E"/>
    <w:rsid w:val="000123EF"/>
    <w:rsid w:val="00012983"/>
    <w:rsid w:val="00012E03"/>
    <w:rsid w:val="00013199"/>
    <w:rsid w:val="000131A0"/>
    <w:rsid w:val="0001325A"/>
    <w:rsid w:val="000133A0"/>
    <w:rsid w:val="00013958"/>
    <w:rsid w:val="00013FF0"/>
    <w:rsid w:val="000147AD"/>
    <w:rsid w:val="000148E3"/>
    <w:rsid w:val="00015089"/>
    <w:rsid w:val="0001516F"/>
    <w:rsid w:val="0001520A"/>
    <w:rsid w:val="00015683"/>
    <w:rsid w:val="00015BF1"/>
    <w:rsid w:val="00015C52"/>
    <w:rsid w:val="00015E8E"/>
    <w:rsid w:val="000162D2"/>
    <w:rsid w:val="00016341"/>
    <w:rsid w:val="000165D0"/>
    <w:rsid w:val="000166FF"/>
    <w:rsid w:val="000169BD"/>
    <w:rsid w:val="0001701B"/>
    <w:rsid w:val="00017040"/>
    <w:rsid w:val="000170A3"/>
    <w:rsid w:val="000173E8"/>
    <w:rsid w:val="00017884"/>
    <w:rsid w:val="00017F6D"/>
    <w:rsid w:val="000200CC"/>
    <w:rsid w:val="000203B1"/>
    <w:rsid w:val="0002055E"/>
    <w:rsid w:val="00020586"/>
    <w:rsid w:val="00020655"/>
    <w:rsid w:val="00020788"/>
    <w:rsid w:val="00020C28"/>
    <w:rsid w:val="00020E22"/>
    <w:rsid w:val="00020EDB"/>
    <w:rsid w:val="00020F2E"/>
    <w:rsid w:val="00020F7F"/>
    <w:rsid w:val="00021384"/>
    <w:rsid w:val="000213C9"/>
    <w:rsid w:val="00021825"/>
    <w:rsid w:val="00021D7C"/>
    <w:rsid w:val="00021E3F"/>
    <w:rsid w:val="000220E2"/>
    <w:rsid w:val="0002227A"/>
    <w:rsid w:val="00022443"/>
    <w:rsid w:val="00022562"/>
    <w:rsid w:val="00022635"/>
    <w:rsid w:val="000227F0"/>
    <w:rsid w:val="00022A34"/>
    <w:rsid w:val="00022B34"/>
    <w:rsid w:val="00022BE0"/>
    <w:rsid w:val="00022DAD"/>
    <w:rsid w:val="00023152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50EC"/>
    <w:rsid w:val="000251E3"/>
    <w:rsid w:val="00025720"/>
    <w:rsid w:val="000257C6"/>
    <w:rsid w:val="00026132"/>
    <w:rsid w:val="000262CB"/>
    <w:rsid w:val="00026668"/>
    <w:rsid w:val="0002669B"/>
    <w:rsid w:val="00026951"/>
    <w:rsid w:val="00026AA4"/>
    <w:rsid w:val="00026C33"/>
    <w:rsid w:val="000270C2"/>
    <w:rsid w:val="000274C2"/>
    <w:rsid w:val="00027601"/>
    <w:rsid w:val="0002768A"/>
    <w:rsid w:val="00027839"/>
    <w:rsid w:val="00027842"/>
    <w:rsid w:val="000278C7"/>
    <w:rsid w:val="00027BB2"/>
    <w:rsid w:val="00027D59"/>
    <w:rsid w:val="00027F5E"/>
    <w:rsid w:val="00030031"/>
    <w:rsid w:val="0003043B"/>
    <w:rsid w:val="00030445"/>
    <w:rsid w:val="00030808"/>
    <w:rsid w:val="00030CE9"/>
    <w:rsid w:val="00030E12"/>
    <w:rsid w:val="00030EE7"/>
    <w:rsid w:val="00030FC9"/>
    <w:rsid w:val="00031B75"/>
    <w:rsid w:val="00031C62"/>
    <w:rsid w:val="00031DE3"/>
    <w:rsid w:val="00031E9B"/>
    <w:rsid w:val="00031FA7"/>
    <w:rsid w:val="00032105"/>
    <w:rsid w:val="00032219"/>
    <w:rsid w:val="00032614"/>
    <w:rsid w:val="0003267C"/>
    <w:rsid w:val="00032CCC"/>
    <w:rsid w:val="00032E5C"/>
    <w:rsid w:val="00032E72"/>
    <w:rsid w:val="00033049"/>
    <w:rsid w:val="00033155"/>
    <w:rsid w:val="00033434"/>
    <w:rsid w:val="00033455"/>
    <w:rsid w:val="0003350F"/>
    <w:rsid w:val="000335D3"/>
    <w:rsid w:val="00033C0A"/>
    <w:rsid w:val="00033D09"/>
    <w:rsid w:val="00033EBF"/>
    <w:rsid w:val="00033EFB"/>
    <w:rsid w:val="00033FCE"/>
    <w:rsid w:val="000342AE"/>
    <w:rsid w:val="00034508"/>
    <w:rsid w:val="00034947"/>
    <w:rsid w:val="00034E19"/>
    <w:rsid w:val="000350B4"/>
    <w:rsid w:val="000350BB"/>
    <w:rsid w:val="000352CC"/>
    <w:rsid w:val="00035A15"/>
    <w:rsid w:val="000366EF"/>
    <w:rsid w:val="00036746"/>
    <w:rsid w:val="00036CFE"/>
    <w:rsid w:val="00036D25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46F"/>
    <w:rsid w:val="0003757A"/>
    <w:rsid w:val="00037907"/>
    <w:rsid w:val="00037BB1"/>
    <w:rsid w:val="00037BC7"/>
    <w:rsid w:val="00037DC2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E31"/>
    <w:rsid w:val="00041E7C"/>
    <w:rsid w:val="00042244"/>
    <w:rsid w:val="00042F74"/>
    <w:rsid w:val="000431F7"/>
    <w:rsid w:val="000434F1"/>
    <w:rsid w:val="000435FD"/>
    <w:rsid w:val="000436D1"/>
    <w:rsid w:val="00043789"/>
    <w:rsid w:val="00043A1F"/>
    <w:rsid w:val="00043A89"/>
    <w:rsid w:val="00043AFB"/>
    <w:rsid w:val="00043D62"/>
    <w:rsid w:val="0004411B"/>
    <w:rsid w:val="00044392"/>
    <w:rsid w:val="00044550"/>
    <w:rsid w:val="000447B5"/>
    <w:rsid w:val="0004480C"/>
    <w:rsid w:val="0004490A"/>
    <w:rsid w:val="00044A0E"/>
    <w:rsid w:val="00044CDD"/>
    <w:rsid w:val="00044EF3"/>
    <w:rsid w:val="00045049"/>
    <w:rsid w:val="000450C2"/>
    <w:rsid w:val="00045533"/>
    <w:rsid w:val="000455D5"/>
    <w:rsid w:val="000457E9"/>
    <w:rsid w:val="00045845"/>
    <w:rsid w:val="000458A5"/>
    <w:rsid w:val="00045BDF"/>
    <w:rsid w:val="00045C04"/>
    <w:rsid w:val="00045C26"/>
    <w:rsid w:val="00045C94"/>
    <w:rsid w:val="000460A5"/>
    <w:rsid w:val="00046693"/>
    <w:rsid w:val="00046816"/>
    <w:rsid w:val="000469B6"/>
    <w:rsid w:val="00046AAD"/>
    <w:rsid w:val="00046B2A"/>
    <w:rsid w:val="00046C44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BE"/>
    <w:rsid w:val="00050318"/>
    <w:rsid w:val="00050528"/>
    <w:rsid w:val="00050CAA"/>
    <w:rsid w:val="0005130C"/>
    <w:rsid w:val="00051854"/>
    <w:rsid w:val="00051CC3"/>
    <w:rsid w:val="00051E66"/>
    <w:rsid w:val="00051ECB"/>
    <w:rsid w:val="00052116"/>
    <w:rsid w:val="0005214B"/>
    <w:rsid w:val="0005259E"/>
    <w:rsid w:val="00052771"/>
    <w:rsid w:val="000529E3"/>
    <w:rsid w:val="00052A94"/>
    <w:rsid w:val="00052B95"/>
    <w:rsid w:val="00052D77"/>
    <w:rsid w:val="00053007"/>
    <w:rsid w:val="00053023"/>
    <w:rsid w:val="00053030"/>
    <w:rsid w:val="000535B3"/>
    <w:rsid w:val="00053CD3"/>
    <w:rsid w:val="00053D03"/>
    <w:rsid w:val="00054189"/>
    <w:rsid w:val="000542BA"/>
    <w:rsid w:val="00054433"/>
    <w:rsid w:val="00054F14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E"/>
    <w:rsid w:val="00056B35"/>
    <w:rsid w:val="00056BAA"/>
    <w:rsid w:val="0005757A"/>
    <w:rsid w:val="00057920"/>
    <w:rsid w:val="000579F8"/>
    <w:rsid w:val="00057BE7"/>
    <w:rsid w:val="00057D02"/>
    <w:rsid w:val="000601EB"/>
    <w:rsid w:val="00060225"/>
    <w:rsid w:val="0006073C"/>
    <w:rsid w:val="00060D49"/>
    <w:rsid w:val="00060E27"/>
    <w:rsid w:val="00060FC0"/>
    <w:rsid w:val="00060FC7"/>
    <w:rsid w:val="000616FD"/>
    <w:rsid w:val="00061919"/>
    <w:rsid w:val="00061FBC"/>
    <w:rsid w:val="000620FB"/>
    <w:rsid w:val="0006210D"/>
    <w:rsid w:val="00062139"/>
    <w:rsid w:val="0006221A"/>
    <w:rsid w:val="0006276B"/>
    <w:rsid w:val="000629D8"/>
    <w:rsid w:val="00062B3D"/>
    <w:rsid w:val="00062EDB"/>
    <w:rsid w:val="0006366B"/>
    <w:rsid w:val="00063825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3E7"/>
    <w:rsid w:val="000654F5"/>
    <w:rsid w:val="00065766"/>
    <w:rsid w:val="000659B7"/>
    <w:rsid w:val="00065CF4"/>
    <w:rsid w:val="00065DAB"/>
    <w:rsid w:val="0006616F"/>
    <w:rsid w:val="0006632A"/>
    <w:rsid w:val="00066331"/>
    <w:rsid w:val="000663E5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A9A"/>
    <w:rsid w:val="00067BA5"/>
    <w:rsid w:val="00067CDC"/>
    <w:rsid w:val="00070288"/>
    <w:rsid w:val="00070498"/>
    <w:rsid w:val="000707AD"/>
    <w:rsid w:val="00070A9D"/>
    <w:rsid w:val="00070E0E"/>
    <w:rsid w:val="00071005"/>
    <w:rsid w:val="000712B4"/>
    <w:rsid w:val="0007185A"/>
    <w:rsid w:val="000718DD"/>
    <w:rsid w:val="00071C3C"/>
    <w:rsid w:val="00071DE4"/>
    <w:rsid w:val="00071E0D"/>
    <w:rsid w:val="00071E7A"/>
    <w:rsid w:val="00071E82"/>
    <w:rsid w:val="00072657"/>
    <w:rsid w:val="000726FD"/>
    <w:rsid w:val="00072A15"/>
    <w:rsid w:val="00073110"/>
    <w:rsid w:val="0007319D"/>
    <w:rsid w:val="0007349E"/>
    <w:rsid w:val="00073929"/>
    <w:rsid w:val="000739C6"/>
    <w:rsid w:val="00073AFB"/>
    <w:rsid w:val="00073BCB"/>
    <w:rsid w:val="00073EDA"/>
    <w:rsid w:val="000740CA"/>
    <w:rsid w:val="0007417C"/>
    <w:rsid w:val="000741CC"/>
    <w:rsid w:val="000742D2"/>
    <w:rsid w:val="000746EE"/>
    <w:rsid w:val="0007477E"/>
    <w:rsid w:val="00074A78"/>
    <w:rsid w:val="00074DAD"/>
    <w:rsid w:val="00074E88"/>
    <w:rsid w:val="0007505A"/>
    <w:rsid w:val="00075792"/>
    <w:rsid w:val="000758E2"/>
    <w:rsid w:val="000758F6"/>
    <w:rsid w:val="00075A66"/>
    <w:rsid w:val="00075ADB"/>
    <w:rsid w:val="00075DDC"/>
    <w:rsid w:val="000760AE"/>
    <w:rsid w:val="00076235"/>
    <w:rsid w:val="00076242"/>
    <w:rsid w:val="00076302"/>
    <w:rsid w:val="000766DC"/>
    <w:rsid w:val="000767D3"/>
    <w:rsid w:val="00076B6A"/>
    <w:rsid w:val="00076C8C"/>
    <w:rsid w:val="00076CD8"/>
    <w:rsid w:val="00076CDA"/>
    <w:rsid w:val="00076F6A"/>
    <w:rsid w:val="000775A3"/>
    <w:rsid w:val="0007764D"/>
    <w:rsid w:val="000776E0"/>
    <w:rsid w:val="00077A1C"/>
    <w:rsid w:val="00077A2E"/>
    <w:rsid w:val="00077B28"/>
    <w:rsid w:val="00077EAB"/>
    <w:rsid w:val="00077FCF"/>
    <w:rsid w:val="00077FE2"/>
    <w:rsid w:val="00080338"/>
    <w:rsid w:val="000805A5"/>
    <w:rsid w:val="00080601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2C8"/>
    <w:rsid w:val="00081BBA"/>
    <w:rsid w:val="0008239B"/>
    <w:rsid w:val="000823A2"/>
    <w:rsid w:val="00082518"/>
    <w:rsid w:val="000828F0"/>
    <w:rsid w:val="00083237"/>
    <w:rsid w:val="00083451"/>
    <w:rsid w:val="000837FE"/>
    <w:rsid w:val="000839F4"/>
    <w:rsid w:val="00083D31"/>
    <w:rsid w:val="00083E04"/>
    <w:rsid w:val="00083F0B"/>
    <w:rsid w:val="00084630"/>
    <w:rsid w:val="00084639"/>
    <w:rsid w:val="0008485C"/>
    <w:rsid w:val="00084B57"/>
    <w:rsid w:val="00084BA0"/>
    <w:rsid w:val="00084BFC"/>
    <w:rsid w:val="00085191"/>
    <w:rsid w:val="000853E1"/>
    <w:rsid w:val="00085533"/>
    <w:rsid w:val="00085584"/>
    <w:rsid w:val="00085B2B"/>
    <w:rsid w:val="00085D23"/>
    <w:rsid w:val="00085E91"/>
    <w:rsid w:val="00085EAB"/>
    <w:rsid w:val="00085F56"/>
    <w:rsid w:val="000861FD"/>
    <w:rsid w:val="000864E1"/>
    <w:rsid w:val="0008695A"/>
    <w:rsid w:val="00086B43"/>
    <w:rsid w:val="00087304"/>
    <w:rsid w:val="000873A1"/>
    <w:rsid w:val="000874DC"/>
    <w:rsid w:val="00087566"/>
    <w:rsid w:val="00087780"/>
    <w:rsid w:val="00087A25"/>
    <w:rsid w:val="00087ABB"/>
    <w:rsid w:val="00090040"/>
    <w:rsid w:val="00090192"/>
    <w:rsid w:val="000903A0"/>
    <w:rsid w:val="000904E4"/>
    <w:rsid w:val="00090503"/>
    <w:rsid w:val="00090860"/>
    <w:rsid w:val="00090C0A"/>
    <w:rsid w:val="00090E29"/>
    <w:rsid w:val="00090EF2"/>
    <w:rsid w:val="00091360"/>
    <w:rsid w:val="000915DE"/>
    <w:rsid w:val="00091645"/>
    <w:rsid w:val="00091881"/>
    <w:rsid w:val="00091A5B"/>
    <w:rsid w:val="00091C18"/>
    <w:rsid w:val="00091E87"/>
    <w:rsid w:val="00092071"/>
    <w:rsid w:val="00092140"/>
    <w:rsid w:val="00092175"/>
    <w:rsid w:val="00092224"/>
    <w:rsid w:val="0009247D"/>
    <w:rsid w:val="000925DB"/>
    <w:rsid w:val="0009287C"/>
    <w:rsid w:val="00092AD1"/>
    <w:rsid w:val="00092EB1"/>
    <w:rsid w:val="00092FF0"/>
    <w:rsid w:val="00093050"/>
    <w:rsid w:val="00093238"/>
    <w:rsid w:val="000935D8"/>
    <w:rsid w:val="000935EE"/>
    <w:rsid w:val="0009389B"/>
    <w:rsid w:val="000938B8"/>
    <w:rsid w:val="00093E7B"/>
    <w:rsid w:val="00094198"/>
    <w:rsid w:val="00094289"/>
    <w:rsid w:val="0009432E"/>
    <w:rsid w:val="000947E4"/>
    <w:rsid w:val="0009496E"/>
    <w:rsid w:val="00094B73"/>
    <w:rsid w:val="00094DC4"/>
    <w:rsid w:val="00094F2D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5F0"/>
    <w:rsid w:val="00096B00"/>
    <w:rsid w:val="000976D3"/>
    <w:rsid w:val="000979B4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5D5"/>
    <w:rsid w:val="000A271E"/>
    <w:rsid w:val="000A27B7"/>
    <w:rsid w:val="000A2C4E"/>
    <w:rsid w:val="000A2D21"/>
    <w:rsid w:val="000A2DD4"/>
    <w:rsid w:val="000A2EDD"/>
    <w:rsid w:val="000A3380"/>
    <w:rsid w:val="000A3B02"/>
    <w:rsid w:val="000A3CA5"/>
    <w:rsid w:val="000A3DD8"/>
    <w:rsid w:val="000A4023"/>
    <w:rsid w:val="000A47EC"/>
    <w:rsid w:val="000A48F7"/>
    <w:rsid w:val="000A4B36"/>
    <w:rsid w:val="000A4B6A"/>
    <w:rsid w:val="000A4B90"/>
    <w:rsid w:val="000A4D6F"/>
    <w:rsid w:val="000A4FE3"/>
    <w:rsid w:val="000A50D0"/>
    <w:rsid w:val="000A50E0"/>
    <w:rsid w:val="000A52E2"/>
    <w:rsid w:val="000A538B"/>
    <w:rsid w:val="000A5495"/>
    <w:rsid w:val="000A573A"/>
    <w:rsid w:val="000A5D0F"/>
    <w:rsid w:val="000A5D75"/>
    <w:rsid w:val="000A6B1B"/>
    <w:rsid w:val="000A6E08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E2F"/>
    <w:rsid w:val="000A7EC4"/>
    <w:rsid w:val="000B0489"/>
    <w:rsid w:val="000B0560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764"/>
    <w:rsid w:val="000B17A4"/>
    <w:rsid w:val="000B17B9"/>
    <w:rsid w:val="000B18F9"/>
    <w:rsid w:val="000B1C79"/>
    <w:rsid w:val="000B2136"/>
    <w:rsid w:val="000B22D4"/>
    <w:rsid w:val="000B24A6"/>
    <w:rsid w:val="000B24F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CC2"/>
    <w:rsid w:val="000B3DA7"/>
    <w:rsid w:val="000B3DD1"/>
    <w:rsid w:val="000B4181"/>
    <w:rsid w:val="000B4289"/>
    <w:rsid w:val="000B44B7"/>
    <w:rsid w:val="000B4567"/>
    <w:rsid w:val="000B49CE"/>
    <w:rsid w:val="000B4C3E"/>
    <w:rsid w:val="000B4EAE"/>
    <w:rsid w:val="000B52F1"/>
    <w:rsid w:val="000B539E"/>
    <w:rsid w:val="000B5584"/>
    <w:rsid w:val="000B58DF"/>
    <w:rsid w:val="000B5CC6"/>
    <w:rsid w:val="000B5CCD"/>
    <w:rsid w:val="000B5E8B"/>
    <w:rsid w:val="000B5ECD"/>
    <w:rsid w:val="000B5FDA"/>
    <w:rsid w:val="000B629C"/>
    <w:rsid w:val="000B65E2"/>
    <w:rsid w:val="000B6669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D3"/>
    <w:rsid w:val="000B770F"/>
    <w:rsid w:val="000B773F"/>
    <w:rsid w:val="000B7878"/>
    <w:rsid w:val="000B7932"/>
    <w:rsid w:val="000B7A7B"/>
    <w:rsid w:val="000B7A82"/>
    <w:rsid w:val="000B7F25"/>
    <w:rsid w:val="000C0055"/>
    <w:rsid w:val="000C00BB"/>
    <w:rsid w:val="000C01AA"/>
    <w:rsid w:val="000C01F1"/>
    <w:rsid w:val="000C0419"/>
    <w:rsid w:val="000C045F"/>
    <w:rsid w:val="000C05A5"/>
    <w:rsid w:val="000C0698"/>
    <w:rsid w:val="000C0F83"/>
    <w:rsid w:val="000C0F9A"/>
    <w:rsid w:val="000C11AB"/>
    <w:rsid w:val="000C172B"/>
    <w:rsid w:val="000C19B4"/>
    <w:rsid w:val="000C1BD6"/>
    <w:rsid w:val="000C1C01"/>
    <w:rsid w:val="000C1FBB"/>
    <w:rsid w:val="000C21C8"/>
    <w:rsid w:val="000C2274"/>
    <w:rsid w:val="000C23C5"/>
    <w:rsid w:val="000C255A"/>
    <w:rsid w:val="000C2663"/>
    <w:rsid w:val="000C2766"/>
    <w:rsid w:val="000C2815"/>
    <w:rsid w:val="000C29BB"/>
    <w:rsid w:val="000C29C3"/>
    <w:rsid w:val="000C2BCB"/>
    <w:rsid w:val="000C2D84"/>
    <w:rsid w:val="000C2FFF"/>
    <w:rsid w:val="000C33B6"/>
    <w:rsid w:val="000C33ED"/>
    <w:rsid w:val="000C3AF9"/>
    <w:rsid w:val="000C45B9"/>
    <w:rsid w:val="000C471D"/>
    <w:rsid w:val="000C47C4"/>
    <w:rsid w:val="000C47FB"/>
    <w:rsid w:val="000C4A55"/>
    <w:rsid w:val="000C4AF2"/>
    <w:rsid w:val="000C4DF0"/>
    <w:rsid w:val="000C4F1D"/>
    <w:rsid w:val="000C5061"/>
    <w:rsid w:val="000C5095"/>
    <w:rsid w:val="000C534C"/>
    <w:rsid w:val="000C53B8"/>
    <w:rsid w:val="000C5878"/>
    <w:rsid w:val="000C5E55"/>
    <w:rsid w:val="000C5F1E"/>
    <w:rsid w:val="000C609B"/>
    <w:rsid w:val="000C6121"/>
    <w:rsid w:val="000C6148"/>
    <w:rsid w:val="000C61E9"/>
    <w:rsid w:val="000C63C6"/>
    <w:rsid w:val="000C640B"/>
    <w:rsid w:val="000C6916"/>
    <w:rsid w:val="000C692F"/>
    <w:rsid w:val="000C6AE3"/>
    <w:rsid w:val="000C6B3B"/>
    <w:rsid w:val="000C6B85"/>
    <w:rsid w:val="000C6E49"/>
    <w:rsid w:val="000C6F2C"/>
    <w:rsid w:val="000C712F"/>
    <w:rsid w:val="000C716E"/>
    <w:rsid w:val="000C7585"/>
    <w:rsid w:val="000C75FF"/>
    <w:rsid w:val="000C77B9"/>
    <w:rsid w:val="000C79C7"/>
    <w:rsid w:val="000C7A1C"/>
    <w:rsid w:val="000C7A5A"/>
    <w:rsid w:val="000C7DC4"/>
    <w:rsid w:val="000C7FAF"/>
    <w:rsid w:val="000C7FD0"/>
    <w:rsid w:val="000D0267"/>
    <w:rsid w:val="000D0287"/>
    <w:rsid w:val="000D0544"/>
    <w:rsid w:val="000D0704"/>
    <w:rsid w:val="000D073F"/>
    <w:rsid w:val="000D0893"/>
    <w:rsid w:val="000D0CB3"/>
    <w:rsid w:val="000D0E42"/>
    <w:rsid w:val="000D1029"/>
    <w:rsid w:val="000D10E6"/>
    <w:rsid w:val="000D13E2"/>
    <w:rsid w:val="000D1EEA"/>
    <w:rsid w:val="000D20F7"/>
    <w:rsid w:val="000D220C"/>
    <w:rsid w:val="000D24E0"/>
    <w:rsid w:val="000D2502"/>
    <w:rsid w:val="000D2715"/>
    <w:rsid w:val="000D27CD"/>
    <w:rsid w:val="000D2983"/>
    <w:rsid w:val="000D29E0"/>
    <w:rsid w:val="000D2C15"/>
    <w:rsid w:val="000D2E7B"/>
    <w:rsid w:val="000D2EEA"/>
    <w:rsid w:val="000D3012"/>
    <w:rsid w:val="000D31F7"/>
    <w:rsid w:val="000D35E5"/>
    <w:rsid w:val="000D3C23"/>
    <w:rsid w:val="000D3FE9"/>
    <w:rsid w:val="000D4195"/>
    <w:rsid w:val="000D46F2"/>
    <w:rsid w:val="000D4773"/>
    <w:rsid w:val="000D4864"/>
    <w:rsid w:val="000D4AED"/>
    <w:rsid w:val="000D4CEA"/>
    <w:rsid w:val="000D4DB6"/>
    <w:rsid w:val="000D4EAB"/>
    <w:rsid w:val="000D54FD"/>
    <w:rsid w:val="000D56E2"/>
    <w:rsid w:val="000D5724"/>
    <w:rsid w:val="000D575B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B9C"/>
    <w:rsid w:val="000D7C3D"/>
    <w:rsid w:val="000D7E17"/>
    <w:rsid w:val="000E0054"/>
    <w:rsid w:val="000E01C1"/>
    <w:rsid w:val="000E027B"/>
    <w:rsid w:val="000E02C7"/>
    <w:rsid w:val="000E0446"/>
    <w:rsid w:val="000E061D"/>
    <w:rsid w:val="000E06E8"/>
    <w:rsid w:val="000E07D9"/>
    <w:rsid w:val="000E0C03"/>
    <w:rsid w:val="000E108F"/>
    <w:rsid w:val="000E1236"/>
    <w:rsid w:val="000E1238"/>
    <w:rsid w:val="000E1545"/>
    <w:rsid w:val="000E1633"/>
    <w:rsid w:val="000E1C85"/>
    <w:rsid w:val="000E1D8C"/>
    <w:rsid w:val="000E1E38"/>
    <w:rsid w:val="000E1F05"/>
    <w:rsid w:val="000E20C2"/>
    <w:rsid w:val="000E21AE"/>
    <w:rsid w:val="000E2707"/>
    <w:rsid w:val="000E272E"/>
    <w:rsid w:val="000E2A50"/>
    <w:rsid w:val="000E2C34"/>
    <w:rsid w:val="000E2DF9"/>
    <w:rsid w:val="000E2E17"/>
    <w:rsid w:val="000E2E84"/>
    <w:rsid w:val="000E2ED8"/>
    <w:rsid w:val="000E30D7"/>
    <w:rsid w:val="000E31DA"/>
    <w:rsid w:val="000E3352"/>
    <w:rsid w:val="000E3683"/>
    <w:rsid w:val="000E376B"/>
    <w:rsid w:val="000E3996"/>
    <w:rsid w:val="000E39A9"/>
    <w:rsid w:val="000E3B80"/>
    <w:rsid w:val="000E3E2A"/>
    <w:rsid w:val="000E4673"/>
    <w:rsid w:val="000E49CB"/>
    <w:rsid w:val="000E4CA7"/>
    <w:rsid w:val="000E4D5B"/>
    <w:rsid w:val="000E504E"/>
    <w:rsid w:val="000E5130"/>
    <w:rsid w:val="000E515D"/>
    <w:rsid w:val="000E536D"/>
    <w:rsid w:val="000E5931"/>
    <w:rsid w:val="000E5BCC"/>
    <w:rsid w:val="000E5C56"/>
    <w:rsid w:val="000E5EA3"/>
    <w:rsid w:val="000E5FED"/>
    <w:rsid w:val="000E6013"/>
    <w:rsid w:val="000E60BA"/>
    <w:rsid w:val="000E616C"/>
    <w:rsid w:val="000E61D3"/>
    <w:rsid w:val="000E6EA1"/>
    <w:rsid w:val="000E7617"/>
    <w:rsid w:val="000E776C"/>
    <w:rsid w:val="000E7821"/>
    <w:rsid w:val="000E78AF"/>
    <w:rsid w:val="000E78BD"/>
    <w:rsid w:val="000E78CA"/>
    <w:rsid w:val="000E7CC6"/>
    <w:rsid w:val="000E7FE4"/>
    <w:rsid w:val="000F003F"/>
    <w:rsid w:val="000F0202"/>
    <w:rsid w:val="000F023D"/>
    <w:rsid w:val="000F0321"/>
    <w:rsid w:val="000F044E"/>
    <w:rsid w:val="000F04DA"/>
    <w:rsid w:val="000F06D6"/>
    <w:rsid w:val="000F0989"/>
    <w:rsid w:val="000F0FE9"/>
    <w:rsid w:val="000F152B"/>
    <w:rsid w:val="000F1631"/>
    <w:rsid w:val="000F1653"/>
    <w:rsid w:val="000F1749"/>
    <w:rsid w:val="000F18A2"/>
    <w:rsid w:val="000F191B"/>
    <w:rsid w:val="000F1BD9"/>
    <w:rsid w:val="000F1C13"/>
    <w:rsid w:val="000F24AC"/>
    <w:rsid w:val="000F2646"/>
    <w:rsid w:val="000F2792"/>
    <w:rsid w:val="000F2A28"/>
    <w:rsid w:val="000F2E95"/>
    <w:rsid w:val="000F2F87"/>
    <w:rsid w:val="000F301F"/>
    <w:rsid w:val="000F3043"/>
    <w:rsid w:val="000F314A"/>
    <w:rsid w:val="000F33FD"/>
    <w:rsid w:val="000F3614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385"/>
    <w:rsid w:val="000F640B"/>
    <w:rsid w:val="000F6430"/>
    <w:rsid w:val="000F67FE"/>
    <w:rsid w:val="000F69F4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BD"/>
    <w:rsid w:val="000F7A33"/>
    <w:rsid w:val="000F7C8F"/>
    <w:rsid w:val="000F7CAA"/>
    <w:rsid w:val="000F7DC9"/>
    <w:rsid w:val="000F7DF9"/>
    <w:rsid w:val="0010006B"/>
    <w:rsid w:val="0010011E"/>
    <w:rsid w:val="0010032B"/>
    <w:rsid w:val="00100837"/>
    <w:rsid w:val="0010085B"/>
    <w:rsid w:val="00100D0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CA7"/>
    <w:rsid w:val="00101E1D"/>
    <w:rsid w:val="00101E30"/>
    <w:rsid w:val="00102013"/>
    <w:rsid w:val="001020A1"/>
    <w:rsid w:val="001026CC"/>
    <w:rsid w:val="00102789"/>
    <w:rsid w:val="00102D78"/>
    <w:rsid w:val="00102FDF"/>
    <w:rsid w:val="0010325B"/>
    <w:rsid w:val="00103350"/>
    <w:rsid w:val="00103391"/>
    <w:rsid w:val="001033B1"/>
    <w:rsid w:val="0010375A"/>
    <w:rsid w:val="00103930"/>
    <w:rsid w:val="00103FCD"/>
    <w:rsid w:val="00104061"/>
    <w:rsid w:val="00104130"/>
    <w:rsid w:val="001041C2"/>
    <w:rsid w:val="001046A7"/>
    <w:rsid w:val="001048E5"/>
    <w:rsid w:val="00104C69"/>
    <w:rsid w:val="00104D27"/>
    <w:rsid w:val="001054C5"/>
    <w:rsid w:val="0010569E"/>
    <w:rsid w:val="00105A2F"/>
    <w:rsid w:val="00105B1C"/>
    <w:rsid w:val="00105B4F"/>
    <w:rsid w:val="001062D8"/>
    <w:rsid w:val="00106582"/>
    <w:rsid w:val="00106588"/>
    <w:rsid w:val="001066B4"/>
    <w:rsid w:val="00106713"/>
    <w:rsid w:val="001068C4"/>
    <w:rsid w:val="001068D1"/>
    <w:rsid w:val="001068F7"/>
    <w:rsid w:val="00106B42"/>
    <w:rsid w:val="00106BB9"/>
    <w:rsid w:val="00106CDD"/>
    <w:rsid w:val="00107740"/>
    <w:rsid w:val="0010782C"/>
    <w:rsid w:val="00107CC0"/>
    <w:rsid w:val="00107DE3"/>
    <w:rsid w:val="00107EB1"/>
    <w:rsid w:val="00110067"/>
    <w:rsid w:val="001100A3"/>
    <w:rsid w:val="001100CA"/>
    <w:rsid w:val="001100DA"/>
    <w:rsid w:val="001103C3"/>
    <w:rsid w:val="001109E9"/>
    <w:rsid w:val="00110AE8"/>
    <w:rsid w:val="00110FD6"/>
    <w:rsid w:val="001111A0"/>
    <w:rsid w:val="001113A1"/>
    <w:rsid w:val="00111477"/>
    <w:rsid w:val="0011197C"/>
    <w:rsid w:val="00111DAA"/>
    <w:rsid w:val="00111E0F"/>
    <w:rsid w:val="0011290F"/>
    <w:rsid w:val="00112BEA"/>
    <w:rsid w:val="00112D27"/>
    <w:rsid w:val="00112FF0"/>
    <w:rsid w:val="00113642"/>
    <w:rsid w:val="00113713"/>
    <w:rsid w:val="001139F9"/>
    <w:rsid w:val="00113B28"/>
    <w:rsid w:val="00113E03"/>
    <w:rsid w:val="00113E93"/>
    <w:rsid w:val="00113FF0"/>
    <w:rsid w:val="001141F5"/>
    <w:rsid w:val="0011427B"/>
    <w:rsid w:val="0011445C"/>
    <w:rsid w:val="0011478C"/>
    <w:rsid w:val="001148E3"/>
    <w:rsid w:val="00114958"/>
    <w:rsid w:val="00114BBF"/>
    <w:rsid w:val="00114F1B"/>
    <w:rsid w:val="00115336"/>
    <w:rsid w:val="001156DF"/>
    <w:rsid w:val="00115802"/>
    <w:rsid w:val="00115904"/>
    <w:rsid w:val="0011592F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C2"/>
    <w:rsid w:val="00116F43"/>
    <w:rsid w:val="0011707F"/>
    <w:rsid w:val="00117355"/>
    <w:rsid w:val="001173A1"/>
    <w:rsid w:val="00117477"/>
    <w:rsid w:val="0011769C"/>
    <w:rsid w:val="001177B8"/>
    <w:rsid w:val="00117BD2"/>
    <w:rsid w:val="00117CE1"/>
    <w:rsid w:val="00117D6F"/>
    <w:rsid w:val="00117E2F"/>
    <w:rsid w:val="0012001F"/>
    <w:rsid w:val="001202E8"/>
    <w:rsid w:val="0012047C"/>
    <w:rsid w:val="00120737"/>
    <w:rsid w:val="00120924"/>
    <w:rsid w:val="0012096E"/>
    <w:rsid w:val="00120C25"/>
    <w:rsid w:val="00120C4E"/>
    <w:rsid w:val="00120C72"/>
    <w:rsid w:val="001210B1"/>
    <w:rsid w:val="0012111A"/>
    <w:rsid w:val="00121327"/>
    <w:rsid w:val="00121557"/>
    <w:rsid w:val="001218B7"/>
    <w:rsid w:val="00121944"/>
    <w:rsid w:val="00121AD0"/>
    <w:rsid w:val="00121B60"/>
    <w:rsid w:val="00121E01"/>
    <w:rsid w:val="00121F4B"/>
    <w:rsid w:val="00121F58"/>
    <w:rsid w:val="00122211"/>
    <w:rsid w:val="001229FC"/>
    <w:rsid w:val="00122B19"/>
    <w:rsid w:val="0012306E"/>
    <w:rsid w:val="00123219"/>
    <w:rsid w:val="00123255"/>
    <w:rsid w:val="00123286"/>
    <w:rsid w:val="001234D9"/>
    <w:rsid w:val="00123614"/>
    <w:rsid w:val="00123B90"/>
    <w:rsid w:val="00123DE9"/>
    <w:rsid w:val="00123F22"/>
    <w:rsid w:val="00123F44"/>
    <w:rsid w:val="001242A7"/>
    <w:rsid w:val="001245A1"/>
    <w:rsid w:val="00124934"/>
    <w:rsid w:val="00124B29"/>
    <w:rsid w:val="00124C15"/>
    <w:rsid w:val="00124CFC"/>
    <w:rsid w:val="00125088"/>
    <w:rsid w:val="00125139"/>
    <w:rsid w:val="00125150"/>
    <w:rsid w:val="00125308"/>
    <w:rsid w:val="001256D5"/>
    <w:rsid w:val="00125713"/>
    <w:rsid w:val="00125A34"/>
    <w:rsid w:val="00125DBF"/>
    <w:rsid w:val="00125F09"/>
    <w:rsid w:val="0012611C"/>
    <w:rsid w:val="0012657F"/>
    <w:rsid w:val="001266D3"/>
    <w:rsid w:val="00126DD5"/>
    <w:rsid w:val="00126F8E"/>
    <w:rsid w:val="00127181"/>
    <w:rsid w:val="00127553"/>
    <w:rsid w:val="0012756D"/>
    <w:rsid w:val="001278B9"/>
    <w:rsid w:val="00127A11"/>
    <w:rsid w:val="00127A37"/>
    <w:rsid w:val="00127C49"/>
    <w:rsid w:val="00130051"/>
    <w:rsid w:val="001300B6"/>
    <w:rsid w:val="001303F9"/>
    <w:rsid w:val="00130637"/>
    <w:rsid w:val="001311D3"/>
    <w:rsid w:val="00131330"/>
    <w:rsid w:val="001313A2"/>
    <w:rsid w:val="00131567"/>
    <w:rsid w:val="001317C3"/>
    <w:rsid w:val="00131892"/>
    <w:rsid w:val="00131B4E"/>
    <w:rsid w:val="00131C60"/>
    <w:rsid w:val="00131CAF"/>
    <w:rsid w:val="00131DCE"/>
    <w:rsid w:val="001324F9"/>
    <w:rsid w:val="00132506"/>
    <w:rsid w:val="00132517"/>
    <w:rsid w:val="001325A6"/>
    <w:rsid w:val="00132C52"/>
    <w:rsid w:val="00132C6F"/>
    <w:rsid w:val="00132C9B"/>
    <w:rsid w:val="00132F57"/>
    <w:rsid w:val="0013306E"/>
    <w:rsid w:val="00133411"/>
    <w:rsid w:val="001334F7"/>
    <w:rsid w:val="00133509"/>
    <w:rsid w:val="00133A5B"/>
    <w:rsid w:val="00133DAC"/>
    <w:rsid w:val="00133DFA"/>
    <w:rsid w:val="00134139"/>
    <w:rsid w:val="0013459C"/>
    <w:rsid w:val="00134677"/>
    <w:rsid w:val="00134801"/>
    <w:rsid w:val="00134CA0"/>
    <w:rsid w:val="00135587"/>
    <w:rsid w:val="00135B64"/>
    <w:rsid w:val="00135B65"/>
    <w:rsid w:val="00135C67"/>
    <w:rsid w:val="00136161"/>
    <w:rsid w:val="00136299"/>
    <w:rsid w:val="0013656C"/>
    <w:rsid w:val="00136996"/>
    <w:rsid w:val="00136D1D"/>
    <w:rsid w:val="00136ED2"/>
    <w:rsid w:val="001370E3"/>
    <w:rsid w:val="0013717D"/>
    <w:rsid w:val="001374CE"/>
    <w:rsid w:val="0013750E"/>
    <w:rsid w:val="00137742"/>
    <w:rsid w:val="001377A8"/>
    <w:rsid w:val="00137BC4"/>
    <w:rsid w:val="00137E0A"/>
    <w:rsid w:val="00140903"/>
    <w:rsid w:val="00140DC5"/>
    <w:rsid w:val="001410E6"/>
    <w:rsid w:val="0014184E"/>
    <w:rsid w:val="001418B5"/>
    <w:rsid w:val="001419D4"/>
    <w:rsid w:val="00141C5C"/>
    <w:rsid w:val="001422FE"/>
    <w:rsid w:val="00142318"/>
    <w:rsid w:val="0014232B"/>
    <w:rsid w:val="00142677"/>
    <w:rsid w:val="00142940"/>
    <w:rsid w:val="00142A48"/>
    <w:rsid w:val="00142A78"/>
    <w:rsid w:val="00142B67"/>
    <w:rsid w:val="00142BEE"/>
    <w:rsid w:val="00142EEB"/>
    <w:rsid w:val="00142F81"/>
    <w:rsid w:val="001431A1"/>
    <w:rsid w:val="00143278"/>
    <w:rsid w:val="001433DF"/>
    <w:rsid w:val="00143425"/>
    <w:rsid w:val="001434CF"/>
    <w:rsid w:val="001435D2"/>
    <w:rsid w:val="001435DE"/>
    <w:rsid w:val="001437B8"/>
    <w:rsid w:val="00143D3F"/>
    <w:rsid w:val="00143D8E"/>
    <w:rsid w:val="00143DC0"/>
    <w:rsid w:val="00143FBE"/>
    <w:rsid w:val="00144679"/>
    <w:rsid w:val="00144A2F"/>
    <w:rsid w:val="00144AD1"/>
    <w:rsid w:val="00144AD3"/>
    <w:rsid w:val="00144E7A"/>
    <w:rsid w:val="0014554E"/>
    <w:rsid w:val="001456CF"/>
    <w:rsid w:val="00145EBF"/>
    <w:rsid w:val="00145F8E"/>
    <w:rsid w:val="0014673E"/>
    <w:rsid w:val="001467D5"/>
    <w:rsid w:val="00146930"/>
    <w:rsid w:val="001473A5"/>
    <w:rsid w:val="0014754B"/>
    <w:rsid w:val="0014770E"/>
    <w:rsid w:val="00147764"/>
    <w:rsid w:val="00147827"/>
    <w:rsid w:val="00147A84"/>
    <w:rsid w:val="00147CFF"/>
    <w:rsid w:val="00147EF4"/>
    <w:rsid w:val="00147F46"/>
    <w:rsid w:val="00147FA3"/>
    <w:rsid w:val="00150082"/>
    <w:rsid w:val="0015026F"/>
    <w:rsid w:val="00150656"/>
    <w:rsid w:val="00150F9C"/>
    <w:rsid w:val="001510DA"/>
    <w:rsid w:val="00151123"/>
    <w:rsid w:val="0015115C"/>
    <w:rsid w:val="001514B6"/>
    <w:rsid w:val="001516E0"/>
    <w:rsid w:val="00151732"/>
    <w:rsid w:val="0015190D"/>
    <w:rsid w:val="00151BE7"/>
    <w:rsid w:val="00151DB5"/>
    <w:rsid w:val="001520BF"/>
    <w:rsid w:val="00152711"/>
    <w:rsid w:val="00152BBD"/>
    <w:rsid w:val="00152BBF"/>
    <w:rsid w:val="00152DFC"/>
    <w:rsid w:val="00152EBA"/>
    <w:rsid w:val="00152F41"/>
    <w:rsid w:val="001530CB"/>
    <w:rsid w:val="0015311D"/>
    <w:rsid w:val="001531A2"/>
    <w:rsid w:val="0015327A"/>
    <w:rsid w:val="0015366B"/>
    <w:rsid w:val="00153684"/>
    <w:rsid w:val="0015384C"/>
    <w:rsid w:val="00153B5E"/>
    <w:rsid w:val="00153D36"/>
    <w:rsid w:val="00153E85"/>
    <w:rsid w:val="0015402C"/>
    <w:rsid w:val="001540BD"/>
    <w:rsid w:val="0015435F"/>
    <w:rsid w:val="00154366"/>
    <w:rsid w:val="001544DA"/>
    <w:rsid w:val="001544E6"/>
    <w:rsid w:val="0015451C"/>
    <w:rsid w:val="001547E8"/>
    <w:rsid w:val="00154B0C"/>
    <w:rsid w:val="00154B93"/>
    <w:rsid w:val="00154FE0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BDB"/>
    <w:rsid w:val="00156CCF"/>
    <w:rsid w:val="00156DA0"/>
    <w:rsid w:val="00156F1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60191"/>
    <w:rsid w:val="00160951"/>
    <w:rsid w:val="00160BA7"/>
    <w:rsid w:val="00160FD3"/>
    <w:rsid w:val="00161140"/>
    <w:rsid w:val="001611BD"/>
    <w:rsid w:val="00161341"/>
    <w:rsid w:val="00161712"/>
    <w:rsid w:val="001617BE"/>
    <w:rsid w:val="001617F2"/>
    <w:rsid w:val="0016192E"/>
    <w:rsid w:val="00161B4C"/>
    <w:rsid w:val="001620D1"/>
    <w:rsid w:val="001626B8"/>
    <w:rsid w:val="00162B4C"/>
    <w:rsid w:val="00162B69"/>
    <w:rsid w:val="00162E95"/>
    <w:rsid w:val="001630C1"/>
    <w:rsid w:val="001630FF"/>
    <w:rsid w:val="0016317C"/>
    <w:rsid w:val="00163203"/>
    <w:rsid w:val="00163268"/>
    <w:rsid w:val="00163C9D"/>
    <w:rsid w:val="00163CC3"/>
    <w:rsid w:val="00163D1D"/>
    <w:rsid w:val="00163D68"/>
    <w:rsid w:val="00163DD4"/>
    <w:rsid w:val="00164603"/>
    <w:rsid w:val="001648BC"/>
    <w:rsid w:val="001649C1"/>
    <w:rsid w:val="00164B15"/>
    <w:rsid w:val="00164B39"/>
    <w:rsid w:val="00164B3D"/>
    <w:rsid w:val="00164E67"/>
    <w:rsid w:val="0016522F"/>
    <w:rsid w:val="00165294"/>
    <w:rsid w:val="001655A8"/>
    <w:rsid w:val="0016576C"/>
    <w:rsid w:val="001657D8"/>
    <w:rsid w:val="00165822"/>
    <w:rsid w:val="0016587F"/>
    <w:rsid w:val="001658C6"/>
    <w:rsid w:val="001659D7"/>
    <w:rsid w:val="00165B1B"/>
    <w:rsid w:val="00165C0C"/>
    <w:rsid w:val="00165DDA"/>
    <w:rsid w:val="0016627C"/>
    <w:rsid w:val="00166381"/>
    <w:rsid w:val="00166495"/>
    <w:rsid w:val="0016696F"/>
    <w:rsid w:val="001672FF"/>
    <w:rsid w:val="00167351"/>
    <w:rsid w:val="001673D2"/>
    <w:rsid w:val="0016754D"/>
    <w:rsid w:val="001677D8"/>
    <w:rsid w:val="00167A55"/>
    <w:rsid w:val="00167B51"/>
    <w:rsid w:val="00167D22"/>
    <w:rsid w:val="00167E03"/>
    <w:rsid w:val="00167FA6"/>
    <w:rsid w:val="00170047"/>
    <w:rsid w:val="0017013A"/>
    <w:rsid w:val="00170388"/>
    <w:rsid w:val="00170A6C"/>
    <w:rsid w:val="00170C3E"/>
    <w:rsid w:val="00170D0C"/>
    <w:rsid w:val="00170DC2"/>
    <w:rsid w:val="00170EB5"/>
    <w:rsid w:val="0017148C"/>
    <w:rsid w:val="001715BF"/>
    <w:rsid w:val="0017188D"/>
    <w:rsid w:val="00171890"/>
    <w:rsid w:val="00171906"/>
    <w:rsid w:val="00171CD3"/>
    <w:rsid w:val="001722B4"/>
    <w:rsid w:val="00172499"/>
    <w:rsid w:val="00172511"/>
    <w:rsid w:val="00172788"/>
    <w:rsid w:val="0017283A"/>
    <w:rsid w:val="00172963"/>
    <w:rsid w:val="00172EAF"/>
    <w:rsid w:val="0017327B"/>
    <w:rsid w:val="001733C8"/>
    <w:rsid w:val="00173807"/>
    <w:rsid w:val="00173A4F"/>
    <w:rsid w:val="00173C42"/>
    <w:rsid w:val="00173C63"/>
    <w:rsid w:val="00173E79"/>
    <w:rsid w:val="00173E81"/>
    <w:rsid w:val="00173FBC"/>
    <w:rsid w:val="0017416A"/>
    <w:rsid w:val="0017416D"/>
    <w:rsid w:val="0017433A"/>
    <w:rsid w:val="00174433"/>
    <w:rsid w:val="0017473C"/>
    <w:rsid w:val="001747C3"/>
    <w:rsid w:val="00174CF7"/>
    <w:rsid w:val="00175337"/>
    <w:rsid w:val="001754C4"/>
    <w:rsid w:val="00175773"/>
    <w:rsid w:val="00175839"/>
    <w:rsid w:val="00175A32"/>
    <w:rsid w:val="00175B27"/>
    <w:rsid w:val="00175BE2"/>
    <w:rsid w:val="00175D69"/>
    <w:rsid w:val="00175D7B"/>
    <w:rsid w:val="00175F5A"/>
    <w:rsid w:val="001763A5"/>
    <w:rsid w:val="0017651E"/>
    <w:rsid w:val="00176708"/>
    <w:rsid w:val="00176900"/>
    <w:rsid w:val="00176A24"/>
    <w:rsid w:val="00176D4F"/>
    <w:rsid w:val="00176D8C"/>
    <w:rsid w:val="0017747C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906"/>
    <w:rsid w:val="0018090D"/>
    <w:rsid w:val="00180C65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21D5"/>
    <w:rsid w:val="0018222F"/>
    <w:rsid w:val="0018223E"/>
    <w:rsid w:val="00182326"/>
    <w:rsid w:val="00182871"/>
    <w:rsid w:val="00182D67"/>
    <w:rsid w:val="00182F9C"/>
    <w:rsid w:val="0018310D"/>
    <w:rsid w:val="00183406"/>
    <w:rsid w:val="001838BB"/>
    <w:rsid w:val="00183A4A"/>
    <w:rsid w:val="00183E3B"/>
    <w:rsid w:val="0018429F"/>
    <w:rsid w:val="001843D4"/>
    <w:rsid w:val="00184761"/>
    <w:rsid w:val="0018490E"/>
    <w:rsid w:val="00184C5F"/>
    <w:rsid w:val="00184CBE"/>
    <w:rsid w:val="00184DA3"/>
    <w:rsid w:val="00184DC9"/>
    <w:rsid w:val="00185503"/>
    <w:rsid w:val="00185615"/>
    <w:rsid w:val="0018567A"/>
    <w:rsid w:val="001856CC"/>
    <w:rsid w:val="001859EC"/>
    <w:rsid w:val="00185E17"/>
    <w:rsid w:val="00185EB2"/>
    <w:rsid w:val="00185F44"/>
    <w:rsid w:val="0018623B"/>
    <w:rsid w:val="001862E8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B1"/>
    <w:rsid w:val="0018775E"/>
    <w:rsid w:val="0018784E"/>
    <w:rsid w:val="00187908"/>
    <w:rsid w:val="0018799E"/>
    <w:rsid w:val="00187C65"/>
    <w:rsid w:val="00187F30"/>
    <w:rsid w:val="00190248"/>
    <w:rsid w:val="001904A6"/>
    <w:rsid w:val="0019059F"/>
    <w:rsid w:val="00190806"/>
    <w:rsid w:val="00190B28"/>
    <w:rsid w:val="00190E51"/>
    <w:rsid w:val="00190FC9"/>
    <w:rsid w:val="00191083"/>
    <w:rsid w:val="00191151"/>
    <w:rsid w:val="00191191"/>
    <w:rsid w:val="001915E5"/>
    <w:rsid w:val="0019171E"/>
    <w:rsid w:val="00191725"/>
    <w:rsid w:val="00191823"/>
    <w:rsid w:val="00191B7A"/>
    <w:rsid w:val="00191D84"/>
    <w:rsid w:val="00191DB7"/>
    <w:rsid w:val="0019259B"/>
    <w:rsid w:val="0019287B"/>
    <w:rsid w:val="00192AA3"/>
    <w:rsid w:val="00192E30"/>
    <w:rsid w:val="00192E67"/>
    <w:rsid w:val="00193474"/>
    <w:rsid w:val="001936AF"/>
    <w:rsid w:val="00193862"/>
    <w:rsid w:val="00193B93"/>
    <w:rsid w:val="00193BFA"/>
    <w:rsid w:val="00193E6F"/>
    <w:rsid w:val="00193F13"/>
    <w:rsid w:val="00193F75"/>
    <w:rsid w:val="001943ED"/>
    <w:rsid w:val="00194644"/>
    <w:rsid w:val="00194878"/>
    <w:rsid w:val="001948D1"/>
    <w:rsid w:val="00194923"/>
    <w:rsid w:val="00194B7D"/>
    <w:rsid w:val="00194D44"/>
    <w:rsid w:val="00194DC0"/>
    <w:rsid w:val="00194DC4"/>
    <w:rsid w:val="00194F36"/>
    <w:rsid w:val="00194F4B"/>
    <w:rsid w:val="001950B8"/>
    <w:rsid w:val="00195304"/>
    <w:rsid w:val="0019544D"/>
    <w:rsid w:val="001958FD"/>
    <w:rsid w:val="00195A81"/>
    <w:rsid w:val="00195B5B"/>
    <w:rsid w:val="00195DB7"/>
    <w:rsid w:val="00195E6A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64D"/>
    <w:rsid w:val="00197668"/>
    <w:rsid w:val="001976C4"/>
    <w:rsid w:val="00197994"/>
    <w:rsid w:val="00197A17"/>
    <w:rsid w:val="00197B2D"/>
    <w:rsid w:val="00197D2E"/>
    <w:rsid w:val="00197EB0"/>
    <w:rsid w:val="001A0040"/>
    <w:rsid w:val="001A0A27"/>
    <w:rsid w:val="001A0CB2"/>
    <w:rsid w:val="001A0F0E"/>
    <w:rsid w:val="001A14C3"/>
    <w:rsid w:val="001A14E8"/>
    <w:rsid w:val="001A15CA"/>
    <w:rsid w:val="001A1DF3"/>
    <w:rsid w:val="001A226D"/>
    <w:rsid w:val="001A23DE"/>
    <w:rsid w:val="001A2530"/>
    <w:rsid w:val="001A2653"/>
    <w:rsid w:val="001A296D"/>
    <w:rsid w:val="001A2B46"/>
    <w:rsid w:val="001A2D51"/>
    <w:rsid w:val="001A2ED0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AC1"/>
    <w:rsid w:val="001A5FEC"/>
    <w:rsid w:val="001A6341"/>
    <w:rsid w:val="001A65C7"/>
    <w:rsid w:val="001A68DE"/>
    <w:rsid w:val="001A68F5"/>
    <w:rsid w:val="001A69E0"/>
    <w:rsid w:val="001A6A49"/>
    <w:rsid w:val="001A6B33"/>
    <w:rsid w:val="001A6D8D"/>
    <w:rsid w:val="001A6F04"/>
    <w:rsid w:val="001A741C"/>
    <w:rsid w:val="001A7503"/>
    <w:rsid w:val="001A7636"/>
    <w:rsid w:val="001A77F2"/>
    <w:rsid w:val="001A7A7D"/>
    <w:rsid w:val="001A7C24"/>
    <w:rsid w:val="001A7D31"/>
    <w:rsid w:val="001A7E12"/>
    <w:rsid w:val="001A7F4D"/>
    <w:rsid w:val="001B038D"/>
    <w:rsid w:val="001B05C2"/>
    <w:rsid w:val="001B0669"/>
    <w:rsid w:val="001B0DE9"/>
    <w:rsid w:val="001B0E98"/>
    <w:rsid w:val="001B11CE"/>
    <w:rsid w:val="001B148B"/>
    <w:rsid w:val="001B186A"/>
    <w:rsid w:val="001B1ACF"/>
    <w:rsid w:val="001B1D45"/>
    <w:rsid w:val="001B1DFE"/>
    <w:rsid w:val="001B1E28"/>
    <w:rsid w:val="001B1F4E"/>
    <w:rsid w:val="001B27A1"/>
    <w:rsid w:val="001B2937"/>
    <w:rsid w:val="001B2AC0"/>
    <w:rsid w:val="001B2EAD"/>
    <w:rsid w:val="001B30B0"/>
    <w:rsid w:val="001B3175"/>
    <w:rsid w:val="001B3273"/>
    <w:rsid w:val="001B33FC"/>
    <w:rsid w:val="001B35CF"/>
    <w:rsid w:val="001B365B"/>
    <w:rsid w:val="001B37B0"/>
    <w:rsid w:val="001B39FA"/>
    <w:rsid w:val="001B3AA4"/>
    <w:rsid w:val="001B3B2E"/>
    <w:rsid w:val="001B3C30"/>
    <w:rsid w:val="001B3D38"/>
    <w:rsid w:val="001B405A"/>
    <w:rsid w:val="001B40D5"/>
    <w:rsid w:val="001B41CB"/>
    <w:rsid w:val="001B43A8"/>
    <w:rsid w:val="001B4422"/>
    <w:rsid w:val="001B449F"/>
    <w:rsid w:val="001B464E"/>
    <w:rsid w:val="001B485D"/>
    <w:rsid w:val="001B4A71"/>
    <w:rsid w:val="001B4B10"/>
    <w:rsid w:val="001B4BD5"/>
    <w:rsid w:val="001B4DAA"/>
    <w:rsid w:val="001B4FA5"/>
    <w:rsid w:val="001B4FEA"/>
    <w:rsid w:val="001B524A"/>
    <w:rsid w:val="001B527D"/>
    <w:rsid w:val="001B5BF3"/>
    <w:rsid w:val="001B5F51"/>
    <w:rsid w:val="001B63FF"/>
    <w:rsid w:val="001B65A9"/>
    <w:rsid w:val="001B65B5"/>
    <w:rsid w:val="001B65FF"/>
    <w:rsid w:val="001B662B"/>
    <w:rsid w:val="001B673A"/>
    <w:rsid w:val="001B6809"/>
    <w:rsid w:val="001B6A82"/>
    <w:rsid w:val="001B6DE4"/>
    <w:rsid w:val="001B7266"/>
    <w:rsid w:val="001B7324"/>
    <w:rsid w:val="001B7613"/>
    <w:rsid w:val="001B780D"/>
    <w:rsid w:val="001B794E"/>
    <w:rsid w:val="001B7A49"/>
    <w:rsid w:val="001B7BB0"/>
    <w:rsid w:val="001B7F10"/>
    <w:rsid w:val="001C0078"/>
    <w:rsid w:val="001C00AC"/>
    <w:rsid w:val="001C0537"/>
    <w:rsid w:val="001C069E"/>
    <w:rsid w:val="001C08E5"/>
    <w:rsid w:val="001C093F"/>
    <w:rsid w:val="001C096A"/>
    <w:rsid w:val="001C0A98"/>
    <w:rsid w:val="001C0B02"/>
    <w:rsid w:val="001C0DF2"/>
    <w:rsid w:val="001C0F9B"/>
    <w:rsid w:val="001C16E9"/>
    <w:rsid w:val="001C1747"/>
    <w:rsid w:val="001C1938"/>
    <w:rsid w:val="001C2CCB"/>
    <w:rsid w:val="001C2EDB"/>
    <w:rsid w:val="001C2EEC"/>
    <w:rsid w:val="001C2EFB"/>
    <w:rsid w:val="001C397B"/>
    <w:rsid w:val="001C3BD4"/>
    <w:rsid w:val="001C3CC8"/>
    <w:rsid w:val="001C3D17"/>
    <w:rsid w:val="001C41DB"/>
    <w:rsid w:val="001C44E4"/>
    <w:rsid w:val="001C464E"/>
    <w:rsid w:val="001C482D"/>
    <w:rsid w:val="001C4981"/>
    <w:rsid w:val="001C4CAA"/>
    <w:rsid w:val="001C4E5E"/>
    <w:rsid w:val="001C515B"/>
    <w:rsid w:val="001C5583"/>
    <w:rsid w:val="001C581E"/>
    <w:rsid w:val="001C5AC5"/>
    <w:rsid w:val="001C5B6C"/>
    <w:rsid w:val="001C5CAA"/>
    <w:rsid w:val="001C68B6"/>
    <w:rsid w:val="001C6913"/>
    <w:rsid w:val="001C69BC"/>
    <w:rsid w:val="001C6B2D"/>
    <w:rsid w:val="001C6C81"/>
    <w:rsid w:val="001C74F6"/>
    <w:rsid w:val="001C78F0"/>
    <w:rsid w:val="001C7985"/>
    <w:rsid w:val="001C7A46"/>
    <w:rsid w:val="001C7DA5"/>
    <w:rsid w:val="001C7E3E"/>
    <w:rsid w:val="001D0107"/>
    <w:rsid w:val="001D0348"/>
    <w:rsid w:val="001D03B2"/>
    <w:rsid w:val="001D08A9"/>
    <w:rsid w:val="001D08E6"/>
    <w:rsid w:val="001D0EB6"/>
    <w:rsid w:val="001D0F4F"/>
    <w:rsid w:val="001D129F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F8E"/>
    <w:rsid w:val="001D402B"/>
    <w:rsid w:val="001D47CC"/>
    <w:rsid w:val="001D4BFC"/>
    <w:rsid w:val="001D540A"/>
    <w:rsid w:val="001D54C1"/>
    <w:rsid w:val="001D5603"/>
    <w:rsid w:val="001D5908"/>
    <w:rsid w:val="001D5932"/>
    <w:rsid w:val="001D5951"/>
    <w:rsid w:val="001D5D35"/>
    <w:rsid w:val="001D5D99"/>
    <w:rsid w:val="001D6694"/>
    <w:rsid w:val="001D6BCD"/>
    <w:rsid w:val="001D6CF4"/>
    <w:rsid w:val="001D6D09"/>
    <w:rsid w:val="001D713F"/>
    <w:rsid w:val="001D7367"/>
    <w:rsid w:val="001D7401"/>
    <w:rsid w:val="001D7613"/>
    <w:rsid w:val="001D769E"/>
    <w:rsid w:val="001D76B4"/>
    <w:rsid w:val="001D7AFC"/>
    <w:rsid w:val="001D7B7D"/>
    <w:rsid w:val="001D7E46"/>
    <w:rsid w:val="001D7E62"/>
    <w:rsid w:val="001D7FA0"/>
    <w:rsid w:val="001E02CA"/>
    <w:rsid w:val="001E0360"/>
    <w:rsid w:val="001E0436"/>
    <w:rsid w:val="001E0670"/>
    <w:rsid w:val="001E0B81"/>
    <w:rsid w:val="001E0CE4"/>
    <w:rsid w:val="001E0F12"/>
    <w:rsid w:val="001E12C2"/>
    <w:rsid w:val="001E152F"/>
    <w:rsid w:val="001E189A"/>
    <w:rsid w:val="001E1A98"/>
    <w:rsid w:val="001E1B3B"/>
    <w:rsid w:val="001E1BB7"/>
    <w:rsid w:val="001E1E19"/>
    <w:rsid w:val="001E1E33"/>
    <w:rsid w:val="001E202D"/>
    <w:rsid w:val="001E2215"/>
    <w:rsid w:val="001E227F"/>
    <w:rsid w:val="001E2302"/>
    <w:rsid w:val="001E2554"/>
    <w:rsid w:val="001E28CC"/>
    <w:rsid w:val="001E28FE"/>
    <w:rsid w:val="001E2A71"/>
    <w:rsid w:val="001E2AA5"/>
    <w:rsid w:val="001E2C4C"/>
    <w:rsid w:val="001E2D31"/>
    <w:rsid w:val="001E329F"/>
    <w:rsid w:val="001E35FE"/>
    <w:rsid w:val="001E366B"/>
    <w:rsid w:val="001E375C"/>
    <w:rsid w:val="001E3E30"/>
    <w:rsid w:val="001E4253"/>
    <w:rsid w:val="001E5258"/>
    <w:rsid w:val="001E5375"/>
    <w:rsid w:val="001E568E"/>
    <w:rsid w:val="001E56F2"/>
    <w:rsid w:val="001E5746"/>
    <w:rsid w:val="001E57DD"/>
    <w:rsid w:val="001E5882"/>
    <w:rsid w:val="001E5C51"/>
    <w:rsid w:val="001E5C75"/>
    <w:rsid w:val="001E5CC7"/>
    <w:rsid w:val="001E5DAD"/>
    <w:rsid w:val="001E5F30"/>
    <w:rsid w:val="001E5FE7"/>
    <w:rsid w:val="001E6293"/>
    <w:rsid w:val="001E639B"/>
    <w:rsid w:val="001E6546"/>
    <w:rsid w:val="001E6A82"/>
    <w:rsid w:val="001E6B14"/>
    <w:rsid w:val="001E6CAC"/>
    <w:rsid w:val="001E6D17"/>
    <w:rsid w:val="001E6D61"/>
    <w:rsid w:val="001E6D66"/>
    <w:rsid w:val="001E7640"/>
    <w:rsid w:val="001E7E9F"/>
    <w:rsid w:val="001E7EA2"/>
    <w:rsid w:val="001E7EF8"/>
    <w:rsid w:val="001F01C1"/>
    <w:rsid w:val="001F01EB"/>
    <w:rsid w:val="001F039D"/>
    <w:rsid w:val="001F0431"/>
    <w:rsid w:val="001F0BD4"/>
    <w:rsid w:val="001F0D44"/>
    <w:rsid w:val="001F0D5A"/>
    <w:rsid w:val="001F1040"/>
    <w:rsid w:val="001F10B2"/>
    <w:rsid w:val="001F134A"/>
    <w:rsid w:val="001F1403"/>
    <w:rsid w:val="001F14E3"/>
    <w:rsid w:val="001F1BD6"/>
    <w:rsid w:val="001F1C25"/>
    <w:rsid w:val="001F1C27"/>
    <w:rsid w:val="001F1D52"/>
    <w:rsid w:val="001F1FFC"/>
    <w:rsid w:val="001F206F"/>
    <w:rsid w:val="001F21BB"/>
    <w:rsid w:val="001F220B"/>
    <w:rsid w:val="001F22E5"/>
    <w:rsid w:val="001F230F"/>
    <w:rsid w:val="001F2658"/>
    <w:rsid w:val="001F2669"/>
    <w:rsid w:val="001F2812"/>
    <w:rsid w:val="001F28B9"/>
    <w:rsid w:val="001F291F"/>
    <w:rsid w:val="001F2D69"/>
    <w:rsid w:val="001F2D86"/>
    <w:rsid w:val="001F33B1"/>
    <w:rsid w:val="001F38A5"/>
    <w:rsid w:val="001F392A"/>
    <w:rsid w:val="001F3D6E"/>
    <w:rsid w:val="001F424C"/>
    <w:rsid w:val="001F4352"/>
    <w:rsid w:val="001F4781"/>
    <w:rsid w:val="001F4AC6"/>
    <w:rsid w:val="001F5508"/>
    <w:rsid w:val="001F550F"/>
    <w:rsid w:val="001F568E"/>
    <w:rsid w:val="001F5833"/>
    <w:rsid w:val="001F5BFA"/>
    <w:rsid w:val="001F5C3D"/>
    <w:rsid w:val="001F64F7"/>
    <w:rsid w:val="001F6649"/>
    <w:rsid w:val="001F682F"/>
    <w:rsid w:val="001F7136"/>
    <w:rsid w:val="001F7149"/>
    <w:rsid w:val="001F72AE"/>
    <w:rsid w:val="001F7697"/>
    <w:rsid w:val="001F7FD4"/>
    <w:rsid w:val="0020064F"/>
    <w:rsid w:val="00200963"/>
    <w:rsid w:val="00200E07"/>
    <w:rsid w:val="00200E24"/>
    <w:rsid w:val="00200FE4"/>
    <w:rsid w:val="0020105D"/>
    <w:rsid w:val="00201257"/>
    <w:rsid w:val="002013AF"/>
    <w:rsid w:val="00201897"/>
    <w:rsid w:val="00201A3B"/>
    <w:rsid w:val="00201ACC"/>
    <w:rsid w:val="00201E00"/>
    <w:rsid w:val="002020D2"/>
    <w:rsid w:val="0020226B"/>
    <w:rsid w:val="00202325"/>
    <w:rsid w:val="002027E8"/>
    <w:rsid w:val="00202921"/>
    <w:rsid w:val="00202A27"/>
    <w:rsid w:val="00202F70"/>
    <w:rsid w:val="002035A8"/>
    <w:rsid w:val="002036EA"/>
    <w:rsid w:val="0020393E"/>
    <w:rsid w:val="00203B9F"/>
    <w:rsid w:val="00204D7A"/>
    <w:rsid w:val="00204DAE"/>
    <w:rsid w:val="0020550E"/>
    <w:rsid w:val="00205770"/>
    <w:rsid w:val="00205AC7"/>
    <w:rsid w:val="00205AF7"/>
    <w:rsid w:val="00205B2B"/>
    <w:rsid w:val="0020626D"/>
    <w:rsid w:val="002066DE"/>
    <w:rsid w:val="0020690E"/>
    <w:rsid w:val="00206916"/>
    <w:rsid w:val="00206BD7"/>
    <w:rsid w:val="00206DBA"/>
    <w:rsid w:val="00206E1F"/>
    <w:rsid w:val="00206EFC"/>
    <w:rsid w:val="00206F14"/>
    <w:rsid w:val="002071B2"/>
    <w:rsid w:val="0020743F"/>
    <w:rsid w:val="00207A7C"/>
    <w:rsid w:val="00207AA9"/>
    <w:rsid w:val="002103DD"/>
    <w:rsid w:val="00210746"/>
    <w:rsid w:val="0021078D"/>
    <w:rsid w:val="00210907"/>
    <w:rsid w:val="00210A5E"/>
    <w:rsid w:val="0021145D"/>
    <w:rsid w:val="0021164C"/>
    <w:rsid w:val="002117EA"/>
    <w:rsid w:val="002119EE"/>
    <w:rsid w:val="00211CD0"/>
    <w:rsid w:val="0021202D"/>
    <w:rsid w:val="002122C7"/>
    <w:rsid w:val="002122F4"/>
    <w:rsid w:val="002124C6"/>
    <w:rsid w:val="002125CF"/>
    <w:rsid w:val="0021265A"/>
    <w:rsid w:val="0021287D"/>
    <w:rsid w:val="00212B58"/>
    <w:rsid w:val="00212B6C"/>
    <w:rsid w:val="00212BC4"/>
    <w:rsid w:val="00212D15"/>
    <w:rsid w:val="00212F23"/>
    <w:rsid w:val="0021304B"/>
    <w:rsid w:val="00213094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46F5"/>
    <w:rsid w:val="002149F5"/>
    <w:rsid w:val="0021504A"/>
    <w:rsid w:val="00215113"/>
    <w:rsid w:val="0021512E"/>
    <w:rsid w:val="0021537E"/>
    <w:rsid w:val="00215409"/>
    <w:rsid w:val="00215513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BBD"/>
    <w:rsid w:val="00216E3B"/>
    <w:rsid w:val="00216FBE"/>
    <w:rsid w:val="002170F8"/>
    <w:rsid w:val="00217439"/>
    <w:rsid w:val="002175D2"/>
    <w:rsid w:val="00217714"/>
    <w:rsid w:val="0021784E"/>
    <w:rsid w:val="0021791A"/>
    <w:rsid w:val="002179BD"/>
    <w:rsid w:val="00217CD0"/>
    <w:rsid w:val="002201DF"/>
    <w:rsid w:val="00220235"/>
    <w:rsid w:val="0022032A"/>
    <w:rsid w:val="0022037E"/>
    <w:rsid w:val="00220451"/>
    <w:rsid w:val="0022090C"/>
    <w:rsid w:val="00220AC5"/>
    <w:rsid w:val="00220DB5"/>
    <w:rsid w:val="00220DC3"/>
    <w:rsid w:val="00220E4C"/>
    <w:rsid w:val="00220F44"/>
    <w:rsid w:val="00220F51"/>
    <w:rsid w:val="002211A0"/>
    <w:rsid w:val="00221318"/>
    <w:rsid w:val="002213CB"/>
    <w:rsid w:val="002217B8"/>
    <w:rsid w:val="00221AE4"/>
    <w:rsid w:val="00221B13"/>
    <w:rsid w:val="00221EB8"/>
    <w:rsid w:val="00221EE6"/>
    <w:rsid w:val="0022218E"/>
    <w:rsid w:val="002221E1"/>
    <w:rsid w:val="002225F1"/>
    <w:rsid w:val="0022276F"/>
    <w:rsid w:val="00222C23"/>
    <w:rsid w:val="00222CB3"/>
    <w:rsid w:val="00222FC0"/>
    <w:rsid w:val="002230B8"/>
    <w:rsid w:val="00223169"/>
    <w:rsid w:val="00223199"/>
    <w:rsid w:val="002236D6"/>
    <w:rsid w:val="00223AEC"/>
    <w:rsid w:val="00223C26"/>
    <w:rsid w:val="00224108"/>
    <w:rsid w:val="0022471E"/>
    <w:rsid w:val="00224A40"/>
    <w:rsid w:val="00224AEF"/>
    <w:rsid w:val="00224BB2"/>
    <w:rsid w:val="00224C4B"/>
    <w:rsid w:val="00224DDE"/>
    <w:rsid w:val="00224FDB"/>
    <w:rsid w:val="00224FE2"/>
    <w:rsid w:val="00225147"/>
    <w:rsid w:val="002252AA"/>
    <w:rsid w:val="002256C9"/>
    <w:rsid w:val="00225AC4"/>
    <w:rsid w:val="00225AE9"/>
    <w:rsid w:val="00225CA7"/>
    <w:rsid w:val="00226281"/>
    <w:rsid w:val="00226A14"/>
    <w:rsid w:val="00226A55"/>
    <w:rsid w:val="00226EF7"/>
    <w:rsid w:val="00226F9F"/>
    <w:rsid w:val="002276C4"/>
    <w:rsid w:val="0022774A"/>
    <w:rsid w:val="00227D7E"/>
    <w:rsid w:val="00227F0B"/>
    <w:rsid w:val="00230193"/>
    <w:rsid w:val="002302F7"/>
    <w:rsid w:val="00230538"/>
    <w:rsid w:val="00230AF6"/>
    <w:rsid w:val="0023106D"/>
    <w:rsid w:val="0023123F"/>
    <w:rsid w:val="0023137B"/>
    <w:rsid w:val="00231386"/>
    <w:rsid w:val="0023170A"/>
    <w:rsid w:val="00231755"/>
    <w:rsid w:val="002319C2"/>
    <w:rsid w:val="00231AE8"/>
    <w:rsid w:val="00231AEC"/>
    <w:rsid w:val="00231C47"/>
    <w:rsid w:val="00231C68"/>
    <w:rsid w:val="00232200"/>
    <w:rsid w:val="00232594"/>
    <w:rsid w:val="00232D1A"/>
    <w:rsid w:val="00232D71"/>
    <w:rsid w:val="00232D76"/>
    <w:rsid w:val="00232DD9"/>
    <w:rsid w:val="00232F01"/>
    <w:rsid w:val="002334FE"/>
    <w:rsid w:val="00233586"/>
    <w:rsid w:val="002338AE"/>
    <w:rsid w:val="002338EB"/>
    <w:rsid w:val="00233993"/>
    <w:rsid w:val="00233DDA"/>
    <w:rsid w:val="0023426E"/>
    <w:rsid w:val="00234316"/>
    <w:rsid w:val="002347E6"/>
    <w:rsid w:val="00234A60"/>
    <w:rsid w:val="00234AFB"/>
    <w:rsid w:val="00234EA1"/>
    <w:rsid w:val="00235028"/>
    <w:rsid w:val="00235057"/>
    <w:rsid w:val="002351CE"/>
    <w:rsid w:val="0023550F"/>
    <w:rsid w:val="00235742"/>
    <w:rsid w:val="002358ED"/>
    <w:rsid w:val="00235925"/>
    <w:rsid w:val="00235CA6"/>
    <w:rsid w:val="00235D3E"/>
    <w:rsid w:val="0023618C"/>
    <w:rsid w:val="00236258"/>
    <w:rsid w:val="00236340"/>
    <w:rsid w:val="00236486"/>
    <w:rsid w:val="00236BE7"/>
    <w:rsid w:val="00236F0E"/>
    <w:rsid w:val="00236FAF"/>
    <w:rsid w:val="00237248"/>
    <w:rsid w:val="0023766D"/>
    <w:rsid w:val="002376FA"/>
    <w:rsid w:val="00237AC9"/>
    <w:rsid w:val="00237C00"/>
    <w:rsid w:val="00240669"/>
    <w:rsid w:val="002407D0"/>
    <w:rsid w:val="00240A31"/>
    <w:rsid w:val="00240DA8"/>
    <w:rsid w:val="00240DFB"/>
    <w:rsid w:val="00240EA8"/>
    <w:rsid w:val="00240F88"/>
    <w:rsid w:val="002410B8"/>
    <w:rsid w:val="002412E7"/>
    <w:rsid w:val="002413A3"/>
    <w:rsid w:val="002414D9"/>
    <w:rsid w:val="0024151D"/>
    <w:rsid w:val="002416D6"/>
    <w:rsid w:val="002418C4"/>
    <w:rsid w:val="0024195F"/>
    <w:rsid w:val="00241D2E"/>
    <w:rsid w:val="00241F1B"/>
    <w:rsid w:val="00241F72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652"/>
    <w:rsid w:val="0024465A"/>
    <w:rsid w:val="002446E0"/>
    <w:rsid w:val="002447CC"/>
    <w:rsid w:val="00244995"/>
    <w:rsid w:val="00244A31"/>
    <w:rsid w:val="00244A83"/>
    <w:rsid w:val="00244BC5"/>
    <w:rsid w:val="00245195"/>
    <w:rsid w:val="00245320"/>
    <w:rsid w:val="00245395"/>
    <w:rsid w:val="0024545E"/>
    <w:rsid w:val="002458F9"/>
    <w:rsid w:val="00245F17"/>
    <w:rsid w:val="00246047"/>
    <w:rsid w:val="002462E9"/>
    <w:rsid w:val="0024644E"/>
    <w:rsid w:val="0024645D"/>
    <w:rsid w:val="002464D1"/>
    <w:rsid w:val="00246505"/>
    <w:rsid w:val="0024671D"/>
    <w:rsid w:val="0024681A"/>
    <w:rsid w:val="00246E01"/>
    <w:rsid w:val="002471A6"/>
    <w:rsid w:val="00247517"/>
    <w:rsid w:val="00247542"/>
    <w:rsid w:val="00247E0E"/>
    <w:rsid w:val="00250056"/>
    <w:rsid w:val="002500B8"/>
    <w:rsid w:val="00250423"/>
    <w:rsid w:val="002505FD"/>
    <w:rsid w:val="00250631"/>
    <w:rsid w:val="0025063C"/>
    <w:rsid w:val="002509CE"/>
    <w:rsid w:val="00250AC1"/>
    <w:rsid w:val="002514D9"/>
    <w:rsid w:val="00251558"/>
    <w:rsid w:val="0025164D"/>
    <w:rsid w:val="0025192D"/>
    <w:rsid w:val="00251A47"/>
    <w:rsid w:val="00251DCA"/>
    <w:rsid w:val="00251DF1"/>
    <w:rsid w:val="0025205A"/>
    <w:rsid w:val="00252106"/>
    <w:rsid w:val="0025218D"/>
    <w:rsid w:val="00252647"/>
    <w:rsid w:val="002526FD"/>
    <w:rsid w:val="002528E0"/>
    <w:rsid w:val="00252925"/>
    <w:rsid w:val="00252BE3"/>
    <w:rsid w:val="00252BEB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43D0"/>
    <w:rsid w:val="00254680"/>
    <w:rsid w:val="00254E86"/>
    <w:rsid w:val="00254F04"/>
    <w:rsid w:val="00254F67"/>
    <w:rsid w:val="00254F83"/>
    <w:rsid w:val="00255336"/>
    <w:rsid w:val="00255462"/>
    <w:rsid w:val="0025547F"/>
    <w:rsid w:val="0025563D"/>
    <w:rsid w:val="00255917"/>
    <w:rsid w:val="0025599F"/>
    <w:rsid w:val="00255B6A"/>
    <w:rsid w:val="00255C1A"/>
    <w:rsid w:val="00256379"/>
    <w:rsid w:val="00256627"/>
    <w:rsid w:val="0025664C"/>
    <w:rsid w:val="00256B3F"/>
    <w:rsid w:val="002573B3"/>
    <w:rsid w:val="002573C2"/>
    <w:rsid w:val="0025750C"/>
    <w:rsid w:val="0025752B"/>
    <w:rsid w:val="002576A1"/>
    <w:rsid w:val="0025788E"/>
    <w:rsid w:val="00257D72"/>
    <w:rsid w:val="00257FD4"/>
    <w:rsid w:val="00260104"/>
    <w:rsid w:val="002601ED"/>
    <w:rsid w:val="00260560"/>
    <w:rsid w:val="002607D0"/>
    <w:rsid w:val="00260944"/>
    <w:rsid w:val="00260B39"/>
    <w:rsid w:val="00260DDC"/>
    <w:rsid w:val="00260FE0"/>
    <w:rsid w:val="002611D6"/>
    <w:rsid w:val="00261322"/>
    <w:rsid w:val="00261830"/>
    <w:rsid w:val="00261B80"/>
    <w:rsid w:val="00261D9B"/>
    <w:rsid w:val="00261F28"/>
    <w:rsid w:val="002620CB"/>
    <w:rsid w:val="0026222B"/>
    <w:rsid w:val="00262AE2"/>
    <w:rsid w:val="002630C1"/>
    <w:rsid w:val="00263417"/>
    <w:rsid w:val="002636E3"/>
    <w:rsid w:val="0026384A"/>
    <w:rsid w:val="00263B06"/>
    <w:rsid w:val="00263B36"/>
    <w:rsid w:val="00263EE2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68E"/>
    <w:rsid w:val="00265D6A"/>
    <w:rsid w:val="002662D6"/>
    <w:rsid w:val="00266595"/>
    <w:rsid w:val="00266681"/>
    <w:rsid w:val="002666D0"/>
    <w:rsid w:val="00266801"/>
    <w:rsid w:val="00266E2A"/>
    <w:rsid w:val="00266FEA"/>
    <w:rsid w:val="00266FF6"/>
    <w:rsid w:val="002670A6"/>
    <w:rsid w:val="002670E0"/>
    <w:rsid w:val="00267139"/>
    <w:rsid w:val="002677F3"/>
    <w:rsid w:val="00267886"/>
    <w:rsid w:val="00267CA2"/>
    <w:rsid w:val="00267E6E"/>
    <w:rsid w:val="00267FD1"/>
    <w:rsid w:val="00267FE4"/>
    <w:rsid w:val="002701D5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968"/>
    <w:rsid w:val="00271A68"/>
    <w:rsid w:val="00271B21"/>
    <w:rsid w:val="00271C35"/>
    <w:rsid w:val="00271C4D"/>
    <w:rsid w:val="00271D4B"/>
    <w:rsid w:val="00271DE4"/>
    <w:rsid w:val="00271DF0"/>
    <w:rsid w:val="00271F02"/>
    <w:rsid w:val="00272549"/>
    <w:rsid w:val="00272BF1"/>
    <w:rsid w:val="00272CFE"/>
    <w:rsid w:val="00272D23"/>
    <w:rsid w:val="00272FF8"/>
    <w:rsid w:val="00273070"/>
    <w:rsid w:val="002730C4"/>
    <w:rsid w:val="0027358C"/>
    <w:rsid w:val="00273798"/>
    <w:rsid w:val="00273909"/>
    <w:rsid w:val="00273AC6"/>
    <w:rsid w:val="00273B31"/>
    <w:rsid w:val="00273CB3"/>
    <w:rsid w:val="00273DC4"/>
    <w:rsid w:val="002740F2"/>
    <w:rsid w:val="00274137"/>
    <w:rsid w:val="002743A3"/>
    <w:rsid w:val="002744D7"/>
    <w:rsid w:val="0027471C"/>
    <w:rsid w:val="002747AE"/>
    <w:rsid w:val="002749C4"/>
    <w:rsid w:val="00274A5A"/>
    <w:rsid w:val="00274E47"/>
    <w:rsid w:val="00274F6C"/>
    <w:rsid w:val="00274F89"/>
    <w:rsid w:val="00274FD1"/>
    <w:rsid w:val="002750A5"/>
    <w:rsid w:val="0027519E"/>
    <w:rsid w:val="00275579"/>
    <w:rsid w:val="0027576C"/>
    <w:rsid w:val="00275B40"/>
    <w:rsid w:val="00275CB8"/>
    <w:rsid w:val="00275E94"/>
    <w:rsid w:val="00275EE0"/>
    <w:rsid w:val="00276171"/>
    <w:rsid w:val="002763BF"/>
    <w:rsid w:val="002766A5"/>
    <w:rsid w:val="00276C0A"/>
    <w:rsid w:val="00276ED8"/>
    <w:rsid w:val="00276F2B"/>
    <w:rsid w:val="00276F9E"/>
    <w:rsid w:val="002773FE"/>
    <w:rsid w:val="00277529"/>
    <w:rsid w:val="00277634"/>
    <w:rsid w:val="002776E6"/>
    <w:rsid w:val="0027795D"/>
    <w:rsid w:val="002779E4"/>
    <w:rsid w:val="00277D29"/>
    <w:rsid w:val="002804C5"/>
    <w:rsid w:val="00280689"/>
    <w:rsid w:val="002808D9"/>
    <w:rsid w:val="0028094E"/>
    <w:rsid w:val="0028099B"/>
    <w:rsid w:val="002811ED"/>
    <w:rsid w:val="00281350"/>
    <w:rsid w:val="00281535"/>
    <w:rsid w:val="002815B1"/>
    <w:rsid w:val="00281630"/>
    <w:rsid w:val="00281940"/>
    <w:rsid w:val="002819A0"/>
    <w:rsid w:val="00281C38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8A"/>
    <w:rsid w:val="00282FA3"/>
    <w:rsid w:val="00282FC7"/>
    <w:rsid w:val="00282FF5"/>
    <w:rsid w:val="0028306D"/>
    <w:rsid w:val="002832BE"/>
    <w:rsid w:val="002837CB"/>
    <w:rsid w:val="002840DB"/>
    <w:rsid w:val="00284380"/>
    <w:rsid w:val="00284399"/>
    <w:rsid w:val="002846F8"/>
    <w:rsid w:val="00284CEC"/>
    <w:rsid w:val="00284D2E"/>
    <w:rsid w:val="00284E92"/>
    <w:rsid w:val="00284F00"/>
    <w:rsid w:val="00284FE0"/>
    <w:rsid w:val="00285068"/>
    <w:rsid w:val="0028518F"/>
    <w:rsid w:val="00285500"/>
    <w:rsid w:val="0028553B"/>
    <w:rsid w:val="0028564B"/>
    <w:rsid w:val="0028592F"/>
    <w:rsid w:val="00285C25"/>
    <w:rsid w:val="00285D51"/>
    <w:rsid w:val="0028601A"/>
    <w:rsid w:val="00286180"/>
    <w:rsid w:val="0028625B"/>
    <w:rsid w:val="002864D1"/>
    <w:rsid w:val="00286617"/>
    <w:rsid w:val="00286671"/>
    <w:rsid w:val="002866E1"/>
    <w:rsid w:val="002866F5"/>
    <w:rsid w:val="00286715"/>
    <w:rsid w:val="0028684E"/>
    <w:rsid w:val="00286946"/>
    <w:rsid w:val="00286C94"/>
    <w:rsid w:val="0028713C"/>
    <w:rsid w:val="00287543"/>
    <w:rsid w:val="002879DF"/>
    <w:rsid w:val="00287A16"/>
    <w:rsid w:val="00287AF6"/>
    <w:rsid w:val="00287F3A"/>
    <w:rsid w:val="002903DD"/>
    <w:rsid w:val="00290531"/>
    <w:rsid w:val="0029054D"/>
    <w:rsid w:val="002908D9"/>
    <w:rsid w:val="002908F7"/>
    <w:rsid w:val="00290A72"/>
    <w:rsid w:val="00290A8F"/>
    <w:rsid w:val="00290DDB"/>
    <w:rsid w:val="00290E5C"/>
    <w:rsid w:val="00291370"/>
    <w:rsid w:val="00291383"/>
    <w:rsid w:val="002913DB"/>
    <w:rsid w:val="00291640"/>
    <w:rsid w:val="0029168E"/>
    <w:rsid w:val="00291752"/>
    <w:rsid w:val="00291E58"/>
    <w:rsid w:val="00291F3A"/>
    <w:rsid w:val="0029219E"/>
    <w:rsid w:val="002923B6"/>
    <w:rsid w:val="0029260A"/>
    <w:rsid w:val="0029284C"/>
    <w:rsid w:val="002928E5"/>
    <w:rsid w:val="00292B86"/>
    <w:rsid w:val="00292BCE"/>
    <w:rsid w:val="00292D7E"/>
    <w:rsid w:val="00292FE6"/>
    <w:rsid w:val="00293041"/>
    <w:rsid w:val="002932B7"/>
    <w:rsid w:val="002932D6"/>
    <w:rsid w:val="0029359E"/>
    <w:rsid w:val="00293641"/>
    <w:rsid w:val="002936B5"/>
    <w:rsid w:val="00293747"/>
    <w:rsid w:val="00293869"/>
    <w:rsid w:val="002939FF"/>
    <w:rsid w:val="00293EDC"/>
    <w:rsid w:val="00293EFE"/>
    <w:rsid w:val="00293F5B"/>
    <w:rsid w:val="002941C6"/>
    <w:rsid w:val="002942E5"/>
    <w:rsid w:val="002944E8"/>
    <w:rsid w:val="00294520"/>
    <w:rsid w:val="00294675"/>
    <w:rsid w:val="002946FB"/>
    <w:rsid w:val="00294879"/>
    <w:rsid w:val="0029489F"/>
    <w:rsid w:val="00294959"/>
    <w:rsid w:val="00294998"/>
    <w:rsid w:val="002949E2"/>
    <w:rsid w:val="00294C8E"/>
    <w:rsid w:val="00294EB0"/>
    <w:rsid w:val="00294FA7"/>
    <w:rsid w:val="00295123"/>
    <w:rsid w:val="00295256"/>
    <w:rsid w:val="00295300"/>
    <w:rsid w:val="00295313"/>
    <w:rsid w:val="002953FB"/>
    <w:rsid w:val="00295659"/>
    <w:rsid w:val="002958AE"/>
    <w:rsid w:val="002958D7"/>
    <w:rsid w:val="00295A13"/>
    <w:rsid w:val="00295BAB"/>
    <w:rsid w:val="00295BE5"/>
    <w:rsid w:val="00295C54"/>
    <w:rsid w:val="002964F4"/>
    <w:rsid w:val="0029672F"/>
    <w:rsid w:val="002967FD"/>
    <w:rsid w:val="002968AC"/>
    <w:rsid w:val="00296B45"/>
    <w:rsid w:val="00296DEF"/>
    <w:rsid w:val="0029712D"/>
    <w:rsid w:val="0029746D"/>
    <w:rsid w:val="0029757F"/>
    <w:rsid w:val="002975B1"/>
    <w:rsid w:val="00297913"/>
    <w:rsid w:val="002979C1"/>
    <w:rsid w:val="002A0193"/>
    <w:rsid w:val="002A0748"/>
    <w:rsid w:val="002A0AEF"/>
    <w:rsid w:val="002A0DDA"/>
    <w:rsid w:val="002A0F55"/>
    <w:rsid w:val="002A153E"/>
    <w:rsid w:val="002A158A"/>
    <w:rsid w:val="002A19FB"/>
    <w:rsid w:val="002A1BB6"/>
    <w:rsid w:val="002A1D27"/>
    <w:rsid w:val="002A1D66"/>
    <w:rsid w:val="002A29B6"/>
    <w:rsid w:val="002A2A11"/>
    <w:rsid w:val="002A2EA3"/>
    <w:rsid w:val="002A2F3E"/>
    <w:rsid w:val="002A3050"/>
    <w:rsid w:val="002A3079"/>
    <w:rsid w:val="002A30BE"/>
    <w:rsid w:val="002A30DA"/>
    <w:rsid w:val="002A351B"/>
    <w:rsid w:val="002A38DB"/>
    <w:rsid w:val="002A3E96"/>
    <w:rsid w:val="002A3ED9"/>
    <w:rsid w:val="002A4039"/>
    <w:rsid w:val="002A4267"/>
    <w:rsid w:val="002A440F"/>
    <w:rsid w:val="002A447F"/>
    <w:rsid w:val="002A4561"/>
    <w:rsid w:val="002A4795"/>
    <w:rsid w:val="002A47F8"/>
    <w:rsid w:val="002A5020"/>
    <w:rsid w:val="002A52F3"/>
    <w:rsid w:val="002A5488"/>
    <w:rsid w:val="002A560C"/>
    <w:rsid w:val="002A58AA"/>
    <w:rsid w:val="002A5908"/>
    <w:rsid w:val="002A5B31"/>
    <w:rsid w:val="002A5F1E"/>
    <w:rsid w:val="002A606B"/>
    <w:rsid w:val="002A6413"/>
    <w:rsid w:val="002A669D"/>
    <w:rsid w:val="002A66F5"/>
    <w:rsid w:val="002A6717"/>
    <w:rsid w:val="002A6930"/>
    <w:rsid w:val="002A69A7"/>
    <w:rsid w:val="002A6CDA"/>
    <w:rsid w:val="002A7009"/>
    <w:rsid w:val="002A70A4"/>
    <w:rsid w:val="002A727B"/>
    <w:rsid w:val="002A74D2"/>
    <w:rsid w:val="002A7538"/>
    <w:rsid w:val="002A7552"/>
    <w:rsid w:val="002A797E"/>
    <w:rsid w:val="002A7B45"/>
    <w:rsid w:val="002A7D38"/>
    <w:rsid w:val="002A7DF3"/>
    <w:rsid w:val="002A7EF5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100"/>
    <w:rsid w:val="002B14C9"/>
    <w:rsid w:val="002B1611"/>
    <w:rsid w:val="002B1867"/>
    <w:rsid w:val="002B1C21"/>
    <w:rsid w:val="002B1F9B"/>
    <w:rsid w:val="002B225E"/>
    <w:rsid w:val="002B2914"/>
    <w:rsid w:val="002B2B1B"/>
    <w:rsid w:val="002B2B55"/>
    <w:rsid w:val="002B2BB3"/>
    <w:rsid w:val="002B2C78"/>
    <w:rsid w:val="002B2D14"/>
    <w:rsid w:val="002B2D33"/>
    <w:rsid w:val="002B2EC9"/>
    <w:rsid w:val="002B34C7"/>
    <w:rsid w:val="002B3695"/>
    <w:rsid w:val="002B3781"/>
    <w:rsid w:val="002B3835"/>
    <w:rsid w:val="002B3BAA"/>
    <w:rsid w:val="002B3E0E"/>
    <w:rsid w:val="002B410B"/>
    <w:rsid w:val="002B42BF"/>
    <w:rsid w:val="002B4659"/>
    <w:rsid w:val="002B4834"/>
    <w:rsid w:val="002B48DF"/>
    <w:rsid w:val="002B4A57"/>
    <w:rsid w:val="002B551D"/>
    <w:rsid w:val="002B5729"/>
    <w:rsid w:val="002B580B"/>
    <w:rsid w:val="002B5967"/>
    <w:rsid w:val="002B5CA4"/>
    <w:rsid w:val="002B5E6D"/>
    <w:rsid w:val="002B6141"/>
    <w:rsid w:val="002B6374"/>
    <w:rsid w:val="002B6464"/>
    <w:rsid w:val="002B674C"/>
    <w:rsid w:val="002B69B2"/>
    <w:rsid w:val="002B6B0D"/>
    <w:rsid w:val="002B6FCE"/>
    <w:rsid w:val="002B7169"/>
    <w:rsid w:val="002B7545"/>
    <w:rsid w:val="002B75AB"/>
    <w:rsid w:val="002B793F"/>
    <w:rsid w:val="002B7D76"/>
    <w:rsid w:val="002B7F7C"/>
    <w:rsid w:val="002C017B"/>
    <w:rsid w:val="002C023A"/>
    <w:rsid w:val="002C02E1"/>
    <w:rsid w:val="002C034C"/>
    <w:rsid w:val="002C03B7"/>
    <w:rsid w:val="002C0826"/>
    <w:rsid w:val="002C089A"/>
    <w:rsid w:val="002C0B03"/>
    <w:rsid w:val="002C0C67"/>
    <w:rsid w:val="002C0C99"/>
    <w:rsid w:val="002C0D55"/>
    <w:rsid w:val="002C0EAB"/>
    <w:rsid w:val="002C104D"/>
    <w:rsid w:val="002C117C"/>
    <w:rsid w:val="002C1DCB"/>
    <w:rsid w:val="002C1EA7"/>
    <w:rsid w:val="002C1F58"/>
    <w:rsid w:val="002C20E6"/>
    <w:rsid w:val="002C2206"/>
    <w:rsid w:val="002C22A2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270"/>
    <w:rsid w:val="002C335B"/>
    <w:rsid w:val="002C3472"/>
    <w:rsid w:val="002C3511"/>
    <w:rsid w:val="002C359B"/>
    <w:rsid w:val="002C37B5"/>
    <w:rsid w:val="002C3AF2"/>
    <w:rsid w:val="002C3DD6"/>
    <w:rsid w:val="002C3FFE"/>
    <w:rsid w:val="002C4119"/>
    <w:rsid w:val="002C413B"/>
    <w:rsid w:val="002C4200"/>
    <w:rsid w:val="002C4307"/>
    <w:rsid w:val="002C437B"/>
    <w:rsid w:val="002C44F0"/>
    <w:rsid w:val="002C47C4"/>
    <w:rsid w:val="002C49F6"/>
    <w:rsid w:val="002C4ADA"/>
    <w:rsid w:val="002C4B10"/>
    <w:rsid w:val="002C4D87"/>
    <w:rsid w:val="002C4DA3"/>
    <w:rsid w:val="002C4E0E"/>
    <w:rsid w:val="002C4F0B"/>
    <w:rsid w:val="002C5460"/>
    <w:rsid w:val="002C5968"/>
    <w:rsid w:val="002C5BFB"/>
    <w:rsid w:val="002C5C6E"/>
    <w:rsid w:val="002C5C7A"/>
    <w:rsid w:val="002C6326"/>
    <w:rsid w:val="002C6574"/>
    <w:rsid w:val="002C65C5"/>
    <w:rsid w:val="002C65D9"/>
    <w:rsid w:val="002C66C3"/>
    <w:rsid w:val="002C6714"/>
    <w:rsid w:val="002C6827"/>
    <w:rsid w:val="002C6A38"/>
    <w:rsid w:val="002C7131"/>
    <w:rsid w:val="002C75C7"/>
    <w:rsid w:val="002C7ABE"/>
    <w:rsid w:val="002C7B0C"/>
    <w:rsid w:val="002C7BB3"/>
    <w:rsid w:val="002D0045"/>
    <w:rsid w:val="002D0068"/>
    <w:rsid w:val="002D010E"/>
    <w:rsid w:val="002D0418"/>
    <w:rsid w:val="002D04CB"/>
    <w:rsid w:val="002D056D"/>
    <w:rsid w:val="002D07E9"/>
    <w:rsid w:val="002D096C"/>
    <w:rsid w:val="002D0987"/>
    <w:rsid w:val="002D09F2"/>
    <w:rsid w:val="002D0CD5"/>
    <w:rsid w:val="002D0D25"/>
    <w:rsid w:val="002D1404"/>
    <w:rsid w:val="002D145D"/>
    <w:rsid w:val="002D1586"/>
    <w:rsid w:val="002D164C"/>
    <w:rsid w:val="002D16F2"/>
    <w:rsid w:val="002D173D"/>
    <w:rsid w:val="002D1B69"/>
    <w:rsid w:val="002D1C7C"/>
    <w:rsid w:val="002D1E94"/>
    <w:rsid w:val="002D205A"/>
    <w:rsid w:val="002D207B"/>
    <w:rsid w:val="002D23BC"/>
    <w:rsid w:val="002D269E"/>
    <w:rsid w:val="002D2BC4"/>
    <w:rsid w:val="002D2E5B"/>
    <w:rsid w:val="002D2F8D"/>
    <w:rsid w:val="002D30C6"/>
    <w:rsid w:val="002D30F6"/>
    <w:rsid w:val="002D3109"/>
    <w:rsid w:val="002D327B"/>
    <w:rsid w:val="002D341E"/>
    <w:rsid w:val="002D34AF"/>
    <w:rsid w:val="002D3704"/>
    <w:rsid w:val="002D388D"/>
    <w:rsid w:val="002D3B1A"/>
    <w:rsid w:val="002D3F0D"/>
    <w:rsid w:val="002D3FAC"/>
    <w:rsid w:val="002D422B"/>
    <w:rsid w:val="002D43FA"/>
    <w:rsid w:val="002D4656"/>
    <w:rsid w:val="002D4B11"/>
    <w:rsid w:val="002D5152"/>
    <w:rsid w:val="002D52B3"/>
    <w:rsid w:val="002D5488"/>
    <w:rsid w:val="002D55CB"/>
    <w:rsid w:val="002D588D"/>
    <w:rsid w:val="002D5AB4"/>
    <w:rsid w:val="002D5C5D"/>
    <w:rsid w:val="002D6428"/>
    <w:rsid w:val="002D6691"/>
    <w:rsid w:val="002D681B"/>
    <w:rsid w:val="002D6AFD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FA1"/>
    <w:rsid w:val="002D7FB7"/>
    <w:rsid w:val="002E0162"/>
    <w:rsid w:val="002E053F"/>
    <w:rsid w:val="002E0687"/>
    <w:rsid w:val="002E0B60"/>
    <w:rsid w:val="002E0EFB"/>
    <w:rsid w:val="002E1039"/>
    <w:rsid w:val="002E11B9"/>
    <w:rsid w:val="002E123D"/>
    <w:rsid w:val="002E16A1"/>
    <w:rsid w:val="002E18BB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308E"/>
    <w:rsid w:val="002E3648"/>
    <w:rsid w:val="002E3680"/>
    <w:rsid w:val="002E36BD"/>
    <w:rsid w:val="002E3AEB"/>
    <w:rsid w:val="002E3C9A"/>
    <w:rsid w:val="002E3FF2"/>
    <w:rsid w:val="002E41ED"/>
    <w:rsid w:val="002E43DF"/>
    <w:rsid w:val="002E445F"/>
    <w:rsid w:val="002E4694"/>
    <w:rsid w:val="002E470B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50"/>
    <w:rsid w:val="002E5304"/>
    <w:rsid w:val="002E5461"/>
    <w:rsid w:val="002E578B"/>
    <w:rsid w:val="002E5826"/>
    <w:rsid w:val="002E59C5"/>
    <w:rsid w:val="002E5BA1"/>
    <w:rsid w:val="002E5BF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91B"/>
    <w:rsid w:val="002E6A2B"/>
    <w:rsid w:val="002E6AA8"/>
    <w:rsid w:val="002E6CD8"/>
    <w:rsid w:val="002E6E07"/>
    <w:rsid w:val="002E70AC"/>
    <w:rsid w:val="002E7450"/>
    <w:rsid w:val="002F004E"/>
    <w:rsid w:val="002F0669"/>
    <w:rsid w:val="002F0A1F"/>
    <w:rsid w:val="002F0B9F"/>
    <w:rsid w:val="002F0DAB"/>
    <w:rsid w:val="002F0EA7"/>
    <w:rsid w:val="002F0EE7"/>
    <w:rsid w:val="002F12B4"/>
    <w:rsid w:val="002F154A"/>
    <w:rsid w:val="002F158C"/>
    <w:rsid w:val="002F169C"/>
    <w:rsid w:val="002F17CD"/>
    <w:rsid w:val="002F182A"/>
    <w:rsid w:val="002F1A94"/>
    <w:rsid w:val="002F1CCE"/>
    <w:rsid w:val="002F2129"/>
    <w:rsid w:val="002F21FB"/>
    <w:rsid w:val="002F23A9"/>
    <w:rsid w:val="002F272C"/>
    <w:rsid w:val="002F2AD0"/>
    <w:rsid w:val="002F2E2C"/>
    <w:rsid w:val="002F32EE"/>
    <w:rsid w:val="002F3398"/>
    <w:rsid w:val="002F3CA8"/>
    <w:rsid w:val="002F3CC7"/>
    <w:rsid w:val="002F3DF0"/>
    <w:rsid w:val="002F41FD"/>
    <w:rsid w:val="002F43F3"/>
    <w:rsid w:val="002F4688"/>
    <w:rsid w:val="002F49C8"/>
    <w:rsid w:val="002F4A9B"/>
    <w:rsid w:val="002F4DCB"/>
    <w:rsid w:val="002F4E28"/>
    <w:rsid w:val="002F53BB"/>
    <w:rsid w:val="002F5436"/>
    <w:rsid w:val="002F545B"/>
    <w:rsid w:val="002F5626"/>
    <w:rsid w:val="002F5C8B"/>
    <w:rsid w:val="002F6148"/>
    <w:rsid w:val="002F6535"/>
    <w:rsid w:val="002F686A"/>
    <w:rsid w:val="002F6CF2"/>
    <w:rsid w:val="002F6E5F"/>
    <w:rsid w:val="002F6F0F"/>
    <w:rsid w:val="002F7266"/>
    <w:rsid w:val="002F76AD"/>
    <w:rsid w:val="002F78FE"/>
    <w:rsid w:val="002F7AC8"/>
    <w:rsid w:val="002F7EC6"/>
    <w:rsid w:val="00300427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7C"/>
    <w:rsid w:val="00301BA3"/>
    <w:rsid w:val="00301C45"/>
    <w:rsid w:val="00301C87"/>
    <w:rsid w:val="00302198"/>
    <w:rsid w:val="003021AC"/>
    <w:rsid w:val="00302233"/>
    <w:rsid w:val="00302816"/>
    <w:rsid w:val="00302A31"/>
    <w:rsid w:val="00302D4A"/>
    <w:rsid w:val="00302FD8"/>
    <w:rsid w:val="00303D2C"/>
    <w:rsid w:val="00303D9F"/>
    <w:rsid w:val="00303E5A"/>
    <w:rsid w:val="003045DB"/>
    <w:rsid w:val="00304887"/>
    <w:rsid w:val="0030490B"/>
    <w:rsid w:val="00304B72"/>
    <w:rsid w:val="00304C33"/>
    <w:rsid w:val="00304CBB"/>
    <w:rsid w:val="00304D2A"/>
    <w:rsid w:val="00304F0D"/>
    <w:rsid w:val="003058C1"/>
    <w:rsid w:val="003058C8"/>
    <w:rsid w:val="00305B63"/>
    <w:rsid w:val="00305DAA"/>
    <w:rsid w:val="00305DE2"/>
    <w:rsid w:val="0030619E"/>
    <w:rsid w:val="00306206"/>
    <w:rsid w:val="00306489"/>
    <w:rsid w:val="00306571"/>
    <w:rsid w:val="00306591"/>
    <w:rsid w:val="003067CD"/>
    <w:rsid w:val="00306E3B"/>
    <w:rsid w:val="003071CA"/>
    <w:rsid w:val="00307CEF"/>
    <w:rsid w:val="00307F4A"/>
    <w:rsid w:val="00310004"/>
    <w:rsid w:val="0031004C"/>
    <w:rsid w:val="00310368"/>
    <w:rsid w:val="0031082F"/>
    <w:rsid w:val="0031098F"/>
    <w:rsid w:val="003109C1"/>
    <w:rsid w:val="00310B5E"/>
    <w:rsid w:val="00310CA5"/>
    <w:rsid w:val="00310D95"/>
    <w:rsid w:val="0031107D"/>
    <w:rsid w:val="003115AF"/>
    <w:rsid w:val="00311886"/>
    <w:rsid w:val="00311C08"/>
    <w:rsid w:val="00311C74"/>
    <w:rsid w:val="00311E2A"/>
    <w:rsid w:val="003120C1"/>
    <w:rsid w:val="0031221A"/>
    <w:rsid w:val="00312448"/>
    <w:rsid w:val="00312705"/>
    <w:rsid w:val="0031285A"/>
    <w:rsid w:val="003128A1"/>
    <w:rsid w:val="00312C07"/>
    <w:rsid w:val="00312F0E"/>
    <w:rsid w:val="00313335"/>
    <w:rsid w:val="0031352A"/>
    <w:rsid w:val="003136E0"/>
    <w:rsid w:val="00313761"/>
    <w:rsid w:val="00313788"/>
    <w:rsid w:val="00313890"/>
    <w:rsid w:val="00313956"/>
    <w:rsid w:val="00314113"/>
    <w:rsid w:val="003141B4"/>
    <w:rsid w:val="003146BE"/>
    <w:rsid w:val="0031484C"/>
    <w:rsid w:val="00314A2B"/>
    <w:rsid w:val="00314B02"/>
    <w:rsid w:val="00314C2D"/>
    <w:rsid w:val="00314E2F"/>
    <w:rsid w:val="00314F4D"/>
    <w:rsid w:val="003150D0"/>
    <w:rsid w:val="003150D1"/>
    <w:rsid w:val="003152C3"/>
    <w:rsid w:val="0031557E"/>
    <w:rsid w:val="0031581E"/>
    <w:rsid w:val="0031585A"/>
    <w:rsid w:val="00315A47"/>
    <w:rsid w:val="00315A88"/>
    <w:rsid w:val="00315B88"/>
    <w:rsid w:val="00315C3E"/>
    <w:rsid w:val="00315EC0"/>
    <w:rsid w:val="00316271"/>
    <w:rsid w:val="00316720"/>
    <w:rsid w:val="0031686F"/>
    <w:rsid w:val="00317154"/>
    <w:rsid w:val="00317304"/>
    <w:rsid w:val="003177CF"/>
    <w:rsid w:val="00317B0E"/>
    <w:rsid w:val="00317BF2"/>
    <w:rsid w:val="00317CE4"/>
    <w:rsid w:val="00317D00"/>
    <w:rsid w:val="00317ED0"/>
    <w:rsid w:val="003201E8"/>
    <w:rsid w:val="00320235"/>
    <w:rsid w:val="00320609"/>
    <w:rsid w:val="00320786"/>
    <w:rsid w:val="00320883"/>
    <w:rsid w:val="00320980"/>
    <w:rsid w:val="00320A90"/>
    <w:rsid w:val="00320C21"/>
    <w:rsid w:val="00321170"/>
    <w:rsid w:val="003211D3"/>
    <w:rsid w:val="0032138B"/>
    <w:rsid w:val="0032161D"/>
    <w:rsid w:val="00321678"/>
    <w:rsid w:val="003216C4"/>
    <w:rsid w:val="0032198F"/>
    <w:rsid w:val="003219CA"/>
    <w:rsid w:val="00321F27"/>
    <w:rsid w:val="00321F89"/>
    <w:rsid w:val="00321FCB"/>
    <w:rsid w:val="00322029"/>
    <w:rsid w:val="003224C8"/>
    <w:rsid w:val="003225C1"/>
    <w:rsid w:val="00322830"/>
    <w:rsid w:val="003228F0"/>
    <w:rsid w:val="00322930"/>
    <w:rsid w:val="0032299E"/>
    <w:rsid w:val="003229EE"/>
    <w:rsid w:val="00322AE5"/>
    <w:rsid w:val="00322BDB"/>
    <w:rsid w:val="00323274"/>
    <w:rsid w:val="00323296"/>
    <w:rsid w:val="0032365B"/>
    <w:rsid w:val="0032372C"/>
    <w:rsid w:val="0032392D"/>
    <w:rsid w:val="003239F2"/>
    <w:rsid w:val="00323E6F"/>
    <w:rsid w:val="00323E9F"/>
    <w:rsid w:val="00324055"/>
    <w:rsid w:val="0032466E"/>
    <w:rsid w:val="003246BD"/>
    <w:rsid w:val="0032475E"/>
    <w:rsid w:val="0032492B"/>
    <w:rsid w:val="003249F8"/>
    <w:rsid w:val="00324A47"/>
    <w:rsid w:val="00324CC9"/>
    <w:rsid w:val="00324E94"/>
    <w:rsid w:val="00324EF1"/>
    <w:rsid w:val="00324F1D"/>
    <w:rsid w:val="00325002"/>
    <w:rsid w:val="003251F1"/>
    <w:rsid w:val="00325363"/>
    <w:rsid w:val="00325409"/>
    <w:rsid w:val="00325436"/>
    <w:rsid w:val="00325790"/>
    <w:rsid w:val="00325877"/>
    <w:rsid w:val="00325C89"/>
    <w:rsid w:val="00325E2B"/>
    <w:rsid w:val="00326150"/>
    <w:rsid w:val="0032630A"/>
    <w:rsid w:val="0032649E"/>
    <w:rsid w:val="00326968"/>
    <w:rsid w:val="00326E79"/>
    <w:rsid w:val="0032706A"/>
    <w:rsid w:val="003275AD"/>
    <w:rsid w:val="00327998"/>
    <w:rsid w:val="00327A24"/>
    <w:rsid w:val="003304C3"/>
    <w:rsid w:val="003305DC"/>
    <w:rsid w:val="0033080E"/>
    <w:rsid w:val="00331012"/>
    <w:rsid w:val="003311B0"/>
    <w:rsid w:val="00331ECC"/>
    <w:rsid w:val="00331FAF"/>
    <w:rsid w:val="003324B5"/>
    <w:rsid w:val="003324D3"/>
    <w:rsid w:val="00332B6C"/>
    <w:rsid w:val="00332D37"/>
    <w:rsid w:val="00332DFD"/>
    <w:rsid w:val="00332E69"/>
    <w:rsid w:val="00333329"/>
    <w:rsid w:val="003336D7"/>
    <w:rsid w:val="003337F5"/>
    <w:rsid w:val="00333BD3"/>
    <w:rsid w:val="00333D78"/>
    <w:rsid w:val="00333FA2"/>
    <w:rsid w:val="00334360"/>
    <w:rsid w:val="003346A5"/>
    <w:rsid w:val="003346C9"/>
    <w:rsid w:val="0033540D"/>
    <w:rsid w:val="003354B0"/>
    <w:rsid w:val="0033595E"/>
    <w:rsid w:val="00335F0F"/>
    <w:rsid w:val="00335F4D"/>
    <w:rsid w:val="00335FD2"/>
    <w:rsid w:val="00336386"/>
    <w:rsid w:val="003365AD"/>
    <w:rsid w:val="0033666D"/>
    <w:rsid w:val="00336C5F"/>
    <w:rsid w:val="00336CB6"/>
    <w:rsid w:val="00336D1D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35A"/>
    <w:rsid w:val="00340488"/>
    <w:rsid w:val="003405BA"/>
    <w:rsid w:val="0034067C"/>
    <w:rsid w:val="003406D2"/>
    <w:rsid w:val="003408A0"/>
    <w:rsid w:val="00340903"/>
    <w:rsid w:val="00340A77"/>
    <w:rsid w:val="00340B3D"/>
    <w:rsid w:val="00340BDC"/>
    <w:rsid w:val="00340F3A"/>
    <w:rsid w:val="0034145B"/>
    <w:rsid w:val="003414A8"/>
    <w:rsid w:val="00341949"/>
    <w:rsid w:val="00341954"/>
    <w:rsid w:val="003419B6"/>
    <w:rsid w:val="0034200B"/>
    <w:rsid w:val="0034248D"/>
    <w:rsid w:val="003426CD"/>
    <w:rsid w:val="00342745"/>
    <w:rsid w:val="00342F8E"/>
    <w:rsid w:val="003430DD"/>
    <w:rsid w:val="003431FA"/>
    <w:rsid w:val="0034345F"/>
    <w:rsid w:val="00343755"/>
    <w:rsid w:val="00343CF4"/>
    <w:rsid w:val="00343ED9"/>
    <w:rsid w:val="00343F37"/>
    <w:rsid w:val="0034428D"/>
    <w:rsid w:val="00344396"/>
    <w:rsid w:val="003444FC"/>
    <w:rsid w:val="00344573"/>
    <w:rsid w:val="0034461F"/>
    <w:rsid w:val="00344793"/>
    <w:rsid w:val="003447BF"/>
    <w:rsid w:val="00344888"/>
    <w:rsid w:val="00344BAE"/>
    <w:rsid w:val="00344C27"/>
    <w:rsid w:val="0034585A"/>
    <w:rsid w:val="00345A8C"/>
    <w:rsid w:val="00345F58"/>
    <w:rsid w:val="00346028"/>
    <w:rsid w:val="00346236"/>
    <w:rsid w:val="0034625F"/>
    <w:rsid w:val="003462C3"/>
    <w:rsid w:val="003462CE"/>
    <w:rsid w:val="003463C0"/>
    <w:rsid w:val="003468FB"/>
    <w:rsid w:val="00347042"/>
    <w:rsid w:val="00347044"/>
    <w:rsid w:val="0034705E"/>
    <w:rsid w:val="00347082"/>
    <w:rsid w:val="003471CF"/>
    <w:rsid w:val="003472D1"/>
    <w:rsid w:val="00347797"/>
    <w:rsid w:val="003478EA"/>
    <w:rsid w:val="003479E2"/>
    <w:rsid w:val="003500F9"/>
    <w:rsid w:val="003501A3"/>
    <w:rsid w:val="003501C6"/>
    <w:rsid w:val="00350350"/>
    <w:rsid w:val="00350436"/>
    <w:rsid w:val="00350617"/>
    <w:rsid w:val="00350683"/>
    <w:rsid w:val="00350981"/>
    <w:rsid w:val="00350EBE"/>
    <w:rsid w:val="0035132E"/>
    <w:rsid w:val="003515EA"/>
    <w:rsid w:val="003516F5"/>
    <w:rsid w:val="00351783"/>
    <w:rsid w:val="00351862"/>
    <w:rsid w:val="00351A1D"/>
    <w:rsid w:val="00351C91"/>
    <w:rsid w:val="00351E8E"/>
    <w:rsid w:val="00351EF8"/>
    <w:rsid w:val="00351FF1"/>
    <w:rsid w:val="003520FD"/>
    <w:rsid w:val="003521A3"/>
    <w:rsid w:val="0035226C"/>
    <w:rsid w:val="0035241B"/>
    <w:rsid w:val="003525EF"/>
    <w:rsid w:val="00352AAF"/>
    <w:rsid w:val="00352B52"/>
    <w:rsid w:val="00353120"/>
    <w:rsid w:val="00353236"/>
    <w:rsid w:val="003533FD"/>
    <w:rsid w:val="00353421"/>
    <w:rsid w:val="0035364F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8CE"/>
    <w:rsid w:val="00354983"/>
    <w:rsid w:val="00354A25"/>
    <w:rsid w:val="00354B85"/>
    <w:rsid w:val="003550F6"/>
    <w:rsid w:val="003550F7"/>
    <w:rsid w:val="00355194"/>
    <w:rsid w:val="0035561F"/>
    <w:rsid w:val="00355B3C"/>
    <w:rsid w:val="00355CA8"/>
    <w:rsid w:val="00355E5D"/>
    <w:rsid w:val="00356139"/>
    <w:rsid w:val="00356249"/>
    <w:rsid w:val="0035655C"/>
    <w:rsid w:val="00356691"/>
    <w:rsid w:val="00356B84"/>
    <w:rsid w:val="00356D3D"/>
    <w:rsid w:val="00356FC7"/>
    <w:rsid w:val="003572C3"/>
    <w:rsid w:val="00357797"/>
    <w:rsid w:val="0036004C"/>
    <w:rsid w:val="00360481"/>
    <w:rsid w:val="00360526"/>
    <w:rsid w:val="00360727"/>
    <w:rsid w:val="00360B1E"/>
    <w:rsid w:val="003610E5"/>
    <w:rsid w:val="00361475"/>
    <w:rsid w:val="00361555"/>
    <w:rsid w:val="00361797"/>
    <w:rsid w:val="00362640"/>
    <w:rsid w:val="00362B64"/>
    <w:rsid w:val="00362CC4"/>
    <w:rsid w:val="00363011"/>
    <w:rsid w:val="0036308A"/>
    <w:rsid w:val="003631A2"/>
    <w:rsid w:val="003632CC"/>
    <w:rsid w:val="003632F5"/>
    <w:rsid w:val="00363515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D1B"/>
    <w:rsid w:val="00364E1F"/>
    <w:rsid w:val="00364F40"/>
    <w:rsid w:val="00365342"/>
    <w:rsid w:val="00365475"/>
    <w:rsid w:val="00365938"/>
    <w:rsid w:val="0036593F"/>
    <w:rsid w:val="00365C3F"/>
    <w:rsid w:val="00365C83"/>
    <w:rsid w:val="00365D59"/>
    <w:rsid w:val="003661CC"/>
    <w:rsid w:val="003662D5"/>
    <w:rsid w:val="00366642"/>
    <w:rsid w:val="003667E1"/>
    <w:rsid w:val="00366A9F"/>
    <w:rsid w:val="00366AC3"/>
    <w:rsid w:val="00366BA7"/>
    <w:rsid w:val="00366C83"/>
    <w:rsid w:val="00366F0A"/>
    <w:rsid w:val="00367546"/>
    <w:rsid w:val="003679C8"/>
    <w:rsid w:val="00367ABE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AE"/>
    <w:rsid w:val="00370AAC"/>
    <w:rsid w:val="00370B56"/>
    <w:rsid w:val="00371322"/>
    <w:rsid w:val="003713D8"/>
    <w:rsid w:val="0037149D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9E0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E60"/>
    <w:rsid w:val="00374070"/>
    <w:rsid w:val="003742AB"/>
    <w:rsid w:val="003742E8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819"/>
    <w:rsid w:val="00375B13"/>
    <w:rsid w:val="00375E76"/>
    <w:rsid w:val="00375E94"/>
    <w:rsid w:val="00376350"/>
    <w:rsid w:val="003765B8"/>
    <w:rsid w:val="00376B44"/>
    <w:rsid w:val="00376B4B"/>
    <w:rsid w:val="00376CA6"/>
    <w:rsid w:val="00376CB5"/>
    <w:rsid w:val="00376FFE"/>
    <w:rsid w:val="00377483"/>
    <w:rsid w:val="00377587"/>
    <w:rsid w:val="00377590"/>
    <w:rsid w:val="003775D5"/>
    <w:rsid w:val="003777BA"/>
    <w:rsid w:val="00377CE9"/>
    <w:rsid w:val="00377D6A"/>
    <w:rsid w:val="00380137"/>
    <w:rsid w:val="00380327"/>
    <w:rsid w:val="00380391"/>
    <w:rsid w:val="00380469"/>
    <w:rsid w:val="00380742"/>
    <w:rsid w:val="00380B6B"/>
    <w:rsid w:val="00380C3F"/>
    <w:rsid w:val="00380F19"/>
    <w:rsid w:val="00381147"/>
    <w:rsid w:val="00381661"/>
    <w:rsid w:val="00381A94"/>
    <w:rsid w:val="00381BB5"/>
    <w:rsid w:val="00381E9F"/>
    <w:rsid w:val="00382295"/>
    <w:rsid w:val="0038245B"/>
    <w:rsid w:val="00382490"/>
    <w:rsid w:val="00382584"/>
    <w:rsid w:val="00382D1E"/>
    <w:rsid w:val="00382D22"/>
    <w:rsid w:val="00383333"/>
    <w:rsid w:val="003834A6"/>
    <w:rsid w:val="0038390B"/>
    <w:rsid w:val="00383B88"/>
    <w:rsid w:val="0038429B"/>
    <w:rsid w:val="00384389"/>
    <w:rsid w:val="00384664"/>
    <w:rsid w:val="0038473B"/>
    <w:rsid w:val="003847F6"/>
    <w:rsid w:val="00384DEB"/>
    <w:rsid w:val="00385070"/>
    <w:rsid w:val="003850EA"/>
    <w:rsid w:val="00385438"/>
    <w:rsid w:val="0038562C"/>
    <w:rsid w:val="00385CFC"/>
    <w:rsid w:val="00385D5C"/>
    <w:rsid w:val="00385E3D"/>
    <w:rsid w:val="003862DF"/>
    <w:rsid w:val="0038635E"/>
    <w:rsid w:val="00386997"/>
    <w:rsid w:val="00386B2D"/>
    <w:rsid w:val="00386C16"/>
    <w:rsid w:val="00386C22"/>
    <w:rsid w:val="00386C81"/>
    <w:rsid w:val="00386EE3"/>
    <w:rsid w:val="0038706E"/>
    <w:rsid w:val="00387416"/>
    <w:rsid w:val="0038743D"/>
    <w:rsid w:val="003875FC"/>
    <w:rsid w:val="00387776"/>
    <w:rsid w:val="00390105"/>
    <w:rsid w:val="0039016E"/>
    <w:rsid w:val="003905D0"/>
    <w:rsid w:val="0039082A"/>
    <w:rsid w:val="00390A8E"/>
    <w:rsid w:val="00390E71"/>
    <w:rsid w:val="00390F61"/>
    <w:rsid w:val="00391167"/>
    <w:rsid w:val="00391191"/>
    <w:rsid w:val="00391448"/>
    <w:rsid w:val="003914EA"/>
    <w:rsid w:val="0039154B"/>
    <w:rsid w:val="0039163D"/>
    <w:rsid w:val="00391871"/>
    <w:rsid w:val="00391AC6"/>
    <w:rsid w:val="00392005"/>
    <w:rsid w:val="00392089"/>
    <w:rsid w:val="003922A5"/>
    <w:rsid w:val="00392A0E"/>
    <w:rsid w:val="00392F80"/>
    <w:rsid w:val="00393296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25E"/>
    <w:rsid w:val="003942E4"/>
    <w:rsid w:val="00394444"/>
    <w:rsid w:val="00394841"/>
    <w:rsid w:val="0039486C"/>
    <w:rsid w:val="00394C3D"/>
    <w:rsid w:val="00394D58"/>
    <w:rsid w:val="00394D74"/>
    <w:rsid w:val="00394E28"/>
    <w:rsid w:val="0039530F"/>
    <w:rsid w:val="00395454"/>
    <w:rsid w:val="00395AE7"/>
    <w:rsid w:val="003969DE"/>
    <w:rsid w:val="00396B45"/>
    <w:rsid w:val="00396DDB"/>
    <w:rsid w:val="00396E48"/>
    <w:rsid w:val="00396F0B"/>
    <w:rsid w:val="0039703B"/>
    <w:rsid w:val="00397190"/>
    <w:rsid w:val="00397CAF"/>
    <w:rsid w:val="003A0041"/>
    <w:rsid w:val="003A012E"/>
    <w:rsid w:val="003A01C4"/>
    <w:rsid w:val="003A03EE"/>
    <w:rsid w:val="003A098B"/>
    <w:rsid w:val="003A0EFE"/>
    <w:rsid w:val="003A1157"/>
    <w:rsid w:val="003A1559"/>
    <w:rsid w:val="003A1E03"/>
    <w:rsid w:val="003A1EA3"/>
    <w:rsid w:val="003A20B0"/>
    <w:rsid w:val="003A2328"/>
    <w:rsid w:val="003A2471"/>
    <w:rsid w:val="003A26EF"/>
    <w:rsid w:val="003A2785"/>
    <w:rsid w:val="003A2948"/>
    <w:rsid w:val="003A2993"/>
    <w:rsid w:val="003A2BD2"/>
    <w:rsid w:val="003A2DDB"/>
    <w:rsid w:val="003A303D"/>
    <w:rsid w:val="003A32A8"/>
    <w:rsid w:val="003A37C1"/>
    <w:rsid w:val="003A41C7"/>
    <w:rsid w:val="003A43C8"/>
    <w:rsid w:val="003A445D"/>
    <w:rsid w:val="003A44BB"/>
    <w:rsid w:val="003A4578"/>
    <w:rsid w:val="003A45D5"/>
    <w:rsid w:val="003A4876"/>
    <w:rsid w:val="003A4C58"/>
    <w:rsid w:val="003A55A7"/>
    <w:rsid w:val="003A57D1"/>
    <w:rsid w:val="003A581F"/>
    <w:rsid w:val="003A5BFA"/>
    <w:rsid w:val="003A5FD8"/>
    <w:rsid w:val="003A6044"/>
    <w:rsid w:val="003A61D2"/>
    <w:rsid w:val="003A63C6"/>
    <w:rsid w:val="003A65BF"/>
    <w:rsid w:val="003A664E"/>
    <w:rsid w:val="003A670F"/>
    <w:rsid w:val="003A6799"/>
    <w:rsid w:val="003A679F"/>
    <w:rsid w:val="003A67C4"/>
    <w:rsid w:val="003A6906"/>
    <w:rsid w:val="003A693E"/>
    <w:rsid w:val="003A699A"/>
    <w:rsid w:val="003A6D7B"/>
    <w:rsid w:val="003A6DAB"/>
    <w:rsid w:val="003A6E34"/>
    <w:rsid w:val="003A70F2"/>
    <w:rsid w:val="003A7576"/>
    <w:rsid w:val="003A7775"/>
    <w:rsid w:val="003A7A36"/>
    <w:rsid w:val="003A7A81"/>
    <w:rsid w:val="003A7C2F"/>
    <w:rsid w:val="003B06A2"/>
    <w:rsid w:val="003B08CB"/>
    <w:rsid w:val="003B09BE"/>
    <w:rsid w:val="003B0BE2"/>
    <w:rsid w:val="003B0C7D"/>
    <w:rsid w:val="003B0CA7"/>
    <w:rsid w:val="003B0E99"/>
    <w:rsid w:val="003B12A2"/>
    <w:rsid w:val="003B13B5"/>
    <w:rsid w:val="003B14EA"/>
    <w:rsid w:val="003B15C6"/>
    <w:rsid w:val="003B1954"/>
    <w:rsid w:val="003B1D54"/>
    <w:rsid w:val="003B1D78"/>
    <w:rsid w:val="003B203A"/>
    <w:rsid w:val="003B22BA"/>
    <w:rsid w:val="003B22DA"/>
    <w:rsid w:val="003B23D1"/>
    <w:rsid w:val="003B268A"/>
    <w:rsid w:val="003B2AEA"/>
    <w:rsid w:val="003B2B5E"/>
    <w:rsid w:val="003B2D6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4116"/>
    <w:rsid w:val="003B4292"/>
    <w:rsid w:val="003B46E0"/>
    <w:rsid w:val="003B48E8"/>
    <w:rsid w:val="003B4A12"/>
    <w:rsid w:val="003B4D0D"/>
    <w:rsid w:val="003B4EE1"/>
    <w:rsid w:val="003B4F0B"/>
    <w:rsid w:val="003B50D2"/>
    <w:rsid w:val="003B51F9"/>
    <w:rsid w:val="003B5369"/>
    <w:rsid w:val="003B559A"/>
    <w:rsid w:val="003B578F"/>
    <w:rsid w:val="003B58AA"/>
    <w:rsid w:val="003B59A7"/>
    <w:rsid w:val="003B59BD"/>
    <w:rsid w:val="003B5A30"/>
    <w:rsid w:val="003B5CA0"/>
    <w:rsid w:val="003B5FFB"/>
    <w:rsid w:val="003B62FC"/>
    <w:rsid w:val="003B6356"/>
    <w:rsid w:val="003B67C5"/>
    <w:rsid w:val="003B6BBA"/>
    <w:rsid w:val="003B6C8F"/>
    <w:rsid w:val="003B6EC0"/>
    <w:rsid w:val="003B6FB5"/>
    <w:rsid w:val="003B7078"/>
    <w:rsid w:val="003B7448"/>
    <w:rsid w:val="003B7559"/>
    <w:rsid w:val="003B78FE"/>
    <w:rsid w:val="003B79CF"/>
    <w:rsid w:val="003B7C6E"/>
    <w:rsid w:val="003B7D39"/>
    <w:rsid w:val="003B7E9C"/>
    <w:rsid w:val="003B7F25"/>
    <w:rsid w:val="003C0060"/>
    <w:rsid w:val="003C006F"/>
    <w:rsid w:val="003C0243"/>
    <w:rsid w:val="003C0768"/>
    <w:rsid w:val="003C0D59"/>
    <w:rsid w:val="003C1759"/>
    <w:rsid w:val="003C1900"/>
    <w:rsid w:val="003C1B74"/>
    <w:rsid w:val="003C1B7E"/>
    <w:rsid w:val="003C1C04"/>
    <w:rsid w:val="003C20B1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6F7"/>
    <w:rsid w:val="003C4D86"/>
    <w:rsid w:val="003C4E91"/>
    <w:rsid w:val="003C4F35"/>
    <w:rsid w:val="003C4F4B"/>
    <w:rsid w:val="003C5045"/>
    <w:rsid w:val="003C52F1"/>
    <w:rsid w:val="003C570E"/>
    <w:rsid w:val="003C5814"/>
    <w:rsid w:val="003C5D46"/>
    <w:rsid w:val="003C5E63"/>
    <w:rsid w:val="003C6691"/>
    <w:rsid w:val="003C66FE"/>
    <w:rsid w:val="003C6D96"/>
    <w:rsid w:val="003C6EE6"/>
    <w:rsid w:val="003C72B7"/>
    <w:rsid w:val="003C743D"/>
    <w:rsid w:val="003C763B"/>
    <w:rsid w:val="003C768C"/>
    <w:rsid w:val="003C76A9"/>
    <w:rsid w:val="003C79AE"/>
    <w:rsid w:val="003C7A3A"/>
    <w:rsid w:val="003C7AA7"/>
    <w:rsid w:val="003D0192"/>
    <w:rsid w:val="003D0597"/>
    <w:rsid w:val="003D08E1"/>
    <w:rsid w:val="003D0CB5"/>
    <w:rsid w:val="003D0D20"/>
    <w:rsid w:val="003D0D89"/>
    <w:rsid w:val="003D0F4A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F5"/>
    <w:rsid w:val="003D2975"/>
    <w:rsid w:val="003D2B23"/>
    <w:rsid w:val="003D2B25"/>
    <w:rsid w:val="003D302F"/>
    <w:rsid w:val="003D31C6"/>
    <w:rsid w:val="003D355B"/>
    <w:rsid w:val="003D371F"/>
    <w:rsid w:val="003D3A88"/>
    <w:rsid w:val="003D3E62"/>
    <w:rsid w:val="003D3F36"/>
    <w:rsid w:val="003D40A2"/>
    <w:rsid w:val="003D4432"/>
    <w:rsid w:val="003D4712"/>
    <w:rsid w:val="003D4728"/>
    <w:rsid w:val="003D47F9"/>
    <w:rsid w:val="003D48B9"/>
    <w:rsid w:val="003D49F1"/>
    <w:rsid w:val="003D5149"/>
    <w:rsid w:val="003D53A4"/>
    <w:rsid w:val="003D55A0"/>
    <w:rsid w:val="003D5727"/>
    <w:rsid w:val="003D5729"/>
    <w:rsid w:val="003D596E"/>
    <w:rsid w:val="003D5A05"/>
    <w:rsid w:val="003D5A82"/>
    <w:rsid w:val="003D5A85"/>
    <w:rsid w:val="003D5AB2"/>
    <w:rsid w:val="003D5C72"/>
    <w:rsid w:val="003D5D6B"/>
    <w:rsid w:val="003D5EDB"/>
    <w:rsid w:val="003D6008"/>
    <w:rsid w:val="003D602A"/>
    <w:rsid w:val="003D674E"/>
    <w:rsid w:val="003D675A"/>
    <w:rsid w:val="003D6770"/>
    <w:rsid w:val="003D6957"/>
    <w:rsid w:val="003D6BA4"/>
    <w:rsid w:val="003D6FB4"/>
    <w:rsid w:val="003D7358"/>
    <w:rsid w:val="003D768B"/>
    <w:rsid w:val="003D78A0"/>
    <w:rsid w:val="003D79EE"/>
    <w:rsid w:val="003D7B24"/>
    <w:rsid w:val="003D7B57"/>
    <w:rsid w:val="003D7BD2"/>
    <w:rsid w:val="003D7D35"/>
    <w:rsid w:val="003D7D3F"/>
    <w:rsid w:val="003D7E5D"/>
    <w:rsid w:val="003D7E65"/>
    <w:rsid w:val="003E01B5"/>
    <w:rsid w:val="003E0520"/>
    <w:rsid w:val="003E05A2"/>
    <w:rsid w:val="003E0658"/>
    <w:rsid w:val="003E0BBD"/>
    <w:rsid w:val="003E0E7A"/>
    <w:rsid w:val="003E0F76"/>
    <w:rsid w:val="003E10C5"/>
    <w:rsid w:val="003E1371"/>
    <w:rsid w:val="003E14DF"/>
    <w:rsid w:val="003E1508"/>
    <w:rsid w:val="003E18A8"/>
    <w:rsid w:val="003E1A5E"/>
    <w:rsid w:val="003E1B51"/>
    <w:rsid w:val="003E1E29"/>
    <w:rsid w:val="003E1ECF"/>
    <w:rsid w:val="003E20BF"/>
    <w:rsid w:val="003E20DC"/>
    <w:rsid w:val="003E25C8"/>
    <w:rsid w:val="003E26BC"/>
    <w:rsid w:val="003E298E"/>
    <w:rsid w:val="003E2BEB"/>
    <w:rsid w:val="003E2C4B"/>
    <w:rsid w:val="003E2DA6"/>
    <w:rsid w:val="003E3038"/>
    <w:rsid w:val="003E324E"/>
    <w:rsid w:val="003E37B8"/>
    <w:rsid w:val="003E39B9"/>
    <w:rsid w:val="003E3BA3"/>
    <w:rsid w:val="003E3C55"/>
    <w:rsid w:val="003E4137"/>
    <w:rsid w:val="003E4163"/>
    <w:rsid w:val="003E428A"/>
    <w:rsid w:val="003E42A8"/>
    <w:rsid w:val="003E4A5B"/>
    <w:rsid w:val="003E4BAF"/>
    <w:rsid w:val="003E4C90"/>
    <w:rsid w:val="003E5199"/>
    <w:rsid w:val="003E5214"/>
    <w:rsid w:val="003E5B7B"/>
    <w:rsid w:val="003E5CA8"/>
    <w:rsid w:val="003E5CF6"/>
    <w:rsid w:val="003E5D0E"/>
    <w:rsid w:val="003E5D3A"/>
    <w:rsid w:val="003E610E"/>
    <w:rsid w:val="003E6170"/>
    <w:rsid w:val="003E61B4"/>
    <w:rsid w:val="003E61E6"/>
    <w:rsid w:val="003E643B"/>
    <w:rsid w:val="003E6767"/>
    <w:rsid w:val="003E68AE"/>
    <w:rsid w:val="003E69D4"/>
    <w:rsid w:val="003E6B47"/>
    <w:rsid w:val="003E6BAF"/>
    <w:rsid w:val="003E6DA8"/>
    <w:rsid w:val="003E6E68"/>
    <w:rsid w:val="003E70AD"/>
    <w:rsid w:val="003E71E5"/>
    <w:rsid w:val="003E749E"/>
    <w:rsid w:val="003E75D6"/>
    <w:rsid w:val="003E7DE7"/>
    <w:rsid w:val="003F02D5"/>
    <w:rsid w:val="003F06E0"/>
    <w:rsid w:val="003F0A0A"/>
    <w:rsid w:val="003F1067"/>
    <w:rsid w:val="003F11B9"/>
    <w:rsid w:val="003F1221"/>
    <w:rsid w:val="003F12BA"/>
    <w:rsid w:val="003F14A7"/>
    <w:rsid w:val="003F15F1"/>
    <w:rsid w:val="003F1D71"/>
    <w:rsid w:val="003F2371"/>
    <w:rsid w:val="003F2691"/>
    <w:rsid w:val="003F2924"/>
    <w:rsid w:val="003F299C"/>
    <w:rsid w:val="003F2A5C"/>
    <w:rsid w:val="003F2DC4"/>
    <w:rsid w:val="003F2E99"/>
    <w:rsid w:val="003F30DE"/>
    <w:rsid w:val="003F3242"/>
    <w:rsid w:val="003F325F"/>
    <w:rsid w:val="003F32C7"/>
    <w:rsid w:val="003F3B72"/>
    <w:rsid w:val="003F3DD0"/>
    <w:rsid w:val="003F405F"/>
    <w:rsid w:val="003F40BC"/>
    <w:rsid w:val="003F4146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8B5"/>
    <w:rsid w:val="003F59DD"/>
    <w:rsid w:val="003F5B04"/>
    <w:rsid w:val="003F691B"/>
    <w:rsid w:val="003F69AA"/>
    <w:rsid w:val="003F6A43"/>
    <w:rsid w:val="003F6EED"/>
    <w:rsid w:val="003F6F6B"/>
    <w:rsid w:val="003F6FFC"/>
    <w:rsid w:val="003F7110"/>
    <w:rsid w:val="003F7598"/>
    <w:rsid w:val="003F76DE"/>
    <w:rsid w:val="003F77E8"/>
    <w:rsid w:val="003F7964"/>
    <w:rsid w:val="003F7C5A"/>
    <w:rsid w:val="003F7CD5"/>
    <w:rsid w:val="0040015E"/>
    <w:rsid w:val="00400474"/>
    <w:rsid w:val="00400A41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777"/>
    <w:rsid w:val="00401C27"/>
    <w:rsid w:val="00401D17"/>
    <w:rsid w:val="00401F2A"/>
    <w:rsid w:val="004021A8"/>
    <w:rsid w:val="004022E6"/>
    <w:rsid w:val="0040243F"/>
    <w:rsid w:val="004025D3"/>
    <w:rsid w:val="004025F8"/>
    <w:rsid w:val="00402639"/>
    <w:rsid w:val="0040276B"/>
    <w:rsid w:val="00402839"/>
    <w:rsid w:val="0040286C"/>
    <w:rsid w:val="004029A8"/>
    <w:rsid w:val="004033CD"/>
    <w:rsid w:val="004033D4"/>
    <w:rsid w:val="00403760"/>
    <w:rsid w:val="004038D9"/>
    <w:rsid w:val="00403993"/>
    <w:rsid w:val="00403DE8"/>
    <w:rsid w:val="00404053"/>
    <w:rsid w:val="0040442D"/>
    <w:rsid w:val="00404CB2"/>
    <w:rsid w:val="00404E44"/>
    <w:rsid w:val="00405038"/>
    <w:rsid w:val="004051EB"/>
    <w:rsid w:val="004058C5"/>
    <w:rsid w:val="0040596D"/>
    <w:rsid w:val="00405B93"/>
    <w:rsid w:val="00405BDF"/>
    <w:rsid w:val="00405F1D"/>
    <w:rsid w:val="00405FB0"/>
    <w:rsid w:val="004060B1"/>
    <w:rsid w:val="0040623C"/>
    <w:rsid w:val="00406830"/>
    <w:rsid w:val="00406948"/>
    <w:rsid w:val="004069E0"/>
    <w:rsid w:val="00406D04"/>
    <w:rsid w:val="00406F9B"/>
    <w:rsid w:val="00407149"/>
    <w:rsid w:val="004071DB"/>
    <w:rsid w:val="00407762"/>
    <w:rsid w:val="00407B3E"/>
    <w:rsid w:val="00407DC1"/>
    <w:rsid w:val="00407F12"/>
    <w:rsid w:val="00410217"/>
    <w:rsid w:val="0041099B"/>
    <w:rsid w:val="00410B94"/>
    <w:rsid w:val="00410CB3"/>
    <w:rsid w:val="00410E26"/>
    <w:rsid w:val="004111CD"/>
    <w:rsid w:val="004113C0"/>
    <w:rsid w:val="004113D6"/>
    <w:rsid w:val="004119F3"/>
    <w:rsid w:val="00411E9A"/>
    <w:rsid w:val="00411EB9"/>
    <w:rsid w:val="004120AA"/>
    <w:rsid w:val="004121F7"/>
    <w:rsid w:val="004122B0"/>
    <w:rsid w:val="004123AD"/>
    <w:rsid w:val="004123BA"/>
    <w:rsid w:val="004123DE"/>
    <w:rsid w:val="00412401"/>
    <w:rsid w:val="00412A96"/>
    <w:rsid w:val="00412AFC"/>
    <w:rsid w:val="00412C62"/>
    <w:rsid w:val="004133EC"/>
    <w:rsid w:val="0041349C"/>
    <w:rsid w:val="004139E4"/>
    <w:rsid w:val="00413B6A"/>
    <w:rsid w:val="00413CFD"/>
    <w:rsid w:val="00413F4F"/>
    <w:rsid w:val="00413F93"/>
    <w:rsid w:val="00414022"/>
    <w:rsid w:val="004141DD"/>
    <w:rsid w:val="004144A9"/>
    <w:rsid w:val="004147C6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B06"/>
    <w:rsid w:val="00415B83"/>
    <w:rsid w:val="00415BA7"/>
    <w:rsid w:val="00415BE9"/>
    <w:rsid w:val="00415C62"/>
    <w:rsid w:val="00416521"/>
    <w:rsid w:val="0041671E"/>
    <w:rsid w:val="004167BA"/>
    <w:rsid w:val="00416C52"/>
    <w:rsid w:val="00416E44"/>
    <w:rsid w:val="00417708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B89"/>
    <w:rsid w:val="00420BB5"/>
    <w:rsid w:val="00420C95"/>
    <w:rsid w:val="00420DA8"/>
    <w:rsid w:val="004210F2"/>
    <w:rsid w:val="004210F6"/>
    <w:rsid w:val="00421381"/>
    <w:rsid w:val="00421573"/>
    <w:rsid w:val="0042187D"/>
    <w:rsid w:val="00421B5C"/>
    <w:rsid w:val="00421C7A"/>
    <w:rsid w:val="00421D58"/>
    <w:rsid w:val="00422481"/>
    <w:rsid w:val="004224E7"/>
    <w:rsid w:val="0042279B"/>
    <w:rsid w:val="00422BEB"/>
    <w:rsid w:val="00422CB0"/>
    <w:rsid w:val="00423074"/>
    <w:rsid w:val="004231C4"/>
    <w:rsid w:val="0042395A"/>
    <w:rsid w:val="00423A8A"/>
    <w:rsid w:val="00423BF0"/>
    <w:rsid w:val="00423F4D"/>
    <w:rsid w:val="00423FEF"/>
    <w:rsid w:val="00424403"/>
    <w:rsid w:val="00424470"/>
    <w:rsid w:val="00424634"/>
    <w:rsid w:val="00424B96"/>
    <w:rsid w:val="004257F6"/>
    <w:rsid w:val="00425CA9"/>
    <w:rsid w:val="00425E0E"/>
    <w:rsid w:val="00426027"/>
    <w:rsid w:val="0042614A"/>
    <w:rsid w:val="004261A6"/>
    <w:rsid w:val="00426308"/>
    <w:rsid w:val="00426454"/>
    <w:rsid w:val="00426548"/>
    <w:rsid w:val="00426A19"/>
    <w:rsid w:val="0042718E"/>
    <w:rsid w:val="00427235"/>
    <w:rsid w:val="004273F7"/>
    <w:rsid w:val="004275FC"/>
    <w:rsid w:val="00427922"/>
    <w:rsid w:val="00427F7E"/>
    <w:rsid w:val="00427FED"/>
    <w:rsid w:val="00430000"/>
    <w:rsid w:val="004301DE"/>
    <w:rsid w:val="0043022E"/>
    <w:rsid w:val="00430D3F"/>
    <w:rsid w:val="00430D56"/>
    <w:rsid w:val="00430E61"/>
    <w:rsid w:val="00431439"/>
    <w:rsid w:val="00431483"/>
    <w:rsid w:val="004315AA"/>
    <w:rsid w:val="00431702"/>
    <w:rsid w:val="0043175C"/>
    <w:rsid w:val="00431862"/>
    <w:rsid w:val="00431B4E"/>
    <w:rsid w:val="004320FE"/>
    <w:rsid w:val="0043221D"/>
    <w:rsid w:val="0043226C"/>
    <w:rsid w:val="00432B27"/>
    <w:rsid w:val="00433268"/>
    <w:rsid w:val="00433752"/>
    <w:rsid w:val="004339A9"/>
    <w:rsid w:val="00433E0A"/>
    <w:rsid w:val="00434695"/>
    <w:rsid w:val="00434B99"/>
    <w:rsid w:val="00434D50"/>
    <w:rsid w:val="00435121"/>
    <w:rsid w:val="00435317"/>
    <w:rsid w:val="004356E4"/>
    <w:rsid w:val="00435A9C"/>
    <w:rsid w:val="00435AEA"/>
    <w:rsid w:val="00435CB3"/>
    <w:rsid w:val="00435E13"/>
    <w:rsid w:val="00435E6F"/>
    <w:rsid w:val="00435EE3"/>
    <w:rsid w:val="00436163"/>
    <w:rsid w:val="00436221"/>
    <w:rsid w:val="00436AEB"/>
    <w:rsid w:val="00436CA7"/>
    <w:rsid w:val="00436D4E"/>
    <w:rsid w:val="00436DF7"/>
    <w:rsid w:val="0043708B"/>
    <w:rsid w:val="0043728C"/>
    <w:rsid w:val="004372FB"/>
    <w:rsid w:val="0043740F"/>
    <w:rsid w:val="0043749A"/>
    <w:rsid w:val="00437540"/>
    <w:rsid w:val="004377EA"/>
    <w:rsid w:val="004379DB"/>
    <w:rsid w:val="00437C12"/>
    <w:rsid w:val="00437FDB"/>
    <w:rsid w:val="00440222"/>
    <w:rsid w:val="00440223"/>
    <w:rsid w:val="00440507"/>
    <w:rsid w:val="004405F2"/>
    <w:rsid w:val="0044082A"/>
    <w:rsid w:val="0044109D"/>
    <w:rsid w:val="00441279"/>
    <w:rsid w:val="00441493"/>
    <w:rsid w:val="00441580"/>
    <w:rsid w:val="0044158D"/>
    <w:rsid w:val="004418D0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A36"/>
    <w:rsid w:val="00443A6B"/>
    <w:rsid w:val="00443D5B"/>
    <w:rsid w:val="00443DF0"/>
    <w:rsid w:val="00443F00"/>
    <w:rsid w:val="00443FF9"/>
    <w:rsid w:val="0044447A"/>
    <w:rsid w:val="004444DD"/>
    <w:rsid w:val="004445A6"/>
    <w:rsid w:val="00444650"/>
    <w:rsid w:val="0044478C"/>
    <w:rsid w:val="004449E0"/>
    <w:rsid w:val="00445741"/>
    <w:rsid w:val="0044575A"/>
    <w:rsid w:val="00445833"/>
    <w:rsid w:val="00445CA1"/>
    <w:rsid w:val="0044628D"/>
    <w:rsid w:val="004465FD"/>
    <w:rsid w:val="0044682F"/>
    <w:rsid w:val="00446903"/>
    <w:rsid w:val="0044690C"/>
    <w:rsid w:val="00446D5A"/>
    <w:rsid w:val="00447144"/>
    <w:rsid w:val="00447544"/>
    <w:rsid w:val="00447960"/>
    <w:rsid w:val="00447BAE"/>
    <w:rsid w:val="00450122"/>
    <w:rsid w:val="00450311"/>
    <w:rsid w:val="004503BF"/>
    <w:rsid w:val="00450421"/>
    <w:rsid w:val="00450458"/>
    <w:rsid w:val="00450597"/>
    <w:rsid w:val="004506B4"/>
    <w:rsid w:val="00450B24"/>
    <w:rsid w:val="00450DE2"/>
    <w:rsid w:val="00451124"/>
    <w:rsid w:val="0045133B"/>
    <w:rsid w:val="00451476"/>
    <w:rsid w:val="004518D8"/>
    <w:rsid w:val="00451D7B"/>
    <w:rsid w:val="0045202D"/>
    <w:rsid w:val="0045207D"/>
    <w:rsid w:val="0045219C"/>
    <w:rsid w:val="00452316"/>
    <w:rsid w:val="00452358"/>
    <w:rsid w:val="00452CAE"/>
    <w:rsid w:val="00452E6C"/>
    <w:rsid w:val="00452F35"/>
    <w:rsid w:val="00453522"/>
    <w:rsid w:val="004537A5"/>
    <w:rsid w:val="004539E5"/>
    <w:rsid w:val="00453E0B"/>
    <w:rsid w:val="00453E79"/>
    <w:rsid w:val="00453F87"/>
    <w:rsid w:val="0045409D"/>
    <w:rsid w:val="004549B5"/>
    <w:rsid w:val="00454D13"/>
    <w:rsid w:val="00454ED9"/>
    <w:rsid w:val="004550BD"/>
    <w:rsid w:val="00455539"/>
    <w:rsid w:val="004559FA"/>
    <w:rsid w:val="00455DF7"/>
    <w:rsid w:val="004563FD"/>
    <w:rsid w:val="00456405"/>
    <w:rsid w:val="00456543"/>
    <w:rsid w:val="0045661C"/>
    <w:rsid w:val="0045691D"/>
    <w:rsid w:val="004569B9"/>
    <w:rsid w:val="00456B54"/>
    <w:rsid w:val="00456BE0"/>
    <w:rsid w:val="00456CFD"/>
    <w:rsid w:val="00456EE4"/>
    <w:rsid w:val="00457094"/>
    <w:rsid w:val="0045747C"/>
    <w:rsid w:val="004576A4"/>
    <w:rsid w:val="0045790D"/>
    <w:rsid w:val="004579D8"/>
    <w:rsid w:val="00457B96"/>
    <w:rsid w:val="00457CDF"/>
    <w:rsid w:val="00457DDC"/>
    <w:rsid w:val="004604AB"/>
    <w:rsid w:val="00460516"/>
    <w:rsid w:val="0046066F"/>
    <w:rsid w:val="004607DE"/>
    <w:rsid w:val="00460EA4"/>
    <w:rsid w:val="00460F97"/>
    <w:rsid w:val="0046119E"/>
    <w:rsid w:val="00461440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8AC"/>
    <w:rsid w:val="00462BD3"/>
    <w:rsid w:val="00462BE6"/>
    <w:rsid w:val="00462D6B"/>
    <w:rsid w:val="00462E50"/>
    <w:rsid w:val="004631D5"/>
    <w:rsid w:val="0046325A"/>
    <w:rsid w:val="00463E19"/>
    <w:rsid w:val="004640D0"/>
    <w:rsid w:val="0046461C"/>
    <w:rsid w:val="0046470F"/>
    <w:rsid w:val="00464A45"/>
    <w:rsid w:val="00464DFF"/>
    <w:rsid w:val="00464FE4"/>
    <w:rsid w:val="00465258"/>
    <w:rsid w:val="004653A5"/>
    <w:rsid w:val="004653B5"/>
    <w:rsid w:val="0046547A"/>
    <w:rsid w:val="00465554"/>
    <w:rsid w:val="004655B7"/>
    <w:rsid w:val="004655E1"/>
    <w:rsid w:val="00465611"/>
    <w:rsid w:val="004659FE"/>
    <w:rsid w:val="00465CD8"/>
    <w:rsid w:val="00465ED2"/>
    <w:rsid w:val="0046621C"/>
    <w:rsid w:val="004663E2"/>
    <w:rsid w:val="00466628"/>
    <w:rsid w:val="004667D5"/>
    <w:rsid w:val="00466933"/>
    <w:rsid w:val="00466937"/>
    <w:rsid w:val="00466BC0"/>
    <w:rsid w:val="00467024"/>
    <w:rsid w:val="004670FE"/>
    <w:rsid w:val="0046736F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E45"/>
    <w:rsid w:val="00471176"/>
    <w:rsid w:val="00471557"/>
    <w:rsid w:val="00471801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3271"/>
    <w:rsid w:val="00473294"/>
    <w:rsid w:val="004733F0"/>
    <w:rsid w:val="00473428"/>
    <w:rsid w:val="0047357B"/>
    <w:rsid w:val="00473950"/>
    <w:rsid w:val="00473A4D"/>
    <w:rsid w:val="00473B42"/>
    <w:rsid w:val="00473EA5"/>
    <w:rsid w:val="00473F14"/>
    <w:rsid w:val="00474181"/>
    <w:rsid w:val="0047431D"/>
    <w:rsid w:val="00474493"/>
    <w:rsid w:val="004745E7"/>
    <w:rsid w:val="004746B0"/>
    <w:rsid w:val="004747AC"/>
    <w:rsid w:val="00474D2A"/>
    <w:rsid w:val="00474EC0"/>
    <w:rsid w:val="00475098"/>
    <w:rsid w:val="00475122"/>
    <w:rsid w:val="00475158"/>
    <w:rsid w:val="00475743"/>
    <w:rsid w:val="0047588D"/>
    <w:rsid w:val="00475963"/>
    <w:rsid w:val="00475D91"/>
    <w:rsid w:val="004760BC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66"/>
    <w:rsid w:val="00477FB1"/>
    <w:rsid w:val="00480007"/>
    <w:rsid w:val="00480185"/>
    <w:rsid w:val="004804EB"/>
    <w:rsid w:val="00480711"/>
    <w:rsid w:val="00480712"/>
    <w:rsid w:val="00480862"/>
    <w:rsid w:val="00480BBE"/>
    <w:rsid w:val="00480BEA"/>
    <w:rsid w:val="004814DC"/>
    <w:rsid w:val="004814F9"/>
    <w:rsid w:val="00481813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300C"/>
    <w:rsid w:val="00483069"/>
    <w:rsid w:val="004830A7"/>
    <w:rsid w:val="00483102"/>
    <w:rsid w:val="004831E2"/>
    <w:rsid w:val="0048355C"/>
    <w:rsid w:val="00483724"/>
    <w:rsid w:val="00483751"/>
    <w:rsid w:val="00483832"/>
    <w:rsid w:val="004838EB"/>
    <w:rsid w:val="0048408A"/>
    <w:rsid w:val="004843B3"/>
    <w:rsid w:val="0048471B"/>
    <w:rsid w:val="004847A9"/>
    <w:rsid w:val="0048481B"/>
    <w:rsid w:val="0048495E"/>
    <w:rsid w:val="00484E52"/>
    <w:rsid w:val="00484E68"/>
    <w:rsid w:val="00484E98"/>
    <w:rsid w:val="00485443"/>
    <w:rsid w:val="004854D1"/>
    <w:rsid w:val="0048550E"/>
    <w:rsid w:val="0048550F"/>
    <w:rsid w:val="00485566"/>
    <w:rsid w:val="004856AC"/>
    <w:rsid w:val="00485AA2"/>
    <w:rsid w:val="00485DE3"/>
    <w:rsid w:val="004867DB"/>
    <w:rsid w:val="00486909"/>
    <w:rsid w:val="0048691E"/>
    <w:rsid w:val="00486A0E"/>
    <w:rsid w:val="00486DA2"/>
    <w:rsid w:val="0048708F"/>
    <w:rsid w:val="004872A8"/>
    <w:rsid w:val="00487561"/>
    <w:rsid w:val="00487A3D"/>
    <w:rsid w:val="00487DD5"/>
    <w:rsid w:val="004901BF"/>
    <w:rsid w:val="00490435"/>
    <w:rsid w:val="00490515"/>
    <w:rsid w:val="0049099E"/>
    <w:rsid w:val="00490D94"/>
    <w:rsid w:val="00491636"/>
    <w:rsid w:val="00491755"/>
    <w:rsid w:val="0049185C"/>
    <w:rsid w:val="00491877"/>
    <w:rsid w:val="00491967"/>
    <w:rsid w:val="00492054"/>
    <w:rsid w:val="004921D4"/>
    <w:rsid w:val="004922D7"/>
    <w:rsid w:val="004925F6"/>
    <w:rsid w:val="00492A14"/>
    <w:rsid w:val="00492B3A"/>
    <w:rsid w:val="00492D01"/>
    <w:rsid w:val="00492F1A"/>
    <w:rsid w:val="004930EB"/>
    <w:rsid w:val="004931BD"/>
    <w:rsid w:val="004932F4"/>
    <w:rsid w:val="0049332F"/>
    <w:rsid w:val="004935BC"/>
    <w:rsid w:val="004935DE"/>
    <w:rsid w:val="00493696"/>
    <w:rsid w:val="00493ABD"/>
    <w:rsid w:val="00493B3C"/>
    <w:rsid w:val="0049431C"/>
    <w:rsid w:val="004943B5"/>
    <w:rsid w:val="00494463"/>
    <w:rsid w:val="004946BA"/>
    <w:rsid w:val="0049477A"/>
    <w:rsid w:val="00494A48"/>
    <w:rsid w:val="00494D15"/>
    <w:rsid w:val="00494E98"/>
    <w:rsid w:val="00494EDC"/>
    <w:rsid w:val="00494F61"/>
    <w:rsid w:val="004950AC"/>
    <w:rsid w:val="0049527B"/>
    <w:rsid w:val="0049532C"/>
    <w:rsid w:val="004954B7"/>
    <w:rsid w:val="004955FA"/>
    <w:rsid w:val="00495BF4"/>
    <w:rsid w:val="00495EE5"/>
    <w:rsid w:val="00495FF1"/>
    <w:rsid w:val="004960CB"/>
    <w:rsid w:val="004961BC"/>
    <w:rsid w:val="00496313"/>
    <w:rsid w:val="004963E8"/>
    <w:rsid w:val="00497064"/>
    <w:rsid w:val="00497133"/>
    <w:rsid w:val="00497295"/>
    <w:rsid w:val="00497306"/>
    <w:rsid w:val="004973AE"/>
    <w:rsid w:val="00497517"/>
    <w:rsid w:val="004976A9"/>
    <w:rsid w:val="004977F1"/>
    <w:rsid w:val="00497851"/>
    <w:rsid w:val="00497923"/>
    <w:rsid w:val="00497A18"/>
    <w:rsid w:val="00497B2C"/>
    <w:rsid w:val="00497E62"/>
    <w:rsid w:val="00497F29"/>
    <w:rsid w:val="004A0353"/>
    <w:rsid w:val="004A03B5"/>
    <w:rsid w:val="004A0888"/>
    <w:rsid w:val="004A0FA8"/>
    <w:rsid w:val="004A1129"/>
    <w:rsid w:val="004A1178"/>
    <w:rsid w:val="004A11FC"/>
    <w:rsid w:val="004A12AA"/>
    <w:rsid w:val="004A13B3"/>
    <w:rsid w:val="004A195A"/>
    <w:rsid w:val="004A1A06"/>
    <w:rsid w:val="004A1EC4"/>
    <w:rsid w:val="004A2103"/>
    <w:rsid w:val="004A2718"/>
    <w:rsid w:val="004A284A"/>
    <w:rsid w:val="004A289C"/>
    <w:rsid w:val="004A2A28"/>
    <w:rsid w:val="004A2B69"/>
    <w:rsid w:val="004A2E00"/>
    <w:rsid w:val="004A3119"/>
    <w:rsid w:val="004A3252"/>
    <w:rsid w:val="004A3593"/>
    <w:rsid w:val="004A35D3"/>
    <w:rsid w:val="004A39A7"/>
    <w:rsid w:val="004A3AC2"/>
    <w:rsid w:val="004A3C2D"/>
    <w:rsid w:val="004A4074"/>
    <w:rsid w:val="004A40CF"/>
    <w:rsid w:val="004A4530"/>
    <w:rsid w:val="004A4A04"/>
    <w:rsid w:val="004A4CF8"/>
    <w:rsid w:val="004A5426"/>
    <w:rsid w:val="004A5537"/>
    <w:rsid w:val="004A553B"/>
    <w:rsid w:val="004A5676"/>
    <w:rsid w:val="004A5C54"/>
    <w:rsid w:val="004A62CD"/>
    <w:rsid w:val="004A69C9"/>
    <w:rsid w:val="004A6A7D"/>
    <w:rsid w:val="004A6B7F"/>
    <w:rsid w:val="004A6C0C"/>
    <w:rsid w:val="004A6EB3"/>
    <w:rsid w:val="004A6F62"/>
    <w:rsid w:val="004A72D0"/>
    <w:rsid w:val="004A736D"/>
    <w:rsid w:val="004A7386"/>
    <w:rsid w:val="004A74EB"/>
    <w:rsid w:val="004A7598"/>
    <w:rsid w:val="004A79A3"/>
    <w:rsid w:val="004A7A43"/>
    <w:rsid w:val="004A7B1B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A9"/>
    <w:rsid w:val="004B13C8"/>
    <w:rsid w:val="004B14AC"/>
    <w:rsid w:val="004B15CB"/>
    <w:rsid w:val="004B1A45"/>
    <w:rsid w:val="004B1FEC"/>
    <w:rsid w:val="004B2427"/>
    <w:rsid w:val="004B25B6"/>
    <w:rsid w:val="004B25EE"/>
    <w:rsid w:val="004B2AEE"/>
    <w:rsid w:val="004B2EB4"/>
    <w:rsid w:val="004B3082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7"/>
    <w:rsid w:val="004B5540"/>
    <w:rsid w:val="004B56FF"/>
    <w:rsid w:val="004B5B8D"/>
    <w:rsid w:val="004B5B98"/>
    <w:rsid w:val="004B5BFC"/>
    <w:rsid w:val="004B5DAA"/>
    <w:rsid w:val="004B5F9F"/>
    <w:rsid w:val="004B652C"/>
    <w:rsid w:val="004B699F"/>
    <w:rsid w:val="004B6A52"/>
    <w:rsid w:val="004B6BB8"/>
    <w:rsid w:val="004B6C9C"/>
    <w:rsid w:val="004B6D98"/>
    <w:rsid w:val="004B6DD6"/>
    <w:rsid w:val="004B6EF2"/>
    <w:rsid w:val="004B6F1D"/>
    <w:rsid w:val="004B6FC1"/>
    <w:rsid w:val="004B70A6"/>
    <w:rsid w:val="004B70E0"/>
    <w:rsid w:val="004B7167"/>
    <w:rsid w:val="004B72D3"/>
    <w:rsid w:val="004B730F"/>
    <w:rsid w:val="004B73CD"/>
    <w:rsid w:val="004B7683"/>
    <w:rsid w:val="004B787D"/>
    <w:rsid w:val="004B78B7"/>
    <w:rsid w:val="004B7AAC"/>
    <w:rsid w:val="004B7EF8"/>
    <w:rsid w:val="004B7F8D"/>
    <w:rsid w:val="004C0143"/>
    <w:rsid w:val="004C0778"/>
    <w:rsid w:val="004C07AF"/>
    <w:rsid w:val="004C0957"/>
    <w:rsid w:val="004C0984"/>
    <w:rsid w:val="004C0C74"/>
    <w:rsid w:val="004C0D03"/>
    <w:rsid w:val="004C1036"/>
    <w:rsid w:val="004C12DE"/>
    <w:rsid w:val="004C1764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742"/>
    <w:rsid w:val="004C2C3D"/>
    <w:rsid w:val="004C2CA6"/>
    <w:rsid w:val="004C2E22"/>
    <w:rsid w:val="004C2E23"/>
    <w:rsid w:val="004C31AC"/>
    <w:rsid w:val="004C331E"/>
    <w:rsid w:val="004C3385"/>
    <w:rsid w:val="004C3844"/>
    <w:rsid w:val="004C3C66"/>
    <w:rsid w:val="004C3C83"/>
    <w:rsid w:val="004C3CA4"/>
    <w:rsid w:val="004C3D21"/>
    <w:rsid w:val="004C3EEC"/>
    <w:rsid w:val="004C3F86"/>
    <w:rsid w:val="004C40AD"/>
    <w:rsid w:val="004C42D5"/>
    <w:rsid w:val="004C45D4"/>
    <w:rsid w:val="004C45E3"/>
    <w:rsid w:val="004C4611"/>
    <w:rsid w:val="004C47CB"/>
    <w:rsid w:val="004C48E7"/>
    <w:rsid w:val="004C4BF0"/>
    <w:rsid w:val="004C4E91"/>
    <w:rsid w:val="004C5372"/>
    <w:rsid w:val="004C57DF"/>
    <w:rsid w:val="004C5A2C"/>
    <w:rsid w:val="004C5B0E"/>
    <w:rsid w:val="004C5C9A"/>
    <w:rsid w:val="004C5F93"/>
    <w:rsid w:val="004C5FD4"/>
    <w:rsid w:val="004C6516"/>
    <w:rsid w:val="004C692D"/>
    <w:rsid w:val="004C6ADE"/>
    <w:rsid w:val="004C6BB7"/>
    <w:rsid w:val="004C7023"/>
    <w:rsid w:val="004C7084"/>
    <w:rsid w:val="004C718F"/>
    <w:rsid w:val="004C74C7"/>
    <w:rsid w:val="004C7715"/>
    <w:rsid w:val="004C7E83"/>
    <w:rsid w:val="004D011B"/>
    <w:rsid w:val="004D02AF"/>
    <w:rsid w:val="004D04A4"/>
    <w:rsid w:val="004D05CA"/>
    <w:rsid w:val="004D08CA"/>
    <w:rsid w:val="004D11EE"/>
    <w:rsid w:val="004D19E4"/>
    <w:rsid w:val="004D1B22"/>
    <w:rsid w:val="004D2073"/>
    <w:rsid w:val="004D21A9"/>
    <w:rsid w:val="004D2348"/>
    <w:rsid w:val="004D238B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C0"/>
    <w:rsid w:val="004D3FA8"/>
    <w:rsid w:val="004D483A"/>
    <w:rsid w:val="004D4BD9"/>
    <w:rsid w:val="004D4C46"/>
    <w:rsid w:val="004D4C85"/>
    <w:rsid w:val="004D4D32"/>
    <w:rsid w:val="004D4DA6"/>
    <w:rsid w:val="004D4E98"/>
    <w:rsid w:val="004D506A"/>
    <w:rsid w:val="004D57F9"/>
    <w:rsid w:val="004D5D03"/>
    <w:rsid w:val="004D5ED4"/>
    <w:rsid w:val="004D5FEA"/>
    <w:rsid w:val="004D60D3"/>
    <w:rsid w:val="004D60ED"/>
    <w:rsid w:val="004D63CB"/>
    <w:rsid w:val="004D642D"/>
    <w:rsid w:val="004D6737"/>
    <w:rsid w:val="004D67C8"/>
    <w:rsid w:val="004D6834"/>
    <w:rsid w:val="004D68F7"/>
    <w:rsid w:val="004D6910"/>
    <w:rsid w:val="004D6A4E"/>
    <w:rsid w:val="004D6BB4"/>
    <w:rsid w:val="004D6EDB"/>
    <w:rsid w:val="004D6F2A"/>
    <w:rsid w:val="004D6FCD"/>
    <w:rsid w:val="004D717E"/>
    <w:rsid w:val="004D72C8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31E"/>
    <w:rsid w:val="004E0482"/>
    <w:rsid w:val="004E04F7"/>
    <w:rsid w:val="004E055D"/>
    <w:rsid w:val="004E0683"/>
    <w:rsid w:val="004E06C4"/>
    <w:rsid w:val="004E06F3"/>
    <w:rsid w:val="004E0C88"/>
    <w:rsid w:val="004E0F0F"/>
    <w:rsid w:val="004E1067"/>
    <w:rsid w:val="004E10DF"/>
    <w:rsid w:val="004E1130"/>
    <w:rsid w:val="004E1151"/>
    <w:rsid w:val="004E1700"/>
    <w:rsid w:val="004E1859"/>
    <w:rsid w:val="004E1975"/>
    <w:rsid w:val="004E1BC4"/>
    <w:rsid w:val="004E1C4C"/>
    <w:rsid w:val="004E1C5E"/>
    <w:rsid w:val="004E2052"/>
    <w:rsid w:val="004E2204"/>
    <w:rsid w:val="004E2558"/>
    <w:rsid w:val="004E289C"/>
    <w:rsid w:val="004E2A57"/>
    <w:rsid w:val="004E304E"/>
    <w:rsid w:val="004E3060"/>
    <w:rsid w:val="004E30BA"/>
    <w:rsid w:val="004E32F7"/>
    <w:rsid w:val="004E379D"/>
    <w:rsid w:val="004E38C0"/>
    <w:rsid w:val="004E390B"/>
    <w:rsid w:val="004E3A1B"/>
    <w:rsid w:val="004E3C3D"/>
    <w:rsid w:val="004E3E44"/>
    <w:rsid w:val="004E4055"/>
    <w:rsid w:val="004E4592"/>
    <w:rsid w:val="004E46D7"/>
    <w:rsid w:val="004E46E7"/>
    <w:rsid w:val="004E4794"/>
    <w:rsid w:val="004E483C"/>
    <w:rsid w:val="004E4844"/>
    <w:rsid w:val="004E4CE0"/>
    <w:rsid w:val="004E4EAA"/>
    <w:rsid w:val="004E4EE8"/>
    <w:rsid w:val="004E5294"/>
    <w:rsid w:val="004E586B"/>
    <w:rsid w:val="004E594D"/>
    <w:rsid w:val="004E5978"/>
    <w:rsid w:val="004E5A57"/>
    <w:rsid w:val="004E5A5A"/>
    <w:rsid w:val="004E5BD5"/>
    <w:rsid w:val="004E5CA2"/>
    <w:rsid w:val="004E5E55"/>
    <w:rsid w:val="004E6067"/>
    <w:rsid w:val="004E6093"/>
    <w:rsid w:val="004E60CD"/>
    <w:rsid w:val="004E63DB"/>
    <w:rsid w:val="004E657F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37A"/>
    <w:rsid w:val="004E79D1"/>
    <w:rsid w:val="004E7AD7"/>
    <w:rsid w:val="004E7C71"/>
    <w:rsid w:val="004E7D5F"/>
    <w:rsid w:val="004E7F3A"/>
    <w:rsid w:val="004F0286"/>
    <w:rsid w:val="004F0297"/>
    <w:rsid w:val="004F02A9"/>
    <w:rsid w:val="004F02CF"/>
    <w:rsid w:val="004F05DB"/>
    <w:rsid w:val="004F07AC"/>
    <w:rsid w:val="004F0811"/>
    <w:rsid w:val="004F0BA9"/>
    <w:rsid w:val="004F1104"/>
    <w:rsid w:val="004F1418"/>
    <w:rsid w:val="004F16FD"/>
    <w:rsid w:val="004F1758"/>
    <w:rsid w:val="004F1939"/>
    <w:rsid w:val="004F1D09"/>
    <w:rsid w:val="004F1DED"/>
    <w:rsid w:val="004F1E9D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B0"/>
    <w:rsid w:val="004F38D3"/>
    <w:rsid w:val="004F3B01"/>
    <w:rsid w:val="004F3C15"/>
    <w:rsid w:val="004F4531"/>
    <w:rsid w:val="004F467F"/>
    <w:rsid w:val="004F4809"/>
    <w:rsid w:val="004F484D"/>
    <w:rsid w:val="004F492A"/>
    <w:rsid w:val="004F49B1"/>
    <w:rsid w:val="004F4F0C"/>
    <w:rsid w:val="004F4F5D"/>
    <w:rsid w:val="004F508E"/>
    <w:rsid w:val="004F5213"/>
    <w:rsid w:val="004F54C1"/>
    <w:rsid w:val="004F5702"/>
    <w:rsid w:val="004F5D07"/>
    <w:rsid w:val="004F5DE8"/>
    <w:rsid w:val="004F60C7"/>
    <w:rsid w:val="004F62CA"/>
    <w:rsid w:val="004F6357"/>
    <w:rsid w:val="004F68C1"/>
    <w:rsid w:val="004F6ACA"/>
    <w:rsid w:val="004F712D"/>
    <w:rsid w:val="004F7391"/>
    <w:rsid w:val="004F74BA"/>
    <w:rsid w:val="004F7AF6"/>
    <w:rsid w:val="004F7B9B"/>
    <w:rsid w:val="004F7BF1"/>
    <w:rsid w:val="004F7C81"/>
    <w:rsid w:val="004F7F5A"/>
    <w:rsid w:val="0050030F"/>
    <w:rsid w:val="00500318"/>
    <w:rsid w:val="00500628"/>
    <w:rsid w:val="00500659"/>
    <w:rsid w:val="005006C2"/>
    <w:rsid w:val="00500934"/>
    <w:rsid w:val="00500AD2"/>
    <w:rsid w:val="00500B89"/>
    <w:rsid w:val="00500BE1"/>
    <w:rsid w:val="00500D64"/>
    <w:rsid w:val="00501060"/>
    <w:rsid w:val="00501145"/>
    <w:rsid w:val="0050132F"/>
    <w:rsid w:val="00501511"/>
    <w:rsid w:val="005017B0"/>
    <w:rsid w:val="00501928"/>
    <w:rsid w:val="00501DAF"/>
    <w:rsid w:val="00501F35"/>
    <w:rsid w:val="00502323"/>
    <w:rsid w:val="005028D3"/>
    <w:rsid w:val="005029D3"/>
    <w:rsid w:val="00502AE8"/>
    <w:rsid w:val="00502CF7"/>
    <w:rsid w:val="00502FE3"/>
    <w:rsid w:val="005035CA"/>
    <w:rsid w:val="00503845"/>
    <w:rsid w:val="00503D60"/>
    <w:rsid w:val="00504049"/>
    <w:rsid w:val="005041E7"/>
    <w:rsid w:val="005044E4"/>
    <w:rsid w:val="0050463C"/>
    <w:rsid w:val="00504723"/>
    <w:rsid w:val="005048DA"/>
    <w:rsid w:val="00504F4E"/>
    <w:rsid w:val="005051CF"/>
    <w:rsid w:val="0050529F"/>
    <w:rsid w:val="005052C5"/>
    <w:rsid w:val="005053E6"/>
    <w:rsid w:val="005055A1"/>
    <w:rsid w:val="00505711"/>
    <w:rsid w:val="00505869"/>
    <w:rsid w:val="00505DBA"/>
    <w:rsid w:val="00506383"/>
    <w:rsid w:val="0050648F"/>
    <w:rsid w:val="00506917"/>
    <w:rsid w:val="00506A47"/>
    <w:rsid w:val="005073CB"/>
    <w:rsid w:val="00507796"/>
    <w:rsid w:val="005078C7"/>
    <w:rsid w:val="00507919"/>
    <w:rsid w:val="00507CFD"/>
    <w:rsid w:val="00507E53"/>
    <w:rsid w:val="00507EE7"/>
    <w:rsid w:val="00510BCB"/>
    <w:rsid w:val="00510FA8"/>
    <w:rsid w:val="00511148"/>
    <w:rsid w:val="00511278"/>
    <w:rsid w:val="005118AB"/>
    <w:rsid w:val="00511B60"/>
    <w:rsid w:val="00511D67"/>
    <w:rsid w:val="00511F9B"/>
    <w:rsid w:val="005120C0"/>
    <w:rsid w:val="00512133"/>
    <w:rsid w:val="005121B3"/>
    <w:rsid w:val="00512207"/>
    <w:rsid w:val="005126E1"/>
    <w:rsid w:val="0051286F"/>
    <w:rsid w:val="00512AD0"/>
    <w:rsid w:val="00512B2B"/>
    <w:rsid w:val="00512EA2"/>
    <w:rsid w:val="00512EFE"/>
    <w:rsid w:val="00513234"/>
    <w:rsid w:val="005132B2"/>
    <w:rsid w:val="005133EA"/>
    <w:rsid w:val="0051341F"/>
    <w:rsid w:val="0051380D"/>
    <w:rsid w:val="0051387A"/>
    <w:rsid w:val="00513C65"/>
    <w:rsid w:val="005140E1"/>
    <w:rsid w:val="005142CA"/>
    <w:rsid w:val="00514AE6"/>
    <w:rsid w:val="00514B82"/>
    <w:rsid w:val="00514B99"/>
    <w:rsid w:val="0051507D"/>
    <w:rsid w:val="005151A7"/>
    <w:rsid w:val="005152FE"/>
    <w:rsid w:val="00515970"/>
    <w:rsid w:val="00515B1B"/>
    <w:rsid w:val="00515F65"/>
    <w:rsid w:val="00515F7D"/>
    <w:rsid w:val="005163EB"/>
    <w:rsid w:val="00516550"/>
    <w:rsid w:val="00516A90"/>
    <w:rsid w:val="00516AB1"/>
    <w:rsid w:val="00516D73"/>
    <w:rsid w:val="00516F79"/>
    <w:rsid w:val="005171DC"/>
    <w:rsid w:val="0051736E"/>
    <w:rsid w:val="00517567"/>
    <w:rsid w:val="00517F6E"/>
    <w:rsid w:val="00520002"/>
    <w:rsid w:val="005200AE"/>
    <w:rsid w:val="0052031C"/>
    <w:rsid w:val="00520752"/>
    <w:rsid w:val="00520CDB"/>
    <w:rsid w:val="00520DD0"/>
    <w:rsid w:val="00520EC1"/>
    <w:rsid w:val="005215B9"/>
    <w:rsid w:val="0052165F"/>
    <w:rsid w:val="00521933"/>
    <w:rsid w:val="00521B73"/>
    <w:rsid w:val="00522066"/>
    <w:rsid w:val="005224B7"/>
    <w:rsid w:val="00522518"/>
    <w:rsid w:val="00522576"/>
    <w:rsid w:val="0052259C"/>
    <w:rsid w:val="005225B3"/>
    <w:rsid w:val="00522A1C"/>
    <w:rsid w:val="00522C08"/>
    <w:rsid w:val="00522C2C"/>
    <w:rsid w:val="00522E1B"/>
    <w:rsid w:val="00522FC1"/>
    <w:rsid w:val="005230BD"/>
    <w:rsid w:val="00523302"/>
    <w:rsid w:val="005233B5"/>
    <w:rsid w:val="005235E0"/>
    <w:rsid w:val="00523643"/>
    <w:rsid w:val="00523832"/>
    <w:rsid w:val="0052391F"/>
    <w:rsid w:val="0052393E"/>
    <w:rsid w:val="00523AF2"/>
    <w:rsid w:val="00523E94"/>
    <w:rsid w:val="00523F4E"/>
    <w:rsid w:val="00523F6B"/>
    <w:rsid w:val="00523F92"/>
    <w:rsid w:val="0052413C"/>
    <w:rsid w:val="00524312"/>
    <w:rsid w:val="005244FB"/>
    <w:rsid w:val="0052462A"/>
    <w:rsid w:val="0052487B"/>
    <w:rsid w:val="00524A04"/>
    <w:rsid w:val="00524CC5"/>
    <w:rsid w:val="00524D6A"/>
    <w:rsid w:val="00524E16"/>
    <w:rsid w:val="0052510F"/>
    <w:rsid w:val="0052598B"/>
    <w:rsid w:val="00525AC9"/>
    <w:rsid w:val="00525C5F"/>
    <w:rsid w:val="00525D3D"/>
    <w:rsid w:val="00525E00"/>
    <w:rsid w:val="00525EA8"/>
    <w:rsid w:val="0052601E"/>
    <w:rsid w:val="005263C1"/>
    <w:rsid w:val="005263E0"/>
    <w:rsid w:val="0052640B"/>
    <w:rsid w:val="00526556"/>
    <w:rsid w:val="005265AB"/>
    <w:rsid w:val="0052686C"/>
    <w:rsid w:val="00526A54"/>
    <w:rsid w:val="00526CAC"/>
    <w:rsid w:val="00527073"/>
    <w:rsid w:val="0052712F"/>
    <w:rsid w:val="00527218"/>
    <w:rsid w:val="00527285"/>
    <w:rsid w:val="00527440"/>
    <w:rsid w:val="0052782C"/>
    <w:rsid w:val="0052791A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195"/>
    <w:rsid w:val="00533D9A"/>
    <w:rsid w:val="00533FA7"/>
    <w:rsid w:val="00534058"/>
    <w:rsid w:val="005341EE"/>
    <w:rsid w:val="005345A3"/>
    <w:rsid w:val="00534798"/>
    <w:rsid w:val="005348E9"/>
    <w:rsid w:val="00534903"/>
    <w:rsid w:val="00534922"/>
    <w:rsid w:val="0053492E"/>
    <w:rsid w:val="00534B31"/>
    <w:rsid w:val="00534C6C"/>
    <w:rsid w:val="00534EB7"/>
    <w:rsid w:val="00534FED"/>
    <w:rsid w:val="0053510C"/>
    <w:rsid w:val="00535174"/>
    <w:rsid w:val="005351FD"/>
    <w:rsid w:val="00535738"/>
    <w:rsid w:val="00535AC4"/>
    <w:rsid w:val="00535C98"/>
    <w:rsid w:val="00535D01"/>
    <w:rsid w:val="00535E1A"/>
    <w:rsid w:val="005362E3"/>
    <w:rsid w:val="005363CD"/>
    <w:rsid w:val="00536F21"/>
    <w:rsid w:val="00536FAE"/>
    <w:rsid w:val="00537101"/>
    <w:rsid w:val="005371EF"/>
    <w:rsid w:val="00537454"/>
    <w:rsid w:val="005375F1"/>
    <w:rsid w:val="00537690"/>
    <w:rsid w:val="00537AFD"/>
    <w:rsid w:val="00537ED2"/>
    <w:rsid w:val="00537F97"/>
    <w:rsid w:val="005405FD"/>
    <w:rsid w:val="00540706"/>
    <w:rsid w:val="00540778"/>
    <w:rsid w:val="0054080D"/>
    <w:rsid w:val="005408F6"/>
    <w:rsid w:val="00540AF3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B56"/>
    <w:rsid w:val="00541E6A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CBB"/>
    <w:rsid w:val="00542D37"/>
    <w:rsid w:val="00543005"/>
    <w:rsid w:val="005434C7"/>
    <w:rsid w:val="0054355F"/>
    <w:rsid w:val="00543669"/>
    <w:rsid w:val="00543730"/>
    <w:rsid w:val="0054383F"/>
    <w:rsid w:val="00543849"/>
    <w:rsid w:val="00543A0B"/>
    <w:rsid w:val="00543CA4"/>
    <w:rsid w:val="00543EC7"/>
    <w:rsid w:val="00543F13"/>
    <w:rsid w:val="00543F3C"/>
    <w:rsid w:val="00544043"/>
    <w:rsid w:val="0054433C"/>
    <w:rsid w:val="005443B2"/>
    <w:rsid w:val="00544B6A"/>
    <w:rsid w:val="00544C68"/>
    <w:rsid w:val="00544C83"/>
    <w:rsid w:val="00544CD6"/>
    <w:rsid w:val="00544DBF"/>
    <w:rsid w:val="00544DD2"/>
    <w:rsid w:val="00544E9A"/>
    <w:rsid w:val="00545572"/>
    <w:rsid w:val="005457C8"/>
    <w:rsid w:val="005459FB"/>
    <w:rsid w:val="00545A01"/>
    <w:rsid w:val="00545A3B"/>
    <w:rsid w:val="00545C17"/>
    <w:rsid w:val="00545CB0"/>
    <w:rsid w:val="00545CDD"/>
    <w:rsid w:val="00545F78"/>
    <w:rsid w:val="00545FA2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BCD"/>
    <w:rsid w:val="005500C4"/>
    <w:rsid w:val="00550317"/>
    <w:rsid w:val="0055087B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9C4"/>
    <w:rsid w:val="00551BB5"/>
    <w:rsid w:val="00551CF5"/>
    <w:rsid w:val="00551F6A"/>
    <w:rsid w:val="00551F84"/>
    <w:rsid w:val="005528DF"/>
    <w:rsid w:val="00552C6E"/>
    <w:rsid w:val="00552F90"/>
    <w:rsid w:val="0055308F"/>
    <w:rsid w:val="00553247"/>
    <w:rsid w:val="0055327F"/>
    <w:rsid w:val="00553570"/>
    <w:rsid w:val="00553590"/>
    <w:rsid w:val="00553A26"/>
    <w:rsid w:val="00553B66"/>
    <w:rsid w:val="00553E2F"/>
    <w:rsid w:val="0055400D"/>
    <w:rsid w:val="0055425D"/>
    <w:rsid w:val="005542AE"/>
    <w:rsid w:val="00554455"/>
    <w:rsid w:val="00554628"/>
    <w:rsid w:val="005549C0"/>
    <w:rsid w:val="00554A28"/>
    <w:rsid w:val="00555111"/>
    <w:rsid w:val="00555454"/>
    <w:rsid w:val="0055560B"/>
    <w:rsid w:val="00555674"/>
    <w:rsid w:val="0055568B"/>
    <w:rsid w:val="00555C15"/>
    <w:rsid w:val="00555D5B"/>
    <w:rsid w:val="00555EE1"/>
    <w:rsid w:val="005562FD"/>
    <w:rsid w:val="00556345"/>
    <w:rsid w:val="0055656A"/>
    <w:rsid w:val="005566EA"/>
    <w:rsid w:val="00556857"/>
    <w:rsid w:val="00556A5A"/>
    <w:rsid w:val="00557056"/>
    <w:rsid w:val="005570DA"/>
    <w:rsid w:val="0055766A"/>
    <w:rsid w:val="00557D19"/>
    <w:rsid w:val="00557D57"/>
    <w:rsid w:val="00557DFE"/>
    <w:rsid w:val="00557E08"/>
    <w:rsid w:val="00557FCA"/>
    <w:rsid w:val="005604EE"/>
    <w:rsid w:val="00560874"/>
    <w:rsid w:val="005608D8"/>
    <w:rsid w:val="00560B47"/>
    <w:rsid w:val="00560E76"/>
    <w:rsid w:val="005613A5"/>
    <w:rsid w:val="005617ED"/>
    <w:rsid w:val="005618A2"/>
    <w:rsid w:val="005618F5"/>
    <w:rsid w:val="005619A6"/>
    <w:rsid w:val="005619E2"/>
    <w:rsid w:val="00561ACF"/>
    <w:rsid w:val="00562097"/>
    <w:rsid w:val="0056211B"/>
    <w:rsid w:val="00562166"/>
    <w:rsid w:val="0056219D"/>
    <w:rsid w:val="005622C4"/>
    <w:rsid w:val="00562602"/>
    <w:rsid w:val="00562729"/>
    <w:rsid w:val="00562CA3"/>
    <w:rsid w:val="00562FE4"/>
    <w:rsid w:val="0056326E"/>
    <w:rsid w:val="0056331B"/>
    <w:rsid w:val="00563525"/>
    <w:rsid w:val="00563960"/>
    <w:rsid w:val="00563BAE"/>
    <w:rsid w:val="00563BB5"/>
    <w:rsid w:val="00563F80"/>
    <w:rsid w:val="005640E1"/>
    <w:rsid w:val="005641C6"/>
    <w:rsid w:val="0056431F"/>
    <w:rsid w:val="00564617"/>
    <w:rsid w:val="0056488A"/>
    <w:rsid w:val="00564C8E"/>
    <w:rsid w:val="00565469"/>
    <w:rsid w:val="005654C0"/>
    <w:rsid w:val="0056571E"/>
    <w:rsid w:val="00565961"/>
    <w:rsid w:val="005659BD"/>
    <w:rsid w:val="00565A00"/>
    <w:rsid w:val="00565CD9"/>
    <w:rsid w:val="005661F3"/>
    <w:rsid w:val="0056624A"/>
    <w:rsid w:val="0056649E"/>
    <w:rsid w:val="00566563"/>
    <w:rsid w:val="005665A4"/>
    <w:rsid w:val="00566A31"/>
    <w:rsid w:val="00566A5A"/>
    <w:rsid w:val="00567137"/>
    <w:rsid w:val="00567198"/>
    <w:rsid w:val="005671A2"/>
    <w:rsid w:val="005672C9"/>
    <w:rsid w:val="005674A8"/>
    <w:rsid w:val="0056757D"/>
    <w:rsid w:val="0056759A"/>
    <w:rsid w:val="0056773D"/>
    <w:rsid w:val="00567998"/>
    <w:rsid w:val="00567D06"/>
    <w:rsid w:val="005700EA"/>
    <w:rsid w:val="005703CC"/>
    <w:rsid w:val="00570617"/>
    <w:rsid w:val="005707DD"/>
    <w:rsid w:val="00570A4F"/>
    <w:rsid w:val="00570AD2"/>
    <w:rsid w:val="00570CFC"/>
    <w:rsid w:val="00570DA4"/>
    <w:rsid w:val="00571315"/>
    <w:rsid w:val="005714F9"/>
    <w:rsid w:val="005716D5"/>
    <w:rsid w:val="00571710"/>
    <w:rsid w:val="00571791"/>
    <w:rsid w:val="005718E9"/>
    <w:rsid w:val="00571A4D"/>
    <w:rsid w:val="00571C98"/>
    <w:rsid w:val="0057213F"/>
    <w:rsid w:val="00572803"/>
    <w:rsid w:val="00572816"/>
    <w:rsid w:val="00572CE5"/>
    <w:rsid w:val="00572EC4"/>
    <w:rsid w:val="00573152"/>
    <w:rsid w:val="00573398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5000"/>
    <w:rsid w:val="00575241"/>
    <w:rsid w:val="00575494"/>
    <w:rsid w:val="005754C2"/>
    <w:rsid w:val="005754FE"/>
    <w:rsid w:val="00575632"/>
    <w:rsid w:val="00575E5B"/>
    <w:rsid w:val="00575E66"/>
    <w:rsid w:val="00575E9D"/>
    <w:rsid w:val="00575EC0"/>
    <w:rsid w:val="00575F3E"/>
    <w:rsid w:val="00575F73"/>
    <w:rsid w:val="00576298"/>
    <w:rsid w:val="005764A2"/>
    <w:rsid w:val="00576766"/>
    <w:rsid w:val="00576A12"/>
    <w:rsid w:val="00576A38"/>
    <w:rsid w:val="00576CFC"/>
    <w:rsid w:val="00576E77"/>
    <w:rsid w:val="00576F6B"/>
    <w:rsid w:val="00577034"/>
    <w:rsid w:val="005772BA"/>
    <w:rsid w:val="005774B7"/>
    <w:rsid w:val="0057750A"/>
    <w:rsid w:val="005775D3"/>
    <w:rsid w:val="00577664"/>
    <w:rsid w:val="00577901"/>
    <w:rsid w:val="0057791C"/>
    <w:rsid w:val="00577A14"/>
    <w:rsid w:val="00577B01"/>
    <w:rsid w:val="00577B93"/>
    <w:rsid w:val="00577BFF"/>
    <w:rsid w:val="00577C94"/>
    <w:rsid w:val="00577E7D"/>
    <w:rsid w:val="0058001F"/>
    <w:rsid w:val="00580419"/>
    <w:rsid w:val="00580756"/>
    <w:rsid w:val="005808F8"/>
    <w:rsid w:val="00580956"/>
    <w:rsid w:val="00580CC3"/>
    <w:rsid w:val="00580EB4"/>
    <w:rsid w:val="00580ECC"/>
    <w:rsid w:val="00580F58"/>
    <w:rsid w:val="00580F82"/>
    <w:rsid w:val="00580FA7"/>
    <w:rsid w:val="0058145F"/>
    <w:rsid w:val="0058150D"/>
    <w:rsid w:val="0058184A"/>
    <w:rsid w:val="00581882"/>
    <w:rsid w:val="00581950"/>
    <w:rsid w:val="00581955"/>
    <w:rsid w:val="00581A0F"/>
    <w:rsid w:val="00581BFA"/>
    <w:rsid w:val="00581C09"/>
    <w:rsid w:val="00581C32"/>
    <w:rsid w:val="00581D83"/>
    <w:rsid w:val="005820CC"/>
    <w:rsid w:val="00582348"/>
    <w:rsid w:val="005828A6"/>
    <w:rsid w:val="00582B2A"/>
    <w:rsid w:val="00582C47"/>
    <w:rsid w:val="00583189"/>
    <w:rsid w:val="0058367E"/>
    <w:rsid w:val="005837D7"/>
    <w:rsid w:val="005838B6"/>
    <w:rsid w:val="005838E0"/>
    <w:rsid w:val="00583AD9"/>
    <w:rsid w:val="00583E5B"/>
    <w:rsid w:val="005841CF"/>
    <w:rsid w:val="0058463D"/>
    <w:rsid w:val="0058472E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55"/>
    <w:rsid w:val="00585679"/>
    <w:rsid w:val="005857AC"/>
    <w:rsid w:val="0058581D"/>
    <w:rsid w:val="00586088"/>
    <w:rsid w:val="005860A5"/>
    <w:rsid w:val="00586110"/>
    <w:rsid w:val="005863E2"/>
    <w:rsid w:val="0058694E"/>
    <w:rsid w:val="00586F66"/>
    <w:rsid w:val="00586FB7"/>
    <w:rsid w:val="00586FE2"/>
    <w:rsid w:val="0058730E"/>
    <w:rsid w:val="0058741D"/>
    <w:rsid w:val="00587943"/>
    <w:rsid w:val="00587A51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E24"/>
    <w:rsid w:val="00591FC7"/>
    <w:rsid w:val="005921A6"/>
    <w:rsid w:val="0059261E"/>
    <w:rsid w:val="005926A7"/>
    <w:rsid w:val="00592715"/>
    <w:rsid w:val="005927E9"/>
    <w:rsid w:val="00592DEB"/>
    <w:rsid w:val="00592F92"/>
    <w:rsid w:val="00593002"/>
    <w:rsid w:val="005930CA"/>
    <w:rsid w:val="005933D2"/>
    <w:rsid w:val="0059346C"/>
    <w:rsid w:val="00593671"/>
    <w:rsid w:val="0059380B"/>
    <w:rsid w:val="005939F9"/>
    <w:rsid w:val="00593BB8"/>
    <w:rsid w:val="00593D21"/>
    <w:rsid w:val="00593F94"/>
    <w:rsid w:val="005940A8"/>
    <w:rsid w:val="0059422F"/>
    <w:rsid w:val="00594240"/>
    <w:rsid w:val="005943BF"/>
    <w:rsid w:val="005944E9"/>
    <w:rsid w:val="005945CC"/>
    <w:rsid w:val="00594770"/>
    <w:rsid w:val="00594AF7"/>
    <w:rsid w:val="00594B3C"/>
    <w:rsid w:val="00594C5D"/>
    <w:rsid w:val="00594DD6"/>
    <w:rsid w:val="0059524F"/>
    <w:rsid w:val="00595354"/>
    <w:rsid w:val="00595389"/>
    <w:rsid w:val="00595479"/>
    <w:rsid w:val="0059562E"/>
    <w:rsid w:val="005956EC"/>
    <w:rsid w:val="00595831"/>
    <w:rsid w:val="00595A78"/>
    <w:rsid w:val="0059621A"/>
    <w:rsid w:val="005964A7"/>
    <w:rsid w:val="00596934"/>
    <w:rsid w:val="00596A21"/>
    <w:rsid w:val="00596A53"/>
    <w:rsid w:val="005974E2"/>
    <w:rsid w:val="005978DB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11AD"/>
    <w:rsid w:val="005A130B"/>
    <w:rsid w:val="005A1437"/>
    <w:rsid w:val="005A1731"/>
    <w:rsid w:val="005A19E0"/>
    <w:rsid w:val="005A1C2A"/>
    <w:rsid w:val="005A1DD5"/>
    <w:rsid w:val="005A22BE"/>
    <w:rsid w:val="005A23C7"/>
    <w:rsid w:val="005A23E6"/>
    <w:rsid w:val="005A24A3"/>
    <w:rsid w:val="005A26D1"/>
    <w:rsid w:val="005A2C18"/>
    <w:rsid w:val="005A2FB2"/>
    <w:rsid w:val="005A3015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F44"/>
    <w:rsid w:val="005A516B"/>
    <w:rsid w:val="005A53AA"/>
    <w:rsid w:val="005A5437"/>
    <w:rsid w:val="005A54F2"/>
    <w:rsid w:val="005A5568"/>
    <w:rsid w:val="005A55F8"/>
    <w:rsid w:val="005A59C1"/>
    <w:rsid w:val="005A5BEE"/>
    <w:rsid w:val="005A615C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411"/>
    <w:rsid w:val="005A7659"/>
    <w:rsid w:val="005A77B7"/>
    <w:rsid w:val="005A7A0E"/>
    <w:rsid w:val="005A7BF9"/>
    <w:rsid w:val="005A7C65"/>
    <w:rsid w:val="005A7E0B"/>
    <w:rsid w:val="005A7F0C"/>
    <w:rsid w:val="005A7F7A"/>
    <w:rsid w:val="005B0049"/>
    <w:rsid w:val="005B0061"/>
    <w:rsid w:val="005B0067"/>
    <w:rsid w:val="005B0202"/>
    <w:rsid w:val="005B0CBC"/>
    <w:rsid w:val="005B0E68"/>
    <w:rsid w:val="005B1145"/>
    <w:rsid w:val="005B13C7"/>
    <w:rsid w:val="005B1505"/>
    <w:rsid w:val="005B157F"/>
    <w:rsid w:val="005B1653"/>
    <w:rsid w:val="005B17A9"/>
    <w:rsid w:val="005B1AFE"/>
    <w:rsid w:val="005B2B16"/>
    <w:rsid w:val="005B2B20"/>
    <w:rsid w:val="005B2E0D"/>
    <w:rsid w:val="005B2E66"/>
    <w:rsid w:val="005B3158"/>
    <w:rsid w:val="005B338A"/>
    <w:rsid w:val="005B352B"/>
    <w:rsid w:val="005B3609"/>
    <w:rsid w:val="005B3770"/>
    <w:rsid w:val="005B3A92"/>
    <w:rsid w:val="005B3D5F"/>
    <w:rsid w:val="005B4121"/>
    <w:rsid w:val="005B41E3"/>
    <w:rsid w:val="005B4286"/>
    <w:rsid w:val="005B468E"/>
    <w:rsid w:val="005B557D"/>
    <w:rsid w:val="005B55BD"/>
    <w:rsid w:val="005B5A27"/>
    <w:rsid w:val="005B5BFD"/>
    <w:rsid w:val="005B5C7E"/>
    <w:rsid w:val="005B5E6C"/>
    <w:rsid w:val="005B5FD0"/>
    <w:rsid w:val="005B62B4"/>
    <w:rsid w:val="005B6431"/>
    <w:rsid w:val="005B6594"/>
    <w:rsid w:val="005B68A8"/>
    <w:rsid w:val="005B6DCF"/>
    <w:rsid w:val="005B6E63"/>
    <w:rsid w:val="005B6F5D"/>
    <w:rsid w:val="005B71B7"/>
    <w:rsid w:val="005B72A0"/>
    <w:rsid w:val="005B73B8"/>
    <w:rsid w:val="005B755C"/>
    <w:rsid w:val="005B7762"/>
    <w:rsid w:val="005B781E"/>
    <w:rsid w:val="005B790F"/>
    <w:rsid w:val="005B7B9C"/>
    <w:rsid w:val="005B7BBA"/>
    <w:rsid w:val="005B7CE5"/>
    <w:rsid w:val="005B7F08"/>
    <w:rsid w:val="005C0335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82D"/>
    <w:rsid w:val="005C1E2D"/>
    <w:rsid w:val="005C22C1"/>
    <w:rsid w:val="005C22ED"/>
    <w:rsid w:val="005C2385"/>
    <w:rsid w:val="005C23CF"/>
    <w:rsid w:val="005C24F7"/>
    <w:rsid w:val="005C29F9"/>
    <w:rsid w:val="005C2D2F"/>
    <w:rsid w:val="005C2D5A"/>
    <w:rsid w:val="005C3011"/>
    <w:rsid w:val="005C30A6"/>
    <w:rsid w:val="005C3476"/>
    <w:rsid w:val="005C3481"/>
    <w:rsid w:val="005C35CC"/>
    <w:rsid w:val="005C3AC2"/>
    <w:rsid w:val="005C3ED0"/>
    <w:rsid w:val="005C405E"/>
    <w:rsid w:val="005C4186"/>
    <w:rsid w:val="005C418F"/>
    <w:rsid w:val="005C4256"/>
    <w:rsid w:val="005C43EB"/>
    <w:rsid w:val="005C4590"/>
    <w:rsid w:val="005C503A"/>
    <w:rsid w:val="005C51E3"/>
    <w:rsid w:val="005C523F"/>
    <w:rsid w:val="005C52B8"/>
    <w:rsid w:val="005C5877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328"/>
    <w:rsid w:val="005C736F"/>
    <w:rsid w:val="005C7516"/>
    <w:rsid w:val="005C75A7"/>
    <w:rsid w:val="005C77D4"/>
    <w:rsid w:val="005C7ABE"/>
    <w:rsid w:val="005C7DCA"/>
    <w:rsid w:val="005D033F"/>
    <w:rsid w:val="005D0725"/>
    <w:rsid w:val="005D07B2"/>
    <w:rsid w:val="005D09E7"/>
    <w:rsid w:val="005D0B8F"/>
    <w:rsid w:val="005D0DF8"/>
    <w:rsid w:val="005D1409"/>
    <w:rsid w:val="005D1430"/>
    <w:rsid w:val="005D17C5"/>
    <w:rsid w:val="005D1A10"/>
    <w:rsid w:val="005D1DA0"/>
    <w:rsid w:val="005D1FFF"/>
    <w:rsid w:val="005D227F"/>
    <w:rsid w:val="005D22E5"/>
    <w:rsid w:val="005D2480"/>
    <w:rsid w:val="005D24E4"/>
    <w:rsid w:val="005D27D7"/>
    <w:rsid w:val="005D28A3"/>
    <w:rsid w:val="005D2AA9"/>
    <w:rsid w:val="005D2B4A"/>
    <w:rsid w:val="005D2CE2"/>
    <w:rsid w:val="005D344E"/>
    <w:rsid w:val="005D35D9"/>
    <w:rsid w:val="005D3AE8"/>
    <w:rsid w:val="005D3B60"/>
    <w:rsid w:val="005D40E7"/>
    <w:rsid w:val="005D427E"/>
    <w:rsid w:val="005D42C3"/>
    <w:rsid w:val="005D4411"/>
    <w:rsid w:val="005D4459"/>
    <w:rsid w:val="005D44D4"/>
    <w:rsid w:val="005D4510"/>
    <w:rsid w:val="005D493B"/>
    <w:rsid w:val="005D5384"/>
    <w:rsid w:val="005D5561"/>
    <w:rsid w:val="005D5A5E"/>
    <w:rsid w:val="005D5B94"/>
    <w:rsid w:val="005D5C6B"/>
    <w:rsid w:val="005D5DA1"/>
    <w:rsid w:val="005D5FD6"/>
    <w:rsid w:val="005D61A2"/>
    <w:rsid w:val="005D64A3"/>
    <w:rsid w:val="005D66A8"/>
    <w:rsid w:val="005D6918"/>
    <w:rsid w:val="005D6BF5"/>
    <w:rsid w:val="005D72D8"/>
    <w:rsid w:val="005D7313"/>
    <w:rsid w:val="005D79A6"/>
    <w:rsid w:val="005D7AF5"/>
    <w:rsid w:val="005D7CC7"/>
    <w:rsid w:val="005E0703"/>
    <w:rsid w:val="005E079A"/>
    <w:rsid w:val="005E0916"/>
    <w:rsid w:val="005E0B3F"/>
    <w:rsid w:val="005E0B98"/>
    <w:rsid w:val="005E0BE4"/>
    <w:rsid w:val="005E0EDC"/>
    <w:rsid w:val="005E0F48"/>
    <w:rsid w:val="005E104A"/>
    <w:rsid w:val="005E121C"/>
    <w:rsid w:val="005E12C1"/>
    <w:rsid w:val="005E164E"/>
    <w:rsid w:val="005E1923"/>
    <w:rsid w:val="005E1A8A"/>
    <w:rsid w:val="005E1F9F"/>
    <w:rsid w:val="005E2045"/>
    <w:rsid w:val="005E205D"/>
    <w:rsid w:val="005E211C"/>
    <w:rsid w:val="005E243F"/>
    <w:rsid w:val="005E2692"/>
    <w:rsid w:val="005E27D5"/>
    <w:rsid w:val="005E2C5D"/>
    <w:rsid w:val="005E3047"/>
    <w:rsid w:val="005E324E"/>
    <w:rsid w:val="005E3281"/>
    <w:rsid w:val="005E3607"/>
    <w:rsid w:val="005E3ACD"/>
    <w:rsid w:val="005E3B33"/>
    <w:rsid w:val="005E3B75"/>
    <w:rsid w:val="005E3D36"/>
    <w:rsid w:val="005E3D47"/>
    <w:rsid w:val="005E3F48"/>
    <w:rsid w:val="005E3F88"/>
    <w:rsid w:val="005E3FE4"/>
    <w:rsid w:val="005E451B"/>
    <w:rsid w:val="005E4A90"/>
    <w:rsid w:val="005E4B39"/>
    <w:rsid w:val="005E4C59"/>
    <w:rsid w:val="005E4D8A"/>
    <w:rsid w:val="005E4FB9"/>
    <w:rsid w:val="005E4FEB"/>
    <w:rsid w:val="005E5274"/>
    <w:rsid w:val="005E536B"/>
    <w:rsid w:val="005E5C03"/>
    <w:rsid w:val="005E5D85"/>
    <w:rsid w:val="005E608B"/>
    <w:rsid w:val="005E6092"/>
    <w:rsid w:val="005E60B7"/>
    <w:rsid w:val="005E6466"/>
    <w:rsid w:val="005E64EF"/>
    <w:rsid w:val="005E66CF"/>
    <w:rsid w:val="005E6B64"/>
    <w:rsid w:val="005E6DCF"/>
    <w:rsid w:val="005E6E4D"/>
    <w:rsid w:val="005E70DA"/>
    <w:rsid w:val="005E719B"/>
    <w:rsid w:val="005E7263"/>
    <w:rsid w:val="005E7410"/>
    <w:rsid w:val="005E7706"/>
    <w:rsid w:val="005E7882"/>
    <w:rsid w:val="005E798E"/>
    <w:rsid w:val="005E79A2"/>
    <w:rsid w:val="005E7A1D"/>
    <w:rsid w:val="005E7B2C"/>
    <w:rsid w:val="005F00BE"/>
    <w:rsid w:val="005F014D"/>
    <w:rsid w:val="005F03FB"/>
    <w:rsid w:val="005F0B3B"/>
    <w:rsid w:val="005F0B79"/>
    <w:rsid w:val="005F0C13"/>
    <w:rsid w:val="005F1433"/>
    <w:rsid w:val="005F152A"/>
    <w:rsid w:val="005F153F"/>
    <w:rsid w:val="005F17FF"/>
    <w:rsid w:val="005F189B"/>
    <w:rsid w:val="005F18CC"/>
    <w:rsid w:val="005F1AFB"/>
    <w:rsid w:val="005F1D60"/>
    <w:rsid w:val="005F1F1E"/>
    <w:rsid w:val="005F2A91"/>
    <w:rsid w:val="005F2B7A"/>
    <w:rsid w:val="005F2CE4"/>
    <w:rsid w:val="005F34C5"/>
    <w:rsid w:val="005F35ED"/>
    <w:rsid w:val="005F3808"/>
    <w:rsid w:val="005F3A99"/>
    <w:rsid w:val="005F3C26"/>
    <w:rsid w:val="005F3CAD"/>
    <w:rsid w:val="005F3E86"/>
    <w:rsid w:val="005F4014"/>
    <w:rsid w:val="005F41A2"/>
    <w:rsid w:val="005F41F3"/>
    <w:rsid w:val="005F4618"/>
    <w:rsid w:val="005F4712"/>
    <w:rsid w:val="005F487D"/>
    <w:rsid w:val="005F4B3B"/>
    <w:rsid w:val="005F4EDA"/>
    <w:rsid w:val="005F51C0"/>
    <w:rsid w:val="005F52B5"/>
    <w:rsid w:val="005F52FC"/>
    <w:rsid w:val="005F5732"/>
    <w:rsid w:val="005F57FA"/>
    <w:rsid w:val="005F5C28"/>
    <w:rsid w:val="005F5CA2"/>
    <w:rsid w:val="005F5D54"/>
    <w:rsid w:val="005F6005"/>
    <w:rsid w:val="005F609F"/>
    <w:rsid w:val="005F62EF"/>
    <w:rsid w:val="005F6469"/>
    <w:rsid w:val="005F65E3"/>
    <w:rsid w:val="005F6666"/>
    <w:rsid w:val="005F695F"/>
    <w:rsid w:val="005F6A34"/>
    <w:rsid w:val="005F6A8B"/>
    <w:rsid w:val="005F6FAB"/>
    <w:rsid w:val="005F6FF9"/>
    <w:rsid w:val="005F702A"/>
    <w:rsid w:val="005F71E5"/>
    <w:rsid w:val="005F74BD"/>
    <w:rsid w:val="005F77C5"/>
    <w:rsid w:val="005F7B9B"/>
    <w:rsid w:val="005F7B9F"/>
    <w:rsid w:val="006000B1"/>
    <w:rsid w:val="0060013C"/>
    <w:rsid w:val="006003CD"/>
    <w:rsid w:val="006009C1"/>
    <w:rsid w:val="00600CB2"/>
    <w:rsid w:val="00600D30"/>
    <w:rsid w:val="00600DEE"/>
    <w:rsid w:val="00600FAA"/>
    <w:rsid w:val="00601184"/>
    <w:rsid w:val="00601516"/>
    <w:rsid w:val="00601602"/>
    <w:rsid w:val="00601952"/>
    <w:rsid w:val="006019E5"/>
    <w:rsid w:val="00601A21"/>
    <w:rsid w:val="00601A5A"/>
    <w:rsid w:val="00601E65"/>
    <w:rsid w:val="00601E73"/>
    <w:rsid w:val="006020D1"/>
    <w:rsid w:val="006026CF"/>
    <w:rsid w:val="00602737"/>
    <w:rsid w:val="00602990"/>
    <w:rsid w:val="00602AFE"/>
    <w:rsid w:val="00602D28"/>
    <w:rsid w:val="006034DD"/>
    <w:rsid w:val="00603727"/>
    <w:rsid w:val="00603A00"/>
    <w:rsid w:val="00603AC6"/>
    <w:rsid w:val="006040AC"/>
    <w:rsid w:val="006042D0"/>
    <w:rsid w:val="006045C4"/>
    <w:rsid w:val="00604627"/>
    <w:rsid w:val="00604CED"/>
    <w:rsid w:val="00604D13"/>
    <w:rsid w:val="00604DAE"/>
    <w:rsid w:val="00604F3A"/>
    <w:rsid w:val="00604F98"/>
    <w:rsid w:val="00605102"/>
    <w:rsid w:val="0060546D"/>
    <w:rsid w:val="0060548F"/>
    <w:rsid w:val="00605764"/>
    <w:rsid w:val="006057AF"/>
    <w:rsid w:val="00605C8C"/>
    <w:rsid w:val="00605CFB"/>
    <w:rsid w:val="00605F29"/>
    <w:rsid w:val="006061A2"/>
    <w:rsid w:val="006066D8"/>
    <w:rsid w:val="006067C6"/>
    <w:rsid w:val="006067F7"/>
    <w:rsid w:val="0060686B"/>
    <w:rsid w:val="00606B26"/>
    <w:rsid w:val="00606D5E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83"/>
    <w:rsid w:val="00607D96"/>
    <w:rsid w:val="00607DB5"/>
    <w:rsid w:val="006100F0"/>
    <w:rsid w:val="0061054A"/>
    <w:rsid w:val="00610657"/>
    <w:rsid w:val="00610728"/>
    <w:rsid w:val="006107B9"/>
    <w:rsid w:val="00610B0B"/>
    <w:rsid w:val="00610B42"/>
    <w:rsid w:val="00610DAE"/>
    <w:rsid w:val="00610DE3"/>
    <w:rsid w:val="00611244"/>
    <w:rsid w:val="006115C9"/>
    <w:rsid w:val="0061186A"/>
    <w:rsid w:val="00611A5B"/>
    <w:rsid w:val="00611BE7"/>
    <w:rsid w:val="00611CDA"/>
    <w:rsid w:val="00611EF3"/>
    <w:rsid w:val="00611F77"/>
    <w:rsid w:val="00612159"/>
    <w:rsid w:val="006124BB"/>
    <w:rsid w:val="00612605"/>
    <w:rsid w:val="00612D6A"/>
    <w:rsid w:val="00612FEB"/>
    <w:rsid w:val="00613162"/>
    <w:rsid w:val="00613528"/>
    <w:rsid w:val="00613ABF"/>
    <w:rsid w:val="00614002"/>
    <w:rsid w:val="00614143"/>
    <w:rsid w:val="006141B5"/>
    <w:rsid w:val="006142A5"/>
    <w:rsid w:val="00614584"/>
    <w:rsid w:val="006145CB"/>
    <w:rsid w:val="00614885"/>
    <w:rsid w:val="00615537"/>
    <w:rsid w:val="00615549"/>
    <w:rsid w:val="00615566"/>
    <w:rsid w:val="00615680"/>
    <w:rsid w:val="00615804"/>
    <w:rsid w:val="0061594D"/>
    <w:rsid w:val="006159A7"/>
    <w:rsid w:val="00615A72"/>
    <w:rsid w:val="00615C43"/>
    <w:rsid w:val="00615DDB"/>
    <w:rsid w:val="006160C4"/>
    <w:rsid w:val="00616326"/>
    <w:rsid w:val="00616688"/>
    <w:rsid w:val="006167C6"/>
    <w:rsid w:val="00616961"/>
    <w:rsid w:val="00616F5F"/>
    <w:rsid w:val="00616FB0"/>
    <w:rsid w:val="00617324"/>
    <w:rsid w:val="006174B2"/>
    <w:rsid w:val="006176F1"/>
    <w:rsid w:val="006177DB"/>
    <w:rsid w:val="00617B1F"/>
    <w:rsid w:val="00617B35"/>
    <w:rsid w:val="00617E1C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B09"/>
    <w:rsid w:val="00621E72"/>
    <w:rsid w:val="00621EF2"/>
    <w:rsid w:val="0062211A"/>
    <w:rsid w:val="00622319"/>
    <w:rsid w:val="006223AE"/>
    <w:rsid w:val="006225CD"/>
    <w:rsid w:val="00622784"/>
    <w:rsid w:val="00622818"/>
    <w:rsid w:val="00622986"/>
    <w:rsid w:val="00622AB5"/>
    <w:rsid w:val="00622CBC"/>
    <w:rsid w:val="00622DAA"/>
    <w:rsid w:val="00622F65"/>
    <w:rsid w:val="00623558"/>
    <w:rsid w:val="006235B5"/>
    <w:rsid w:val="00623655"/>
    <w:rsid w:val="0062372F"/>
    <w:rsid w:val="006239FC"/>
    <w:rsid w:val="00623C31"/>
    <w:rsid w:val="00623C46"/>
    <w:rsid w:val="006240A7"/>
    <w:rsid w:val="00624166"/>
    <w:rsid w:val="00624712"/>
    <w:rsid w:val="0062478D"/>
    <w:rsid w:val="00624ABB"/>
    <w:rsid w:val="00624B98"/>
    <w:rsid w:val="00624DE0"/>
    <w:rsid w:val="00625230"/>
    <w:rsid w:val="006252F0"/>
    <w:rsid w:val="00625398"/>
    <w:rsid w:val="006255E8"/>
    <w:rsid w:val="00625668"/>
    <w:rsid w:val="006257B0"/>
    <w:rsid w:val="006257B7"/>
    <w:rsid w:val="006258EB"/>
    <w:rsid w:val="00625A64"/>
    <w:rsid w:val="00625AB7"/>
    <w:rsid w:val="00625CE3"/>
    <w:rsid w:val="00625E6F"/>
    <w:rsid w:val="00625EA5"/>
    <w:rsid w:val="00626416"/>
    <w:rsid w:val="00626596"/>
    <w:rsid w:val="006265F6"/>
    <w:rsid w:val="00626642"/>
    <w:rsid w:val="0062688D"/>
    <w:rsid w:val="00626C6E"/>
    <w:rsid w:val="00626D94"/>
    <w:rsid w:val="006279E2"/>
    <w:rsid w:val="00627A77"/>
    <w:rsid w:val="00627E26"/>
    <w:rsid w:val="00627E2C"/>
    <w:rsid w:val="00627F38"/>
    <w:rsid w:val="006304F5"/>
    <w:rsid w:val="006306C9"/>
    <w:rsid w:val="00630715"/>
    <w:rsid w:val="00630B11"/>
    <w:rsid w:val="006311B5"/>
    <w:rsid w:val="0063129D"/>
    <w:rsid w:val="006318FA"/>
    <w:rsid w:val="00631908"/>
    <w:rsid w:val="00631C94"/>
    <w:rsid w:val="006322C8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6EF"/>
    <w:rsid w:val="006347E0"/>
    <w:rsid w:val="00634DFD"/>
    <w:rsid w:val="00634F15"/>
    <w:rsid w:val="0063527B"/>
    <w:rsid w:val="006352A1"/>
    <w:rsid w:val="00635359"/>
    <w:rsid w:val="0063547C"/>
    <w:rsid w:val="006355E9"/>
    <w:rsid w:val="00635AFA"/>
    <w:rsid w:val="00635CBA"/>
    <w:rsid w:val="00635ECB"/>
    <w:rsid w:val="00635F21"/>
    <w:rsid w:val="0063638D"/>
    <w:rsid w:val="006363BA"/>
    <w:rsid w:val="00636431"/>
    <w:rsid w:val="006364DF"/>
    <w:rsid w:val="00636DD8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97C"/>
    <w:rsid w:val="00640BD1"/>
    <w:rsid w:val="00640CD3"/>
    <w:rsid w:val="00640D57"/>
    <w:rsid w:val="0064100B"/>
    <w:rsid w:val="0064106A"/>
    <w:rsid w:val="0064116C"/>
    <w:rsid w:val="00641B82"/>
    <w:rsid w:val="00641F48"/>
    <w:rsid w:val="00642AF4"/>
    <w:rsid w:val="00642B48"/>
    <w:rsid w:val="00642C2F"/>
    <w:rsid w:val="00642D88"/>
    <w:rsid w:val="006430A4"/>
    <w:rsid w:val="006432AD"/>
    <w:rsid w:val="00643330"/>
    <w:rsid w:val="006435A9"/>
    <w:rsid w:val="006439A1"/>
    <w:rsid w:val="006439E2"/>
    <w:rsid w:val="00643A2D"/>
    <w:rsid w:val="00643C68"/>
    <w:rsid w:val="00643F80"/>
    <w:rsid w:val="00644054"/>
    <w:rsid w:val="00644656"/>
    <w:rsid w:val="0064491D"/>
    <w:rsid w:val="00644A04"/>
    <w:rsid w:val="00644E04"/>
    <w:rsid w:val="00644E0D"/>
    <w:rsid w:val="00644FA2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98"/>
    <w:rsid w:val="00646CB8"/>
    <w:rsid w:val="00646CE6"/>
    <w:rsid w:val="00646CE9"/>
    <w:rsid w:val="0064716E"/>
    <w:rsid w:val="00647195"/>
    <w:rsid w:val="0064734D"/>
    <w:rsid w:val="006477C0"/>
    <w:rsid w:val="00647A0B"/>
    <w:rsid w:val="00647F4C"/>
    <w:rsid w:val="00650131"/>
    <w:rsid w:val="00650390"/>
    <w:rsid w:val="00650525"/>
    <w:rsid w:val="0065078A"/>
    <w:rsid w:val="00650873"/>
    <w:rsid w:val="006514F5"/>
    <w:rsid w:val="0065156A"/>
    <w:rsid w:val="006517F7"/>
    <w:rsid w:val="00651E4F"/>
    <w:rsid w:val="0065205B"/>
    <w:rsid w:val="00652066"/>
    <w:rsid w:val="00652160"/>
    <w:rsid w:val="00652329"/>
    <w:rsid w:val="00652727"/>
    <w:rsid w:val="00652854"/>
    <w:rsid w:val="0065293E"/>
    <w:rsid w:val="00652998"/>
    <w:rsid w:val="00652AE1"/>
    <w:rsid w:val="00653285"/>
    <w:rsid w:val="0065339D"/>
    <w:rsid w:val="006533AB"/>
    <w:rsid w:val="00653548"/>
    <w:rsid w:val="006538D7"/>
    <w:rsid w:val="00653C4E"/>
    <w:rsid w:val="00653FEC"/>
    <w:rsid w:val="00654100"/>
    <w:rsid w:val="006544A3"/>
    <w:rsid w:val="006544EC"/>
    <w:rsid w:val="006545E3"/>
    <w:rsid w:val="00654896"/>
    <w:rsid w:val="00654A8B"/>
    <w:rsid w:val="00654F23"/>
    <w:rsid w:val="006553E0"/>
    <w:rsid w:val="006555C6"/>
    <w:rsid w:val="00655790"/>
    <w:rsid w:val="00655E38"/>
    <w:rsid w:val="006562D4"/>
    <w:rsid w:val="00656348"/>
    <w:rsid w:val="00656872"/>
    <w:rsid w:val="006568D7"/>
    <w:rsid w:val="00657115"/>
    <w:rsid w:val="00657572"/>
    <w:rsid w:val="006577EE"/>
    <w:rsid w:val="00657A7C"/>
    <w:rsid w:val="00657C2F"/>
    <w:rsid w:val="00657D43"/>
    <w:rsid w:val="00657F55"/>
    <w:rsid w:val="006602D5"/>
    <w:rsid w:val="006607D1"/>
    <w:rsid w:val="006607E3"/>
    <w:rsid w:val="006608E2"/>
    <w:rsid w:val="006609A2"/>
    <w:rsid w:val="00660A48"/>
    <w:rsid w:val="00660ACF"/>
    <w:rsid w:val="00660BA0"/>
    <w:rsid w:val="00660BB7"/>
    <w:rsid w:val="00660DB9"/>
    <w:rsid w:val="00660E00"/>
    <w:rsid w:val="00661334"/>
    <w:rsid w:val="006613A8"/>
    <w:rsid w:val="0066177C"/>
    <w:rsid w:val="006617DE"/>
    <w:rsid w:val="00661D3A"/>
    <w:rsid w:val="00661D6D"/>
    <w:rsid w:val="00661E2C"/>
    <w:rsid w:val="00661EBE"/>
    <w:rsid w:val="00662032"/>
    <w:rsid w:val="0066207C"/>
    <w:rsid w:val="006624C8"/>
    <w:rsid w:val="00662676"/>
    <w:rsid w:val="006628B3"/>
    <w:rsid w:val="006629ED"/>
    <w:rsid w:val="00662B27"/>
    <w:rsid w:val="00662BB5"/>
    <w:rsid w:val="00663559"/>
    <w:rsid w:val="00663896"/>
    <w:rsid w:val="006638FA"/>
    <w:rsid w:val="00663F66"/>
    <w:rsid w:val="006641D1"/>
    <w:rsid w:val="00664481"/>
    <w:rsid w:val="006648F7"/>
    <w:rsid w:val="00664AFB"/>
    <w:rsid w:val="00664C4A"/>
    <w:rsid w:val="00664CAA"/>
    <w:rsid w:val="00664DB3"/>
    <w:rsid w:val="00664E92"/>
    <w:rsid w:val="0066542F"/>
    <w:rsid w:val="006654C2"/>
    <w:rsid w:val="006655D2"/>
    <w:rsid w:val="0066566C"/>
    <w:rsid w:val="00665A3D"/>
    <w:rsid w:val="00665CC3"/>
    <w:rsid w:val="00665F70"/>
    <w:rsid w:val="00665F92"/>
    <w:rsid w:val="006660D8"/>
    <w:rsid w:val="00666157"/>
    <w:rsid w:val="00666419"/>
    <w:rsid w:val="006664A8"/>
    <w:rsid w:val="00666734"/>
    <w:rsid w:val="006667AE"/>
    <w:rsid w:val="00666846"/>
    <w:rsid w:val="006669D3"/>
    <w:rsid w:val="00666B2C"/>
    <w:rsid w:val="00667144"/>
    <w:rsid w:val="006672B3"/>
    <w:rsid w:val="006673C6"/>
    <w:rsid w:val="006679EA"/>
    <w:rsid w:val="00667AA5"/>
    <w:rsid w:val="00667C52"/>
    <w:rsid w:val="00667F8D"/>
    <w:rsid w:val="00667FEB"/>
    <w:rsid w:val="00670032"/>
    <w:rsid w:val="0067004B"/>
    <w:rsid w:val="006705B8"/>
    <w:rsid w:val="00670690"/>
    <w:rsid w:val="00670EDF"/>
    <w:rsid w:val="00671030"/>
    <w:rsid w:val="00671177"/>
    <w:rsid w:val="00671422"/>
    <w:rsid w:val="006714DF"/>
    <w:rsid w:val="00671522"/>
    <w:rsid w:val="006717CE"/>
    <w:rsid w:val="006718F9"/>
    <w:rsid w:val="00671A40"/>
    <w:rsid w:val="006721EA"/>
    <w:rsid w:val="00672287"/>
    <w:rsid w:val="00672429"/>
    <w:rsid w:val="00672588"/>
    <w:rsid w:val="006725BC"/>
    <w:rsid w:val="006728B7"/>
    <w:rsid w:val="00672972"/>
    <w:rsid w:val="0067302C"/>
    <w:rsid w:val="006732BA"/>
    <w:rsid w:val="00673359"/>
    <w:rsid w:val="006733E3"/>
    <w:rsid w:val="00673404"/>
    <w:rsid w:val="00673548"/>
    <w:rsid w:val="006737C8"/>
    <w:rsid w:val="006738FD"/>
    <w:rsid w:val="006740D6"/>
    <w:rsid w:val="00674369"/>
    <w:rsid w:val="006743DE"/>
    <w:rsid w:val="006744E1"/>
    <w:rsid w:val="006747B5"/>
    <w:rsid w:val="006747E7"/>
    <w:rsid w:val="006748F5"/>
    <w:rsid w:val="00674C57"/>
    <w:rsid w:val="00674CA8"/>
    <w:rsid w:val="00675539"/>
    <w:rsid w:val="006755E3"/>
    <w:rsid w:val="00676270"/>
    <w:rsid w:val="00676C1E"/>
    <w:rsid w:val="0067707B"/>
    <w:rsid w:val="006772AF"/>
    <w:rsid w:val="0067778F"/>
    <w:rsid w:val="006777F5"/>
    <w:rsid w:val="0067796F"/>
    <w:rsid w:val="00677C9B"/>
    <w:rsid w:val="00677D11"/>
    <w:rsid w:val="00677FF2"/>
    <w:rsid w:val="00680B90"/>
    <w:rsid w:val="00680FF3"/>
    <w:rsid w:val="0068134B"/>
    <w:rsid w:val="0068135D"/>
    <w:rsid w:val="0068137C"/>
    <w:rsid w:val="006813E8"/>
    <w:rsid w:val="0068156C"/>
    <w:rsid w:val="0068168F"/>
    <w:rsid w:val="0068169D"/>
    <w:rsid w:val="0068178F"/>
    <w:rsid w:val="00681798"/>
    <w:rsid w:val="00681AA4"/>
    <w:rsid w:val="00681C2D"/>
    <w:rsid w:val="00682014"/>
    <w:rsid w:val="006822CF"/>
    <w:rsid w:val="0068237E"/>
    <w:rsid w:val="00682528"/>
    <w:rsid w:val="00682A1B"/>
    <w:rsid w:val="00682AE3"/>
    <w:rsid w:val="00682B14"/>
    <w:rsid w:val="00682C91"/>
    <w:rsid w:val="00682E14"/>
    <w:rsid w:val="00683023"/>
    <w:rsid w:val="00683276"/>
    <w:rsid w:val="006832EB"/>
    <w:rsid w:val="00683D1B"/>
    <w:rsid w:val="00684661"/>
    <w:rsid w:val="00684B7A"/>
    <w:rsid w:val="00684E5B"/>
    <w:rsid w:val="00684E9F"/>
    <w:rsid w:val="0068505B"/>
    <w:rsid w:val="006852FE"/>
    <w:rsid w:val="0068531A"/>
    <w:rsid w:val="006853EE"/>
    <w:rsid w:val="00685444"/>
    <w:rsid w:val="006854AE"/>
    <w:rsid w:val="006854F6"/>
    <w:rsid w:val="0068558B"/>
    <w:rsid w:val="0068566E"/>
    <w:rsid w:val="006862D1"/>
    <w:rsid w:val="006864AE"/>
    <w:rsid w:val="006865F8"/>
    <w:rsid w:val="00686661"/>
    <w:rsid w:val="0068672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A88"/>
    <w:rsid w:val="00687D80"/>
    <w:rsid w:val="00687DBA"/>
    <w:rsid w:val="0069007E"/>
    <w:rsid w:val="00690256"/>
    <w:rsid w:val="006905A4"/>
    <w:rsid w:val="00690671"/>
    <w:rsid w:val="006907E3"/>
    <w:rsid w:val="0069096E"/>
    <w:rsid w:val="00690986"/>
    <w:rsid w:val="00690A44"/>
    <w:rsid w:val="00690B7D"/>
    <w:rsid w:val="00690CAB"/>
    <w:rsid w:val="00690DA8"/>
    <w:rsid w:val="006914A3"/>
    <w:rsid w:val="00691878"/>
    <w:rsid w:val="006919BA"/>
    <w:rsid w:val="00691AC7"/>
    <w:rsid w:val="00691BD4"/>
    <w:rsid w:val="00691D71"/>
    <w:rsid w:val="00692566"/>
    <w:rsid w:val="00692699"/>
    <w:rsid w:val="006927BF"/>
    <w:rsid w:val="006928E1"/>
    <w:rsid w:val="006929CD"/>
    <w:rsid w:val="00692AA9"/>
    <w:rsid w:val="00692DD0"/>
    <w:rsid w:val="00692E07"/>
    <w:rsid w:val="00692E24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F9"/>
    <w:rsid w:val="00693FB7"/>
    <w:rsid w:val="00693FCF"/>
    <w:rsid w:val="006942BD"/>
    <w:rsid w:val="00694374"/>
    <w:rsid w:val="006944F6"/>
    <w:rsid w:val="00694F1A"/>
    <w:rsid w:val="00695108"/>
    <w:rsid w:val="006954EC"/>
    <w:rsid w:val="0069564E"/>
    <w:rsid w:val="00695764"/>
    <w:rsid w:val="00695C30"/>
    <w:rsid w:val="00695C51"/>
    <w:rsid w:val="00695DDB"/>
    <w:rsid w:val="00695E82"/>
    <w:rsid w:val="00695F50"/>
    <w:rsid w:val="00696047"/>
    <w:rsid w:val="00696183"/>
    <w:rsid w:val="006966AD"/>
    <w:rsid w:val="00696952"/>
    <w:rsid w:val="00696BE0"/>
    <w:rsid w:val="00696E0B"/>
    <w:rsid w:val="00696F52"/>
    <w:rsid w:val="0069713C"/>
    <w:rsid w:val="0069718C"/>
    <w:rsid w:val="006972BB"/>
    <w:rsid w:val="00697B49"/>
    <w:rsid w:val="006A000D"/>
    <w:rsid w:val="006A0094"/>
    <w:rsid w:val="006A02A6"/>
    <w:rsid w:val="006A03C3"/>
    <w:rsid w:val="006A0988"/>
    <w:rsid w:val="006A0E32"/>
    <w:rsid w:val="006A1308"/>
    <w:rsid w:val="006A1510"/>
    <w:rsid w:val="006A152B"/>
    <w:rsid w:val="006A16BA"/>
    <w:rsid w:val="006A1761"/>
    <w:rsid w:val="006A1B37"/>
    <w:rsid w:val="006A1C7D"/>
    <w:rsid w:val="006A1CDF"/>
    <w:rsid w:val="006A1D22"/>
    <w:rsid w:val="006A1D4C"/>
    <w:rsid w:val="006A1EBB"/>
    <w:rsid w:val="006A1FD9"/>
    <w:rsid w:val="006A22CD"/>
    <w:rsid w:val="006A2543"/>
    <w:rsid w:val="006A2695"/>
    <w:rsid w:val="006A2A2A"/>
    <w:rsid w:val="006A2CF7"/>
    <w:rsid w:val="006A30AD"/>
    <w:rsid w:val="006A35B9"/>
    <w:rsid w:val="006A3921"/>
    <w:rsid w:val="006A3BCA"/>
    <w:rsid w:val="006A4213"/>
    <w:rsid w:val="006A4284"/>
    <w:rsid w:val="006A4AC0"/>
    <w:rsid w:val="006A4C38"/>
    <w:rsid w:val="006A4C9C"/>
    <w:rsid w:val="006A4D4C"/>
    <w:rsid w:val="006A554D"/>
    <w:rsid w:val="006A57C8"/>
    <w:rsid w:val="006A5809"/>
    <w:rsid w:val="006A5815"/>
    <w:rsid w:val="006A5A8D"/>
    <w:rsid w:val="006A5B9A"/>
    <w:rsid w:val="006A60B9"/>
    <w:rsid w:val="006A6284"/>
    <w:rsid w:val="006A6820"/>
    <w:rsid w:val="006A6A4F"/>
    <w:rsid w:val="006A6BD6"/>
    <w:rsid w:val="006A6C5D"/>
    <w:rsid w:val="006A708F"/>
    <w:rsid w:val="006A74D8"/>
    <w:rsid w:val="006A759A"/>
    <w:rsid w:val="006A79A4"/>
    <w:rsid w:val="006A7BE5"/>
    <w:rsid w:val="006A7E0B"/>
    <w:rsid w:val="006B0212"/>
    <w:rsid w:val="006B124E"/>
    <w:rsid w:val="006B1257"/>
    <w:rsid w:val="006B1274"/>
    <w:rsid w:val="006B1505"/>
    <w:rsid w:val="006B15D2"/>
    <w:rsid w:val="006B1697"/>
    <w:rsid w:val="006B1757"/>
    <w:rsid w:val="006B1E99"/>
    <w:rsid w:val="006B1FC2"/>
    <w:rsid w:val="006B2685"/>
    <w:rsid w:val="006B278B"/>
    <w:rsid w:val="006B2931"/>
    <w:rsid w:val="006B2A56"/>
    <w:rsid w:val="006B31AD"/>
    <w:rsid w:val="006B36E0"/>
    <w:rsid w:val="006B38AF"/>
    <w:rsid w:val="006B3950"/>
    <w:rsid w:val="006B39A4"/>
    <w:rsid w:val="006B3A40"/>
    <w:rsid w:val="006B3C30"/>
    <w:rsid w:val="006B3DB3"/>
    <w:rsid w:val="006B40D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AF5"/>
    <w:rsid w:val="006B4C39"/>
    <w:rsid w:val="006B4D16"/>
    <w:rsid w:val="006B4D50"/>
    <w:rsid w:val="006B50AA"/>
    <w:rsid w:val="006B534F"/>
    <w:rsid w:val="006B55C9"/>
    <w:rsid w:val="006B5832"/>
    <w:rsid w:val="006B5DC4"/>
    <w:rsid w:val="006B5DD6"/>
    <w:rsid w:val="006B6008"/>
    <w:rsid w:val="006B621F"/>
    <w:rsid w:val="006B6334"/>
    <w:rsid w:val="006B634A"/>
    <w:rsid w:val="006B6438"/>
    <w:rsid w:val="006B6CFA"/>
    <w:rsid w:val="006B7539"/>
    <w:rsid w:val="006B7757"/>
    <w:rsid w:val="006B77F5"/>
    <w:rsid w:val="006B7D69"/>
    <w:rsid w:val="006B7E6F"/>
    <w:rsid w:val="006B7F67"/>
    <w:rsid w:val="006C01F9"/>
    <w:rsid w:val="006C0279"/>
    <w:rsid w:val="006C02FE"/>
    <w:rsid w:val="006C049D"/>
    <w:rsid w:val="006C052F"/>
    <w:rsid w:val="006C05E6"/>
    <w:rsid w:val="006C0632"/>
    <w:rsid w:val="006C0ADF"/>
    <w:rsid w:val="006C0B66"/>
    <w:rsid w:val="006C0C28"/>
    <w:rsid w:val="006C0D18"/>
    <w:rsid w:val="006C0EDD"/>
    <w:rsid w:val="006C0FFC"/>
    <w:rsid w:val="006C1302"/>
    <w:rsid w:val="006C17C1"/>
    <w:rsid w:val="006C19BE"/>
    <w:rsid w:val="006C1C84"/>
    <w:rsid w:val="006C1D22"/>
    <w:rsid w:val="006C1F4A"/>
    <w:rsid w:val="006C22B6"/>
    <w:rsid w:val="006C22E2"/>
    <w:rsid w:val="006C23CD"/>
    <w:rsid w:val="006C25FB"/>
    <w:rsid w:val="006C28B3"/>
    <w:rsid w:val="006C2A15"/>
    <w:rsid w:val="006C2D03"/>
    <w:rsid w:val="006C32B8"/>
    <w:rsid w:val="006C354D"/>
    <w:rsid w:val="006C3557"/>
    <w:rsid w:val="006C356F"/>
    <w:rsid w:val="006C39EA"/>
    <w:rsid w:val="006C3A01"/>
    <w:rsid w:val="006C3CE3"/>
    <w:rsid w:val="006C3E10"/>
    <w:rsid w:val="006C3EE2"/>
    <w:rsid w:val="006C3F07"/>
    <w:rsid w:val="006C4154"/>
    <w:rsid w:val="006C41DA"/>
    <w:rsid w:val="006C43DC"/>
    <w:rsid w:val="006C441F"/>
    <w:rsid w:val="006C4435"/>
    <w:rsid w:val="006C497A"/>
    <w:rsid w:val="006C4EAF"/>
    <w:rsid w:val="006C4F56"/>
    <w:rsid w:val="006C5028"/>
    <w:rsid w:val="006C53E1"/>
    <w:rsid w:val="006C55DF"/>
    <w:rsid w:val="006C57F3"/>
    <w:rsid w:val="006C5A17"/>
    <w:rsid w:val="006C5E96"/>
    <w:rsid w:val="006C5EAD"/>
    <w:rsid w:val="006C665B"/>
    <w:rsid w:val="006C6AF4"/>
    <w:rsid w:val="006C6B07"/>
    <w:rsid w:val="006C6D89"/>
    <w:rsid w:val="006C6FA7"/>
    <w:rsid w:val="006C70BF"/>
    <w:rsid w:val="006C72B6"/>
    <w:rsid w:val="006C7346"/>
    <w:rsid w:val="006C79E6"/>
    <w:rsid w:val="006C7C45"/>
    <w:rsid w:val="006C7DB3"/>
    <w:rsid w:val="006C7EF2"/>
    <w:rsid w:val="006C7F70"/>
    <w:rsid w:val="006D0246"/>
    <w:rsid w:val="006D0706"/>
    <w:rsid w:val="006D0985"/>
    <w:rsid w:val="006D0BB5"/>
    <w:rsid w:val="006D0C4B"/>
    <w:rsid w:val="006D0CB1"/>
    <w:rsid w:val="006D0E6D"/>
    <w:rsid w:val="006D15DF"/>
    <w:rsid w:val="006D16CA"/>
    <w:rsid w:val="006D18AD"/>
    <w:rsid w:val="006D1B68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B71"/>
    <w:rsid w:val="006D3B89"/>
    <w:rsid w:val="006D3BDF"/>
    <w:rsid w:val="006D4126"/>
    <w:rsid w:val="006D44AE"/>
    <w:rsid w:val="006D492E"/>
    <w:rsid w:val="006D4A24"/>
    <w:rsid w:val="006D4A54"/>
    <w:rsid w:val="006D4AF8"/>
    <w:rsid w:val="006D4D0C"/>
    <w:rsid w:val="006D4DF0"/>
    <w:rsid w:val="006D4EB2"/>
    <w:rsid w:val="006D50A9"/>
    <w:rsid w:val="006D525F"/>
    <w:rsid w:val="006D5391"/>
    <w:rsid w:val="006D565C"/>
    <w:rsid w:val="006D56BD"/>
    <w:rsid w:val="006D5708"/>
    <w:rsid w:val="006D580C"/>
    <w:rsid w:val="006D581C"/>
    <w:rsid w:val="006D58C1"/>
    <w:rsid w:val="006D5BEE"/>
    <w:rsid w:val="006D5C36"/>
    <w:rsid w:val="006D5EDF"/>
    <w:rsid w:val="006D5FA4"/>
    <w:rsid w:val="006D60A0"/>
    <w:rsid w:val="006D630A"/>
    <w:rsid w:val="006D63A9"/>
    <w:rsid w:val="006D64AF"/>
    <w:rsid w:val="006D6841"/>
    <w:rsid w:val="006D6F5E"/>
    <w:rsid w:val="006D727E"/>
    <w:rsid w:val="006D739E"/>
    <w:rsid w:val="006D73F1"/>
    <w:rsid w:val="006D7516"/>
    <w:rsid w:val="006D7620"/>
    <w:rsid w:val="006D7634"/>
    <w:rsid w:val="006D7914"/>
    <w:rsid w:val="006D7AB6"/>
    <w:rsid w:val="006D7B34"/>
    <w:rsid w:val="006D7B84"/>
    <w:rsid w:val="006E0187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959"/>
    <w:rsid w:val="006E1A3C"/>
    <w:rsid w:val="006E1B17"/>
    <w:rsid w:val="006E1D6F"/>
    <w:rsid w:val="006E1E0D"/>
    <w:rsid w:val="006E1E6D"/>
    <w:rsid w:val="006E204D"/>
    <w:rsid w:val="006E2988"/>
    <w:rsid w:val="006E2F71"/>
    <w:rsid w:val="006E2FB6"/>
    <w:rsid w:val="006E2FFC"/>
    <w:rsid w:val="006E3077"/>
    <w:rsid w:val="006E339D"/>
    <w:rsid w:val="006E35E3"/>
    <w:rsid w:val="006E37A1"/>
    <w:rsid w:val="006E3843"/>
    <w:rsid w:val="006E388E"/>
    <w:rsid w:val="006E38BF"/>
    <w:rsid w:val="006E3C32"/>
    <w:rsid w:val="006E3FA4"/>
    <w:rsid w:val="006E43BB"/>
    <w:rsid w:val="006E44B2"/>
    <w:rsid w:val="006E45E4"/>
    <w:rsid w:val="006E4BF1"/>
    <w:rsid w:val="006E4D76"/>
    <w:rsid w:val="006E4FD5"/>
    <w:rsid w:val="006E50ED"/>
    <w:rsid w:val="006E535D"/>
    <w:rsid w:val="006E54CB"/>
    <w:rsid w:val="006E5A59"/>
    <w:rsid w:val="006E5B9A"/>
    <w:rsid w:val="006E5C15"/>
    <w:rsid w:val="006E5C1C"/>
    <w:rsid w:val="006E5E9C"/>
    <w:rsid w:val="006E6160"/>
    <w:rsid w:val="006E61A9"/>
    <w:rsid w:val="006E61F1"/>
    <w:rsid w:val="006E62BB"/>
    <w:rsid w:val="006E6640"/>
    <w:rsid w:val="006E669D"/>
    <w:rsid w:val="006E7005"/>
    <w:rsid w:val="006E74F1"/>
    <w:rsid w:val="006E780D"/>
    <w:rsid w:val="006E79CC"/>
    <w:rsid w:val="006E7BDA"/>
    <w:rsid w:val="006E7CE4"/>
    <w:rsid w:val="006E7EAB"/>
    <w:rsid w:val="006F02F4"/>
    <w:rsid w:val="006F039E"/>
    <w:rsid w:val="006F05A1"/>
    <w:rsid w:val="006F0842"/>
    <w:rsid w:val="006F0E26"/>
    <w:rsid w:val="006F0FA2"/>
    <w:rsid w:val="006F11B3"/>
    <w:rsid w:val="006F11BC"/>
    <w:rsid w:val="006F1205"/>
    <w:rsid w:val="006F14CA"/>
    <w:rsid w:val="006F1591"/>
    <w:rsid w:val="006F16A8"/>
    <w:rsid w:val="006F16E6"/>
    <w:rsid w:val="006F1A10"/>
    <w:rsid w:val="006F1A98"/>
    <w:rsid w:val="006F1C70"/>
    <w:rsid w:val="006F1D04"/>
    <w:rsid w:val="006F1E07"/>
    <w:rsid w:val="006F1E1D"/>
    <w:rsid w:val="006F207B"/>
    <w:rsid w:val="006F24BD"/>
    <w:rsid w:val="006F26D3"/>
    <w:rsid w:val="006F274A"/>
    <w:rsid w:val="006F290E"/>
    <w:rsid w:val="006F2A99"/>
    <w:rsid w:val="006F2AD9"/>
    <w:rsid w:val="006F2C08"/>
    <w:rsid w:val="006F30BF"/>
    <w:rsid w:val="006F3449"/>
    <w:rsid w:val="006F35F3"/>
    <w:rsid w:val="006F360A"/>
    <w:rsid w:val="006F3754"/>
    <w:rsid w:val="006F37C5"/>
    <w:rsid w:val="006F3C7D"/>
    <w:rsid w:val="006F3D29"/>
    <w:rsid w:val="006F3D40"/>
    <w:rsid w:val="006F3DCC"/>
    <w:rsid w:val="006F3FC4"/>
    <w:rsid w:val="006F4268"/>
    <w:rsid w:val="006F45F0"/>
    <w:rsid w:val="006F46ED"/>
    <w:rsid w:val="006F488E"/>
    <w:rsid w:val="006F4A56"/>
    <w:rsid w:val="006F4BCC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B58"/>
    <w:rsid w:val="006F5F59"/>
    <w:rsid w:val="006F61AB"/>
    <w:rsid w:val="006F6410"/>
    <w:rsid w:val="006F6435"/>
    <w:rsid w:val="006F66B2"/>
    <w:rsid w:val="006F6885"/>
    <w:rsid w:val="006F6969"/>
    <w:rsid w:val="006F6D12"/>
    <w:rsid w:val="006F6D30"/>
    <w:rsid w:val="006F6DCE"/>
    <w:rsid w:val="006F6FB5"/>
    <w:rsid w:val="006F7185"/>
    <w:rsid w:val="006F718B"/>
    <w:rsid w:val="006F7451"/>
    <w:rsid w:val="006F749A"/>
    <w:rsid w:val="006F794E"/>
    <w:rsid w:val="006F7EC5"/>
    <w:rsid w:val="00700561"/>
    <w:rsid w:val="00700AFC"/>
    <w:rsid w:val="00700DF3"/>
    <w:rsid w:val="00700E3A"/>
    <w:rsid w:val="00700EC0"/>
    <w:rsid w:val="00701023"/>
    <w:rsid w:val="0070142E"/>
    <w:rsid w:val="00701528"/>
    <w:rsid w:val="007020B9"/>
    <w:rsid w:val="00702279"/>
    <w:rsid w:val="00702383"/>
    <w:rsid w:val="0070265F"/>
    <w:rsid w:val="00702A6F"/>
    <w:rsid w:val="00702A8E"/>
    <w:rsid w:val="00702A9F"/>
    <w:rsid w:val="00702E70"/>
    <w:rsid w:val="00702EC4"/>
    <w:rsid w:val="00702F73"/>
    <w:rsid w:val="0070314F"/>
    <w:rsid w:val="0070325F"/>
    <w:rsid w:val="007034B6"/>
    <w:rsid w:val="0070367F"/>
    <w:rsid w:val="007037EE"/>
    <w:rsid w:val="0070380A"/>
    <w:rsid w:val="00703C79"/>
    <w:rsid w:val="00703CC1"/>
    <w:rsid w:val="00703D51"/>
    <w:rsid w:val="007040AF"/>
    <w:rsid w:val="007045DD"/>
    <w:rsid w:val="00704695"/>
    <w:rsid w:val="00704786"/>
    <w:rsid w:val="007049E8"/>
    <w:rsid w:val="00704B0F"/>
    <w:rsid w:val="00704C9C"/>
    <w:rsid w:val="00704DB7"/>
    <w:rsid w:val="00704E07"/>
    <w:rsid w:val="0070527A"/>
    <w:rsid w:val="007052E3"/>
    <w:rsid w:val="00705339"/>
    <w:rsid w:val="00705369"/>
    <w:rsid w:val="0070558C"/>
    <w:rsid w:val="0070564D"/>
    <w:rsid w:val="00705885"/>
    <w:rsid w:val="00705B81"/>
    <w:rsid w:val="00705CC1"/>
    <w:rsid w:val="00705D94"/>
    <w:rsid w:val="00705E59"/>
    <w:rsid w:val="00706239"/>
    <w:rsid w:val="00706272"/>
    <w:rsid w:val="007063AF"/>
    <w:rsid w:val="0070648C"/>
    <w:rsid w:val="00706738"/>
    <w:rsid w:val="007069A1"/>
    <w:rsid w:val="00706E07"/>
    <w:rsid w:val="00706EBE"/>
    <w:rsid w:val="007071D2"/>
    <w:rsid w:val="00707251"/>
    <w:rsid w:val="0070756D"/>
    <w:rsid w:val="007076F2"/>
    <w:rsid w:val="007077B5"/>
    <w:rsid w:val="007078AF"/>
    <w:rsid w:val="00707D79"/>
    <w:rsid w:val="00707E0E"/>
    <w:rsid w:val="0071003F"/>
    <w:rsid w:val="0071006A"/>
    <w:rsid w:val="0071014B"/>
    <w:rsid w:val="0071026B"/>
    <w:rsid w:val="007102B8"/>
    <w:rsid w:val="00710549"/>
    <w:rsid w:val="00710676"/>
    <w:rsid w:val="00710A43"/>
    <w:rsid w:val="00710AA6"/>
    <w:rsid w:val="00710CA1"/>
    <w:rsid w:val="0071119A"/>
    <w:rsid w:val="0071124B"/>
    <w:rsid w:val="007113DE"/>
    <w:rsid w:val="00711655"/>
    <w:rsid w:val="00711881"/>
    <w:rsid w:val="00711BD9"/>
    <w:rsid w:val="00711BE8"/>
    <w:rsid w:val="00711D61"/>
    <w:rsid w:val="00711E9A"/>
    <w:rsid w:val="0071244E"/>
    <w:rsid w:val="00712CAD"/>
    <w:rsid w:val="00712D85"/>
    <w:rsid w:val="00712D86"/>
    <w:rsid w:val="00712F07"/>
    <w:rsid w:val="007130C2"/>
    <w:rsid w:val="0071329B"/>
    <w:rsid w:val="00713841"/>
    <w:rsid w:val="007139BC"/>
    <w:rsid w:val="00713A24"/>
    <w:rsid w:val="00713D63"/>
    <w:rsid w:val="007142B9"/>
    <w:rsid w:val="00714470"/>
    <w:rsid w:val="00714637"/>
    <w:rsid w:val="00714871"/>
    <w:rsid w:val="00714ED0"/>
    <w:rsid w:val="0071519E"/>
    <w:rsid w:val="00715234"/>
    <w:rsid w:val="0071547E"/>
    <w:rsid w:val="00715A22"/>
    <w:rsid w:val="00715C33"/>
    <w:rsid w:val="00715D75"/>
    <w:rsid w:val="00715E21"/>
    <w:rsid w:val="00715F13"/>
    <w:rsid w:val="00715F2C"/>
    <w:rsid w:val="00715FB6"/>
    <w:rsid w:val="00715FED"/>
    <w:rsid w:val="0071617B"/>
    <w:rsid w:val="00716188"/>
    <w:rsid w:val="00716195"/>
    <w:rsid w:val="007163DF"/>
    <w:rsid w:val="007168CC"/>
    <w:rsid w:val="00716926"/>
    <w:rsid w:val="0071694A"/>
    <w:rsid w:val="007169CF"/>
    <w:rsid w:val="00716A75"/>
    <w:rsid w:val="00716FAA"/>
    <w:rsid w:val="00717124"/>
    <w:rsid w:val="00717275"/>
    <w:rsid w:val="00717424"/>
    <w:rsid w:val="00717781"/>
    <w:rsid w:val="00717C17"/>
    <w:rsid w:val="00717CC8"/>
    <w:rsid w:val="00717DCA"/>
    <w:rsid w:val="00717DEF"/>
    <w:rsid w:val="00717E4A"/>
    <w:rsid w:val="00717E77"/>
    <w:rsid w:val="00717E78"/>
    <w:rsid w:val="00717F39"/>
    <w:rsid w:val="0072006E"/>
    <w:rsid w:val="00720183"/>
    <w:rsid w:val="0072030F"/>
    <w:rsid w:val="007206CE"/>
    <w:rsid w:val="00720A0E"/>
    <w:rsid w:val="00720C66"/>
    <w:rsid w:val="00720F6A"/>
    <w:rsid w:val="00721005"/>
    <w:rsid w:val="007211D5"/>
    <w:rsid w:val="00721448"/>
    <w:rsid w:val="007214C4"/>
    <w:rsid w:val="00721674"/>
    <w:rsid w:val="00721842"/>
    <w:rsid w:val="00721CE8"/>
    <w:rsid w:val="00721FB7"/>
    <w:rsid w:val="0072201C"/>
    <w:rsid w:val="00722122"/>
    <w:rsid w:val="007225C9"/>
    <w:rsid w:val="0072260F"/>
    <w:rsid w:val="0072296F"/>
    <w:rsid w:val="00722C5C"/>
    <w:rsid w:val="00722C88"/>
    <w:rsid w:val="00722D45"/>
    <w:rsid w:val="00723618"/>
    <w:rsid w:val="007239CC"/>
    <w:rsid w:val="00723A7E"/>
    <w:rsid w:val="00723F39"/>
    <w:rsid w:val="0072414A"/>
    <w:rsid w:val="0072468A"/>
    <w:rsid w:val="00724789"/>
    <w:rsid w:val="007247AA"/>
    <w:rsid w:val="00724AF2"/>
    <w:rsid w:val="007252E4"/>
    <w:rsid w:val="00725350"/>
    <w:rsid w:val="00725720"/>
    <w:rsid w:val="00725775"/>
    <w:rsid w:val="0072598C"/>
    <w:rsid w:val="00725F61"/>
    <w:rsid w:val="00726129"/>
    <w:rsid w:val="00726253"/>
    <w:rsid w:val="0072657E"/>
    <w:rsid w:val="007268A2"/>
    <w:rsid w:val="00726C89"/>
    <w:rsid w:val="00726DFE"/>
    <w:rsid w:val="007272DF"/>
    <w:rsid w:val="00727872"/>
    <w:rsid w:val="007278B1"/>
    <w:rsid w:val="007278DF"/>
    <w:rsid w:val="00727C1F"/>
    <w:rsid w:val="00727EB1"/>
    <w:rsid w:val="007301F6"/>
    <w:rsid w:val="00730257"/>
    <w:rsid w:val="007308CA"/>
    <w:rsid w:val="00730990"/>
    <w:rsid w:val="00730A86"/>
    <w:rsid w:val="00730B4D"/>
    <w:rsid w:val="00730C5E"/>
    <w:rsid w:val="007310EB"/>
    <w:rsid w:val="007319D5"/>
    <w:rsid w:val="00732268"/>
    <w:rsid w:val="00732285"/>
    <w:rsid w:val="007322C4"/>
    <w:rsid w:val="00732CF5"/>
    <w:rsid w:val="00733393"/>
    <w:rsid w:val="007335EE"/>
    <w:rsid w:val="00733939"/>
    <w:rsid w:val="0073393D"/>
    <w:rsid w:val="00733BF0"/>
    <w:rsid w:val="00733C9F"/>
    <w:rsid w:val="00733D43"/>
    <w:rsid w:val="00733FE7"/>
    <w:rsid w:val="007341C6"/>
    <w:rsid w:val="00734358"/>
    <w:rsid w:val="00734369"/>
    <w:rsid w:val="007343D2"/>
    <w:rsid w:val="00734671"/>
    <w:rsid w:val="007346FC"/>
    <w:rsid w:val="007348CC"/>
    <w:rsid w:val="0073492C"/>
    <w:rsid w:val="007349DB"/>
    <w:rsid w:val="00734B59"/>
    <w:rsid w:val="00734E20"/>
    <w:rsid w:val="00735025"/>
    <w:rsid w:val="00735254"/>
    <w:rsid w:val="00735B06"/>
    <w:rsid w:val="00735B87"/>
    <w:rsid w:val="00735C1F"/>
    <w:rsid w:val="00736715"/>
    <w:rsid w:val="007367E7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38"/>
    <w:rsid w:val="00737A34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1130"/>
    <w:rsid w:val="00741263"/>
    <w:rsid w:val="0074136C"/>
    <w:rsid w:val="00741486"/>
    <w:rsid w:val="00741668"/>
    <w:rsid w:val="0074172A"/>
    <w:rsid w:val="0074197A"/>
    <w:rsid w:val="00741D73"/>
    <w:rsid w:val="00741D79"/>
    <w:rsid w:val="00741F46"/>
    <w:rsid w:val="00741FD3"/>
    <w:rsid w:val="00742108"/>
    <w:rsid w:val="00742A12"/>
    <w:rsid w:val="00742B9E"/>
    <w:rsid w:val="00742C2C"/>
    <w:rsid w:val="00743012"/>
    <w:rsid w:val="00743155"/>
    <w:rsid w:val="007431CD"/>
    <w:rsid w:val="00743295"/>
    <w:rsid w:val="00743382"/>
    <w:rsid w:val="00743459"/>
    <w:rsid w:val="00743C0D"/>
    <w:rsid w:val="007441FC"/>
    <w:rsid w:val="00744678"/>
    <w:rsid w:val="00744AB3"/>
    <w:rsid w:val="00744DF7"/>
    <w:rsid w:val="00744F2E"/>
    <w:rsid w:val="00745097"/>
    <w:rsid w:val="007450A1"/>
    <w:rsid w:val="0074520A"/>
    <w:rsid w:val="00745B24"/>
    <w:rsid w:val="007460E5"/>
    <w:rsid w:val="007461C4"/>
    <w:rsid w:val="00746499"/>
    <w:rsid w:val="00746550"/>
    <w:rsid w:val="0074689E"/>
    <w:rsid w:val="00746935"/>
    <w:rsid w:val="00746A42"/>
    <w:rsid w:val="00746B65"/>
    <w:rsid w:val="00746B79"/>
    <w:rsid w:val="00746D1B"/>
    <w:rsid w:val="00747354"/>
    <w:rsid w:val="007474EF"/>
    <w:rsid w:val="00747712"/>
    <w:rsid w:val="0074779B"/>
    <w:rsid w:val="00747A49"/>
    <w:rsid w:val="00747C40"/>
    <w:rsid w:val="007501BE"/>
    <w:rsid w:val="007502A7"/>
    <w:rsid w:val="007502E7"/>
    <w:rsid w:val="00750414"/>
    <w:rsid w:val="007504DA"/>
    <w:rsid w:val="00750589"/>
    <w:rsid w:val="007508BE"/>
    <w:rsid w:val="00750AD1"/>
    <w:rsid w:val="00750EC8"/>
    <w:rsid w:val="00750ECE"/>
    <w:rsid w:val="007513B4"/>
    <w:rsid w:val="00751535"/>
    <w:rsid w:val="00751563"/>
    <w:rsid w:val="00751B1C"/>
    <w:rsid w:val="00751CF6"/>
    <w:rsid w:val="00751F43"/>
    <w:rsid w:val="00752026"/>
    <w:rsid w:val="007524F1"/>
    <w:rsid w:val="00752716"/>
    <w:rsid w:val="00752892"/>
    <w:rsid w:val="00753221"/>
    <w:rsid w:val="007532DB"/>
    <w:rsid w:val="00753468"/>
    <w:rsid w:val="00753632"/>
    <w:rsid w:val="007537AA"/>
    <w:rsid w:val="0075395C"/>
    <w:rsid w:val="00753994"/>
    <w:rsid w:val="00753C07"/>
    <w:rsid w:val="007547FD"/>
    <w:rsid w:val="007548F7"/>
    <w:rsid w:val="00754CC1"/>
    <w:rsid w:val="00755408"/>
    <w:rsid w:val="007555A4"/>
    <w:rsid w:val="0075584B"/>
    <w:rsid w:val="0075591F"/>
    <w:rsid w:val="00755D2A"/>
    <w:rsid w:val="00755DD9"/>
    <w:rsid w:val="007561AE"/>
    <w:rsid w:val="007561CF"/>
    <w:rsid w:val="007563EC"/>
    <w:rsid w:val="00756423"/>
    <w:rsid w:val="00756781"/>
    <w:rsid w:val="00756B91"/>
    <w:rsid w:val="00756D37"/>
    <w:rsid w:val="00756FD4"/>
    <w:rsid w:val="00757032"/>
    <w:rsid w:val="0075748D"/>
    <w:rsid w:val="00757711"/>
    <w:rsid w:val="0075799D"/>
    <w:rsid w:val="00757BDB"/>
    <w:rsid w:val="00757CD5"/>
    <w:rsid w:val="007600AE"/>
    <w:rsid w:val="007601A2"/>
    <w:rsid w:val="00760578"/>
    <w:rsid w:val="00760C66"/>
    <w:rsid w:val="00761123"/>
    <w:rsid w:val="00761A35"/>
    <w:rsid w:val="00761D91"/>
    <w:rsid w:val="00761EF0"/>
    <w:rsid w:val="007624CD"/>
    <w:rsid w:val="007625BD"/>
    <w:rsid w:val="00762844"/>
    <w:rsid w:val="00762A46"/>
    <w:rsid w:val="00762A71"/>
    <w:rsid w:val="00762AF9"/>
    <w:rsid w:val="00762BF5"/>
    <w:rsid w:val="00762D47"/>
    <w:rsid w:val="00762FFA"/>
    <w:rsid w:val="007632E0"/>
    <w:rsid w:val="00763A7A"/>
    <w:rsid w:val="00763AB2"/>
    <w:rsid w:val="00764125"/>
    <w:rsid w:val="007641EF"/>
    <w:rsid w:val="007642B3"/>
    <w:rsid w:val="0076436E"/>
    <w:rsid w:val="007644A6"/>
    <w:rsid w:val="00764586"/>
    <w:rsid w:val="00764919"/>
    <w:rsid w:val="00764D03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B13"/>
    <w:rsid w:val="00765B42"/>
    <w:rsid w:val="00765E6E"/>
    <w:rsid w:val="0076622B"/>
    <w:rsid w:val="00766558"/>
    <w:rsid w:val="00766589"/>
    <w:rsid w:val="00766759"/>
    <w:rsid w:val="00766812"/>
    <w:rsid w:val="00766B7E"/>
    <w:rsid w:val="00766CA7"/>
    <w:rsid w:val="00766EDB"/>
    <w:rsid w:val="00766FC4"/>
    <w:rsid w:val="007670F5"/>
    <w:rsid w:val="00767532"/>
    <w:rsid w:val="0076769F"/>
    <w:rsid w:val="00767C9D"/>
    <w:rsid w:val="00767CAE"/>
    <w:rsid w:val="00767E52"/>
    <w:rsid w:val="0077038D"/>
    <w:rsid w:val="007705B3"/>
    <w:rsid w:val="0077071E"/>
    <w:rsid w:val="00770A57"/>
    <w:rsid w:val="00770C35"/>
    <w:rsid w:val="00770E7C"/>
    <w:rsid w:val="00770F10"/>
    <w:rsid w:val="00771874"/>
    <w:rsid w:val="00771A19"/>
    <w:rsid w:val="00771DBF"/>
    <w:rsid w:val="00771DDF"/>
    <w:rsid w:val="00771EFE"/>
    <w:rsid w:val="007720F8"/>
    <w:rsid w:val="0077235C"/>
    <w:rsid w:val="007725A9"/>
    <w:rsid w:val="0077265C"/>
    <w:rsid w:val="00772726"/>
    <w:rsid w:val="00772881"/>
    <w:rsid w:val="0077295A"/>
    <w:rsid w:val="00772C00"/>
    <w:rsid w:val="00772D74"/>
    <w:rsid w:val="00772D9A"/>
    <w:rsid w:val="00772EF7"/>
    <w:rsid w:val="007732E1"/>
    <w:rsid w:val="00773839"/>
    <w:rsid w:val="00773B8D"/>
    <w:rsid w:val="00773E08"/>
    <w:rsid w:val="00774015"/>
    <w:rsid w:val="007741F4"/>
    <w:rsid w:val="0077426A"/>
    <w:rsid w:val="007742AA"/>
    <w:rsid w:val="007744A4"/>
    <w:rsid w:val="00774694"/>
    <w:rsid w:val="00774AFB"/>
    <w:rsid w:val="00774B7F"/>
    <w:rsid w:val="00775000"/>
    <w:rsid w:val="00775026"/>
    <w:rsid w:val="007750A3"/>
    <w:rsid w:val="0077521A"/>
    <w:rsid w:val="00775343"/>
    <w:rsid w:val="007755FD"/>
    <w:rsid w:val="00775D69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15E"/>
    <w:rsid w:val="007772C3"/>
    <w:rsid w:val="007772F8"/>
    <w:rsid w:val="00777366"/>
    <w:rsid w:val="007775F0"/>
    <w:rsid w:val="0077765E"/>
    <w:rsid w:val="007776B2"/>
    <w:rsid w:val="0077772B"/>
    <w:rsid w:val="007778B4"/>
    <w:rsid w:val="00777938"/>
    <w:rsid w:val="00777B9E"/>
    <w:rsid w:val="00777C3C"/>
    <w:rsid w:val="00777E48"/>
    <w:rsid w:val="0078024B"/>
    <w:rsid w:val="007803EF"/>
    <w:rsid w:val="0078040E"/>
    <w:rsid w:val="00780CDF"/>
    <w:rsid w:val="0078100C"/>
    <w:rsid w:val="00781503"/>
    <w:rsid w:val="00781705"/>
    <w:rsid w:val="007818EE"/>
    <w:rsid w:val="00781B6F"/>
    <w:rsid w:val="00781C36"/>
    <w:rsid w:val="0078201A"/>
    <w:rsid w:val="00782267"/>
    <w:rsid w:val="0078232A"/>
    <w:rsid w:val="007823CB"/>
    <w:rsid w:val="0078271B"/>
    <w:rsid w:val="0078284C"/>
    <w:rsid w:val="00782F3E"/>
    <w:rsid w:val="00783397"/>
    <w:rsid w:val="00783641"/>
    <w:rsid w:val="0078387F"/>
    <w:rsid w:val="0078394A"/>
    <w:rsid w:val="00783AA4"/>
    <w:rsid w:val="00783B27"/>
    <w:rsid w:val="00783B8A"/>
    <w:rsid w:val="0078420C"/>
    <w:rsid w:val="0078483E"/>
    <w:rsid w:val="007849F8"/>
    <w:rsid w:val="00784CDD"/>
    <w:rsid w:val="00784DBD"/>
    <w:rsid w:val="00784FF6"/>
    <w:rsid w:val="00785126"/>
    <w:rsid w:val="0078516D"/>
    <w:rsid w:val="007851B8"/>
    <w:rsid w:val="0078555D"/>
    <w:rsid w:val="007855B7"/>
    <w:rsid w:val="007855F2"/>
    <w:rsid w:val="0078599C"/>
    <w:rsid w:val="007859EF"/>
    <w:rsid w:val="00785E85"/>
    <w:rsid w:val="0078614E"/>
    <w:rsid w:val="007861F6"/>
    <w:rsid w:val="00786394"/>
    <w:rsid w:val="00786457"/>
    <w:rsid w:val="00786671"/>
    <w:rsid w:val="00786AB4"/>
    <w:rsid w:val="00786C25"/>
    <w:rsid w:val="00787296"/>
    <w:rsid w:val="00787819"/>
    <w:rsid w:val="0078798C"/>
    <w:rsid w:val="00787B03"/>
    <w:rsid w:val="00787BA4"/>
    <w:rsid w:val="00787C6A"/>
    <w:rsid w:val="00787D5B"/>
    <w:rsid w:val="00787E23"/>
    <w:rsid w:val="00787EA2"/>
    <w:rsid w:val="00790153"/>
    <w:rsid w:val="007902E0"/>
    <w:rsid w:val="00790513"/>
    <w:rsid w:val="0079063B"/>
    <w:rsid w:val="007907C4"/>
    <w:rsid w:val="00790A2E"/>
    <w:rsid w:val="00790B89"/>
    <w:rsid w:val="00790C03"/>
    <w:rsid w:val="00790E2B"/>
    <w:rsid w:val="0079117D"/>
    <w:rsid w:val="007911E5"/>
    <w:rsid w:val="00791D69"/>
    <w:rsid w:val="00792050"/>
    <w:rsid w:val="007922F6"/>
    <w:rsid w:val="0079247B"/>
    <w:rsid w:val="0079249C"/>
    <w:rsid w:val="00792581"/>
    <w:rsid w:val="007927AA"/>
    <w:rsid w:val="00792D72"/>
    <w:rsid w:val="007930B7"/>
    <w:rsid w:val="00793178"/>
    <w:rsid w:val="00793293"/>
    <w:rsid w:val="007933E1"/>
    <w:rsid w:val="0079352E"/>
    <w:rsid w:val="00793A45"/>
    <w:rsid w:val="00793BAA"/>
    <w:rsid w:val="00793F2C"/>
    <w:rsid w:val="0079413D"/>
    <w:rsid w:val="00794587"/>
    <w:rsid w:val="00794784"/>
    <w:rsid w:val="00794841"/>
    <w:rsid w:val="007948BC"/>
    <w:rsid w:val="00794B1E"/>
    <w:rsid w:val="00794D18"/>
    <w:rsid w:val="00794F41"/>
    <w:rsid w:val="0079554A"/>
    <w:rsid w:val="00795963"/>
    <w:rsid w:val="00795C8A"/>
    <w:rsid w:val="00795CD1"/>
    <w:rsid w:val="00795E87"/>
    <w:rsid w:val="00795FE8"/>
    <w:rsid w:val="00796042"/>
    <w:rsid w:val="0079610F"/>
    <w:rsid w:val="0079632A"/>
    <w:rsid w:val="00796AB8"/>
    <w:rsid w:val="00796EE7"/>
    <w:rsid w:val="0079700D"/>
    <w:rsid w:val="00797418"/>
    <w:rsid w:val="007974F3"/>
    <w:rsid w:val="0079765B"/>
    <w:rsid w:val="007978B9"/>
    <w:rsid w:val="00797B3E"/>
    <w:rsid w:val="00797B4B"/>
    <w:rsid w:val="00797DC3"/>
    <w:rsid w:val="00797F2B"/>
    <w:rsid w:val="007A00B0"/>
    <w:rsid w:val="007A0359"/>
    <w:rsid w:val="007A03BA"/>
    <w:rsid w:val="007A08E1"/>
    <w:rsid w:val="007A12AE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97A"/>
    <w:rsid w:val="007A302F"/>
    <w:rsid w:val="007A31BB"/>
    <w:rsid w:val="007A332F"/>
    <w:rsid w:val="007A363C"/>
    <w:rsid w:val="007A37C1"/>
    <w:rsid w:val="007A3832"/>
    <w:rsid w:val="007A3A04"/>
    <w:rsid w:val="007A3A8E"/>
    <w:rsid w:val="007A3BA2"/>
    <w:rsid w:val="007A3FDE"/>
    <w:rsid w:val="007A40DB"/>
    <w:rsid w:val="007A488A"/>
    <w:rsid w:val="007A48F2"/>
    <w:rsid w:val="007A4935"/>
    <w:rsid w:val="007A49B4"/>
    <w:rsid w:val="007A50FA"/>
    <w:rsid w:val="007A547A"/>
    <w:rsid w:val="007A569E"/>
    <w:rsid w:val="007A5816"/>
    <w:rsid w:val="007A582E"/>
    <w:rsid w:val="007A59BC"/>
    <w:rsid w:val="007A5D63"/>
    <w:rsid w:val="007A5DB6"/>
    <w:rsid w:val="007A6062"/>
    <w:rsid w:val="007A6457"/>
    <w:rsid w:val="007A64EA"/>
    <w:rsid w:val="007A6814"/>
    <w:rsid w:val="007A6970"/>
    <w:rsid w:val="007A6C7C"/>
    <w:rsid w:val="007A6F78"/>
    <w:rsid w:val="007A6F86"/>
    <w:rsid w:val="007A70DF"/>
    <w:rsid w:val="007A7980"/>
    <w:rsid w:val="007A7A5F"/>
    <w:rsid w:val="007A7E8E"/>
    <w:rsid w:val="007B0175"/>
    <w:rsid w:val="007B0A41"/>
    <w:rsid w:val="007B0A4E"/>
    <w:rsid w:val="007B0B10"/>
    <w:rsid w:val="007B0B25"/>
    <w:rsid w:val="007B0B73"/>
    <w:rsid w:val="007B0E5E"/>
    <w:rsid w:val="007B0EA8"/>
    <w:rsid w:val="007B1159"/>
    <w:rsid w:val="007B1318"/>
    <w:rsid w:val="007B17BD"/>
    <w:rsid w:val="007B1B15"/>
    <w:rsid w:val="007B1E51"/>
    <w:rsid w:val="007B200F"/>
    <w:rsid w:val="007B2543"/>
    <w:rsid w:val="007B25AC"/>
    <w:rsid w:val="007B2BF0"/>
    <w:rsid w:val="007B324F"/>
    <w:rsid w:val="007B34F4"/>
    <w:rsid w:val="007B3549"/>
    <w:rsid w:val="007B377F"/>
    <w:rsid w:val="007B3880"/>
    <w:rsid w:val="007B38DF"/>
    <w:rsid w:val="007B3A09"/>
    <w:rsid w:val="007B3BCA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DAD"/>
    <w:rsid w:val="007B5146"/>
    <w:rsid w:val="007B56C5"/>
    <w:rsid w:val="007B56F6"/>
    <w:rsid w:val="007B5EBA"/>
    <w:rsid w:val="007B61E8"/>
    <w:rsid w:val="007B6383"/>
    <w:rsid w:val="007B666B"/>
    <w:rsid w:val="007B68B3"/>
    <w:rsid w:val="007B697C"/>
    <w:rsid w:val="007B6B0C"/>
    <w:rsid w:val="007B6BD9"/>
    <w:rsid w:val="007B6F95"/>
    <w:rsid w:val="007B7114"/>
    <w:rsid w:val="007B7377"/>
    <w:rsid w:val="007B74D9"/>
    <w:rsid w:val="007B751C"/>
    <w:rsid w:val="007B76D3"/>
    <w:rsid w:val="007B7AF2"/>
    <w:rsid w:val="007B7BD1"/>
    <w:rsid w:val="007B7DA1"/>
    <w:rsid w:val="007B7F8F"/>
    <w:rsid w:val="007C031C"/>
    <w:rsid w:val="007C0416"/>
    <w:rsid w:val="007C0530"/>
    <w:rsid w:val="007C062C"/>
    <w:rsid w:val="007C06E7"/>
    <w:rsid w:val="007C0A27"/>
    <w:rsid w:val="007C0ECD"/>
    <w:rsid w:val="007C0F3A"/>
    <w:rsid w:val="007C10AA"/>
    <w:rsid w:val="007C1A22"/>
    <w:rsid w:val="007C1FAB"/>
    <w:rsid w:val="007C1FBD"/>
    <w:rsid w:val="007C218E"/>
    <w:rsid w:val="007C22B7"/>
    <w:rsid w:val="007C25A5"/>
    <w:rsid w:val="007C25C4"/>
    <w:rsid w:val="007C25D3"/>
    <w:rsid w:val="007C26DA"/>
    <w:rsid w:val="007C2966"/>
    <w:rsid w:val="007C2A69"/>
    <w:rsid w:val="007C2AB9"/>
    <w:rsid w:val="007C2B5C"/>
    <w:rsid w:val="007C3177"/>
    <w:rsid w:val="007C359B"/>
    <w:rsid w:val="007C363D"/>
    <w:rsid w:val="007C3A79"/>
    <w:rsid w:val="007C3E7F"/>
    <w:rsid w:val="007C4196"/>
    <w:rsid w:val="007C43D2"/>
    <w:rsid w:val="007C468B"/>
    <w:rsid w:val="007C489F"/>
    <w:rsid w:val="007C4A08"/>
    <w:rsid w:val="007C4B96"/>
    <w:rsid w:val="007C4CA2"/>
    <w:rsid w:val="007C4DD5"/>
    <w:rsid w:val="007C4E87"/>
    <w:rsid w:val="007C5B0E"/>
    <w:rsid w:val="007C5BD3"/>
    <w:rsid w:val="007C60A0"/>
    <w:rsid w:val="007C614F"/>
    <w:rsid w:val="007C6295"/>
    <w:rsid w:val="007C6322"/>
    <w:rsid w:val="007C6496"/>
    <w:rsid w:val="007C654B"/>
    <w:rsid w:val="007C6758"/>
    <w:rsid w:val="007C6BE2"/>
    <w:rsid w:val="007C6CC2"/>
    <w:rsid w:val="007C7249"/>
    <w:rsid w:val="007C7512"/>
    <w:rsid w:val="007C78C7"/>
    <w:rsid w:val="007C7C12"/>
    <w:rsid w:val="007C7E62"/>
    <w:rsid w:val="007C7F99"/>
    <w:rsid w:val="007D007E"/>
    <w:rsid w:val="007D0352"/>
    <w:rsid w:val="007D077C"/>
    <w:rsid w:val="007D07D6"/>
    <w:rsid w:val="007D07F0"/>
    <w:rsid w:val="007D080A"/>
    <w:rsid w:val="007D084E"/>
    <w:rsid w:val="007D1361"/>
    <w:rsid w:val="007D1515"/>
    <w:rsid w:val="007D1573"/>
    <w:rsid w:val="007D15EA"/>
    <w:rsid w:val="007D16FE"/>
    <w:rsid w:val="007D174C"/>
    <w:rsid w:val="007D1CC8"/>
    <w:rsid w:val="007D1D72"/>
    <w:rsid w:val="007D1D84"/>
    <w:rsid w:val="007D1DB9"/>
    <w:rsid w:val="007D1F2E"/>
    <w:rsid w:val="007D20E3"/>
    <w:rsid w:val="007D2333"/>
    <w:rsid w:val="007D25ED"/>
    <w:rsid w:val="007D28CF"/>
    <w:rsid w:val="007D2964"/>
    <w:rsid w:val="007D2A62"/>
    <w:rsid w:val="007D2AC9"/>
    <w:rsid w:val="007D2DCC"/>
    <w:rsid w:val="007D2FF2"/>
    <w:rsid w:val="007D340F"/>
    <w:rsid w:val="007D3983"/>
    <w:rsid w:val="007D3AD2"/>
    <w:rsid w:val="007D3C2B"/>
    <w:rsid w:val="007D3E9F"/>
    <w:rsid w:val="007D40B6"/>
    <w:rsid w:val="007D4155"/>
    <w:rsid w:val="007D42C4"/>
    <w:rsid w:val="007D4359"/>
    <w:rsid w:val="007D4503"/>
    <w:rsid w:val="007D4590"/>
    <w:rsid w:val="007D499D"/>
    <w:rsid w:val="007D4E87"/>
    <w:rsid w:val="007D4F79"/>
    <w:rsid w:val="007D4F81"/>
    <w:rsid w:val="007D50FE"/>
    <w:rsid w:val="007D5286"/>
    <w:rsid w:val="007D545B"/>
    <w:rsid w:val="007D558C"/>
    <w:rsid w:val="007D565C"/>
    <w:rsid w:val="007D58DB"/>
    <w:rsid w:val="007D596E"/>
    <w:rsid w:val="007D59BB"/>
    <w:rsid w:val="007D5A73"/>
    <w:rsid w:val="007D5DD4"/>
    <w:rsid w:val="007D6441"/>
    <w:rsid w:val="007D662B"/>
    <w:rsid w:val="007D6775"/>
    <w:rsid w:val="007D6D7E"/>
    <w:rsid w:val="007D70B0"/>
    <w:rsid w:val="007D72CC"/>
    <w:rsid w:val="007D737B"/>
    <w:rsid w:val="007D73AE"/>
    <w:rsid w:val="007D752C"/>
    <w:rsid w:val="007D76FF"/>
    <w:rsid w:val="007D77A8"/>
    <w:rsid w:val="007D788C"/>
    <w:rsid w:val="007D79A1"/>
    <w:rsid w:val="007D7A17"/>
    <w:rsid w:val="007D7AA6"/>
    <w:rsid w:val="007D7BAE"/>
    <w:rsid w:val="007D7E26"/>
    <w:rsid w:val="007D7EEE"/>
    <w:rsid w:val="007E02E9"/>
    <w:rsid w:val="007E0436"/>
    <w:rsid w:val="007E079D"/>
    <w:rsid w:val="007E09DF"/>
    <w:rsid w:val="007E0A2B"/>
    <w:rsid w:val="007E0B47"/>
    <w:rsid w:val="007E0D16"/>
    <w:rsid w:val="007E10E7"/>
    <w:rsid w:val="007E15A1"/>
    <w:rsid w:val="007E16C6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2A7"/>
    <w:rsid w:val="007E472C"/>
    <w:rsid w:val="007E47B9"/>
    <w:rsid w:val="007E480F"/>
    <w:rsid w:val="007E4A23"/>
    <w:rsid w:val="007E4BF4"/>
    <w:rsid w:val="007E4D36"/>
    <w:rsid w:val="007E558E"/>
    <w:rsid w:val="007E55F4"/>
    <w:rsid w:val="007E5A13"/>
    <w:rsid w:val="007E5B37"/>
    <w:rsid w:val="007E6002"/>
    <w:rsid w:val="007E6054"/>
    <w:rsid w:val="007E63AD"/>
    <w:rsid w:val="007E67C4"/>
    <w:rsid w:val="007E6A40"/>
    <w:rsid w:val="007E6A56"/>
    <w:rsid w:val="007E6AEE"/>
    <w:rsid w:val="007E6B2B"/>
    <w:rsid w:val="007E6BE7"/>
    <w:rsid w:val="007E6E12"/>
    <w:rsid w:val="007E6EA1"/>
    <w:rsid w:val="007E6EB0"/>
    <w:rsid w:val="007E6F26"/>
    <w:rsid w:val="007E72EF"/>
    <w:rsid w:val="007E73A7"/>
    <w:rsid w:val="007E7559"/>
    <w:rsid w:val="007E7A7C"/>
    <w:rsid w:val="007E7DEE"/>
    <w:rsid w:val="007E7F2D"/>
    <w:rsid w:val="007F00BA"/>
    <w:rsid w:val="007F0111"/>
    <w:rsid w:val="007F03D3"/>
    <w:rsid w:val="007F046C"/>
    <w:rsid w:val="007F07C0"/>
    <w:rsid w:val="007F0848"/>
    <w:rsid w:val="007F0991"/>
    <w:rsid w:val="007F0A91"/>
    <w:rsid w:val="007F0F98"/>
    <w:rsid w:val="007F157B"/>
    <w:rsid w:val="007F179B"/>
    <w:rsid w:val="007F17F6"/>
    <w:rsid w:val="007F1871"/>
    <w:rsid w:val="007F1BD8"/>
    <w:rsid w:val="007F246D"/>
    <w:rsid w:val="007F24DA"/>
    <w:rsid w:val="007F27D4"/>
    <w:rsid w:val="007F296C"/>
    <w:rsid w:val="007F2A7A"/>
    <w:rsid w:val="007F2F93"/>
    <w:rsid w:val="007F3144"/>
    <w:rsid w:val="007F3239"/>
    <w:rsid w:val="007F35C5"/>
    <w:rsid w:val="007F387D"/>
    <w:rsid w:val="007F3937"/>
    <w:rsid w:val="007F39A7"/>
    <w:rsid w:val="007F3C5B"/>
    <w:rsid w:val="007F3D9C"/>
    <w:rsid w:val="007F3F70"/>
    <w:rsid w:val="007F4000"/>
    <w:rsid w:val="007F43C0"/>
    <w:rsid w:val="007F449B"/>
    <w:rsid w:val="007F4825"/>
    <w:rsid w:val="007F4931"/>
    <w:rsid w:val="007F4998"/>
    <w:rsid w:val="007F4D5D"/>
    <w:rsid w:val="007F5198"/>
    <w:rsid w:val="007F550A"/>
    <w:rsid w:val="007F55B4"/>
    <w:rsid w:val="007F5A21"/>
    <w:rsid w:val="007F5B0B"/>
    <w:rsid w:val="007F5E1C"/>
    <w:rsid w:val="007F5E28"/>
    <w:rsid w:val="007F5E6B"/>
    <w:rsid w:val="007F6068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BC"/>
    <w:rsid w:val="007F71A9"/>
    <w:rsid w:val="007F78B1"/>
    <w:rsid w:val="007F7BFD"/>
    <w:rsid w:val="007F7CC6"/>
    <w:rsid w:val="007F7D25"/>
    <w:rsid w:val="0080003F"/>
    <w:rsid w:val="0080026A"/>
    <w:rsid w:val="008002FD"/>
    <w:rsid w:val="008003B8"/>
    <w:rsid w:val="00800534"/>
    <w:rsid w:val="00800C70"/>
    <w:rsid w:val="00800CB8"/>
    <w:rsid w:val="00800D22"/>
    <w:rsid w:val="00800E47"/>
    <w:rsid w:val="00800F4F"/>
    <w:rsid w:val="0080143D"/>
    <w:rsid w:val="00801979"/>
    <w:rsid w:val="0080231E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3EC"/>
    <w:rsid w:val="0080454C"/>
    <w:rsid w:val="008045DE"/>
    <w:rsid w:val="00804B81"/>
    <w:rsid w:val="00804D5E"/>
    <w:rsid w:val="0080516A"/>
    <w:rsid w:val="00805229"/>
    <w:rsid w:val="008052A3"/>
    <w:rsid w:val="008054B0"/>
    <w:rsid w:val="0080550C"/>
    <w:rsid w:val="008055C3"/>
    <w:rsid w:val="00805B73"/>
    <w:rsid w:val="00805C4D"/>
    <w:rsid w:val="00805F70"/>
    <w:rsid w:val="00806067"/>
    <w:rsid w:val="0080640F"/>
    <w:rsid w:val="008066D6"/>
    <w:rsid w:val="00806766"/>
    <w:rsid w:val="0080685E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99"/>
    <w:rsid w:val="008112E1"/>
    <w:rsid w:val="00811359"/>
    <w:rsid w:val="008115F6"/>
    <w:rsid w:val="00811849"/>
    <w:rsid w:val="00811A82"/>
    <w:rsid w:val="00811B85"/>
    <w:rsid w:val="00811D11"/>
    <w:rsid w:val="00811FCB"/>
    <w:rsid w:val="008121C2"/>
    <w:rsid w:val="008124A9"/>
    <w:rsid w:val="008124DB"/>
    <w:rsid w:val="008125C0"/>
    <w:rsid w:val="008126D3"/>
    <w:rsid w:val="00812A98"/>
    <w:rsid w:val="00812BF5"/>
    <w:rsid w:val="00812D80"/>
    <w:rsid w:val="00813079"/>
    <w:rsid w:val="008134A6"/>
    <w:rsid w:val="00813823"/>
    <w:rsid w:val="00813A17"/>
    <w:rsid w:val="00813BD8"/>
    <w:rsid w:val="00813D3C"/>
    <w:rsid w:val="008142DB"/>
    <w:rsid w:val="00814848"/>
    <w:rsid w:val="00814964"/>
    <w:rsid w:val="008149E7"/>
    <w:rsid w:val="00814A7A"/>
    <w:rsid w:val="00815005"/>
    <w:rsid w:val="00815026"/>
    <w:rsid w:val="008150BD"/>
    <w:rsid w:val="00815341"/>
    <w:rsid w:val="00815483"/>
    <w:rsid w:val="008154D6"/>
    <w:rsid w:val="00815BE1"/>
    <w:rsid w:val="00815C79"/>
    <w:rsid w:val="00815C8C"/>
    <w:rsid w:val="008167C8"/>
    <w:rsid w:val="00816809"/>
    <w:rsid w:val="0081694D"/>
    <w:rsid w:val="008169BE"/>
    <w:rsid w:val="00816E13"/>
    <w:rsid w:val="008171B7"/>
    <w:rsid w:val="008173D6"/>
    <w:rsid w:val="008174C5"/>
    <w:rsid w:val="00817507"/>
    <w:rsid w:val="00817B83"/>
    <w:rsid w:val="00817D6D"/>
    <w:rsid w:val="00817D97"/>
    <w:rsid w:val="00817E72"/>
    <w:rsid w:val="00817F98"/>
    <w:rsid w:val="00820140"/>
    <w:rsid w:val="008204FF"/>
    <w:rsid w:val="00820553"/>
    <w:rsid w:val="0082059D"/>
    <w:rsid w:val="008208FA"/>
    <w:rsid w:val="0082099E"/>
    <w:rsid w:val="00820A65"/>
    <w:rsid w:val="00820A9B"/>
    <w:rsid w:val="00820ABA"/>
    <w:rsid w:val="00820EBD"/>
    <w:rsid w:val="0082143C"/>
    <w:rsid w:val="0082159C"/>
    <w:rsid w:val="008215AF"/>
    <w:rsid w:val="008215D7"/>
    <w:rsid w:val="00821634"/>
    <w:rsid w:val="00821638"/>
    <w:rsid w:val="00821655"/>
    <w:rsid w:val="00821B0D"/>
    <w:rsid w:val="00821D6C"/>
    <w:rsid w:val="00822023"/>
    <w:rsid w:val="008221A4"/>
    <w:rsid w:val="008225B5"/>
    <w:rsid w:val="00822621"/>
    <w:rsid w:val="00822A55"/>
    <w:rsid w:val="00822C80"/>
    <w:rsid w:val="00822F2A"/>
    <w:rsid w:val="00823460"/>
    <w:rsid w:val="0082374F"/>
    <w:rsid w:val="008237E0"/>
    <w:rsid w:val="00823989"/>
    <w:rsid w:val="00824039"/>
    <w:rsid w:val="0082411E"/>
    <w:rsid w:val="0082459B"/>
    <w:rsid w:val="008248BC"/>
    <w:rsid w:val="00824BC0"/>
    <w:rsid w:val="00824DBB"/>
    <w:rsid w:val="00825171"/>
    <w:rsid w:val="008254B1"/>
    <w:rsid w:val="00825512"/>
    <w:rsid w:val="008259F8"/>
    <w:rsid w:val="00825A55"/>
    <w:rsid w:val="0082612F"/>
    <w:rsid w:val="008261E4"/>
    <w:rsid w:val="008263BE"/>
    <w:rsid w:val="0082640B"/>
    <w:rsid w:val="00826952"/>
    <w:rsid w:val="0082696A"/>
    <w:rsid w:val="0082699C"/>
    <w:rsid w:val="008269A7"/>
    <w:rsid w:val="00826A97"/>
    <w:rsid w:val="00826BC6"/>
    <w:rsid w:val="00826F73"/>
    <w:rsid w:val="00826FB1"/>
    <w:rsid w:val="008270A9"/>
    <w:rsid w:val="008270B5"/>
    <w:rsid w:val="00827250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84"/>
    <w:rsid w:val="00830E92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215C"/>
    <w:rsid w:val="0083232C"/>
    <w:rsid w:val="0083250B"/>
    <w:rsid w:val="00832674"/>
    <w:rsid w:val="00832688"/>
    <w:rsid w:val="00832985"/>
    <w:rsid w:val="008329E6"/>
    <w:rsid w:val="00832A1C"/>
    <w:rsid w:val="00832D65"/>
    <w:rsid w:val="00832E48"/>
    <w:rsid w:val="008333C7"/>
    <w:rsid w:val="00833660"/>
    <w:rsid w:val="00833702"/>
    <w:rsid w:val="00833796"/>
    <w:rsid w:val="00833ABF"/>
    <w:rsid w:val="00833E3F"/>
    <w:rsid w:val="008345F6"/>
    <w:rsid w:val="008347B5"/>
    <w:rsid w:val="00834C3E"/>
    <w:rsid w:val="00834C9A"/>
    <w:rsid w:val="00835099"/>
    <w:rsid w:val="0083519F"/>
    <w:rsid w:val="00835233"/>
    <w:rsid w:val="00835563"/>
    <w:rsid w:val="0083578F"/>
    <w:rsid w:val="00835838"/>
    <w:rsid w:val="00835B2B"/>
    <w:rsid w:val="00835B91"/>
    <w:rsid w:val="00835BA0"/>
    <w:rsid w:val="00835C0D"/>
    <w:rsid w:val="00835C56"/>
    <w:rsid w:val="00835CA9"/>
    <w:rsid w:val="00835F75"/>
    <w:rsid w:val="008362A9"/>
    <w:rsid w:val="0083698F"/>
    <w:rsid w:val="00836EA5"/>
    <w:rsid w:val="00836EDB"/>
    <w:rsid w:val="00836F30"/>
    <w:rsid w:val="00836F7B"/>
    <w:rsid w:val="0083709D"/>
    <w:rsid w:val="00837165"/>
    <w:rsid w:val="008371A1"/>
    <w:rsid w:val="0083774E"/>
    <w:rsid w:val="008378DB"/>
    <w:rsid w:val="00837A96"/>
    <w:rsid w:val="00837E71"/>
    <w:rsid w:val="00837EF9"/>
    <w:rsid w:val="00837F1A"/>
    <w:rsid w:val="00840013"/>
    <w:rsid w:val="0084013B"/>
    <w:rsid w:val="0084054A"/>
    <w:rsid w:val="00840B12"/>
    <w:rsid w:val="00840C7F"/>
    <w:rsid w:val="00840E33"/>
    <w:rsid w:val="0084136F"/>
    <w:rsid w:val="00841378"/>
    <w:rsid w:val="00841404"/>
    <w:rsid w:val="008419C7"/>
    <w:rsid w:val="00841A0B"/>
    <w:rsid w:val="00841E00"/>
    <w:rsid w:val="00841E0D"/>
    <w:rsid w:val="00842153"/>
    <w:rsid w:val="00842217"/>
    <w:rsid w:val="008424B9"/>
    <w:rsid w:val="008425B5"/>
    <w:rsid w:val="00842809"/>
    <w:rsid w:val="00842846"/>
    <w:rsid w:val="00842FAC"/>
    <w:rsid w:val="00843136"/>
    <w:rsid w:val="008431A9"/>
    <w:rsid w:val="0084326C"/>
    <w:rsid w:val="00843298"/>
    <w:rsid w:val="0084329C"/>
    <w:rsid w:val="00843708"/>
    <w:rsid w:val="00843710"/>
    <w:rsid w:val="00843A64"/>
    <w:rsid w:val="00843A8C"/>
    <w:rsid w:val="00843C22"/>
    <w:rsid w:val="00844345"/>
    <w:rsid w:val="008444CD"/>
    <w:rsid w:val="00844626"/>
    <w:rsid w:val="008449CF"/>
    <w:rsid w:val="00844F03"/>
    <w:rsid w:val="00845439"/>
    <w:rsid w:val="00845549"/>
    <w:rsid w:val="00845762"/>
    <w:rsid w:val="00845E20"/>
    <w:rsid w:val="00845E30"/>
    <w:rsid w:val="00845E9B"/>
    <w:rsid w:val="00845EBD"/>
    <w:rsid w:val="00845F87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545"/>
    <w:rsid w:val="0085065E"/>
    <w:rsid w:val="0085088A"/>
    <w:rsid w:val="00850AA2"/>
    <w:rsid w:val="00850EA1"/>
    <w:rsid w:val="008511BD"/>
    <w:rsid w:val="008514F3"/>
    <w:rsid w:val="00851702"/>
    <w:rsid w:val="00851A71"/>
    <w:rsid w:val="00851D59"/>
    <w:rsid w:val="008526A9"/>
    <w:rsid w:val="008527BA"/>
    <w:rsid w:val="008528AA"/>
    <w:rsid w:val="0085295B"/>
    <w:rsid w:val="00852BFA"/>
    <w:rsid w:val="00852C9D"/>
    <w:rsid w:val="00852FA8"/>
    <w:rsid w:val="0085305D"/>
    <w:rsid w:val="0085322A"/>
    <w:rsid w:val="008535DB"/>
    <w:rsid w:val="0085363C"/>
    <w:rsid w:val="008539EC"/>
    <w:rsid w:val="00853DAA"/>
    <w:rsid w:val="00853E93"/>
    <w:rsid w:val="00853FA4"/>
    <w:rsid w:val="00854354"/>
    <w:rsid w:val="00854455"/>
    <w:rsid w:val="008545FC"/>
    <w:rsid w:val="00854682"/>
    <w:rsid w:val="008546AC"/>
    <w:rsid w:val="008547C2"/>
    <w:rsid w:val="00854882"/>
    <w:rsid w:val="00854B67"/>
    <w:rsid w:val="00854C97"/>
    <w:rsid w:val="00854E80"/>
    <w:rsid w:val="00855182"/>
    <w:rsid w:val="008551E5"/>
    <w:rsid w:val="0085533D"/>
    <w:rsid w:val="0085537D"/>
    <w:rsid w:val="00855427"/>
    <w:rsid w:val="0085568B"/>
    <w:rsid w:val="0085569C"/>
    <w:rsid w:val="00855935"/>
    <w:rsid w:val="00855B09"/>
    <w:rsid w:val="00855E79"/>
    <w:rsid w:val="00855F38"/>
    <w:rsid w:val="00856022"/>
    <w:rsid w:val="00856164"/>
    <w:rsid w:val="0085643B"/>
    <w:rsid w:val="008564E5"/>
    <w:rsid w:val="0085663D"/>
    <w:rsid w:val="00856CE8"/>
    <w:rsid w:val="00856DAC"/>
    <w:rsid w:val="00856EF0"/>
    <w:rsid w:val="0085721B"/>
    <w:rsid w:val="008572E9"/>
    <w:rsid w:val="008574D6"/>
    <w:rsid w:val="008578E1"/>
    <w:rsid w:val="00857971"/>
    <w:rsid w:val="00857B0D"/>
    <w:rsid w:val="00857CCD"/>
    <w:rsid w:val="00857D80"/>
    <w:rsid w:val="008601AD"/>
    <w:rsid w:val="008601B8"/>
    <w:rsid w:val="00860393"/>
    <w:rsid w:val="0086064D"/>
    <w:rsid w:val="008606AA"/>
    <w:rsid w:val="008606B1"/>
    <w:rsid w:val="008607F0"/>
    <w:rsid w:val="00860974"/>
    <w:rsid w:val="00860A0E"/>
    <w:rsid w:val="00860A2F"/>
    <w:rsid w:val="00860BF1"/>
    <w:rsid w:val="00860F8F"/>
    <w:rsid w:val="0086126F"/>
    <w:rsid w:val="00861320"/>
    <w:rsid w:val="00861848"/>
    <w:rsid w:val="00861B48"/>
    <w:rsid w:val="00861E55"/>
    <w:rsid w:val="00861E8D"/>
    <w:rsid w:val="008620A9"/>
    <w:rsid w:val="00862106"/>
    <w:rsid w:val="00862213"/>
    <w:rsid w:val="0086273E"/>
    <w:rsid w:val="008629F7"/>
    <w:rsid w:val="00862A41"/>
    <w:rsid w:val="00862A8A"/>
    <w:rsid w:val="00862BA3"/>
    <w:rsid w:val="00862F8A"/>
    <w:rsid w:val="00863030"/>
    <w:rsid w:val="008632DA"/>
    <w:rsid w:val="00863457"/>
    <w:rsid w:val="00863516"/>
    <w:rsid w:val="008635F2"/>
    <w:rsid w:val="00863641"/>
    <w:rsid w:val="008637A5"/>
    <w:rsid w:val="00863D6D"/>
    <w:rsid w:val="00863E0F"/>
    <w:rsid w:val="00863E96"/>
    <w:rsid w:val="00863EE8"/>
    <w:rsid w:val="0086462F"/>
    <w:rsid w:val="00864695"/>
    <w:rsid w:val="00864892"/>
    <w:rsid w:val="008648E7"/>
    <w:rsid w:val="00864AF5"/>
    <w:rsid w:val="00864BBC"/>
    <w:rsid w:val="00865131"/>
    <w:rsid w:val="00865252"/>
    <w:rsid w:val="00865354"/>
    <w:rsid w:val="008659BC"/>
    <w:rsid w:val="00865C3F"/>
    <w:rsid w:val="0086608A"/>
    <w:rsid w:val="0086636C"/>
    <w:rsid w:val="008666D0"/>
    <w:rsid w:val="00866720"/>
    <w:rsid w:val="008668C5"/>
    <w:rsid w:val="008669EC"/>
    <w:rsid w:val="00866EA0"/>
    <w:rsid w:val="0086706F"/>
    <w:rsid w:val="008670D2"/>
    <w:rsid w:val="0086739F"/>
    <w:rsid w:val="008673E0"/>
    <w:rsid w:val="008673E1"/>
    <w:rsid w:val="00867903"/>
    <w:rsid w:val="00867AB2"/>
    <w:rsid w:val="00867B3E"/>
    <w:rsid w:val="00867FA3"/>
    <w:rsid w:val="008703A9"/>
    <w:rsid w:val="008703CD"/>
    <w:rsid w:val="008706E9"/>
    <w:rsid w:val="008707C2"/>
    <w:rsid w:val="008709AE"/>
    <w:rsid w:val="0087101E"/>
    <w:rsid w:val="008710AE"/>
    <w:rsid w:val="008712DE"/>
    <w:rsid w:val="008713FE"/>
    <w:rsid w:val="00871676"/>
    <w:rsid w:val="008716BE"/>
    <w:rsid w:val="00871757"/>
    <w:rsid w:val="008719F2"/>
    <w:rsid w:val="00871BD6"/>
    <w:rsid w:val="00871C56"/>
    <w:rsid w:val="00871FDE"/>
    <w:rsid w:val="0087218F"/>
    <w:rsid w:val="00872311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297"/>
    <w:rsid w:val="0087342C"/>
    <w:rsid w:val="008737CB"/>
    <w:rsid w:val="00873C80"/>
    <w:rsid w:val="00873D1C"/>
    <w:rsid w:val="00873EBC"/>
    <w:rsid w:val="008740EF"/>
    <w:rsid w:val="00874113"/>
    <w:rsid w:val="00874594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C0A"/>
    <w:rsid w:val="00876256"/>
    <w:rsid w:val="00876543"/>
    <w:rsid w:val="008766D3"/>
    <w:rsid w:val="00876890"/>
    <w:rsid w:val="00876B6F"/>
    <w:rsid w:val="00876D3B"/>
    <w:rsid w:val="00876DEF"/>
    <w:rsid w:val="00876F39"/>
    <w:rsid w:val="00877056"/>
    <w:rsid w:val="008771C9"/>
    <w:rsid w:val="00877283"/>
    <w:rsid w:val="008773CA"/>
    <w:rsid w:val="008775F2"/>
    <w:rsid w:val="00877635"/>
    <w:rsid w:val="00877915"/>
    <w:rsid w:val="00877A12"/>
    <w:rsid w:val="00877D25"/>
    <w:rsid w:val="008806C2"/>
    <w:rsid w:val="008806EC"/>
    <w:rsid w:val="00880C67"/>
    <w:rsid w:val="00880D98"/>
    <w:rsid w:val="00880FE7"/>
    <w:rsid w:val="00881581"/>
    <w:rsid w:val="00881607"/>
    <w:rsid w:val="00881839"/>
    <w:rsid w:val="00881B27"/>
    <w:rsid w:val="00881E11"/>
    <w:rsid w:val="00881FD5"/>
    <w:rsid w:val="008821FB"/>
    <w:rsid w:val="008822D0"/>
    <w:rsid w:val="008822F9"/>
    <w:rsid w:val="00882A6C"/>
    <w:rsid w:val="00882C37"/>
    <w:rsid w:val="0088301A"/>
    <w:rsid w:val="008832A6"/>
    <w:rsid w:val="008832E2"/>
    <w:rsid w:val="00883486"/>
    <w:rsid w:val="008838FE"/>
    <w:rsid w:val="00883AF5"/>
    <w:rsid w:val="00883C34"/>
    <w:rsid w:val="00884437"/>
    <w:rsid w:val="008847D2"/>
    <w:rsid w:val="0088490E"/>
    <w:rsid w:val="00884AE3"/>
    <w:rsid w:val="00884BC6"/>
    <w:rsid w:val="00884CAF"/>
    <w:rsid w:val="00884E88"/>
    <w:rsid w:val="00884EA9"/>
    <w:rsid w:val="00884F36"/>
    <w:rsid w:val="0088508C"/>
    <w:rsid w:val="00885142"/>
    <w:rsid w:val="008851BB"/>
    <w:rsid w:val="00885348"/>
    <w:rsid w:val="008855C2"/>
    <w:rsid w:val="0088574A"/>
    <w:rsid w:val="0088578C"/>
    <w:rsid w:val="00885DB7"/>
    <w:rsid w:val="00885E2D"/>
    <w:rsid w:val="00885E42"/>
    <w:rsid w:val="00885E55"/>
    <w:rsid w:val="00885E58"/>
    <w:rsid w:val="008860F2"/>
    <w:rsid w:val="008862A9"/>
    <w:rsid w:val="008862ED"/>
    <w:rsid w:val="008864DB"/>
    <w:rsid w:val="008866A7"/>
    <w:rsid w:val="00886F2E"/>
    <w:rsid w:val="00886F5D"/>
    <w:rsid w:val="008870E9"/>
    <w:rsid w:val="008872BA"/>
    <w:rsid w:val="0088755F"/>
    <w:rsid w:val="008875A6"/>
    <w:rsid w:val="00887BED"/>
    <w:rsid w:val="00887FEC"/>
    <w:rsid w:val="00887FF9"/>
    <w:rsid w:val="008902C8"/>
    <w:rsid w:val="0089035F"/>
    <w:rsid w:val="008906F3"/>
    <w:rsid w:val="00890743"/>
    <w:rsid w:val="00890898"/>
    <w:rsid w:val="00890AA6"/>
    <w:rsid w:val="0089101D"/>
    <w:rsid w:val="00891206"/>
    <w:rsid w:val="00891359"/>
    <w:rsid w:val="00891425"/>
    <w:rsid w:val="00891467"/>
    <w:rsid w:val="00891F59"/>
    <w:rsid w:val="00891FE2"/>
    <w:rsid w:val="0089211C"/>
    <w:rsid w:val="00892151"/>
    <w:rsid w:val="00892227"/>
    <w:rsid w:val="00892559"/>
    <w:rsid w:val="008925E7"/>
    <w:rsid w:val="00892856"/>
    <w:rsid w:val="00892894"/>
    <w:rsid w:val="008928DE"/>
    <w:rsid w:val="00892C5D"/>
    <w:rsid w:val="00892DC4"/>
    <w:rsid w:val="00892EBB"/>
    <w:rsid w:val="00893044"/>
    <w:rsid w:val="008930F4"/>
    <w:rsid w:val="008934E2"/>
    <w:rsid w:val="008934F4"/>
    <w:rsid w:val="0089356E"/>
    <w:rsid w:val="00893F1F"/>
    <w:rsid w:val="00893FAC"/>
    <w:rsid w:val="0089411C"/>
    <w:rsid w:val="0089420F"/>
    <w:rsid w:val="00894516"/>
    <w:rsid w:val="00894822"/>
    <w:rsid w:val="00894A1B"/>
    <w:rsid w:val="00894D48"/>
    <w:rsid w:val="00894E61"/>
    <w:rsid w:val="00895102"/>
    <w:rsid w:val="008952DA"/>
    <w:rsid w:val="00895624"/>
    <w:rsid w:val="00895713"/>
    <w:rsid w:val="00895A90"/>
    <w:rsid w:val="00895B33"/>
    <w:rsid w:val="00895B8C"/>
    <w:rsid w:val="00895CEB"/>
    <w:rsid w:val="00895D6D"/>
    <w:rsid w:val="00895D79"/>
    <w:rsid w:val="00895E5A"/>
    <w:rsid w:val="0089614D"/>
    <w:rsid w:val="008961A2"/>
    <w:rsid w:val="00896361"/>
    <w:rsid w:val="00896465"/>
    <w:rsid w:val="00896590"/>
    <w:rsid w:val="00896837"/>
    <w:rsid w:val="00896A99"/>
    <w:rsid w:val="00896B72"/>
    <w:rsid w:val="00896DE7"/>
    <w:rsid w:val="00896E93"/>
    <w:rsid w:val="00896ED9"/>
    <w:rsid w:val="008971AD"/>
    <w:rsid w:val="00897459"/>
    <w:rsid w:val="00897532"/>
    <w:rsid w:val="00897949"/>
    <w:rsid w:val="00897CCB"/>
    <w:rsid w:val="00897DAB"/>
    <w:rsid w:val="00897EFC"/>
    <w:rsid w:val="008A03A8"/>
    <w:rsid w:val="008A0A0A"/>
    <w:rsid w:val="008A0D1E"/>
    <w:rsid w:val="008A0FC0"/>
    <w:rsid w:val="008A0FD5"/>
    <w:rsid w:val="008A1145"/>
    <w:rsid w:val="008A143E"/>
    <w:rsid w:val="008A1689"/>
    <w:rsid w:val="008A16B1"/>
    <w:rsid w:val="008A177E"/>
    <w:rsid w:val="008A182A"/>
    <w:rsid w:val="008A1917"/>
    <w:rsid w:val="008A1ADA"/>
    <w:rsid w:val="008A20EE"/>
    <w:rsid w:val="008A2126"/>
    <w:rsid w:val="008A21BC"/>
    <w:rsid w:val="008A238C"/>
    <w:rsid w:val="008A23E2"/>
    <w:rsid w:val="008A27D0"/>
    <w:rsid w:val="008A27EC"/>
    <w:rsid w:val="008A28B9"/>
    <w:rsid w:val="008A290F"/>
    <w:rsid w:val="008A2A1B"/>
    <w:rsid w:val="008A2AC9"/>
    <w:rsid w:val="008A2BC7"/>
    <w:rsid w:val="008A2D3E"/>
    <w:rsid w:val="008A2DFD"/>
    <w:rsid w:val="008A2E44"/>
    <w:rsid w:val="008A2E49"/>
    <w:rsid w:val="008A3014"/>
    <w:rsid w:val="008A3424"/>
    <w:rsid w:val="008A3CDA"/>
    <w:rsid w:val="008A3E1F"/>
    <w:rsid w:val="008A3F84"/>
    <w:rsid w:val="008A4261"/>
    <w:rsid w:val="008A4363"/>
    <w:rsid w:val="008A43EA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C0"/>
    <w:rsid w:val="008A6F32"/>
    <w:rsid w:val="008A701D"/>
    <w:rsid w:val="008A74D7"/>
    <w:rsid w:val="008A78E4"/>
    <w:rsid w:val="008A7ECD"/>
    <w:rsid w:val="008B054E"/>
    <w:rsid w:val="008B05B9"/>
    <w:rsid w:val="008B08D2"/>
    <w:rsid w:val="008B0A7B"/>
    <w:rsid w:val="008B0B9C"/>
    <w:rsid w:val="008B0C8C"/>
    <w:rsid w:val="008B0DC1"/>
    <w:rsid w:val="008B0E56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DCD"/>
    <w:rsid w:val="008B20A8"/>
    <w:rsid w:val="008B2197"/>
    <w:rsid w:val="008B232D"/>
    <w:rsid w:val="008B2335"/>
    <w:rsid w:val="008B24BC"/>
    <w:rsid w:val="008B255D"/>
    <w:rsid w:val="008B2762"/>
    <w:rsid w:val="008B292A"/>
    <w:rsid w:val="008B2A09"/>
    <w:rsid w:val="008B2A8D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A33"/>
    <w:rsid w:val="008B4261"/>
    <w:rsid w:val="008B451B"/>
    <w:rsid w:val="008B4641"/>
    <w:rsid w:val="008B46DC"/>
    <w:rsid w:val="008B49D0"/>
    <w:rsid w:val="008B4A03"/>
    <w:rsid w:val="008B4D77"/>
    <w:rsid w:val="008B5360"/>
    <w:rsid w:val="008B585E"/>
    <w:rsid w:val="008B5A47"/>
    <w:rsid w:val="008B5BEF"/>
    <w:rsid w:val="008B5C21"/>
    <w:rsid w:val="008B5C65"/>
    <w:rsid w:val="008B5C81"/>
    <w:rsid w:val="008B5CD6"/>
    <w:rsid w:val="008B5CE7"/>
    <w:rsid w:val="008B5D82"/>
    <w:rsid w:val="008B6546"/>
    <w:rsid w:val="008B666D"/>
    <w:rsid w:val="008B67E6"/>
    <w:rsid w:val="008B67F8"/>
    <w:rsid w:val="008B6895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B8B"/>
    <w:rsid w:val="008B7CE5"/>
    <w:rsid w:val="008B7D94"/>
    <w:rsid w:val="008C01D9"/>
    <w:rsid w:val="008C04F0"/>
    <w:rsid w:val="008C0521"/>
    <w:rsid w:val="008C05DD"/>
    <w:rsid w:val="008C07AA"/>
    <w:rsid w:val="008C0949"/>
    <w:rsid w:val="008C0B1C"/>
    <w:rsid w:val="008C0C55"/>
    <w:rsid w:val="008C1625"/>
    <w:rsid w:val="008C1883"/>
    <w:rsid w:val="008C1AE4"/>
    <w:rsid w:val="008C1BED"/>
    <w:rsid w:val="008C1FF2"/>
    <w:rsid w:val="008C2002"/>
    <w:rsid w:val="008C21C0"/>
    <w:rsid w:val="008C21D0"/>
    <w:rsid w:val="008C2333"/>
    <w:rsid w:val="008C2389"/>
    <w:rsid w:val="008C2673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C23"/>
    <w:rsid w:val="008C416D"/>
    <w:rsid w:val="008C41BE"/>
    <w:rsid w:val="008C4462"/>
    <w:rsid w:val="008C4505"/>
    <w:rsid w:val="008C459A"/>
    <w:rsid w:val="008C4BEF"/>
    <w:rsid w:val="008C4C0F"/>
    <w:rsid w:val="008C4DB7"/>
    <w:rsid w:val="008C4E2E"/>
    <w:rsid w:val="008C4E77"/>
    <w:rsid w:val="008C52C6"/>
    <w:rsid w:val="008C538B"/>
    <w:rsid w:val="008C561B"/>
    <w:rsid w:val="008C5ADD"/>
    <w:rsid w:val="008C5E0D"/>
    <w:rsid w:val="008C5EF2"/>
    <w:rsid w:val="008C61C9"/>
    <w:rsid w:val="008C61E3"/>
    <w:rsid w:val="008C621F"/>
    <w:rsid w:val="008C6285"/>
    <w:rsid w:val="008C69A6"/>
    <w:rsid w:val="008C6BC6"/>
    <w:rsid w:val="008C6DE1"/>
    <w:rsid w:val="008C6E5F"/>
    <w:rsid w:val="008C78D9"/>
    <w:rsid w:val="008C7A79"/>
    <w:rsid w:val="008D0072"/>
    <w:rsid w:val="008D008D"/>
    <w:rsid w:val="008D019B"/>
    <w:rsid w:val="008D0518"/>
    <w:rsid w:val="008D0AA6"/>
    <w:rsid w:val="008D0E80"/>
    <w:rsid w:val="008D0FBA"/>
    <w:rsid w:val="008D10DE"/>
    <w:rsid w:val="008D1157"/>
    <w:rsid w:val="008D142E"/>
    <w:rsid w:val="008D167D"/>
    <w:rsid w:val="008D18C7"/>
    <w:rsid w:val="008D1D03"/>
    <w:rsid w:val="008D1D8A"/>
    <w:rsid w:val="008D1F82"/>
    <w:rsid w:val="008D2148"/>
    <w:rsid w:val="008D2326"/>
    <w:rsid w:val="008D24C2"/>
    <w:rsid w:val="008D2552"/>
    <w:rsid w:val="008D26A2"/>
    <w:rsid w:val="008D2DBA"/>
    <w:rsid w:val="008D2E81"/>
    <w:rsid w:val="008D3037"/>
    <w:rsid w:val="008D3149"/>
    <w:rsid w:val="008D315B"/>
    <w:rsid w:val="008D320B"/>
    <w:rsid w:val="008D33D3"/>
    <w:rsid w:val="008D3606"/>
    <w:rsid w:val="008D3706"/>
    <w:rsid w:val="008D38A0"/>
    <w:rsid w:val="008D39B7"/>
    <w:rsid w:val="008D3E13"/>
    <w:rsid w:val="008D40B0"/>
    <w:rsid w:val="008D434D"/>
    <w:rsid w:val="008D4466"/>
    <w:rsid w:val="008D4924"/>
    <w:rsid w:val="008D4BAD"/>
    <w:rsid w:val="008D4C64"/>
    <w:rsid w:val="008D4DED"/>
    <w:rsid w:val="008D4E9E"/>
    <w:rsid w:val="008D4F6A"/>
    <w:rsid w:val="008D5311"/>
    <w:rsid w:val="008D551C"/>
    <w:rsid w:val="008D57FB"/>
    <w:rsid w:val="008D5959"/>
    <w:rsid w:val="008D598E"/>
    <w:rsid w:val="008D5AD8"/>
    <w:rsid w:val="008D5BBC"/>
    <w:rsid w:val="008D6058"/>
    <w:rsid w:val="008D60B0"/>
    <w:rsid w:val="008D62BE"/>
    <w:rsid w:val="008D6364"/>
    <w:rsid w:val="008D63E8"/>
    <w:rsid w:val="008D6759"/>
    <w:rsid w:val="008D6889"/>
    <w:rsid w:val="008D6904"/>
    <w:rsid w:val="008D6B9A"/>
    <w:rsid w:val="008D7924"/>
    <w:rsid w:val="008D7935"/>
    <w:rsid w:val="008D7994"/>
    <w:rsid w:val="008D7AB8"/>
    <w:rsid w:val="008E01CC"/>
    <w:rsid w:val="008E038B"/>
    <w:rsid w:val="008E03BD"/>
    <w:rsid w:val="008E03D6"/>
    <w:rsid w:val="008E0402"/>
    <w:rsid w:val="008E09B0"/>
    <w:rsid w:val="008E0A14"/>
    <w:rsid w:val="008E0E32"/>
    <w:rsid w:val="008E1345"/>
    <w:rsid w:val="008E15EE"/>
    <w:rsid w:val="008E1E2D"/>
    <w:rsid w:val="008E1E6C"/>
    <w:rsid w:val="008E1F60"/>
    <w:rsid w:val="008E1FBA"/>
    <w:rsid w:val="008E1FC1"/>
    <w:rsid w:val="008E209D"/>
    <w:rsid w:val="008E22C6"/>
    <w:rsid w:val="008E232B"/>
    <w:rsid w:val="008E2501"/>
    <w:rsid w:val="008E261C"/>
    <w:rsid w:val="008E276B"/>
    <w:rsid w:val="008E2952"/>
    <w:rsid w:val="008E2962"/>
    <w:rsid w:val="008E2BBC"/>
    <w:rsid w:val="008E3032"/>
    <w:rsid w:val="008E3382"/>
    <w:rsid w:val="008E33BF"/>
    <w:rsid w:val="008E344F"/>
    <w:rsid w:val="008E3542"/>
    <w:rsid w:val="008E3582"/>
    <w:rsid w:val="008E39F5"/>
    <w:rsid w:val="008E3C1A"/>
    <w:rsid w:val="008E3E5D"/>
    <w:rsid w:val="008E3F58"/>
    <w:rsid w:val="008E40E9"/>
    <w:rsid w:val="008E412A"/>
    <w:rsid w:val="008E4356"/>
    <w:rsid w:val="008E43F9"/>
    <w:rsid w:val="008E4468"/>
    <w:rsid w:val="008E4691"/>
    <w:rsid w:val="008E484A"/>
    <w:rsid w:val="008E4894"/>
    <w:rsid w:val="008E4C90"/>
    <w:rsid w:val="008E4CBC"/>
    <w:rsid w:val="008E4FE6"/>
    <w:rsid w:val="008E52D1"/>
    <w:rsid w:val="008E57ED"/>
    <w:rsid w:val="008E617F"/>
    <w:rsid w:val="008E61CE"/>
    <w:rsid w:val="008E622D"/>
    <w:rsid w:val="008E6720"/>
    <w:rsid w:val="008E69B4"/>
    <w:rsid w:val="008E6B52"/>
    <w:rsid w:val="008E6D00"/>
    <w:rsid w:val="008E6D06"/>
    <w:rsid w:val="008E6E0F"/>
    <w:rsid w:val="008E72C9"/>
    <w:rsid w:val="008E734C"/>
    <w:rsid w:val="008E76EA"/>
    <w:rsid w:val="008E770B"/>
    <w:rsid w:val="008E7770"/>
    <w:rsid w:val="008E7891"/>
    <w:rsid w:val="008E7979"/>
    <w:rsid w:val="008E7B98"/>
    <w:rsid w:val="008E7DAD"/>
    <w:rsid w:val="008F0059"/>
    <w:rsid w:val="008F0133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828"/>
    <w:rsid w:val="008F184B"/>
    <w:rsid w:val="008F1B96"/>
    <w:rsid w:val="008F1EB6"/>
    <w:rsid w:val="008F2062"/>
    <w:rsid w:val="008F219B"/>
    <w:rsid w:val="008F21DC"/>
    <w:rsid w:val="008F2378"/>
    <w:rsid w:val="008F2387"/>
    <w:rsid w:val="008F2653"/>
    <w:rsid w:val="008F279A"/>
    <w:rsid w:val="008F2818"/>
    <w:rsid w:val="008F281E"/>
    <w:rsid w:val="008F2875"/>
    <w:rsid w:val="008F288E"/>
    <w:rsid w:val="008F2C46"/>
    <w:rsid w:val="008F2D0D"/>
    <w:rsid w:val="008F3143"/>
    <w:rsid w:val="008F328A"/>
    <w:rsid w:val="008F34B8"/>
    <w:rsid w:val="008F35F7"/>
    <w:rsid w:val="008F3702"/>
    <w:rsid w:val="008F3C94"/>
    <w:rsid w:val="008F3F48"/>
    <w:rsid w:val="008F402D"/>
    <w:rsid w:val="008F411A"/>
    <w:rsid w:val="008F4620"/>
    <w:rsid w:val="008F472C"/>
    <w:rsid w:val="008F4AAD"/>
    <w:rsid w:val="008F4B95"/>
    <w:rsid w:val="008F4D2B"/>
    <w:rsid w:val="008F4E5D"/>
    <w:rsid w:val="008F5120"/>
    <w:rsid w:val="008F55B5"/>
    <w:rsid w:val="008F5674"/>
    <w:rsid w:val="008F59F8"/>
    <w:rsid w:val="008F5BD6"/>
    <w:rsid w:val="008F5CA8"/>
    <w:rsid w:val="008F5D72"/>
    <w:rsid w:val="008F60C2"/>
    <w:rsid w:val="008F65E1"/>
    <w:rsid w:val="008F6713"/>
    <w:rsid w:val="008F672B"/>
    <w:rsid w:val="008F6CA7"/>
    <w:rsid w:val="008F7180"/>
    <w:rsid w:val="008F7324"/>
    <w:rsid w:val="008F7523"/>
    <w:rsid w:val="008F7700"/>
    <w:rsid w:val="008F78B7"/>
    <w:rsid w:val="008F7CD7"/>
    <w:rsid w:val="0090039A"/>
    <w:rsid w:val="00900450"/>
    <w:rsid w:val="009007E6"/>
    <w:rsid w:val="00900928"/>
    <w:rsid w:val="009009EF"/>
    <w:rsid w:val="00900BDB"/>
    <w:rsid w:val="00900DF6"/>
    <w:rsid w:val="00900E0B"/>
    <w:rsid w:val="00900FC2"/>
    <w:rsid w:val="009011E6"/>
    <w:rsid w:val="00901731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AD9"/>
    <w:rsid w:val="00903B32"/>
    <w:rsid w:val="00903C74"/>
    <w:rsid w:val="00903CBB"/>
    <w:rsid w:val="009041C8"/>
    <w:rsid w:val="009049B0"/>
    <w:rsid w:val="00904A1D"/>
    <w:rsid w:val="00904ADA"/>
    <w:rsid w:val="00904BE6"/>
    <w:rsid w:val="00905403"/>
    <w:rsid w:val="0090556B"/>
    <w:rsid w:val="00905685"/>
    <w:rsid w:val="00905715"/>
    <w:rsid w:val="0090576F"/>
    <w:rsid w:val="00905DD8"/>
    <w:rsid w:val="00905EF1"/>
    <w:rsid w:val="00906058"/>
    <w:rsid w:val="00906180"/>
    <w:rsid w:val="0090652F"/>
    <w:rsid w:val="009065DF"/>
    <w:rsid w:val="0090699F"/>
    <w:rsid w:val="009069E5"/>
    <w:rsid w:val="00906C0A"/>
    <w:rsid w:val="00906F14"/>
    <w:rsid w:val="009071E0"/>
    <w:rsid w:val="009073AC"/>
    <w:rsid w:val="009074F0"/>
    <w:rsid w:val="0090770C"/>
    <w:rsid w:val="00907787"/>
    <w:rsid w:val="0090795F"/>
    <w:rsid w:val="009079E5"/>
    <w:rsid w:val="00907A9C"/>
    <w:rsid w:val="00907B0C"/>
    <w:rsid w:val="009100F8"/>
    <w:rsid w:val="00910125"/>
    <w:rsid w:val="009101A8"/>
    <w:rsid w:val="009102C2"/>
    <w:rsid w:val="00910411"/>
    <w:rsid w:val="00910608"/>
    <w:rsid w:val="009107D6"/>
    <w:rsid w:val="00910801"/>
    <w:rsid w:val="0091097A"/>
    <w:rsid w:val="00910A67"/>
    <w:rsid w:val="00910D09"/>
    <w:rsid w:val="00910E34"/>
    <w:rsid w:val="00910F38"/>
    <w:rsid w:val="009112DF"/>
    <w:rsid w:val="00911337"/>
    <w:rsid w:val="0091146D"/>
    <w:rsid w:val="00911537"/>
    <w:rsid w:val="00911699"/>
    <w:rsid w:val="00911846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F71"/>
    <w:rsid w:val="0091331E"/>
    <w:rsid w:val="009134E9"/>
    <w:rsid w:val="009137DF"/>
    <w:rsid w:val="00913908"/>
    <w:rsid w:val="00913BAD"/>
    <w:rsid w:val="00913D81"/>
    <w:rsid w:val="00913E7F"/>
    <w:rsid w:val="00914264"/>
    <w:rsid w:val="0091483A"/>
    <w:rsid w:val="00914AAD"/>
    <w:rsid w:val="00914EB7"/>
    <w:rsid w:val="00914F78"/>
    <w:rsid w:val="009151D6"/>
    <w:rsid w:val="009152CB"/>
    <w:rsid w:val="00915568"/>
    <w:rsid w:val="00915626"/>
    <w:rsid w:val="00915704"/>
    <w:rsid w:val="00915AE7"/>
    <w:rsid w:val="00915B09"/>
    <w:rsid w:val="00915C2E"/>
    <w:rsid w:val="00915D40"/>
    <w:rsid w:val="00915E4C"/>
    <w:rsid w:val="0091617E"/>
    <w:rsid w:val="00916442"/>
    <w:rsid w:val="00916456"/>
    <w:rsid w:val="009165C0"/>
    <w:rsid w:val="009167BB"/>
    <w:rsid w:val="009169D1"/>
    <w:rsid w:val="00916B48"/>
    <w:rsid w:val="00916F1A"/>
    <w:rsid w:val="009170DF"/>
    <w:rsid w:val="009171A9"/>
    <w:rsid w:val="009173BF"/>
    <w:rsid w:val="00917866"/>
    <w:rsid w:val="00917EBB"/>
    <w:rsid w:val="009209D1"/>
    <w:rsid w:val="009210F3"/>
    <w:rsid w:val="009212B0"/>
    <w:rsid w:val="00921352"/>
    <w:rsid w:val="009215A5"/>
    <w:rsid w:val="00921A17"/>
    <w:rsid w:val="00921FBB"/>
    <w:rsid w:val="0092217C"/>
    <w:rsid w:val="00922769"/>
    <w:rsid w:val="00922CD1"/>
    <w:rsid w:val="00922EB0"/>
    <w:rsid w:val="00922F6D"/>
    <w:rsid w:val="009232CE"/>
    <w:rsid w:val="009233A4"/>
    <w:rsid w:val="00923414"/>
    <w:rsid w:val="0092359B"/>
    <w:rsid w:val="00923C52"/>
    <w:rsid w:val="00923DAC"/>
    <w:rsid w:val="00924365"/>
    <w:rsid w:val="00924524"/>
    <w:rsid w:val="00924C84"/>
    <w:rsid w:val="00924CCF"/>
    <w:rsid w:val="00924E01"/>
    <w:rsid w:val="0092519B"/>
    <w:rsid w:val="009256B4"/>
    <w:rsid w:val="00925AFC"/>
    <w:rsid w:val="00925AFE"/>
    <w:rsid w:val="00925F26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3BF"/>
    <w:rsid w:val="0093005E"/>
    <w:rsid w:val="00930138"/>
    <w:rsid w:val="00930177"/>
    <w:rsid w:val="0093050F"/>
    <w:rsid w:val="009305A1"/>
    <w:rsid w:val="00930C02"/>
    <w:rsid w:val="00931018"/>
    <w:rsid w:val="009310E9"/>
    <w:rsid w:val="00931104"/>
    <w:rsid w:val="0093132F"/>
    <w:rsid w:val="00931587"/>
    <w:rsid w:val="0093184A"/>
    <w:rsid w:val="00931A70"/>
    <w:rsid w:val="00931B64"/>
    <w:rsid w:val="00931C8F"/>
    <w:rsid w:val="00931F88"/>
    <w:rsid w:val="00932826"/>
    <w:rsid w:val="0093286F"/>
    <w:rsid w:val="009329B9"/>
    <w:rsid w:val="00933275"/>
    <w:rsid w:val="009335CF"/>
    <w:rsid w:val="0093406C"/>
    <w:rsid w:val="0093430B"/>
    <w:rsid w:val="0093447E"/>
    <w:rsid w:val="00934B1C"/>
    <w:rsid w:val="00934B7A"/>
    <w:rsid w:val="00935405"/>
    <w:rsid w:val="00935B89"/>
    <w:rsid w:val="00935D1B"/>
    <w:rsid w:val="00935E05"/>
    <w:rsid w:val="00935E41"/>
    <w:rsid w:val="00936088"/>
    <w:rsid w:val="00936189"/>
    <w:rsid w:val="009367DE"/>
    <w:rsid w:val="00936808"/>
    <w:rsid w:val="00936AE5"/>
    <w:rsid w:val="00936BDB"/>
    <w:rsid w:val="00936C6A"/>
    <w:rsid w:val="00936CA8"/>
    <w:rsid w:val="00937004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40161"/>
    <w:rsid w:val="00940433"/>
    <w:rsid w:val="00940BF6"/>
    <w:rsid w:val="00940DD4"/>
    <w:rsid w:val="00940F8E"/>
    <w:rsid w:val="00940FBC"/>
    <w:rsid w:val="0094130D"/>
    <w:rsid w:val="0094135E"/>
    <w:rsid w:val="00941BE5"/>
    <w:rsid w:val="00941D47"/>
    <w:rsid w:val="00941F49"/>
    <w:rsid w:val="009420CC"/>
    <w:rsid w:val="009428DE"/>
    <w:rsid w:val="0094297F"/>
    <w:rsid w:val="009429DC"/>
    <w:rsid w:val="00942D0B"/>
    <w:rsid w:val="00942E28"/>
    <w:rsid w:val="009431C1"/>
    <w:rsid w:val="009434C2"/>
    <w:rsid w:val="0094359C"/>
    <w:rsid w:val="00943608"/>
    <w:rsid w:val="0094395E"/>
    <w:rsid w:val="009439E1"/>
    <w:rsid w:val="00944040"/>
    <w:rsid w:val="0094426C"/>
    <w:rsid w:val="0094440B"/>
    <w:rsid w:val="00944477"/>
    <w:rsid w:val="009444BA"/>
    <w:rsid w:val="00944685"/>
    <w:rsid w:val="00944A9B"/>
    <w:rsid w:val="00944A9F"/>
    <w:rsid w:val="00944C0A"/>
    <w:rsid w:val="00944D01"/>
    <w:rsid w:val="00944D7C"/>
    <w:rsid w:val="00944E1C"/>
    <w:rsid w:val="00944E27"/>
    <w:rsid w:val="00944F76"/>
    <w:rsid w:val="0094550E"/>
    <w:rsid w:val="00945BA2"/>
    <w:rsid w:val="00945C99"/>
    <w:rsid w:val="00945FE2"/>
    <w:rsid w:val="009464B5"/>
    <w:rsid w:val="0094677D"/>
    <w:rsid w:val="00947413"/>
    <w:rsid w:val="00947589"/>
    <w:rsid w:val="00947671"/>
    <w:rsid w:val="00947777"/>
    <w:rsid w:val="009479CA"/>
    <w:rsid w:val="00947ECE"/>
    <w:rsid w:val="00947F7B"/>
    <w:rsid w:val="00950011"/>
    <w:rsid w:val="00950099"/>
    <w:rsid w:val="009500A4"/>
    <w:rsid w:val="009500D6"/>
    <w:rsid w:val="0095093A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A55"/>
    <w:rsid w:val="00953D31"/>
    <w:rsid w:val="00953F4E"/>
    <w:rsid w:val="0095403A"/>
    <w:rsid w:val="009548C5"/>
    <w:rsid w:val="00954F5D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E6"/>
    <w:rsid w:val="0095787C"/>
    <w:rsid w:val="009578DA"/>
    <w:rsid w:val="00957983"/>
    <w:rsid w:val="00957AF5"/>
    <w:rsid w:val="00957D11"/>
    <w:rsid w:val="00957E7A"/>
    <w:rsid w:val="00960585"/>
    <w:rsid w:val="00960695"/>
    <w:rsid w:val="00960B19"/>
    <w:rsid w:val="0096117C"/>
    <w:rsid w:val="00961473"/>
    <w:rsid w:val="00961782"/>
    <w:rsid w:val="009617C8"/>
    <w:rsid w:val="0096185E"/>
    <w:rsid w:val="00961B83"/>
    <w:rsid w:val="00961BDA"/>
    <w:rsid w:val="00961F65"/>
    <w:rsid w:val="00962126"/>
    <w:rsid w:val="00962358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65E"/>
    <w:rsid w:val="00963838"/>
    <w:rsid w:val="00963874"/>
    <w:rsid w:val="009642B4"/>
    <w:rsid w:val="00964512"/>
    <w:rsid w:val="009648EE"/>
    <w:rsid w:val="00964930"/>
    <w:rsid w:val="009649D7"/>
    <w:rsid w:val="00964F25"/>
    <w:rsid w:val="009650F5"/>
    <w:rsid w:val="00965519"/>
    <w:rsid w:val="0096565F"/>
    <w:rsid w:val="00965777"/>
    <w:rsid w:val="00965782"/>
    <w:rsid w:val="00965BE2"/>
    <w:rsid w:val="00965CE7"/>
    <w:rsid w:val="00965F19"/>
    <w:rsid w:val="009662CC"/>
    <w:rsid w:val="009662F0"/>
    <w:rsid w:val="009663C3"/>
    <w:rsid w:val="0096647B"/>
    <w:rsid w:val="00966714"/>
    <w:rsid w:val="009667F1"/>
    <w:rsid w:val="009668D3"/>
    <w:rsid w:val="00966ACB"/>
    <w:rsid w:val="00966B40"/>
    <w:rsid w:val="00966D20"/>
    <w:rsid w:val="009670FB"/>
    <w:rsid w:val="0096731D"/>
    <w:rsid w:val="00967323"/>
    <w:rsid w:val="00967476"/>
    <w:rsid w:val="00967CB3"/>
    <w:rsid w:val="00970170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6F"/>
    <w:rsid w:val="009711D8"/>
    <w:rsid w:val="00971B82"/>
    <w:rsid w:val="0097238A"/>
    <w:rsid w:val="00972512"/>
    <w:rsid w:val="00972683"/>
    <w:rsid w:val="00972866"/>
    <w:rsid w:val="00972892"/>
    <w:rsid w:val="00972BBE"/>
    <w:rsid w:val="00972C4E"/>
    <w:rsid w:val="00972E2D"/>
    <w:rsid w:val="0097322D"/>
    <w:rsid w:val="00973895"/>
    <w:rsid w:val="009738F7"/>
    <w:rsid w:val="00973910"/>
    <w:rsid w:val="0097396F"/>
    <w:rsid w:val="00973A32"/>
    <w:rsid w:val="00973C72"/>
    <w:rsid w:val="00973ECF"/>
    <w:rsid w:val="00973F32"/>
    <w:rsid w:val="0097414E"/>
    <w:rsid w:val="00974A99"/>
    <w:rsid w:val="00974B78"/>
    <w:rsid w:val="00974F1E"/>
    <w:rsid w:val="00975475"/>
    <w:rsid w:val="0097572A"/>
    <w:rsid w:val="009757F7"/>
    <w:rsid w:val="0097589D"/>
    <w:rsid w:val="009758D5"/>
    <w:rsid w:val="00975A0B"/>
    <w:rsid w:val="00975B61"/>
    <w:rsid w:val="00975B80"/>
    <w:rsid w:val="00975BD2"/>
    <w:rsid w:val="00975E95"/>
    <w:rsid w:val="00975EC4"/>
    <w:rsid w:val="009764FA"/>
    <w:rsid w:val="00976920"/>
    <w:rsid w:val="00976B6F"/>
    <w:rsid w:val="00976E32"/>
    <w:rsid w:val="00977099"/>
    <w:rsid w:val="00977166"/>
    <w:rsid w:val="00977C5B"/>
    <w:rsid w:val="00977C78"/>
    <w:rsid w:val="00977C97"/>
    <w:rsid w:val="0098027B"/>
    <w:rsid w:val="00980939"/>
    <w:rsid w:val="00980C9F"/>
    <w:rsid w:val="00981119"/>
    <w:rsid w:val="00981312"/>
    <w:rsid w:val="00981B9E"/>
    <w:rsid w:val="00981C59"/>
    <w:rsid w:val="00981D60"/>
    <w:rsid w:val="00981E80"/>
    <w:rsid w:val="009821C5"/>
    <w:rsid w:val="00982385"/>
    <w:rsid w:val="0098247F"/>
    <w:rsid w:val="009825DA"/>
    <w:rsid w:val="009827C0"/>
    <w:rsid w:val="0098298C"/>
    <w:rsid w:val="00982997"/>
    <w:rsid w:val="00982A1C"/>
    <w:rsid w:val="00983295"/>
    <w:rsid w:val="00983301"/>
    <w:rsid w:val="00983464"/>
    <w:rsid w:val="0098363A"/>
    <w:rsid w:val="00983865"/>
    <w:rsid w:val="00983ACE"/>
    <w:rsid w:val="00983BE9"/>
    <w:rsid w:val="00983D73"/>
    <w:rsid w:val="00984281"/>
    <w:rsid w:val="009842D4"/>
    <w:rsid w:val="00984385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9D7"/>
    <w:rsid w:val="00986B57"/>
    <w:rsid w:val="00987038"/>
    <w:rsid w:val="0098719E"/>
    <w:rsid w:val="00987209"/>
    <w:rsid w:val="0098746E"/>
    <w:rsid w:val="00987510"/>
    <w:rsid w:val="0098753A"/>
    <w:rsid w:val="0098767E"/>
    <w:rsid w:val="009878CE"/>
    <w:rsid w:val="00987C1E"/>
    <w:rsid w:val="009905CD"/>
    <w:rsid w:val="00990C5C"/>
    <w:rsid w:val="00990FCD"/>
    <w:rsid w:val="00991273"/>
    <w:rsid w:val="009913EB"/>
    <w:rsid w:val="0099147F"/>
    <w:rsid w:val="009918CC"/>
    <w:rsid w:val="00991CF8"/>
    <w:rsid w:val="00991E7B"/>
    <w:rsid w:val="00992002"/>
    <w:rsid w:val="009920A2"/>
    <w:rsid w:val="0099272D"/>
    <w:rsid w:val="009928A5"/>
    <w:rsid w:val="009929AC"/>
    <w:rsid w:val="00992B77"/>
    <w:rsid w:val="00993A4B"/>
    <w:rsid w:val="00993CB4"/>
    <w:rsid w:val="0099461E"/>
    <w:rsid w:val="00994816"/>
    <w:rsid w:val="00995411"/>
    <w:rsid w:val="00995488"/>
    <w:rsid w:val="00995954"/>
    <w:rsid w:val="009959B4"/>
    <w:rsid w:val="00995E31"/>
    <w:rsid w:val="00996403"/>
    <w:rsid w:val="0099654F"/>
    <w:rsid w:val="00996561"/>
    <w:rsid w:val="0099674B"/>
    <w:rsid w:val="00996887"/>
    <w:rsid w:val="00996924"/>
    <w:rsid w:val="00996B31"/>
    <w:rsid w:val="00996F6D"/>
    <w:rsid w:val="00997299"/>
    <w:rsid w:val="009973D7"/>
    <w:rsid w:val="0099757D"/>
    <w:rsid w:val="0099777F"/>
    <w:rsid w:val="00997A7B"/>
    <w:rsid w:val="00997E0C"/>
    <w:rsid w:val="009A021B"/>
    <w:rsid w:val="009A023A"/>
    <w:rsid w:val="009A0590"/>
    <w:rsid w:val="009A06A1"/>
    <w:rsid w:val="009A0731"/>
    <w:rsid w:val="009A0ADC"/>
    <w:rsid w:val="009A0E1E"/>
    <w:rsid w:val="009A0FA2"/>
    <w:rsid w:val="009A0FD8"/>
    <w:rsid w:val="009A10B4"/>
    <w:rsid w:val="009A131B"/>
    <w:rsid w:val="009A154F"/>
    <w:rsid w:val="009A159E"/>
    <w:rsid w:val="009A173B"/>
    <w:rsid w:val="009A1769"/>
    <w:rsid w:val="009A17E9"/>
    <w:rsid w:val="009A18DD"/>
    <w:rsid w:val="009A1A0F"/>
    <w:rsid w:val="009A1CF6"/>
    <w:rsid w:val="009A1E8E"/>
    <w:rsid w:val="009A2409"/>
    <w:rsid w:val="009A24D7"/>
    <w:rsid w:val="009A2531"/>
    <w:rsid w:val="009A267F"/>
    <w:rsid w:val="009A26D5"/>
    <w:rsid w:val="009A2723"/>
    <w:rsid w:val="009A298B"/>
    <w:rsid w:val="009A2A6C"/>
    <w:rsid w:val="009A2A8B"/>
    <w:rsid w:val="009A2D59"/>
    <w:rsid w:val="009A3146"/>
    <w:rsid w:val="009A33CE"/>
    <w:rsid w:val="009A3406"/>
    <w:rsid w:val="009A3452"/>
    <w:rsid w:val="009A3792"/>
    <w:rsid w:val="009A3B8B"/>
    <w:rsid w:val="009A3C40"/>
    <w:rsid w:val="009A3D9F"/>
    <w:rsid w:val="009A3F56"/>
    <w:rsid w:val="009A3FB5"/>
    <w:rsid w:val="009A4530"/>
    <w:rsid w:val="009A4745"/>
    <w:rsid w:val="009A486B"/>
    <w:rsid w:val="009A4C37"/>
    <w:rsid w:val="009A4CBD"/>
    <w:rsid w:val="009A4D72"/>
    <w:rsid w:val="009A533D"/>
    <w:rsid w:val="009A56E9"/>
    <w:rsid w:val="009A57EA"/>
    <w:rsid w:val="009A5838"/>
    <w:rsid w:val="009A594B"/>
    <w:rsid w:val="009A5F50"/>
    <w:rsid w:val="009A6199"/>
    <w:rsid w:val="009A6828"/>
    <w:rsid w:val="009A698B"/>
    <w:rsid w:val="009A6C02"/>
    <w:rsid w:val="009A70AB"/>
    <w:rsid w:val="009A71CC"/>
    <w:rsid w:val="009A722B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F54"/>
    <w:rsid w:val="009B13CF"/>
    <w:rsid w:val="009B196F"/>
    <w:rsid w:val="009B1FCD"/>
    <w:rsid w:val="009B202A"/>
    <w:rsid w:val="009B2156"/>
    <w:rsid w:val="009B2280"/>
    <w:rsid w:val="009B230D"/>
    <w:rsid w:val="009B2897"/>
    <w:rsid w:val="009B2A02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4A9"/>
    <w:rsid w:val="009B45C5"/>
    <w:rsid w:val="009B498A"/>
    <w:rsid w:val="009B4A14"/>
    <w:rsid w:val="009B4FE7"/>
    <w:rsid w:val="009B50AA"/>
    <w:rsid w:val="009B534A"/>
    <w:rsid w:val="009B55CD"/>
    <w:rsid w:val="009B5646"/>
    <w:rsid w:val="009B5E73"/>
    <w:rsid w:val="009B6156"/>
    <w:rsid w:val="009B64E8"/>
    <w:rsid w:val="009B6557"/>
    <w:rsid w:val="009B6BD6"/>
    <w:rsid w:val="009B6C76"/>
    <w:rsid w:val="009B6EA6"/>
    <w:rsid w:val="009B6F96"/>
    <w:rsid w:val="009B6FA5"/>
    <w:rsid w:val="009B745A"/>
    <w:rsid w:val="009B7715"/>
    <w:rsid w:val="009B7794"/>
    <w:rsid w:val="009B7845"/>
    <w:rsid w:val="009B7A89"/>
    <w:rsid w:val="009B7E1E"/>
    <w:rsid w:val="009C009A"/>
    <w:rsid w:val="009C018E"/>
    <w:rsid w:val="009C0773"/>
    <w:rsid w:val="009C0ABE"/>
    <w:rsid w:val="009C0C30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DE5"/>
    <w:rsid w:val="009C2027"/>
    <w:rsid w:val="009C204B"/>
    <w:rsid w:val="009C23E4"/>
    <w:rsid w:val="009C24EE"/>
    <w:rsid w:val="009C2537"/>
    <w:rsid w:val="009C2580"/>
    <w:rsid w:val="009C2797"/>
    <w:rsid w:val="009C28CE"/>
    <w:rsid w:val="009C28FD"/>
    <w:rsid w:val="009C2A5B"/>
    <w:rsid w:val="009C2D32"/>
    <w:rsid w:val="009C3042"/>
    <w:rsid w:val="009C31DB"/>
    <w:rsid w:val="009C329C"/>
    <w:rsid w:val="009C3668"/>
    <w:rsid w:val="009C3859"/>
    <w:rsid w:val="009C3980"/>
    <w:rsid w:val="009C39A6"/>
    <w:rsid w:val="009C39E7"/>
    <w:rsid w:val="009C3A8F"/>
    <w:rsid w:val="009C3EB9"/>
    <w:rsid w:val="009C4426"/>
    <w:rsid w:val="009C450F"/>
    <w:rsid w:val="009C47BF"/>
    <w:rsid w:val="009C49CF"/>
    <w:rsid w:val="009C4FAE"/>
    <w:rsid w:val="009C4FFE"/>
    <w:rsid w:val="009C51DF"/>
    <w:rsid w:val="009C54CE"/>
    <w:rsid w:val="009C5511"/>
    <w:rsid w:val="009C5987"/>
    <w:rsid w:val="009C5AC4"/>
    <w:rsid w:val="009C5CA2"/>
    <w:rsid w:val="009C5CDF"/>
    <w:rsid w:val="009C5D8A"/>
    <w:rsid w:val="009C5DFD"/>
    <w:rsid w:val="009C61F0"/>
    <w:rsid w:val="009C6364"/>
    <w:rsid w:val="009C63AB"/>
    <w:rsid w:val="009C6855"/>
    <w:rsid w:val="009C7093"/>
    <w:rsid w:val="009C70B5"/>
    <w:rsid w:val="009C771C"/>
    <w:rsid w:val="009C7F59"/>
    <w:rsid w:val="009D03F5"/>
    <w:rsid w:val="009D0490"/>
    <w:rsid w:val="009D06C2"/>
    <w:rsid w:val="009D06DE"/>
    <w:rsid w:val="009D07F9"/>
    <w:rsid w:val="009D09C5"/>
    <w:rsid w:val="009D0E39"/>
    <w:rsid w:val="009D132C"/>
    <w:rsid w:val="009D15D7"/>
    <w:rsid w:val="009D16A3"/>
    <w:rsid w:val="009D16A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900"/>
    <w:rsid w:val="009D2993"/>
    <w:rsid w:val="009D2A4D"/>
    <w:rsid w:val="009D2CA7"/>
    <w:rsid w:val="009D2D73"/>
    <w:rsid w:val="009D32F9"/>
    <w:rsid w:val="009D38B8"/>
    <w:rsid w:val="009D3979"/>
    <w:rsid w:val="009D3A5A"/>
    <w:rsid w:val="009D3E31"/>
    <w:rsid w:val="009D4063"/>
    <w:rsid w:val="009D4268"/>
    <w:rsid w:val="009D43C8"/>
    <w:rsid w:val="009D45B5"/>
    <w:rsid w:val="009D46CC"/>
    <w:rsid w:val="009D48E9"/>
    <w:rsid w:val="009D513C"/>
    <w:rsid w:val="009D5389"/>
    <w:rsid w:val="009D54AA"/>
    <w:rsid w:val="009D54B9"/>
    <w:rsid w:val="009D56B9"/>
    <w:rsid w:val="009D5854"/>
    <w:rsid w:val="009D58E9"/>
    <w:rsid w:val="009D5B4C"/>
    <w:rsid w:val="009D5C46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B88"/>
    <w:rsid w:val="009D6D2B"/>
    <w:rsid w:val="009D7205"/>
    <w:rsid w:val="009D759F"/>
    <w:rsid w:val="009D7727"/>
    <w:rsid w:val="009D797E"/>
    <w:rsid w:val="009D7CF3"/>
    <w:rsid w:val="009D7D69"/>
    <w:rsid w:val="009D7F03"/>
    <w:rsid w:val="009D7F44"/>
    <w:rsid w:val="009E0386"/>
    <w:rsid w:val="009E0405"/>
    <w:rsid w:val="009E045C"/>
    <w:rsid w:val="009E0780"/>
    <w:rsid w:val="009E07CB"/>
    <w:rsid w:val="009E0D90"/>
    <w:rsid w:val="009E12F3"/>
    <w:rsid w:val="009E142B"/>
    <w:rsid w:val="009E156C"/>
    <w:rsid w:val="009E19E6"/>
    <w:rsid w:val="009E1C5A"/>
    <w:rsid w:val="009E1D52"/>
    <w:rsid w:val="009E1F2D"/>
    <w:rsid w:val="009E2026"/>
    <w:rsid w:val="009E203A"/>
    <w:rsid w:val="009E23C3"/>
    <w:rsid w:val="009E2CC1"/>
    <w:rsid w:val="009E2DCD"/>
    <w:rsid w:val="009E2EC1"/>
    <w:rsid w:val="009E328B"/>
    <w:rsid w:val="009E37A6"/>
    <w:rsid w:val="009E399E"/>
    <w:rsid w:val="009E3D3C"/>
    <w:rsid w:val="009E41E9"/>
    <w:rsid w:val="009E43C5"/>
    <w:rsid w:val="009E4434"/>
    <w:rsid w:val="009E448C"/>
    <w:rsid w:val="009E4496"/>
    <w:rsid w:val="009E4925"/>
    <w:rsid w:val="009E4929"/>
    <w:rsid w:val="009E4A18"/>
    <w:rsid w:val="009E4A19"/>
    <w:rsid w:val="009E4BF9"/>
    <w:rsid w:val="009E4E2D"/>
    <w:rsid w:val="009E517C"/>
    <w:rsid w:val="009E53C8"/>
    <w:rsid w:val="009E54C4"/>
    <w:rsid w:val="009E561B"/>
    <w:rsid w:val="009E5687"/>
    <w:rsid w:val="009E5800"/>
    <w:rsid w:val="009E5BB0"/>
    <w:rsid w:val="009E5DF0"/>
    <w:rsid w:val="009E5E3B"/>
    <w:rsid w:val="009E6011"/>
    <w:rsid w:val="009E66B4"/>
    <w:rsid w:val="009E66FB"/>
    <w:rsid w:val="009E6A99"/>
    <w:rsid w:val="009E6C18"/>
    <w:rsid w:val="009E6C41"/>
    <w:rsid w:val="009E6EA8"/>
    <w:rsid w:val="009E7189"/>
    <w:rsid w:val="009E7312"/>
    <w:rsid w:val="009E73B2"/>
    <w:rsid w:val="009E77BE"/>
    <w:rsid w:val="009F0078"/>
    <w:rsid w:val="009F00FD"/>
    <w:rsid w:val="009F0355"/>
    <w:rsid w:val="009F05F3"/>
    <w:rsid w:val="009F0781"/>
    <w:rsid w:val="009F088E"/>
    <w:rsid w:val="009F097F"/>
    <w:rsid w:val="009F0B19"/>
    <w:rsid w:val="009F0D61"/>
    <w:rsid w:val="009F0E98"/>
    <w:rsid w:val="009F10C7"/>
    <w:rsid w:val="009F131F"/>
    <w:rsid w:val="009F13C3"/>
    <w:rsid w:val="009F1533"/>
    <w:rsid w:val="009F1923"/>
    <w:rsid w:val="009F195B"/>
    <w:rsid w:val="009F1971"/>
    <w:rsid w:val="009F1F29"/>
    <w:rsid w:val="009F1F36"/>
    <w:rsid w:val="009F202A"/>
    <w:rsid w:val="009F2384"/>
    <w:rsid w:val="009F27EF"/>
    <w:rsid w:val="009F2BC3"/>
    <w:rsid w:val="009F2E53"/>
    <w:rsid w:val="009F2E6D"/>
    <w:rsid w:val="009F2F0F"/>
    <w:rsid w:val="009F2FA9"/>
    <w:rsid w:val="009F30C3"/>
    <w:rsid w:val="009F31C4"/>
    <w:rsid w:val="009F3251"/>
    <w:rsid w:val="009F33D5"/>
    <w:rsid w:val="009F33ED"/>
    <w:rsid w:val="009F34CC"/>
    <w:rsid w:val="009F36CE"/>
    <w:rsid w:val="009F3CDD"/>
    <w:rsid w:val="009F3D36"/>
    <w:rsid w:val="009F3F8D"/>
    <w:rsid w:val="009F44AE"/>
    <w:rsid w:val="009F46A7"/>
    <w:rsid w:val="009F46F8"/>
    <w:rsid w:val="009F4AB0"/>
    <w:rsid w:val="009F4AD3"/>
    <w:rsid w:val="009F4B7B"/>
    <w:rsid w:val="009F4C6C"/>
    <w:rsid w:val="009F5171"/>
    <w:rsid w:val="009F5208"/>
    <w:rsid w:val="009F5288"/>
    <w:rsid w:val="009F5303"/>
    <w:rsid w:val="009F5338"/>
    <w:rsid w:val="009F5524"/>
    <w:rsid w:val="009F60E1"/>
    <w:rsid w:val="009F63C9"/>
    <w:rsid w:val="009F66DA"/>
    <w:rsid w:val="009F670A"/>
    <w:rsid w:val="009F6763"/>
    <w:rsid w:val="009F67B7"/>
    <w:rsid w:val="009F6958"/>
    <w:rsid w:val="009F6BF2"/>
    <w:rsid w:val="009F6C76"/>
    <w:rsid w:val="009F6F42"/>
    <w:rsid w:val="009F6FF6"/>
    <w:rsid w:val="009F7142"/>
    <w:rsid w:val="009F74E5"/>
    <w:rsid w:val="009F75A1"/>
    <w:rsid w:val="009F7807"/>
    <w:rsid w:val="009F786F"/>
    <w:rsid w:val="009F79C7"/>
    <w:rsid w:val="009F7CBB"/>
    <w:rsid w:val="009F7E41"/>
    <w:rsid w:val="009F7F3F"/>
    <w:rsid w:val="009F7FFB"/>
    <w:rsid w:val="00A00005"/>
    <w:rsid w:val="00A0062C"/>
    <w:rsid w:val="00A006E5"/>
    <w:rsid w:val="00A009C5"/>
    <w:rsid w:val="00A010F9"/>
    <w:rsid w:val="00A01145"/>
    <w:rsid w:val="00A015E2"/>
    <w:rsid w:val="00A01A3C"/>
    <w:rsid w:val="00A01EDB"/>
    <w:rsid w:val="00A01F3D"/>
    <w:rsid w:val="00A023A1"/>
    <w:rsid w:val="00A024CD"/>
    <w:rsid w:val="00A02779"/>
    <w:rsid w:val="00A027DB"/>
    <w:rsid w:val="00A0295E"/>
    <w:rsid w:val="00A02F47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475"/>
    <w:rsid w:val="00A047B4"/>
    <w:rsid w:val="00A047B8"/>
    <w:rsid w:val="00A0541C"/>
    <w:rsid w:val="00A056D4"/>
    <w:rsid w:val="00A059B2"/>
    <w:rsid w:val="00A05C3B"/>
    <w:rsid w:val="00A05C4A"/>
    <w:rsid w:val="00A05E24"/>
    <w:rsid w:val="00A0631C"/>
    <w:rsid w:val="00A06624"/>
    <w:rsid w:val="00A06A0E"/>
    <w:rsid w:val="00A06B58"/>
    <w:rsid w:val="00A06B68"/>
    <w:rsid w:val="00A06DD1"/>
    <w:rsid w:val="00A0721C"/>
    <w:rsid w:val="00A07758"/>
    <w:rsid w:val="00A07816"/>
    <w:rsid w:val="00A07986"/>
    <w:rsid w:val="00A10488"/>
    <w:rsid w:val="00A10A24"/>
    <w:rsid w:val="00A10A7D"/>
    <w:rsid w:val="00A10BC8"/>
    <w:rsid w:val="00A10C19"/>
    <w:rsid w:val="00A10C29"/>
    <w:rsid w:val="00A10FF7"/>
    <w:rsid w:val="00A111D9"/>
    <w:rsid w:val="00A113AB"/>
    <w:rsid w:val="00A11898"/>
    <w:rsid w:val="00A11D60"/>
    <w:rsid w:val="00A11EAD"/>
    <w:rsid w:val="00A11EDA"/>
    <w:rsid w:val="00A11F7B"/>
    <w:rsid w:val="00A12479"/>
    <w:rsid w:val="00A124F4"/>
    <w:rsid w:val="00A12A77"/>
    <w:rsid w:val="00A12C94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FAE"/>
    <w:rsid w:val="00A1428A"/>
    <w:rsid w:val="00A14353"/>
    <w:rsid w:val="00A143CD"/>
    <w:rsid w:val="00A1449F"/>
    <w:rsid w:val="00A1473D"/>
    <w:rsid w:val="00A147D7"/>
    <w:rsid w:val="00A1496C"/>
    <w:rsid w:val="00A14B08"/>
    <w:rsid w:val="00A14B15"/>
    <w:rsid w:val="00A14CAB"/>
    <w:rsid w:val="00A1510D"/>
    <w:rsid w:val="00A15120"/>
    <w:rsid w:val="00A152A9"/>
    <w:rsid w:val="00A155B8"/>
    <w:rsid w:val="00A15721"/>
    <w:rsid w:val="00A15C8B"/>
    <w:rsid w:val="00A15F5F"/>
    <w:rsid w:val="00A15FD4"/>
    <w:rsid w:val="00A16064"/>
    <w:rsid w:val="00A160D7"/>
    <w:rsid w:val="00A16161"/>
    <w:rsid w:val="00A16172"/>
    <w:rsid w:val="00A1670A"/>
    <w:rsid w:val="00A16777"/>
    <w:rsid w:val="00A16BF0"/>
    <w:rsid w:val="00A16D35"/>
    <w:rsid w:val="00A16DBB"/>
    <w:rsid w:val="00A16ED3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30C"/>
    <w:rsid w:val="00A2038D"/>
    <w:rsid w:val="00A2079C"/>
    <w:rsid w:val="00A20A65"/>
    <w:rsid w:val="00A20BAD"/>
    <w:rsid w:val="00A20E48"/>
    <w:rsid w:val="00A21378"/>
    <w:rsid w:val="00A21439"/>
    <w:rsid w:val="00A21531"/>
    <w:rsid w:val="00A21551"/>
    <w:rsid w:val="00A2167B"/>
    <w:rsid w:val="00A217BE"/>
    <w:rsid w:val="00A21D4E"/>
    <w:rsid w:val="00A220A5"/>
    <w:rsid w:val="00A22430"/>
    <w:rsid w:val="00A2278D"/>
    <w:rsid w:val="00A229A9"/>
    <w:rsid w:val="00A229AA"/>
    <w:rsid w:val="00A237CC"/>
    <w:rsid w:val="00A23852"/>
    <w:rsid w:val="00A23A46"/>
    <w:rsid w:val="00A23AA5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B40"/>
    <w:rsid w:val="00A24CAF"/>
    <w:rsid w:val="00A24D9C"/>
    <w:rsid w:val="00A250A1"/>
    <w:rsid w:val="00A25354"/>
    <w:rsid w:val="00A256BB"/>
    <w:rsid w:val="00A2589B"/>
    <w:rsid w:val="00A25969"/>
    <w:rsid w:val="00A25EBF"/>
    <w:rsid w:val="00A25F1A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97B"/>
    <w:rsid w:val="00A279A0"/>
    <w:rsid w:val="00A279B1"/>
    <w:rsid w:val="00A304C2"/>
    <w:rsid w:val="00A3087F"/>
    <w:rsid w:val="00A3088B"/>
    <w:rsid w:val="00A308B0"/>
    <w:rsid w:val="00A3099A"/>
    <w:rsid w:val="00A30A05"/>
    <w:rsid w:val="00A30A8A"/>
    <w:rsid w:val="00A30BE0"/>
    <w:rsid w:val="00A30FE0"/>
    <w:rsid w:val="00A31032"/>
    <w:rsid w:val="00A3117A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51B"/>
    <w:rsid w:val="00A325C3"/>
    <w:rsid w:val="00A32685"/>
    <w:rsid w:val="00A32928"/>
    <w:rsid w:val="00A32CD1"/>
    <w:rsid w:val="00A32E78"/>
    <w:rsid w:val="00A32F9C"/>
    <w:rsid w:val="00A33098"/>
    <w:rsid w:val="00A33303"/>
    <w:rsid w:val="00A3330B"/>
    <w:rsid w:val="00A3346B"/>
    <w:rsid w:val="00A3374B"/>
    <w:rsid w:val="00A33CDF"/>
    <w:rsid w:val="00A33D19"/>
    <w:rsid w:val="00A3420F"/>
    <w:rsid w:val="00A3431C"/>
    <w:rsid w:val="00A343C8"/>
    <w:rsid w:val="00A347C4"/>
    <w:rsid w:val="00A3481F"/>
    <w:rsid w:val="00A35068"/>
    <w:rsid w:val="00A35103"/>
    <w:rsid w:val="00A35349"/>
    <w:rsid w:val="00A35604"/>
    <w:rsid w:val="00A3577C"/>
    <w:rsid w:val="00A358D9"/>
    <w:rsid w:val="00A35A4B"/>
    <w:rsid w:val="00A35EA2"/>
    <w:rsid w:val="00A36040"/>
    <w:rsid w:val="00A36145"/>
    <w:rsid w:val="00A36368"/>
    <w:rsid w:val="00A36408"/>
    <w:rsid w:val="00A36B3A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81C"/>
    <w:rsid w:val="00A37AE2"/>
    <w:rsid w:val="00A37F9A"/>
    <w:rsid w:val="00A40B67"/>
    <w:rsid w:val="00A40D0D"/>
    <w:rsid w:val="00A40F19"/>
    <w:rsid w:val="00A410D4"/>
    <w:rsid w:val="00A411C7"/>
    <w:rsid w:val="00A41737"/>
    <w:rsid w:val="00A41D35"/>
    <w:rsid w:val="00A41D84"/>
    <w:rsid w:val="00A41E23"/>
    <w:rsid w:val="00A42169"/>
    <w:rsid w:val="00A4223B"/>
    <w:rsid w:val="00A4230F"/>
    <w:rsid w:val="00A42838"/>
    <w:rsid w:val="00A42C24"/>
    <w:rsid w:val="00A42C4A"/>
    <w:rsid w:val="00A42F6A"/>
    <w:rsid w:val="00A43327"/>
    <w:rsid w:val="00A43460"/>
    <w:rsid w:val="00A4368B"/>
    <w:rsid w:val="00A436DA"/>
    <w:rsid w:val="00A43775"/>
    <w:rsid w:val="00A43884"/>
    <w:rsid w:val="00A43D8E"/>
    <w:rsid w:val="00A44183"/>
    <w:rsid w:val="00A44536"/>
    <w:rsid w:val="00A44999"/>
    <w:rsid w:val="00A44AA2"/>
    <w:rsid w:val="00A44AE5"/>
    <w:rsid w:val="00A44AFE"/>
    <w:rsid w:val="00A44DD5"/>
    <w:rsid w:val="00A45044"/>
    <w:rsid w:val="00A450B9"/>
    <w:rsid w:val="00A452F4"/>
    <w:rsid w:val="00A453B1"/>
    <w:rsid w:val="00A4568A"/>
    <w:rsid w:val="00A45772"/>
    <w:rsid w:val="00A457B2"/>
    <w:rsid w:val="00A459BF"/>
    <w:rsid w:val="00A461DE"/>
    <w:rsid w:val="00A46319"/>
    <w:rsid w:val="00A4634F"/>
    <w:rsid w:val="00A463F6"/>
    <w:rsid w:val="00A466CD"/>
    <w:rsid w:val="00A467B0"/>
    <w:rsid w:val="00A46876"/>
    <w:rsid w:val="00A46E16"/>
    <w:rsid w:val="00A471BD"/>
    <w:rsid w:val="00A472CB"/>
    <w:rsid w:val="00A47481"/>
    <w:rsid w:val="00A474F4"/>
    <w:rsid w:val="00A4750F"/>
    <w:rsid w:val="00A4773E"/>
    <w:rsid w:val="00A4783A"/>
    <w:rsid w:val="00A47B3C"/>
    <w:rsid w:val="00A47F9A"/>
    <w:rsid w:val="00A50276"/>
    <w:rsid w:val="00A504EB"/>
    <w:rsid w:val="00A506C6"/>
    <w:rsid w:val="00A50733"/>
    <w:rsid w:val="00A50766"/>
    <w:rsid w:val="00A50832"/>
    <w:rsid w:val="00A50992"/>
    <w:rsid w:val="00A50D09"/>
    <w:rsid w:val="00A5139C"/>
    <w:rsid w:val="00A51E16"/>
    <w:rsid w:val="00A51E94"/>
    <w:rsid w:val="00A51F2B"/>
    <w:rsid w:val="00A5201D"/>
    <w:rsid w:val="00A5202B"/>
    <w:rsid w:val="00A52197"/>
    <w:rsid w:val="00A521AE"/>
    <w:rsid w:val="00A5243C"/>
    <w:rsid w:val="00A52527"/>
    <w:rsid w:val="00A525A2"/>
    <w:rsid w:val="00A52669"/>
    <w:rsid w:val="00A527AC"/>
    <w:rsid w:val="00A528C8"/>
    <w:rsid w:val="00A52AB3"/>
    <w:rsid w:val="00A52C29"/>
    <w:rsid w:val="00A52CCD"/>
    <w:rsid w:val="00A52E73"/>
    <w:rsid w:val="00A52F1C"/>
    <w:rsid w:val="00A5333F"/>
    <w:rsid w:val="00A53475"/>
    <w:rsid w:val="00A5351C"/>
    <w:rsid w:val="00A535F9"/>
    <w:rsid w:val="00A53618"/>
    <w:rsid w:val="00A53725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2BE"/>
    <w:rsid w:val="00A543CF"/>
    <w:rsid w:val="00A543EC"/>
    <w:rsid w:val="00A5443E"/>
    <w:rsid w:val="00A5444D"/>
    <w:rsid w:val="00A545DE"/>
    <w:rsid w:val="00A545FC"/>
    <w:rsid w:val="00A545FF"/>
    <w:rsid w:val="00A546F0"/>
    <w:rsid w:val="00A548E8"/>
    <w:rsid w:val="00A54AFE"/>
    <w:rsid w:val="00A54B47"/>
    <w:rsid w:val="00A55154"/>
    <w:rsid w:val="00A556A0"/>
    <w:rsid w:val="00A5570B"/>
    <w:rsid w:val="00A558B2"/>
    <w:rsid w:val="00A55A52"/>
    <w:rsid w:val="00A55BE7"/>
    <w:rsid w:val="00A55CAC"/>
    <w:rsid w:val="00A56430"/>
    <w:rsid w:val="00A564CA"/>
    <w:rsid w:val="00A5654D"/>
    <w:rsid w:val="00A56563"/>
    <w:rsid w:val="00A56834"/>
    <w:rsid w:val="00A56A5B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1223"/>
    <w:rsid w:val="00A613A9"/>
    <w:rsid w:val="00A61437"/>
    <w:rsid w:val="00A615F7"/>
    <w:rsid w:val="00A61C92"/>
    <w:rsid w:val="00A61CD1"/>
    <w:rsid w:val="00A61D47"/>
    <w:rsid w:val="00A61EC4"/>
    <w:rsid w:val="00A62049"/>
    <w:rsid w:val="00A621FF"/>
    <w:rsid w:val="00A62942"/>
    <w:rsid w:val="00A62D93"/>
    <w:rsid w:val="00A62FEF"/>
    <w:rsid w:val="00A63128"/>
    <w:rsid w:val="00A633B6"/>
    <w:rsid w:val="00A636F0"/>
    <w:rsid w:val="00A638B9"/>
    <w:rsid w:val="00A63CB8"/>
    <w:rsid w:val="00A63D8E"/>
    <w:rsid w:val="00A63E4E"/>
    <w:rsid w:val="00A64979"/>
    <w:rsid w:val="00A64C1C"/>
    <w:rsid w:val="00A64C89"/>
    <w:rsid w:val="00A64D11"/>
    <w:rsid w:val="00A650D7"/>
    <w:rsid w:val="00A651E7"/>
    <w:rsid w:val="00A6548C"/>
    <w:rsid w:val="00A654F3"/>
    <w:rsid w:val="00A6563B"/>
    <w:rsid w:val="00A65720"/>
    <w:rsid w:val="00A658D1"/>
    <w:rsid w:val="00A65991"/>
    <w:rsid w:val="00A65A84"/>
    <w:rsid w:val="00A65DCD"/>
    <w:rsid w:val="00A66152"/>
    <w:rsid w:val="00A661F0"/>
    <w:rsid w:val="00A6646D"/>
    <w:rsid w:val="00A6654B"/>
    <w:rsid w:val="00A666FC"/>
    <w:rsid w:val="00A666FE"/>
    <w:rsid w:val="00A668D3"/>
    <w:rsid w:val="00A66BB8"/>
    <w:rsid w:val="00A66C2E"/>
    <w:rsid w:val="00A671DC"/>
    <w:rsid w:val="00A67460"/>
    <w:rsid w:val="00A67783"/>
    <w:rsid w:val="00A67801"/>
    <w:rsid w:val="00A6799D"/>
    <w:rsid w:val="00A679AE"/>
    <w:rsid w:val="00A67C0B"/>
    <w:rsid w:val="00A67D27"/>
    <w:rsid w:val="00A67E1B"/>
    <w:rsid w:val="00A70227"/>
    <w:rsid w:val="00A70295"/>
    <w:rsid w:val="00A705CB"/>
    <w:rsid w:val="00A70A73"/>
    <w:rsid w:val="00A70C29"/>
    <w:rsid w:val="00A70DDC"/>
    <w:rsid w:val="00A713B7"/>
    <w:rsid w:val="00A7140D"/>
    <w:rsid w:val="00A71ABB"/>
    <w:rsid w:val="00A71D74"/>
    <w:rsid w:val="00A71FB3"/>
    <w:rsid w:val="00A7259E"/>
    <w:rsid w:val="00A726A1"/>
    <w:rsid w:val="00A72802"/>
    <w:rsid w:val="00A72919"/>
    <w:rsid w:val="00A729A6"/>
    <w:rsid w:val="00A72EF8"/>
    <w:rsid w:val="00A733F6"/>
    <w:rsid w:val="00A734C3"/>
    <w:rsid w:val="00A73554"/>
    <w:rsid w:val="00A735EE"/>
    <w:rsid w:val="00A739E7"/>
    <w:rsid w:val="00A73A61"/>
    <w:rsid w:val="00A73A69"/>
    <w:rsid w:val="00A73A7A"/>
    <w:rsid w:val="00A73D27"/>
    <w:rsid w:val="00A73D42"/>
    <w:rsid w:val="00A73D6C"/>
    <w:rsid w:val="00A73F17"/>
    <w:rsid w:val="00A7403F"/>
    <w:rsid w:val="00A741CC"/>
    <w:rsid w:val="00A741E1"/>
    <w:rsid w:val="00A74461"/>
    <w:rsid w:val="00A7485E"/>
    <w:rsid w:val="00A74936"/>
    <w:rsid w:val="00A74A24"/>
    <w:rsid w:val="00A74BC5"/>
    <w:rsid w:val="00A75111"/>
    <w:rsid w:val="00A75509"/>
    <w:rsid w:val="00A75647"/>
    <w:rsid w:val="00A75DE6"/>
    <w:rsid w:val="00A762AC"/>
    <w:rsid w:val="00A7630B"/>
    <w:rsid w:val="00A76D41"/>
    <w:rsid w:val="00A76D84"/>
    <w:rsid w:val="00A76DC3"/>
    <w:rsid w:val="00A7712C"/>
    <w:rsid w:val="00A77149"/>
    <w:rsid w:val="00A77409"/>
    <w:rsid w:val="00A77548"/>
    <w:rsid w:val="00A775F1"/>
    <w:rsid w:val="00A7761C"/>
    <w:rsid w:val="00A776DE"/>
    <w:rsid w:val="00A7782B"/>
    <w:rsid w:val="00A77A10"/>
    <w:rsid w:val="00A77E10"/>
    <w:rsid w:val="00A80394"/>
    <w:rsid w:val="00A80490"/>
    <w:rsid w:val="00A80509"/>
    <w:rsid w:val="00A80639"/>
    <w:rsid w:val="00A806CB"/>
    <w:rsid w:val="00A80DD3"/>
    <w:rsid w:val="00A81353"/>
    <w:rsid w:val="00A817EB"/>
    <w:rsid w:val="00A818BD"/>
    <w:rsid w:val="00A81995"/>
    <w:rsid w:val="00A81B73"/>
    <w:rsid w:val="00A821C8"/>
    <w:rsid w:val="00A82299"/>
    <w:rsid w:val="00A82393"/>
    <w:rsid w:val="00A82458"/>
    <w:rsid w:val="00A8252B"/>
    <w:rsid w:val="00A827C5"/>
    <w:rsid w:val="00A82D14"/>
    <w:rsid w:val="00A82E45"/>
    <w:rsid w:val="00A8305C"/>
    <w:rsid w:val="00A8348E"/>
    <w:rsid w:val="00A835D4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8"/>
    <w:rsid w:val="00A852DD"/>
    <w:rsid w:val="00A8530D"/>
    <w:rsid w:val="00A853A4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7014"/>
    <w:rsid w:val="00A872E1"/>
    <w:rsid w:val="00A873BD"/>
    <w:rsid w:val="00A8784D"/>
    <w:rsid w:val="00A87965"/>
    <w:rsid w:val="00A87B48"/>
    <w:rsid w:val="00A87D01"/>
    <w:rsid w:val="00A87D44"/>
    <w:rsid w:val="00A87D46"/>
    <w:rsid w:val="00A87E78"/>
    <w:rsid w:val="00A90552"/>
    <w:rsid w:val="00A90604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A"/>
    <w:rsid w:val="00A91801"/>
    <w:rsid w:val="00A91DAC"/>
    <w:rsid w:val="00A9206A"/>
    <w:rsid w:val="00A920E9"/>
    <w:rsid w:val="00A9218D"/>
    <w:rsid w:val="00A921AF"/>
    <w:rsid w:val="00A92347"/>
    <w:rsid w:val="00A923C1"/>
    <w:rsid w:val="00A92686"/>
    <w:rsid w:val="00A92852"/>
    <w:rsid w:val="00A92A5F"/>
    <w:rsid w:val="00A92EA7"/>
    <w:rsid w:val="00A92FC2"/>
    <w:rsid w:val="00A931AA"/>
    <w:rsid w:val="00A93713"/>
    <w:rsid w:val="00A938C1"/>
    <w:rsid w:val="00A93B63"/>
    <w:rsid w:val="00A93C94"/>
    <w:rsid w:val="00A93E54"/>
    <w:rsid w:val="00A93F78"/>
    <w:rsid w:val="00A9402A"/>
    <w:rsid w:val="00A94600"/>
    <w:rsid w:val="00A946FF"/>
    <w:rsid w:val="00A9476E"/>
    <w:rsid w:val="00A947B5"/>
    <w:rsid w:val="00A94CDE"/>
    <w:rsid w:val="00A95449"/>
    <w:rsid w:val="00A954BA"/>
    <w:rsid w:val="00A955D8"/>
    <w:rsid w:val="00A957A6"/>
    <w:rsid w:val="00A9690C"/>
    <w:rsid w:val="00A96BBF"/>
    <w:rsid w:val="00A96C48"/>
    <w:rsid w:val="00A96F14"/>
    <w:rsid w:val="00A9715C"/>
    <w:rsid w:val="00A975B8"/>
    <w:rsid w:val="00A977E0"/>
    <w:rsid w:val="00A97911"/>
    <w:rsid w:val="00A97CAC"/>
    <w:rsid w:val="00AA0068"/>
    <w:rsid w:val="00AA0081"/>
    <w:rsid w:val="00AA0422"/>
    <w:rsid w:val="00AA0810"/>
    <w:rsid w:val="00AA08C4"/>
    <w:rsid w:val="00AA0AB3"/>
    <w:rsid w:val="00AA0CA6"/>
    <w:rsid w:val="00AA0E5E"/>
    <w:rsid w:val="00AA0F0C"/>
    <w:rsid w:val="00AA0FA0"/>
    <w:rsid w:val="00AA0FA9"/>
    <w:rsid w:val="00AA1095"/>
    <w:rsid w:val="00AA183C"/>
    <w:rsid w:val="00AA199B"/>
    <w:rsid w:val="00AA201E"/>
    <w:rsid w:val="00AA2133"/>
    <w:rsid w:val="00AA2331"/>
    <w:rsid w:val="00AA2669"/>
    <w:rsid w:val="00AA2752"/>
    <w:rsid w:val="00AA28BA"/>
    <w:rsid w:val="00AA2A16"/>
    <w:rsid w:val="00AA2A98"/>
    <w:rsid w:val="00AA2FEA"/>
    <w:rsid w:val="00AA3023"/>
    <w:rsid w:val="00AA3435"/>
    <w:rsid w:val="00AA3496"/>
    <w:rsid w:val="00AA3557"/>
    <w:rsid w:val="00AA359C"/>
    <w:rsid w:val="00AA368E"/>
    <w:rsid w:val="00AA3752"/>
    <w:rsid w:val="00AA384B"/>
    <w:rsid w:val="00AA3950"/>
    <w:rsid w:val="00AA39F7"/>
    <w:rsid w:val="00AA3AC0"/>
    <w:rsid w:val="00AA3B0C"/>
    <w:rsid w:val="00AA3CBB"/>
    <w:rsid w:val="00AA3DD7"/>
    <w:rsid w:val="00AA438B"/>
    <w:rsid w:val="00AA4957"/>
    <w:rsid w:val="00AA4999"/>
    <w:rsid w:val="00AA4A52"/>
    <w:rsid w:val="00AA4A86"/>
    <w:rsid w:val="00AA4A9C"/>
    <w:rsid w:val="00AA4AE3"/>
    <w:rsid w:val="00AA4B38"/>
    <w:rsid w:val="00AA4BC3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71F2"/>
    <w:rsid w:val="00AA7431"/>
    <w:rsid w:val="00AA74A0"/>
    <w:rsid w:val="00AA75F0"/>
    <w:rsid w:val="00AA77DC"/>
    <w:rsid w:val="00AA77ED"/>
    <w:rsid w:val="00AA7BE1"/>
    <w:rsid w:val="00AA7EE6"/>
    <w:rsid w:val="00AA7FED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2151"/>
    <w:rsid w:val="00AB22A2"/>
    <w:rsid w:val="00AB25F5"/>
    <w:rsid w:val="00AB2612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5DA"/>
    <w:rsid w:val="00AB3603"/>
    <w:rsid w:val="00AB384F"/>
    <w:rsid w:val="00AB39A5"/>
    <w:rsid w:val="00AB3AA5"/>
    <w:rsid w:val="00AB3CD1"/>
    <w:rsid w:val="00AB3D9B"/>
    <w:rsid w:val="00AB3DF3"/>
    <w:rsid w:val="00AB3ED0"/>
    <w:rsid w:val="00AB4279"/>
    <w:rsid w:val="00AB4534"/>
    <w:rsid w:val="00AB46EC"/>
    <w:rsid w:val="00AB4818"/>
    <w:rsid w:val="00AB483D"/>
    <w:rsid w:val="00AB4C81"/>
    <w:rsid w:val="00AB4CB3"/>
    <w:rsid w:val="00AB4D28"/>
    <w:rsid w:val="00AB4ECF"/>
    <w:rsid w:val="00AB4EEF"/>
    <w:rsid w:val="00AB4F56"/>
    <w:rsid w:val="00AB51B9"/>
    <w:rsid w:val="00AB56AC"/>
    <w:rsid w:val="00AB574A"/>
    <w:rsid w:val="00AB5844"/>
    <w:rsid w:val="00AB5860"/>
    <w:rsid w:val="00AB58FA"/>
    <w:rsid w:val="00AB5A11"/>
    <w:rsid w:val="00AB5A3B"/>
    <w:rsid w:val="00AB5B42"/>
    <w:rsid w:val="00AB62C8"/>
    <w:rsid w:val="00AB6404"/>
    <w:rsid w:val="00AB654C"/>
    <w:rsid w:val="00AB6927"/>
    <w:rsid w:val="00AB6A8A"/>
    <w:rsid w:val="00AB6B53"/>
    <w:rsid w:val="00AB6B91"/>
    <w:rsid w:val="00AB6C92"/>
    <w:rsid w:val="00AB70E3"/>
    <w:rsid w:val="00AB73B9"/>
    <w:rsid w:val="00AB7502"/>
    <w:rsid w:val="00AB7A18"/>
    <w:rsid w:val="00AB7A1C"/>
    <w:rsid w:val="00AB7AC3"/>
    <w:rsid w:val="00AB7BF0"/>
    <w:rsid w:val="00AB7D55"/>
    <w:rsid w:val="00AB7DC2"/>
    <w:rsid w:val="00AB7F7E"/>
    <w:rsid w:val="00AC049F"/>
    <w:rsid w:val="00AC04BA"/>
    <w:rsid w:val="00AC04CC"/>
    <w:rsid w:val="00AC0851"/>
    <w:rsid w:val="00AC0942"/>
    <w:rsid w:val="00AC09E6"/>
    <w:rsid w:val="00AC0AD0"/>
    <w:rsid w:val="00AC0B38"/>
    <w:rsid w:val="00AC0EAE"/>
    <w:rsid w:val="00AC0FC5"/>
    <w:rsid w:val="00AC1551"/>
    <w:rsid w:val="00AC175E"/>
    <w:rsid w:val="00AC1B05"/>
    <w:rsid w:val="00AC2041"/>
    <w:rsid w:val="00AC22C8"/>
    <w:rsid w:val="00AC2803"/>
    <w:rsid w:val="00AC2A86"/>
    <w:rsid w:val="00AC2E88"/>
    <w:rsid w:val="00AC324A"/>
    <w:rsid w:val="00AC356B"/>
    <w:rsid w:val="00AC3C3A"/>
    <w:rsid w:val="00AC3CB4"/>
    <w:rsid w:val="00AC4170"/>
    <w:rsid w:val="00AC42E4"/>
    <w:rsid w:val="00AC452D"/>
    <w:rsid w:val="00AC4541"/>
    <w:rsid w:val="00AC4658"/>
    <w:rsid w:val="00AC4A0B"/>
    <w:rsid w:val="00AC4A0D"/>
    <w:rsid w:val="00AC4AE1"/>
    <w:rsid w:val="00AC4AFC"/>
    <w:rsid w:val="00AC4F61"/>
    <w:rsid w:val="00AC4FE0"/>
    <w:rsid w:val="00AC505C"/>
    <w:rsid w:val="00AC523A"/>
    <w:rsid w:val="00AC53E2"/>
    <w:rsid w:val="00AC5522"/>
    <w:rsid w:val="00AC5673"/>
    <w:rsid w:val="00AC5843"/>
    <w:rsid w:val="00AC5995"/>
    <w:rsid w:val="00AC5CCE"/>
    <w:rsid w:val="00AC63B6"/>
    <w:rsid w:val="00AC6443"/>
    <w:rsid w:val="00AC6510"/>
    <w:rsid w:val="00AC6D94"/>
    <w:rsid w:val="00AC6DD5"/>
    <w:rsid w:val="00AC6ED8"/>
    <w:rsid w:val="00AC6EE4"/>
    <w:rsid w:val="00AC70E6"/>
    <w:rsid w:val="00AC74EA"/>
    <w:rsid w:val="00AC77AA"/>
    <w:rsid w:val="00AC77FB"/>
    <w:rsid w:val="00AC7A5C"/>
    <w:rsid w:val="00AD0219"/>
    <w:rsid w:val="00AD074C"/>
    <w:rsid w:val="00AD07BC"/>
    <w:rsid w:val="00AD0C61"/>
    <w:rsid w:val="00AD0CE7"/>
    <w:rsid w:val="00AD0D99"/>
    <w:rsid w:val="00AD1614"/>
    <w:rsid w:val="00AD174E"/>
    <w:rsid w:val="00AD1848"/>
    <w:rsid w:val="00AD1A03"/>
    <w:rsid w:val="00AD1A1A"/>
    <w:rsid w:val="00AD1AD8"/>
    <w:rsid w:val="00AD1C4C"/>
    <w:rsid w:val="00AD1C66"/>
    <w:rsid w:val="00AD1E6F"/>
    <w:rsid w:val="00AD1E7C"/>
    <w:rsid w:val="00AD1F07"/>
    <w:rsid w:val="00AD203C"/>
    <w:rsid w:val="00AD299A"/>
    <w:rsid w:val="00AD2D0A"/>
    <w:rsid w:val="00AD2D43"/>
    <w:rsid w:val="00AD2E7D"/>
    <w:rsid w:val="00AD3173"/>
    <w:rsid w:val="00AD390A"/>
    <w:rsid w:val="00AD3AA3"/>
    <w:rsid w:val="00AD3FD3"/>
    <w:rsid w:val="00AD445D"/>
    <w:rsid w:val="00AD45F0"/>
    <w:rsid w:val="00AD490C"/>
    <w:rsid w:val="00AD4A0C"/>
    <w:rsid w:val="00AD4AEB"/>
    <w:rsid w:val="00AD4C24"/>
    <w:rsid w:val="00AD4D26"/>
    <w:rsid w:val="00AD4DCD"/>
    <w:rsid w:val="00AD4ED4"/>
    <w:rsid w:val="00AD52CB"/>
    <w:rsid w:val="00AD53A0"/>
    <w:rsid w:val="00AD53B2"/>
    <w:rsid w:val="00AD553D"/>
    <w:rsid w:val="00AD573E"/>
    <w:rsid w:val="00AD5798"/>
    <w:rsid w:val="00AD59D5"/>
    <w:rsid w:val="00AD5D95"/>
    <w:rsid w:val="00AD5DBB"/>
    <w:rsid w:val="00AD5F7D"/>
    <w:rsid w:val="00AD603F"/>
    <w:rsid w:val="00AD606C"/>
    <w:rsid w:val="00AD62F9"/>
    <w:rsid w:val="00AD667B"/>
    <w:rsid w:val="00AD66B2"/>
    <w:rsid w:val="00AD6887"/>
    <w:rsid w:val="00AD7061"/>
    <w:rsid w:val="00AD7120"/>
    <w:rsid w:val="00AD7122"/>
    <w:rsid w:val="00AD725C"/>
    <w:rsid w:val="00AD7389"/>
    <w:rsid w:val="00AD7813"/>
    <w:rsid w:val="00AD7B0C"/>
    <w:rsid w:val="00AD7BF8"/>
    <w:rsid w:val="00AD7E27"/>
    <w:rsid w:val="00AD7F41"/>
    <w:rsid w:val="00AE0231"/>
    <w:rsid w:val="00AE02D2"/>
    <w:rsid w:val="00AE033A"/>
    <w:rsid w:val="00AE06AB"/>
    <w:rsid w:val="00AE07E3"/>
    <w:rsid w:val="00AE0831"/>
    <w:rsid w:val="00AE08C3"/>
    <w:rsid w:val="00AE08D7"/>
    <w:rsid w:val="00AE098D"/>
    <w:rsid w:val="00AE0F02"/>
    <w:rsid w:val="00AE100F"/>
    <w:rsid w:val="00AE11C6"/>
    <w:rsid w:val="00AE125A"/>
    <w:rsid w:val="00AE14BC"/>
    <w:rsid w:val="00AE16E8"/>
    <w:rsid w:val="00AE16EF"/>
    <w:rsid w:val="00AE1B1F"/>
    <w:rsid w:val="00AE1F8D"/>
    <w:rsid w:val="00AE2256"/>
    <w:rsid w:val="00AE2795"/>
    <w:rsid w:val="00AE28D5"/>
    <w:rsid w:val="00AE2A32"/>
    <w:rsid w:val="00AE2C87"/>
    <w:rsid w:val="00AE2CFA"/>
    <w:rsid w:val="00AE3091"/>
    <w:rsid w:val="00AE312D"/>
    <w:rsid w:val="00AE3180"/>
    <w:rsid w:val="00AE351D"/>
    <w:rsid w:val="00AE387F"/>
    <w:rsid w:val="00AE3B65"/>
    <w:rsid w:val="00AE3CA7"/>
    <w:rsid w:val="00AE3FF8"/>
    <w:rsid w:val="00AE4060"/>
    <w:rsid w:val="00AE41FB"/>
    <w:rsid w:val="00AE4321"/>
    <w:rsid w:val="00AE47F4"/>
    <w:rsid w:val="00AE4DD5"/>
    <w:rsid w:val="00AE5211"/>
    <w:rsid w:val="00AE54B1"/>
    <w:rsid w:val="00AE5555"/>
    <w:rsid w:val="00AE5692"/>
    <w:rsid w:val="00AE582B"/>
    <w:rsid w:val="00AE58B2"/>
    <w:rsid w:val="00AE5A62"/>
    <w:rsid w:val="00AE5A65"/>
    <w:rsid w:val="00AE5BCD"/>
    <w:rsid w:val="00AE5E06"/>
    <w:rsid w:val="00AE5FDB"/>
    <w:rsid w:val="00AE60B1"/>
    <w:rsid w:val="00AE6456"/>
    <w:rsid w:val="00AE64CF"/>
    <w:rsid w:val="00AE6566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BE"/>
    <w:rsid w:val="00AE7A80"/>
    <w:rsid w:val="00AE7C40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122C"/>
    <w:rsid w:val="00AF128D"/>
    <w:rsid w:val="00AF15CD"/>
    <w:rsid w:val="00AF177A"/>
    <w:rsid w:val="00AF18C7"/>
    <w:rsid w:val="00AF18E0"/>
    <w:rsid w:val="00AF1CAF"/>
    <w:rsid w:val="00AF1D53"/>
    <w:rsid w:val="00AF1D64"/>
    <w:rsid w:val="00AF1E97"/>
    <w:rsid w:val="00AF249E"/>
    <w:rsid w:val="00AF256D"/>
    <w:rsid w:val="00AF25D7"/>
    <w:rsid w:val="00AF2767"/>
    <w:rsid w:val="00AF2A31"/>
    <w:rsid w:val="00AF2B71"/>
    <w:rsid w:val="00AF2E8C"/>
    <w:rsid w:val="00AF301F"/>
    <w:rsid w:val="00AF3113"/>
    <w:rsid w:val="00AF3193"/>
    <w:rsid w:val="00AF3259"/>
    <w:rsid w:val="00AF367B"/>
    <w:rsid w:val="00AF3805"/>
    <w:rsid w:val="00AF3AB3"/>
    <w:rsid w:val="00AF3C3C"/>
    <w:rsid w:val="00AF3C88"/>
    <w:rsid w:val="00AF3CA6"/>
    <w:rsid w:val="00AF3CF6"/>
    <w:rsid w:val="00AF3D0F"/>
    <w:rsid w:val="00AF4182"/>
    <w:rsid w:val="00AF4371"/>
    <w:rsid w:val="00AF49ED"/>
    <w:rsid w:val="00AF504D"/>
    <w:rsid w:val="00AF52D7"/>
    <w:rsid w:val="00AF543F"/>
    <w:rsid w:val="00AF565D"/>
    <w:rsid w:val="00AF56AF"/>
    <w:rsid w:val="00AF5808"/>
    <w:rsid w:val="00AF60CA"/>
    <w:rsid w:val="00AF64C5"/>
    <w:rsid w:val="00AF6590"/>
    <w:rsid w:val="00AF6835"/>
    <w:rsid w:val="00AF6A58"/>
    <w:rsid w:val="00AF6C83"/>
    <w:rsid w:val="00AF6CD0"/>
    <w:rsid w:val="00AF6E09"/>
    <w:rsid w:val="00AF6FBE"/>
    <w:rsid w:val="00AF7174"/>
    <w:rsid w:val="00AF730F"/>
    <w:rsid w:val="00AF7D14"/>
    <w:rsid w:val="00AF7F1A"/>
    <w:rsid w:val="00B002FD"/>
    <w:rsid w:val="00B00328"/>
    <w:rsid w:val="00B00480"/>
    <w:rsid w:val="00B00533"/>
    <w:rsid w:val="00B0055C"/>
    <w:rsid w:val="00B00611"/>
    <w:rsid w:val="00B00667"/>
    <w:rsid w:val="00B01014"/>
    <w:rsid w:val="00B0152D"/>
    <w:rsid w:val="00B017BD"/>
    <w:rsid w:val="00B01801"/>
    <w:rsid w:val="00B01D89"/>
    <w:rsid w:val="00B02195"/>
    <w:rsid w:val="00B0220A"/>
    <w:rsid w:val="00B0247C"/>
    <w:rsid w:val="00B02650"/>
    <w:rsid w:val="00B02C13"/>
    <w:rsid w:val="00B02F04"/>
    <w:rsid w:val="00B02FCC"/>
    <w:rsid w:val="00B0303E"/>
    <w:rsid w:val="00B0332C"/>
    <w:rsid w:val="00B0340B"/>
    <w:rsid w:val="00B036AE"/>
    <w:rsid w:val="00B036CE"/>
    <w:rsid w:val="00B037B8"/>
    <w:rsid w:val="00B03819"/>
    <w:rsid w:val="00B039B9"/>
    <w:rsid w:val="00B03A8E"/>
    <w:rsid w:val="00B03AD9"/>
    <w:rsid w:val="00B040D1"/>
    <w:rsid w:val="00B0441E"/>
    <w:rsid w:val="00B04429"/>
    <w:rsid w:val="00B0491A"/>
    <w:rsid w:val="00B0494F"/>
    <w:rsid w:val="00B04C0B"/>
    <w:rsid w:val="00B04EBD"/>
    <w:rsid w:val="00B04F9C"/>
    <w:rsid w:val="00B05325"/>
    <w:rsid w:val="00B053C7"/>
    <w:rsid w:val="00B05418"/>
    <w:rsid w:val="00B0581E"/>
    <w:rsid w:val="00B05922"/>
    <w:rsid w:val="00B05D9D"/>
    <w:rsid w:val="00B060AC"/>
    <w:rsid w:val="00B060EB"/>
    <w:rsid w:val="00B061E6"/>
    <w:rsid w:val="00B06263"/>
    <w:rsid w:val="00B06272"/>
    <w:rsid w:val="00B0629F"/>
    <w:rsid w:val="00B064BA"/>
    <w:rsid w:val="00B064BB"/>
    <w:rsid w:val="00B064E7"/>
    <w:rsid w:val="00B0680B"/>
    <w:rsid w:val="00B069EF"/>
    <w:rsid w:val="00B06C90"/>
    <w:rsid w:val="00B06E53"/>
    <w:rsid w:val="00B07297"/>
    <w:rsid w:val="00B076C9"/>
    <w:rsid w:val="00B07725"/>
    <w:rsid w:val="00B0794F"/>
    <w:rsid w:val="00B079D7"/>
    <w:rsid w:val="00B07ACF"/>
    <w:rsid w:val="00B07DEA"/>
    <w:rsid w:val="00B07FCF"/>
    <w:rsid w:val="00B10021"/>
    <w:rsid w:val="00B101D1"/>
    <w:rsid w:val="00B102FA"/>
    <w:rsid w:val="00B105B2"/>
    <w:rsid w:val="00B10A26"/>
    <w:rsid w:val="00B10D51"/>
    <w:rsid w:val="00B10E25"/>
    <w:rsid w:val="00B10EB7"/>
    <w:rsid w:val="00B10F33"/>
    <w:rsid w:val="00B10F4D"/>
    <w:rsid w:val="00B10FC4"/>
    <w:rsid w:val="00B1122C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583"/>
    <w:rsid w:val="00B129AA"/>
    <w:rsid w:val="00B12C4D"/>
    <w:rsid w:val="00B12EAD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86D"/>
    <w:rsid w:val="00B14A87"/>
    <w:rsid w:val="00B14B0A"/>
    <w:rsid w:val="00B14B1F"/>
    <w:rsid w:val="00B14BFC"/>
    <w:rsid w:val="00B14C66"/>
    <w:rsid w:val="00B14D44"/>
    <w:rsid w:val="00B14F3A"/>
    <w:rsid w:val="00B15008"/>
    <w:rsid w:val="00B152DA"/>
    <w:rsid w:val="00B1541E"/>
    <w:rsid w:val="00B154C8"/>
    <w:rsid w:val="00B159EE"/>
    <w:rsid w:val="00B15B1E"/>
    <w:rsid w:val="00B16635"/>
    <w:rsid w:val="00B16753"/>
    <w:rsid w:val="00B168EB"/>
    <w:rsid w:val="00B16ABE"/>
    <w:rsid w:val="00B16C3A"/>
    <w:rsid w:val="00B16CF3"/>
    <w:rsid w:val="00B16D69"/>
    <w:rsid w:val="00B17026"/>
    <w:rsid w:val="00B171D9"/>
    <w:rsid w:val="00B172A9"/>
    <w:rsid w:val="00B179F9"/>
    <w:rsid w:val="00B17A65"/>
    <w:rsid w:val="00B17D23"/>
    <w:rsid w:val="00B17E33"/>
    <w:rsid w:val="00B17F7E"/>
    <w:rsid w:val="00B200B2"/>
    <w:rsid w:val="00B20575"/>
    <w:rsid w:val="00B20706"/>
    <w:rsid w:val="00B2077B"/>
    <w:rsid w:val="00B20781"/>
    <w:rsid w:val="00B20AF9"/>
    <w:rsid w:val="00B20F35"/>
    <w:rsid w:val="00B21013"/>
    <w:rsid w:val="00B21118"/>
    <w:rsid w:val="00B211BF"/>
    <w:rsid w:val="00B2143C"/>
    <w:rsid w:val="00B21810"/>
    <w:rsid w:val="00B21D31"/>
    <w:rsid w:val="00B21EF4"/>
    <w:rsid w:val="00B221C6"/>
    <w:rsid w:val="00B22434"/>
    <w:rsid w:val="00B22518"/>
    <w:rsid w:val="00B225AA"/>
    <w:rsid w:val="00B2282A"/>
    <w:rsid w:val="00B22A5D"/>
    <w:rsid w:val="00B22C05"/>
    <w:rsid w:val="00B2309F"/>
    <w:rsid w:val="00B232AF"/>
    <w:rsid w:val="00B2351A"/>
    <w:rsid w:val="00B236EF"/>
    <w:rsid w:val="00B23811"/>
    <w:rsid w:val="00B238D6"/>
    <w:rsid w:val="00B23EF5"/>
    <w:rsid w:val="00B24468"/>
    <w:rsid w:val="00B246CE"/>
    <w:rsid w:val="00B247D6"/>
    <w:rsid w:val="00B248B1"/>
    <w:rsid w:val="00B2499C"/>
    <w:rsid w:val="00B24B21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40B"/>
    <w:rsid w:val="00B26871"/>
    <w:rsid w:val="00B26B46"/>
    <w:rsid w:val="00B26BDE"/>
    <w:rsid w:val="00B26D64"/>
    <w:rsid w:val="00B27000"/>
    <w:rsid w:val="00B27015"/>
    <w:rsid w:val="00B2701D"/>
    <w:rsid w:val="00B270C4"/>
    <w:rsid w:val="00B27564"/>
    <w:rsid w:val="00B27848"/>
    <w:rsid w:val="00B279AF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D07"/>
    <w:rsid w:val="00B30DE6"/>
    <w:rsid w:val="00B30E2A"/>
    <w:rsid w:val="00B30E4D"/>
    <w:rsid w:val="00B31502"/>
    <w:rsid w:val="00B31552"/>
    <w:rsid w:val="00B31617"/>
    <w:rsid w:val="00B3177E"/>
    <w:rsid w:val="00B317D8"/>
    <w:rsid w:val="00B31C23"/>
    <w:rsid w:val="00B31F72"/>
    <w:rsid w:val="00B31FDA"/>
    <w:rsid w:val="00B320CB"/>
    <w:rsid w:val="00B32181"/>
    <w:rsid w:val="00B3234D"/>
    <w:rsid w:val="00B323ED"/>
    <w:rsid w:val="00B326C9"/>
    <w:rsid w:val="00B32775"/>
    <w:rsid w:val="00B32818"/>
    <w:rsid w:val="00B32990"/>
    <w:rsid w:val="00B32A81"/>
    <w:rsid w:val="00B32B3D"/>
    <w:rsid w:val="00B32C69"/>
    <w:rsid w:val="00B330FF"/>
    <w:rsid w:val="00B33152"/>
    <w:rsid w:val="00B334E9"/>
    <w:rsid w:val="00B33676"/>
    <w:rsid w:val="00B3374B"/>
    <w:rsid w:val="00B34151"/>
    <w:rsid w:val="00B343AD"/>
    <w:rsid w:val="00B344D4"/>
    <w:rsid w:val="00B346F1"/>
    <w:rsid w:val="00B349BE"/>
    <w:rsid w:val="00B349EB"/>
    <w:rsid w:val="00B34AE5"/>
    <w:rsid w:val="00B3515B"/>
    <w:rsid w:val="00B35196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7073"/>
    <w:rsid w:val="00B370C1"/>
    <w:rsid w:val="00B370CA"/>
    <w:rsid w:val="00B37550"/>
    <w:rsid w:val="00B37674"/>
    <w:rsid w:val="00B3769C"/>
    <w:rsid w:val="00B376AF"/>
    <w:rsid w:val="00B377A6"/>
    <w:rsid w:val="00B37A00"/>
    <w:rsid w:val="00B37EF9"/>
    <w:rsid w:val="00B406F2"/>
    <w:rsid w:val="00B4089C"/>
    <w:rsid w:val="00B40AE8"/>
    <w:rsid w:val="00B40B45"/>
    <w:rsid w:val="00B40BDF"/>
    <w:rsid w:val="00B40C63"/>
    <w:rsid w:val="00B40DCF"/>
    <w:rsid w:val="00B41097"/>
    <w:rsid w:val="00B41307"/>
    <w:rsid w:val="00B41650"/>
    <w:rsid w:val="00B41693"/>
    <w:rsid w:val="00B418A3"/>
    <w:rsid w:val="00B4191B"/>
    <w:rsid w:val="00B41997"/>
    <w:rsid w:val="00B41A55"/>
    <w:rsid w:val="00B41D20"/>
    <w:rsid w:val="00B421F6"/>
    <w:rsid w:val="00B422F7"/>
    <w:rsid w:val="00B424A0"/>
    <w:rsid w:val="00B42816"/>
    <w:rsid w:val="00B42936"/>
    <w:rsid w:val="00B42ACE"/>
    <w:rsid w:val="00B42B06"/>
    <w:rsid w:val="00B42B8A"/>
    <w:rsid w:val="00B42E95"/>
    <w:rsid w:val="00B4301D"/>
    <w:rsid w:val="00B43432"/>
    <w:rsid w:val="00B43873"/>
    <w:rsid w:val="00B43A8B"/>
    <w:rsid w:val="00B43C3B"/>
    <w:rsid w:val="00B43D77"/>
    <w:rsid w:val="00B43E90"/>
    <w:rsid w:val="00B440AC"/>
    <w:rsid w:val="00B4415D"/>
    <w:rsid w:val="00B4417A"/>
    <w:rsid w:val="00B44386"/>
    <w:rsid w:val="00B445DD"/>
    <w:rsid w:val="00B44690"/>
    <w:rsid w:val="00B44708"/>
    <w:rsid w:val="00B447F4"/>
    <w:rsid w:val="00B448B1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719"/>
    <w:rsid w:val="00B45AE8"/>
    <w:rsid w:val="00B45B35"/>
    <w:rsid w:val="00B45B52"/>
    <w:rsid w:val="00B45B59"/>
    <w:rsid w:val="00B45C42"/>
    <w:rsid w:val="00B45D4F"/>
    <w:rsid w:val="00B45E08"/>
    <w:rsid w:val="00B45E47"/>
    <w:rsid w:val="00B467BE"/>
    <w:rsid w:val="00B46891"/>
    <w:rsid w:val="00B46920"/>
    <w:rsid w:val="00B474A8"/>
    <w:rsid w:val="00B47586"/>
    <w:rsid w:val="00B47743"/>
    <w:rsid w:val="00B47C62"/>
    <w:rsid w:val="00B47D4D"/>
    <w:rsid w:val="00B47F2E"/>
    <w:rsid w:val="00B47FD4"/>
    <w:rsid w:val="00B500B7"/>
    <w:rsid w:val="00B50240"/>
    <w:rsid w:val="00B502BD"/>
    <w:rsid w:val="00B50306"/>
    <w:rsid w:val="00B50467"/>
    <w:rsid w:val="00B504C2"/>
    <w:rsid w:val="00B507FE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C90"/>
    <w:rsid w:val="00B51DF1"/>
    <w:rsid w:val="00B51EE1"/>
    <w:rsid w:val="00B52374"/>
    <w:rsid w:val="00B5254C"/>
    <w:rsid w:val="00B527EB"/>
    <w:rsid w:val="00B52A09"/>
    <w:rsid w:val="00B52AB9"/>
    <w:rsid w:val="00B52E79"/>
    <w:rsid w:val="00B52F74"/>
    <w:rsid w:val="00B531A3"/>
    <w:rsid w:val="00B531AC"/>
    <w:rsid w:val="00B53311"/>
    <w:rsid w:val="00B5361A"/>
    <w:rsid w:val="00B53762"/>
    <w:rsid w:val="00B5379B"/>
    <w:rsid w:val="00B537F2"/>
    <w:rsid w:val="00B53D69"/>
    <w:rsid w:val="00B53F6D"/>
    <w:rsid w:val="00B54264"/>
    <w:rsid w:val="00B54285"/>
    <w:rsid w:val="00B543C5"/>
    <w:rsid w:val="00B5467D"/>
    <w:rsid w:val="00B54B43"/>
    <w:rsid w:val="00B55018"/>
    <w:rsid w:val="00B5515C"/>
    <w:rsid w:val="00B5518C"/>
    <w:rsid w:val="00B5519A"/>
    <w:rsid w:val="00B556D7"/>
    <w:rsid w:val="00B55846"/>
    <w:rsid w:val="00B558AA"/>
    <w:rsid w:val="00B55AF5"/>
    <w:rsid w:val="00B55BAA"/>
    <w:rsid w:val="00B55F2F"/>
    <w:rsid w:val="00B55F65"/>
    <w:rsid w:val="00B56579"/>
    <w:rsid w:val="00B565B5"/>
    <w:rsid w:val="00B56A52"/>
    <w:rsid w:val="00B56AB6"/>
    <w:rsid w:val="00B56BDD"/>
    <w:rsid w:val="00B56F3D"/>
    <w:rsid w:val="00B57056"/>
    <w:rsid w:val="00B5710A"/>
    <w:rsid w:val="00B57276"/>
    <w:rsid w:val="00B574B5"/>
    <w:rsid w:val="00B57F3D"/>
    <w:rsid w:val="00B57F72"/>
    <w:rsid w:val="00B607DF"/>
    <w:rsid w:val="00B6090D"/>
    <w:rsid w:val="00B610E1"/>
    <w:rsid w:val="00B61425"/>
    <w:rsid w:val="00B614FA"/>
    <w:rsid w:val="00B61710"/>
    <w:rsid w:val="00B61756"/>
    <w:rsid w:val="00B61844"/>
    <w:rsid w:val="00B6193F"/>
    <w:rsid w:val="00B61BFC"/>
    <w:rsid w:val="00B61EAF"/>
    <w:rsid w:val="00B6253B"/>
    <w:rsid w:val="00B62B40"/>
    <w:rsid w:val="00B62B62"/>
    <w:rsid w:val="00B62D1D"/>
    <w:rsid w:val="00B62F5D"/>
    <w:rsid w:val="00B62FF2"/>
    <w:rsid w:val="00B6306C"/>
    <w:rsid w:val="00B6310C"/>
    <w:rsid w:val="00B635CB"/>
    <w:rsid w:val="00B6369D"/>
    <w:rsid w:val="00B637A5"/>
    <w:rsid w:val="00B63856"/>
    <w:rsid w:val="00B63ABB"/>
    <w:rsid w:val="00B63D83"/>
    <w:rsid w:val="00B644F6"/>
    <w:rsid w:val="00B6450C"/>
    <w:rsid w:val="00B645C3"/>
    <w:rsid w:val="00B64696"/>
    <w:rsid w:val="00B648A3"/>
    <w:rsid w:val="00B64AA5"/>
    <w:rsid w:val="00B64C3F"/>
    <w:rsid w:val="00B64F8D"/>
    <w:rsid w:val="00B64F95"/>
    <w:rsid w:val="00B64F9B"/>
    <w:rsid w:val="00B651EA"/>
    <w:rsid w:val="00B656EB"/>
    <w:rsid w:val="00B6585D"/>
    <w:rsid w:val="00B65ABA"/>
    <w:rsid w:val="00B65DDA"/>
    <w:rsid w:val="00B65F6A"/>
    <w:rsid w:val="00B65FAC"/>
    <w:rsid w:val="00B664AC"/>
    <w:rsid w:val="00B664EF"/>
    <w:rsid w:val="00B66867"/>
    <w:rsid w:val="00B66A9E"/>
    <w:rsid w:val="00B66CA2"/>
    <w:rsid w:val="00B670E4"/>
    <w:rsid w:val="00B67126"/>
    <w:rsid w:val="00B6748C"/>
    <w:rsid w:val="00B674E5"/>
    <w:rsid w:val="00B67674"/>
    <w:rsid w:val="00B6784F"/>
    <w:rsid w:val="00B700C4"/>
    <w:rsid w:val="00B7022D"/>
    <w:rsid w:val="00B7025B"/>
    <w:rsid w:val="00B70436"/>
    <w:rsid w:val="00B70A0A"/>
    <w:rsid w:val="00B70A1C"/>
    <w:rsid w:val="00B70ADE"/>
    <w:rsid w:val="00B70EB2"/>
    <w:rsid w:val="00B70EBF"/>
    <w:rsid w:val="00B70FC6"/>
    <w:rsid w:val="00B70FE2"/>
    <w:rsid w:val="00B7137B"/>
    <w:rsid w:val="00B71AEE"/>
    <w:rsid w:val="00B71BF4"/>
    <w:rsid w:val="00B71DD9"/>
    <w:rsid w:val="00B72076"/>
    <w:rsid w:val="00B72364"/>
    <w:rsid w:val="00B723E1"/>
    <w:rsid w:val="00B7256E"/>
    <w:rsid w:val="00B7294B"/>
    <w:rsid w:val="00B72BF0"/>
    <w:rsid w:val="00B72FE6"/>
    <w:rsid w:val="00B7302E"/>
    <w:rsid w:val="00B7327D"/>
    <w:rsid w:val="00B73553"/>
    <w:rsid w:val="00B736B7"/>
    <w:rsid w:val="00B73787"/>
    <w:rsid w:val="00B738C1"/>
    <w:rsid w:val="00B73908"/>
    <w:rsid w:val="00B73AEB"/>
    <w:rsid w:val="00B73DD2"/>
    <w:rsid w:val="00B73FF6"/>
    <w:rsid w:val="00B74021"/>
    <w:rsid w:val="00B7453A"/>
    <w:rsid w:val="00B74589"/>
    <w:rsid w:val="00B74747"/>
    <w:rsid w:val="00B74C20"/>
    <w:rsid w:val="00B74D6E"/>
    <w:rsid w:val="00B74DC8"/>
    <w:rsid w:val="00B75676"/>
    <w:rsid w:val="00B75A56"/>
    <w:rsid w:val="00B75B47"/>
    <w:rsid w:val="00B75B92"/>
    <w:rsid w:val="00B75CF1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FD2"/>
    <w:rsid w:val="00B7723E"/>
    <w:rsid w:val="00B773C1"/>
    <w:rsid w:val="00B77757"/>
    <w:rsid w:val="00B777EE"/>
    <w:rsid w:val="00B77A1A"/>
    <w:rsid w:val="00B77B28"/>
    <w:rsid w:val="00B77C18"/>
    <w:rsid w:val="00B77F27"/>
    <w:rsid w:val="00B804BD"/>
    <w:rsid w:val="00B80745"/>
    <w:rsid w:val="00B80783"/>
    <w:rsid w:val="00B808C1"/>
    <w:rsid w:val="00B80B4E"/>
    <w:rsid w:val="00B80F99"/>
    <w:rsid w:val="00B80FD8"/>
    <w:rsid w:val="00B81436"/>
    <w:rsid w:val="00B8147E"/>
    <w:rsid w:val="00B818ED"/>
    <w:rsid w:val="00B81B26"/>
    <w:rsid w:val="00B81CC2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F23"/>
    <w:rsid w:val="00B8304C"/>
    <w:rsid w:val="00B8335F"/>
    <w:rsid w:val="00B835C4"/>
    <w:rsid w:val="00B83688"/>
    <w:rsid w:val="00B8369C"/>
    <w:rsid w:val="00B83B56"/>
    <w:rsid w:val="00B83D8D"/>
    <w:rsid w:val="00B84188"/>
    <w:rsid w:val="00B84702"/>
    <w:rsid w:val="00B84D07"/>
    <w:rsid w:val="00B850E2"/>
    <w:rsid w:val="00B851CB"/>
    <w:rsid w:val="00B8529B"/>
    <w:rsid w:val="00B85540"/>
    <w:rsid w:val="00B855A4"/>
    <w:rsid w:val="00B856DF"/>
    <w:rsid w:val="00B85B71"/>
    <w:rsid w:val="00B85EE0"/>
    <w:rsid w:val="00B85F9F"/>
    <w:rsid w:val="00B86081"/>
    <w:rsid w:val="00B861A7"/>
    <w:rsid w:val="00B862DC"/>
    <w:rsid w:val="00B86531"/>
    <w:rsid w:val="00B86974"/>
    <w:rsid w:val="00B86B03"/>
    <w:rsid w:val="00B86BF2"/>
    <w:rsid w:val="00B86C7C"/>
    <w:rsid w:val="00B8713A"/>
    <w:rsid w:val="00B871CD"/>
    <w:rsid w:val="00B872C3"/>
    <w:rsid w:val="00B87330"/>
    <w:rsid w:val="00B874D9"/>
    <w:rsid w:val="00B877CF"/>
    <w:rsid w:val="00B878CD"/>
    <w:rsid w:val="00B879D8"/>
    <w:rsid w:val="00B87D5A"/>
    <w:rsid w:val="00B87DD9"/>
    <w:rsid w:val="00B87E2B"/>
    <w:rsid w:val="00B90313"/>
    <w:rsid w:val="00B906AB"/>
    <w:rsid w:val="00B908AA"/>
    <w:rsid w:val="00B90955"/>
    <w:rsid w:val="00B90DE1"/>
    <w:rsid w:val="00B90FB7"/>
    <w:rsid w:val="00B9111E"/>
    <w:rsid w:val="00B912AB"/>
    <w:rsid w:val="00B917C5"/>
    <w:rsid w:val="00B917F6"/>
    <w:rsid w:val="00B918AD"/>
    <w:rsid w:val="00B91978"/>
    <w:rsid w:val="00B91B1A"/>
    <w:rsid w:val="00B91F96"/>
    <w:rsid w:val="00B9207C"/>
    <w:rsid w:val="00B920E2"/>
    <w:rsid w:val="00B92124"/>
    <w:rsid w:val="00B9254C"/>
    <w:rsid w:val="00B928A7"/>
    <w:rsid w:val="00B93131"/>
    <w:rsid w:val="00B93258"/>
    <w:rsid w:val="00B93723"/>
    <w:rsid w:val="00B9373D"/>
    <w:rsid w:val="00B93958"/>
    <w:rsid w:val="00B93F6B"/>
    <w:rsid w:val="00B940B7"/>
    <w:rsid w:val="00B940F1"/>
    <w:rsid w:val="00B9432E"/>
    <w:rsid w:val="00B9435F"/>
    <w:rsid w:val="00B945AE"/>
    <w:rsid w:val="00B945CA"/>
    <w:rsid w:val="00B94920"/>
    <w:rsid w:val="00B94E54"/>
    <w:rsid w:val="00B94E7F"/>
    <w:rsid w:val="00B94EDD"/>
    <w:rsid w:val="00B9529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BC"/>
    <w:rsid w:val="00B9734A"/>
    <w:rsid w:val="00B977DF"/>
    <w:rsid w:val="00B97AEE"/>
    <w:rsid w:val="00B97F7D"/>
    <w:rsid w:val="00BA0311"/>
    <w:rsid w:val="00BA0317"/>
    <w:rsid w:val="00BA0D26"/>
    <w:rsid w:val="00BA0DFA"/>
    <w:rsid w:val="00BA0E13"/>
    <w:rsid w:val="00BA0E66"/>
    <w:rsid w:val="00BA0FD3"/>
    <w:rsid w:val="00BA1158"/>
    <w:rsid w:val="00BA123C"/>
    <w:rsid w:val="00BA12DA"/>
    <w:rsid w:val="00BA15A8"/>
    <w:rsid w:val="00BA1662"/>
    <w:rsid w:val="00BA17B4"/>
    <w:rsid w:val="00BA1ADD"/>
    <w:rsid w:val="00BA1C73"/>
    <w:rsid w:val="00BA1FF2"/>
    <w:rsid w:val="00BA2298"/>
    <w:rsid w:val="00BA25F9"/>
    <w:rsid w:val="00BA262C"/>
    <w:rsid w:val="00BA3533"/>
    <w:rsid w:val="00BA3661"/>
    <w:rsid w:val="00BA3694"/>
    <w:rsid w:val="00BA39DA"/>
    <w:rsid w:val="00BA3A7D"/>
    <w:rsid w:val="00BA3B7A"/>
    <w:rsid w:val="00BA3F04"/>
    <w:rsid w:val="00BA402B"/>
    <w:rsid w:val="00BA4325"/>
    <w:rsid w:val="00BA4F5C"/>
    <w:rsid w:val="00BA5273"/>
    <w:rsid w:val="00BA5466"/>
    <w:rsid w:val="00BA5528"/>
    <w:rsid w:val="00BA588E"/>
    <w:rsid w:val="00BA5B64"/>
    <w:rsid w:val="00BA5BD2"/>
    <w:rsid w:val="00BA5CF3"/>
    <w:rsid w:val="00BA6A48"/>
    <w:rsid w:val="00BA6F55"/>
    <w:rsid w:val="00BA70A1"/>
    <w:rsid w:val="00BA70BB"/>
    <w:rsid w:val="00BA7121"/>
    <w:rsid w:val="00BA77D4"/>
    <w:rsid w:val="00BA7908"/>
    <w:rsid w:val="00BA7B40"/>
    <w:rsid w:val="00BA7C0F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BC0"/>
    <w:rsid w:val="00BB0DA1"/>
    <w:rsid w:val="00BB0E7F"/>
    <w:rsid w:val="00BB1040"/>
    <w:rsid w:val="00BB1391"/>
    <w:rsid w:val="00BB13D0"/>
    <w:rsid w:val="00BB1482"/>
    <w:rsid w:val="00BB1707"/>
    <w:rsid w:val="00BB17D4"/>
    <w:rsid w:val="00BB1972"/>
    <w:rsid w:val="00BB1A52"/>
    <w:rsid w:val="00BB1CC3"/>
    <w:rsid w:val="00BB1F35"/>
    <w:rsid w:val="00BB259F"/>
    <w:rsid w:val="00BB25E1"/>
    <w:rsid w:val="00BB2665"/>
    <w:rsid w:val="00BB2A9E"/>
    <w:rsid w:val="00BB2CA0"/>
    <w:rsid w:val="00BB2D2B"/>
    <w:rsid w:val="00BB2F87"/>
    <w:rsid w:val="00BB2FBA"/>
    <w:rsid w:val="00BB32E1"/>
    <w:rsid w:val="00BB3738"/>
    <w:rsid w:val="00BB3B28"/>
    <w:rsid w:val="00BB3CA0"/>
    <w:rsid w:val="00BB43B0"/>
    <w:rsid w:val="00BB43EB"/>
    <w:rsid w:val="00BB4550"/>
    <w:rsid w:val="00BB4601"/>
    <w:rsid w:val="00BB47C9"/>
    <w:rsid w:val="00BB49BA"/>
    <w:rsid w:val="00BB4AD6"/>
    <w:rsid w:val="00BB4C05"/>
    <w:rsid w:val="00BB4D8B"/>
    <w:rsid w:val="00BB5375"/>
    <w:rsid w:val="00BB55E8"/>
    <w:rsid w:val="00BB56E1"/>
    <w:rsid w:val="00BB5B47"/>
    <w:rsid w:val="00BB5C14"/>
    <w:rsid w:val="00BB5DC4"/>
    <w:rsid w:val="00BB5E05"/>
    <w:rsid w:val="00BB60F3"/>
    <w:rsid w:val="00BB61EB"/>
    <w:rsid w:val="00BB6303"/>
    <w:rsid w:val="00BB6582"/>
    <w:rsid w:val="00BB696F"/>
    <w:rsid w:val="00BB6C71"/>
    <w:rsid w:val="00BB6C80"/>
    <w:rsid w:val="00BB6E72"/>
    <w:rsid w:val="00BB6F6C"/>
    <w:rsid w:val="00BB7066"/>
    <w:rsid w:val="00BB719B"/>
    <w:rsid w:val="00BB779B"/>
    <w:rsid w:val="00BB77A0"/>
    <w:rsid w:val="00BB7895"/>
    <w:rsid w:val="00BB79AD"/>
    <w:rsid w:val="00BB7AD7"/>
    <w:rsid w:val="00BB7FC5"/>
    <w:rsid w:val="00BC01EF"/>
    <w:rsid w:val="00BC07D8"/>
    <w:rsid w:val="00BC0975"/>
    <w:rsid w:val="00BC0B17"/>
    <w:rsid w:val="00BC0B6A"/>
    <w:rsid w:val="00BC10E3"/>
    <w:rsid w:val="00BC13DF"/>
    <w:rsid w:val="00BC1490"/>
    <w:rsid w:val="00BC1564"/>
    <w:rsid w:val="00BC160C"/>
    <w:rsid w:val="00BC1734"/>
    <w:rsid w:val="00BC1821"/>
    <w:rsid w:val="00BC1837"/>
    <w:rsid w:val="00BC1ADF"/>
    <w:rsid w:val="00BC1CB4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D04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4347"/>
    <w:rsid w:val="00BC44B8"/>
    <w:rsid w:val="00BC4830"/>
    <w:rsid w:val="00BC48A6"/>
    <w:rsid w:val="00BC4BFB"/>
    <w:rsid w:val="00BC4DA5"/>
    <w:rsid w:val="00BC53B0"/>
    <w:rsid w:val="00BC544E"/>
    <w:rsid w:val="00BC56A8"/>
    <w:rsid w:val="00BC5FB7"/>
    <w:rsid w:val="00BC6008"/>
    <w:rsid w:val="00BC609C"/>
    <w:rsid w:val="00BC621B"/>
    <w:rsid w:val="00BC6454"/>
    <w:rsid w:val="00BC6565"/>
    <w:rsid w:val="00BC6813"/>
    <w:rsid w:val="00BC68BC"/>
    <w:rsid w:val="00BC6E28"/>
    <w:rsid w:val="00BC6E43"/>
    <w:rsid w:val="00BC7241"/>
    <w:rsid w:val="00BC72EB"/>
    <w:rsid w:val="00BC78A6"/>
    <w:rsid w:val="00BC7B09"/>
    <w:rsid w:val="00BC7C25"/>
    <w:rsid w:val="00BC7DAD"/>
    <w:rsid w:val="00BD017E"/>
    <w:rsid w:val="00BD021F"/>
    <w:rsid w:val="00BD023D"/>
    <w:rsid w:val="00BD02D3"/>
    <w:rsid w:val="00BD0624"/>
    <w:rsid w:val="00BD06B0"/>
    <w:rsid w:val="00BD08EE"/>
    <w:rsid w:val="00BD08F9"/>
    <w:rsid w:val="00BD0E8A"/>
    <w:rsid w:val="00BD11A5"/>
    <w:rsid w:val="00BD11F7"/>
    <w:rsid w:val="00BD1397"/>
    <w:rsid w:val="00BD144B"/>
    <w:rsid w:val="00BD14C7"/>
    <w:rsid w:val="00BD15E9"/>
    <w:rsid w:val="00BD16A1"/>
    <w:rsid w:val="00BD179E"/>
    <w:rsid w:val="00BD1A15"/>
    <w:rsid w:val="00BD1B00"/>
    <w:rsid w:val="00BD1BF3"/>
    <w:rsid w:val="00BD1C3C"/>
    <w:rsid w:val="00BD20EA"/>
    <w:rsid w:val="00BD2338"/>
    <w:rsid w:val="00BD2694"/>
    <w:rsid w:val="00BD29B8"/>
    <w:rsid w:val="00BD2A0A"/>
    <w:rsid w:val="00BD2DBD"/>
    <w:rsid w:val="00BD3166"/>
    <w:rsid w:val="00BD3320"/>
    <w:rsid w:val="00BD34FF"/>
    <w:rsid w:val="00BD3542"/>
    <w:rsid w:val="00BD35C8"/>
    <w:rsid w:val="00BD35DA"/>
    <w:rsid w:val="00BD36AA"/>
    <w:rsid w:val="00BD371A"/>
    <w:rsid w:val="00BD3B1B"/>
    <w:rsid w:val="00BD3D0B"/>
    <w:rsid w:val="00BD4A13"/>
    <w:rsid w:val="00BD4EDF"/>
    <w:rsid w:val="00BD52CB"/>
    <w:rsid w:val="00BD5543"/>
    <w:rsid w:val="00BD5547"/>
    <w:rsid w:val="00BD58ED"/>
    <w:rsid w:val="00BD5B49"/>
    <w:rsid w:val="00BD5CCB"/>
    <w:rsid w:val="00BD5CF4"/>
    <w:rsid w:val="00BD61CD"/>
    <w:rsid w:val="00BD62B9"/>
    <w:rsid w:val="00BD647A"/>
    <w:rsid w:val="00BD6531"/>
    <w:rsid w:val="00BD6BB6"/>
    <w:rsid w:val="00BD6CD1"/>
    <w:rsid w:val="00BD6DFC"/>
    <w:rsid w:val="00BD6FF1"/>
    <w:rsid w:val="00BD7398"/>
    <w:rsid w:val="00BD7460"/>
    <w:rsid w:val="00BD785A"/>
    <w:rsid w:val="00BD7BBA"/>
    <w:rsid w:val="00BD7E7F"/>
    <w:rsid w:val="00BE00D9"/>
    <w:rsid w:val="00BE0197"/>
    <w:rsid w:val="00BE05EB"/>
    <w:rsid w:val="00BE096E"/>
    <w:rsid w:val="00BE1401"/>
    <w:rsid w:val="00BE149A"/>
    <w:rsid w:val="00BE16E9"/>
    <w:rsid w:val="00BE1CB7"/>
    <w:rsid w:val="00BE1FC9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AB8"/>
    <w:rsid w:val="00BE4EB2"/>
    <w:rsid w:val="00BE5492"/>
    <w:rsid w:val="00BE552B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E9C"/>
    <w:rsid w:val="00BE6EE7"/>
    <w:rsid w:val="00BE6F8D"/>
    <w:rsid w:val="00BE7A75"/>
    <w:rsid w:val="00BE7C03"/>
    <w:rsid w:val="00BE7D6D"/>
    <w:rsid w:val="00BF0334"/>
    <w:rsid w:val="00BF0CC3"/>
    <w:rsid w:val="00BF0D9E"/>
    <w:rsid w:val="00BF0FF2"/>
    <w:rsid w:val="00BF101F"/>
    <w:rsid w:val="00BF11FC"/>
    <w:rsid w:val="00BF1672"/>
    <w:rsid w:val="00BF17E0"/>
    <w:rsid w:val="00BF1C00"/>
    <w:rsid w:val="00BF1DA5"/>
    <w:rsid w:val="00BF1F72"/>
    <w:rsid w:val="00BF2289"/>
    <w:rsid w:val="00BF23D8"/>
    <w:rsid w:val="00BF27AD"/>
    <w:rsid w:val="00BF287D"/>
    <w:rsid w:val="00BF2B10"/>
    <w:rsid w:val="00BF2E0A"/>
    <w:rsid w:val="00BF31EB"/>
    <w:rsid w:val="00BF32A7"/>
    <w:rsid w:val="00BF35BC"/>
    <w:rsid w:val="00BF38FE"/>
    <w:rsid w:val="00BF3A4D"/>
    <w:rsid w:val="00BF3AE7"/>
    <w:rsid w:val="00BF3D49"/>
    <w:rsid w:val="00BF3E5F"/>
    <w:rsid w:val="00BF441D"/>
    <w:rsid w:val="00BF4BF8"/>
    <w:rsid w:val="00BF4C32"/>
    <w:rsid w:val="00BF4C33"/>
    <w:rsid w:val="00BF502E"/>
    <w:rsid w:val="00BF5111"/>
    <w:rsid w:val="00BF53CA"/>
    <w:rsid w:val="00BF551A"/>
    <w:rsid w:val="00BF5776"/>
    <w:rsid w:val="00BF58EE"/>
    <w:rsid w:val="00BF5A89"/>
    <w:rsid w:val="00BF5AB4"/>
    <w:rsid w:val="00BF5B34"/>
    <w:rsid w:val="00BF5C1F"/>
    <w:rsid w:val="00BF5DA9"/>
    <w:rsid w:val="00BF5F4A"/>
    <w:rsid w:val="00BF615A"/>
    <w:rsid w:val="00BF642C"/>
    <w:rsid w:val="00BF6E05"/>
    <w:rsid w:val="00BF734E"/>
    <w:rsid w:val="00BF73AA"/>
    <w:rsid w:val="00BF73E6"/>
    <w:rsid w:val="00BF791A"/>
    <w:rsid w:val="00BF7B65"/>
    <w:rsid w:val="00BF7D8D"/>
    <w:rsid w:val="00BF7EEF"/>
    <w:rsid w:val="00C000F0"/>
    <w:rsid w:val="00C00699"/>
    <w:rsid w:val="00C009DC"/>
    <w:rsid w:val="00C00ECC"/>
    <w:rsid w:val="00C00ED2"/>
    <w:rsid w:val="00C0141C"/>
    <w:rsid w:val="00C01720"/>
    <w:rsid w:val="00C01889"/>
    <w:rsid w:val="00C01985"/>
    <w:rsid w:val="00C01B44"/>
    <w:rsid w:val="00C01E43"/>
    <w:rsid w:val="00C01FFB"/>
    <w:rsid w:val="00C021AB"/>
    <w:rsid w:val="00C02204"/>
    <w:rsid w:val="00C02476"/>
    <w:rsid w:val="00C024D4"/>
    <w:rsid w:val="00C025C9"/>
    <w:rsid w:val="00C02623"/>
    <w:rsid w:val="00C027F5"/>
    <w:rsid w:val="00C02881"/>
    <w:rsid w:val="00C02BA3"/>
    <w:rsid w:val="00C02DF8"/>
    <w:rsid w:val="00C02E25"/>
    <w:rsid w:val="00C02FAD"/>
    <w:rsid w:val="00C02FF0"/>
    <w:rsid w:val="00C03042"/>
    <w:rsid w:val="00C03608"/>
    <w:rsid w:val="00C03B41"/>
    <w:rsid w:val="00C03CF1"/>
    <w:rsid w:val="00C03D6F"/>
    <w:rsid w:val="00C0412B"/>
    <w:rsid w:val="00C043A3"/>
    <w:rsid w:val="00C049BB"/>
    <w:rsid w:val="00C04A87"/>
    <w:rsid w:val="00C04CEC"/>
    <w:rsid w:val="00C04E55"/>
    <w:rsid w:val="00C05119"/>
    <w:rsid w:val="00C05699"/>
    <w:rsid w:val="00C056B7"/>
    <w:rsid w:val="00C05D78"/>
    <w:rsid w:val="00C05F40"/>
    <w:rsid w:val="00C0631C"/>
    <w:rsid w:val="00C0645C"/>
    <w:rsid w:val="00C06701"/>
    <w:rsid w:val="00C068ED"/>
    <w:rsid w:val="00C06939"/>
    <w:rsid w:val="00C069B2"/>
    <w:rsid w:val="00C06E81"/>
    <w:rsid w:val="00C07119"/>
    <w:rsid w:val="00C0724D"/>
    <w:rsid w:val="00C072C9"/>
    <w:rsid w:val="00C079EC"/>
    <w:rsid w:val="00C07E23"/>
    <w:rsid w:val="00C10154"/>
    <w:rsid w:val="00C104F9"/>
    <w:rsid w:val="00C10514"/>
    <w:rsid w:val="00C105C0"/>
    <w:rsid w:val="00C10774"/>
    <w:rsid w:val="00C107E1"/>
    <w:rsid w:val="00C10944"/>
    <w:rsid w:val="00C10B84"/>
    <w:rsid w:val="00C10E2E"/>
    <w:rsid w:val="00C10F55"/>
    <w:rsid w:val="00C112F1"/>
    <w:rsid w:val="00C115B5"/>
    <w:rsid w:val="00C11790"/>
    <w:rsid w:val="00C11A24"/>
    <w:rsid w:val="00C11E7C"/>
    <w:rsid w:val="00C12309"/>
    <w:rsid w:val="00C123EB"/>
    <w:rsid w:val="00C1243F"/>
    <w:rsid w:val="00C124B6"/>
    <w:rsid w:val="00C12810"/>
    <w:rsid w:val="00C128EA"/>
    <w:rsid w:val="00C129B7"/>
    <w:rsid w:val="00C12D20"/>
    <w:rsid w:val="00C12E72"/>
    <w:rsid w:val="00C1337C"/>
    <w:rsid w:val="00C138D0"/>
    <w:rsid w:val="00C13BBF"/>
    <w:rsid w:val="00C14461"/>
    <w:rsid w:val="00C1453F"/>
    <w:rsid w:val="00C146EF"/>
    <w:rsid w:val="00C1484C"/>
    <w:rsid w:val="00C1489C"/>
    <w:rsid w:val="00C14BCC"/>
    <w:rsid w:val="00C156B6"/>
    <w:rsid w:val="00C1580D"/>
    <w:rsid w:val="00C159CC"/>
    <w:rsid w:val="00C15ABC"/>
    <w:rsid w:val="00C15B80"/>
    <w:rsid w:val="00C1619E"/>
    <w:rsid w:val="00C16447"/>
    <w:rsid w:val="00C16F78"/>
    <w:rsid w:val="00C17080"/>
    <w:rsid w:val="00C170A5"/>
    <w:rsid w:val="00C17FFB"/>
    <w:rsid w:val="00C2032E"/>
    <w:rsid w:val="00C204D0"/>
    <w:rsid w:val="00C205EC"/>
    <w:rsid w:val="00C206B4"/>
    <w:rsid w:val="00C2108A"/>
    <w:rsid w:val="00C210C9"/>
    <w:rsid w:val="00C2123C"/>
    <w:rsid w:val="00C21314"/>
    <w:rsid w:val="00C21506"/>
    <w:rsid w:val="00C21531"/>
    <w:rsid w:val="00C21898"/>
    <w:rsid w:val="00C21BB7"/>
    <w:rsid w:val="00C21FF7"/>
    <w:rsid w:val="00C222F3"/>
    <w:rsid w:val="00C227A6"/>
    <w:rsid w:val="00C22A2E"/>
    <w:rsid w:val="00C22C49"/>
    <w:rsid w:val="00C22C58"/>
    <w:rsid w:val="00C22D74"/>
    <w:rsid w:val="00C22E92"/>
    <w:rsid w:val="00C23145"/>
    <w:rsid w:val="00C232F0"/>
    <w:rsid w:val="00C2372E"/>
    <w:rsid w:val="00C237B9"/>
    <w:rsid w:val="00C237C2"/>
    <w:rsid w:val="00C23A17"/>
    <w:rsid w:val="00C23B3F"/>
    <w:rsid w:val="00C241AC"/>
    <w:rsid w:val="00C24209"/>
    <w:rsid w:val="00C24242"/>
    <w:rsid w:val="00C2450B"/>
    <w:rsid w:val="00C24787"/>
    <w:rsid w:val="00C24A18"/>
    <w:rsid w:val="00C24B62"/>
    <w:rsid w:val="00C24ECE"/>
    <w:rsid w:val="00C24ED8"/>
    <w:rsid w:val="00C2508F"/>
    <w:rsid w:val="00C2527E"/>
    <w:rsid w:val="00C258A7"/>
    <w:rsid w:val="00C259D8"/>
    <w:rsid w:val="00C25CC0"/>
    <w:rsid w:val="00C25DAD"/>
    <w:rsid w:val="00C26195"/>
    <w:rsid w:val="00C26734"/>
    <w:rsid w:val="00C26CB9"/>
    <w:rsid w:val="00C26E2B"/>
    <w:rsid w:val="00C2711E"/>
    <w:rsid w:val="00C27235"/>
    <w:rsid w:val="00C27293"/>
    <w:rsid w:val="00C2743E"/>
    <w:rsid w:val="00C275BE"/>
    <w:rsid w:val="00C2767D"/>
    <w:rsid w:val="00C279C3"/>
    <w:rsid w:val="00C27EBB"/>
    <w:rsid w:val="00C30065"/>
    <w:rsid w:val="00C300A8"/>
    <w:rsid w:val="00C301DE"/>
    <w:rsid w:val="00C30AFE"/>
    <w:rsid w:val="00C30CB7"/>
    <w:rsid w:val="00C30D4A"/>
    <w:rsid w:val="00C3105B"/>
    <w:rsid w:val="00C31165"/>
    <w:rsid w:val="00C31326"/>
    <w:rsid w:val="00C31362"/>
    <w:rsid w:val="00C31639"/>
    <w:rsid w:val="00C31680"/>
    <w:rsid w:val="00C31A1F"/>
    <w:rsid w:val="00C31A83"/>
    <w:rsid w:val="00C31BAD"/>
    <w:rsid w:val="00C3237A"/>
    <w:rsid w:val="00C32414"/>
    <w:rsid w:val="00C32455"/>
    <w:rsid w:val="00C3246B"/>
    <w:rsid w:val="00C32635"/>
    <w:rsid w:val="00C32AA6"/>
    <w:rsid w:val="00C32C3F"/>
    <w:rsid w:val="00C32CB9"/>
    <w:rsid w:val="00C33016"/>
    <w:rsid w:val="00C33487"/>
    <w:rsid w:val="00C33517"/>
    <w:rsid w:val="00C33544"/>
    <w:rsid w:val="00C33799"/>
    <w:rsid w:val="00C33B3A"/>
    <w:rsid w:val="00C3440E"/>
    <w:rsid w:val="00C3441C"/>
    <w:rsid w:val="00C34496"/>
    <w:rsid w:val="00C345EF"/>
    <w:rsid w:val="00C346DF"/>
    <w:rsid w:val="00C3482B"/>
    <w:rsid w:val="00C3485E"/>
    <w:rsid w:val="00C34B28"/>
    <w:rsid w:val="00C34D2F"/>
    <w:rsid w:val="00C34D68"/>
    <w:rsid w:val="00C34EF5"/>
    <w:rsid w:val="00C34FB8"/>
    <w:rsid w:val="00C350B0"/>
    <w:rsid w:val="00C350CE"/>
    <w:rsid w:val="00C355DD"/>
    <w:rsid w:val="00C3567F"/>
    <w:rsid w:val="00C357AC"/>
    <w:rsid w:val="00C35920"/>
    <w:rsid w:val="00C35BD2"/>
    <w:rsid w:val="00C35C77"/>
    <w:rsid w:val="00C35CA7"/>
    <w:rsid w:val="00C35F37"/>
    <w:rsid w:val="00C36010"/>
    <w:rsid w:val="00C3615D"/>
    <w:rsid w:val="00C363B4"/>
    <w:rsid w:val="00C36449"/>
    <w:rsid w:val="00C36609"/>
    <w:rsid w:val="00C36642"/>
    <w:rsid w:val="00C36660"/>
    <w:rsid w:val="00C36888"/>
    <w:rsid w:val="00C37098"/>
    <w:rsid w:val="00C3730B"/>
    <w:rsid w:val="00C373EB"/>
    <w:rsid w:val="00C37404"/>
    <w:rsid w:val="00C37806"/>
    <w:rsid w:val="00C3780D"/>
    <w:rsid w:val="00C37B88"/>
    <w:rsid w:val="00C37F8D"/>
    <w:rsid w:val="00C40165"/>
    <w:rsid w:val="00C4018F"/>
    <w:rsid w:val="00C40213"/>
    <w:rsid w:val="00C40A81"/>
    <w:rsid w:val="00C40E55"/>
    <w:rsid w:val="00C40E61"/>
    <w:rsid w:val="00C40FA4"/>
    <w:rsid w:val="00C41279"/>
    <w:rsid w:val="00C41579"/>
    <w:rsid w:val="00C4184A"/>
    <w:rsid w:val="00C41B7C"/>
    <w:rsid w:val="00C41C5C"/>
    <w:rsid w:val="00C41D1B"/>
    <w:rsid w:val="00C41E9D"/>
    <w:rsid w:val="00C41F0B"/>
    <w:rsid w:val="00C41F49"/>
    <w:rsid w:val="00C42081"/>
    <w:rsid w:val="00C42756"/>
    <w:rsid w:val="00C4289E"/>
    <w:rsid w:val="00C4294B"/>
    <w:rsid w:val="00C42B21"/>
    <w:rsid w:val="00C42C00"/>
    <w:rsid w:val="00C42F7D"/>
    <w:rsid w:val="00C432E7"/>
    <w:rsid w:val="00C435BD"/>
    <w:rsid w:val="00C43656"/>
    <w:rsid w:val="00C43C1B"/>
    <w:rsid w:val="00C43DF6"/>
    <w:rsid w:val="00C4415B"/>
    <w:rsid w:val="00C442DC"/>
    <w:rsid w:val="00C444D2"/>
    <w:rsid w:val="00C449DA"/>
    <w:rsid w:val="00C44AE1"/>
    <w:rsid w:val="00C44FD0"/>
    <w:rsid w:val="00C450C0"/>
    <w:rsid w:val="00C451E7"/>
    <w:rsid w:val="00C454BC"/>
    <w:rsid w:val="00C45982"/>
    <w:rsid w:val="00C45B56"/>
    <w:rsid w:val="00C45F18"/>
    <w:rsid w:val="00C45F52"/>
    <w:rsid w:val="00C4604D"/>
    <w:rsid w:val="00C46170"/>
    <w:rsid w:val="00C46468"/>
    <w:rsid w:val="00C465B7"/>
    <w:rsid w:val="00C46951"/>
    <w:rsid w:val="00C46A0D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E20"/>
    <w:rsid w:val="00C502BD"/>
    <w:rsid w:val="00C502DE"/>
    <w:rsid w:val="00C50573"/>
    <w:rsid w:val="00C50609"/>
    <w:rsid w:val="00C50671"/>
    <w:rsid w:val="00C509AF"/>
    <w:rsid w:val="00C50A41"/>
    <w:rsid w:val="00C50E8F"/>
    <w:rsid w:val="00C50FE1"/>
    <w:rsid w:val="00C5130C"/>
    <w:rsid w:val="00C51543"/>
    <w:rsid w:val="00C51684"/>
    <w:rsid w:val="00C517B9"/>
    <w:rsid w:val="00C5193D"/>
    <w:rsid w:val="00C51B0B"/>
    <w:rsid w:val="00C5206B"/>
    <w:rsid w:val="00C522F8"/>
    <w:rsid w:val="00C524E2"/>
    <w:rsid w:val="00C52954"/>
    <w:rsid w:val="00C52C60"/>
    <w:rsid w:val="00C52D3B"/>
    <w:rsid w:val="00C53133"/>
    <w:rsid w:val="00C5324C"/>
    <w:rsid w:val="00C535AD"/>
    <w:rsid w:val="00C536DF"/>
    <w:rsid w:val="00C5389A"/>
    <w:rsid w:val="00C53AB2"/>
    <w:rsid w:val="00C53AB9"/>
    <w:rsid w:val="00C53D76"/>
    <w:rsid w:val="00C53F14"/>
    <w:rsid w:val="00C540C0"/>
    <w:rsid w:val="00C54217"/>
    <w:rsid w:val="00C54312"/>
    <w:rsid w:val="00C5440A"/>
    <w:rsid w:val="00C54954"/>
    <w:rsid w:val="00C54B32"/>
    <w:rsid w:val="00C5533C"/>
    <w:rsid w:val="00C553CE"/>
    <w:rsid w:val="00C55DB6"/>
    <w:rsid w:val="00C56010"/>
    <w:rsid w:val="00C5632E"/>
    <w:rsid w:val="00C56618"/>
    <w:rsid w:val="00C567C0"/>
    <w:rsid w:val="00C56A5D"/>
    <w:rsid w:val="00C56AB1"/>
    <w:rsid w:val="00C56BC8"/>
    <w:rsid w:val="00C57010"/>
    <w:rsid w:val="00C574E1"/>
    <w:rsid w:val="00C57619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FFE"/>
    <w:rsid w:val="00C61476"/>
    <w:rsid w:val="00C61D1D"/>
    <w:rsid w:val="00C61E6D"/>
    <w:rsid w:val="00C61FFB"/>
    <w:rsid w:val="00C621FA"/>
    <w:rsid w:val="00C62334"/>
    <w:rsid w:val="00C625A4"/>
    <w:rsid w:val="00C626E0"/>
    <w:rsid w:val="00C627C7"/>
    <w:rsid w:val="00C62800"/>
    <w:rsid w:val="00C62BA5"/>
    <w:rsid w:val="00C6317A"/>
    <w:rsid w:val="00C6322D"/>
    <w:rsid w:val="00C63462"/>
    <w:rsid w:val="00C63505"/>
    <w:rsid w:val="00C6384C"/>
    <w:rsid w:val="00C63B87"/>
    <w:rsid w:val="00C63CEF"/>
    <w:rsid w:val="00C63E62"/>
    <w:rsid w:val="00C63EC2"/>
    <w:rsid w:val="00C63F4B"/>
    <w:rsid w:val="00C646C8"/>
    <w:rsid w:val="00C648DD"/>
    <w:rsid w:val="00C64A72"/>
    <w:rsid w:val="00C64AB8"/>
    <w:rsid w:val="00C64D4B"/>
    <w:rsid w:val="00C64E22"/>
    <w:rsid w:val="00C64F45"/>
    <w:rsid w:val="00C65011"/>
    <w:rsid w:val="00C655C6"/>
    <w:rsid w:val="00C65A84"/>
    <w:rsid w:val="00C65BB0"/>
    <w:rsid w:val="00C65D10"/>
    <w:rsid w:val="00C65E1E"/>
    <w:rsid w:val="00C65EDF"/>
    <w:rsid w:val="00C65FF6"/>
    <w:rsid w:val="00C663D1"/>
    <w:rsid w:val="00C663F2"/>
    <w:rsid w:val="00C664BA"/>
    <w:rsid w:val="00C665AD"/>
    <w:rsid w:val="00C66673"/>
    <w:rsid w:val="00C6685E"/>
    <w:rsid w:val="00C66906"/>
    <w:rsid w:val="00C66A90"/>
    <w:rsid w:val="00C66EFF"/>
    <w:rsid w:val="00C66F0D"/>
    <w:rsid w:val="00C67081"/>
    <w:rsid w:val="00C670BE"/>
    <w:rsid w:val="00C67111"/>
    <w:rsid w:val="00C6712A"/>
    <w:rsid w:val="00C675E9"/>
    <w:rsid w:val="00C6763F"/>
    <w:rsid w:val="00C67D0B"/>
    <w:rsid w:val="00C67FE9"/>
    <w:rsid w:val="00C70126"/>
    <w:rsid w:val="00C70349"/>
    <w:rsid w:val="00C70474"/>
    <w:rsid w:val="00C7095C"/>
    <w:rsid w:val="00C70DD1"/>
    <w:rsid w:val="00C70E2E"/>
    <w:rsid w:val="00C711F4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7F2"/>
    <w:rsid w:val="00C72806"/>
    <w:rsid w:val="00C728A5"/>
    <w:rsid w:val="00C729BE"/>
    <w:rsid w:val="00C72C27"/>
    <w:rsid w:val="00C72DD6"/>
    <w:rsid w:val="00C730EA"/>
    <w:rsid w:val="00C7313A"/>
    <w:rsid w:val="00C7315B"/>
    <w:rsid w:val="00C732DC"/>
    <w:rsid w:val="00C73417"/>
    <w:rsid w:val="00C73467"/>
    <w:rsid w:val="00C734BD"/>
    <w:rsid w:val="00C734C2"/>
    <w:rsid w:val="00C73A43"/>
    <w:rsid w:val="00C73A98"/>
    <w:rsid w:val="00C73BEC"/>
    <w:rsid w:val="00C73D5C"/>
    <w:rsid w:val="00C74094"/>
    <w:rsid w:val="00C740E5"/>
    <w:rsid w:val="00C74247"/>
    <w:rsid w:val="00C742AE"/>
    <w:rsid w:val="00C74353"/>
    <w:rsid w:val="00C743AD"/>
    <w:rsid w:val="00C743DE"/>
    <w:rsid w:val="00C7452C"/>
    <w:rsid w:val="00C7492D"/>
    <w:rsid w:val="00C74A4B"/>
    <w:rsid w:val="00C75062"/>
    <w:rsid w:val="00C750DE"/>
    <w:rsid w:val="00C750F3"/>
    <w:rsid w:val="00C755D4"/>
    <w:rsid w:val="00C7586F"/>
    <w:rsid w:val="00C7617C"/>
    <w:rsid w:val="00C761F1"/>
    <w:rsid w:val="00C76214"/>
    <w:rsid w:val="00C76279"/>
    <w:rsid w:val="00C7644E"/>
    <w:rsid w:val="00C76B09"/>
    <w:rsid w:val="00C76C28"/>
    <w:rsid w:val="00C77030"/>
    <w:rsid w:val="00C77091"/>
    <w:rsid w:val="00C772D2"/>
    <w:rsid w:val="00C778CB"/>
    <w:rsid w:val="00C77C2D"/>
    <w:rsid w:val="00C77CA1"/>
    <w:rsid w:val="00C77D6C"/>
    <w:rsid w:val="00C8003B"/>
    <w:rsid w:val="00C802B3"/>
    <w:rsid w:val="00C80411"/>
    <w:rsid w:val="00C80570"/>
    <w:rsid w:val="00C80631"/>
    <w:rsid w:val="00C806FF"/>
    <w:rsid w:val="00C8086A"/>
    <w:rsid w:val="00C808BB"/>
    <w:rsid w:val="00C808D9"/>
    <w:rsid w:val="00C809D8"/>
    <w:rsid w:val="00C80B13"/>
    <w:rsid w:val="00C80C24"/>
    <w:rsid w:val="00C80C30"/>
    <w:rsid w:val="00C80CEA"/>
    <w:rsid w:val="00C80D5C"/>
    <w:rsid w:val="00C810FD"/>
    <w:rsid w:val="00C811CB"/>
    <w:rsid w:val="00C81489"/>
    <w:rsid w:val="00C81552"/>
    <w:rsid w:val="00C815BB"/>
    <w:rsid w:val="00C8164F"/>
    <w:rsid w:val="00C81B44"/>
    <w:rsid w:val="00C81D26"/>
    <w:rsid w:val="00C81E0C"/>
    <w:rsid w:val="00C8205E"/>
    <w:rsid w:val="00C822ED"/>
    <w:rsid w:val="00C82365"/>
    <w:rsid w:val="00C827A5"/>
    <w:rsid w:val="00C829EE"/>
    <w:rsid w:val="00C82AB6"/>
    <w:rsid w:val="00C82B7C"/>
    <w:rsid w:val="00C82CFD"/>
    <w:rsid w:val="00C82F74"/>
    <w:rsid w:val="00C83ADE"/>
    <w:rsid w:val="00C83B50"/>
    <w:rsid w:val="00C83F40"/>
    <w:rsid w:val="00C84194"/>
    <w:rsid w:val="00C842C4"/>
    <w:rsid w:val="00C8441A"/>
    <w:rsid w:val="00C84471"/>
    <w:rsid w:val="00C84636"/>
    <w:rsid w:val="00C847AA"/>
    <w:rsid w:val="00C848C7"/>
    <w:rsid w:val="00C84AAD"/>
    <w:rsid w:val="00C84BFD"/>
    <w:rsid w:val="00C84CD9"/>
    <w:rsid w:val="00C84DAF"/>
    <w:rsid w:val="00C84E61"/>
    <w:rsid w:val="00C85000"/>
    <w:rsid w:val="00C85580"/>
    <w:rsid w:val="00C857B3"/>
    <w:rsid w:val="00C859D4"/>
    <w:rsid w:val="00C85A2E"/>
    <w:rsid w:val="00C85C8D"/>
    <w:rsid w:val="00C85DA1"/>
    <w:rsid w:val="00C86021"/>
    <w:rsid w:val="00C8623A"/>
    <w:rsid w:val="00C86640"/>
    <w:rsid w:val="00C8666A"/>
    <w:rsid w:val="00C866EA"/>
    <w:rsid w:val="00C86806"/>
    <w:rsid w:val="00C86A46"/>
    <w:rsid w:val="00C86D8C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43C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2076"/>
    <w:rsid w:val="00C92193"/>
    <w:rsid w:val="00C92364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4712"/>
    <w:rsid w:val="00C948CF"/>
    <w:rsid w:val="00C95479"/>
    <w:rsid w:val="00C9565B"/>
    <w:rsid w:val="00C95D0F"/>
    <w:rsid w:val="00C968C9"/>
    <w:rsid w:val="00C96C8E"/>
    <w:rsid w:val="00C96C9C"/>
    <w:rsid w:val="00C96E0F"/>
    <w:rsid w:val="00C96F25"/>
    <w:rsid w:val="00C97116"/>
    <w:rsid w:val="00C9775D"/>
    <w:rsid w:val="00C97956"/>
    <w:rsid w:val="00C97A41"/>
    <w:rsid w:val="00C97B99"/>
    <w:rsid w:val="00C97C92"/>
    <w:rsid w:val="00CA00ED"/>
    <w:rsid w:val="00CA02AB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939"/>
    <w:rsid w:val="00CA0B25"/>
    <w:rsid w:val="00CA0E40"/>
    <w:rsid w:val="00CA14C9"/>
    <w:rsid w:val="00CA1519"/>
    <w:rsid w:val="00CA17C5"/>
    <w:rsid w:val="00CA1D5B"/>
    <w:rsid w:val="00CA1E6E"/>
    <w:rsid w:val="00CA205E"/>
    <w:rsid w:val="00CA21E3"/>
    <w:rsid w:val="00CA2289"/>
    <w:rsid w:val="00CA2425"/>
    <w:rsid w:val="00CA2622"/>
    <w:rsid w:val="00CA2670"/>
    <w:rsid w:val="00CA29A3"/>
    <w:rsid w:val="00CA2B94"/>
    <w:rsid w:val="00CA2C78"/>
    <w:rsid w:val="00CA2FB0"/>
    <w:rsid w:val="00CA31AB"/>
    <w:rsid w:val="00CA34BB"/>
    <w:rsid w:val="00CA3ACF"/>
    <w:rsid w:val="00CA3ADD"/>
    <w:rsid w:val="00CA3D36"/>
    <w:rsid w:val="00CA3D61"/>
    <w:rsid w:val="00CA3E3E"/>
    <w:rsid w:val="00CA41CA"/>
    <w:rsid w:val="00CA46BD"/>
    <w:rsid w:val="00CA4901"/>
    <w:rsid w:val="00CA4C07"/>
    <w:rsid w:val="00CA4C6A"/>
    <w:rsid w:val="00CA5129"/>
    <w:rsid w:val="00CA518E"/>
    <w:rsid w:val="00CA5397"/>
    <w:rsid w:val="00CA5549"/>
    <w:rsid w:val="00CA5654"/>
    <w:rsid w:val="00CA578A"/>
    <w:rsid w:val="00CA58F6"/>
    <w:rsid w:val="00CA5B9F"/>
    <w:rsid w:val="00CA5CC6"/>
    <w:rsid w:val="00CA629A"/>
    <w:rsid w:val="00CA68C1"/>
    <w:rsid w:val="00CA6CBC"/>
    <w:rsid w:val="00CA6DF3"/>
    <w:rsid w:val="00CA7131"/>
    <w:rsid w:val="00CA76E8"/>
    <w:rsid w:val="00CA78A7"/>
    <w:rsid w:val="00CA7E3D"/>
    <w:rsid w:val="00CB02E3"/>
    <w:rsid w:val="00CB0481"/>
    <w:rsid w:val="00CB05FA"/>
    <w:rsid w:val="00CB061C"/>
    <w:rsid w:val="00CB13F7"/>
    <w:rsid w:val="00CB142B"/>
    <w:rsid w:val="00CB1537"/>
    <w:rsid w:val="00CB1585"/>
    <w:rsid w:val="00CB1653"/>
    <w:rsid w:val="00CB1789"/>
    <w:rsid w:val="00CB186A"/>
    <w:rsid w:val="00CB1891"/>
    <w:rsid w:val="00CB18E5"/>
    <w:rsid w:val="00CB194B"/>
    <w:rsid w:val="00CB1B98"/>
    <w:rsid w:val="00CB2584"/>
    <w:rsid w:val="00CB2C64"/>
    <w:rsid w:val="00CB2CC0"/>
    <w:rsid w:val="00CB2FF5"/>
    <w:rsid w:val="00CB301A"/>
    <w:rsid w:val="00CB362F"/>
    <w:rsid w:val="00CB3A15"/>
    <w:rsid w:val="00CB3B39"/>
    <w:rsid w:val="00CB3B72"/>
    <w:rsid w:val="00CB3C9F"/>
    <w:rsid w:val="00CB3F6F"/>
    <w:rsid w:val="00CB40F9"/>
    <w:rsid w:val="00CB4175"/>
    <w:rsid w:val="00CB438A"/>
    <w:rsid w:val="00CB448D"/>
    <w:rsid w:val="00CB4797"/>
    <w:rsid w:val="00CB4936"/>
    <w:rsid w:val="00CB493E"/>
    <w:rsid w:val="00CB4C84"/>
    <w:rsid w:val="00CB4CBC"/>
    <w:rsid w:val="00CB50EB"/>
    <w:rsid w:val="00CB52EC"/>
    <w:rsid w:val="00CB530F"/>
    <w:rsid w:val="00CB5619"/>
    <w:rsid w:val="00CB5DA5"/>
    <w:rsid w:val="00CB61D9"/>
    <w:rsid w:val="00CB62A1"/>
    <w:rsid w:val="00CB6325"/>
    <w:rsid w:val="00CB637E"/>
    <w:rsid w:val="00CB6520"/>
    <w:rsid w:val="00CB6CD2"/>
    <w:rsid w:val="00CB6D78"/>
    <w:rsid w:val="00CB714A"/>
    <w:rsid w:val="00CB726A"/>
    <w:rsid w:val="00CB75D1"/>
    <w:rsid w:val="00CB7BAD"/>
    <w:rsid w:val="00CB7F8F"/>
    <w:rsid w:val="00CC0153"/>
    <w:rsid w:val="00CC0598"/>
    <w:rsid w:val="00CC0B6B"/>
    <w:rsid w:val="00CC0F23"/>
    <w:rsid w:val="00CC1068"/>
    <w:rsid w:val="00CC130B"/>
    <w:rsid w:val="00CC137B"/>
    <w:rsid w:val="00CC1550"/>
    <w:rsid w:val="00CC178C"/>
    <w:rsid w:val="00CC19A9"/>
    <w:rsid w:val="00CC1ACD"/>
    <w:rsid w:val="00CC1B2F"/>
    <w:rsid w:val="00CC1C9B"/>
    <w:rsid w:val="00CC220F"/>
    <w:rsid w:val="00CC2274"/>
    <w:rsid w:val="00CC2459"/>
    <w:rsid w:val="00CC24FC"/>
    <w:rsid w:val="00CC2558"/>
    <w:rsid w:val="00CC25B7"/>
    <w:rsid w:val="00CC27BE"/>
    <w:rsid w:val="00CC2B5F"/>
    <w:rsid w:val="00CC2B9A"/>
    <w:rsid w:val="00CC2DB4"/>
    <w:rsid w:val="00CC2DE2"/>
    <w:rsid w:val="00CC3060"/>
    <w:rsid w:val="00CC3074"/>
    <w:rsid w:val="00CC30D5"/>
    <w:rsid w:val="00CC3764"/>
    <w:rsid w:val="00CC37DC"/>
    <w:rsid w:val="00CC37E3"/>
    <w:rsid w:val="00CC3B17"/>
    <w:rsid w:val="00CC3E6D"/>
    <w:rsid w:val="00CC416D"/>
    <w:rsid w:val="00CC4209"/>
    <w:rsid w:val="00CC4401"/>
    <w:rsid w:val="00CC4427"/>
    <w:rsid w:val="00CC4790"/>
    <w:rsid w:val="00CC4A35"/>
    <w:rsid w:val="00CC52C0"/>
    <w:rsid w:val="00CC53E6"/>
    <w:rsid w:val="00CC55E9"/>
    <w:rsid w:val="00CC5789"/>
    <w:rsid w:val="00CC5921"/>
    <w:rsid w:val="00CC5C1D"/>
    <w:rsid w:val="00CC5E6B"/>
    <w:rsid w:val="00CC5E8A"/>
    <w:rsid w:val="00CC610D"/>
    <w:rsid w:val="00CC613A"/>
    <w:rsid w:val="00CC6422"/>
    <w:rsid w:val="00CC6499"/>
    <w:rsid w:val="00CC6580"/>
    <w:rsid w:val="00CC66DA"/>
    <w:rsid w:val="00CC6E6E"/>
    <w:rsid w:val="00CC6FEE"/>
    <w:rsid w:val="00CC72EE"/>
    <w:rsid w:val="00CC7391"/>
    <w:rsid w:val="00CC7406"/>
    <w:rsid w:val="00CC7A19"/>
    <w:rsid w:val="00CC7A66"/>
    <w:rsid w:val="00CC7AD1"/>
    <w:rsid w:val="00CC7B60"/>
    <w:rsid w:val="00CC7E5F"/>
    <w:rsid w:val="00CC7EEE"/>
    <w:rsid w:val="00CD00C3"/>
    <w:rsid w:val="00CD029C"/>
    <w:rsid w:val="00CD0359"/>
    <w:rsid w:val="00CD06C6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684"/>
    <w:rsid w:val="00CD1C1D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207"/>
    <w:rsid w:val="00CD33C4"/>
    <w:rsid w:val="00CD33F5"/>
    <w:rsid w:val="00CD3726"/>
    <w:rsid w:val="00CD3F51"/>
    <w:rsid w:val="00CD445D"/>
    <w:rsid w:val="00CD44D1"/>
    <w:rsid w:val="00CD44DD"/>
    <w:rsid w:val="00CD455C"/>
    <w:rsid w:val="00CD4961"/>
    <w:rsid w:val="00CD4995"/>
    <w:rsid w:val="00CD4E31"/>
    <w:rsid w:val="00CD4EC1"/>
    <w:rsid w:val="00CD4F41"/>
    <w:rsid w:val="00CD51A2"/>
    <w:rsid w:val="00CD528B"/>
    <w:rsid w:val="00CD5558"/>
    <w:rsid w:val="00CD568D"/>
    <w:rsid w:val="00CD5AC6"/>
    <w:rsid w:val="00CD5C8D"/>
    <w:rsid w:val="00CD5FE5"/>
    <w:rsid w:val="00CD61FA"/>
    <w:rsid w:val="00CD6322"/>
    <w:rsid w:val="00CD664E"/>
    <w:rsid w:val="00CD67B8"/>
    <w:rsid w:val="00CD70AE"/>
    <w:rsid w:val="00CD746F"/>
    <w:rsid w:val="00CD74A7"/>
    <w:rsid w:val="00CD7D24"/>
    <w:rsid w:val="00CD7DA1"/>
    <w:rsid w:val="00CE02C0"/>
    <w:rsid w:val="00CE040D"/>
    <w:rsid w:val="00CE0658"/>
    <w:rsid w:val="00CE0975"/>
    <w:rsid w:val="00CE09DC"/>
    <w:rsid w:val="00CE0E25"/>
    <w:rsid w:val="00CE1091"/>
    <w:rsid w:val="00CE1583"/>
    <w:rsid w:val="00CE1762"/>
    <w:rsid w:val="00CE17CD"/>
    <w:rsid w:val="00CE18EB"/>
    <w:rsid w:val="00CE1910"/>
    <w:rsid w:val="00CE1B3B"/>
    <w:rsid w:val="00CE1C24"/>
    <w:rsid w:val="00CE1EB0"/>
    <w:rsid w:val="00CE217B"/>
    <w:rsid w:val="00CE22A6"/>
    <w:rsid w:val="00CE238B"/>
    <w:rsid w:val="00CE293E"/>
    <w:rsid w:val="00CE2CBC"/>
    <w:rsid w:val="00CE39CB"/>
    <w:rsid w:val="00CE3B1A"/>
    <w:rsid w:val="00CE3D29"/>
    <w:rsid w:val="00CE3F45"/>
    <w:rsid w:val="00CE4108"/>
    <w:rsid w:val="00CE44B1"/>
    <w:rsid w:val="00CE452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DE"/>
    <w:rsid w:val="00CE57FF"/>
    <w:rsid w:val="00CE5C80"/>
    <w:rsid w:val="00CE5DEB"/>
    <w:rsid w:val="00CE60B4"/>
    <w:rsid w:val="00CE6186"/>
    <w:rsid w:val="00CE66B3"/>
    <w:rsid w:val="00CE699F"/>
    <w:rsid w:val="00CE6CFF"/>
    <w:rsid w:val="00CE6D68"/>
    <w:rsid w:val="00CE6DF8"/>
    <w:rsid w:val="00CE6FBA"/>
    <w:rsid w:val="00CE783A"/>
    <w:rsid w:val="00CE7877"/>
    <w:rsid w:val="00CE7922"/>
    <w:rsid w:val="00CE7A2F"/>
    <w:rsid w:val="00CE7EE4"/>
    <w:rsid w:val="00CF00D5"/>
    <w:rsid w:val="00CF075D"/>
    <w:rsid w:val="00CF0A04"/>
    <w:rsid w:val="00CF0AED"/>
    <w:rsid w:val="00CF123E"/>
    <w:rsid w:val="00CF127B"/>
    <w:rsid w:val="00CF132C"/>
    <w:rsid w:val="00CF191C"/>
    <w:rsid w:val="00CF19DE"/>
    <w:rsid w:val="00CF1BE2"/>
    <w:rsid w:val="00CF1E3C"/>
    <w:rsid w:val="00CF1E44"/>
    <w:rsid w:val="00CF2148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AB0"/>
    <w:rsid w:val="00CF3ECB"/>
    <w:rsid w:val="00CF4077"/>
    <w:rsid w:val="00CF4648"/>
    <w:rsid w:val="00CF4935"/>
    <w:rsid w:val="00CF4BD9"/>
    <w:rsid w:val="00CF4E63"/>
    <w:rsid w:val="00CF4FB3"/>
    <w:rsid w:val="00CF516D"/>
    <w:rsid w:val="00CF55C1"/>
    <w:rsid w:val="00CF57B7"/>
    <w:rsid w:val="00CF5A14"/>
    <w:rsid w:val="00CF5BB9"/>
    <w:rsid w:val="00CF5C00"/>
    <w:rsid w:val="00CF5E89"/>
    <w:rsid w:val="00CF61D3"/>
    <w:rsid w:val="00CF628F"/>
    <w:rsid w:val="00CF6382"/>
    <w:rsid w:val="00CF6408"/>
    <w:rsid w:val="00CF648D"/>
    <w:rsid w:val="00CF64A3"/>
    <w:rsid w:val="00CF66F0"/>
    <w:rsid w:val="00CF6991"/>
    <w:rsid w:val="00CF6A5F"/>
    <w:rsid w:val="00CF6C4B"/>
    <w:rsid w:val="00CF70EE"/>
    <w:rsid w:val="00CF7350"/>
    <w:rsid w:val="00CF7584"/>
    <w:rsid w:val="00CF7967"/>
    <w:rsid w:val="00CF7A03"/>
    <w:rsid w:val="00CF7A0A"/>
    <w:rsid w:val="00CF7A18"/>
    <w:rsid w:val="00CF7A52"/>
    <w:rsid w:val="00CF7EBC"/>
    <w:rsid w:val="00CF7F01"/>
    <w:rsid w:val="00D000B6"/>
    <w:rsid w:val="00D00590"/>
    <w:rsid w:val="00D00B2F"/>
    <w:rsid w:val="00D00B58"/>
    <w:rsid w:val="00D00CF9"/>
    <w:rsid w:val="00D00E18"/>
    <w:rsid w:val="00D01178"/>
    <w:rsid w:val="00D01312"/>
    <w:rsid w:val="00D013EE"/>
    <w:rsid w:val="00D01476"/>
    <w:rsid w:val="00D014C8"/>
    <w:rsid w:val="00D01628"/>
    <w:rsid w:val="00D01879"/>
    <w:rsid w:val="00D01907"/>
    <w:rsid w:val="00D0197F"/>
    <w:rsid w:val="00D01EC7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8AD"/>
    <w:rsid w:val="00D0298E"/>
    <w:rsid w:val="00D02FF3"/>
    <w:rsid w:val="00D032F9"/>
    <w:rsid w:val="00D035BB"/>
    <w:rsid w:val="00D0388C"/>
    <w:rsid w:val="00D039F5"/>
    <w:rsid w:val="00D03C2C"/>
    <w:rsid w:val="00D03C3D"/>
    <w:rsid w:val="00D03CFF"/>
    <w:rsid w:val="00D03E96"/>
    <w:rsid w:val="00D04684"/>
    <w:rsid w:val="00D04A81"/>
    <w:rsid w:val="00D05A23"/>
    <w:rsid w:val="00D05D4F"/>
    <w:rsid w:val="00D05D62"/>
    <w:rsid w:val="00D061F5"/>
    <w:rsid w:val="00D0634D"/>
    <w:rsid w:val="00D0685B"/>
    <w:rsid w:val="00D06A64"/>
    <w:rsid w:val="00D06B06"/>
    <w:rsid w:val="00D072CE"/>
    <w:rsid w:val="00D074A5"/>
    <w:rsid w:val="00D0761F"/>
    <w:rsid w:val="00D07970"/>
    <w:rsid w:val="00D07D5D"/>
    <w:rsid w:val="00D101DE"/>
    <w:rsid w:val="00D101E4"/>
    <w:rsid w:val="00D10CFD"/>
    <w:rsid w:val="00D110DA"/>
    <w:rsid w:val="00D1111B"/>
    <w:rsid w:val="00D11405"/>
    <w:rsid w:val="00D11462"/>
    <w:rsid w:val="00D1181B"/>
    <w:rsid w:val="00D11953"/>
    <w:rsid w:val="00D11AB7"/>
    <w:rsid w:val="00D11B79"/>
    <w:rsid w:val="00D11D0D"/>
    <w:rsid w:val="00D11E5D"/>
    <w:rsid w:val="00D11F6C"/>
    <w:rsid w:val="00D11FE8"/>
    <w:rsid w:val="00D12073"/>
    <w:rsid w:val="00D120F4"/>
    <w:rsid w:val="00D12345"/>
    <w:rsid w:val="00D12392"/>
    <w:rsid w:val="00D12460"/>
    <w:rsid w:val="00D124AC"/>
    <w:rsid w:val="00D12775"/>
    <w:rsid w:val="00D12961"/>
    <w:rsid w:val="00D12A5E"/>
    <w:rsid w:val="00D12DE3"/>
    <w:rsid w:val="00D1316E"/>
    <w:rsid w:val="00D1323E"/>
    <w:rsid w:val="00D1350C"/>
    <w:rsid w:val="00D13680"/>
    <w:rsid w:val="00D1393F"/>
    <w:rsid w:val="00D14146"/>
    <w:rsid w:val="00D1428F"/>
    <w:rsid w:val="00D143A6"/>
    <w:rsid w:val="00D1487D"/>
    <w:rsid w:val="00D14F43"/>
    <w:rsid w:val="00D15061"/>
    <w:rsid w:val="00D1511B"/>
    <w:rsid w:val="00D1532A"/>
    <w:rsid w:val="00D153AD"/>
    <w:rsid w:val="00D155B0"/>
    <w:rsid w:val="00D1563A"/>
    <w:rsid w:val="00D1597F"/>
    <w:rsid w:val="00D15B9E"/>
    <w:rsid w:val="00D1601D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A08"/>
    <w:rsid w:val="00D17C03"/>
    <w:rsid w:val="00D17C1A"/>
    <w:rsid w:val="00D2000B"/>
    <w:rsid w:val="00D201A7"/>
    <w:rsid w:val="00D2052B"/>
    <w:rsid w:val="00D205E9"/>
    <w:rsid w:val="00D20772"/>
    <w:rsid w:val="00D208C7"/>
    <w:rsid w:val="00D209A6"/>
    <w:rsid w:val="00D20A28"/>
    <w:rsid w:val="00D20E4E"/>
    <w:rsid w:val="00D212D1"/>
    <w:rsid w:val="00D21402"/>
    <w:rsid w:val="00D21415"/>
    <w:rsid w:val="00D2146C"/>
    <w:rsid w:val="00D214C3"/>
    <w:rsid w:val="00D218DF"/>
    <w:rsid w:val="00D21E68"/>
    <w:rsid w:val="00D22139"/>
    <w:rsid w:val="00D22437"/>
    <w:rsid w:val="00D2244F"/>
    <w:rsid w:val="00D227B5"/>
    <w:rsid w:val="00D22884"/>
    <w:rsid w:val="00D22B19"/>
    <w:rsid w:val="00D22F03"/>
    <w:rsid w:val="00D23156"/>
    <w:rsid w:val="00D231ED"/>
    <w:rsid w:val="00D23583"/>
    <w:rsid w:val="00D237C0"/>
    <w:rsid w:val="00D238DA"/>
    <w:rsid w:val="00D23A13"/>
    <w:rsid w:val="00D23BE0"/>
    <w:rsid w:val="00D2400C"/>
    <w:rsid w:val="00D2444D"/>
    <w:rsid w:val="00D24937"/>
    <w:rsid w:val="00D24ACA"/>
    <w:rsid w:val="00D24AE9"/>
    <w:rsid w:val="00D24C0A"/>
    <w:rsid w:val="00D24CFC"/>
    <w:rsid w:val="00D24D40"/>
    <w:rsid w:val="00D2528D"/>
    <w:rsid w:val="00D253F6"/>
    <w:rsid w:val="00D254DC"/>
    <w:rsid w:val="00D254E9"/>
    <w:rsid w:val="00D2562D"/>
    <w:rsid w:val="00D25743"/>
    <w:rsid w:val="00D25C2F"/>
    <w:rsid w:val="00D25F83"/>
    <w:rsid w:val="00D25FCA"/>
    <w:rsid w:val="00D262A5"/>
    <w:rsid w:val="00D26479"/>
    <w:rsid w:val="00D26725"/>
    <w:rsid w:val="00D269EB"/>
    <w:rsid w:val="00D26CF3"/>
    <w:rsid w:val="00D272E6"/>
    <w:rsid w:val="00D27799"/>
    <w:rsid w:val="00D27DEA"/>
    <w:rsid w:val="00D27E92"/>
    <w:rsid w:val="00D27FBA"/>
    <w:rsid w:val="00D30033"/>
    <w:rsid w:val="00D30050"/>
    <w:rsid w:val="00D3009D"/>
    <w:rsid w:val="00D30419"/>
    <w:rsid w:val="00D306CB"/>
    <w:rsid w:val="00D30716"/>
    <w:rsid w:val="00D30911"/>
    <w:rsid w:val="00D30A3B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B92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936"/>
    <w:rsid w:val="00D33EE1"/>
    <w:rsid w:val="00D33FDF"/>
    <w:rsid w:val="00D34114"/>
    <w:rsid w:val="00D342EC"/>
    <w:rsid w:val="00D34308"/>
    <w:rsid w:val="00D3456C"/>
    <w:rsid w:val="00D346EB"/>
    <w:rsid w:val="00D347F9"/>
    <w:rsid w:val="00D34BCA"/>
    <w:rsid w:val="00D34E7F"/>
    <w:rsid w:val="00D34EC6"/>
    <w:rsid w:val="00D34FFA"/>
    <w:rsid w:val="00D351BA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381"/>
    <w:rsid w:val="00D368DE"/>
    <w:rsid w:val="00D36C0C"/>
    <w:rsid w:val="00D36E54"/>
    <w:rsid w:val="00D37112"/>
    <w:rsid w:val="00D37193"/>
    <w:rsid w:val="00D3736C"/>
    <w:rsid w:val="00D3759C"/>
    <w:rsid w:val="00D37847"/>
    <w:rsid w:val="00D37AD6"/>
    <w:rsid w:val="00D37D3A"/>
    <w:rsid w:val="00D37F30"/>
    <w:rsid w:val="00D40096"/>
    <w:rsid w:val="00D40135"/>
    <w:rsid w:val="00D401CC"/>
    <w:rsid w:val="00D403C0"/>
    <w:rsid w:val="00D40448"/>
    <w:rsid w:val="00D405CB"/>
    <w:rsid w:val="00D406B2"/>
    <w:rsid w:val="00D40A3D"/>
    <w:rsid w:val="00D40EE3"/>
    <w:rsid w:val="00D40FCD"/>
    <w:rsid w:val="00D4113A"/>
    <w:rsid w:val="00D4114A"/>
    <w:rsid w:val="00D4131F"/>
    <w:rsid w:val="00D4132F"/>
    <w:rsid w:val="00D41449"/>
    <w:rsid w:val="00D41643"/>
    <w:rsid w:val="00D417FC"/>
    <w:rsid w:val="00D41C46"/>
    <w:rsid w:val="00D41E7C"/>
    <w:rsid w:val="00D41EC5"/>
    <w:rsid w:val="00D41FDB"/>
    <w:rsid w:val="00D4200A"/>
    <w:rsid w:val="00D42245"/>
    <w:rsid w:val="00D4265B"/>
    <w:rsid w:val="00D42896"/>
    <w:rsid w:val="00D42C4E"/>
    <w:rsid w:val="00D42F1D"/>
    <w:rsid w:val="00D43053"/>
    <w:rsid w:val="00D43307"/>
    <w:rsid w:val="00D43473"/>
    <w:rsid w:val="00D4390D"/>
    <w:rsid w:val="00D43DD1"/>
    <w:rsid w:val="00D43F0F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13A"/>
    <w:rsid w:val="00D45577"/>
    <w:rsid w:val="00D458DE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A5E"/>
    <w:rsid w:val="00D4716C"/>
    <w:rsid w:val="00D472A3"/>
    <w:rsid w:val="00D47368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966"/>
    <w:rsid w:val="00D50BFC"/>
    <w:rsid w:val="00D50C86"/>
    <w:rsid w:val="00D50CAE"/>
    <w:rsid w:val="00D51362"/>
    <w:rsid w:val="00D51377"/>
    <w:rsid w:val="00D515CA"/>
    <w:rsid w:val="00D519CA"/>
    <w:rsid w:val="00D51A0B"/>
    <w:rsid w:val="00D51B30"/>
    <w:rsid w:val="00D51B6B"/>
    <w:rsid w:val="00D51E84"/>
    <w:rsid w:val="00D52080"/>
    <w:rsid w:val="00D520EE"/>
    <w:rsid w:val="00D5229A"/>
    <w:rsid w:val="00D52620"/>
    <w:rsid w:val="00D52878"/>
    <w:rsid w:val="00D52BE6"/>
    <w:rsid w:val="00D52D38"/>
    <w:rsid w:val="00D52E83"/>
    <w:rsid w:val="00D53031"/>
    <w:rsid w:val="00D53052"/>
    <w:rsid w:val="00D533C8"/>
    <w:rsid w:val="00D535CC"/>
    <w:rsid w:val="00D53A22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50A2"/>
    <w:rsid w:val="00D550A3"/>
    <w:rsid w:val="00D5522F"/>
    <w:rsid w:val="00D554B8"/>
    <w:rsid w:val="00D55D56"/>
    <w:rsid w:val="00D560C0"/>
    <w:rsid w:val="00D56270"/>
    <w:rsid w:val="00D56545"/>
    <w:rsid w:val="00D5655A"/>
    <w:rsid w:val="00D56767"/>
    <w:rsid w:val="00D56BB7"/>
    <w:rsid w:val="00D57523"/>
    <w:rsid w:val="00D57733"/>
    <w:rsid w:val="00D5797B"/>
    <w:rsid w:val="00D57B9D"/>
    <w:rsid w:val="00D57DAD"/>
    <w:rsid w:val="00D57ECF"/>
    <w:rsid w:val="00D600A3"/>
    <w:rsid w:val="00D60607"/>
    <w:rsid w:val="00D607BC"/>
    <w:rsid w:val="00D60952"/>
    <w:rsid w:val="00D609D6"/>
    <w:rsid w:val="00D60EE0"/>
    <w:rsid w:val="00D6154C"/>
    <w:rsid w:val="00D6167A"/>
    <w:rsid w:val="00D6170F"/>
    <w:rsid w:val="00D61767"/>
    <w:rsid w:val="00D621FF"/>
    <w:rsid w:val="00D6233E"/>
    <w:rsid w:val="00D623A7"/>
    <w:rsid w:val="00D625ED"/>
    <w:rsid w:val="00D62ADD"/>
    <w:rsid w:val="00D62D80"/>
    <w:rsid w:val="00D62EDC"/>
    <w:rsid w:val="00D62FF6"/>
    <w:rsid w:val="00D6348F"/>
    <w:rsid w:val="00D6355D"/>
    <w:rsid w:val="00D635F7"/>
    <w:rsid w:val="00D6376F"/>
    <w:rsid w:val="00D63915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91"/>
    <w:rsid w:val="00D65225"/>
    <w:rsid w:val="00D65494"/>
    <w:rsid w:val="00D65D1B"/>
    <w:rsid w:val="00D662FD"/>
    <w:rsid w:val="00D66537"/>
    <w:rsid w:val="00D66595"/>
    <w:rsid w:val="00D66873"/>
    <w:rsid w:val="00D668EE"/>
    <w:rsid w:val="00D66A4D"/>
    <w:rsid w:val="00D66C08"/>
    <w:rsid w:val="00D66CE9"/>
    <w:rsid w:val="00D66D39"/>
    <w:rsid w:val="00D66FD9"/>
    <w:rsid w:val="00D670E6"/>
    <w:rsid w:val="00D6710B"/>
    <w:rsid w:val="00D6729E"/>
    <w:rsid w:val="00D675E6"/>
    <w:rsid w:val="00D676F4"/>
    <w:rsid w:val="00D67883"/>
    <w:rsid w:val="00D67924"/>
    <w:rsid w:val="00D6797A"/>
    <w:rsid w:val="00D702C3"/>
    <w:rsid w:val="00D70494"/>
    <w:rsid w:val="00D70552"/>
    <w:rsid w:val="00D70789"/>
    <w:rsid w:val="00D70C8A"/>
    <w:rsid w:val="00D70F50"/>
    <w:rsid w:val="00D7126C"/>
    <w:rsid w:val="00D715F1"/>
    <w:rsid w:val="00D716BB"/>
    <w:rsid w:val="00D71884"/>
    <w:rsid w:val="00D71AD5"/>
    <w:rsid w:val="00D71B3B"/>
    <w:rsid w:val="00D71C18"/>
    <w:rsid w:val="00D7206B"/>
    <w:rsid w:val="00D72179"/>
    <w:rsid w:val="00D72258"/>
    <w:rsid w:val="00D7229F"/>
    <w:rsid w:val="00D727A1"/>
    <w:rsid w:val="00D72B37"/>
    <w:rsid w:val="00D72C8A"/>
    <w:rsid w:val="00D72D9B"/>
    <w:rsid w:val="00D72FB3"/>
    <w:rsid w:val="00D72FF1"/>
    <w:rsid w:val="00D73006"/>
    <w:rsid w:val="00D7342F"/>
    <w:rsid w:val="00D736A5"/>
    <w:rsid w:val="00D736B1"/>
    <w:rsid w:val="00D739C6"/>
    <w:rsid w:val="00D73C91"/>
    <w:rsid w:val="00D73CBB"/>
    <w:rsid w:val="00D73EFF"/>
    <w:rsid w:val="00D74017"/>
    <w:rsid w:val="00D74212"/>
    <w:rsid w:val="00D74458"/>
    <w:rsid w:val="00D74808"/>
    <w:rsid w:val="00D74883"/>
    <w:rsid w:val="00D749DD"/>
    <w:rsid w:val="00D74A6B"/>
    <w:rsid w:val="00D74AC2"/>
    <w:rsid w:val="00D74EB0"/>
    <w:rsid w:val="00D74F9C"/>
    <w:rsid w:val="00D750A6"/>
    <w:rsid w:val="00D7512C"/>
    <w:rsid w:val="00D751CA"/>
    <w:rsid w:val="00D751F5"/>
    <w:rsid w:val="00D75217"/>
    <w:rsid w:val="00D7590F"/>
    <w:rsid w:val="00D759D9"/>
    <w:rsid w:val="00D75B69"/>
    <w:rsid w:val="00D75BD3"/>
    <w:rsid w:val="00D75C85"/>
    <w:rsid w:val="00D75CD5"/>
    <w:rsid w:val="00D75E53"/>
    <w:rsid w:val="00D7615C"/>
    <w:rsid w:val="00D761D7"/>
    <w:rsid w:val="00D762FF"/>
    <w:rsid w:val="00D76413"/>
    <w:rsid w:val="00D7657E"/>
    <w:rsid w:val="00D76D5B"/>
    <w:rsid w:val="00D773F6"/>
    <w:rsid w:val="00D774F8"/>
    <w:rsid w:val="00D7755E"/>
    <w:rsid w:val="00D77F23"/>
    <w:rsid w:val="00D77FA7"/>
    <w:rsid w:val="00D801E6"/>
    <w:rsid w:val="00D80AD4"/>
    <w:rsid w:val="00D80C31"/>
    <w:rsid w:val="00D80D23"/>
    <w:rsid w:val="00D80F29"/>
    <w:rsid w:val="00D815D3"/>
    <w:rsid w:val="00D81E55"/>
    <w:rsid w:val="00D821D6"/>
    <w:rsid w:val="00D825B4"/>
    <w:rsid w:val="00D826AF"/>
    <w:rsid w:val="00D8288C"/>
    <w:rsid w:val="00D82A72"/>
    <w:rsid w:val="00D82C91"/>
    <w:rsid w:val="00D82D3C"/>
    <w:rsid w:val="00D82D5C"/>
    <w:rsid w:val="00D82D89"/>
    <w:rsid w:val="00D82F90"/>
    <w:rsid w:val="00D83061"/>
    <w:rsid w:val="00D837CC"/>
    <w:rsid w:val="00D8394C"/>
    <w:rsid w:val="00D83DA7"/>
    <w:rsid w:val="00D83FF5"/>
    <w:rsid w:val="00D84202"/>
    <w:rsid w:val="00D84287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2B"/>
    <w:rsid w:val="00D852CD"/>
    <w:rsid w:val="00D85576"/>
    <w:rsid w:val="00D85BA4"/>
    <w:rsid w:val="00D85C4B"/>
    <w:rsid w:val="00D85D4C"/>
    <w:rsid w:val="00D8612F"/>
    <w:rsid w:val="00D865A0"/>
    <w:rsid w:val="00D868D1"/>
    <w:rsid w:val="00D869AF"/>
    <w:rsid w:val="00D86E4B"/>
    <w:rsid w:val="00D86F17"/>
    <w:rsid w:val="00D870C8"/>
    <w:rsid w:val="00D871BD"/>
    <w:rsid w:val="00D879D4"/>
    <w:rsid w:val="00D87B7E"/>
    <w:rsid w:val="00D87CC5"/>
    <w:rsid w:val="00D87CF9"/>
    <w:rsid w:val="00D87DA9"/>
    <w:rsid w:val="00D87E0E"/>
    <w:rsid w:val="00D87EDE"/>
    <w:rsid w:val="00D87F41"/>
    <w:rsid w:val="00D87F78"/>
    <w:rsid w:val="00D90091"/>
    <w:rsid w:val="00D901C9"/>
    <w:rsid w:val="00D90548"/>
    <w:rsid w:val="00D909FA"/>
    <w:rsid w:val="00D90C5A"/>
    <w:rsid w:val="00D90CC7"/>
    <w:rsid w:val="00D91096"/>
    <w:rsid w:val="00D91318"/>
    <w:rsid w:val="00D914F1"/>
    <w:rsid w:val="00D916BF"/>
    <w:rsid w:val="00D9189E"/>
    <w:rsid w:val="00D919A8"/>
    <w:rsid w:val="00D91BA5"/>
    <w:rsid w:val="00D91CE6"/>
    <w:rsid w:val="00D91E45"/>
    <w:rsid w:val="00D92191"/>
    <w:rsid w:val="00D922C2"/>
    <w:rsid w:val="00D924B6"/>
    <w:rsid w:val="00D92502"/>
    <w:rsid w:val="00D92551"/>
    <w:rsid w:val="00D9304C"/>
    <w:rsid w:val="00D931F8"/>
    <w:rsid w:val="00D93296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50B3"/>
    <w:rsid w:val="00D950E1"/>
    <w:rsid w:val="00D950EB"/>
    <w:rsid w:val="00D952EC"/>
    <w:rsid w:val="00D9541A"/>
    <w:rsid w:val="00D955F2"/>
    <w:rsid w:val="00D9584B"/>
    <w:rsid w:val="00D958C8"/>
    <w:rsid w:val="00D95B8A"/>
    <w:rsid w:val="00D96051"/>
    <w:rsid w:val="00D964D6"/>
    <w:rsid w:val="00D9651A"/>
    <w:rsid w:val="00D96552"/>
    <w:rsid w:val="00D966C2"/>
    <w:rsid w:val="00D968EE"/>
    <w:rsid w:val="00D96B07"/>
    <w:rsid w:val="00D96B9F"/>
    <w:rsid w:val="00D96C94"/>
    <w:rsid w:val="00D96DBA"/>
    <w:rsid w:val="00D9701E"/>
    <w:rsid w:val="00D974F5"/>
    <w:rsid w:val="00D977B0"/>
    <w:rsid w:val="00D9798F"/>
    <w:rsid w:val="00D97B45"/>
    <w:rsid w:val="00DA04FF"/>
    <w:rsid w:val="00DA0741"/>
    <w:rsid w:val="00DA08EC"/>
    <w:rsid w:val="00DA0AA3"/>
    <w:rsid w:val="00DA0B3D"/>
    <w:rsid w:val="00DA0F6E"/>
    <w:rsid w:val="00DA0FC4"/>
    <w:rsid w:val="00DA12ED"/>
    <w:rsid w:val="00DA15C1"/>
    <w:rsid w:val="00DA17DE"/>
    <w:rsid w:val="00DA19AE"/>
    <w:rsid w:val="00DA1A4C"/>
    <w:rsid w:val="00DA1AA6"/>
    <w:rsid w:val="00DA1D42"/>
    <w:rsid w:val="00DA23D7"/>
    <w:rsid w:val="00DA2B38"/>
    <w:rsid w:val="00DA2E01"/>
    <w:rsid w:val="00DA3287"/>
    <w:rsid w:val="00DA32BE"/>
    <w:rsid w:val="00DA32C0"/>
    <w:rsid w:val="00DA348E"/>
    <w:rsid w:val="00DA36D3"/>
    <w:rsid w:val="00DA39D6"/>
    <w:rsid w:val="00DA3A5E"/>
    <w:rsid w:val="00DA3D40"/>
    <w:rsid w:val="00DA4062"/>
    <w:rsid w:val="00DA432B"/>
    <w:rsid w:val="00DA44C4"/>
    <w:rsid w:val="00DA4772"/>
    <w:rsid w:val="00DA48BB"/>
    <w:rsid w:val="00DA492C"/>
    <w:rsid w:val="00DA4933"/>
    <w:rsid w:val="00DA4988"/>
    <w:rsid w:val="00DA4A9F"/>
    <w:rsid w:val="00DA4C52"/>
    <w:rsid w:val="00DA4FE9"/>
    <w:rsid w:val="00DA525D"/>
    <w:rsid w:val="00DA5296"/>
    <w:rsid w:val="00DA52DA"/>
    <w:rsid w:val="00DA5494"/>
    <w:rsid w:val="00DA551A"/>
    <w:rsid w:val="00DA5C6F"/>
    <w:rsid w:val="00DA60D0"/>
    <w:rsid w:val="00DA6430"/>
    <w:rsid w:val="00DA64B4"/>
    <w:rsid w:val="00DA663A"/>
    <w:rsid w:val="00DA6BE2"/>
    <w:rsid w:val="00DA6C3D"/>
    <w:rsid w:val="00DA6F27"/>
    <w:rsid w:val="00DA7311"/>
    <w:rsid w:val="00DA7341"/>
    <w:rsid w:val="00DA7397"/>
    <w:rsid w:val="00DA76B0"/>
    <w:rsid w:val="00DA7A13"/>
    <w:rsid w:val="00DA7BEB"/>
    <w:rsid w:val="00DA7E78"/>
    <w:rsid w:val="00DB0029"/>
    <w:rsid w:val="00DB008F"/>
    <w:rsid w:val="00DB0120"/>
    <w:rsid w:val="00DB014A"/>
    <w:rsid w:val="00DB0262"/>
    <w:rsid w:val="00DB0864"/>
    <w:rsid w:val="00DB09EB"/>
    <w:rsid w:val="00DB0E0A"/>
    <w:rsid w:val="00DB0E6D"/>
    <w:rsid w:val="00DB0FB2"/>
    <w:rsid w:val="00DB12F7"/>
    <w:rsid w:val="00DB14D3"/>
    <w:rsid w:val="00DB15D2"/>
    <w:rsid w:val="00DB19DC"/>
    <w:rsid w:val="00DB1AB9"/>
    <w:rsid w:val="00DB1D2D"/>
    <w:rsid w:val="00DB1FC1"/>
    <w:rsid w:val="00DB2227"/>
    <w:rsid w:val="00DB22CB"/>
    <w:rsid w:val="00DB273D"/>
    <w:rsid w:val="00DB278F"/>
    <w:rsid w:val="00DB2814"/>
    <w:rsid w:val="00DB28F3"/>
    <w:rsid w:val="00DB2C73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B41"/>
    <w:rsid w:val="00DB4B4E"/>
    <w:rsid w:val="00DB5195"/>
    <w:rsid w:val="00DB51C4"/>
    <w:rsid w:val="00DB591A"/>
    <w:rsid w:val="00DB5A09"/>
    <w:rsid w:val="00DB5B45"/>
    <w:rsid w:val="00DB5C3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292"/>
    <w:rsid w:val="00DB7403"/>
    <w:rsid w:val="00DB7429"/>
    <w:rsid w:val="00DB7437"/>
    <w:rsid w:val="00DB79D3"/>
    <w:rsid w:val="00DB7B4A"/>
    <w:rsid w:val="00DB7CC6"/>
    <w:rsid w:val="00DB7DB1"/>
    <w:rsid w:val="00DB7EE0"/>
    <w:rsid w:val="00DB7F9C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110B"/>
    <w:rsid w:val="00DC14D1"/>
    <w:rsid w:val="00DC15B0"/>
    <w:rsid w:val="00DC15F5"/>
    <w:rsid w:val="00DC17DB"/>
    <w:rsid w:val="00DC1873"/>
    <w:rsid w:val="00DC1A1A"/>
    <w:rsid w:val="00DC1CEA"/>
    <w:rsid w:val="00DC2386"/>
    <w:rsid w:val="00DC243A"/>
    <w:rsid w:val="00DC2956"/>
    <w:rsid w:val="00DC29F4"/>
    <w:rsid w:val="00DC2D50"/>
    <w:rsid w:val="00DC34F5"/>
    <w:rsid w:val="00DC377A"/>
    <w:rsid w:val="00DC3898"/>
    <w:rsid w:val="00DC3D51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601"/>
    <w:rsid w:val="00DC5651"/>
    <w:rsid w:val="00DC5674"/>
    <w:rsid w:val="00DC58CB"/>
    <w:rsid w:val="00DC5B87"/>
    <w:rsid w:val="00DC5C55"/>
    <w:rsid w:val="00DC5ECD"/>
    <w:rsid w:val="00DC608F"/>
    <w:rsid w:val="00DC620C"/>
    <w:rsid w:val="00DC64C3"/>
    <w:rsid w:val="00DC65C9"/>
    <w:rsid w:val="00DC6976"/>
    <w:rsid w:val="00DC697A"/>
    <w:rsid w:val="00DC6BFC"/>
    <w:rsid w:val="00DC7098"/>
    <w:rsid w:val="00DC71F3"/>
    <w:rsid w:val="00DC765E"/>
    <w:rsid w:val="00DC7705"/>
    <w:rsid w:val="00DC792A"/>
    <w:rsid w:val="00DC7F39"/>
    <w:rsid w:val="00DD03B1"/>
    <w:rsid w:val="00DD05B0"/>
    <w:rsid w:val="00DD05C7"/>
    <w:rsid w:val="00DD06D0"/>
    <w:rsid w:val="00DD0B58"/>
    <w:rsid w:val="00DD0FE1"/>
    <w:rsid w:val="00DD1440"/>
    <w:rsid w:val="00DD17B6"/>
    <w:rsid w:val="00DD194D"/>
    <w:rsid w:val="00DD1B03"/>
    <w:rsid w:val="00DD1C48"/>
    <w:rsid w:val="00DD1DCA"/>
    <w:rsid w:val="00DD1E95"/>
    <w:rsid w:val="00DD23D4"/>
    <w:rsid w:val="00DD274D"/>
    <w:rsid w:val="00DD2993"/>
    <w:rsid w:val="00DD2C0D"/>
    <w:rsid w:val="00DD35AC"/>
    <w:rsid w:val="00DD36FE"/>
    <w:rsid w:val="00DD3BA2"/>
    <w:rsid w:val="00DD3D15"/>
    <w:rsid w:val="00DD3FFA"/>
    <w:rsid w:val="00DD406C"/>
    <w:rsid w:val="00DD4329"/>
    <w:rsid w:val="00DD4B32"/>
    <w:rsid w:val="00DD4D42"/>
    <w:rsid w:val="00DD4F7C"/>
    <w:rsid w:val="00DD4FE1"/>
    <w:rsid w:val="00DD5377"/>
    <w:rsid w:val="00DD5908"/>
    <w:rsid w:val="00DD5C1E"/>
    <w:rsid w:val="00DD5CB4"/>
    <w:rsid w:val="00DD5F41"/>
    <w:rsid w:val="00DD601D"/>
    <w:rsid w:val="00DD6479"/>
    <w:rsid w:val="00DD6875"/>
    <w:rsid w:val="00DD6E24"/>
    <w:rsid w:val="00DD711D"/>
    <w:rsid w:val="00DD73C0"/>
    <w:rsid w:val="00DD75EC"/>
    <w:rsid w:val="00DD7670"/>
    <w:rsid w:val="00DD770C"/>
    <w:rsid w:val="00DD79E6"/>
    <w:rsid w:val="00DD7F1D"/>
    <w:rsid w:val="00DE0042"/>
    <w:rsid w:val="00DE02C5"/>
    <w:rsid w:val="00DE043E"/>
    <w:rsid w:val="00DE057B"/>
    <w:rsid w:val="00DE07F4"/>
    <w:rsid w:val="00DE0C69"/>
    <w:rsid w:val="00DE0D5E"/>
    <w:rsid w:val="00DE0E30"/>
    <w:rsid w:val="00DE0F80"/>
    <w:rsid w:val="00DE17F5"/>
    <w:rsid w:val="00DE1975"/>
    <w:rsid w:val="00DE1AE2"/>
    <w:rsid w:val="00DE1C4C"/>
    <w:rsid w:val="00DE1DDC"/>
    <w:rsid w:val="00DE1E10"/>
    <w:rsid w:val="00DE1F32"/>
    <w:rsid w:val="00DE2139"/>
    <w:rsid w:val="00DE2249"/>
    <w:rsid w:val="00DE25B2"/>
    <w:rsid w:val="00DE276B"/>
    <w:rsid w:val="00DE295F"/>
    <w:rsid w:val="00DE2997"/>
    <w:rsid w:val="00DE2BB0"/>
    <w:rsid w:val="00DE2CE5"/>
    <w:rsid w:val="00DE2F89"/>
    <w:rsid w:val="00DE3172"/>
    <w:rsid w:val="00DE37DF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8E4"/>
    <w:rsid w:val="00DE4A4F"/>
    <w:rsid w:val="00DE4B2E"/>
    <w:rsid w:val="00DE4BFE"/>
    <w:rsid w:val="00DE4D28"/>
    <w:rsid w:val="00DE4E83"/>
    <w:rsid w:val="00DE5024"/>
    <w:rsid w:val="00DE544C"/>
    <w:rsid w:val="00DE5F5E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CC1"/>
    <w:rsid w:val="00DF0EC6"/>
    <w:rsid w:val="00DF126A"/>
    <w:rsid w:val="00DF15DC"/>
    <w:rsid w:val="00DF168E"/>
    <w:rsid w:val="00DF16E8"/>
    <w:rsid w:val="00DF19F3"/>
    <w:rsid w:val="00DF1A6C"/>
    <w:rsid w:val="00DF1AAD"/>
    <w:rsid w:val="00DF1AF4"/>
    <w:rsid w:val="00DF21A9"/>
    <w:rsid w:val="00DF234D"/>
    <w:rsid w:val="00DF24D6"/>
    <w:rsid w:val="00DF25B3"/>
    <w:rsid w:val="00DF26D7"/>
    <w:rsid w:val="00DF2783"/>
    <w:rsid w:val="00DF2E55"/>
    <w:rsid w:val="00DF30B4"/>
    <w:rsid w:val="00DF31C0"/>
    <w:rsid w:val="00DF35EB"/>
    <w:rsid w:val="00DF369B"/>
    <w:rsid w:val="00DF38C2"/>
    <w:rsid w:val="00DF3B36"/>
    <w:rsid w:val="00DF3C36"/>
    <w:rsid w:val="00DF42EB"/>
    <w:rsid w:val="00DF42F7"/>
    <w:rsid w:val="00DF435E"/>
    <w:rsid w:val="00DF44B4"/>
    <w:rsid w:val="00DF44B8"/>
    <w:rsid w:val="00DF4684"/>
    <w:rsid w:val="00DF49FC"/>
    <w:rsid w:val="00DF512F"/>
    <w:rsid w:val="00DF517F"/>
    <w:rsid w:val="00DF51B4"/>
    <w:rsid w:val="00DF5202"/>
    <w:rsid w:val="00DF5233"/>
    <w:rsid w:val="00DF5572"/>
    <w:rsid w:val="00DF5BAC"/>
    <w:rsid w:val="00DF61D5"/>
    <w:rsid w:val="00DF6238"/>
    <w:rsid w:val="00DF625C"/>
    <w:rsid w:val="00DF6303"/>
    <w:rsid w:val="00DF64B4"/>
    <w:rsid w:val="00DF650C"/>
    <w:rsid w:val="00DF65E5"/>
    <w:rsid w:val="00DF67FE"/>
    <w:rsid w:val="00DF6A1D"/>
    <w:rsid w:val="00DF6B4F"/>
    <w:rsid w:val="00DF6C3B"/>
    <w:rsid w:val="00DF71AF"/>
    <w:rsid w:val="00DF7242"/>
    <w:rsid w:val="00DF76F5"/>
    <w:rsid w:val="00DF77B1"/>
    <w:rsid w:val="00DF7888"/>
    <w:rsid w:val="00DF78DC"/>
    <w:rsid w:val="00DF7F7F"/>
    <w:rsid w:val="00E000DA"/>
    <w:rsid w:val="00E000FD"/>
    <w:rsid w:val="00E00101"/>
    <w:rsid w:val="00E001D3"/>
    <w:rsid w:val="00E0059B"/>
    <w:rsid w:val="00E00610"/>
    <w:rsid w:val="00E00806"/>
    <w:rsid w:val="00E00E76"/>
    <w:rsid w:val="00E00EE0"/>
    <w:rsid w:val="00E00FB5"/>
    <w:rsid w:val="00E0101E"/>
    <w:rsid w:val="00E01661"/>
    <w:rsid w:val="00E016F4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5006"/>
    <w:rsid w:val="00E0530F"/>
    <w:rsid w:val="00E05320"/>
    <w:rsid w:val="00E053B4"/>
    <w:rsid w:val="00E0551B"/>
    <w:rsid w:val="00E05C83"/>
    <w:rsid w:val="00E05CBC"/>
    <w:rsid w:val="00E05DC1"/>
    <w:rsid w:val="00E061C3"/>
    <w:rsid w:val="00E0663F"/>
    <w:rsid w:val="00E0667E"/>
    <w:rsid w:val="00E066AC"/>
    <w:rsid w:val="00E06815"/>
    <w:rsid w:val="00E06D54"/>
    <w:rsid w:val="00E0704E"/>
    <w:rsid w:val="00E070A6"/>
    <w:rsid w:val="00E07203"/>
    <w:rsid w:val="00E07453"/>
    <w:rsid w:val="00E07792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67"/>
    <w:rsid w:val="00E10F2A"/>
    <w:rsid w:val="00E11100"/>
    <w:rsid w:val="00E112C7"/>
    <w:rsid w:val="00E114FC"/>
    <w:rsid w:val="00E11542"/>
    <w:rsid w:val="00E126B8"/>
    <w:rsid w:val="00E12C73"/>
    <w:rsid w:val="00E13228"/>
    <w:rsid w:val="00E132BF"/>
    <w:rsid w:val="00E133C6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AA"/>
    <w:rsid w:val="00E1506B"/>
    <w:rsid w:val="00E152B4"/>
    <w:rsid w:val="00E1564E"/>
    <w:rsid w:val="00E15702"/>
    <w:rsid w:val="00E15A4B"/>
    <w:rsid w:val="00E15B8F"/>
    <w:rsid w:val="00E15DF0"/>
    <w:rsid w:val="00E15EF9"/>
    <w:rsid w:val="00E16046"/>
    <w:rsid w:val="00E166F5"/>
    <w:rsid w:val="00E1694B"/>
    <w:rsid w:val="00E16BFC"/>
    <w:rsid w:val="00E16C72"/>
    <w:rsid w:val="00E16C9E"/>
    <w:rsid w:val="00E16F66"/>
    <w:rsid w:val="00E16F8A"/>
    <w:rsid w:val="00E174A4"/>
    <w:rsid w:val="00E1773A"/>
    <w:rsid w:val="00E177F8"/>
    <w:rsid w:val="00E1786A"/>
    <w:rsid w:val="00E178AB"/>
    <w:rsid w:val="00E17995"/>
    <w:rsid w:val="00E17D37"/>
    <w:rsid w:val="00E20196"/>
    <w:rsid w:val="00E203A2"/>
    <w:rsid w:val="00E20971"/>
    <w:rsid w:val="00E20A9B"/>
    <w:rsid w:val="00E20D34"/>
    <w:rsid w:val="00E20E5A"/>
    <w:rsid w:val="00E20F73"/>
    <w:rsid w:val="00E21446"/>
    <w:rsid w:val="00E215B2"/>
    <w:rsid w:val="00E21985"/>
    <w:rsid w:val="00E21BD7"/>
    <w:rsid w:val="00E21BFC"/>
    <w:rsid w:val="00E21CBA"/>
    <w:rsid w:val="00E220C6"/>
    <w:rsid w:val="00E2232D"/>
    <w:rsid w:val="00E223DD"/>
    <w:rsid w:val="00E2255D"/>
    <w:rsid w:val="00E22CE3"/>
    <w:rsid w:val="00E22D25"/>
    <w:rsid w:val="00E2319F"/>
    <w:rsid w:val="00E23237"/>
    <w:rsid w:val="00E232B1"/>
    <w:rsid w:val="00E23FE8"/>
    <w:rsid w:val="00E242E3"/>
    <w:rsid w:val="00E24300"/>
    <w:rsid w:val="00E244B0"/>
    <w:rsid w:val="00E2454A"/>
    <w:rsid w:val="00E248AA"/>
    <w:rsid w:val="00E24F46"/>
    <w:rsid w:val="00E24FE6"/>
    <w:rsid w:val="00E2584B"/>
    <w:rsid w:val="00E25B02"/>
    <w:rsid w:val="00E25B95"/>
    <w:rsid w:val="00E2628B"/>
    <w:rsid w:val="00E26332"/>
    <w:rsid w:val="00E265C3"/>
    <w:rsid w:val="00E2669F"/>
    <w:rsid w:val="00E26A04"/>
    <w:rsid w:val="00E26CB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31"/>
    <w:rsid w:val="00E30912"/>
    <w:rsid w:val="00E30A45"/>
    <w:rsid w:val="00E30C85"/>
    <w:rsid w:val="00E312DA"/>
    <w:rsid w:val="00E314CC"/>
    <w:rsid w:val="00E314DA"/>
    <w:rsid w:val="00E31AB2"/>
    <w:rsid w:val="00E31B27"/>
    <w:rsid w:val="00E31F36"/>
    <w:rsid w:val="00E31FA7"/>
    <w:rsid w:val="00E3259C"/>
    <w:rsid w:val="00E327A6"/>
    <w:rsid w:val="00E32B19"/>
    <w:rsid w:val="00E32C00"/>
    <w:rsid w:val="00E32EAC"/>
    <w:rsid w:val="00E32F5A"/>
    <w:rsid w:val="00E32FA0"/>
    <w:rsid w:val="00E32FEB"/>
    <w:rsid w:val="00E32FF4"/>
    <w:rsid w:val="00E33422"/>
    <w:rsid w:val="00E3371D"/>
    <w:rsid w:val="00E33CB1"/>
    <w:rsid w:val="00E33E26"/>
    <w:rsid w:val="00E3404E"/>
    <w:rsid w:val="00E341DA"/>
    <w:rsid w:val="00E3489B"/>
    <w:rsid w:val="00E34AB1"/>
    <w:rsid w:val="00E34F20"/>
    <w:rsid w:val="00E35476"/>
    <w:rsid w:val="00E35580"/>
    <w:rsid w:val="00E3581D"/>
    <w:rsid w:val="00E358C8"/>
    <w:rsid w:val="00E359DF"/>
    <w:rsid w:val="00E35D13"/>
    <w:rsid w:val="00E35E89"/>
    <w:rsid w:val="00E35F88"/>
    <w:rsid w:val="00E35F97"/>
    <w:rsid w:val="00E3662B"/>
    <w:rsid w:val="00E36676"/>
    <w:rsid w:val="00E366E8"/>
    <w:rsid w:val="00E36738"/>
    <w:rsid w:val="00E368EF"/>
    <w:rsid w:val="00E369A1"/>
    <w:rsid w:val="00E36AE0"/>
    <w:rsid w:val="00E36D05"/>
    <w:rsid w:val="00E36D38"/>
    <w:rsid w:val="00E36EA5"/>
    <w:rsid w:val="00E371D6"/>
    <w:rsid w:val="00E37283"/>
    <w:rsid w:val="00E37305"/>
    <w:rsid w:val="00E376E8"/>
    <w:rsid w:val="00E378F2"/>
    <w:rsid w:val="00E37947"/>
    <w:rsid w:val="00E37AB9"/>
    <w:rsid w:val="00E37DE3"/>
    <w:rsid w:val="00E37E08"/>
    <w:rsid w:val="00E37F4E"/>
    <w:rsid w:val="00E401B7"/>
    <w:rsid w:val="00E402B1"/>
    <w:rsid w:val="00E404D0"/>
    <w:rsid w:val="00E4065E"/>
    <w:rsid w:val="00E41080"/>
    <w:rsid w:val="00E410D6"/>
    <w:rsid w:val="00E41282"/>
    <w:rsid w:val="00E418AE"/>
    <w:rsid w:val="00E419CF"/>
    <w:rsid w:val="00E41DD3"/>
    <w:rsid w:val="00E42114"/>
    <w:rsid w:val="00E423F2"/>
    <w:rsid w:val="00E42492"/>
    <w:rsid w:val="00E42532"/>
    <w:rsid w:val="00E42662"/>
    <w:rsid w:val="00E42C6F"/>
    <w:rsid w:val="00E42CAD"/>
    <w:rsid w:val="00E42D08"/>
    <w:rsid w:val="00E43125"/>
    <w:rsid w:val="00E431AE"/>
    <w:rsid w:val="00E43463"/>
    <w:rsid w:val="00E4399E"/>
    <w:rsid w:val="00E43D38"/>
    <w:rsid w:val="00E43E1A"/>
    <w:rsid w:val="00E43EAA"/>
    <w:rsid w:val="00E440B9"/>
    <w:rsid w:val="00E4419E"/>
    <w:rsid w:val="00E442DB"/>
    <w:rsid w:val="00E44347"/>
    <w:rsid w:val="00E445A4"/>
    <w:rsid w:val="00E44935"/>
    <w:rsid w:val="00E44C13"/>
    <w:rsid w:val="00E44C55"/>
    <w:rsid w:val="00E44F2B"/>
    <w:rsid w:val="00E4509A"/>
    <w:rsid w:val="00E451CB"/>
    <w:rsid w:val="00E45253"/>
    <w:rsid w:val="00E4527E"/>
    <w:rsid w:val="00E45796"/>
    <w:rsid w:val="00E45A97"/>
    <w:rsid w:val="00E45C2C"/>
    <w:rsid w:val="00E45D4F"/>
    <w:rsid w:val="00E464C2"/>
    <w:rsid w:val="00E4704D"/>
    <w:rsid w:val="00E470BC"/>
    <w:rsid w:val="00E47378"/>
    <w:rsid w:val="00E47458"/>
    <w:rsid w:val="00E479E3"/>
    <w:rsid w:val="00E47CA2"/>
    <w:rsid w:val="00E47DE7"/>
    <w:rsid w:val="00E47DF9"/>
    <w:rsid w:val="00E47E74"/>
    <w:rsid w:val="00E500DE"/>
    <w:rsid w:val="00E500E6"/>
    <w:rsid w:val="00E502A6"/>
    <w:rsid w:val="00E5074A"/>
    <w:rsid w:val="00E507C8"/>
    <w:rsid w:val="00E50848"/>
    <w:rsid w:val="00E50A2A"/>
    <w:rsid w:val="00E50D1B"/>
    <w:rsid w:val="00E512C3"/>
    <w:rsid w:val="00E512CE"/>
    <w:rsid w:val="00E51424"/>
    <w:rsid w:val="00E51565"/>
    <w:rsid w:val="00E518FC"/>
    <w:rsid w:val="00E5202B"/>
    <w:rsid w:val="00E52079"/>
    <w:rsid w:val="00E524F6"/>
    <w:rsid w:val="00E525F9"/>
    <w:rsid w:val="00E52FBB"/>
    <w:rsid w:val="00E53163"/>
    <w:rsid w:val="00E533D4"/>
    <w:rsid w:val="00E53711"/>
    <w:rsid w:val="00E53CC2"/>
    <w:rsid w:val="00E53F9B"/>
    <w:rsid w:val="00E53FB8"/>
    <w:rsid w:val="00E5409F"/>
    <w:rsid w:val="00E5417F"/>
    <w:rsid w:val="00E5449B"/>
    <w:rsid w:val="00E54618"/>
    <w:rsid w:val="00E54663"/>
    <w:rsid w:val="00E54832"/>
    <w:rsid w:val="00E548C8"/>
    <w:rsid w:val="00E54C18"/>
    <w:rsid w:val="00E55000"/>
    <w:rsid w:val="00E550EE"/>
    <w:rsid w:val="00E554CC"/>
    <w:rsid w:val="00E555B9"/>
    <w:rsid w:val="00E55978"/>
    <w:rsid w:val="00E55AE9"/>
    <w:rsid w:val="00E55B81"/>
    <w:rsid w:val="00E55CEB"/>
    <w:rsid w:val="00E560B8"/>
    <w:rsid w:val="00E5628E"/>
    <w:rsid w:val="00E56427"/>
    <w:rsid w:val="00E56AB6"/>
    <w:rsid w:val="00E56B7A"/>
    <w:rsid w:val="00E57081"/>
    <w:rsid w:val="00E570D5"/>
    <w:rsid w:val="00E5720C"/>
    <w:rsid w:val="00E573D9"/>
    <w:rsid w:val="00E5760B"/>
    <w:rsid w:val="00E576E8"/>
    <w:rsid w:val="00E57733"/>
    <w:rsid w:val="00E5787C"/>
    <w:rsid w:val="00E579F5"/>
    <w:rsid w:val="00E579F6"/>
    <w:rsid w:val="00E57BD1"/>
    <w:rsid w:val="00E57C23"/>
    <w:rsid w:val="00E57CDF"/>
    <w:rsid w:val="00E57EFC"/>
    <w:rsid w:val="00E60929"/>
    <w:rsid w:val="00E609B5"/>
    <w:rsid w:val="00E60A8F"/>
    <w:rsid w:val="00E60AD3"/>
    <w:rsid w:val="00E60DC6"/>
    <w:rsid w:val="00E60DDB"/>
    <w:rsid w:val="00E60E27"/>
    <w:rsid w:val="00E6102B"/>
    <w:rsid w:val="00E611EA"/>
    <w:rsid w:val="00E6141C"/>
    <w:rsid w:val="00E61612"/>
    <w:rsid w:val="00E619F9"/>
    <w:rsid w:val="00E61E3F"/>
    <w:rsid w:val="00E6226A"/>
    <w:rsid w:val="00E62446"/>
    <w:rsid w:val="00E625B9"/>
    <w:rsid w:val="00E62614"/>
    <w:rsid w:val="00E62624"/>
    <w:rsid w:val="00E626A1"/>
    <w:rsid w:val="00E62996"/>
    <w:rsid w:val="00E62B7D"/>
    <w:rsid w:val="00E630D6"/>
    <w:rsid w:val="00E6351F"/>
    <w:rsid w:val="00E635A3"/>
    <w:rsid w:val="00E63F04"/>
    <w:rsid w:val="00E6422F"/>
    <w:rsid w:val="00E6437A"/>
    <w:rsid w:val="00E64602"/>
    <w:rsid w:val="00E646F9"/>
    <w:rsid w:val="00E647C3"/>
    <w:rsid w:val="00E64ABC"/>
    <w:rsid w:val="00E64CCE"/>
    <w:rsid w:val="00E64D30"/>
    <w:rsid w:val="00E64EDE"/>
    <w:rsid w:val="00E65156"/>
    <w:rsid w:val="00E6561D"/>
    <w:rsid w:val="00E65817"/>
    <w:rsid w:val="00E65818"/>
    <w:rsid w:val="00E6583B"/>
    <w:rsid w:val="00E65BFC"/>
    <w:rsid w:val="00E65E05"/>
    <w:rsid w:val="00E66130"/>
    <w:rsid w:val="00E663D0"/>
    <w:rsid w:val="00E66EAC"/>
    <w:rsid w:val="00E67026"/>
    <w:rsid w:val="00E67206"/>
    <w:rsid w:val="00E6746B"/>
    <w:rsid w:val="00E675F5"/>
    <w:rsid w:val="00E67A76"/>
    <w:rsid w:val="00E67BEE"/>
    <w:rsid w:val="00E67BEF"/>
    <w:rsid w:val="00E67D63"/>
    <w:rsid w:val="00E67EA7"/>
    <w:rsid w:val="00E70253"/>
    <w:rsid w:val="00E70664"/>
    <w:rsid w:val="00E70792"/>
    <w:rsid w:val="00E7092A"/>
    <w:rsid w:val="00E709C4"/>
    <w:rsid w:val="00E70F99"/>
    <w:rsid w:val="00E71798"/>
    <w:rsid w:val="00E717D2"/>
    <w:rsid w:val="00E7186D"/>
    <w:rsid w:val="00E71BA9"/>
    <w:rsid w:val="00E71D77"/>
    <w:rsid w:val="00E720FD"/>
    <w:rsid w:val="00E72911"/>
    <w:rsid w:val="00E72B43"/>
    <w:rsid w:val="00E72D5A"/>
    <w:rsid w:val="00E72D81"/>
    <w:rsid w:val="00E73150"/>
    <w:rsid w:val="00E73417"/>
    <w:rsid w:val="00E73486"/>
    <w:rsid w:val="00E7351E"/>
    <w:rsid w:val="00E73654"/>
    <w:rsid w:val="00E73779"/>
    <w:rsid w:val="00E737BD"/>
    <w:rsid w:val="00E73B9D"/>
    <w:rsid w:val="00E73C6C"/>
    <w:rsid w:val="00E73C8E"/>
    <w:rsid w:val="00E73D3D"/>
    <w:rsid w:val="00E73D66"/>
    <w:rsid w:val="00E73EBE"/>
    <w:rsid w:val="00E74014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69F"/>
    <w:rsid w:val="00E75CA5"/>
    <w:rsid w:val="00E75D7E"/>
    <w:rsid w:val="00E76195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52A"/>
    <w:rsid w:val="00E77873"/>
    <w:rsid w:val="00E779D7"/>
    <w:rsid w:val="00E77AFA"/>
    <w:rsid w:val="00E80045"/>
    <w:rsid w:val="00E804C8"/>
    <w:rsid w:val="00E80AF0"/>
    <w:rsid w:val="00E80C0A"/>
    <w:rsid w:val="00E80C3B"/>
    <w:rsid w:val="00E80D31"/>
    <w:rsid w:val="00E80DF5"/>
    <w:rsid w:val="00E8111D"/>
    <w:rsid w:val="00E811A2"/>
    <w:rsid w:val="00E811B7"/>
    <w:rsid w:val="00E812AA"/>
    <w:rsid w:val="00E812C9"/>
    <w:rsid w:val="00E81476"/>
    <w:rsid w:val="00E8152E"/>
    <w:rsid w:val="00E815E4"/>
    <w:rsid w:val="00E816DC"/>
    <w:rsid w:val="00E81EE5"/>
    <w:rsid w:val="00E81F4A"/>
    <w:rsid w:val="00E82282"/>
    <w:rsid w:val="00E822DE"/>
    <w:rsid w:val="00E824B6"/>
    <w:rsid w:val="00E825D6"/>
    <w:rsid w:val="00E82783"/>
    <w:rsid w:val="00E8291E"/>
    <w:rsid w:val="00E82C74"/>
    <w:rsid w:val="00E82DDD"/>
    <w:rsid w:val="00E82F61"/>
    <w:rsid w:val="00E83480"/>
    <w:rsid w:val="00E836D4"/>
    <w:rsid w:val="00E83802"/>
    <w:rsid w:val="00E83A38"/>
    <w:rsid w:val="00E83B1F"/>
    <w:rsid w:val="00E83E5E"/>
    <w:rsid w:val="00E83EEC"/>
    <w:rsid w:val="00E83FC8"/>
    <w:rsid w:val="00E848F1"/>
    <w:rsid w:val="00E84C44"/>
    <w:rsid w:val="00E84CED"/>
    <w:rsid w:val="00E84D28"/>
    <w:rsid w:val="00E84DCA"/>
    <w:rsid w:val="00E84FFE"/>
    <w:rsid w:val="00E8535D"/>
    <w:rsid w:val="00E85376"/>
    <w:rsid w:val="00E856A2"/>
    <w:rsid w:val="00E856A3"/>
    <w:rsid w:val="00E85855"/>
    <w:rsid w:val="00E860D3"/>
    <w:rsid w:val="00E86109"/>
    <w:rsid w:val="00E8632D"/>
    <w:rsid w:val="00E86369"/>
    <w:rsid w:val="00E8652A"/>
    <w:rsid w:val="00E86620"/>
    <w:rsid w:val="00E86757"/>
    <w:rsid w:val="00E868B3"/>
    <w:rsid w:val="00E869E9"/>
    <w:rsid w:val="00E86D6B"/>
    <w:rsid w:val="00E86DBD"/>
    <w:rsid w:val="00E8700A"/>
    <w:rsid w:val="00E8718F"/>
    <w:rsid w:val="00E87356"/>
    <w:rsid w:val="00E876A1"/>
    <w:rsid w:val="00E879E3"/>
    <w:rsid w:val="00E87A28"/>
    <w:rsid w:val="00E9007C"/>
    <w:rsid w:val="00E90526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F34"/>
    <w:rsid w:val="00E92240"/>
    <w:rsid w:val="00E9237E"/>
    <w:rsid w:val="00E92678"/>
    <w:rsid w:val="00E927B8"/>
    <w:rsid w:val="00E92830"/>
    <w:rsid w:val="00E92941"/>
    <w:rsid w:val="00E93301"/>
    <w:rsid w:val="00E933B4"/>
    <w:rsid w:val="00E934BD"/>
    <w:rsid w:val="00E9353F"/>
    <w:rsid w:val="00E93B84"/>
    <w:rsid w:val="00E945E5"/>
    <w:rsid w:val="00E946A8"/>
    <w:rsid w:val="00E94874"/>
    <w:rsid w:val="00E94D40"/>
    <w:rsid w:val="00E94D69"/>
    <w:rsid w:val="00E95097"/>
    <w:rsid w:val="00E952EC"/>
    <w:rsid w:val="00E95358"/>
    <w:rsid w:val="00E953E9"/>
    <w:rsid w:val="00E95965"/>
    <w:rsid w:val="00E9599D"/>
    <w:rsid w:val="00E959CB"/>
    <w:rsid w:val="00E95F49"/>
    <w:rsid w:val="00E9602C"/>
    <w:rsid w:val="00E96255"/>
    <w:rsid w:val="00E96C94"/>
    <w:rsid w:val="00E971D7"/>
    <w:rsid w:val="00E97BCF"/>
    <w:rsid w:val="00E97C55"/>
    <w:rsid w:val="00E97CCB"/>
    <w:rsid w:val="00E97E70"/>
    <w:rsid w:val="00E97F6D"/>
    <w:rsid w:val="00EA0034"/>
    <w:rsid w:val="00EA025C"/>
    <w:rsid w:val="00EA0419"/>
    <w:rsid w:val="00EA0C4C"/>
    <w:rsid w:val="00EA0C68"/>
    <w:rsid w:val="00EA1194"/>
    <w:rsid w:val="00EA1996"/>
    <w:rsid w:val="00EA1CF5"/>
    <w:rsid w:val="00EA1CFF"/>
    <w:rsid w:val="00EA1FBB"/>
    <w:rsid w:val="00EA2011"/>
    <w:rsid w:val="00EA206C"/>
    <w:rsid w:val="00EA24AF"/>
    <w:rsid w:val="00EA2F39"/>
    <w:rsid w:val="00EA3147"/>
    <w:rsid w:val="00EA32BD"/>
    <w:rsid w:val="00EA330B"/>
    <w:rsid w:val="00EA3423"/>
    <w:rsid w:val="00EA3443"/>
    <w:rsid w:val="00EA356E"/>
    <w:rsid w:val="00EA3672"/>
    <w:rsid w:val="00EA3CB5"/>
    <w:rsid w:val="00EA3D78"/>
    <w:rsid w:val="00EA411D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92E"/>
    <w:rsid w:val="00EA60B1"/>
    <w:rsid w:val="00EA69FB"/>
    <w:rsid w:val="00EA6B59"/>
    <w:rsid w:val="00EA6C6E"/>
    <w:rsid w:val="00EA7021"/>
    <w:rsid w:val="00EA7397"/>
    <w:rsid w:val="00EA74FA"/>
    <w:rsid w:val="00EA75BF"/>
    <w:rsid w:val="00EA76BA"/>
    <w:rsid w:val="00EA789E"/>
    <w:rsid w:val="00EA797C"/>
    <w:rsid w:val="00EA7D20"/>
    <w:rsid w:val="00EA7D6A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462"/>
    <w:rsid w:val="00EB1931"/>
    <w:rsid w:val="00EB195E"/>
    <w:rsid w:val="00EB1D62"/>
    <w:rsid w:val="00EB1F10"/>
    <w:rsid w:val="00EB23A6"/>
    <w:rsid w:val="00EB249E"/>
    <w:rsid w:val="00EB2AB1"/>
    <w:rsid w:val="00EB2AB5"/>
    <w:rsid w:val="00EB2C06"/>
    <w:rsid w:val="00EB2CB2"/>
    <w:rsid w:val="00EB2D2A"/>
    <w:rsid w:val="00EB2F70"/>
    <w:rsid w:val="00EB3329"/>
    <w:rsid w:val="00EB38A0"/>
    <w:rsid w:val="00EB3989"/>
    <w:rsid w:val="00EB3A8A"/>
    <w:rsid w:val="00EB4011"/>
    <w:rsid w:val="00EB43F9"/>
    <w:rsid w:val="00EB4AF1"/>
    <w:rsid w:val="00EB4D12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304"/>
    <w:rsid w:val="00EB642E"/>
    <w:rsid w:val="00EB647D"/>
    <w:rsid w:val="00EB66B8"/>
    <w:rsid w:val="00EB683E"/>
    <w:rsid w:val="00EB68EA"/>
    <w:rsid w:val="00EB6AD8"/>
    <w:rsid w:val="00EB6F63"/>
    <w:rsid w:val="00EB7052"/>
    <w:rsid w:val="00EB70C6"/>
    <w:rsid w:val="00EB7512"/>
    <w:rsid w:val="00EB7804"/>
    <w:rsid w:val="00EB7968"/>
    <w:rsid w:val="00EB7A5C"/>
    <w:rsid w:val="00EB7ABC"/>
    <w:rsid w:val="00EB7B0A"/>
    <w:rsid w:val="00EB7BFE"/>
    <w:rsid w:val="00EB7E1C"/>
    <w:rsid w:val="00EB7F38"/>
    <w:rsid w:val="00EB7F5F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3235"/>
    <w:rsid w:val="00EC3A4E"/>
    <w:rsid w:val="00EC3B71"/>
    <w:rsid w:val="00EC3CBD"/>
    <w:rsid w:val="00EC3D27"/>
    <w:rsid w:val="00EC3EE5"/>
    <w:rsid w:val="00EC3EEB"/>
    <w:rsid w:val="00EC400B"/>
    <w:rsid w:val="00EC4123"/>
    <w:rsid w:val="00EC4700"/>
    <w:rsid w:val="00EC4A43"/>
    <w:rsid w:val="00EC4AA5"/>
    <w:rsid w:val="00EC4AC3"/>
    <w:rsid w:val="00EC4E61"/>
    <w:rsid w:val="00EC4F37"/>
    <w:rsid w:val="00EC4FDF"/>
    <w:rsid w:val="00EC5014"/>
    <w:rsid w:val="00EC5263"/>
    <w:rsid w:val="00EC52A1"/>
    <w:rsid w:val="00EC53B0"/>
    <w:rsid w:val="00EC5C17"/>
    <w:rsid w:val="00EC5C87"/>
    <w:rsid w:val="00EC615A"/>
    <w:rsid w:val="00EC64F4"/>
    <w:rsid w:val="00EC69D6"/>
    <w:rsid w:val="00EC6F87"/>
    <w:rsid w:val="00EC722A"/>
    <w:rsid w:val="00EC73B7"/>
    <w:rsid w:val="00EC770F"/>
    <w:rsid w:val="00EC795A"/>
    <w:rsid w:val="00EC7976"/>
    <w:rsid w:val="00EC7C12"/>
    <w:rsid w:val="00EC7CD2"/>
    <w:rsid w:val="00ED0283"/>
    <w:rsid w:val="00ED0412"/>
    <w:rsid w:val="00ED0539"/>
    <w:rsid w:val="00ED068D"/>
    <w:rsid w:val="00ED073D"/>
    <w:rsid w:val="00ED07A1"/>
    <w:rsid w:val="00ED07EA"/>
    <w:rsid w:val="00ED0CB8"/>
    <w:rsid w:val="00ED0F34"/>
    <w:rsid w:val="00ED14AE"/>
    <w:rsid w:val="00ED16C7"/>
    <w:rsid w:val="00ED1945"/>
    <w:rsid w:val="00ED197C"/>
    <w:rsid w:val="00ED1BB5"/>
    <w:rsid w:val="00ED1DBE"/>
    <w:rsid w:val="00ED1E39"/>
    <w:rsid w:val="00ED24E9"/>
    <w:rsid w:val="00ED2777"/>
    <w:rsid w:val="00ED27AE"/>
    <w:rsid w:val="00ED2A04"/>
    <w:rsid w:val="00ED3043"/>
    <w:rsid w:val="00ED3271"/>
    <w:rsid w:val="00ED3342"/>
    <w:rsid w:val="00ED34FF"/>
    <w:rsid w:val="00ED361E"/>
    <w:rsid w:val="00ED366C"/>
    <w:rsid w:val="00ED3756"/>
    <w:rsid w:val="00ED378C"/>
    <w:rsid w:val="00ED3BF8"/>
    <w:rsid w:val="00ED3D0E"/>
    <w:rsid w:val="00ED4170"/>
    <w:rsid w:val="00ED438F"/>
    <w:rsid w:val="00ED4497"/>
    <w:rsid w:val="00ED4782"/>
    <w:rsid w:val="00ED4797"/>
    <w:rsid w:val="00ED47B5"/>
    <w:rsid w:val="00ED4823"/>
    <w:rsid w:val="00ED4A18"/>
    <w:rsid w:val="00ED4AA3"/>
    <w:rsid w:val="00ED53B9"/>
    <w:rsid w:val="00ED561F"/>
    <w:rsid w:val="00ED58EA"/>
    <w:rsid w:val="00ED5C3F"/>
    <w:rsid w:val="00ED5D66"/>
    <w:rsid w:val="00ED5E00"/>
    <w:rsid w:val="00ED62E9"/>
    <w:rsid w:val="00ED63A5"/>
    <w:rsid w:val="00ED6896"/>
    <w:rsid w:val="00ED6BB9"/>
    <w:rsid w:val="00ED6C07"/>
    <w:rsid w:val="00ED6C9B"/>
    <w:rsid w:val="00ED71FB"/>
    <w:rsid w:val="00ED73FD"/>
    <w:rsid w:val="00ED7543"/>
    <w:rsid w:val="00ED75B5"/>
    <w:rsid w:val="00ED77C9"/>
    <w:rsid w:val="00ED7A05"/>
    <w:rsid w:val="00ED7C6F"/>
    <w:rsid w:val="00ED7D01"/>
    <w:rsid w:val="00ED7ED6"/>
    <w:rsid w:val="00EE0286"/>
    <w:rsid w:val="00EE02A7"/>
    <w:rsid w:val="00EE049B"/>
    <w:rsid w:val="00EE08F7"/>
    <w:rsid w:val="00EE09EB"/>
    <w:rsid w:val="00EE0DBE"/>
    <w:rsid w:val="00EE0EC7"/>
    <w:rsid w:val="00EE1058"/>
    <w:rsid w:val="00EE19AF"/>
    <w:rsid w:val="00EE1AD4"/>
    <w:rsid w:val="00EE1C2E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7C9"/>
    <w:rsid w:val="00EE3902"/>
    <w:rsid w:val="00EE3A32"/>
    <w:rsid w:val="00EE3B86"/>
    <w:rsid w:val="00EE3C01"/>
    <w:rsid w:val="00EE3CD2"/>
    <w:rsid w:val="00EE3DF3"/>
    <w:rsid w:val="00EE3EEB"/>
    <w:rsid w:val="00EE3FD6"/>
    <w:rsid w:val="00EE435B"/>
    <w:rsid w:val="00EE43D0"/>
    <w:rsid w:val="00EE4483"/>
    <w:rsid w:val="00EE49D7"/>
    <w:rsid w:val="00EE4A02"/>
    <w:rsid w:val="00EE4DB6"/>
    <w:rsid w:val="00EE552F"/>
    <w:rsid w:val="00EE5582"/>
    <w:rsid w:val="00EE5729"/>
    <w:rsid w:val="00EE58E0"/>
    <w:rsid w:val="00EE5DF8"/>
    <w:rsid w:val="00EE5E38"/>
    <w:rsid w:val="00EE6149"/>
    <w:rsid w:val="00EE623C"/>
    <w:rsid w:val="00EE641A"/>
    <w:rsid w:val="00EE6C03"/>
    <w:rsid w:val="00EE6CAA"/>
    <w:rsid w:val="00EE718F"/>
    <w:rsid w:val="00EE735D"/>
    <w:rsid w:val="00EE742B"/>
    <w:rsid w:val="00EE784E"/>
    <w:rsid w:val="00EF016A"/>
    <w:rsid w:val="00EF0652"/>
    <w:rsid w:val="00EF0704"/>
    <w:rsid w:val="00EF0807"/>
    <w:rsid w:val="00EF0DC8"/>
    <w:rsid w:val="00EF0F37"/>
    <w:rsid w:val="00EF0F76"/>
    <w:rsid w:val="00EF1723"/>
    <w:rsid w:val="00EF1923"/>
    <w:rsid w:val="00EF1AF6"/>
    <w:rsid w:val="00EF1BD9"/>
    <w:rsid w:val="00EF2443"/>
    <w:rsid w:val="00EF29DA"/>
    <w:rsid w:val="00EF2A06"/>
    <w:rsid w:val="00EF3109"/>
    <w:rsid w:val="00EF32CB"/>
    <w:rsid w:val="00EF371B"/>
    <w:rsid w:val="00EF38E0"/>
    <w:rsid w:val="00EF3E2E"/>
    <w:rsid w:val="00EF3E58"/>
    <w:rsid w:val="00EF3F19"/>
    <w:rsid w:val="00EF437E"/>
    <w:rsid w:val="00EF442A"/>
    <w:rsid w:val="00EF458D"/>
    <w:rsid w:val="00EF47E6"/>
    <w:rsid w:val="00EF4930"/>
    <w:rsid w:val="00EF4AD3"/>
    <w:rsid w:val="00EF4B47"/>
    <w:rsid w:val="00EF4C99"/>
    <w:rsid w:val="00EF4CE1"/>
    <w:rsid w:val="00EF4D2D"/>
    <w:rsid w:val="00EF50D5"/>
    <w:rsid w:val="00EF51B8"/>
    <w:rsid w:val="00EF572D"/>
    <w:rsid w:val="00EF577F"/>
    <w:rsid w:val="00EF57CC"/>
    <w:rsid w:val="00EF58AA"/>
    <w:rsid w:val="00EF5AED"/>
    <w:rsid w:val="00EF5DED"/>
    <w:rsid w:val="00EF5EA6"/>
    <w:rsid w:val="00EF5F2B"/>
    <w:rsid w:val="00EF6292"/>
    <w:rsid w:val="00EF647F"/>
    <w:rsid w:val="00EF65E7"/>
    <w:rsid w:val="00EF6B08"/>
    <w:rsid w:val="00EF6D38"/>
    <w:rsid w:val="00EF6E0E"/>
    <w:rsid w:val="00EF6FF6"/>
    <w:rsid w:val="00EF6FF7"/>
    <w:rsid w:val="00EF7009"/>
    <w:rsid w:val="00EF709A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145"/>
    <w:rsid w:val="00F00461"/>
    <w:rsid w:val="00F00484"/>
    <w:rsid w:val="00F00540"/>
    <w:rsid w:val="00F0070B"/>
    <w:rsid w:val="00F0093B"/>
    <w:rsid w:val="00F00A0F"/>
    <w:rsid w:val="00F00C00"/>
    <w:rsid w:val="00F00C67"/>
    <w:rsid w:val="00F00D7B"/>
    <w:rsid w:val="00F00DDA"/>
    <w:rsid w:val="00F017AF"/>
    <w:rsid w:val="00F01904"/>
    <w:rsid w:val="00F01A4C"/>
    <w:rsid w:val="00F01ABE"/>
    <w:rsid w:val="00F01C71"/>
    <w:rsid w:val="00F01C75"/>
    <w:rsid w:val="00F0202F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301A"/>
    <w:rsid w:val="00F0315C"/>
    <w:rsid w:val="00F03162"/>
    <w:rsid w:val="00F031A4"/>
    <w:rsid w:val="00F03296"/>
    <w:rsid w:val="00F038E3"/>
    <w:rsid w:val="00F03AF2"/>
    <w:rsid w:val="00F03EA2"/>
    <w:rsid w:val="00F03EB2"/>
    <w:rsid w:val="00F04129"/>
    <w:rsid w:val="00F044E8"/>
    <w:rsid w:val="00F046E3"/>
    <w:rsid w:val="00F04782"/>
    <w:rsid w:val="00F04841"/>
    <w:rsid w:val="00F04CC7"/>
    <w:rsid w:val="00F050AC"/>
    <w:rsid w:val="00F050D4"/>
    <w:rsid w:val="00F05733"/>
    <w:rsid w:val="00F05DF0"/>
    <w:rsid w:val="00F05ECD"/>
    <w:rsid w:val="00F05F99"/>
    <w:rsid w:val="00F060CB"/>
    <w:rsid w:val="00F06183"/>
    <w:rsid w:val="00F061A9"/>
    <w:rsid w:val="00F06279"/>
    <w:rsid w:val="00F067AB"/>
    <w:rsid w:val="00F067C7"/>
    <w:rsid w:val="00F069AC"/>
    <w:rsid w:val="00F06CFF"/>
    <w:rsid w:val="00F06D44"/>
    <w:rsid w:val="00F06DAB"/>
    <w:rsid w:val="00F06F66"/>
    <w:rsid w:val="00F071E8"/>
    <w:rsid w:val="00F074DB"/>
    <w:rsid w:val="00F0772C"/>
    <w:rsid w:val="00F078F0"/>
    <w:rsid w:val="00F07D0E"/>
    <w:rsid w:val="00F07F05"/>
    <w:rsid w:val="00F07FA1"/>
    <w:rsid w:val="00F07FEF"/>
    <w:rsid w:val="00F109A8"/>
    <w:rsid w:val="00F10A4F"/>
    <w:rsid w:val="00F10BB1"/>
    <w:rsid w:val="00F10D04"/>
    <w:rsid w:val="00F10E85"/>
    <w:rsid w:val="00F10E9C"/>
    <w:rsid w:val="00F111F6"/>
    <w:rsid w:val="00F113E1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269"/>
    <w:rsid w:val="00F1326F"/>
    <w:rsid w:val="00F13610"/>
    <w:rsid w:val="00F13691"/>
    <w:rsid w:val="00F137D0"/>
    <w:rsid w:val="00F13B01"/>
    <w:rsid w:val="00F13D6A"/>
    <w:rsid w:val="00F13FBE"/>
    <w:rsid w:val="00F1414E"/>
    <w:rsid w:val="00F141F3"/>
    <w:rsid w:val="00F143DE"/>
    <w:rsid w:val="00F144A0"/>
    <w:rsid w:val="00F144D9"/>
    <w:rsid w:val="00F1457D"/>
    <w:rsid w:val="00F146B4"/>
    <w:rsid w:val="00F149AC"/>
    <w:rsid w:val="00F14BBF"/>
    <w:rsid w:val="00F14DB1"/>
    <w:rsid w:val="00F15122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A44"/>
    <w:rsid w:val="00F16B48"/>
    <w:rsid w:val="00F16BC6"/>
    <w:rsid w:val="00F16CCE"/>
    <w:rsid w:val="00F175B2"/>
    <w:rsid w:val="00F17757"/>
    <w:rsid w:val="00F177B7"/>
    <w:rsid w:val="00F17A3F"/>
    <w:rsid w:val="00F17A45"/>
    <w:rsid w:val="00F17D0A"/>
    <w:rsid w:val="00F17F8B"/>
    <w:rsid w:val="00F200FB"/>
    <w:rsid w:val="00F202AA"/>
    <w:rsid w:val="00F206A4"/>
    <w:rsid w:val="00F20B0B"/>
    <w:rsid w:val="00F20C25"/>
    <w:rsid w:val="00F211F9"/>
    <w:rsid w:val="00F21AFD"/>
    <w:rsid w:val="00F21BB9"/>
    <w:rsid w:val="00F21DC6"/>
    <w:rsid w:val="00F21F38"/>
    <w:rsid w:val="00F21FE6"/>
    <w:rsid w:val="00F226BD"/>
    <w:rsid w:val="00F2287F"/>
    <w:rsid w:val="00F22C25"/>
    <w:rsid w:val="00F231F1"/>
    <w:rsid w:val="00F231FD"/>
    <w:rsid w:val="00F2327A"/>
    <w:rsid w:val="00F2333E"/>
    <w:rsid w:val="00F234F8"/>
    <w:rsid w:val="00F23511"/>
    <w:rsid w:val="00F2354A"/>
    <w:rsid w:val="00F235EF"/>
    <w:rsid w:val="00F239CD"/>
    <w:rsid w:val="00F23C15"/>
    <w:rsid w:val="00F23C98"/>
    <w:rsid w:val="00F2408D"/>
    <w:rsid w:val="00F24837"/>
    <w:rsid w:val="00F24934"/>
    <w:rsid w:val="00F24AF1"/>
    <w:rsid w:val="00F24BD3"/>
    <w:rsid w:val="00F24CF4"/>
    <w:rsid w:val="00F24E17"/>
    <w:rsid w:val="00F24EAF"/>
    <w:rsid w:val="00F25616"/>
    <w:rsid w:val="00F257FC"/>
    <w:rsid w:val="00F25A84"/>
    <w:rsid w:val="00F25AE6"/>
    <w:rsid w:val="00F25E5E"/>
    <w:rsid w:val="00F25FBA"/>
    <w:rsid w:val="00F25FCB"/>
    <w:rsid w:val="00F26077"/>
    <w:rsid w:val="00F2628F"/>
    <w:rsid w:val="00F262C4"/>
    <w:rsid w:val="00F266E8"/>
    <w:rsid w:val="00F26946"/>
    <w:rsid w:val="00F2694F"/>
    <w:rsid w:val="00F26977"/>
    <w:rsid w:val="00F269F7"/>
    <w:rsid w:val="00F26AC5"/>
    <w:rsid w:val="00F26EC0"/>
    <w:rsid w:val="00F2729C"/>
    <w:rsid w:val="00F27306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747"/>
    <w:rsid w:val="00F30B6B"/>
    <w:rsid w:val="00F30EE9"/>
    <w:rsid w:val="00F30FB5"/>
    <w:rsid w:val="00F3107E"/>
    <w:rsid w:val="00F310D3"/>
    <w:rsid w:val="00F3112C"/>
    <w:rsid w:val="00F314A0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BA"/>
    <w:rsid w:val="00F32CA3"/>
    <w:rsid w:val="00F32E25"/>
    <w:rsid w:val="00F32F11"/>
    <w:rsid w:val="00F332FB"/>
    <w:rsid w:val="00F337EC"/>
    <w:rsid w:val="00F3380C"/>
    <w:rsid w:val="00F339C1"/>
    <w:rsid w:val="00F33A0E"/>
    <w:rsid w:val="00F33A5D"/>
    <w:rsid w:val="00F33AA7"/>
    <w:rsid w:val="00F33BA4"/>
    <w:rsid w:val="00F34472"/>
    <w:rsid w:val="00F34531"/>
    <w:rsid w:val="00F346A7"/>
    <w:rsid w:val="00F34928"/>
    <w:rsid w:val="00F34BB7"/>
    <w:rsid w:val="00F3509E"/>
    <w:rsid w:val="00F356D8"/>
    <w:rsid w:val="00F357C3"/>
    <w:rsid w:val="00F358BE"/>
    <w:rsid w:val="00F35BEB"/>
    <w:rsid w:val="00F35ED6"/>
    <w:rsid w:val="00F35FA4"/>
    <w:rsid w:val="00F36068"/>
    <w:rsid w:val="00F36467"/>
    <w:rsid w:val="00F364F4"/>
    <w:rsid w:val="00F36684"/>
    <w:rsid w:val="00F367EF"/>
    <w:rsid w:val="00F3681C"/>
    <w:rsid w:val="00F36A26"/>
    <w:rsid w:val="00F36A8D"/>
    <w:rsid w:val="00F36B77"/>
    <w:rsid w:val="00F3725D"/>
    <w:rsid w:val="00F37458"/>
    <w:rsid w:val="00F3759A"/>
    <w:rsid w:val="00F377B4"/>
    <w:rsid w:val="00F4008B"/>
    <w:rsid w:val="00F408B1"/>
    <w:rsid w:val="00F408E4"/>
    <w:rsid w:val="00F40A8F"/>
    <w:rsid w:val="00F40B61"/>
    <w:rsid w:val="00F40DD7"/>
    <w:rsid w:val="00F40F75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17D"/>
    <w:rsid w:val="00F42274"/>
    <w:rsid w:val="00F423AF"/>
    <w:rsid w:val="00F4242D"/>
    <w:rsid w:val="00F42692"/>
    <w:rsid w:val="00F4282C"/>
    <w:rsid w:val="00F4294C"/>
    <w:rsid w:val="00F42FDD"/>
    <w:rsid w:val="00F4330F"/>
    <w:rsid w:val="00F4355A"/>
    <w:rsid w:val="00F436E5"/>
    <w:rsid w:val="00F438B9"/>
    <w:rsid w:val="00F43D7D"/>
    <w:rsid w:val="00F43DF1"/>
    <w:rsid w:val="00F43EC7"/>
    <w:rsid w:val="00F43ECB"/>
    <w:rsid w:val="00F4400C"/>
    <w:rsid w:val="00F44316"/>
    <w:rsid w:val="00F4433F"/>
    <w:rsid w:val="00F44B86"/>
    <w:rsid w:val="00F44DB6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B2"/>
    <w:rsid w:val="00F46AE7"/>
    <w:rsid w:val="00F46AFF"/>
    <w:rsid w:val="00F47077"/>
    <w:rsid w:val="00F47276"/>
    <w:rsid w:val="00F47278"/>
    <w:rsid w:val="00F472D4"/>
    <w:rsid w:val="00F47458"/>
    <w:rsid w:val="00F47696"/>
    <w:rsid w:val="00F47801"/>
    <w:rsid w:val="00F47B08"/>
    <w:rsid w:val="00F47D9B"/>
    <w:rsid w:val="00F50020"/>
    <w:rsid w:val="00F50215"/>
    <w:rsid w:val="00F50351"/>
    <w:rsid w:val="00F50368"/>
    <w:rsid w:val="00F50468"/>
    <w:rsid w:val="00F504A4"/>
    <w:rsid w:val="00F5066F"/>
    <w:rsid w:val="00F50671"/>
    <w:rsid w:val="00F506F5"/>
    <w:rsid w:val="00F507FA"/>
    <w:rsid w:val="00F50886"/>
    <w:rsid w:val="00F5095B"/>
    <w:rsid w:val="00F509B8"/>
    <w:rsid w:val="00F50D64"/>
    <w:rsid w:val="00F510F9"/>
    <w:rsid w:val="00F51107"/>
    <w:rsid w:val="00F5115E"/>
    <w:rsid w:val="00F5117A"/>
    <w:rsid w:val="00F511CF"/>
    <w:rsid w:val="00F512BA"/>
    <w:rsid w:val="00F513D0"/>
    <w:rsid w:val="00F51673"/>
    <w:rsid w:val="00F51926"/>
    <w:rsid w:val="00F51B9A"/>
    <w:rsid w:val="00F51CCD"/>
    <w:rsid w:val="00F51D9A"/>
    <w:rsid w:val="00F51E9D"/>
    <w:rsid w:val="00F5206F"/>
    <w:rsid w:val="00F5261A"/>
    <w:rsid w:val="00F529DC"/>
    <w:rsid w:val="00F52CA1"/>
    <w:rsid w:val="00F53145"/>
    <w:rsid w:val="00F5322B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E9"/>
    <w:rsid w:val="00F54785"/>
    <w:rsid w:val="00F54878"/>
    <w:rsid w:val="00F552C6"/>
    <w:rsid w:val="00F55395"/>
    <w:rsid w:val="00F55407"/>
    <w:rsid w:val="00F55EF3"/>
    <w:rsid w:val="00F55FF4"/>
    <w:rsid w:val="00F5605F"/>
    <w:rsid w:val="00F56383"/>
    <w:rsid w:val="00F56507"/>
    <w:rsid w:val="00F565B4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D4E"/>
    <w:rsid w:val="00F57EFF"/>
    <w:rsid w:val="00F6004F"/>
    <w:rsid w:val="00F60306"/>
    <w:rsid w:val="00F605DB"/>
    <w:rsid w:val="00F60638"/>
    <w:rsid w:val="00F6087D"/>
    <w:rsid w:val="00F608C5"/>
    <w:rsid w:val="00F60D47"/>
    <w:rsid w:val="00F60E39"/>
    <w:rsid w:val="00F6121F"/>
    <w:rsid w:val="00F61267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7D4"/>
    <w:rsid w:val="00F62B46"/>
    <w:rsid w:val="00F630DE"/>
    <w:rsid w:val="00F63919"/>
    <w:rsid w:val="00F63D90"/>
    <w:rsid w:val="00F63DCC"/>
    <w:rsid w:val="00F64401"/>
    <w:rsid w:val="00F64B65"/>
    <w:rsid w:val="00F64C0C"/>
    <w:rsid w:val="00F64C21"/>
    <w:rsid w:val="00F64D16"/>
    <w:rsid w:val="00F64D7D"/>
    <w:rsid w:val="00F64DA9"/>
    <w:rsid w:val="00F64F05"/>
    <w:rsid w:val="00F6501B"/>
    <w:rsid w:val="00F6507E"/>
    <w:rsid w:val="00F650F8"/>
    <w:rsid w:val="00F6510E"/>
    <w:rsid w:val="00F656C9"/>
    <w:rsid w:val="00F65743"/>
    <w:rsid w:val="00F65A24"/>
    <w:rsid w:val="00F65B08"/>
    <w:rsid w:val="00F65BF7"/>
    <w:rsid w:val="00F65F91"/>
    <w:rsid w:val="00F6606A"/>
    <w:rsid w:val="00F661CA"/>
    <w:rsid w:val="00F6644C"/>
    <w:rsid w:val="00F6667E"/>
    <w:rsid w:val="00F66761"/>
    <w:rsid w:val="00F66C62"/>
    <w:rsid w:val="00F66D00"/>
    <w:rsid w:val="00F66FBD"/>
    <w:rsid w:val="00F6720F"/>
    <w:rsid w:val="00F674EE"/>
    <w:rsid w:val="00F675F5"/>
    <w:rsid w:val="00F677D0"/>
    <w:rsid w:val="00F678F1"/>
    <w:rsid w:val="00F67BFB"/>
    <w:rsid w:val="00F67E7A"/>
    <w:rsid w:val="00F70094"/>
    <w:rsid w:val="00F700BB"/>
    <w:rsid w:val="00F70178"/>
    <w:rsid w:val="00F701C2"/>
    <w:rsid w:val="00F70520"/>
    <w:rsid w:val="00F70542"/>
    <w:rsid w:val="00F709D5"/>
    <w:rsid w:val="00F70B7C"/>
    <w:rsid w:val="00F70D8C"/>
    <w:rsid w:val="00F715C3"/>
    <w:rsid w:val="00F717C2"/>
    <w:rsid w:val="00F71833"/>
    <w:rsid w:val="00F71889"/>
    <w:rsid w:val="00F71908"/>
    <w:rsid w:val="00F719D4"/>
    <w:rsid w:val="00F71B07"/>
    <w:rsid w:val="00F71C97"/>
    <w:rsid w:val="00F71EF5"/>
    <w:rsid w:val="00F724A0"/>
    <w:rsid w:val="00F72638"/>
    <w:rsid w:val="00F728CD"/>
    <w:rsid w:val="00F72BEF"/>
    <w:rsid w:val="00F7308A"/>
    <w:rsid w:val="00F733C4"/>
    <w:rsid w:val="00F73464"/>
    <w:rsid w:val="00F73651"/>
    <w:rsid w:val="00F73718"/>
    <w:rsid w:val="00F74265"/>
    <w:rsid w:val="00F742BC"/>
    <w:rsid w:val="00F74315"/>
    <w:rsid w:val="00F743B6"/>
    <w:rsid w:val="00F746B4"/>
    <w:rsid w:val="00F748F6"/>
    <w:rsid w:val="00F74BA8"/>
    <w:rsid w:val="00F74E33"/>
    <w:rsid w:val="00F7514E"/>
    <w:rsid w:val="00F7567F"/>
    <w:rsid w:val="00F7589A"/>
    <w:rsid w:val="00F75E82"/>
    <w:rsid w:val="00F76B81"/>
    <w:rsid w:val="00F7768F"/>
    <w:rsid w:val="00F777B9"/>
    <w:rsid w:val="00F777C6"/>
    <w:rsid w:val="00F778A7"/>
    <w:rsid w:val="00F77A3E"/>
    <w:rsid w:val="00F800D5"/>
    <w:rsid w:val="00F8014B"/>
    <w:rsid w:val="00F801D8"/>
    <w:rsid w:val="00F801EC"/>
    <w:rsid w:val="00F8044E"/>
    <w:rsid w:val="00F8053A"/>
    <w:rsid w:val="00F808C9"/>
    <w:rsid w:val="00F80A1B"/>
    <w:rsid w:val="00F80E07"/>
    <w:rsid w:val="00F8109C"/>
    <w:rsid w:val="00F8123E"/>
    <w:rsid w:val="00F812D4"/>
    <w:rsid w:val="00F81792"/>
    <w:rsid w:val="00F81895"/>
    <w:rsid w:val="00F81AF8"/>
    <w:rsid w:val="00F81ECF"/>
    <w:rsid w:val="00F81ED6"/>
    <w:rsid w:val="00F8282A"/>
    <w:rsid w:val="00F829DE"/>
    <w:rsid w:val="00F82EAF"/>
    <w:rsid w:val="00F83045"/>
    <w:rsid w:val="00F840C9"/>
    <w:rsid w:val="00F84495"/>
    <w:rsid w:val="00F844DB"/>
    <w:rsid w:val="00F84758"/>
    <w:rsid w:val="00F847DE"/>
    <w:rsid w:val="00F84AF2"/>
    <w:rsid w:val="00F84BB2"/>
    <w:rsid w:val="00F84D1D"/>
    <w:rsid w:val="00F84E53"/>
    <w:rsid w:val="00F85075"/>
    <w:rsid w:val="00F85141"/>
    <w:rsid w:val="00F85286"/>
    <w:rsid w:val="00F85301"/>
    <w:rsid w:val="00F854FF"/>
    <w:rsid w:val="00F856D7"/>
    <w:rsid w:val="00F85AA2"/>
    <w:rsid w:val="00F85CB4"/>
    <w:rsid w:val="00F85E64"/>
    <w:rsid w:val="00F85EE7"/>
    <w:rsid w:val="00F85F99"/>
    <w:rsid w:val="00F85FC3"/>
    <w:rsid w:val="00F8604D"/>
    <w:rsid w:val="00F8615B"/>
    <w:rsid w:val="00F86166"/>
    <w:rsid w:val="00F864EC"/>
    <w:rsid w:val="00F865D7"/>
    <w:rsid w:val="00F86820"/>
    <w:rsid w:val="00F86B70"/>
    <w:rsid w:val="00F86C33"/>
    <w:rsid w:val="00F86FA5"/>
    <w:rsid w:val="00F8717C"/>
    <w:rsid w:val="00F8725D"/>
    <w:rsid w:val="00F87409"/>
    <w:rsid w:val="00F87422"/>
    <w:rsid w:val="00F87722"/>
    <w:rsid w:val="00F90224"/>
    <w:rsid w:val="00F906FC"/>
    <w:rsid w:val="00F90D6F"/>
    <w:rsid w:val="00F90D72"/>
    <w:rsid w:val="00F90EC6"/>
    <w:rsid w:val="00F910D6"/>
    <w:rsid w:val="00F911DA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2B2"/>
    <w:rsid w:val="00F925AB"/>
    <w:rsid w:val="00F925D2"/>
    <w:rsid w:val="00F92679"/>
    <w:rsid w:val="00F9269E"/>
    <w:rsid w:val="00F926ED"/>
    <w:rsid w:val="00F9288E"/>
    <w:rsid w:val="00F928AC"/>
    <w:rsid w:val="00F928D1"/>
    <w:rsid w:val="00F92902"/>
    <w:rsid w:val="00F92A3E"/>
    <w:rsid w:val="00F92DF1"/>
    <w:rsid w:val="00F92E63"/>
    <w:rsid w:val="00F92EEB"/>
    <w:rsid w:val="00F92FB4"/>
    <w:rsid w:val="00F9309F"/>
    <w:rsid w:val="00F930CF"/>
    <w:rsid w:val="00F93407"/>
    <w:rsid w:val="00F934F4"/>
    <w:rsid w:val="00F9379A"/>
    <w:rsid w:val="00F93E43"/>
    <w:rsid w:val="00F93EA0"/>
    <w:rsid w:val="00F9414A"/>
    <w:rsid w:val="00F9433B"/>
    <w:rsid w:val="00F94415"/>
    <w:rsid w:val="00F944BD"/>
    <w:rsid w:val="00F945F8"/>
    <w:rsid w:val="00F9468F"/>
    <w:rsid w:val="00F94AB4"/>
    <w:rsid w:val="00F94E45"/>
    <w:rsid w:val="00F9512B"/>
    <w:rsid w:val="00F9521E"/>
    <w:rsid w:val="00F95247"/>
    <w:rsid w:val="00F9526B"/>
    <w:rsid w:val="00F95584"/>
    <w:rsid w:val="00F957AF"/>
    <w:rsid w:val="00F95938"/>
    <w:rsid w:val="00F95CD0"/>
    <w:rsid w:val="00F95E7E"/>
    <w:rsid w:val="00F96154"/>
    <w:rsid w:val="00F9624F"/>
    <w:rsid w:val="00F96456"/>
    <w:rsid w:val="00F96913"/>
    <w:rsid w:val="00F96B33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A03A6"/>
    <w:rsid w:val="00FA04EB"/>
    <w:rsid w:val="00FA0540"/>
    <w:rsid w:val="00FA06F8"/>
    <w:rsid w:val="00FA0957"/>
    <w:rsid w:val="00FA1102"/>
    <w:rsid w:val="00FA1201"/>
    <w:rsid w:val="00FA146F"/>
    <w:rsid w:val="00FA1541"/>
    <w:rsid w:val="00FA162D"/>
    <w:rsid w:val="00FA1A05"/>
    <w:rsid w:val="00FA1CC6"/>
    <w:rsid w:val="00FA1EED"/>
    <w:rsid w:val="00FA1F11"/>
    <w:rsid w:val="00FA1F3D"/>
    <w:rsid w:val="00FA23BF"/>
    <w:rsid w:val="00FA24B2"/>
    <w:rsid w:val="00FA2B67"/>
    <w:rsid w:val="00FA2F51"/>
    <w:rsid w:val="00FA303B"/>
    <w:rsid w:val="00FA33B2"/>
    <w:rsid w:val="00FA3535"/>
    <w:rsid w:val="00FA3AA5"/>
    <w:rsid w:val="00FA3E43"/>
    <w:rsid w:val="00FA43AC"/>
    <w:rsid w:val="00FA47D8"/>
    <w:rsid w:val="00FA4B0D"/>
    <w:rsid w:val="00FA4CEA"/>
    <w:rsid w:val="00FA4F39"/>
    <w:rsid w:val="00FA58A1"/>
    <w:rsid w:val="00FA5B1E"/>
    <w:rsid w:val="00FA5D0A"/>
    <w:rsid w:val="00FA5D75"/>
    <w:rsid w:val="00FA5DE3"/>
    <w:rsid w:val="00FA5F6F"/>
    <w:rsid w:val="00FA6151"/>
    <w:rsid w:val="00FA65B3"/>
    <w:rsid w:val="00FA6792"/>
    <w:rsid w:val="00FA6808"/>
    <w:rsid w:val="00FA68C4"/>
    <w:rsid w:val="00FA6985"/>
    <w:rsid w:val="00FA69DA"/>
    <w:rsid w:val="00FA6A40"/>
    <w:rsid w:val="00FA6E6E"/>
    <w:rsid w:val="00FA7134"/>
    <w:rsid w:val="00FA7747"/>
    <w:rsid w:val="00FA7BB2"/>
    <w:rsid w:val="00FA7E80"/>
    <w:rsid w:val="00FB0138"/>
    <w:rsid w:val="00FB06CD"/>
    <w:rsid w:val="00FB06D4"/>
    <w:rsid w:val="00FB0960"/>
    <w:rsid w:val="00FB0CA2"/>
    <w:rsid w:val="00FB11F3"/>
    <w:rsid w:val="00FB1250"/>
    <w:rsid w:val="00FB126F"/>
    <w:rsid w:val="00FB12E5"/>
    <w:rsid w:val="00FB177E"/>
    <w:rsid w:val="00FB1B34"/>
    <w:rsid w:val="00FB1D60"/>
    <w:rsid w:val="00FB1EF3"/>
    <w:rsid w:val="00FB2385"/>
    <w:rsid w:val="00FB2497"/>
    <w:rsid w:val="00FB24A8"/>
    <w:rsid w:val="00FB257F"/>
    <w:rsid w:val="00FB2620"/>
    <w:rsid w:val="00FB2962"/>
    <w:rsid w:val="00FB30B4"/>
    <w:rsid w:val="00FB30C3"/>
    <w:rsid w:val="00FB3343"/>
    <w:rsid w:val="00FB3388"/>
    <w:rsid w:val="00FB3435"/>
    <w:rsid w:val="00FB348B"/>
    <w:rsid w:val="00FB35F5"/>
    <w:rsid w:val="00FB3743"/>
    <w:rsid w:val="00FB3968"/>
    <w:rsid w:val="00FB3A7F"/>
    <w:rsid w:val="00FB3D1D"/>
    <w:rsid w:val="00FB3DE2"/>
    <w:rsid w:val="00FB3F88"/>
    <w:rsid w:val="00FB4403"/>
    <w:rsid w:val="00FB4487"/>
    <w:rsid w:val="00FB46CF"/>
    <w:rsid w:val="00FB4A3F"/>
    <w:rsid w:val="00FB4F70"/>
    <w:rsid w:val="00FB50E9"/>
    <w:rsid w:val="00FB53BF"/>
    <w:rsid w:val="00FB5431"/>
    <w:rsid w:val="00FB591F"/>
    <w:rsid w:val="00FB5949"/>
    <w:rsid w:val="00FB59AF"/>
    <w:rsid w:val="00FB5A3B"/>
    <w:rsid w:val="00FB5E88"/>
    <w:rsid w:val="00FB626B"/>
    <w:rsid w:val="00FB66D4"/>
    <w:rsid w:val="00FB6811"/>
    <w:rsid w:val="00FB683B"/>
    <w:rsid w:val="00FB6B9D"/>
    <w:rsid w:val="00FB7161"/>
    <w:rsid w:val="00FB75E4"/>
    <w:rsid w:val="00FB7615"/>
    <w:rsid w:val="00FB762A"/>
    <w:rsid w:val="00FB7743"/>
    <w:rsid w:val="00FB77C0"/>
    <w:rsid w:val="00FB7BD4"/>
    <w:rsid w:val="00FB7FF1"/>
    <w:rsid w:val="00FC0078"/>
    <w:rsid w:val="00FC09BC"/>
    <w:rsid w:val="00FC0A98"/>
    <w:rsid w:val="00FC0B5D"/>
    <w:rsid w:val="00FC0D6F"/>
    <w:rsid w:val="00FC0DC8"/>
    <w:rsid w:val="00FC0E98"/>
    <w:rsid w:val="00FC1308"/>
    <w:rsid w:val="00FC1367"/>
    <w:rsid w:val="00FC138F"/>
    <w:rsid w:val="00FC1765"/>
    <w:rsid w:val="00FC1AEC"/>
    <w:rsid w:val="00FC1B75"/>
    <w:rsid w:val="00FC1C57"/>
    <w:rsid w:val="00FC1F11"/>
    <w:rsid w:val="00FC20D6"/>
    <w:rsid w:val="00FC2705"/>
    <w:rsid w:val="00FC2862"/>
    <w:rsid w:val="00FC298E"/>
    <w:rsid w:val="00FC2BFC"/>
    <w:rsid w:val="00FC311A"/>
    <w:rsid w:val="00FC32E0"/>
    <w:rsid w:val="00FC358B"/>
    <w:rsid w:val="00FC379E"/>
    <w:rsid w:val="00FC384C"/>
    <w:rsid w:val="00FC3AD7"/>
    <w:rsid w:val="00FC3BA5"/>
    <w:rsid w:val="00FC3C27"/>
    <w:rsid w:val="00FC3CA0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943"/>
    <w:rsid w:val="00FC4A90"/>
    <w:rsid w:val="00FC4AFB"/>
    <w:rsid w:val="00FC4D04"/>
    <w:rsid w:val="00FC4FD7"/>
    <w:rsid w:val="00FC526F"/>
    <w:rsid w:val="00FC532E"/>
    <w:rsid w:val="00FC541A"/>
    <w:rsid w:val="00FC58DD"/>
    <w:rsid w:val="00FC595E"/>
    <w:rsid w:val="00FC598E"/>
    <w:rsid w:val="00FC599D"/>
    <w:rsid w:val="00FC5E59"/>
    <w:rsid w:val="00FC60D8"/>
    <w:rsid w:val="00FC626E"/>
    <w:rsid w:val="00FC63DA"/>
    <w:rsid w:val="00FC661D"/>
    <w:rsid w:val="00FC680C"/>
    <w:rsid w:val="00FC69D5"/>
    <w:rsid w:val="00FC6E13"/>
    <w:rsid w:val="00FC6EAD"/>
    <w:rsid w:val="00FC717D"/>
    <w:rsid w:val="00FC71CE"/>
    <w:rsid w:val="00FC71DE"/>
    <w:rsid w:val="00FC7241"/>
    <w:rsid w:val="00FC735E"/>
    <w:rsid w:val="00FC7362"/>
    <w:rsid w:val="00FC7B06"/>
    <w:rsid w:val="00FC7FBD"/>
    <w:rsid w:val="00FD0163"/>
    <w:rsid w:val="00FD039A"/>
    <w:rsid w:val="00FD03B3"/>
    <w:rsid w:val="00FD095F"/>
    <w:rsid w:val="00FD0A9A"/>
    <w:rsid w:val="00FD0CBE"/>
    <w:rsid w:val="00FD120D"/>
    <w:rsid w:val="00FD1227"/>
    <w:rsid w:val="00FD141D"/>
    <w:rsid w:val="00FD14EE"/>
    <w:rsid w:val="00FD1514"/>
    <w:rsid w:val="00FD16AB"/>
    <w:rsid w:val="00FD185A"/>
    <w:rsid w:val="00FD1931"/>
    <w:rsid w:val="00FD1A7D"/>
    <w:rsid w:val="00FD1AC7"/>
    <w:rsid w:val="00FD1EC3"/>
    <w:rsid w:val="00FD20BA"/>
    <w:rsid w:val="00FD2344"/>
    <w:rsid w:val="00FD241A"/>
    <w:rsid w:val="00FD24E5"/>
    <w:rsid w:val="00FD2868"/>
    <w:rsid w:val="00FD28DB"/>
    <w:rsid w:val="00FD2AD7"/>
    <w:rsid w:val="00FD3057"/>
    <w:rsid w:val="00FD315D"/>
    <w:rsid w:val="00FD336F"/>
    <w:rsid w:val="00FD33FB"/>
    <w:rsid w:val="00FD35AB"/>
    <w:rsid w:val="00FD3677"/>
    <w:rsid w:val="00FD3904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D26"/>
    <w:rsid w:val="00FD4E7C"/>
    <w:rsid w:val="00FD4FDC"/>
    <w:rsid w:val="00FD501C"/>
    <w:rsid w:val="00FD515D"/>
    <w:rsid w:val="00FD5309"/>
    <w:rsid w:val="00FD586B"/>
    <w:rsid w:val="00FD5E11"/>
    <w:rsid w:val="00FD5EC8"/>
    <w:rsid w:val="00FD5FC6"/>
    <w:rsid w:val="00FD655E"/>
    <w:rsid w:val="00FD6AC4"/>
    <w:rsid w:val="00FD6ECB"/>
    <w:rsid w:val="00FD6EFA"/>
    <w:rsid w:val="00FD7027"/>
    <w:rsid w:val="00FD7248"/>
    <w:rsid w:val="00FD73E1"/>
    <w:rsid w:val="00FD742F"/>
    <w:rsid w:val="00FD74BA"/>
    <w:rsid w:val="00FD76E8"/>
    <w:rsid w:val="00FD7706"/>
    <w:rsid w:val="00FD7984"/>
    <w:rsid w:val="00FD79EE"/>
    <w:rsid w:val="00FD7B43"/>
    <w:rsid w:val="00FD7C4E"/>
    <w:rsid w:val="00FD7C82"/>
    <w:rsid w:val="00FD7DA0"/>
    <w:rsid w:val="00FD7EE3"/>
    <w:rsid w:val="00FE0187"/>
    <w:rsid w:val="00FE02A2"/>
    <w:rsid w:val="00FE0816"/>
    <w:rsid w:val="00FE0A75"/>
    <w:rsid w:val="00FE0B5E"/>
    <w:rsid w:val="00FE0EAA"/>
    <w:rsid w:val="00FE1483"/>
    <w:rsid w:val="00FE156E"/>
    <w:rsid w:val="00FE183A"/>
    <w:rsid w:val="00FE1853"/>
    <w:rsid w:val="00FE19C0"/>
    <w:rsid w:val="00FE19E8"/>
    <w:rsid w:val="00FE1BCE"/>
    <w:rsid w:val="00FE1C73"/>
    <w:rsid w:val="00FE1EB2"/>
    <w:rsid w:val="00FE20E9"/>
    <w:rsid w:val="00FE229F"/>
    <w:rsid w:val="00FE232A"/>
    <w:rsid w:val="00FE24A4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D3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858"/>
    <w:rsid w:val="00FE4A20"/>
    <w:rsid w:val="00FE4A5E"/>
    <w:rsid w:val="00FE5003"/>
    <w:rsid w:val="00FE5032"/>
    <w:rsid w:val="00FE52AA"/>
    <w:rsid w:val="00FE53C6"/>
    <w:rsid w:val="00FE557B"/>
    <w:rsid w:val="00FE5735"/>
    <w:rsid w:val="00FE5BD1"/>
    <w:rsid w:val="00FE5CCA"/>
    <w:rsid w:val="00FE60E7"/>
    <w:rsid w:val="00FE64F7"/>
    <w:rsid w:val="00FE66D7"/>
    <w:rsid w:val="00FE683D"/>
    <w:rsid w:val="00FE68D0"/>
    <w:rsid w:val="00FE69FE"/>
    <w:rsid w:val="00FE6E9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98B"/>
    <w:rsid w:val="00FE7CA4"/>
    <w:rsid w:val="00FE7DBA"/>
    <w:rsid w:val="00FE7DC1"/>
    <w:rsid w:val="00FE7F65"/>
    <w:rsid w:val="00FE7FAA"/>
    <w:rsid w:val="00FF030F"/>
    <w:rsid w:val="00FF032A"/>
    <w:rsid w:val="00FF079C"/>
    <w:rsid w:val="00FF0812"/>
    <w:rsid w:val="00FF085A"/>
    <w:rsid w:val="00FF0ACE"/>
    <w:rsid w:val="00FF0BEC"/>
    <w:rsid w:val="00FF1231"/>
    <w:rsid w:val="00FF141D"/>
    <w:rsid w:val="00FF1537"/>
    <w:rsid w:val="00FF1628"/>
    <w:rsid w:val="00FF1687"/>
    <w:rsid w:val="00FF1865"/>
    <w:rsid w:val="00FF1901"/>
    <w:rsid w:val="00FF1CBF"/>
    <w:rsid w:val="00FF1D62"/>
    <w:rsid w:val="00FF2466"/>
    <w:rsid w:val="00FF2518"/>
    <w:rsid w:val="00FF2752"/>
    <w:rsid w:val="00FF29D8"/>
    <w:rsid w:val="00FF2BE0"/>
    <w:rsid w:val="00FF2CFF"/>
    <w:rsid w:val="00FF33C3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B9"/>
    <w:rsid w:val="00FF53FB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EF"/>
    <w:rsid w:val="00FF6D03"/>
    <w:rsid w:val="00FF6E4B"/>
    <w:rsid w:val="00FF6EC1"/>
    <w:rsid w:val="00FF715E"/>
    <w:rsid w:val="00FF7499"/>
    <w:rsid w:val="00FF7677"/>
    <w:rsid w:val="00FF76B5"/>
    <w:rsid w:val="00FF7866"/>
    <w:rsid w:val="00FF7EA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977"/>
    <o:shapelayout v:ext="edit">
      <o:idmap v:ext="edit" data="1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0A2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semiHidden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A2CE1-DFF1-435C-A084-8F559C470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15</Pages>
  <Words>22762</Words>
  <Characters>129745</Characters>
  <Application>Microsoft Office Word</Application>
  <DocSecurity>0</DocSecurity>
  <Lines>1081</Lines>
  <Paragraphs>304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152203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Danuphol Rajaburana</cp:lastModifiedBy>
  <cp:revision>2</cp:revision>
  <cp:lastPrinted>2020-11-25T02:43:00Z</cp:lastPrinted>
  <dcterms:created xsi:type="dcterms:W3CDTF">2020-11-30T00:14:00Z</dcterms:created>
  <dcterms:modified xsi:type="dcterms:W3CDTF">2020-11-30T00:14:00Z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