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8D4109" w14:paraId="6A1F4F9C" w14:textId="77777777" w:rsidTr="0063373F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E04F1F" w14:textId="77777777" w:rsidR="0009267B" w:rsidRPr="008D4109" w:rsidRDefault="0009267B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4109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480765" w14:textId="77777777" w:rsidR="0009267B" w:rsidRPr="008D4109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2A506AD6" w14:textId="77777777" w:rsidR="0009267B" w:rsidRPr="008D4109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4109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8D4109" w14:paraId="02E334C0" w14:textId="77777777" w:rsidTr="00633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  <w:tblHeader/>
        </w:trPr>
        <w:tc>
          <w:tcPr>
            <w:tcW w:w="1274" w:type="dxa"/>
          </w:tcPr>
          <w:p w14:paraId="4E3DF288" w14:textId="77777777" w:rsidR="0009267B" w:rsidRPr="008D4109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E2399" w14:textId="77777777" w:rsidR="0009267B" w:rsidRPr="008D4109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</w:tcPr>
          <w:p w14:paraId="1CF87668" w14:textId="77777777" w:rsidR="0009267B" w:rsidRPr="008D4109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956D12" w:rsidRPr="008D4109" w14:paraId="465CD05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616B495E" w14:textId="77777777" w:rsidR="00956D12" w:rsidRPr="008D4109" w:rsidRDefault="00956D12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A8E03" w14:textId="77777777" w:rsidR="00956D12" w:rsidRPr="008D4109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0570B64" w14:textId="77777777" w:rsidR="00956D12" w:rsidRPr="008D4109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8D41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A4327" w:rsidRPr="008D4109" w14:paraId="068FAC2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71B2AC91" w14:textId="77777777" w:rsidR="00AA4327" w:rsidRPr="008D4109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331A1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E3F08A" w14:textId="77777777" w:rsidR="00AA4327" w:rsidRPr="008D4109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</w:t>
            </w:r>
            <w:r w:rsidR="000A7431"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175A2E" w:rsidRPr="008D4109" w14:paraId="59338425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744BAE8D" w14:textId="77777777" w:rsidR="00175A2E" w:rsidRPr="008D4109" w:rsidRDefault="00175A2E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43C3B" w14:textId="77777777" w:rsidR="00175A2E" w:rsidRPr="008D4109" w:rsidRDefault="00175A2E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4375138" w14:textId="4CB88C77" w:rsidR="00175A2E" w:rsidRPr="008D4109" w:rsidRDefault="00175A2E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DA32F5" w:rsidRPr="008D4109" w14:paraId="0B09C3A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50CB7190" w14:textId="77777777" w:rsidR="00DA32F5" w:rsidRPr="008D4109" w:rsidRDefault="00DA32F5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079A8" w14:textId="77777777" w:rsidR="00DA32F5" w:rsidRPr="008D4109" w:rsidRDefault="00DA32F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3D7DB6E" w14:textId="77777777" w:rsidR="00DA32F5" w:rsidRPr="008D4109" w:rsidRDefault="00DA32F5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ผลกระทบจากการแพร่ระบาดของโรคโควิด </w:t>
            </w:r>
            <w:r w:rsidR="008556AE" w:rsidRPr="008D41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882C89" w:rsidRPr="008D4109" w14:paraId="2A7C95AE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441D3CB3" w14:textId="77777777" w:rsidR="00882C89" w:rsidRPr="008D4109" w:rsidRDefault="00882C89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E7B44" w14:textId="77777777" w:rsidR="00882C89" w:rsidRPr="008D4109" w:rsidRDefault="00882C89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0BBAA2F" w14:textId="6AAC6121" w:rsidR="00882C89" w:rsidRPr="008D4109" w:rsidRDefault="00882C89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การรวมธุรกิจภายใต้การควบคุมเดียวกัน</w:t>
            </w:r>
            <w:r w:rsidR="00DF7C20"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AA4327" w:rsidRPr="008D4109" w14:paraId="0630DEB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951CE24" w14:textId="77777777" w:rsidR="00AA4327" w:rsidRPr="008D4109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2C00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1CAA535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122CB" w:rsidRPr="008D4109" w14:paraId="31CF346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E5AC7BE" w14:textId="77777777" w:rsidR="007122CB" w:rsidRPr="008D4109" w:rsidRDefault="007122CB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DB671" w14:textId="77777777" w:rsidR="007122CB" w:rsidRPr="008D4109" w:rsidRDefault="007122CB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23CCE9D" w14:textId="408AB05A" w:rsidR="007122CB" w:rsidRPr="008D4109" w:rsidRDefault="00996967" w:rsidP="007122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AA4327" w:rsidRPr="008D4109" w14:paraId="1AD8786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51A2550" w14:textId="77777777" w:rsidR="00AA4327" w:rsidRPr="008D4109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65C5C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FE1F748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A4327" w:rsidRPr="008D4109" w14:paraId="2E2E081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D8FA29D" w14:textId="77777777" w:rsidR="00AA4327" w:rsidRPr="008D4109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E5EC5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166573F" w14:textId="77777777" w:rsidR="00F3553F" w:rsidRPr="008D4109" w:rsidRDefault="00AA4327" w:rsidP="00F355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A4327" w:rsidRPr="008D4109" w14:paraId="31DCD7E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6FA46E2" w14:textId="77777777" w:rsidR="00AA4327" w:rsidRPr="008D4109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7E19BA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2ADD54E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A4327" w:rsidRPr="008D4109" w14:paraId="696C788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5CAB75E1" w14:textId="77777777" w:rsidR="00AA4327" w:rsidRPr="008D4109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612F4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A1E8CB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8D41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E56BB0" w:rsidRPr="008D4109" w14:paraId="261EE4F0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158C982" w14:textId="77777777" w:rsidR="00E56BB0" w:rsidRPr="008D4109" w:rsidRDefault="00E56BB0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73A5F" w14:textId="77777777" w:rsidR="00E56BB0" w:rsidRPr="008D4109" w:rsidRDefault="00E56BB0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FC7268E" w14:textId="77777777" w:rsidR="00E56BB0" w:rsidRPr="008D4109" w:rsidRDefault="002C5AEB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A4327" w:rsidRPr="008D4109" w14:paraId="4FFD03C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3B827D" w14:textId="77777777" w:rsidR="00AA4327" w:rsidRPr="008D4109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9CB5A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4CB22A6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002FF7"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74841" w:rsidRPr="008D4109" w14:paraId="47916E6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9AC755F" w14:textId="77777777" w:rsidR="00E74841" w:rsidRPr="008D4109" w:rsidRDefault="00E74841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FC74D" w14:textId="77777777" w:rsidR="00E74841" w:rsidRPr="008D4109" w:rsidRDefault="00E7484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62DD6AD" w14:textId="375CA0E1" w:rsidR="00E74841" w:rsidRPr="008D4109" w:rsidRDefault="00E7484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F1DE1" w:rsidRPr="008D4109" w14:paraId="2B353D7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887FD4F" w14:textId="77777777" w:rsidR="008F1DE1" w:rsidRPr="008D4109" w:rsidRDefault="008F1DE1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82C2" w14:textId="77777777" w:rsidR="008F1DE1" w:rsidRPr="008D4109" w:rsidRDefault="008F1DE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55E3C1F" w14:textId="77777777" w:rsidR="008F1DE1" w:rsidRPr="008D4109" w:rsidRDefault="008F1DE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A4327" w:rsidRPr="008D4109" w14:paraId="055E08F2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DD2031B" w14:textId="77777777" w:rsidR="00AA4327" w:rsidRPr="008D4109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DE1AC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157838A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A4327" w:rsidRPr="008D4109" w14:paraId="778A707F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389EE28" w14:textId="77777777" w:rsidR="00AA4327" w:rsidRPr="008D4109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21785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2CD42D9" w14:textId="77777777" w:rsidR="00AA4327" w:rsidRPr="008D4109" w:rsidRDefault="00AA4327" w:rsidP="00A83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AA4327" w:rsidRPr="008D4109" w14:paraId="293F6E7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50AA709" w14:textId="77777777" w:rsidR="00AA4327" w:rsidRPr="008D4109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6B127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FB6F770" w14:textId="77777777" w:rsidR="00AA4327" w:rsidRPr="008D4109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02FF7" w:rsidRPr="008D4109" w14:paraId="75F0C10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116636C" w14:textId="77777777" w:rsidR="00002FF7" w:rsidRPr="008D4109" w:rsidRDefault="00002FF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10984" w14:textId="77777777" w:rsidR="00002FF7" w:rsidRPr="008D4109" w:rsidRDefault="00002FF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406DA47" w14:textId="77777777" w:rsidR="00002FF7" w:rsidRPr="008D4109" w:rsidRDefault="00002FF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D41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30298D85" w14:textId="77777777" w:rsidR="001A021D" w:rsidRPr="008D4109" w:rsidRDefault="001A021D" w:rsidP="0009267B">
      <w:pPr>
        <w:rPr>
          <w:b/>
          <w:bCs/>
          <w:sz w:val="30"/>
          <w:szCs w:val="30"/>
        </w:rPr>
      </w:pPr>
    </w:p>
    <w:p w14:paraId="452703DA" w14:textId="77777777" w:rsidR="00C8500E" w:rsidRPr="008D4109" w:rsidRDefault="0009267B" w:rsidP="00F10F29">
      <w:pPr>
        <w:spacing w:line="240" w:lineRule="auto"/>
        <w:rPr>
          <w:rFonts w:ascii="Angsana New" w:hAnsi="Angsana New"/>
          <w:sz w:val="30"/>
          <w:szCs w:val="30"/>
        </w:rPr>
      </w:pPr>
      <w:r w:rsidRPr="008D4109">
        <w:rPr>
          <w:b/>
          <w:bCs/>
        </w:rPr>
        <w:br w:type="page"/>
      </w:r>
      <w:r w:rsidRPr="008D4109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="00A46F43" w:rsidRPr="008D4109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0A7431" w:rsidRPr="008D4109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8D4109">
        <w:rPr>
          <w:rFonts w:ascii="Angsana New" w:hAnsi="Angsana New" w:hint="cs"/>
          <w:sz w:val="30"/>
          <w:szCs w:val="30"/>
          <w:cs/>
        </w:rPr>
        <w:t>นี้</w:t>
      </w:r>
    </w:p>
    <w:p w14:paraId="04CBA88D" w14:textId="77777777" w:rsidR="00F10F29" w:rsidRPr="008D4109" w:rsidRDefault="00F10F29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140DE159" w14:textId="5114AAAA" w:rsidR="00C8500E" w:rsidRPr="008D4109" w:rsidRDefault="00A46F43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>งบการเงิน</w:t>
      </w:r>
      <w:r w:rsidR="000A7431" w:rsidRPr="008D410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8D4109">
        <w:rPr>
          <w:rFonts w:ascii="Angsana New" w:hAnsi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C8500E" w:rsidRPr="008D4109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8D4109">
        <w:rPr>
          <w:rFonts w:ascii="Angsana New" w:hAnsi="Angsana New"/>
          <w:sz w:val="30"/>
          <w:szCs w:val="30"/>
        </w:rPr>
        <w:t xml:space="preserve"> </w:t>
      </w:r>
      <w:r w:rsidR="00D5281B" w:rsidRPr="008D4109">
        <w:rPr>
          <w:rFonts w:ascii="Angsana New" w:hAnsi="Angsana New"/>
          <w:sz w:val="30"/>
          <w:szCs w:val="30"/>
        </w:rPr>
        <w:t xml:space="preserve">3 </w:t>
      </w:r>
      <w:r w:rsidR="00D5281B" w:rsidRPr="008D410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8556AE" w:rsidRPr="008D4109">
        <w:rPr>
          <w:rFonts w:ascii="Angsana New" w:hAnsi="Angsana New"/>
          <w:sz w:val="30"/>
          <w:szCs w:val="30"/>
        </w:rPr>
        <w:t>256</w:t>
      </w:r>
      <w:r w:rsidR="00C830EE" w:rsidRPr="008D4109">
        <w:rPr>
          <w:rFonts w:ascii="Angsana New" w:hAnsi="Angsana New"/>
          <w:sz w:val="30"/>
          <w:szCs w:val="30"/>
        </w:rPr>
        <w:t>4</w:t>
      </w:r>
    </w:p>
    <w:p w14:paraId="738AC8AE" w14:textId="77777777" w:rsidR="00D959CC" w:rsidRPr="008D4109" w:rsidRDefault="00D959CC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2E41A1A4" w14:textId="77777777" w:rsidR="00C8500E" w:rsidRPr="008D4109" w:rsidRDefault="008556A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b/>
          <w:bCs/>
          <w:sz w:val="30"/>
          <w:szCs w:val="30"/>
        </w:rPr>
        <w:t>1</w:t>
      </w:r>
      <w:r w:rsidR="00C8500E" w:rsidRPr="008D4109">
        <w:rPr>
          <w:rFonts w:ascii="Angsana New" w:hAnsi="Angsana New"/>
          <w:b/>
          <w:bCs/>
          <w:sz w:val="30"/>
          <w:szCs w:val="30"/>
        </w:rPr>
        <w:tab/>
      </w:r>
      <w:r w:rsidR="00C8500E" w:rsidRPr="008D4109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6E2CFBF" w14:textId="77777777" w:rsidR="00C8500E" w:rsidRPr="008D4109" w:rsidRDefault="00C8500E" w:rsidP="00C8500E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66488A95" w14:textId="1A24C554" w:rsidR="0093401F" w:rsidRPr="008D4109" w:rsidRDefault="0093401F" w:rsidP="000B4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บริษัท เฟรเซอร์ส พร็อพเพอร์ตี้ (ประเทศไทย) จำกัด (มหาชน)</w:t>
      </w:r>
      <w:r w:rsidRPr="008D4109">
        <w:rPr>
          <w:rFonts w:ascii="Angsana New" w:hAnsi="Angsana New"/>
          <w:sz w:val="30"/>
          <w:szCs w:val="30"/>
        </w:rPr>
        <w:t xml:space="preserve"> “</w:t>
      </w:r>
      <w:r w:rsidRPr="008D4109">
        <w:rPr>
          <w:rFonts w:ascii="Angsana New" w:hAnsi="Angsana New"/>
          <w:sz w:val="30"/>
          <w:szCs w:val="30"/>
          <w:cs/>
        </w:rPr>
        <w:t>บริษัท</w:t>
      </w:r>
      <w:r w:rsidRPr="008D4109">
        <w:rPr>
          <w:rFonts w:ascii="Angsana New" w:hAnsi="Angsana New"/>
          <w:sz w:val="30"/>
          <w:szCs w:val="30"/>
        </w:rPr>
        <w:t xml:space="preserve">” </w:t>
      </w:r>
      <w:r w:rsidRPr="008D4109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="008556AE" w:rsidRPr="008D4109">
        <w:rPr>
          <w:rFonts w:ascii="Angsana New" w:hAnsi="Angsana New"/>
          <w:sz w:val="30"/>
          <w:szCs w:val="30"/>
        </w:rPr>
        <w:t>13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8556AE" w:rsidRPr="008D4109">
        <w:rPr>
          <w:rFonts w:ascii="Angsana New" w:hAnsi="Angsana New"/>
          <w:sz w:val="30"/>
          <w:szCs w:val="30"/>
        </w:rPr>
        <w:t>2545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="00F6444A" w:rsidRPr="008D4109">
        <w:rPr>
          <w:rFonts w:ascii="Angsana New" w:hAnsi="Angsana New" w:hint="cs"/>
          <w:sz w:val="30"/>
          <w:szCs w:val="30"/>
          <w:cs/>
        </w:rPr>
        <w:t>โดยมีที่อยู่จดทะเบียนของบริษัทตั้งอยู</w:t>
      </w:r>
      <w:r w:rsidR="00E41BF8" w:rsidRPr="008D4109">
        <w:rPr>
          <w:rFonts w:ascii="Angsana New" w:hAnsi="Angsana New" w:hint="cs"/>
          <w:sz w:val="30"/>
          <w:szCs w:val="30"/>
          <w:cs/>
        </w:rPr>
        <w:t>่</w:t>
      </w:r>
      <w:r w:rsidRPr="008D4109">
        <w:rPr>
          <w:rFonts w:ascii="Angsana New" w:hAnsi="Angsana New"/>
          <w:sz w:val="30"/>
          <w:szCs w:val="30"/>
          <w:cs/>
        </w:rPr>
        <w:t xml:space="preserve">เลขที่ </w:t>
      </w:r>
      <w:r w:rsidR="008556AE" w:rsidRPr="008D4109">
        <w:rPr>
          <w:rFonts w:ascii="Angsana New" w:hAnsi="Angsana New"/>
          <w:sz w:val="30"/>
          <w:szCs w:val="30"/>
        </w:rPr>
        <w:t>944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BE36F7" w:rsidRPr="008D4109">
        <w:rPr>
          <w:rFonts w:ascii="Angsana New" w:hAnsi="Angsana New" w:hint="cs"/>
          <w:sz w:val="30"/>
          <w:szCs w:val="30"/>
          <w:cs/>
        </w:rPr>
        <w:t xml:space="preserve">มิตรทาวน์ ออฟฟิศ ทาวเวอร์ </w:t>
      </w:r>
      <w:r w:rsidRPr="008D4109">
        <w:rPr>
          <w:rFonts w:ascii="Angsana New" w:hAnsi="Angsana New"/>
          <w:sz w:val="30"/>
          <w:szCs w:val="30"/>
          <w:cs/>
        </w:rPr>
        <w:t xml:space="preserve">ชั้น </w:t>
      </w:r>
      <w:r w:rsidR="008556AE" w:rsidRPr="008D4109">
        <w:rPr>
          <w:rFonts w:ascii="Angsana New" w:hAnsi="Angsana New" w:hint="cs"/>
          <w:sz w:val="30"/>
          <w:szCs w:val="30"/>
        </w:rPr>
        <w:t>22</w:t>
      </w:r>
      <w:r w:rsidR="00BE36F7" w:rsidRPr="008D4109">
        <w:rPr>
          <w:rFonts w:ascii="Angsana New" w:hAnsi="Angsana New" w:hint="cs"/>
          <w:sz w:val="30"/>
          <w:szCs w:val="30"/>
          <w:cs/>
        </w:rPr>
        <w:t>-</w:t>
      </w:r>
      <w:r w:rsidR="008556AE" w:rsidRPr="008D4109">
        <w:rPr>
          <w:rFonts w:ascii="Angsana New" w:hAnsi="Angsana New" w:hint="cs"/>
          <w:sz w:val="30"/>
          <w:szCs w:val="30"/>
        </w:rPr>
        <w:t>23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BE36F7" w:rsidRPr="008D4109">
        <w:rPr>
          <w:rFonts w:ascii="Angsana New" w:hAnsi="Angsana New" w:hint="cs"/>
          <w:sz w:val="30"/>
          <w:szCs w:val="30"/>
          <w:cs/>
        </w:rPr>
        <w:t xml:space="preserve">ถนนพระราม </w:t>
      </w:r>
      <w:r w:rsidR="008556AE" w:rsidRPr="008D4109">
        <w:rPr>
          <w:rFonts w:ascii="Angsana New" w:hAnsi="Angsana New" w:hint="cs"/>
          <w:sz w:val="30"/>
          <w:szCs w:val="30"/>
        </w:rPr>
        <w:t>4</w:t>
      </w:r>
      <w:r w:rsidR="00BE36F7" w:rsidRPr="008D4109">
        <w:rPr>
          <w:rFonts w:ascii="Angsana New" w:hAnsi="Angsana New" w:hint="cs"/>
          <w:sz w:val="30"/>
          <w:szCs w:val="30"/>
          <w:cs/>
        </w:rPr>
        <w:t xml:space="preserve"> แขวงวังใหม่ เขตปทุมวัน</w:t>
      </w:r>
      <w:r w:rsidRPr="008D4109">
        <w:rPr>
          <w:rFonts w:ascii="Angsana New" w:hAnsi="Angsana New"/>
          <w:sz w:val="30"/>
          <w:szCs w:val="30"/>
          <w:cs/>
        </w:rPr>
        <w:t xml:space="preserve"> กรุงเทพมหานคร</w:t>
      </w:r>
      <w:r w:rsidR="00BB2E61" w:rsidRPr="008D410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7F958D0" w14:textId="77777777" w:rsidR="00002FF7" w:rsidRPr="008D4109" w:rsidRDefault="00002FF7" w:rsidP="0093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D0DF82" w14:textId="44387FB0" w:rsidR="00C8500E" w:rsidRPr="008D4109" w:rsidRDefault="0093401F" w:rsidP="000B4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8D4109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8D4109">
        <w:rPr>
          <w:rFonts w:ascii="Angsana New" w:hAnsi="Angsana New"/>
          <w:sz w:val="30"/>
          <w:szCs w:val="30"/>
          <w:cs/>
        </w:rPr>
        <w:t xml:space="preserve"> “</w:t>
      </w:r>
      <w:r w:rsidRPr="008D410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D4109">
        <w:rPr>
          <w:rFonts w:ascii="Angsana New" w:hAnsi="Angsana New" w:hint="eastAsia"/>
          <w:sz w:val="30"/>
          <w:szCs w:val="30"/>
          <w:cs/>
        </w:rPr>
        <w:t>”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การพัฒนาอสังหาริมทรัพย์เพื่อการอุตสาหกรรมโดยการสร้างโรงงานและคลังสินค้าเพื่อให้เช่าและขายเมื่อมีโอกาสเหมาะสม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และพัฒนาอสังหาริมทรัพย์เพื่อขาย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รวมทั้งธุรกิจให้เช่าและบริการอาคารเพื่อการพาณิชย์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และธุรกิจโรงแรม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รายละเอียดของบริษัทร่วมและการร่วมค้า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ณ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วันที่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D060B2" w:rsidRPr="008D4109">
        <w:rPr>
          <w:rFonts w:ascii="Angsana New" w:hAnsi="Angsana New"/>
          <w:sz w:val="30"/>
          <w:szCs w:val="30"/>
        </w:rPr>
        <w:t>31</w:t>
      </w:r>
      <w:r w:rsidR="00D060B2" w:rsidRPr="008D4109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2563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และ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30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5096B" w:rsidRPr="008D4109">
        <w:rPr>
          <w:rFonts w:ascii="Angsana New" w:hAnsi="Angsana New"/>
          <w:sz w:val="30"/>
          <w:szCs w:val="30"/>
        </w:rPr>
        <w:t xml:space="preserve">2563 </w:t>
      </w:r>
      <w:r w:rsidRPr="008D4109">
        <w:rPr>
          <w:rFonts w:ascii="Angsana New" w:hAnsi="Angsana New" w:hint="cs"/>
          <w:sz w:val="30"/>
          <w:szCs w:val="30"/>
          <w:cs/>
        </w:rPr>
        <w:t>ได้เปิดเผยไว้ในหมายเหตุข้อ</w:t>
      </w:r>
      <w:r w:rsidR="00C032B6" w:rsidRPr="008D4109">
        <w:rPr>
          <w:rFonts w:ascii="Angsana New" w:hAnsi="Angsana New"/>
          <w:sz w:val="30"/>
          <w:szCs w:val="30"/>
        </w:rPr>
        <w:t xml:space="preserve"> 8 </w:t>
      </w:r>
      <w:r w:rsidRPr="008D4109">
        <w:rPr>
          <w:rFonts w:ascii="Angsana New" w:hAnsi="Angsana New" w:hint="cs"/>
          <w:sz w:val="30"/>
          <w:szCs w:val="30"/>
          <w:cs/>
        </w:rPr>
        <w:t>และ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C032B6" w:rsidRPr="008D4109">
        <w:rPr>
          <w:rFonts w:ascii="Angsana New" w:hAnsi="Angsana New"/>
          <w:sz w:val="30"/>
          <w:szCs w:val="30"/>
        </w:rPr>
        <w:t>9</w:t>
      </w:r>
    </w:p>
    <w:p w14:paraId="7F1B3DB0" w14:textId="77777777" w:rsidR="00404299" w:rsidRPr="008D4109" w:rsidRDefault="00404299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31A835F" w14:textId="77777777" w:rsidR="00C8500E" w:rsidRPr="008D4109" w:rsidRDefault="00C8500E" w:rsidP="001D12F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0A7431" w:rsidRPr="008D4109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3B2EA5DC" w14:textId="77777777" w:rsidR="00C8500E" w:rsidRPr="008D4109" w:rsidRDefault="00C8500E" w:rsidP="001D12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9DB44E" w14:textId="77777777" w:rsidR="00C8500E" w:rsidRPr="008D4109" w:rsidRDefault="00383EDC" w:rsidP="002607D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D4109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481ABD79" w14:textId="77777777" w:rsidR="00C8500E" w:rsidRPr="008D4109" w:rsidRDefault="00C8500E" w:rsidP="001D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E39A15" w14:textId="2C4BB769" w:rsidR="00627A44" w:rsidRPr="008D4109" w:rsidRDefault="004B300E" w:rsidP="000B4809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>งบ</w:t>
      </w:r>
      <w:r w:rsidRPr="008D4109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002FF7" w:rsidRPr="008D4109">
        <w:rPr>
          <w:rFonts w:ascii="Angsana New" w:hAnsi="Angsana New" w:hint="cs"/>
          <w:sz w:val="30"/>
          <w:szCs w:val="30"/>
          <w:cs/>
        </w:rPr>
        <w:t>แบบย่อ</w:t>
      </w:r>
      <w:r w:rsidRPr="008D4109">
        <w:rPr>
          <w:rFonts w:ascii="Angsana New" w:hAnsi="Angsana New"/>
          <w:sz w:val="30"/>
          <w:szCs w:val="30"/>
          <w:cs/>
        </w:rPr>
        <w:t>นี้</w:t>
      </w:r>
      <w:r w:rsidRPr="008D4109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8D4109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8D4109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8D4109">
        <w:rPr>
          <w:rFonts w:ascii="Angsana New" w:hAnsi="Angsana New"/>
          <w:sz w:val="30"/>
          <w:szCs w:val="30"/>
          <w:cs/>
        </w:rPr>
        <w:t>จัดทำ</w:t>
      </w:r>
      <w:r w:rsidRPr="008D4109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8D4109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002FF7" w:rsidRPr="008D4109">
        <w:rPr>
          <w:rFonts w:ascii="Angsana New" w:hAnsi="Angsana New" w:hint="cs"/>
          <w:sz w:val="30"/>
          <w:szCs w:val="30"/>
          <w:cs/>
        </w:rPr>
        <w:t xml:space="preserve"> (</w:t>
      </w:r>
      <w:r w:rsidR="00002FF7" w:rsidRPr="008D4109">
        <w:rPr>
          <w:rFonts w:ascii="Angsana New" w:hAnsi="Angsana New"/>
          <w:sz w:val="30"/>
          <w:szCs w:val="30"/>
        </w:rPr>
        <w:t>“</w:t>
      </w:r>
      <w:r w:rsidR="00002FF7" w:rsidRPr="008D410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002FF7" w:rsidRPr="008D4109">
        <w:rPr>
          <w:rFonts w:ascii="Angsana New" w:hAnsi="Angsana New"/>
          <w:sz w:val="30"/>
          <w:szCs w:val="30"/>
        </w:rPr>
        <w:t>”</w:t>
      </w:r>
      <w:r w:rsidR="00002FF7" w:rsidRPr="008D4109">
        <w:rPr>
          <w:rFonts w:ascii="Angsana New" w:hAnsi="Angsana New" w:hint="cs"/>
          <w:sz w:val="30"/>
          <w:szCs w:val="30"/>
          <w:cs/>
        </w:rPr>
        <w:t xml:space="preserve">) </w:t>
      </w:r>
      <w:r w:rsidRPr="008D4109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8556AE" w:rsidRPr="008D4109">
        <w:rPr>
          <w:rFonts w:ascii="Angsana New" w:hAnsi="Angsana New"/>
          <w:sz w:val="30"/>
          <w:szCs w:val="30"/>
        </w:rPr>
        <w:t>34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 xml:space="preserve">เรื่อง </w:t>
      </w:r>
      <w:r w:rsidRPr="008D410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8D410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8D410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</w:t>
      </w:r>
    </w:p>
    <w:p w14:paraId="6FC80AD6" w14:textId="77777777" w:rsidR="00367B11" w:rsidRPr="008D4109" w:rsidRDefault="00367B11" w:rsidP="000B4809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4A640F7B" w14:textId="66ECA7EC" w:rsidR="00367B11" w:rsidRPr="008D4109" w:rsidRDefault="00367B11" w:rsidP="00411CE1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8D4109">
        <w:rPr>
          <w:rFonts w:ascii="Angsana New" w:hAnsi="Angsana New"/>
          <w:sz w:val="30"/>
          <w:szCs w:val="30"/>
        </w:rPr>
        <w:t xml:space="preserve">30 </w:t>
      </w:r>
      <w:r w:rsidRPr="008D4109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8D4109">
        <w:rPr>
          <w:rFonts w:ascii="Angsana New" w:hAnsi="Angsana New"/>
          <w:sz w:val="30"/>
          <w:szCs w:val="30"/>
        </w:rPr>
        <w:t>2563</w:t>
      </w:r>
    </w:p>
    <w:p w14:paraId="13E20698" w14:textId="77777777" w:rsidR="004B300E" w:rsidRPr="00735969" w:rsidRDefault="004B300E" w:rsidP="00735969">
      <w:pPr>
        <w:pStyle w:val="ListParagraph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BB9A6F" w14:textId="3872FF61" w:rsidR="00367B11" w:rsidRPr="008D4109" w:rsidRDefault="00367B11" w:rsidP="00121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5969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735969">
        <w:rPr>
          <w:rFonts w:ascii="Angsana New" w:hAnsi="Angsana New"/>
          <w:sz w:val="30"/>
          <w:szCs w:val="30"/>
        </w:rPr>
        <w:t xml:space="preserve">16 </w:t>
      </w:r>
      <w:r w:rsidRPr="00735969">
        <w:rPr>
          <w:rFonts w:ascii="Angsana New" w:hAnsi="Angsana New"/>
          <w:sz w:val="30"/>
          <w:szCs w:val="30"/>
          <w:cs/>
        </w:rPr>
        <w:t>เรื่อง สัญญาเช่า (</w:t>
      </w:r>
      <w:r w:rsidRPr="00735969">
        <w:rPr>
          <w:rFonts w:ascii="Angsana New" w:hAnsi="Angsana New"/>
          <w:sz w:val="30"/>
          <w:szCs w:val="30"/>
        </w:rPr>
        <w:t xml:space="preserve">TFRS 16) </w:t>
      </w:r>
      <w:r w:rsidRPr="00735969">
        <w:rPr>
          <w:rFonts w:ascii="Angsana New" w:hAnsi="Angsana New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735969">
        <w:rPr>
          <w:rFonts w:ascii="Angsana New" w:hAnsi="Angsana New"/>
          <w:sz w:val="30"/>
          <w:szCs w:val="30"/>
        </w:rPr>
        <w:t>3</w:t>
      </w:r>
    </w:p>
    <w:p w14:paraId="0F382930" w14:textId="516B2FC8" w:rsidR="00367B11" w:rsidRPr="008D4109" w:rsidRDefault="00367B11" w:rsidP="0073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72D9D0F" w14:textId="77777777" w:rsidR="00367B11" w:rsidRPr="00735969" w:rsidRDefault="00367B11" w:rsidP="0073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1239F7A" w14:textId="5A64AF1D" w:rsidR="004B300E" w:rsidRPr="008D4109" w:rsidRDefault="004B300E" w:rsidP="002607D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D4109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2EA9F63F" w14:textId="77777777" w:rsidR="004B300E" w:rsidRPr="00735969" w:rsidRDefault="004B300E" w:rsidP="004B3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588A14" w14:textId="585A2951" w:rsidR="004B300E" w:rsidRPr="008D4109" w:rsidRDefault="004B300E" w:rsidP="000B4809">
      <w:pPr>
        <w:pStyle w:val="ListParagraph"/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2C4CBA" w:rsidRPr="008D4109">
        <w:rPr>
          <w:rFonts w:ascii="Angsana New" w:hAnsi="Angsana New"/>
          <w:sz w:val="30"/>
          <w:szCs w:val="30"/>
          <w:cs/>
        </w:rPr>
        <w:t>ไม่แตกต่างจากที่ได้อธิบายไว้ใน</w:t>
      </w:r>
      <w:r w:rsidRPr="008D4109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8556AE" w:rsidRPr="008D4109">
        <w:rPr>
          <w:rFonts w:ascii="Angsana New" w:hAnsi="Angsana New"/>
          <w:sz w:val="30"/>
          <w:szCs w:val="30"/>
        </w:rPr>
        <w:t>30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 xml:space="preserve">กันยายน </w:t>
      </w:r>
      <w:r w:rsidR="0035096B" w:rsidRPr="008D4109">
        <w:rPr>
          <w:rFonts w:ascii="Angsana New" w:hAnsi="Angsana New"/>
          <w:sz w:val="30"/>
          <w:szCs w:val="30"/>
        </w:rPr>
        <w:t>2563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333437" w:rsidRPr="008D4109">
        <w:rPr>
          <w:rFonts w:ascii="Angsana New" w:hAnsi="Angsana New"/>
          <w:sz w:val="30"/>
          <w:szCs w:val="30"/>
          <w:cs/>
        </w:rPr>
        <w:t>เว้นแต่</w:t>
      </w:r>
      <w:r w:rsidR="00DD6DB0" w:rsidRPr="008D4109">
        <w:rPr>
          <w:rFonts w:ascii="Angsana New" w:hAnsi="Angsana New"/>
          <w:sz w:val="30"/>
          <w:szCs w:val="30"/>
          <w:cs/>
        </w:rPr>
        <w:t>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157BF6" w:rsidRPr="008D4109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8556AE" w:rsidRPr="008D4109">
        <w:rPr>
          <w:rFonts w:ascii="Angsana New" w:hAnsi="Angsana New"/>
          <w:sz w:val="30"/>
          <w:szCs w:val="30"/>
        </w:rPr>
        <w:t>3</w:t>
      </w:r>
    </w:p>
    <w:p w14:paraId="7B9FDA09" w14:textId="77777777" w:rsidR="00DD6DB0" w:rsidRPr="00735969" w:rsidRDefault="00DD6DB0" w:rsidP="0073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0" w:name="_Hlk59623936"/>
    </w:p>
    <w:bookmarkEnd w:id="0"/>
    <w:p w14:paraId="1B0DA350" w14:textId="092CCB75" w:rsidR="00520237" w:rsidRPr="008D4109" w:rsidRDefault="00175A2E" w:rsidP="00735969">
      <w:pPr>
        <w:pStyle w:val="Heading6"/>
        <w:numPr>
          <w:ilvl w:val="0"/>
          <w:numId w:val="16"/>
        </w:numPr>
        <w:tabs>
          <w:tab w:val="left" w:pos="540"/>
          <w:tab w:val="left" w:pos="63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14:paraId="753F04FB" w14:textId="77777777" w:rsidR="00520237" w:rsidRPr="00735969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229C36" w14:textId="7C9AA837" w:rsidR="00175A2E" w:rsidRPr="008D4109" w:rsidRDefault="00175A2E" w:rsidP="0017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8D4109">
        <w:rPr>
          <w:rFonts w:ascii="Angsana New" w:eastAsia="MS Mincho" w:hAnsi="Angsana New"/>
          <w:sz w:val="30"/>
          <w:szCs w:val="30"/>
          <w:cs/>
        </w:rPr>
        <w:t xml:space="preserve">ตั้งแต่วันที่ </w:t>
      </w:r>
      <w:r w:rsidRPr="008D4109">
        <w:rPr>
          <w:rFonts w:ascii="Angsana New" w:eastAsia="MS Mincho" w:hAnsi="Angsana New"/>
          <w:sz w:val="30"/>
          <w:szCs w:val="30"/>
        </w:rPr>
        <w:t xml:space="preserve">1 </w:t>
      </w:r>
      <w:r w:rsidR="00FF4EF6" w:rsidRPr="008D4109">
        <w:rPr>
          <w:rFonts w:ascii="Angsana New" w:eastAsia="MS Mincho" w:hAnsi="Angsana New"/>
          <w:sz w:val="30"/>
          <w:szCs w:val="30"/>
          <w:cs/>
        </w:rPr>
        <w:t>ตุลาคม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D4109">
        <w:rPr>
          <w:rFonts w:ascii="Angsana New" w:eastAsia="MS Mincho" w:hAnsi="Angsana New"/>
          <w:sz w:val="30"/>
          <w:szCs w:val="30"/>
        </w:rPr>
        <w:t xml:space="preserve">2563 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D4109">
        <w:rPr>
          <w:rFonts w:ascii="Angsana New" w:eastAsia="MS Mincho" w:hAnsi="Angsana New"/>
          <w:sz w:val="30"/>
          <w:szCs w:val="30"/>
        </w:rPr>
        <w:t xml:space="preserve">TFRS 16 </w:t>
      </w:r>
      <w:r w:rsidRPr="008D4109">
        <w:rPr>
          <w:rFonts w:ascii="Angsana New" w:eastAsia="MS Mincho" w:hAnsi="Angsana New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54344116" w14:textId="77777777" w:rsidR="00C35AEF" w:rsidRPr="00735969" w:rsidRDefault="00C35AEF" w:rsidP="0017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1170"/>
        <w:gridCol w:w="180"/>
        <w:gridCol w:w="1620"/>
        <w:gridCol w:w="180"/>
        <w:gridCol w:w="1188"/>
      </w:tblGrid>
      <w:tr w:rsidR="0090321A" w:rsidRPr="008D4109" w14:paraId="24A38B6E" w14:textId="77777777" w:rsidTr="00735969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078810C8" w14:textId="77777777" w:rsidR="0090321A" w:rsidRPr="00735969" w:rsidRDefault="0090321A" w:rsidP="006878CE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9F87E02" w14:textId="77777777" w:rsidR="0090321A" w:rsidRPr="00735969" w:rsidRDefault="0090321A" w:rsidP="006878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37C0D55" w14:textId="74965291" w:rsidR="0090321A" w:rsidRPr="00735969" w:rsidRDefault="0090321A" w:rsidP="006878CE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3596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9185CAF" w14:textId="77777777" w:rsidR="0090321A" w:rsidRPr="00735969" w:rsidRDefault="0090321A" w:rsidP="006878C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EF2AE3A" w14:textId="77777777" w:rsidR="0090321A" w:rsidRPr="00735969" w:rsidRDefault="0090321A" w:rsidP="0090321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73596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26A86125" w14:textId="5F12A0FD" w:rsidR="0090321A" w:rsidRPr="00735969" w:rsidRDefault="0090321A" w:rsidP="0090321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3596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67B11" w:rsidRPr="008D4109" w14:paraId="7F203150" w14:textId="77777777" w:rsidTr="00735969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4BF7F267" w14:textId="77777777" w:rsidR="009E2888" w:rsidRPr="00735969" w:rsidRDefault="009E2888" w:rsidP="009E288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21B246D" w14:textId="77777777" w:rsidR="009E2888" w:rsidRPr="00735969" w:rsidRDefault="009E2888" w:rsidP="009E28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511641" w14:textId="2844B97A" w:rsidR="009E2888" w:rsidRPr="00735969" w:rsidRDefault="009E2888" w:rsidP="009E2888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กำไรสะสม </w:t>
            </w:r>
            <w:r w:rsidRPr="007359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367B11" w:rsidRPr="008D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7359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4FCF9F58" w14:textId="77777777" w:rsidR="009E2888" w:rsidRPr="00735969" w:rsidRDefault="009E2888" w:rsidP="009E28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B20DABE" w14:textId="6F8C41CD" w:rsidR="009E2888" w:rsidRPr="00735969" w:rsidRDefault="009E2888" w:rsidP="009E288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73596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องค์ประกอบอื่</w:t>
            </w:r>
            <w:r w:rsidR="00367B11" w:rsidRPr="008D410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นของ</w:t>
            </w:r>
          </w:p>
          <w:p w14:paraId="22641E11" w14:textId="3EDB8D8F" w:rsidR="009E2888" w:rsidRPr="00735969" w:rsidRDefault="009E288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969">
              <w:rPr>
                <w:rFonts w:asciiTheme="majorBidi" w:hAnsiTheme="majorBidi"/>
                <w:sz w:val="28"/>
                <w:szCs w:val="28"/>
                <w:cs/>
              </w:rPr>
              <w:t>ส่วน</w:t>
            </w:r>
            <w:r w:rsidR="00367B11" w:rsidRPr="008D410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75E2395B" w14:textId="77777777" w:rsidR="009E2888" w:rsidRPr="00735969" w:rsidRDefault="009E2888" w:rsidP="009E28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2BF4755" w14:textId="07D27BC6" w:rsidR="009E2888" w:rsidRPr="00735969" w:rsidRDefault="009E2888" w:rsidP="009E288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กำไรสะสม </w:t>
            </w:r>
            <w:r w:rsidRPr="007359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367B11" w:rsidRPr="008D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7359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ยังไม่ได้จัดสรร</w:t>
            </w:r>
          </w:p>
        </w:tc>
      </w:tr>
      <w:tr w:rsidR="009E2888" w:rsidRPr="008D4109" w14:paraId="36ED0BDF" w14:textId="77777777" w:rsidTr="00735969">
        <w:trPr>
          <w:cantSplit/>
          <w:trHeight w:val="20"/>
          <w:tblHeader/>
        </w:trPr>
        <w:tc>
          <w:tcPr>
            <w:tcW w:w="3960" w:type="dxa"/>
          </w:tcPr>
          <w:p w14:paraId="1110B511" w14:textId="77777777" w:rsidR="009E2888" w:rsidRPr="00735969" w:rsidRDefault="009E2888" w:rsidP="009E288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8FF000D" w14:textId="77777777" w:rsidR="009E2888" w:rsidRPr="00735969" w:rsidRDefault="009E2888" w:rsidP="009E28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359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4338" w:type="dxa"/>
            <w:gridSpan w:val="5"/>
            <w:vAlign w:val="bottom"/>
          </w:tcPr>
          <w:p w14:paraId="79B1D95F" w14:textId="77777777" w:rsidR="009E2888" w:rsidRPr="00735969" w:rsidRDefault="009E2888" w:rsidP="009E288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359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67B11" w:rsidRPr="008D4109" w14:paraId="3075F948" w14:textId="77777777" w:rsidTr="00735969">
        <w:trPr>
          <w:cantSplit/>
          <w:trHeight w:val="71"/>
        </w:trPr>
        <w:tc>
          <w:tcPr>
            <w:tcW w:w="3960" w:type="dxa"/>
          </w:tcPr>
          <w:p w14:paraId="3EED3551" w14:textId="77777777" w:rsidR="009E2888" w:rsidRPr="00735969" w:rsidRDefault="009E2888" w:rsidP="009E288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59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35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3596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735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3596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35969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2D232CF5" w14:textId="77777777" w:rsidR="009E2888" w:rsidRPr="00735969" w:rsidRDefault="009E2888" w:rsidP="009E28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808640" w14:textId="1AEF1E68" w:rsidR="009E2888" w:rsidRPr="00735969" w:rsidRDefault="009A5478" w:rsidP="009E28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6,544</w:t>
            </w:r>
          </w:p>
        </w:tc>
        <w:tc>
          <w:tcPr>
            <w:tcW w:w="180" w:type="dxa"/>
            <w:vAlign w:val="bottom"/>
          </w:tcPr>
          <w:p w14:paraId="12AB1786" w14:textId="77777777" w:rsidR="009E2888" w:rsidRPr="00735969" w:rsidRDefault="009E2888" w:rsidP="009E28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8B23417" w14:textId="77777777" w:rsidR="009E2888" w:rsidRPr="00735969" w:rsidRDefault="009E2888" w:rsidP="00735969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(500)</w:t>
            </w:r>
          </w:p>
        </w:tc>
        <w:tc>
          <w:tcPr>
            <w:tcW w:w="180" w:type="dxa"/>
            <w:vAlign w:val="bottom"/>
          </w:tcPr>
          <w:p w14:paraId="778529F9" w14:textId="77777777" w:rsidR="009E2888" w:rsidRPr="00735969" w:rsidRDefault="009E2888" w:rsidP="009E28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AA82A92" w14:textId="77777777" w:rsidR="009E2888" w:rsidRPr="00735969" w:rsidRDefault="009E2888" w:rsidP="009E288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</w:rPr>
              <w:t>5,821</w:t>
            </w:r>
          </w:p>
        </w:tc>
      </w:tr>
      <w:tr w:rsidR="00367B11" w:rsidRPr="008D4109" w14:paraId="0D6A8FA3" w14:textId="77777777" w:rsidTr="00735969">
        <w:trPr>
          <w:cantSplit/>
          <w:trHeight w:val="254"/>
        </w:trPr>
        <w:tc>
          <w:tcPr>
            <w:tcW w:w="3960" w:type="dxa"/>
          </w:tcPr>
          <w:p w14:paraId="38E91B9E" w14:textId="7DDCED5C" w:rsidR="009E2888" w:rsidRPr="00735969" w:rsidRDefault="0012665D" w:rsidP="009E288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 w:rsidRPr="007359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73596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9E2888" w:rsidRPr="007359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ลดลง</w:t>
            </w:r>
            <w:r w:rsidRPr="008D41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) </w:t>
            </w:r>
            <w:r w:rsidR="009E2888" w:rsidRPr="007359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900" w:type="dxa"/>
            <w:vAlign w:val="bottom"/>
          </w:tcPr>
          <w:p w14:paraId="61D55BC8" w14:textId="77777777" w:rsidR="009E2888" w:rsidRPr="00735969" w:rsidRDefault="009E2888" w:rsidP="009E28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2EEA43" w14:textId="77777777" w:rsidR="009E2888" w:rsidRPr="00735969" w:rsidRDefault="009E2888" w:rsidP="009E28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DDE7AE" w14:textId="77777777" w:rsidR="009E2888" w:rsidRPr="00735969" w:rsidRDefault="009E2888" w:rsidP="009E28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F0DC1CC" w14:textId="77777777" w:rsidR="009E2888" w:rsidRPr="00735969" w:rsidRDefault="009E2888" w:rsidP="00735969">
            <w:pPr>
              <w:pStyle w:val="acctfourfigures"/>
              <w:tabs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D082CE" w14:textId="77777777" w:rsidR="009E2888" w:rsidRPr="00735969" w:rsidRDefault="009E2888" w:rsidP="009E28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336EE8E" w14:textId="77777777" w:rsidR="009E2888" w:rsidRPr="00735969" w:rsidRDefault="009E2888" w:rsidP="009E288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7B11" w:rsidRPr="008D4109" w14:paraId="434BED34" w14:textId="77777777" w:rsidTr="00735969">
        <w:trPr>
          <w:cantSplit/>
          <w:trHeight w:val="254"/>
        </w:trPr>
        <w:tc>
          <w:tcPr>
            <w:tcW w:w="3960" w:type="dxa"/>
          </w:tcPr>
          <w:p w14:paraId="4C150FB8" w14:textId="7D6EE18D" w:rsidR="009E2888" w:rsidRPr="00735969" w:rsidRDefault="009E2888" w:rsidP="009E2888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735969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</w:t>
            </w:r>
            <w:r w:rsidR="00367B11" w:rsidRPr="00735969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35969">
              <w:rPr>
                <w:rFonts w:asciiTheme="majorBidi" w:hAnsiTheme="majorBidi"/>
                <w:sz w:val="28"/>
                <w:szCs w:val="28"/>
                <w:cs/>
              </w:rPr>
              <w:t xml:space="preserve">กลุ่มเครื่องมือทางการเงิน </w:t>
            </w:r>
            <w:r w:rsidRPr="00735969">
              <w:rPr>
                <w:rFonts w:asciiTheme="majorBidi" w:hAnsiTheme="majorBidi"/>
                <w:sz w:val="28"/>
                <w:szCs w:val="28"/>
              </w:rPr>
              <w:t xml:space="preserve">- </w:t>
            </w:r>
            <w:r w:rsidRPr="00735969">
              <w:rPr>
                <w:rFonts w:asciiTheme="majorBidi" w:hAnsiTheme="majorBidi"/>
                <w:sz w:val="28"/>
                <w:szCs w:val="28"/>
                <w:cs/>
              </w:rPr>
              <w:t>สุทธิภาษีเงินได้</w:t>
            </w:r>
          </w:p>
        </w:tc>
        <w:tc>
          <w:tcPr>
            <w:tcW w:w="900" w:type="dxa"/>
            <w:vAlign w:val="bottom"/>
          </w:tcPr>
          <w:p w14:paraId="5F08E5D3" w14:textId="77777777" w:rsidR="009E2888" w:rsidRPr="00735969" w:rsidRDefault="009E2888" w:rsidP="009E28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359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</w:p>
        </w:tc>
        <w:tc>
          <w:tcPr>
            <w:tcW w:w="1170" w:type="dxa"/>
            <w:vAlign w:val="bottom"/>
          </w:tcPr>
          <w:p w14:paraId="7365C3A3" w14:textId="0A4F25C2" w:rsidR="009E2888" w:rsidRPr="00735969" w:rsidRDefault="00F90824" w:rsidP="00F9082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20F4B50" w14:textId="77777777" w:rsidR="009E2888" w:rsidRPr="00735969" w:rsidRDefault="009E2888" w:rsidP="009E28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C902B8" w14:textId="0F7916CE" w:rsidR="009E2888" w:rsidRPr="00735969" w:rsidRDefault="006709F2" w:rsidP="00735969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3DDB" w:rsidRPr="008D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A3365" w:rsidRPr="008D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7359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7A31B3" w14:textId="77777777" w:rsidR="009E2888" w:rsidRPr="00735969" w:rsidRDefault="009E2888" w:rsidP="009E28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3D1663B" w14:textId="5AAA6E96" w:rsidR="009E2888" w:rsidRPr="00735969" w:rsidRDefault="006709F2" w:rsidP="0073596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7B11" w:rsidRPr="008D4109" w14:paraId="79DF2141" w14:textId="77777777" w:rsidTr="00735969">
        <w:trPr>
          <w:cantSplit/>
          <w:trHeight w:val="20"/>
        </w:trPr>
        <w:tc>
          <w:tcPr>
            <w:tcW w:w="3960" w:type="dxa"/>
          </w:tcPr>
          <w:p w14:paraId="52D7C2D3" w14:textId="77777777" w:rsidR="009E2888" w:rsidRPr="0073596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735969">
              <w:rPr>
                <w:rFonts w:asciiTheme="majorBidi" w:hAnsiTheme="majorBidi"/>
                <w:sz w:val="28"/>
                <w:szCs w:val="28"/>
              </w:rPr>
              <w:t xml:space="preserve"> TFRS 16</w:t>
            </w:r>
            <w:r w:rsidRPr="00735969">
              <w:rPr>
                <w:rFonts w:asciiTheme="majorBidi" w:hAnsi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900" w:type="dxa"/>
            <w:vAlign w:val="bottom"/>
          </w:tcPr>
          <w:p w14:paraId="3A59F7D0" w14:textId="77777777" w:rsidR="009E2888" w:rsidRPr="00735969" w:rsidRDefault="009E2888" w:rsidP="009E28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170" w:type="dxa"/>
            <w:vAlign w:val="bottom"/>
          </w:tcPr>
          <w:p w14:paraId="2884B444" w14:textId="0B05E121" w:rsidR="009E2888" w:rsidRPr="00735969" w:rsidRDefault="006709F2" w:rsidP="009E28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F90824" w:rsidRPr="007359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D78D1" w:rsidRPr="008D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80" w:type="dxa"/>
            <w:vAlign w:val="bottom"/>
          </w:tcPr>
          <w:p w14:paraId="0604560B" w14:textId="77777777" w:rsidR="009E2888" w:rsidRPr="00735969" w:rsidRDefault="009E2888" w:rsidP="009E288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F65A674" w14:textId="336C91F6" w:rsidR="009E2888" w:rsidRPr="00735969" w:rsidRDefault="001C3FA2" w:rsidP="0073596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AFB4C4" w14:textId="77777777" w:rsidR="009E2888" w:rsidRPr="00735969" w:rsidRDefault="009E2888" w:rsidP="009E288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4B68A29" w14:textId="4D72BBA0" w:rsidR="009E2888" w:rsidRPr="00735969" w:rsidRDefault="006709F2" w:rsidP="0073596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359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665D" w:rsidRPr="008D4109" w14:paraId="20C48EBE" w14:textId="77777777" w:rsidTr="00735969">
        <w:trPr>
          <w:cantSplit/>
          <w:trHeight w:val="20"/>
        </w:trPr>
        <w:tc>
          <w:tcPr>
            <w:tcW w:w="3960" w:type="dxa"/>
          </w:tcPr>
          <w:p w14:paraId="7579759F" w14:textId="5C7868A4" w:rsidR="0012665D" w:rsidRPr="008D4109" w:rsidRDefault="0012665D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10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การจัดประเภทรายการใหม่ </w:t>
            </w:r>
            <w:r w:rsidRPr="008D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D410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สำรองตามกฎหมาย</w:t>
            </w:r>
          </w:p>
        </w:tc>
        <w:tc>
          <w:tcPr>
            <w:tcW w:w="900" w:type="dxa"/>
            <w:vAlign w:val="bottom"/>
          </w:tcPr>
          <w:p w14:paraId="4FA2398A" w14:textId="30D9CF8E" w:rsidR="0012665D" w:rsidRPr="008D4109" w:rsidRDefault="00E54212" w:rsidP="009E28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8648D0" w14:textId="62A9B8AC" w:rsidR="0012665D" w:rsidRPr="008D4109" w:rsidRDefault="00C47BAD" w:rsidP="009E28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2665D" w:rsidRPr="008D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915</w:t>
            </w:r>
            <w:r w:rsidRPr="008D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3A419B2" w14:textId="77777777" w:rsidR="0012665D" w:rsidRPr="008D4109" w:rsidRDefault="0012665D" w:rsidP="009E288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A9C1B" w14:textId="241E891C" w:rsidR="0012665D" w:rsidRPr="008D4109" w:rsidRDefault="00C47BAD" w:rsidP="0073596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37480" w14:textId="77777777" w:rsidR="0012665D" w:rsidRPr="008D4109" w:rsidRDefault="0012665D" w:rsidP="009E288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93149" w14:textId="427EBCDB" w:rsidR="0012665D" w:rsidRPr="008D4109" w:rsidRDefault="00C47BA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D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665D" w:rsidRPr="008D4109" w14:paraId="58234D03" w14:textId="77777777" w:rsidTr="00735969">
        <w:trPr>
          <w:cantSplit/>
          <w:trHeight w:val="20"/>
        </w:trPr>
        <w:tc>
          <w:tcPr>
            <w:tcW w:w="3960" w:type="dxa"/>
          </w:tcPr>
          <w:p w14:paraId="10BAB76C" w14:textId="29856BD2" w:rsidR="0012665D" w:rsidRPr="008D4109" w:rsidRDefault="0012665D" w:rsidP="0012665D">
            <w:pPr>
              <w:spacing w:line="240" w:lineRule="auto"/>
              <w:ind w:left="178" w:right="8" w:hanging="17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D41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D41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 xml:space="preserve">1 </w:t>
            </w:r>
            <w:r w:rsidRPr="008D41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8D41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 xml:space="preserve"> 2563 - </w:t>
            </w:r>
            <w:r w:rsidRPr="008D41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661B5CBC" w14:textId="6EAF8BFC" w:rsidR="0012665D" w:rsidRPr="00735969" w:rsidRDefault="0012665D" w:rsidP="0012665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18278" w14:textId="5D721B3C" w:rsidR="0012665D" w:rsidRPr="008D4109" w:rsidRDefault="0012665D" w:rsidP="0012665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</w:t>
            </w:r>
            <w:r w:rsidR="00BD78D1" w:rsidRPr="008D41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180" w:type="dxa"/>
            <w:vAlign w:val="bottom"/>
          </w:tcPr>
          <w:p w14:paraId="14B71E32" w14:textId="77777777" w:rsidR="0012665D" w:rsidRPr="008D4109" w:rsidRDefault="0012665D" w:rsidP="0012665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E2D85" w14:textId="60AFC6A7" w:rsidR="0012665D" w:rsidRPr="008D4109" w:rsidRDefault="0012665D" w:rsidP="0012665D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A3DDB" w:rsidRPr="008D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A3365" w:rsidRPr="008D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Pr="008D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F51A7D" w14:textId="77777777" w:rsidR="0012665D" w:rsidRPr="008D4109" w:rsidRDefault="0012665D" w:rsidP="0012665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5F8B7" w14:textId="4D5EC7CE" w:rsidR="0012665D" w:rsidRPr="008D4109" w:rsidRDefault="0012665D" w:rsidP="0012665D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5,821</w:t>
            </w:r>
          </w:p>
        </w:tc>
      </w:tr>
    </w:tbl>
    <w:p w14:paraId="0DAF17FC" w14:textId="32762EEF" w:rsidR="00367B11" w:rsidRPr="008D4109" w:rsidRDefault="00367B11" w:rsidP="00952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490CF87" w14:textId="61CB19BA" w:rsidR="00032D5F" w:rsidRPr="008D4109" w:rsidRDefault="00367B11" w:rsidP="0073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D4109">
        <w:rPr>
          <w:rFonts w:ascii="Angsana New" w:hAnsi="Angsana New"/>
          <w:sz w:val="30"/>
          <w:szCs w:val="30"/>
        </w:rPr>
        <w:br w:type="page"/>
      </w:r>
    </w:p>
    <w:p w14:paraId="40289637" w14:textId="77777777" w:rsidR="00FF4EF6" w:rsidRPr="008D4109" w:rsidRDefault="00FF4EF6" w:rsidP="00FF4EF6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val="en-GB"/>
        </w:rPr>
      </w:pPr>
      <w:r w:rsidRPr="008D410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en-GB"/>
        </w:rPr>
        <w:t>มาตรฐานการรายงานทางการเงินกลุ่มเครื่องมือทางการเงิน</w:t>
      </w:r>
    </w:p>
    <w:p w14:paraId="701789AE" w14:textId="77777777" w:rsidR="00FF4EF6" w:rsidRPr="0073596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5209BFE9" w14:textId="77777777" w:rsidR="00FF4EF6" w:rsidRPr="008D410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โดยผลกระทบ</w:t>
      </w:r>
      <w:r w:rsidRPr="008D4109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จากการ</w:t>
      </w: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ถือปฏิบัติตามมาตรฐานการรายงานทางการเงินกลุ่มเครื่องมือทางการเงิน มีดังนี้</w:t>
      </w:r>
      <w:r w:rsidRPr="008D4109">
        <w:rPr>
          <w:rFonts w:asciiTheme="majorBidi" w:eastAsia="Times New Roman" w:hAnsiTheme="majorBidi" w:cstheme="majorBidi"/>
          <w:sz w:val="30"/>
          <w:szCs w:val="30"/>
          <w:shd w:val="clear" w:color="auto" w:fill="D9D9D9"/>
          <w:cs/>
          <w:lang w:val="en-GB"/>
        </w:rPr>
        <w:t xml:space="preserve"> </w:t>
      </w:r>
    </w:p>
    <w:p w14:paraId="5B143678" w14:textId="77777777" w:rsidR="00FF4EF6" w:rsidRPr="0073596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  <w:cs/>
        </w:rPr>
      </w:pPr>
    </w:p>
    <w:p w14:paraId="317A77DB" w14:textId="77777777" w:rsidR="00FF4EF6" w:rsidRPr="008D4109" w:rsidRDefault="00FF4EF6" w:rsidP="00FF4EF6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254D35E" w14:textId="77777777" w:rsidR="00FF4EF6" w:rsidRPr="0073596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noProof/>
          <w:color w:val="0000FF"/>
          <w:sz w:val="30"/>
          <w:szCs w:val="30"/>
        </w:rPr>
      </w:pPr>
    </w:p>
    <w:p w14:paraId="3AA82545" w14:textId="5650669E" w:rsidR="00CB66B8" w:rsidRDefault="00FF4EF6" w:rsidP="00FB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="Angsana New" w:eastAsia="MS Mincho" w:hAnsi="Angsana New"/>
          <w:sz w:val="30"/>
          <w:szCs w:val="30"/>
        </w:rPr>
      </w:pPr>
      <w:r w:rsidRPr="008D4109">
        <w:rPr>
          <w:rFonts w:ascii="Angsana New" w:eastAsia="MS Mincho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8D4109">
        <w:rPr>
          <w:rFonts w:ascii="Angsana New" w:eastAsia="MS Mincho" w:hAnsi="Angsana New"/>
          <w:sz w:val="30"/>
          <w:szCs w:val="30"/>
        </w:rPr>
        <w:t xml:space="preserve">9 (“TFRS 9”) 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8D4109">
        <w:rPr>
          <w:rFonts w:ascii="Angsana New" w:eastAsia="MS Mincho" w:hAnsi="Angsana New"/>
          <w:sz w:val="30"/>
          <w:szCs w:val="30"/>
        </w:rPr>
        <w:t xml:space="preserve">3 </w:t>
      </w:r>
      <w:r w:rsidRPr="008D4109">
        <w:rPr>
          <w:rFonts w:ascii="Angsana New" w:eastAsia="MS Mincho" w:hAnsi="Angsana New"/>
          <w:sz w:val="30"/>
          <w:szCs w:val="30"/>
          <w:cs/>
        </w:rPr>
        <w:t>ประเภท ได้แก่</w:t>
      </w:r>
      <w:r w:rsidRPr="008D4109">
        <w:rPr>
          <w:rFonts w:ascii="Angsana New" w:eastAsia="MS Mincho" w:hAnsi="Angsana New"/>
          <w:sz w:val="30"/>
          <w:szCs w:val="30"/>
        </w:rPr>
        <w:t xml:space="preserve"> 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8D4109">
        <w:rPr>
          <w:rFonts w:ascii="Angsana New" w:eastAsia="MS Mincho" w:hAnsi="Angsana New"/>
          <w:sz w:val="30"/>
          <w:szCs w:val="30"/>
        </w:rPr>
        <w:t>(FVOCI)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8D4109">
        <w:rPr>
          <w:rFonts w:ascii="Angsana New" w:eastAsia="MS Mincho" w:hAnsi="Angsana New"/>
          <w:sz w:val="30"/>
          <w:szCs w:val="30"/>
        </w:rPr>
        <w:t xml:space="preserve"> (FVTPL) 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โดยการจัดประเภทตาม </w:t>
      </w:r>
      <w:r w:rsidRPr="008D4109">
        <w:rPr>
          <w:rFonts w:ascii="Angsana New" w:eastAsia="MS Mincho" w:hAnsi="Angsana New"/>
          <w:sz w:val="30"/>
          <w:szCs w:val="30"/>
        </w:rPr>
        <w:t xml:space="preserve">TFRS 9 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8D4109">
        <w:rPr>
          <w:rFonts w:ascii="Angsana New" w:eastAsia="MS Mincho" w:hAnsi="Angsana New"/>
          <w:sz w:val="30"/>
          <w:szCs w:val="30"/>
        </w:rPr>
        <w:t xml:space="preserve">TFRS 9 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8D4109">
        <w:rPr>
          <w:rFonts w:ascii="Angsana New" w:eastAsia="MS Mincho" w:hAnsi="Angsana New"/>
          <w:sz w:val="30"/>
          <w:szCs w:val="30"/>
        </w:rPr>
        <w:t>105</w:t>
      </w:r>
    </w:p>
    <w:p w14:paraId="586485AA" w14:textId="77777777" w:rsidR="00FB18FE" w:rsidRPr="008D4109" w:rsidRDefault="00FB18FE" w:rsidP="00FB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="Angsana New" w:eastAsia="MS Mincho" w:hAnsi="Angsana New"/>
          <w:sz w:val="30"/>
          <w:szCs w:val="30"/>
        </w:rPr>
      </w:pPr>
    </w:p>
    <w:p w14:paraId="4D6B23AE" w14:textId="3DE914FE" w:rsidR="008F055E" w:rsidRPr="008D4109" w:rsidRDefault="00C57554" w:rsidP="00C57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bookmarkStart w:id="1" w:name="_Hlk59630855"/>
      <w:r w:rsidRPr="008D4109">
        <w:rPr>
          <w:rFonts w:ascii="Angsana New" w:eastAsia="MS Mincho" w:hAnsi="Angsana New" w:hint="cs"/>
          <w:sz w:val="30"/>
          <w:szCs w:val="30"/>
          <w:cs/>
        </w:rPr>
        <w:t xml:space="preserve">สินทรัพย์และหนี้สินทางการเงินทั้งหมดของกลุ่มบริษัทถูกจัดประเภทภายใต้ </w:t>
      </w:r>
      <w:r w:rsidRPr="008D4109">
        <w:rPr>
          <w:rFonts w:ascii="Angsana New" w:eastAsia="MS Mincho" w:hAnsi="Angsana New"/>
          <w:sz w:val="30"/>
          <w:szCs w:val="30"/>
        </w:rPr>
        <w:t xml:space="preserve">TFRS 9 </w:t>
      </w:r>
      <w:r w:rsidRPr="008D4109">
        <w:rPr>
          <w:rFonts w:ascii="Angsana New" w:eastAsia="MS Mincho" w:hAnsi="Angsana New" w:hint="cs"/>
          <w:sz w:val="30"/>
          <w:szCs w:val="30"/>
          <w:cs/>
        </w:rPr>
        <w:t xml:space="preserve">ด้วยราคาทุนตัดจำหน่าย </w:t>
      </w:r>
      <w:r w:rsidR="00D978E4" w:rsidRPr="008D4109">
        <w:rPr>
          <w:rFonts w:ascii="Angsana New" w:eastAsia="MS Mincho" w:hAnsi="Angsana New"/>
          <w:sz w:val="30"/>
          <w:szCs w:val="30"/>
        </w:rPr>
        <w:t>-</w:t>
      </w:r>
      <w:r w:rsidRPr="008D4109">
        <w:rPr>
          <w:rFonts w:ascii="Angsana New" w:eastAsia="MS Mincho" w:hAnsi="Angsana New" w:hint="cs"/>
          <w:sz w:val="30"/>
          <w:szCs w:val="30"/>
          <w:cs/>
        </w:rPr>
        <w:t>สุทธิยกเว้นเงินลงทุน</w:t>
      </w:r>
      <w:r w:rsidR="00D978E4" w:rsidRPr="008D4109">
        <w:rPr>
          <w:rFonts w:ascii="Angsana New" w:eastAsia="MS Mincho" w:hAnsi="Angsana New" w:hint="cs"/>
          <w:sz w:val="30"/>
          <w:szCs w:val="30"/>
          <w:cs/>
        </w:rPr>
        <w:t>อื่น</w:t>
      </w:r>
      <w:r w:rsidRPr="008D410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3C3B20" w:rsidRPr="008D4109">
        <w:rPr>
          <w:rFonts w:asciiTheme="majorBidi" w:hAnsiTheme="majorBidi" w:cstheme="majorBidi" w:hint="cs"/>
          <w:sz w:val="30"/>
          <w:szCs w:val="30"/>
          <w:cs/>
        </w:rPr>
        <w:t>ซึ่งกลุ่มบริษัทตั้งใจจะถือเงินลงทุนอื่นซึ่งเป็นตราสารทุนที่ไม่อยู่ในความต้องการของตลาดจำนวน</w:t>
      </w:r>
      <w:r w:rsidR="003C3B20" w:rsidRPr="008D41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3B20" w:rsidRPr="008D4109">
        <w:rPr>
          <w:rFonts w:asciiTheme="majorBidi" w:hAnsiTheme="majorBidi" w:cstheme="majorBidi"/>
          <w:sz w:val="30"/>
          <w:szCs w:val="30"/>
        </w:rPr>
        <w:t>4</w:t>
      </w:r>
      <w:r w:rsidR="00C81FA1" w:rsidRPr="008D4109">
        <w:rPr>
          <w:rFonts w:asciiTheme="majorBidi" w:hAnsiTheme="majorBidi" w:cstheme="majorBidi"/>
          <w:sz w:val="30"/>
          <w:szCs w:val="30"/>
        </w:rPr>
        <w:t>8</w:t>
      </w:r>
      <w:r w:rsidR="003C3B20" w:rsidRPr="008D4109">
        <w:rPr>
          <w:rFonts w:asciiTheme="majorBidi" w:hAnsiTheme="majorBidi" w:cstheme="majorBidi"/>
          <w:sz w:val="30"/>
          <w:szCs w:val="30"/>
        </w:rPr>
        <w:t xml:space="preserve">6 </w:t>
      </w:r>
      <w:r w:rsidR="003C3B20" w:rsidRPr="008D410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C3B20" w:rsidRPr="008D41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3B20" w:rsidRPr="008D4109">
        <w:rPr>
          <w:rFonts w:asciiTheme="majorBidi" w:hAnsiTheme="majorBidi" w:cstheme="majorBidi" w:hint="cs"/>
          <w:sz w:val="30"/>
          <w:szCs w:val="30"/>
          <w:cs/>
        </w:rPr>
        <w:t>เพื่อวัตถุประสงค์ทางกลยุทธ์ในระยะยาว</w:t>
      </w:r>
      <w:r w:rsidR="003C3B20" w:rsidRPr="008D41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3B20" w:rsidRPr="008D4109">
        <w:rPr>
          <w:rFonts w:asciiTheme="majorBidi" w:hAnsiTheme="majorBidi" w:cstheme="majorBidi" w:hint="cs"/>
          <w:sz w:val="30"/>
          <w:szCs w:val="30"/>
          <w:cs/>
        </w:rPr>
        <w:t>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</w:t>
      </w:r>
      <w:r w:rsidR="003C3B20" w:rsidRPr="008D41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3B20" w:rsidRPr="008D4109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3C3B20" w:rsidRPr="008D41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3B20" w:rsidRPr="008D4109">
        <w:rPr>
          <w:rFonts w:asciiTheme="majorBidi" w:hAnsiTheme="majorBidi" w:cstheme="majorBidi" w:hint="cs"/>
          <w:sz w:val="30"/>
          <w:szCs w:val="30"/>
          <w:cs/>
        </w:rPr>
        <w:t>ผลกำไรหรือขาดทุน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bookmarkEnd w:id="1"/>
    <w:p w14:paraId="1DB91C3C" w14:textId="617CD9E6" w:rsidR="00FB18FE" w:rsidRPr="008D4109" w:rsidRDefault="00FB18FE" w:rsidP="00FB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</w:p>
    <w:p w14:paraId="44A6F99D" w14:textId="0C2CF9EA" w:rsidR="00FF4EF6" w:rsidRPr="008D4109" w:rsidRDefault="00FF4EF6" w:rsidP="00C032B6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8D4109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การด้อยค่าของสินทรัพย์ทางการเงิน </w:t>
      </w:r>
    </w:p>
    <w:p w14:paraId="54C2C5EA" w14:textId="77777777" w:rsidR="00FF4EF6" w:rsidRPr="0073596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4F2F7F98" w14:textId="77777777" w:rsidR="00FF4EF6" w:rsidRPr="008D410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eastAsia="MS Mincho" w:hAnsi="Angsana New"/>
          <w:sz w:val="30"/>
          <w:szCs w:val="30"/>
        </w:rPr>
      </w:pPr>
      <w:r w:rsidRPr="008D4109">
        <w:rPr>
          <w:rFonts w:ascii="Angsana New" w:eastAsia="MS Mincho" w:hAnsi="Angsana New"/>
          <w:sz w:val="30"/>
          <w:szCs w:val="30"/>
        </w:rPr>
        <w:t xml:space="preserve">TFRS 9 </w:t>
      </w:r>
      <w:r w:rsidRPr="008D4109">
        <w:rPr>
          <w:rFonts w:ascii="Angsana New" w:eastAsia="MS Mincho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8D4109">
        <w:rPr>
          <w:rFonts w:ascii="Angsana New" w:eastAsia="MS Mincho" w:hAnsi="Angsana New"/>
          <w:sz w:val="30"/>
          <w:szCs w:val="30"/>
        </w:rPr>
        <w:t xml:space="preserve"> 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8D4109">
        <w:rPr>
          <w:rFonts w:ascii="Angsana New" w:eastAsia="MS Mincho" w:hAnsi="Angsana New"/>
          <w:sz w:val="30"/>
          <w:szCs w:val="30"/>
        </w:rPr>
        <w:t xml:space="preserve">TFRS 9 </w:t>
      </w:r>
      <w:r w:rsidRPr="008D4109">
        <w:rPr>
          <w:rFonts w:ascii="Angsana New" w:eastAsia="MS Mincho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8D4109">
        <w:rPr>
          <w:rFonts w:ascii="Angsana New" w:eastAsia="MS Mincho" w:hAnsi="Angsana New"/>
          <w:sz w:val="30"/>
          <w:szCs w:val="30"/>
        </w:rPr>
        <w:t xml:space="preserve"> </w:t>
      </w:r>
      <w:r w:rsidRPr="008D4109">
        <w:rPr>
          <w:rFonts w:ascii="Angsana New" w:eastAsia="MS Mincho" w:hAnsi="Angsana New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8D4109">
        <w:rPr>
          <w:rFonts w:ascii="Angsana New" w:eastAsia="MS Mincho" w:hAnsi="Angsana New"/>
          <w:sz w:val="30"/>
          <w:szCs w:val="30"/>
        </w:rPr>
        <w:t xml:space="preserve"> </w:t>
      </w:r>
    </w:p>
    <w:p w14:paraId="6C3EBF09" w14:textId="77777777" w:rsidR="00FF4EF6" w:rsidRPr="0073596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eastAsia="MS Mincho" w:hAnsi="Angsana New"/>
          <w:sz w:val="30"/>
          <w:szCs w:val="30"/>
        </w:rPr>
      </w:pPr>
    </w:p>
    <w:p w14:paraId="243390DB" w14:textId="48C8D89F" w:rsidR="00520237" w:rsidRPr="008D4109" w:rsidRDefault="00FF4EF6" w:rsidP="0048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bookmarkStart w:id="2" w:name="_Hlk59624591"/>
      <w:r w:rsidRPr="008D4109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8D4109">
        <w:rPr>
          <w:rFonts w:ascii="Angsana New" w:eastAsia="MS Mincho" w:hAnsi="Angsana New"/>
          <w:sz w:val="30"/>
          <w:szCs w:val="30"/>
        </w:rPr>
        <w:t xml:space="preserve">TFRS 9 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Pr="008D4109">
        <w:rPr>
          <w:rFonts w:ascii="Angsana New" w:eastAsia="MS Mincho" w:hAnsi="Angsana New"/>
          <w:sz w:val="30"/>
          <w:szCs w:val="30"/>
        </w:rPr>
        <w:t>1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6B4285" w:rsidRPr="008D4109">
        <w:rPr>
          <w:rFonts w:ascii="Angsana New" w:eastAsia="MS Mincho" w:hAnsi="Angsana New"/>
          <w:sz w:val="30"/>
          <w:szCs w:val="30"/>
          <w:cs/>
        </w:rPr>
        <w:t xml:space="preserve">ตุลาคม </w:t>
      </w:r>
      <w:r w:rsidRPr="008D4109">
        <w:rPr>
          <w:rFonts w:ascii="Angsana New" w:eastAsia="MS Mincho" w:hAnsi="Angsana New"/>
          <w:sz w:val="30"/>
          <w:szCs w:val="30"/>
        </w:rPr>
        <w:t xml:space="preserve">2563 </w:t>
      </w:r>
      <w:r w:rsidRPr="008D4109">
        <w:rPr>
          <w:rFonts w:ascii="Angsana New" w:eastAsia="MS Mincho" w:hAnsi="Angsana New"/>
          <w:sz w:val="30"/>
          <w:szCs w:val="30"/>
          <w:cs/>
        </w:rPr>
        <w:t>ไม่มีผลกระทบต่อค่าเผื่อผลขาดทุนจากการด้อยค่าที่เป็นสาระสำคัญ</w:t>
      </w:r>
    </w:p>
    <w:p w14:paraId="5C2B17AA" w14:textId="5B155CBC" w:rsidR="00D16DCB" w:rsidRPr="008D4109" w:rsidRDefault="00D16DCB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14:paraId="60DFEF90" w14:textId="4E841A30" w:rsidR="005D2462" w:rsidRPr="008D4109" w:rsidRDefault="005D2462" w:rsidP="005D2462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8D4109">
        <w:rPr>
          <w:rFonts w:ascii="Angsana New" w:eastAsia="Times New Roman" w:hAnsi="Angsana New" w:hint="cs"/>
          <w:sz w:val="30"/>
          <w:szCs w:val="30"/>
          <w:cs/>
          <w:lang w:val="en-GB"/>
        </w:rPr>
        <w:t>การบัญชีป้องกันความเสี่ยง</w:t>
      </w:r>
    </w:p>
    <w:p w14:paraId="09F65A55" w14:textId="77777777" w:rsidR="005D2462" w:rsidRPr="008D4109" w:rsidRDefault="005D2462" w:rsidP="005D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14:paraId="5D9389BD" w14:textId="00DCEABA" w:rsidR="00D16DCB" w:rsidRPr="008D4109" w:rsidRDefault="0058096D" w:rsidP="005D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8D4109">
        <w:rPr>
          <w:rFonts w:ascii="Angsana New" w:eastAsia="MS Mincho" w:hAnsi="Angsana New" w:hint="cs"/>
          <w:sz w:val="30"/>
          <w:szCs w:val="30"/>
          <w:cs/>
        </w:rPr>
        <w:t>กลุ่มบริษัทมีการกำหนดเครื่องมือทางการเงินเป็นเครื่องมือที่ใช้ป้องกันความเสี่ยงเรื่องความเสี่ยงจากอัตราแลกเปลี่ยนเงินตราต่างประเทศ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D4109">
        <w:rPr>
          <w:rFonts w:ascii="Angsana New" w:eastAsia="MS Mincho" w:hAnsi="Angsana New" w:hint="cs"/>
          <w:sz w:val="30"/>
          <w:szCs w:val="30"/>
          <w:cs/>
        </w:rPr>
        <w:t>สำหรับความสัมพันธ์ของการป้องกันความเสี่ยงที่เข้าเงื่อนไข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D4109">
        <w:rPr>
          <w:rFonts w:ascii="Angsana New" w:eastAsia="MS Mincho" w:hAnsi="Angsana New" w:hint="cs"/>
          <w:sz w:val="30"/>
          <w:szCs w:val="30"/>
          <w:cs/>
        </w:rPr>
        <w:t>กลุ่มบริษัทมีการจัดทำเอกสารเกี่ยวกับความสัมพันธ์ของเครื่องมือที่ใช้ป้องกันความเสี่ยงและรายการที่มีการป้องกันความเสี่ยง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D4109">
        <w:rPr>
          <w:rFonts w:ascii="Angsana New" w:eastAsia="MS Mincho" w:hAnsi="Angsana New" w:hint="cs"/>
          <w:sz w:val="30"/>
          <w:szCs w:val="30"/>
          <w:cs/>
        </w:rPr>
        <w:t>รวมถึงวัตถุประสงค์และกลยุทธ์ในการบริหารความเสี่ยง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D4109">
        <w:rPr>
          <w:rFonts w:ascii="Angsana New" w:eastAsia="MS Mincho" w:hAnsi="Angsana New" w:hint="cs"/>
          <w:sz w:val="30"/>
          <w:szCs w:val="30"/>
          <w:cs/>
        </w:rPr>
        <w:t>และวิธีการที่จะใช้ในการประเมินความมีประสิทธิผลของความสัมพันธ์ของการป้องกันความเสี่ยง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D4109">
        <w:rPr>
          <w:rFonts w:ascii="Angsana New" w:eastAsia="MS Mincho" w:hAnsi="Angsana New" w:hint="cs"/>
          <w:sz w:val="30"/>
          <w:szCs w:val="30"/>
          <w:cs/>
        </w:rPr>
        <w:t>กลุ่มบริษัททำการประเมินความมีประสิทธิผล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D4109">
        <w:rPr>
          <w:rFonts w:ascii="Angsana New" w:eastAsia="MS Mincho" w:hAnsi="Angsana New" w:hint="cs"/>
          <w:sz w:val="30"/>
          <w:szCs w:val="30"/>
          <w:cs/>
        </w:rPr>
        <w:t>ณ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D4109">
        <w:rPr>
          <w:rFonts w:ascii="Angsana New" w:eastAsia="MS Mincho" w:hAnsi="Angsana New" w:hint="cs"/>
          <w:sz w:val="30"/>
          <w:szCs w:val="30"/>
          <w:cs/>
        </w:rPr>
        <w:t>วันที่เริ่มต้นของความสัมพันธ์ของการป้องกันความเสี่ยงและมีการประเมินอย่างต่อเนื่อง</w:t>
      </w:r>
    </w:p>
    <w:p w14:paraId="688FF98F" w14:textId="7665DD3B" w:rsidR="0058096D" w:rsidRPr="008D4109" w:rsidRDefault="0058096D" w:rsidP="005D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14:paraId="3CE50B0F" w14:textId="2EB92241" w:rsidR="0058096D" w:rsidRPr="008D4109" w:rsidRDefault="0058096D" w:rsidP="005D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8D4109">
        <w:rPr>
          <w:rFonts w:ascii="Angsana New" w:eastAsia="MS Mincho" w:hAnsi="Angsana New" w:hint="cs"/>
          <w:sz w:val="30"/>
          <w:szCs w:val="30"/>
          <w:cs/>
        </w:rPr>
        <w:t>ความสัมพันธ์ของการป้องกันความเสี่ยงได้แก่การป้องกันความเสี่ยง</w:t>
      </w:r>
      <w:r w:rsidR="00A65111" w:rsidRPr="008D4109">
        <w:rPr>
          <w:rFonts w:ascii="Angsana New" w:eastAsia="MS Mincho" w:hAnsi="Angsana New" w:hint="cs"/>
          <w:sz w:val="30"/>
          <w:szCs w:val="30"/>
          <w:cs/>
        </w:rPr>
        <w:t>กระแสเงินสด</w:t>
      </w:r>
    </w:p>
    <w:p w14:paraId="7CE5D563" w14:textId="703C57AF" w:rsidR="005D2462" w:rsidRPr="008D4109" w:rsidRDefault="005D2462" w:rsidP="005D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14:paraId="55FCDAB2" w14:textId="6934782F" w:rsidR="0058096D" w:rsidRPr="008D4109" w:rsidRDefault="0058096D" w:rsidP="005D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8D4109">
        <w:rPr>
          <w:rFonts w:ascii="Angsana New" w:eastAsia="MS Mincho" w:hAnsi="Angsana New" w:hint="cs"/>
          <w:sz w:val="30"/>
          <w:szCs w:val="30"/>
          <w:cs/>
        </w:rPr>
        <w:t>มาตรฐานการรายงานทางการเงินเดิมไม่ได้กล่าวถึงข้อกำหนดของการบัญชีป้องกันความเสี่ยงที่ถือไว้เพื่อวัตถุประสงค์ในการบริหารความเสี่ยง</w:t>
      </w:r>
      <w:r w:rsidR="004E0C00" w:rsidRPr="008D4109">
        <w:rPr>
          <w:rFonts w:ascii="Angsana New" w:eastAsia="MS Mincho" w:hAnsi="Angsana New" w:hint="cs"/>
          <w:sz w:val="30"/>
          <w:szCs w:val="30"/>
          <w:cs/>
        </w:rPr>
        <w:t xml:space="preserve">ในปีสิ้นสุดวันที่ </w:t>
      </w:r>
      <w:r w:rsidR="004E0C00" w:rsidRPr="008D4109">
        <w:rPr>
          <w:rFonts w:ascii="Angsana New" w:eastAsia="MS Mincho" w:hAnsi="Angsana New"/>
          <w:sz w:val="30"/>
          <w:szCs w:val="30"/>
        </w:rPr>
        <w:t xml:space="preserve">30 </w:t>
      </w:r>
      <w:r w:rsidR="004E0C00" w:rsidRPr="008D4109">
        <w:rPr>
          <w:rFonts w:ascii="Angsana New" w:eastAsia="MS Mincho" w:hAnsi="Angsana New" w:hint="cs"/>
          <w:sz w:val="30"/>
          <w:szCs w:val="30"/>
          <w:cs/>
        </w:rPr>
        <w:t xml:space="preserve">กันยายน </w:t>
      </w:r>
      <w:r w:rsidR="004E0C00" w:rsidRPr="008D4109">
        <w:rPr>
          <w:rFonts w:ascii="Angsana New" w:eastAsia="MS Mincho" w:hAnsi="Angsana New"/>
          <w:sz w:val="30"/>
          <w:szCs w:val="30"/>
        </w:rPr>
        <w:t>2563</w:t>
      </w:r>
    </w:p>
    <w:p w14:paraId="1E69A125" w14:textId="27D04091" w:rsidR="00D16DCB" w:rsidRPr="008D4109" w:rsidRDefault="00D16DCB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8514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6539"/>
        <w:gridCol w:w="284"/>
        <w:gridCol w:w="1691"/>
      </w:tblGrid>
      <w:tr w:rsidR="00293F9C" w:rsidRPr="008D4109" w14:paraId="2D1F71F8" w14:textId="77777777" w:rsidTr="00293F9C">
        <w:trPr>
          <w:trHeight w:val="334"/>
          <w:tblHeader/>
        </w:trPr>
        <w:tc>
          <w:tcPr>
            <w:tcW w:w="3840" w:type="pct"/>
            <w:vAlign w:val="bottom"/>
          </w:tcPr>
          <w:p w14:paraId="58BB7106" w14:textId="6835A176" w:rsidR="00293F9C" w:rsidRPr="008D4109" w:rsidRDefault="00293F9C" w:rsidP="00A65111">
            <w:pPr>
              <w:ind w:left="15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ผลกระทบของการถือปฎิบัติตามการบัญชีป้องกันความเสี่ยง</w:t>
            </w:r>
          </w:p>
        </w:tc>
        <w:tc>
          <w:tcPr>
            <w:tcW w:w="167" w:type="pct"/>
            <w:vAlign w:val="bottom"/>
          </w:tcPr>
          <w:p w14:paraId="29EBD0EB" w14:textId="3C69B07F" w:rsidR="00293F9C" w:rsidRPr="008D4109" w:rsidRDefault="00293F9C" w:rsidP="005D2462">
            <w:pPr>
              <w:tabs>
                <w:tab w:val="clear" w:pos="227"/>
                <w:tab w:val="left" w:pos="343"/>
              </w:tabs>
              <w:spacing w:line="240" w:lineRule="auto"/>
              <w:ind w:left="73" w:right="-104" w:hanging="175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994" w:type="pct"/>
            <w:vAlign w:val="bottom"/>
          </w:tcPr>
          <w:p w14:paraId="42936F3E" w14:textId="7E1D641B" w:rsidR="00293F9C" w:rsidRPr="008D4109" w:rsidRDefault="00293F9C" w:rsidP="00576ACA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3F9C" w:rsidRPr="008D4109" w14:paraId="16D471E0" w14:textId="77777777" w:rsidTr="00293F9C">
        <w:trPr>
          <w:trHeight w:val="334"/>
          <w:tblHeader/>
        </w:trPr>
        <w:tc>
          <w:tcPr>
            <w:tcW w:w="3840" w:type="pct"/>
            <w:vAlign w:val="bottom"/>
          </w:tcPr>
          <w:p w14:paraId="1B24B3D3" w14:textId="77777777" w:rsidR="00293F9C" w:rsidRPr="008D4109" w:rsidRDefault="00293F9C" w:rsidP="00576ACA">
            <w:pPr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" w:type="pct"/>
            <w:vAlign w:val="bottom"/>
          </w:tcPr>
          <w:p w14:paraId="6A135F45" w14:textId="77777777" w:rsidR="00293F9C" w:rsidRPr="008D4109" w:rsidRDefault="00293F9C" w:rsidP="005D2462">
            <w:pPr>
              <w:tabs>
                <w:tab w:val="clear" w:pos="227"/>
                <w:tab w:val="left" w:pos="343"/>
              </w:tabs>
              <w:spacing w:line="240" w:lineRule="auto"/>
              <w:ind w:left="73" w:right="-104" w:hanging="175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994" w:type="pct"/>
            <w:vAlign w:val="bottom"/>
          </w:tcPr>
          <w:p w14:paraId="5EFFCFD1" w14:textId="1F8322AB" w:rsidR="00293F9C" w:rsidRPr="008D4109" w:rsidRDefault="00293F9C" w:rsidP="00576ACA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D4109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8D4109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8D4109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93F9C" w:rsidRPr="008D4109" w14:paraId="5AC949D9" w14:textId="77777777" w:rsidTr="00293F9C">
        <w:trPr>
          <w:trHeight w:val="334"/>
          <w:tblHeader/>
        </w:trPr>
        <w:tc>
          <w:tcPr>
            <w:tcW w:w="3840" w:type="pct"/>
            <w:vAlign w:val="bottom"/>
          </w:tcPr>
          <w:p w14:paraId="5BAB7063" w14:textId="135F2E4F" w:rsidR="00293F9C" w:rsidRPr="008D4109" w:rsidRDefault="00293F9C" w:rsidP="00576ACA">
            <w:pPr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D41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ตุลาคม </w:t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7" w:type="pct"/>
            <w:vAlign w:val="bottom"/>
          </w:tcPr>
          <w:p w14:paraId="5B036B57" w14:textId="77777777" w:rsidR="00293F9C" w:rsidRPr="008D4109" w:rsidRDefault="00293F9C" w:rsidP="005D2462">
            <w:pPr>
              <w:tabs>
                <w:tab w:val="clear" w:pos="227"/>
                <w:tab w:val="left" w:pos="343"/>
              </w:tabs>
              <w:spacing w:line="240" w:lineRule="auto"/>
              <w:ind w:left="73" w:right="-104" w:hanging="175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994" w:type="pct"/>
            <w:vAlign w:val="bottom"/>
          </w:tcPr>
          <w:p w14:paraId="20438EC8" w14:textId="77777777" w:rsidR="00293F9C" w:rsidRPr="008D4109" w:rsidRDefault="00293F9C" w:rsidP="0071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left="175" w:right="131" w:hanging="175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293F9C" w:rsidRPr="008D4109" w14:paraId="43BFAC78" w14:textId="77777777" w:rsidTr="00293F9C">
        <w:trPr>
          <w:trHeight w:val="314"/>
        </w:trPr>
        <w:tc>
          <w:tcPr>
            <w:tcW w:w="3840" w:type="pct"/>
          </w:tcPr>
          <w:p w14:paraId="14EE9A0F" w14:textId="18B6B9FA" w:rsidR="00293F9C" w:rsidRPr="008D4109" w:rsidRDefault="00293F9C" w:rsidP="00576ACA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167" w:type="pct"/>
          </w:tcPr>
          <w:p w14:paraId="2098F0D7" w14:textId="707A9A83" w:rsidR="00293F9C" w:rsidRPr="008D4109" w:rsidRDefault="00293F9C" w:rsidP="00576ACA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pct"/>
          </w:tcPr>
          <w:p w14:paraId="3A720892" w14:textId="2D89AF30" w:rsidR="00293F9C" w:rsidRPr="008D4109" w:rsidRDefault="007142D3" w:rsidP="007142D3">
            <w:pPr>
              <w:pStyle w:val="BodyText"/>
              <w:tabs>
                <w:tab w:val="decimal" w:pos="975"/>
              </w:tabs>
              <w:spacing w:after="0"/>
              <w:ind w:left="-10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293F9C" w:rsidRPr="008D4109" w14:paraId="6272D066" w14:textId="77777777" w:rsidTr="00293F9C">
        <w:trPr>
          <w:trHeight w:val="323"/>
        </w:trPr>
        <w:tc>
          <w:tcPr>
            <w:tcW w:w="3840" w:type="pct"/>
          </w:tcPr>
          <w:p w14:paraId="241CD538" w14:textId="77777777" w:rsidR="00293F9C" w:rsidRPr="008D4109" w:rsidDel="000238B6" w:rsidRDefault="00293F9C" w:rsidP="00576ACA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7" w:type="pct"/>
          </w:tcPr>
          <w:p w14:paraId="012C839D" w14:textId="77777777" w:rsidR="00293F9C" w:rsidRPr="008D4109" w:rsidRDefault="00293F9C" w:rsidP="00576ACA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pct"/>
          </w:tcPr>
          <w:p w14:paraId="5D3C0403" w14:textId="77777777" w:rsidR="00293F9C" w:rsidRPr="008D4109" w:rsidRDefault="00293F9C" w:rsidP="00576ACA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3F9C" w:rsidRPr="008D4109" w14:paraId="27269BDB" w14:textId="77777777" w:rsidTr="00293F9C">
        <w:trPr>
          <w:trHeight w:val="71"/>
        </w:trPr>
        <w:tc>
          <w:tcPr>
            <w:tcW w:w="3840" w:type="pct"/>
          </w:tcPr>
          <w:p w14:paraId="0D791DEF" w14:textId="4B0A8716" w:rsidR="00293F9C" w:rsidRPr="008D4109" w:rsidDel="000238B6" w:rsidRDefault="00293F9C" w:rsidP="00030E4A">
            <w:pPr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="00870147"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สำรองผลขาดทุนจาก</w:t>
            </w: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การป้องกันความเสี่ยงของกระแสเงินส</w:t>
            </w:r>
            <w:r w:rsidR="00870147"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ดลดลง</w:t>
            </w:r>
          </w:p>
        </w:tc>
        <w:tc>
          <w:tcPr>
            <w:tcW w:w="167" w:type="pct"/>
            <w:vAlign w:val="bottom"/>
          </w:tcPr>
          <w:p w14:paraId="7A7E0F78" w14:textId="419DD467" w:rsidR="00293F9C" w:rsidRPr="008D4109" w:rsidRDefault="00293F9C" w:rsidP="00576ACA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pct"/>
            <w:vAlign w:val="bottom"/>
          </w:tcPr>
          <w:p w14:paraId="7E0BD63B" w14:textId="7123088D" w:rsidR="00293F9C" w:rsidRPr="008D4109" w:rsidRDefault="007142D3" w:rsidP="007142D3">
            <w:pPr>
              <w:pStyle w:val="BodyText"/>
              <w:tabs>
                <w:tab w:val="decimal" w:pos="975"/>
              </w:tabs>
              <w:spacing w:after="0"/>
              <w:ind w:left="-101" w:right="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bookmarkEnd w:id="2"/>
    </w:tbl>
    <w:p w14:paraId="015C3C14" w14:textId="56D609D1" w:rsidR="00FF4EF6" w:rsidRPr="0073596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E5D9F41" w14:textId="77777777" w:rsidR="00FF4EF6" w:rsidRPr="008D4109" w:rsidRDefault="00FF4EF6" w:rsidP="00FF4EF6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GB"/>
        </w:rPr>
      </w:pPr>
      <w:bookmarkStart w:id="3" w:name="_Hlk40176087"/>
      <w:r w:rsidRPr="008D4109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GB"/>
        </w:rPr>
        <w:t xml:space="preserve">TFRS </w:t>
      </w:r>
      <w:r w:rsidRPr="008D4109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>16</w:t>
      </w:r>
      <w:r w:rsidRPr="008D4109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GB"/>
        </w:rPr>
        <w:t xml:space="preserve"> </w:t>
      </w:r>
      <w:r w:rsidRPr="008D4109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  <w:lang w:val="en-GB"/>
        </w:rPr>
        <w:t>สัญญาเช่า</w:t>
      </w:r>
    </w:p>
    <w:bookmarkEnd w:id="3"/>
    <w:p w14:paraId="3136D9C0" w14:textId="77777777" w:rsidR="00FF4EF6" w:rsidRPr="0073596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3A3C32" w14:textId="7B2878E4" w:rsidR="00FF4EF6" w:rsidRPr="008D410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ตั้งแต่วันที่ </w:t>
      </w:r>
      <w:r w:rsidRPr="008D4109">
        <w:rPr>
          <w:rFonts w:asciiTheme="majorBidi" w:eastAsia="Times New Roman" w:hAnsiTheme="majorBidi" w:cstheme="majorBidi"/>
          <w:sz w:val="30"/>
          <w:szCs w:val="30"/>
        </w:rPr>
        <w:t>1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Times New Roman" w:hAnsiTheme="majorBidi" w:cstheme="majorBidi"/>
          <w:sz w:val="30"/>
          <w:szCs w:val="30"/>
          <w:cs/>
        </w:rPr>
        <w:t>ตุลาคม</w:t>
      </w: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</w:t>
      </w:r>
      <w:r w:rsidRPr="008D4109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กลุ่มบริษัทถือปฏิบัติตาม 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TFRS </w:t>
      </w:r>
      <w:r w:rsidRPr="008D4109">
        <w:rPr>
          <w:rFonts w:asciiTheme="majorBidi" w:eastAsia="Times New Roman" w:hAnsiTheme="majorBidi" w:cstheme="majorBidi"/>
          <w:sz w:val="30"/>
          <w:szCs w:val="30"/>
        </w:rPr>
        <w:t>16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8D4109">
        <w:rPr>
          <w:rFonts w:asciiTheme="majorBidi" w:eastAsia="Times New Roman" w:hAnsiTheme="majorBidi" w:cstheme="majorBidi"/>
          <w:sz w:val="30"/>
          <w:szCs w:val="30"/>
        </w:rPr>
        <w:t>17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เรื่อง สัญญาเช่า 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(TAS </w:t>
      </w:r>
      <w:r w:rsidRPr="008D4109">
        <w:rPr>
          <w:rFonts w:asciiTheme="majorBidi" w:eastAsia="Times New Roman" w:hAnsiTheme="majorBidi" w:cstheme="majorBidi"/>
          <w:sz w:val="30"/>
          <w:szCs w:val="30"/>
        </w:rPr>
        <w:t>17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) </w:t>
      </w: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และการตีความมาตรฐานการรายงานทางการเงิน ฉบับที่ </w:t>
      </w:r>
      <w:r w:rsidRPr="008D4109">
        <w:rPr>
          <w:rFonts w:asciiTheme="majorBidi" w:eastAsia="Times New Roman" w:hAnsiTheme="majorBidi" w:cstheme="majorBidi"/>
          <w:sz w:val="30"/>
          <w:szCs w:val="30"/>
        </w:rPr>
        <w:t>4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เรื่อง การประเมินว่าข้อตกลงประกอบด้วยสัญญาเช่าหรือไม่ 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(TFRIC </w:t>
      </w:r>
      <w:r w:rsidRPr="008D4109">
        <w:rPr>
          <w:rFonts w:asciiTheme="majorBidi" w:eastAsia="Times New Roman" w:hAnsiTheme="majorBidi" w:cstheme="majorBidi"/>
          <w:sz w:val="30"/>
          <w:szCs w:val="30"/>
        </w:rPr>
        <w:t>4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) </w:t>
      </w: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ด้วยวิธีปรับปรุงย้อนหลังโดยรับรู้ผลกระทบสะสม 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>(Modified retrospective approach)</w:t>
      </w:r>
    </w:p>
    <w:p w14:paraId="324C970F" w14:textId="7114ADF9" w:rsidR="00575A51" w:rsidRPr="008D4109" w:rsidRDefault="00575A51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41632D08" w14:textId="6C5E2D06" w:rsidR="00C57554" w:rsidRPr="008D4109" w:rsidRDefault="00C57554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73F22C46" w14:textId="2C996541" w:rsidR="00C57554" w:rsidRPr="008D4109" w:rsidRDefault="00C57554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107D97F0" w14:textId="0D62CFEB" w:rsidR="00FF4EF6" w:rsidRPr="008D4109" w:rsidRDefault="00FF4EF6" w:rsidP="00735969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ในฐานะผู้เช่า</w:t>
      </w:r>
    </w:p>
    <w:p w14:paraId="3D3A80DE" w14:textId="77777777" w:rsidR="00FF4EF6" w:rsidRPr="0073596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086EA4B6" w14:textId="5B925FB0" w:rsidR="00FF4EF6" w:rsidRPr="008D4109" w:rsidRDefault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TFRS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8D4109">
        <w:rPr>
          <w:rFonts w:asciiTheme="majorBidi" w:eastAsia="Calibri" w:hAnsiTheme="majorBidi" w:cstheme="majorBidi"/>
          <w:sz w:val="30"/>
          <w:szCs w:val="30"/>
        </w:rPr>
        <w:t>16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(Transaction price) 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>ณ วันที่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Calibri" w:hAnsiTheme="majorBidi" w:cstheme="majorBidi"/>
          <w:sz w:val="30"/>
          <w:szCs w:val="30"/>
        </w:rPr>
        <w:t>1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DD6DB0"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ตุลาคม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8D4109">
        <w:rPr>
          <w:rFonts w:asciiTheme="majorBidi" w:eastAsia="Calibri" w:hAnsiTheme="majorBidi" w:cstheme="majorBidi"/>
          <w:sz w:val="30"/>
          <w:szCs w:val="30"/>
        </w:rPr>
        <w:t>2563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กลุ่มบริษัทรับรู้สินทรัพย์สิทธิการใช้และหนี้สินตามสัญญาเช่า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D7DA3A2" w14:textId="77777777" w:rsidR="00C81F78" w:rsidRPr="008D4109" w:rsidRDefault="00C81F78" w:rsidP="002F0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10C89AF2" w14:textId="677811B0" w:rsidR="00FF4EF6" w:rsidRPr="008D4109" w:rsidRDefault="00FF4EF6" w:rsidP="0073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7AECFCDE" w14:textId="77777777" w:rsidR="00FF4EF6" w:rsidRPr="0073596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</w:p>
    <w:p w14:paraId="70ADD15F" w14:textId="3F12F1A8" w:rsidR="00FF4EF6" w:rsidRPr="008D4109" w:rsidRDefault="00FF4EF6" w:rsidP="00735969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shd w:val="clear" w:color="auto" w:fill="CCCCCC"/>
          <w:lang w:val="en-GB"/>
        </w:rPr>
      </w:pP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447F0E"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br/>
      </w:r>
      <w:r w:rsidRPr="008D4109">
        <w:rPr>
          <w:rFonts w:asciiTheme="majorBidi" w:eastAsia="Times New Roman" w:hAnsiTheme="majorBidi" w:cstheme="majorBidi"/>
          <w:sz w:val="30"/>
          <w:szCs w:val="30"/>
        </w:rPr>
        <w:t>12</w:t>
      </w:r>
      <w:r w:rsidRPr="008D410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เดือน</w:t>
      </w:r>
      <w:r w:rsidR="009D52F5"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และ</w:t>
      </w:r>
    </w:p>
    <w:p w14:paraId="57462C1C" w14:textId="77777777" w:rsidR="00FF4EF6" w:rsidRPr="008D4109" w:rsidRDefault="00FF4EF6" w:rsidP="00735969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shd w:val="clear" w:color="auto" w:fill="CCCCCC"/>
          <w:lang w:val="en-GB"/>
        </w:rPr>
      </w:pPr>
      <w:bookmarkStart w:id="4" w:name="_Hlk59624761"/>
      <w:r w:rsidRPr="008D410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ไม่รับรู้สินทรัพย์สิทธิการใช้ซึ่งสินทรัพย์อ้างอิงมีมูลค่าต่ำ</w:t>
      </w:r>
      <w:bookmarkEnd w:id="4"/>
    </w:p>
    <w:p w14:paraId="3A171F17" w14:textId="77777777" w:rsidR="00FF4EF6" w:rsidRPr="00735969" w:rsidRDefault="00FF4EF6" w:rsidP="00FF4EF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41084EE" w14:textId="77777777" w:rsidR="00FF4EF6" w:rsidRPr="008D4109" w:rsidRDefault="00FF4EF6" w:rsidP="00735969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ในฐานะผู้ให้เช่า</w:t>
      </w:r>
    </w:p>
    <w:p w14:paraId="28C8748E" w14:textId="77777777" w:rsidR="00FF4EF6" w:rsidRPr="00735969" w:rsidRDefault="00FF4EF6" w:rsidP="0073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D2C3A1D" w14:textId="77777777" w:rsidR="00FF4EF6" w:rsidRPr="008D4109" w:rsidRDefault="00FF4EF6" w:rsidP="0073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นโยบายการบัญชีที่กลุ่มบริษัทถือปฏิบัติในฐานะผู้ให้เช่าตาม 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TFRS </w:t>
      </w:r>
      <w:r w:rsidRPr="008D4109">
        <w:rPr>
          <w:rFonts w:asciiTheme="majorBidi" w:eastAsia="Calibri" w:hAnsiTheme="majorBidi" w:cstheme="majorBidi"/>
          <w:sz w:val="30"/>
          <w:szCs w:val="30"/>
        </w:rPr>
        <w:t>16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นั้นไม่แตกต่างจากที่ถือปฏิบัติตาม 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TAS </w:t>
      </w:r>
      <w:r w:rsidRPr="008D4109">
        <w:rPr>
          <w:rFonts w:asciiTheme="majorBidi" w:eastAsia="Calibri" w:hAnsiTheme="majorBidi" w:cstheme="majorBidi"/>
          <w:sz w:val="30"/>
          <w:szCs w:val="30"/>
        </w:rPr>
        <w:t>17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ยกเว้นการให้เช่าช่วงซึ่ง 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TFRS </w:t>
      </w:r>
      <w:r w:rsidRPr="008D4109">
        <w:rPr>
          <w:rFonts w:asciiTheme="majorBidi" w:eastAsia="Calibri" w:hAnsiTheme="majorBidi" w:cstheme="majorBidi"/>
          <w:sz w:val="30"/>
          <w:szCs w:val="30"/>
        </w:rPr>
        <w:t>16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ำหนดให้พิจารณาการจัดประเภทสัญญาให้เช่าช่วงโดยอ้างอิงจากสินทรัพย์สิทธิการใช้แทนสินทรัพย์อ้างอิง และการปันส่วนสิ่งตอบแทนที่ได้รับจากสัญญาออกเป็นส่วนที่เป็นการเช่าและส่วนที่ไม่เป็นการเช่าตามมูลค่าของสัญญาเอกเทศ  </w:t>
      </w:r>
    </w:p>
    <w:p w14:paraId="14BE2BCD" w14:textId="77777777" w:rsidR="00FF4EF6" w:rsidRPr="0073596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507BE0D3" w14:textId="0EBD14F1" w:rsidR="001F2AE4" w:rsidRPr="008D4109" w:rsidRDefault="001F2AE4" w:rsidP="00735969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contextualSpacing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บริษัทย่อยได้ทำสัญญาเช่าที่ดินกับสำนักงานทรัพย์สินพระมหากษัตริย์ เพื่อพัฒนาโครงการอาคารสำนักงานเช่าและ/หรือ โรงแรมเป็นระยะเวลา 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>33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ปี 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>9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เดือน นับตั้งแต่วันที่ 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>1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กุมภาพันธ์ 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>2550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ต่อมาบริษัท</w:t>
      </w:r>
      <w:r w:rsidR="004868B7" w:rsidRPr="008D4109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ย่อย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>ได้ลงนามในสัญญาเช่าช่วงที่ดินดังกล่าวกับ</w:t>
      </w:r>
      <w:r w:rsidRPr="008D4109">
        <w:rPr>
          <w:rFonts w:asciiTheme="majorBidi" w:eastAsia="Calibri" w:hAnsiTheme="majorBidi"/>
          <w:sz w:val="30"/>
          <w:szCs w:val="30"/>
          <w:cs/>
          <w:lang w:val="en-GB"/>
        </w:rPr>
        <w:t>ทรัสต์เพื่อการลงทุนในสิทธิการเช่าอสังหาริมทรัพย์โกลเด้นเวนเจอร์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ซึ่งเป็นบริษัทร่วม (“ผู้เช่าช่วง”) 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Pr="008D4109">
        <w:rPr>
          <w:rFonts w:asciiTheme="majorBidi" w:eastAsia="Calibri" w:hAnsiTheme="majorBidi" w:cstheme="majorBidi"/>
          <w:sz w:val="30"/>
          <w:szCs w:val="30"/>
        </w:rPr>
        <w:t>24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ปี 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8 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เดือน นับตั้งแต่วันที่ </w:t>
      </w:r>
      <w:r w:rsidRPr="008D4109">
        <w:rPr>
          <w:rFonts w:asciiTheme="majorBidi" w:eastAsia="Calibri" w:hAnsiTheme="majorBidi" w:cstheme="majorBidi"/>
          <w:sz w:val="30"/>
          <w:szCs w:val="30"/>
        </w:rPr>
        <w:t>30</w:t>
      </w:r>
      <w:r w:rsidRPr="008D4109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</w:t>
      </w:r>
      <w:r w:rsidRPr="008D4109">
        <w:rPr>
          <w:rFonts w:asciiTheme="majorBidi" w:eastAsia="Calibri" w:hAnsiTheme="majorBidi" w:cstheme="majorBidi"/>
          <w:sz w:val="30"/>
          <w:szCs w:val="30"/>
        </w:rPr>
        <w:t xml:space="preserve"> 2559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บริษัท</w:t>
      </w:r>
      <w:r w:rsidR="004868B7" w:rsidRPr="008D4109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ย่อย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ได้ทบทวนการจัดประเภทสัญญาให้เช่าช่วงใหม่ส่งผลให้มีการรับรู้ลูกหนี้สัญญาเช่าเงินทุนเพิ่มขึ้น และรับรู้กำไรสะสมสุทธิจากภาษี </w:t>
      </w:r>
      <w:r w:rsidR="00F50FEE" w:rsidRPr="008D4109">
        <w:rPr>
          <w:rFonts w:asciiTheme="majorBidi" w:eastAsia="Calibri" w:hAnsiTheme="majorBidi" w:cstheme="majorBidi"/>
          <w:sz w:val="30"/>
          <w:szCs w:val="30"/>
          <w:lang w:val="en-GB"/>
        </w:rPr>
        <w:br/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8D4109">
        <w:rPr>
          <w:rFonts w:asciiTheme="majorBidi" w:eastAsia="Calibri" w:hAnsiTheme="majorBidi" w:cstheme="majorBidi"/>
          <w:sz w:val="30"/>
          <w:szCs w:val="30"/>
        </w:rPr>
        <w:t>1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ตุลา</w:t>
      </w:r>
      <w:r w:rsidR="00F46360"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>ค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ม </w:t>
      </w:r>
      <w:r w:rsidRPr="008D4109">
        <w:rPr>
          <w:rFonts w:asciiTheme="majorBidi" w:eastAsia="Calibri" w:hAnsiTheme="majorBidi" w:cstheme="majorBidi"/>
          <w:sz w:val="30"/>
          <w:szCs w:val="30"/>
        </w:rPr>
        <w:t>2563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เป็นจำนวนเงิน </w:t>
      </w:r>
      <w:r w:rsidRPr="008D4109">
        <w:rPr>
          <w:rFonts w:asciiTheme="majorBidi" w:eastAsia="Calibri" w:hAnsiTheme="majorBidi" w:cstheme="majorBidi"/>
          <w:sz w:val="30"/>
          <w:szCs w:val="30"/>
        </w:rPr>
        <w:t>74</w:t>
      </w:r>
      <w:r w:rsidR="007142D3" w:rsidRPr="008D4109">
        <w:rPr>
          <w:rFonts w:asciiTheme="majorBidi" w:eastAsia="Calibri" w:hAnsiTheme="majorBidi" w:cstheme="majorBidi"/>
          <w:sz w:val="30"/>
          <w:szCs w:val="30"/>
        </w:rPr>
        <w:t>4.80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ล้านบาท</w:t>
      </w:r>
      <w:r w:rsidRPr="008D410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8D410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และ </w:t>
      </w:r>
      <w:r w:rsidR="00DE1356" w:rsidRPr="008D4109">
        <w:rPr>
          <w:rFonts w:asciiTheme="majorBidi" w:eastAsia="Calibri" w:hAnsiTheme="majorBidi" w:cstheme="majorBidi"/>
          <w:sz w:val="30"/>
          <w:szCs w:val="30"/>
        </w:rPr>
        <w:t>2,</w:t>
      </w:r>
      <w:r w:rsidR="007142D3" w:rsidRPr="008D4109">
        <w:rPr>
          <w:rFonts w:asciiTheme="majorBidi" w:eastAsia="Calibri" w:hAnsiTheme="majorBidi" w:cstheme="majorBidi"/>
          <w:sz w:val="30"/>
          <w:szCs w:val="30"/>
        </w:rPr>
        <w:t>448.20</w:t>
      </w:r>
      <w:r w:rsidRPr="008D41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D4109">
        <w:rPr>
          <w:rFonts w:asciiTheme="majorBidi" w:eastAsia="Calibri" w:hAnsiTheme="majorBidi" w:cstheme="majorBidi"/>
          <w:sz w:val="30"/>
          <w:szCs w:val="30"/>
          <w:cs/>
        </w:rPr>
        <w:t>ล้านบาทตามลำดับ</w:t>
      </w:r>
    </w:p>
    <w:p w14:paraId="04A8CEF9" w14:textId="77777777" w:rsidR="00FF4EF6" w:rsidRPr="008D410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contextualSpacing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4"/>
        <w:gridCol w:w="1346"/>
      </w:tblGrid>
      <w:tr w:rsidR="00FF4EF6" w:rsidRPr="008D4109" w14:paraId="6E20BB9D" w14:textId="77777777" w:rsidTr="00735969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5B18D00A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ผลกระทบจากการถือปฏิบัติตาม </w:t>
            </w:r>
            <w:r w:rsidRPr="008D410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  <w:t xml:space="preserve">TFRS </w:t>
            </w:r>
            <w:r w:rsidRPr="008D410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lang w:bidi="ar-SA"/>
              </w:rPr>
              <w:t>16</w:t>
            </w:r>
            <w:r w:rsidRPr="008D410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1F20891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4" w:type="dxa"/>
            <w:vAlign w:val="bottom"/>
          </w:tcPr>
          <w:p w14:paraId="1D3F82F6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288FDA81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31BE571D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FF4EF6" w:rsidRPr="008D4109" w14:paraId="55C0DE5D" w14:textId="77777777" w:rsidTr="00735969">
        <w:trPr>
          <w:cantSplit/>
          <w:trHeight w:val="20"/>
          <w:tblHeader/>
        </w:trPr>
        <w:tc>
          <w:tcPr>
            <w:tcW w:w="5670" w:type="dxa"/>
          </w:tcPr>
          <w:p w14:paraId="78CA6C32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8A5A53E" w14:textId="3C04E5F0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="008D46EF" w:rsidRPr="008D410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8D410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F4EF6" w:rsidRPr="008D4109" w14:paraId="5E7C5996" w14:textId="77777777" w:rsidTr="00735969">
        <w:trPr>
          <w:cantSplit/>
          <w:trHeight w:val="20"/>
        </w:trPr>
        <w:tc>
          <w:tcPr>
            <w:tcW w:w="5670" w:type="dxa"/>
          </w:tcPr>
          <w:p w14:paraId="631F8161" w14:textId="013F71C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eastAsia="MS Mincho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8D4109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ตุลาคม </w:t>
            </w:r>
            <w:r w:rsidRPr="008D4109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4AB36025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FF4EF6" w:rsidRPr="008D4109" w14:paraId="1C79CC4F" w14:textId="77777777" w:rsidTr="00735969">
        <w:trPr>
          <w:cantSplit/>
          <w:trHeight w:val="20"/>
        </w:trPr>
        <w:tc>
          <w:tcPr>
            <w:tcW w:w="5670" w:type="dxa"/>
          </w:tcPr>
          <w:p w14:paraId="6385A9C7" w14:textId="0CCDA73D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CF32C7" w14:textId="29E6A32B" w:rsidR="00FF4EF6" w:rsidRPr="008D4109" w:rsidRDefault="003E121E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79</w:t>
            </w:r>
            <w:r w:rsidR="00F90824"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CDBBCF5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4ECD37A" w14:textId="2FBDDCCE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0824" w:rsidRPr="008D4109" w14:paraId="0839DEE9" w14:textId="77777777" w:rsidTr="00735969">
        <w:trPr>
          <w:cantSplit/>
          <w:trHeight w:val="20"/>
        </w:trPr>
        <w:tc>
          <w:tcPr>
            <w:tcW w:w="5670" w:type="dxa"/>
          </w:tcPr>
          <w:p w14:paraId="02C9D0B5" w14:textId="57A5A7DE" w:rsidR="00F90824" w:rsidRPr="008D4109" w:rsidRDefault="00F90824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586A33" w14:textId="156FF75A" w:rsidR="00F90824" w:rsidRPr="008D4109" w:rsidRDefault="00DE4B9C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0824"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32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EEF415" w14:textId="77777777" w:rsidR="00F90824" w:rsidRPr="008D4109" w:rsidRDefault="00F90824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7169409" w14:textId="0925CD03" w:rsidR="00F90824" w:rsidRPr="008D4109" w:rsidRDefault="00F90824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F4EF6" w:rsidRPr="008D4109" w14:paraId="2D7A4609" w14:textId="77777777" w:rsidTr="00735969">
        <w:trPr>
          <w:cantSplit/>
          <w:trHeight w:val="20"/>
        </w:trPr>
        <w:tc>
          <w:tcPr>
            <w:tcW w:w="5670" w:type="dxa"/>
          </w:tcPr>
          <w:p w14:paraId="079FB623" w14:textId="3FBCF63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สิทธิการใช้ที่ดิน อาคาร และอุปกรณ์เพิ่มขึ้น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1B227A" w14:textId="7141F2CD" w:rsidR="00FF4EF6" w:rsidRPr="008D4109" w:rsidRDefault="003E121E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532</w:t>
            </w:r>
          </w:p>
        </w:tc>
        <w:tc>
          <w:tcPr>
            <w:tcW w:w="184" w:type="dxa"/>
            <w:shd w:val="clear" w:color="auto" w:fill="auto"/>
          </w:tcPr>
          <w:p w14:paraId="4D0659EB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7B45DAC" w14:textId="57D6C59C" w:rsidR="00FF4EF6" w:rsidRPr="008D4109" w:rsidRDefault="003E121E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="00994DDE" w:rsidRPr="008D41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F4EF6" w:rsidRPr="008D4109" w14:paraId="524D51E9" w14:textId="77777777" w:rsidTr="00735969">
        <w:trPr>
          <w:cantSplit/>
          <w:trHeight w:val="20"/>
        </w:trPr>
        <w:tc>
          <w:tcPr>
            <w:tcW w:w="5670" w:type="dxa"/>
          </w:tcPr>
          <w:p w14:paraId="46DD83BD" w14:textId="6524A3D2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สิทธิการใช้อสังหาริมทรัพย์เพื่อการลงทุนเพิ่มขึ้น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13B38A" w14:textId="22F5F32F" w:rsidR="00FF4EF6" w:rsidRPr="008D4109" w:rsidRDefault="00FF4EF6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E121E"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="00F929CC" w:rsidRPr="008D41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1D87" w:rsidRPr="008D410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7DDB92B7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B9871A9" w14:textId="7FAC3118" w:rsidR="00FF4EF6" w:rsidRPr="008D4109" w:rsidRDefault="003E121E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162</w:t>
            </w:r>
          </w:p>
        </w:tc>
      </w:tr>
      <w:tr w:rsidR="00FF4EF6" w:rsidRPr="008D4109" w14:paraId="57CF3023" w14:textId="77777777" w:rsidTr="00735969">
        <w:trPr>
          <w:cantSplit/>
          <w:trHeight w:val="20"/>
        </w:trPr>
        <w:tc>
          <w:tcPr>
            <w:tcW w:w="5670" w:type="dxa"/>
          </w:tcPr>
          <w:p w14:paraId="7B4C38AC" w14:textId="4DEBBBB1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27274E" w14:textId="01BA9CC0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3E121E" w:rsidRPr="008D410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E4B9C" w:rsidRPr="008D4109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171BA8E4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1B2AE63B" w14:textId="10166A84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-62" w:hanging="1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4EF6" w:rsidRPr="008D4109" w14:paraId="019425B6" w14:textId="77777777" w:rsidTr="00735969">
        <w:trPr>
          <w:cantSplit/>
          <w:trHeight w:val="20"/>
        </w:trPr>
        <w:tc>
          <w:tcPr>
            <w:tcW w:w="5670" w:type="dxa"/>
          </w:tcPr>
          <w:p w14:paraId="42768C3A" w14:textId="0A1E8C9F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EE5AEB" w14:textId="74EE576A" w:rsidR="00FF4EF6" w:rsidRPr="00355E52" w:rsidRDefault="00FF4EF6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55E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29CC" w:rsidRPr="00355E5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6C6F" w:rsidRPr="00355E52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355E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4B22DF02" w14:textId="77777777" w:rsidR="00FF4EF6" w:rsidRPr="00355E52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13D23050" w14:textId="6E3EEDBE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4EF6" w:rsidRPr="008D4109" w14:paraId="65F7F37C" w14:textId="77777777" w:rsidTr="00735969">
        <w:trPr>
          <w:cantSplit/>
          <w:trHeight w:val="20"/>
        </w:trPr>
        <w:tc>
          <w:tcPr>
            <w:tcW w:w="5670" w:type="dxa"/>
          </w:tcPr>
          <w:p w14:paraId="2B7776E2" w14:textId="5767B4C1" w:rsidR="00FF4EF6" w:rsidRPr="008D4109" w:rsidRDefault="00870147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</w:t>
            </w:r>
            <w:r w:rsidR="00FF4EF6"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211885AF" w14:textId="3357DDCB" w:rsidR="00FF4EF6" w:rsidRPr="008D4109" w:rsidRDefault="00FF4EF6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E121E"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121E"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="00DE4B9C" w:rsidRPr="008D410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44CD57CA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14ADADF9" w14:textId="1D24CFC8" w:rsidR="00FF4EF6" w:rsidRPr="008D4109" w:rsidRDefault="00FF4EF6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FF4EF6" w:rsidRPr="008D4109" w14:paraId="7A2CCA05" w14:textId="77777777" w:rsidTr="00735969">
        <w:trPr>
          <w:cantSplit/>
          <w:trHeight w:val="20"/>
        </w:trPr>
        <w:tc>
          <w:tcPr>
            <w:tcW w:w="5670" w:type="dxa"/>
          </w:tcPr>
          <w:p w14:paraId="7788CE84" w14:textId="234F1E59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56679769" w14:textId="341689EC" w:rsidR="00FF4EF6" w:rsidRPr="008D4109" w:rsidRDefault="00FF4EF6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3E121E"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="00994DDE" w:rsidRPr="008D410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5F2881EA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300CE7FE" w14:textId="5BAC1E9A" w:rsidR="00FF4EF6" w:rsidRPr="008D4109" w:rsidRDefault="00FF4EF6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E121E"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21</w:t>
            </w:r>
            <w:r w:rsidR="00994DDE" w:rsidRPr="008D410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4EF6" w:rsidRPr="008D4109" w14:paraId="34C8AE8A" w14:textId="77777777" w:rsidTr="00735969">
        <w:trPr>
          <w:cantSplit/>
          <w:trHeight w:val="20"/>
        </w:trPr>
        <w:tc>
          <w:tcPr>
            <w:tcW w:w="5670" w:type="dxa"/>
          </w:tcPr>
          <w:p w14:paraId="1296E9E5" w14:textId="0BC66DD1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E37210"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สิทธิการเช่ารอตัดบัญชี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4297BF52" w14:textId="090DC70F" w:rsidR="00FF4EF6" w:rsidRPr="008D4109" w:rsidRDefault="00FF4EF6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3E121E" w:rsidRPr="008D41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121E"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04</w:t>
            </w:r>
          </w:p>
        </w:tc>
        <w:tc>
          <w:tcPr>
            <w:tcW w:w="184" w:type="dxa"/>
          </w:tcPr>
          <w:p w14:paraId="5293916B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023E8D8B" w14:textId="4633EEE1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-197" w:hanging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4EF6" w:rsidRPr="008D4109" w14:paraId="3343F5BF" w14:textId="77777777" w:rsidTr="00735969">
        <w:trPr>
          <w:cantSplit/>
          <w:trHeight w:val="20"/>
        </w:trPr>
        <w:tc>
          <w:tcPr>
            <w:tcW w:w="5670" w:type="dxa"/>
          </w:tcPr>
          <w:p w14:paraId="715295EA" w14:textId="51375DFA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350" w:type="dxa"/>
            <w:vAlign w:val="bottom"/>
          </w:tcPr>
          <w:p w14:paraId="084E1C7C" w14:textId="0E3B3F34" w:rsidR="00FF4EF6" w:rsidRPr="008D4109" w:rsidRDefault="00FF4EF6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2E1A" w:rsidRPr="008D4109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37A778DF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2ED4C2DA" w14:textId="7D3465A1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-197" w:hanging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4EF6" w:rsidRPr="008D4109" w14:paraId="0E1A27B7" w14:textId="77777777" w:rsidTr="00735969">
        <w:trPr>
          <w:cantSplit/>
          <w:trHeight w:val="20"/>
        </w:trPr>
        <w:tc>
          <w:tcPr>
            <w:tcW w:w="5670" w:type="dxa"/>
          </w:tcPr>
          <w:p w14:paraId="026BC26F" w14:textId="48135D01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  <w:r w:rsidR="00355E5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B0EE05B" w14:textId="367487D5" w:rsidR="00FF4EF6" w:rsidRPr="008D4109" w:rsidRDefault="00355E52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184" w:type="dxa"/>
          </w:tcPr>
          <w:p w14:paraId="04C20092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219C8EAC" w14:textId="3E690BAF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-197" w:hanging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4EF6" w:rsidRPr="008D4109" w14:paraId="689216C6" w14:textId="77777777" w:rsidTr="00735969">
        <w:trPr>
          <w:cantSplit/>
          <w:trHeight w:val="20"/>
        </w:trPr>
        <w:tc>
          <w:tcPr>
            <w:tcW w:w="5670" w:type="dxa"/>
          </w:tcPr>
          <w:p w14:paraId="4B74EC1F" w14:textId="47809FCB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1350" w:type="dxa"/>
            <w:vAlign w:val="bottom"/>
          </w:tcPr>
          <w:p w14:paraId="5F93425E" w14:textId="5B5E21E8" w:rsidR="00FF4EF6" w:rsidRPr="008D4109" w:rsidRDefault="00FF4EF6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3E121E"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0E16EC" w:rsidRPr="008D4109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2F65F993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762445AE" w14:textId="1EDE26A9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-197" w:hanging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EB35A7B" w14:textId="77777777" w:rsidR="00FF4EF6" w:rsidRPr="008D410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4"/>
        <w:gridCol w:w="1346"/>
      </w:tblGrid>
      <w:tr w:rsidR="00FF4EF6" w:rsidRPr="008D4109" w14:paraId="6FFB2D5A" w14:textId="77777777" w:rsidTr="00735969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1A30E9B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8D410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การวัดมูลค่าหนี้สินตามสัญญาเช่า</w:t>
            </w:r>
            <w:r w:rsidRPr="008D410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7415C5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8D410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73E8A8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8B13074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609C8730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FF4EF6" w:rsidRPr="008D4109" w14:paraId="57D7612E" w14:textId="77777777" w:rsidTr="00735969">
        <w:trPr>
          <w:cantSplit/>
          <w:trHeight w:val="60"/>
          <w:tblHeader/>
        </w:trPr>
        <w:tc>
          <w:tcPr>
            <w:tcW w:w="5670" w:type="dxa"/>
            <w:shd w:val="clear" w:color="auto" w:fill="auto"/>
          </w:tcPr>
          <w:p w14:paraId="1207CBA3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501BDC18" w14:textId="2F8BC3DB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="008D46EF" w:rsidRPr="008D410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8D410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F4EF6" w:rsidRPr="008D4109" w14:paraId="535CA91E" w14:textId="77777777" w:rsidTr="00735969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CB80117" w14:textId="62D7B1E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 ณ วันที่ </w:t>
            </w:r>
            <w:r w:rsidRPr="008D410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8D4109"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ED853" w14:textId="1FE57B5B" w:rsidR="00FF4EF6" w:rsidRPr="008D4109" w:rsidRDefault="00BC4367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4,0</w:t>
            </w:r>
            <w:r w:rsidR="00F50FEE" w:rsidRPr="008D410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88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68DC37D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17C5B" w14:textId="0BE4F397" w:rsidR="00FF4EF6" w:rsidRPr="008D4109" w:rsidRDefault="00BC4367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</w:rPr>
              <w:t>516</w:t>
            </w:r>
          </w:p>
        </w:tc>
      </w:tr>
      <w:tr w:rsidR="00FF4EF6" w:rsidRPr="008D4109" w14:paraId="0CADBB73" w14:textId="77777777" w:rsidTr="00735969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24D0B99E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766DB471" w14:textId="696196FC" w:rsidR="00FF4EF6" w:rsidRPr="008D4109" w:rsidRDefault="00BC4367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(6)</w:t>
            </w:r>
          </w:p>
        </w:tc>
        <w:tc>
          <w:tcPr>
            <w:tcW w:w="184" w:type="dxa"/>
            <w:shd w:val="clear" w:color="auto" w:fill="auto"/>
          </w:tcPr>
          <w:p w14:paraId="69B04F48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2BDE5D4A" w14:textId="5FEA250D" w:rsidR="00FF4EF6" w:rsidRPr="008D4109" w:rsidRDefault="00BC4367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1642"/>
              </w:tabs>
              <w:spacing w:line="240" w:lineRule="auto"/>
              <w:ind w:right="3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FF4EF6" w:rsidRPr="008D4109" w14:paraId="6482C41F" w14:textId="77777777" w:rsidTr="00735969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7FFCDCE7" w14:textId="41BA20E2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</w:t>
            </w:r>
          </w:p>
        </w:tc>
        <w:tc>
          <w:tcPr>
            <w:tcW w:w="1350" w:type="dxa"/>
            <w:shd w:val="clear" w:color="auto" w:fill="auto"/>
          </w:tcPr>
          <w:p w14:paraId="22B3779D" w14:textId="1C8C5B3D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4" w:type="dxa"/>
            <w:shd w:val="clear" w:color="auto" w:fill="auto"/>
          </w:tcPr>
          <w:p w14:paraId="5A0098E0" w14:textId="77777777" w:rsidR="00FF4EF6" w:rsidRPr="008D4109" w:rsidRDefault="00FF4EF6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3F5B738" w14:textId="4F950488" w:rsidR="00FF4EF6" w:rsidRPr="008D4109" w:rsidRDefault="00FF4EF6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1642"/>
              </w:tabs>
              <w:spacing w:line="240" w:lineRule="auto"/>
              <w:ind w:right="3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4D702B" w:rsidRPr="008D4109" w14:paraId="5717EACE" w14:textId="77777777" w:rsidTr="004D702B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54DE5BE3" w14:textId="6A694E5D" w:rsidR="004D702B" w:rsidRPr="008D4109" w:rsidRDefault="004D702B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350" w:type="dxa"/>
            <w:shd w:val="clear" w:color="auto" w:fill="auto"/>
          </w:tcPr>
          <w:p w14:paraId="7177FDDC" w14:textId="7922A103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(20)</w:t>
            </w:r>
          </w:p>
        </w:tc>
        <w:tc>
          <w:tcPr>
            <w:tcW w:w="184" w:type="dxa"/>
            <w:shd w:val="clear" w:color="auto" w:fill="auto"/>
          </w:tcPr>
          <w:p w14:paraId="2352DE6E" w14:textId="7777777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D2BDF07" w14:textId="4087D8C4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1642"/>
              </w:tabs>
              <w:spacing w:line="240" w:lineRule="auto"/>
              <w:ind w:right="3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4D702B" w:rsidRPr="008D4109" w14:paraId="3E9B557A" w14:textId="77777777" w:rsidTr="00735969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2119A93F" w14:textId="032E84DD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ข้อยกเว้นในการรับรู้รายการสำหรับสัญญาบริการ</w:t>
            </w:r>
          </w:p>
        </w:tc>
        <w:tc>
          <w:tcPr>
            <w:tcW w:w="1350" w:type="dxa"/>
            <w:shd w:val="clear" w:color="auto" w:fill="auto"/>
          </w:tcPr>
          <w:p w14:paraId="707EA23C" w14:textId="3339E51E" w:rsidR="004D702B" w:rsidRPr="008D4109" w:rsidDel="00B7429E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</w:rPr>
              <w:t>(250)</w:t>
            </w:r>
          </w:p>
        </w:tc>
        <w:tc>
          <w:tcPr>
            <w:tcW w:w="184" w:type="dxa"/>
            <w:shd w:val="clear" w:color="auto" w:fill="auto"/>
          </w:tcPr>
          <w:p w14:paraId="4522DB85" w14:textId="7777777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54C63BE" w14:textId="0C17BC4E" w:rsidR="004D702B" w:rsidRPr="008D4109" w:rsidDel="00B7429E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  <w:tab w:val="decimal" w:pos="1642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Pr="008D4109">
              <w:rPr>
                <w:rFonts w:asciiTheme="majorBidi" w:eastAsia="Times New Roman" w:hAnsiTheme="majorBidi" w:cstheme="majorBidi"/>
                <w:sz w:val="30"/>
                <w:szCs w:val="30"/>
              </w:rPr>
              <w:t>111</w:t>
            </w: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4D702B" w:rsidRPr="008D4109" w14:paraId="0E4DE464" w14:textId="77777777" w:rsidTr="00735969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07AABEDE" w14:textId="7777777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</w:t>
            </w:r>
          </w:p>
          <w:p w14:paraId="3C6909D0" w14:textId="7777777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</w:t>
            </w: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ความแน่นอนอย่างสมเหตุสมผลว่าจะได้ใช้สิทธิ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AA4F20" w14:textId="22DBB94A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1,987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4AA3AF1" w14:textId="7777777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1A411DC" w14:textId="0CBB9EFD" w:rsidR="004D702B" w:rsidRPr="008D4109" w:rsidRDefault="004D702B" w:rsidP="00932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  <w:tab w:val="decimal" w:pos="1642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(9)</w:t>
            </w:r>
          </w:p>
        </w:tc>
      </w:tr>
      <w:tr w:rsidR="004D702B" w:rsidRPr="008D4109" w14:paraId="72FB5088" w14:textId="77777777" w:rsidTr="00735969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D3F7E09" w14:textId="7777777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2FCF7" w14:textId="3ED84AE5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8D41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5,799</w:t>
            </w:r>
          </w:p>
        </w:tc>
        <w:tc>
          <w:tcPr>
            <w:tcW w:w="184" w:type="dxa"/>
            <w:shd w:val="clear" w:color="auto" w:fill="auto"/>
          </w:tcPr>
          <w:p w14:paraId="243F8239" w14:textId="7777777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738D2A" w14:textId="6C213BD5" w:rsidR="004D702B" w:rsidRPr="008D4109" w:rsidRDefault="004D702B" w:rsidP="00932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396</w:t>
            </w:r>
          </w:p>
        </w:tc>
      </w:tr>
      <w:tr w:rsidR="00575A51" w:rsidRPr="008D4109" w14:paraId="0E69BDD0" w14:textId="77777777" w:rsidTr="004D702B">
        <w:trPr>
          <w:cantSplit/>
          <w:trHeight w:val="20"/>
        </w:trPr>
        <w:tc>
          <w:tcPr>
            <w:tcW w:w="5670" w:type="dxa"/>
          </w:tcPr>
          <w:p w14:paraId="6C5AD245" w14:textId="77777777" w:rsidR="00575A51" w:rsidRPr="008D4109" w:rsidRDefault="00575A51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341992C" w14:textId="77777777" w:rsidR="00575A51" w:rsidRPr="008D4109" w:rsidRDefault="00575A51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4" w:type="dxa"/>
            <w:vAlign w:val="bottom"/>
          </w:tcPr>
          <w:p w14:paraId="369E33C8" w14:textId="77777777" w:rsidR="00575A51" w:rsidRPr="008D4109" w:rsidRDefault="00575A51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6E3550CD" w14:textId="77777777" w:rsidR="00575A51" w:rsidRPr="008D4109" w:rsidRDefault="00575A51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275C7F" w:rsidRPr="008D4109" w14:paraId="5068F7FF" w14:textId="77777777" w:rsidTr="004D702B">
        <w:trPr>
          <w:cantSplit/>
          <w:trHeight w:val="20"/>
        </w:trPr>
        <w:tc>
          <w:tcPr>
            <w:tcW w:w="5670" w:type="dxa"/>
          </w:tcPr>
          <w:p w14:paraId="015F8C4C" w14:textId="77777777" w:rsidR="00275C7F" w:rsidRPr="008D4109" w:rsidRDefault="00275C7F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995E1A0" w14:textId="77777777" w:rsidR="00275C7F" w:rsidRPr="008D4109" w:rsidRDefault="00275C7F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4" w:type="dxa"/>
            <w:vAlign w:val="bottom"/>
          </w:tcPr>
          <w:p w14:paraId="15FDA2CD" w14:textId="77777777" w:rsidR="00275C7F" w:rsidRPr="008D4109" w:rsidRDefault="00275C7F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3E5B5216" w14:textId="77777777" w:rsidR="00275C7F" w:rsidRPr="008D4109" w:rsidRDefault="00275C7F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8777D" w:rsidRPr="008D4109" w14:paraId="38E31A09" w14:textId="77777777" w:rsidTr="004D702B">
        <w:trPr>
          <w:cantSplit/>
          <w:trHeight w:val="20"/>
        </w:trPr>
        <w:tc>
          <w:tcPr>
            <w:tcW w:w="5670" w:type="dxa"/>
          </w:tcPr>
          <w:p w14:paraId="6DD33694" w14:textId="77777777" w:rsidR="0058777D" w:rsidRPr="008D4109" w:rsidRDefault="0058777D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AE1C945" w14:textId="77777777" w:rsidR="0058777D" w:rsidRPr="008D4109" w:rsidRDefault="0058777D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4" w:type="dxa"/>
            <w:vAlign w:val="bottom"/>
          </w:tcPr>
          <w:p w14:paraId="22F33F80" w14:textId="77777777" w:rsidR="0058777D" w:rsidRPr="008D4109" w:rsidRDefault="0058777D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68D7C666" w14:textId="77777777" w:rsidR="0058777D" w:rsidRPr="008D4109" w:rsidRDefault="0058777D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4D702B" w:rsidRPr="008D4109" w14:paraId="72C58419" w14:textId="77777777" w:rsidTr="00735969">
        <w:trPr>
          <w:cantSplit/>
          <w:trHeight w:val="20"/>
        </w:trPr>
        <w:tc>
          <w:tcPr>
            <w:tcW w:w="5670" w:type="dxa"/>
          </w:tcPr>
          <w:p w14:paraId="2E4D6E2A" w14:textId="7777777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B88055E" w14:textId="7AD13A84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eastAsia="MS Mincho" w:hAnsiTheme="majorBidi" w:cstheme="majorBidi"/>
                <w:sz w:val="30"/>
                <w:szCs w:val="30"/>
              </w:rPr>
              <w:tab/>
            </w: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1 </w:t>
            </w: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8D410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2563 </w:t>
            </w: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C42C542" w14:textId="4ABF5CF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2,</w:t>
            </w:r>
            <w:r w:rsidR="003679FC" w:rsidRPr="008D410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522</w:t>
            </w:r>
          </w:p>
        </w:tc>
        <w:tc>
          <w:tcPr>
            <w:tcW w:w="184" w:type="dxa"/>
            <w:vAlign w:val="bottom"/>
          </w:tcPr>
          <w:p w14:paraId="08965437" w14:textId="7777777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0A29704A" w14:textId="7DDA5BFA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</w:t>
            </w:r>
            <w:r w:rsidR="003679FC" w:rsidRPr="008D410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</w:t>
            </w: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5</w:t>
            </w:r>
          </w:p>
        </w:tc>
      </w:tr>
      <w:tr w:rsidR="004D702B" w:rsidRPr="008D4109" w14:paraId="6E7FC603" w14:textId="77777777" w:rsidTr="00735969">
        <w:trPr>
          <w:cantSplit/>
          <w:trHeight w:val="20"/>
        </w:trPr>
        <w:tc>
          <w:tcPr>
            <w:tcW w:w="5670" w:type="dxa"/>
            <w:vAlign w:val="bottom"/>
          </w:tcPr>
          <w:p w14:paraId="1E699C49" w14:textId="58BC7AC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8D410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D410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8D410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D50E5" w14:textId="2904E3E8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8D41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D41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8D41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4" w:type="dxa"/>
          </w:tcPr>
          <w:p w14:paraId="323539C2" w14:textId="7777777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595C7" w14:textId="3739DAB9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215</w:t>
            </w:r>
          </w:p>
        </w:tc>
      </w:tr>
      <w:tr w:rsidR="004D702B" w:rsidRPr="008D4109" w14:paraId="38C75193" w14:textId="77777777" w:rsidTr="00735969">
        <w:trPr>
          <w:cantSplit/>
          <w:trHeight w:val="20"/>
        </w:trPr>
        <w:tc>
          <w:tcPr>
            <w:tcW w:w="5670" w:type="dxa"/>
            <w:vAlign w:val="bottom"/>
          </w:tcPr>
          <w:p w14:paraId="36DC4F4F" w14:textId="7777777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D410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8D4109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D410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DB6B08" w14:textId="3E7B2BFB" w:rsidR="004D702B" w:rsidRPr="008D4109" w:rsidRDefault="004D702B" w:rsidP="0037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4.49</w:t>
            </w:r>
          </w:p>
        </w:tc>
        <w:tc>
          <w:tcPr>
            <w:tcW w:w="184" w:type="dxa"/>
          </w:tcPr>
          <w:p w14:paraId="48A5E9DF" w14:textId="77777777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09F34B" w14:textId="0AA94B11" w:rsidR="004D702B" w:rsidRPr="008D4109" w:rsidRDefault="004D702B" w:rsidP="004D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D410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4.83</w:t>
            </w:r>
          </w:p>
        </w:tc>
      </w:tr>
    </w:tbl>
    <w:p w14:paraId="51913943" w14:textId="77777777" w:rsidR="00FF4EF6" w:rsidRPr="00735969" w:rsidRDefault="00FF4EF6" w:rsidP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948E644" w14:textId="55DDA6E0" w:rsidR="00520237" w:rsidRPr="008D4109" w:rsidRDefault="00F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MS Mincho" w:hAnsi="Angsana New"/>
          <w:sz w:val="30"/>
          <w:szCs w:val="30"/>
        </w:rPr>
      </w:pPr>
      <w:bookmarkStart w:id="5" w:name="_Hlk59630920"/>
      <w:r w:rsidRPr="008D4109">
        <w:rPr>
          <w:rFonts w:ascii="Angsana New" w:eastAsia="MS Mincho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</w:t>
      </w:r>
      <w:r w:rsidR="007E6DCE" w:rsidRPr="008D4109">
        <w:rPr>
          <w:rFonts w:ascii="Angsana New" w:eastAsia="MS Mincho" w:hAnsi="Angsana New"/>
          <w:sz w:val="30"/>
          <w:szCs w:val="30"/>
          <w:cs/>
        </w:rPr>
        <w:t>ทุก</w:t>
      </w:r>
      <w:r w:rsidRPr="008D4109">
        <w:rPr>
          <w:rFonts w:ascii="Angsana New" w:eastAsia="MS Mincho" w:hAnsi="Angsana New"/>
          <w:sz w:val="30"/>
          <w:szCs w:val="30"/>
          <w:cs/>
        </w:rPr>
        <w:t>ส่วนงานธุรกิจ</w:t>
      </w:r>
      <w:r w:rsidR="00E80CD3" w:rsidRPr="008D4109">
        <w:rPr>
          <w:rFonts w:ascii="Angsana New" w:eastAsia="MS Mincho" w:hAnsi="Angsana New"/>
          <w:sz w:val="30"/>
          <w:szCs w:val="30"/>
          <w:cs/>
        </w:rPr>
        <w:t>ของกลุ่ม</w:t>
      </w:r>
      <w:bookmarkEnd w:id="5"/>
      <w:r w:rsidR="000A50DD" w:rsidRPr="008D4109">
        <w:rPr>
          <w:rFonts w:ascii="Angsana New" w:eastAsia="MS Mincho" w:hAnsi="Angsana New" w:hint="cs"/>
          <w:sz w:val="30"/>
          <w:szCs w:val="30"/>
          <w:cs/>
        </w:rPr>
        <w:t>บริษัท</w:t>
      </w:r>
    </w:p>
    <w:p w14:paraId="3357BB2A" w14:textId="47B4014A" w:rsidR="003D005D" w:rsidRPr="008D4109" w:rsidRDefault="003D005D" w:rsidP="003D0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MS Mincho" w:hAnsi="Angsana New"/>
          <w:sz w:val="30"/>
          <w:szCs w:val="30"/>
        </w:rPr>
      </w:pPr>
    </w:p>
    <w:p w14:paraId="665A24D6" w14:textId="77777777" w:rsidR="003D005D" w:rsidRPr="008D4109" w:rsidRDefault="003D005D" w:rsidP="003D0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8D4109">
        <w:rPr>
          <w:rFonts w:ascii="Angsana New" w:eastAsia="MS Mincho" w:hAnsi="Angsana New" w:hint="cs"/>
          <w:i/>
          <w:iCs/>
          <w:sz w:val="30"/>
          <w:szCs w:val="30"/>
          <w:cs/>
        </w:rPr>
        <w:t>การเปลี่ยนแปลงประมาณการ</w:t>
      </w:r>
    </w:p>
    <w:p w14:paraId="4A5F1311" w14:textId="77777777" w:rsidR="007632FC" w:rsidRPr="007632FC" w:rsidRDefault="007632FC" w:rsidP="007632FC">
      <w:pPr>
        <w:ind w:left="900"/>
        <w:jc w:val="thaiDistribute"/>
        <w:rPr>
          <w:rFonts w:ascii="Angsana New" w:eastAsia="MS Mincho" w:hAnsi="Angsana New"/>
          <w:sz w:val="30"/>
          <w:szCs w:val="30"/>
        </w:rPr>
      </w:pPr>
    </w:p>
    <w:p w14:paraId="3C6B4765" w14:textId="1D3BF5CE" w:rsidR="007632FC" w:rsidRPr="007632FC" w:rsidRDefault="007632FC" w:rsidP="007632FC">
      <w:pPr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7632FC">
        <w:rPr>
          <w:rFonts w:ascii="Angsana New" w:eastAsia="MS Mincho" w:hAnsi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D7675">
        <w:rPr>
          <w:rFonts w:ascii="Angsana New" w:eastAsia="MS Mincho" w:hAnsi="Angsana New"/>
          <w:sz w:val="30"/>
          <w:szCs w:val="30"/>
        </w:rPr>
        <w:t>31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32FC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D7675">
        <w:rPr>
          <w:rFonts w:ascii="Angsana New" w:eastAsia="MS Mincho" w:hAnsi="Angsana New"/>
          <w:sz w:val="30"/>
          <w:szCs w:val="30"/>
        </w:rPr>
        <w:t>2563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32FC">
        <w:rPr>
          <w:rFonts w:ascii="Angsana New" w:eastAsia="MS Mincho" w:hAnsi="Angsana New" w:hint="cs"/>
          <w:sz w:val="30"/>
          <w:szCs w:val="30"/>
          <w:cs/>
        </w:rPr>
        <w:t>กลุ่มบริษัทได้ทบทวนสัญญาเช่าที่ดิน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32FC">
        <w:rPr>
          <w:rFonts w:ascii="Angsana New" w:eastAsia="MS Mincho" w:hAnsi="Angsana New" w:hint="cs"/>
          <w:sz w:val="30"/>
          <w:szCs w:val="30"/>
          <w:cs/>
        </w:rPr>
        <w:t>โดยกลุ่มบริษัทคาดว่าจะใช้สิทธิในการต่ออายุสัญญาเช่าที่ดินดังกล่าว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32FC">
        <w:rPr>
          <w:rFonts w:ascii="Angsana New" w:eastAsia="MS Mincho" w:hAnsi="Angsana New" w:hint="cs"/>
          <w:sz w:val="30"/>
          <w:szCs w:val="30"/>
          <w:cs/>
        </w:rPr>
        <w:t>ทำให้มีการเปลี่ยนแปลงประมาณการอายุการใช้งานของอาคารเพิ่มขึ้นจาก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D7675">
        <w:rPr>
          <w:rFonts w:ascii="Angsana New" w:eastAsia="MS Mincho" w:hAnsi="Angsana New"/>
          <w:sz w:val="30"/>
          <w:szCs w:val="30"/>
        </w:rPr>
        <w:t>30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32FC">
        <w:rPr>
          <w:rFonts w:ascii="Angsana New" w:eastAsia="MS Mincho" w:hAnsi="Angsana New" w:hint="cs"/>
          <w:sz w:val="30"/>
          <w:szCs w:val="30"/>
          <w:cs/>
        </w:rPr>
        <w:t>ปี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32FC">
        <w:rPr>
          <w:rFonts w:ascii="Angsana New" w:eastAsia="MS Mincho" w:hAnsi="Angsana New" w:hint="cs"/>
          <w:sz w:val="30"/>
          <w:szCs w:val="30"/>
          <w:cs/>
        </w:rPr>
        <w:t>เป็น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D7675">
        <w:rPr>
          <w:rFonts w:ascii="Angsana New" w:eastAsia="MS Mincho" w:hAnsi="Angsana New"/>
          <w:sz w:val="30"/>
          <w:szCs w:val="30"/>
        </w:rPr>
        <w:t>60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32FC">
        <w:rPr>
          <w:rFonts w:ascii="Angsana New" w:eastAsia="MS Mincho" w:hAnsi="Angsana New" w:hint="cs"/>
          <w:sz w:val="30"/>
          <w:szCs w:val="30"/>
          <w:cs/>
        </w:rPr>
        <w:t>ปี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32FC">
        <w:rPr>
          <w:rFonts w:ascii="Angsana New" w:eastAsia="MS Mincho" w:hAnsi="Angsana New" w:hint="cs"/>
          <w:sz w:val="30"/>
          <w:szCs w:val="30"/>
          <w:cs/>
        </w:rPr>
        <w:t>นับจากวันที่ทำสัญญา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32FC">
        <w:rPr>
          <w:rFonts w:ascii="Angsana New" w:eastAsia="MS Mincho" w:hAnsi="Angsana New" w:hint="cs"/>
          <w:sz w:val="30"/>
          <w:szCs w:val="30"/>
          <w:cs/>
        </w:rPr>
        <w:t>ซึ่งส่งผลกระทบให้ค่าเสื่อมราคาสำหรับงวดสามเดือนสิ้นสุดวันที่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D7675">
        <w:rPr>
          <w:rFonts w:ascii="Angsana New" w:eastAsia="MS Mincho" w:hAnsi="Angsana New"/>
          <w:sz w:val="30"/>
          <w:szCs w:val="30"/>
        </w:rPr>
        <w:t>31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32FC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D7675">
        <w:rPr>
          <w:rFonts w:ascii="Angsana New" w:eastAsia="MS Mincho" w:hAnsi="Angsana New"/>
          <w:sz w:val="30"/>
          <w:szCs w:val="30"/>
        </w:rPr>
        <w:t>2563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32FC">
        <w:rPr>
          <w:rFonts w:ascii="Angsana New" w:eastAsia="MS Mincho" w:hAnsi="Angsana New" w:hint="cs"/>
          <w:sz w:val="30"/>
          <w:szCs w:val="30"/>
          <w:cs/>
        </w:rPr>
        <w:t>ที่บันทึกในค่าใช้จ่ายในงบกำไรขาดทุนเบ็ดเสร็จลดลงเป็นจำนวน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D7675">
        <w:rPr>
          <w:rFonts w:ascii="Angsana New" w:eastAsia="MS Mincho" w:hAnsi="Angsana New"/>
          <w:sz w:val="30"/>
          <w:szCs w:val="30"/>
        </w:rPr>
        <w:t>8.48</w:t>
      </w:r>
      <w:r w:rsidRPr="007632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32FC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7E070330" w14:textId="77777777" w:rsidR="007632FC" w:rsidRPr="008D4109" w:rsidRDefault="007632FC" w:rsidP="00D9239E">
      <w:pPr>
        <w:ind w:left="900"/>
        <w:jc w:val="thaiDistribute"/>
        <w:rPr>
          <w:rFonts w:ascii="Angsana New" w:eastAsia="MS Mincho" w:hAnsi="Angsana New"/>
          <w:sz w:val="30"/>
          <w:szCs w:val="30"/>
        </w:rPr>
      </w:pPr>
    </w:p>
    <w:p w14:paraId="774598CA" w14:textId="271AD780" w:rsidR="00321974" w:rsidRPr="008D4109" w:rsidRDefault="00321974" w:rsidP="00735969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ผลกระทบจากการแพร่ระบาด</w:t>
      </w:r>
      <w:r w:rsidR="00817BD2" w:rsidRPr="008D4109">
        <w:rPr>
          <w:rFonts w:ascii="Angsana New" w:hAnsi="Angsana New"/>
          <w:sz w:val="30"/>
          <w:szCs w:val="30"/>
          <w:cs/>
        </w:rPr>
        <w:t>ของ</w:t>
      </w:r>
      <w:r w:rsidRPr="008D4109">
        <w:rPr>
          <w:rFonts w:ascii="Angsana New" w:hAnsi="Angsana New"/>
          <w:sz w:val="30"/>
          <w:szCs w:val="30"/>
          <w:cs/>
        </w:rPr>
        <w:t>โรค</w:t>
      </w:r>
      <w:r w:rsidR="00817BD2" w:rsidRPr="008D4109">
        <w:rPr>
          <w:rFonts w:ascii="Angsana New" w:hAnsi="Angsana New"/>
          <w:sz w:val="30"/>
          <w:szCs w:val="30"/>
          <w:cs/>
        </w:rPr>
        <w:t>ติดเชื้อโคโรนา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="00817BD2" w:rsidRPr="008D4109">
        <w:rPr>
          <w:rFonts w:ascii="Angsana New" w:hAnsi="Angsana New"/>
          <w:sz w:val="30"/>
          <w:szCs w:val="30"/>
          <w:lang w:val="en-US"/>
        </w:rPr>
        <w:t>20</w:t>
      </w:r>
      <w:r w:rsidR="008556AE" w:rsidRPr="008D4109">
        <w:rPr>
          <w:rFonts w:ascii="Angsana New" w:hAnsi="Angsana New"/>
          <w:sz w:val="30"/>
          <w:szCs w:val="30"/>
          <w:lang w:val="en-US"/>
        </w:rPr>
        <w:t>19</w:t>
      </w:r>
      <w:r w:rsidR="00817BD2" w:rsidRPr="008D4109">
        <w:rPr>
          <w:rFonts w:ascii="Angsana New" w:hAnsi="Angsana New"/>
          <w:sz w:val="30"/>
          <w:szCs w:val="30"/>
          <w:lang w:val="en-US"/>
        </w:rPr>
        <w:t xml:space="preserve"> (Covid-19)</w:t>
      </w:r>
    </w:p>
    <w:p w14:paraId="44037B6A" w14:textId="77777777" w:rsidR="00321974" w:rsidRPr="00735969" w:rsidRDefault="00321974" w:rsidP="00321974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4A25910" w14:textId="14BD7F65" w:rsidR="00321974" w:rsidRPr="008D4109" w:rsidRDefault="00321974" w:rsidP="0035320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ในช่วงต้นปี</w:t>
      </w:r>
      <w:r w:rsidR="00465A1E" w:rsidRPr="008D4109">
        <w:rPr>
          <w:rFonts w:ascii="Angsana New" w:hAnsi="Angsana New"/>
          <w:sz w:val="30"/>
          <w:szCs w:val="30"/>
          <w:cs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2563</w:t>
      </w:r>
      <w:r w:rsidR="00465A1E" w:rsidRPr="008D4109">
        <w:rPr>
          <w:rFonts w:ascii="Angsana New" w:hAnsi="Angsana New"/>
          <w:sz w:val="30"/>
          <w:szCs w:val="30"/>
        </w:rPr>
        <w:t xml:space="preserve"> </w:t>
      </w:r>
      <w:r w:rsidR="00465A1E" w:rsidRPr="008D4109">
        <w:rPr>
          <w:rFonts w:ascii="Angsana New" w:hAnsi="Angsana New"/>
          <w:sz w:val="30"/>
          <w:szCs w:val="30"/>
          <w:cs/>
        </w:rPr>
        <w:t xml:space="preserve">เกิดการแพร่ระบาดโรคโควิด </w:t>
      </w:r>
      <w:r w:rsidR="008556AE" w:rsidRPr="008D4109">
        <w:rPr>
          <w:rFonts w:ascii="Angsana New" w:hAnsi="Angsana New"/>
          <w:sz w:val="30"/>
          <w:szCs w:val="30"/>
        </w:rPr>
        <w:t>19</w:t>
      </w:r>
      <w:r w:rsidR="00465A1E" w:rsidRPr="008D4109">
        <w:rPr>
          <w:rFonts w:ascii="Angsana New" w:hAnsi="Angsana New"/>
          <w:sz w:val="30"/>
          <w:szCs w:val="30"/>
          <w:cs/>
        </w:rPr>
        <w:t xml:space="preserve"> ทำให้ประเทศไทยและหลายประเทศได้ประกาศมาตรการป้องกัน</w:t>
      </w:r>
      <w:r w:rsidR="00520237" w:rsidRPr="008D4109">
        <w:rPr>
          <w:rFonts w:ascii="Angsana New" w:hAnsi="Angsana New"/>
          <w:sz w:val="30"/>
          <w:szCs w:val="30"/>
          <w:cs/>
        </w:rPr>
        <w:t>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</w:t>
      </w:r>
      <w:r w:rsidR="005A02EE" w:rsidRPr="008D4109">
        <w:rPr>
          <w:rFonts w:ascii="Angsana New" w:hAnsi="Angsana New"/>
          <w:sz w:val="30"/>
          <w:szCs w:val="30"/>
          <w:cs/>
        </w:rPr>
        <w:t>การ</w:t>
      </w:r>
      <w:r w:rsidR="00520237" w:rsidRPr="008D4109">
        <w:rPr>
          <w:rFonts w:ascii="Angsana New" w:hAnsi="Angsana New"/>
          <w:sz w:val="30"/>
          <w:szCs w:val="30"/>
          <w:cs/>
        </w:rPr>
        <w:t>ชั่วคราว การให้มีระยะห่างทางสังคม เป็นต้น ซึ่งส่งผลกระทบอย่างมากต่อระบบเศรษฐกิจโลก การผลิตการกระจายสินค้าตลอดจนผลการดำเนินงานของหลายกิจการในวงกว้าง ทั้งนี้ ผู้บริหารมีการ</w:t>
      </w:r>
      <w:r w:rsidR="00520237" w:rsidRPr="008D4109">
        <w:rPr>
          <w:rFonts w:ascii="Angsana New" w:hAnsi="Angsana New" w:hint="cs"/>
          <w:sz w:val="30"/>
          <w:szCs w:val="30"/>
          <w:cs/>
        </w:rPr>
        <w:t>ติดตามสถานการณ์ดังกล่าวอย่างใกล้ชิด</w:t>
      </w:r>
      <w:r w:rsidR="004940DC" w:rsidRPr="008D4109">
        <w:rPr>
          <w:rFonts w:ascii="Angsana New" w:hAnsi="Angsana New"/>
          <w:sz w:val="30"/>
          <w:szCs w:val="30"/>
        </w:rPr>
        <w:t xml:space="preserve"> </w:t>
      </w:r>
      <w:r w:rsidR="00520237" w:rsidRPr="008D4109">
        <w:rPr>
          <w:rFonts w:ascii="Angsana New" w:hAnsi="Angsana New" w:hint="cs"/>
          <w:sz w:val="30"/>
          <w:szCs w:val="30"/>
          <w:cs/>
        </w:rPr>
        <w:t xml:space="preserve">ในการควบคุมให้มีผลกระทบต่อธุรกิจให้น้อยที่สุดเท่าที่จะเป็นไปได้ ทั้งนี้ ณ วันที่ </w:t>
      </w:r>
      <w:r w:rsidR="008556AE" w:rsidRPr="008D4109">
        <w:rPr>
          <w:rFonts w:ascii="Angsana New" w:hAnsi="Angsana New"/>
          <w:sz w:val="30"/>
          <w:szCs w:val="30"/>
        </w:rPr>
        <w:t>3</w:t>
      </w:r>
      <w:r w:rsidR="005D68FB" w:rsidRPr="008D4109">
        <w:rPr>
          <w:rFonts w:ascii="Angsana New" w:hAnsi="Angsana New"/>
          <w:sz w:val="30"/>
          <w:szCs w:val="30"/>
        </w:rPr>
        <w:t>1</w:t>
      </w:r>
      <w:r w:rsidR="005D3C17" w:rsidRPr="008D4109">
        <w:rPr>
          <w:rFonts w:ascii="Angsana New" w:hAnsi="Angsana New"/>
          <w:sz w:val="30"/>
          <w:szCs w:val="30"/>
        </w:rPr>
        <w:t xml:space="preserve"> </w:t>
      </w:r>
      <w:r w:rsidR="00C830EE" w:rsidRPr="008D4109">
        <w:rPr>
          <w:rFonts w:ascii="Angsana New" w:hAnsi="Angsana New" w:hint="cs"/>
          <w:sz w:val="30"/>
          <w:szCs w:val="30"/>
          <w:cs/>
        </w:rPr>
        <w:t>ธันวาคม</w:t>
      </w:r>
      <w:r w:rsidR="00520237" w:rsidRPr="008D4109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2563</w:t>
      </w:r>
      <w:r w:rsidR="00520237" w:rsidRPr="008D4109">
        <w:rPr>
          <w:rFonts w:ascii="Angsana New" w:hAnsi="Angsana New"/>
          <w:sz w:val="30"/>
          <w:szCs w:val="30"/>
        </w:rPr>
        <w:t xml:space="preserve"> </w:t>
      </w:r>
      <w:r w:rsidR="00520237" w:rsidRPr="008D4109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</w:p>
    <w:p w14:paraId="4B49AEFA" w14:textId="561290DF" w:rsidR="003D005D" w:rsidRPr="008D4109" w:rsidRDefault="003D0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</w:rPr>
        <w:br w:type="page"/>
      </w:r>
    </w:p>
    <w:p w14:paraId="3B34BA43" w14:textId="571F2C39" w:rsidR="00DF7C20" w:rsidRPr="008D4109" w:rsidRDefault="00DF7C20" w:rsidP="00735969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</w:t>
      </w:r>
    </w:p>
    <w:p w14:paraId="54D116EB" w14:textId="77777777" w:rsidR="00CF2D02" w:rsidRPr="000D1201" w:rsidRDefault="00CF2D02" w:rsidP="0020219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FC553" w14:textId="7F80481E" w:rsidR="00197286" w:rsidRPr="008D4109" w:rsidRDefault="00197286" w:rsidP="000D120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6" w:name="_Hlk59631006"/>
      <w:r w:rsidRPr="008D41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D4109">
        <w:rPr>
          <w:rFonts w:ascii="Angsana New" w:hAnsi="Angsana New"/>
          <w:sz w:val="30"/>
          <w:szCs w:val="30"/>
        </w:rPr>
        <w:t xml:space="preserve">1 </w:t>
      </w:r>
      <w:r w:rsidRPr="008D410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D4109">
        <w:rPr>
          <w:rFonts w:ascii="Angsana New" w:hAnsi="Angsana New"/>
          <w:sz w:val="30"/>
          <w:szCs w:val="30"/>
        </w:rPr>
        <w:t>2563</w:t>
      </w:r>
      <w:r w:rsidRPr="008D4109">
        <w:rPr>
          <w:rFonts w:ascii="Angsana New" w:hAnsi="Angsana New"/>
          <w:sz w:val="30"/>
          <w:szCs w:val="30"/>
          <w:cs/>
        </w:rPr>
        <w:t xml:space="preserve"> บริษัท</w:t>
      </w:r>
      <w:r w:rsidR="00E63609" w:rsidRPr="008D4109">
        <w:rPr>
          <w:rFonts w:ascii="Angsana New" w:hAnsi="Angsana New" w:hint="cs"/>
          <w:sz w:val="30"/>
          <w:szCs w:val="30"/>
          <w:cs/>
        </w:rPr>
        <w:t>ย่อย</w:t>
      </w:r>
      <w:r w:rsidRPr="008D4109">
        <w:rPr>
          <w:rFonts w:ascii="Angsana New" w:hAnsi="Angsana New"/>
          <w:sz w:val="30"/>
          <w:szCs w:val="30"/>
          <w:cs/>
        </w:rPr>
        <w:t>ได้ซื้อ</w:t>
      </w:r>
      <w:r w:rsidR="000D1201">
        <w:rPr>
          <w:rFonts w:ascii="Angsana New" w:hAnsi="Angsana New" w:hint="cs"/>
          <w:sz w:val="30"/>
          <w:szCs w:val="30"/>
          <w:cs/>
        </w:rPr>
        <w:t>หุ้นสามัญ</w:t>
      </w:r>
      <w:r w:rsidRPr="008D4109">
        <w:rPr>
          <w:rFonts w:ascii="Angsana New" w:hAnsi="Angsana New"/>
          <w:sz w:val="30"/>
          <w:szCs w:val="30"/>
          <w:cs/>
        </w:rPr>
        <w:t>ของบริษัท ยูนิเวนเจอร์ รีท แมเนจเม้นท์ จำกัด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8D4109">
        <w:rPr>
          <w:rFonts w:ascii="Angsana New" w:hAnsi="Angsana New"/>
          <w:sz w:val="30"/>
          <w:szCs w:val="30"/>
        </w:rPr>
        <w:t>1,000,000</w:t>
      </w:r>
      <w:r w:rsidRPr="008D4109">
        <w:rPr>
          <w:rFonts w:ascii="Angsana New" w:hAnsi="Angsana New"/>
          <w:sz w:val="30"/>
          <w:szCs w:val="30"/>
          <w:cs/>
        </w:rPr>
        <w:t xml:space="preserve"> หุ้น </w:t>
      </w:r>
      <w:r w:rsidR="000D1201">
        <w:rPr>
          <w:rFonts w:ascii="Angsana New" w:hAnsi="Angsana New" w:hint="cs"/>
          <w:sz w:val="30"/>
          <w:szCs w:val="30"/>
          <w:cs/>
        </w:rPr>
        <w:t>ใน</w:t>
      </w:r>
      <w:r w:rsidRPr="008D4109">
        <w:rPr>
          <w:rFonts w:ascii="Angsana New" w:hAnsi="Angsana New"/>
          <w:sz w:val="30"/>
          <w:szCs w:val="30"/>
          <w:cs/>
        </w:rPr>
        <w:t xml:space="preserve">ราคาหุ้นละ </w:t>
      </w:r>
      <w:r w:rsidRPr="008D4109">
        <w:rPr>
          <w:rFonts w:ascii="Angsana New" w:hAnsi="Angsana New"/>
          <w:sz w:val="30"/>
          <w:szCs w:val="30"/>
        </w:rPr>
        <w:t>32</w:t>
      </w:r>
      <w:r w:rsidRPr="008D4109">
        <w:rPr>
          <w:rFonts w:ascii="Angsana New" w:hAnsi="Angsana New"/>
          <w:sz w:val="30"/>
          <w:szCs w:val="30"/>
          <w:cs/>
        </w:rPr>
        <w:t xml:space="preserve"> บาทต่อหุ้น รวมเป็นเงินทั้งสิ้น </w:t>
      </w:r>
      <w:r w:rsidRPr="008D4109">
        <w:rPr>
          <w:rFonts w:ascii="Angsana New" w:hAnsi="Angsana New"/>
          <w:sz w:val="30"/>
          <w:szCs w:val="30"/>
        </w:rPr>
        <w:t xml:space="preserve">32 </w:t>
      </w:r>
      <w:r w:rsidRPr="008D4109">
        <w:rPr>
          <w:rFonts w:ascii="Angsana New" w:hAnsi="Angsana New"/>
          <w:sz w:val="30"/>
          <w:szCs w:val="30"/>
          <w:cs/>
        </w:rPr>
        <w:t>ล้านบาท โดย</w:t>
      </w:r>
      <w:r w:rsidR="000D1201">
        <w:rPr>
          <w:rFonts w:ascii="Angsana New" w:hAnsi="Angsana New" w:hint="cs"/>
          <w:sz w:val="30"/>
          <w:szCs w:val="30"/>
          <w:cs/>
        </w:rPr>
        <w:t>ซื้อจาก</w:t>
      </w:r>
      <w:r w:rsidR="000D1201" w:rsidRPr="008D4109">
        <w:rPr>
          <w:rFonts w:ascii="Angsana New" w:hAnsi="Angsana New" w:hint="cs"/>
          <w:sz w:val="30"/>
          <w:szCs w:val="30"/>
          <w:cs/>
        </w:rPr>
        <w:t>กลุ่ม</w:t>
      </w:r>
      <w:r w:rsidR="000D1201" w:rsidRPr="008D4109">
        <w:rPr>
          <w:rFonts w:ascii="Angsana New" w:hAnsi="Angsana New"/>
          <w:sz w:val="30"/>
          <w:szCs w:val="30"/>
          <w:cs/>
        </w:rPr>
        <w:t>บริษัท ยูนิเวนเจอร์ จำกัด</w:t>
      </w:r>
      <w:r w:rsidR="0046736D">
        <w:rPr>
          <w:rFonts w:ascii="Angsana New" w:hAnsi="Angsana New"/>
          <w:sz w:val="30"/>
          <w:szCs w:val="30"/>
        </w:rPr>
        <w:t xml:space="preserve"> </w:t>
      </w:r>
      <w:r w:rsidR="000D1201" w:rsidRPr="008D4109">
        <w:rPr>
          <w:rFonts w:ascii="Angsana New" w:hAnsi="Angsana New"/>
          <w:sz w:val="30"/>
          <w:szCs w:val="30"/>
          <w:cs/>
        </w:rPr>
        <w:t>(มหาชน) “</w:t>
      </w:r>
      <w:r w:rsidR="000D1201" w:rsidRPr="008D4109">
        <w:rPr>
          <w:rFonts w:ascii="Angsana New" w:hAnsi="Angsana New"/>
          <w:sz w:val="30"/>
          <w:szCs w:val="30"/>
        </w:rPr>
        <w:t>UV”</w:t>
      </w:r>
      <w:r w:rsidR="000D1201">
        <w:rPr>
          <w:rFonts w:ascii="Angsana New" w:hAnsi="Angsana New" w:hint="cs"/>
          <w:sz w:val="30"/>
          <w:szCs w:val="30"/>
          <w:cs/>
        </w:rPr>
        <w:t xml:space="preserve"> ซึ่งเป็นผู้ถือหุ้นรายใหญ่เดิมของ</w:t>
      </w:r>
      <w:r w:rsidRPr="008D4109">
        <w:rPr>
          <w:rFonts w:ascii="Angsana New" w:hAnsi="Angsana New"/>
          <w:sz w:val="30"/>
          <w:szCs w:val="30"/>
          <w:cs/>
        </w:rPr>
        <w:t xml:space="preserve">บริษัท ยูนิเวนเจอร์ รีท แมเนจเม้นท์ จำกัด คิดเป็นร้อยละ </w:t>
      </w:r>
      <w:r w:rsidRPr="008D4109">
        <w:rPr>
          <w:rFonts w:ascii="Angsana New" w:hAnsi="Angsana New"/>
          <w:sz w:val="30"/>
          <w:szCs w:val="30"/>
        </w:rPr>
        <w:t>100</w:t>
      </w:r>
      <w:r w:rsidRPr="008D4109">
        <w:rPr>
          <w:rFonts w:ascii="Angsana New" w:hAnsi="Angsana New"/>
          <w:sz w:val="30"/>
          <w:szCs w:val="30"/>
          <w:cs/>
        </w:rPr>
        <w:t xml:space="preserve"> ของหุ้นสามัญทั้งหมด </w:t>
      </w:r>
      <w:r w:rsidR="000D1201">
        <w:rPr>
          <w:rFonts w:ascii="Angsana New" w:hAnsi="Angsana New" w:hint="cs"/>
          <w:sz w:val="30"/>
          <w:szCs w:val="30"/>
          <w:cs/>
        </w:rPr>
        <w:t>และ</w:t>
      </w:r>
      <w:r w:rsidRPr="008D4109">
        <w:rPr>
          <w:rFonts w:ascii="Angsana New" w:hAnsi="Angsana New"/>
          <w:sz w:val="30"/>
          <w:szCs w:val="30"/>
          <w:cs/>
        </w:rPr>
        <w:t>บริษัท</w:t>
      </w:r>
      <w:r w:rsidR="0036511A" w:rsidRPr="008D4109">
        <w:rPr>
          <w:rFonts w:ascii="Angsana New" w:hAnsi="Angsana New" w:hint="cs"/>
          <w:sz w:val="30"/>
          <w:szCs w:val="30"/>
          <w:cs/>
        </w:rPr>
        <w:t>ย่อย</w:t>
      </w:r>
      <w:r w:rsidRPr="008D4109">
        <w:rPr>
          <w:rFonts w:ascii="Angsana New" w:hAnsi="Angsana New"/>
          <w:sz w:val="30"/>
          <w:szCs w:val="30"/>
          <w:cs/>
        </w:rPr>
        <w:t>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ดังนั้นกลุ่มบริษัทได้มาซึ่งอำนาจควบคุมในเงินลงทุนในบริษัท ยูนิเวนเจอร์ รีท แมเนจเม้นท์ จำกัด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>ณ วันที่ซื้อธุรกิจ และงบการเงินรวมได้ถูกจัดทำขึ้นภายใต้เกณฑ์การรวมธุรกิจของกิจการภายใต้การควบคุมเดียวกัน</w:t>
      </w:r>
    </w:p>
    <w:bookmarkEnd w:id="6"/>
    <w:p w14:paraId="7AAA84C7" w14:textId="7262B244" w:rsidR="00F37D62" w:rsidRPr="000D1201" w:rsidRDefault="00F37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826A36" w14:textId="359EE74D" w:rsidR="005A5866" w:rsidRPr="008D4109" w:rsidRDefault="005A5866" w:rsidP="005B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pacing w:val="-6"/>
          <w:sz w:val="30"/>
          <w:szCs w:val="30"/>
          <w:cs/>
        </w:rPr>
        <w:t>หุ้น</w:t>
      </w:r>
      <w:r w:rsidRPr="008D4109">
        <w:rPr>
          <w:rFonts w:ascii="Angsana New" w:hAnsi="Angsana New"/>
          <w:sz w:val="30"/>
          <w:szCs w:val="30"/>
          <w:cs/>
        </w:rPr>
        <w:t xml:space="preserve">ที่ได้รับจากการทำคำเสนอซื้อจำนวนร้อยละ </w:t>
      </w:r>
      <w:r w:rsidRPr="008D4109">
        <w:rPr>
          <w:rFonts w:ascii="Angsana New" w:hAnsi="Angsana New"/>
          <w:sz w:val="30"/>
          <w:szCs w:val="30"/>
        </w:rPr>
        <w:t>100</w:t>
      </w:r>
      <w:r w:rsidRPr="008D4109">
        <w:rPr>
          <w:rFonts w:ascii="Angsana New" w:hAnsi="Angsana New"/>
          <w:sz w:val="30"/>
          <w:szCs w:val="30"/>
          <w:cs/>
        </w:rPr>
        <w:t xml:space="preserve"> จาก </w:t>
      </w:r>
      <w:r w:rsidRPr="008D4109">
        <w:rPr>
          <w:rFonts w:ascii="Angsana New" w:hAnsi="Angsana New"/>
          <w:sz w:val="30"/>
          <w:szCs w:val="30"/>
        </w:rPr>
        <w:t xml:space="preserve">UV </w:t>
      </w:r>
      <w:r w:rsidRPr="008D4109">
        <w:rPr>
          <w:rFonts w:ascii="Angsana New" w:hAnsi="Angsana New"/>
          <w:sz w:val="30"/>
          <w:szCs w:val="30"/>
          <w:cs/>
        </w:rPr>
        <w:t>ถูกบันทึกด้วยมูลค่าตามบัญชี ตามวิธีเสมือนว่าเป็นการรวมส่วนได้เสีย (</w:t>
      </w:r>
      <w:r w:rsidRPr="008D4109">
        <w:rPr>
          <w:rFonts w:ascii="Angsana New" w:hAnsi="Angsana New"/>
          <w:sz w:val="30"/>
          <w:szCs w:val="30"/>
        </w:rPr>
        <w:t xml:space="preserve">similar to pooling of interests) </w:t>
      </w:r>
      <w:r w:rsidRPr="008D4109">
        <w:rPr>
          <w:rFonts w:ascii="Angsana New" w:hAnsi="Angsana New"/>
          <w:sz w:val="30"/>
          <w:szCs w:val="30"/>
          <w:cs/>
        </w:rPr>
        <w:t>ซึ่งสะท้อนเนื้อหาทางเศรษฐกิจของบริษัท</w:t>
      </w:r>
      <w:r w:rsidR="00DF4E95" w:rsidRPr="008D4109">
        <w:rPr>
          <w:rFonts w:ascii="Angsana New" w:hAnsi="Angsana New" w:hint="cs"/>
          <w:sz w:val="30"/>
          <w:szCs w:val="30"/>
          <w:cs/>
        </w:rPr>
        <w:t>ย่อย</w:t>
      </w:r>
      <w:r w:rsidRPr="008D4109">
        <w:rPr>
          <w:rFonts w:ascii="Angsana New" w:hAnsi="Angsana New"/>
          <w:sz w:val="30"/>
          <w:szCs w:val="30"/>
          <w:cs/>
        </w:rPr>
        <w:t xml:space="preserve">และบริษัท ยูนิเวนเจอร์ รีท แมเนจเม้นท์ จำกัด เสมือนว่าได้ดำเนินธุรกิจเป็นหน่วยเศรษฐกิจเดียวกัน ตั้งแต่วันที่ </w:t>
      </w:r>
      <w:r w:rsidRPr="008D4109">
        <w:rPr>
          <w:rFonts w:ascii="Angsana New" w:hAnsi="Angsana New"/>
          <w:sz w:val="30"/>
          <w:szCs w:val="30"/>
        </w:rPr>
        <w:t>1</w:t>
      </w:r>
      <w:r w:rsidRPr="008D4109">
        <w:rPr>
          <w:rFonts w:ascii="Angsana New" w:hAnsi="Angsana New"/>
          <w:sz w:val="30"/>
          <w:szCs w:val="30"/>
          <w:cs/>
        </w:rPr>
        <w:t xml:space="preserve"> ตุลาคม </w:t>
      </w:r>
      <w:r w:rsidRPr="008D4109">
        <w:rPr>
          <w:rFonts w:ascii="Angsana New" w:hAnsi="Angsana New"/>
          <w:sz w:val="30"/>
          <w:szCs w:val="30"/>
        </w:rPr>
        <w:t>2562</w:t>
      </w:r>
      <w:r w:rsidRPr="008D4109">
        <w:rPr>
          <w:rFonts w:ascii="Angsana New" w:hAnsi="Angsana New"/>
          <w:sz w:val="30"/>
          <w:szCs w:val="30"/>
          <w:cs/>
        </w:rPr>
        <w:t xml:space="preserve"> เพื่อประโยชน์ในการเปรียบเทียบ ถึงแม้ว่าความสัมพันธ์ทางกฎหมายของบริษัท</w:t>
      </w:r>
      <w:r w:rsidR="006275FA" w:rsidRPr="008D4109">
        <w:rPr>
          <w:rFonts w:ascii="Angsana New" w:hAnsi="Angsana New" w:hint="cs"/>
          <w:sz w:val="30"/>
          <w:szCs w:val="30"/>
          <w:cs/>
        </w:rPr>
        <w:t>ย่อย</w:t>
      </w:r>
      <w:r w:rsidRPr="008D4109">
        <w:rPr>
          <w:rFonts w:ascii="Angsana New" w:hAnsi="Angsana New"/>
          <w:sz w:val="30"/>
          <w:szCs w:val="30"/>
          <w:cs/>
        </w:rPr>
        <w:t>กับบริษัท ยูนิเวนเจอร์ รีท แมเนจเม้นท์ จำกัด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 xml:space="preserve">จะเกิดขึ้นภายหลังวันที่ </w:t>
      </w:r>
      <w:r w:rsidRPr="008D4109">
        <w:rPr>
          <w:rFonts w:ascii="Angsana New" w:hAnsi="Angsana New"/>
          <w:sz w:val="30"/>
          <w:szCs w:val="30"/>
        </w:rPr>
        <w:t>1</w:t>
      </w:r>
      <w:r w:rsidRPr="008D4109">
        <w:rPr>
          <w:rFonts w:ascii="Angsana New" w:hAnsi="Angsana New"/>
          <w:sz w:val="30"/>
          <w:szCs w:val="30"/>
          <w:cs/>
        </w:rPr>
        <w:t xml:space="preserve"> ตุลาคม </w:t>
      </w:r>
      <w:r w:rsidRPr="008D4109">
        <w:rPr>
          <w:rFonts w:ascii="Angsana New" w:hAnsi="Angsana New"/>
          <w:sz w:val="30"/>
          <w:szCs w:val="30"/>
        </w:rPr>
        <w:t>2562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6275FA" w:rsidRPr="008D4109">
        <w:rPr>
          <w:rFonts w:ascii="Angsana New" w:hAnsi="Angsana New" w:hint="cs"/>
          <w:sz w:val="30"/>
          <w:szCs w:val="30"/>
          <w:cs/>
        </w:rPr>
        <w:t>กลุ่ม</w:t>
      </w:r>
      <w:r w:rsidRPr="008D4109">
        <w:rPr>
          <w:rFonts w:ascii="Angsana New" w:hAnsi="Angsana New"/>
          <w:sz w:val="30"/>
          <w:szCs w:val="30"/>
          <w:cs/>
        </w:rPr>
        <w:t>บริษัทได้นำเสนอ</w:t>
      </w:r>
      <w:r w:rsidR="0037032F" w:rsidRPr="008D4109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E90BDD" w:rsidRPr="008D4109">
        <w:rPr>
          <w:rFonts w:ascii="Angsana New" w:hAnsi="Angsana New" w:hint="cs"/>
          <w:sz w:val="30"/>
          <w:szCs w:val="30"/>
          <w:cs/>
        </w:rPr>
        <w:t>รวม</w:t>
      </w:r>
      <w:r w:rsidR="0037032F" w:rsidRPr="008D410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90BDD" w:rsidRPr="008D4109">
        <w:rPr>
          <w:rFonts w:ascii="Angsana New" w:hAnsi="Angsana New"/>
          <w:sz w:val="30"/>
          <w:szCs w:val="30"/>
          <w:cs/>
        </w:rPr>
        <w:br/>
      </w:r>
      <w:r w:rsidR="00117437" w:rsidRPr="008D4109">
        <w:rPr>
          <w:rFonts w:ascii="Angsana New" w:hAnsi="Angsana New"/>
          <w:sz w:val="30"/>
          <w:szCs w:val="30"/>
        </w:rPr>
        <w:t>30</w:t>
      </w:r>
      <w:r w:rsidR="0037032F" w:rsidRPr="008D410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117437" w:rsidRPr="008D4109">
        <w:rPr>
          <w:rFonts w:ascii="Angsana New" w:hAnsi="Angsana New"/>
          <w:sz w:val="30"/>
          <w:szCs w:val="30"/>
        </w:rPr>
        <w:t>256</w:t>
      </w:r>
      <w:r w:rsidR="00E63609" w:rsidRPr="008D4109">
        <w:rPr>
          <w:rFonts w:ascii="Angsana New" w:hAnsi="Angsana New"/>
          <w:sz w:val="30"/>
          <w:szCs w:val="30"/>
        </w:rPr>
        <w:t>3</w:t>
      </w:r>
      <w:r w:rsidRPr="008D4109">
        <w:rPr>
          <w:rFonts w:ascii="Angsana New" w:hAnsi="Angsana New"/>
          <w:sz w:val="30"/>
          <w:szCs w:val="30"/>
          <w:cs/>
        </w:rPr>
        <w:t xml:space="preserve"> งบกำไรขาดทุนรวม งบกำไรขาดทุนเบ็ดเสร็จรวม งบแสดงการเปลี่ยนแปลงส่วนของผู้ถือหุ้นรวม และงบกระแสเงินสดรวม</w:t>
      </w:r>
      <w:r w:rsidR="00E90BDD" w:rsidRPr="008D4109">
        <w:rPr>
          <w:rFonts w:ascii="Angsana New" w:hAnsi="Angsana New" w:hint="cs"/>
          <w:sz w:val="30"/>
          <w:szCs w:val="30"/>
          <w:cs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>สำหรับงวด</w:t>
      </w:r>
      <w:r w:rsidR="0037032F" w:rsidRPr="008D4109">
        <w:rPr>
          <w:rFonts w:ascii="Angsana New" w:hAnsi="Angsana New"/>
          <w:sz w:val="30"/>
          <w:szCs w:val="30"/>
          <w:cs/>
        </w:rPr>
        <w:t>สามเดือน</w:t>
      </w:r>
      <w:r w:rsidRPr="008D41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D4109">
        <w:rPr>
          <w:rFonts w:ascii="Angsana New" w:hAnsi="Angsana New"/>
          <w:sz w:val="30"/>
          <w:szCs w:val="30"/>
        </w:rPr>
        <w:t xml:space="preserve">31 </w:t>
      </w:r>
      <w:r w:rsidRPr="008D410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D4109">
        <w:rPr>
          <w:rFonts w:ascii="Angsana New" w:hAnsi="Angsana New"/>
          <w:sz w:val="30"/>
          <w:szCs w:val="30"/>
        </w:rPr>
        <w:t>256</w:t>
      </w:r>
      <w:r w:rsidRPr="008D4109">
        <w:rPr>
          <w:rFonts w:ascii="Angsana New" w:hAnsi="Angsana New"/>
          <w:sz w:val="30"/>
          <w:szCs w:val="30"/>
          <w:cs/>
        </w:rPr>
        <w:t>2 รวมถึงหมายเหตุประกอบงบการเงินรวมหลังการปรับโครงสร้าง เพื่อเป็นข้อมูลของผู้ใช้ในการเปรียบเทียบ</w:t>
      </w:r>
    </w:p>
    <w:p w14:paraId="1B318A76" w14:textId="77777777" w:rsidR="005A5866" w:rsidRPr="000D1201" w:rsidRDefault="005A5866" w:rsidP="005A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699999F" w14:textId="77777777" w:rsidR="005A5866" w:rsidRPr="008D4109" w:rsidRDefault="005A5866" w:rsidP="005A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8D4109">
        <w:rPr>
          <w:rFonts w:ascii="Angsana New" w:hAnsi="Angsana New"/>
          <w:sz w:val="30"/>
          <w:szCs w:val="30"/>
          <w:cs/>
        </w:rPr>
        <w:t>ข้อมูลของมูลค่าตามบัญชีของสินทรัพย์ที่ได้มาและหนี้สินที่รับมาแต่ละประเภทที่สำคัญจากบริษัท ยูนิเวนเจอร์ รีท แมเนจเม้นท์ จำกัด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>ณ วันที่รวมธุรกิจภายใต้การควบคุมเดียวกัน มีดังนี้</w:t>
      </w:r>
    </w:p>
    <w:p w14:paraId="6401C4A4" w14:textId="77777777" w:rsidR="00F37D62" w:rsidRPr="00735969" w:rsidRDefault="00F37D62" w:rsidP="00F37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1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990"/>
        <w:gridCol w:w="270"/>
        <w:gridCol w:w="2340"/>
      </w:tblGrid>
      <w:tr w:rsidR="005A5866" w:rsidRPr="008D4109" w14:paraId="64119EAC" w14:textId="77777777" w:rsidTr="006878CE">
        <w:trPr>
          <w:tblHeader/>
        </w:trPr>
        <w:tc>
          <w:tcPr>
            <w:tcW w:w="5675" w:type="dxa"/>
          </w:tcPr>
          <w:p w14:paraId="32E1A756" w14:textId="779447DB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DD6D54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B7F63F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hideMark/>
          </w:tcPr>
          <w:p w14:paraId="68FD9A34" w14:textId="5D3AE8F5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รีท แมเนจเม้นท์ จำกัด</w:t>
            </w:r>
          </w:p>
        </w:tc>
      </w:tr>
      <w:tr w:rsidR="005A5866" w:rsidRPr="008D4109" w14:paraId="54C78835" w14:textId="77777777" w:rsidTr="006878CE">
        <w:trPr>
          <w:tblHeader/>
        </w:trPr>
        <w:tc>
          <w:tcPr>
            <w:tcW w:w="5675" w:type="dxa"/>
          </w:tcPr>
          <w:p w14:paraId="130107E6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98CD1C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017ABE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1CEC77A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5866" w:rsidRPr="008D4109" w14:paraId="01387931" w14:textId="77777777" w:rsidTr="009207BC">
        <w:tc>
          <w:tcPr>
            <w:tcW w:w="5675" w:type="dxa"/>
          </w:tcPr>
          <w:p w14:paraId="05C140E2" w14:textId="3807E8BB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1E2D998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27E99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E7FA060" w14:textId="22780CBA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5A5866" w:rsidRPr="008D4109" w14:paraId="32CA0967" w14:textId="77777777" w:rsidTr="009207BC">
        <w:tc>
          <w:tcPr>
            <w:tcW w:w="5675" w:type="dxa"/>
          </w:tcPr>
          <w:p w14:paraId="6E8DF915" w14:textId="728CF749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79981E1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885A8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42CC4D9B" w14:textId="24F7A2CF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A5866" w:rsidRPr="008D4109" w14:paraId="35ECF7DD" w14:textId="77777777" w:rsidTr="006878CE">
        <w:tc>
          <w:tcPr>
            <w:tcW w:w="5675" w:type="dxa"/>
          </w:tcPr>
          <w:p w14:paraId="0BD782F2" w14:textId="4B2D9945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14:paraId="65C73F2D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F8335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EE94445" w14:textId="2F5DBD24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5A5866" w:rsidRPr="008D4109" w14:paraId="4C865F1D" w14:textId="77777777" w:rsidTr="009207BC">
        <w:tc>
          <w:tcPr>
            <w:tcW w:w="5675" w:type="dxa"/>
          </w:tcPr>
          <w:p w14:paraId="5EEDA93B" w14:textId="3A2DD616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E82355E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6376E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4C96076" w14:textId="0B7AD2D3" w:rsidR="005A5866" w:rsidRPr="008D4109" w:rsidRDefault="005A5866" w:rsidP="003D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15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09BE" w:rsidRPr="008D4109" w14:paraId="455E5240" w14:textId="77777777" w:rsidTr="009207BC">
        <w:tc>
          <w:tcPr>
            <w:tcW w:w="5675" w:type="dxa"/>
          </w:tcPr>
          <w:p w14:paraId="78734618" w14:textId="77777777" w:rsidR="003B09BE" w:rsidRPr="008D4109" w:rsidRDefault="003B09BE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550126" w14:textId="77777777" w:rsidR="003B09BE" w:rsidRPr="008D4109" w:rsidRDefault="003B09BE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A0784" w14:textId="77777777" w:rsidR="003B09BE" w:rsidRPr="008D4109" w:rsidRDefault="003B09BE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A9F1E67" w14:textId="77777777" w:rsidR="003B09BE" w:rsidRPr="008D4109" w:rsidRDefault="003B09BE" w:rsidP="003D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15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7D65" w:rsidRPr="008D4109" w14:paraId="5E227EA5" w14:textId="77777777" w:rsidTr="009207BC">
        <w:tc>
          <w:tcPr>
            <w:tcW w:w="5675" w:type="dxa"/>
          </w:tcPr>
          <w:p w14:paraId="0D4F5AF1" w14:textId="77777777" w:rsidR="00D07D65" w:rsidRPr="008D4109" w:rsidRDefault="00D07D65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6075B1" w14:textId="77777777" w:rsidR="00D07D65" w:rsidRPr="008D4109" w:rsidRDefault="00D07D65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FCC3C" w14:textId="77777777" w:rsidR="00D07D65" w:rsidRPr="008D4109" w:rsidRDefault="00D07D65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29AF7D6" w14:textId="77777777" w:rsidR="00D07D65" w:rsidRPr="008D4109" w:rsidRDefault="00D07D65" w:rsidP="003D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15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7D65" w:rsidRPr="008D4109" w14:paraId="5859E56E" w14:textId="77777777" w:rsidTr="009207BC">
        <w:tc>
          <w:tcPr>
            <w:tcW w:w="5675" w:type="dxa"/>
          </w:tcPr>
          <w:p w14:paraId="38C80904" w14:textId="77777777" w:rsidR="00D07D65" w:rsidRPr="008D4109" w:rsidRDefault="00D07D65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0E9DEA" w14:textId="77777777" w:rsidR="00D07D65" w:rsidRPr="008D4109" w:rsidRDefault="00D07D65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CD1470" w14:textId="77777777" w:rsidR="00D07D65" w:rsidRPr="008D4109" w:rsidRDefault="00D07D65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A960566" w14:textId="77777777" w:rsidR="00D07D65" w:rsidRPr="008D4109" w:rsidRDefault="00D07D65" w:rsidP="003D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15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866" w:rsidRPr="008D4109" w14:paraId="57945C9F" w14:textId="77777777" w:rsidTr="006878CE">
        <w:tc>
          <w:tcPr>
            <w:tcW w:w="5675" w:type="dxa"/>
          </w:tcPr>
          <w:p w14:paraId="59FBC9FA" w14:textId="01F6B169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ประมาณการหนี้สินสำหรับเกษียณอายุพนักงาน</w:t>
            </w:r>
          </w:p>
        </w:tc>
        <w:tc>
          <w:tcPr>
            <w:tcW w:w="990" w:type="dxa"/>
          </w:tcPr>
          <w:p w14:paraId="2B8071FC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A1952E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46E4EE3C" w14:textId="7000CAEE" w:rsidR="005A5866" w:rsidRPr="008D4109" w:rsidRDefault="005A5866" w:rsidP="003D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15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5866" w:rsidRPr="008D4109" w14:paraId="67D996EE" w14:textId="77777777" w:rsidTr="006878CE">
        <w:tc>
          <w:tcPr>
            <w:tcW w:w="5675" w:type="dxa"/>
          </w:tcPr>
          <w:p w14:paraId="2821013E" w14:textId="6975F8BC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990" w:type="dxa"/>
          </w:tcPr>
          <w:p w14:paraId="15397441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D9516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7BD6506" w14:textId="6DD420D5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  <w:tr w:rsidR="005A5866" w:rsidRPr="008D4109" w14:paraId="612F814A" w14:textId="77777777" w:rsidTr="006878CE">
        <w:tc>
          <w:tcPr>
            <w:tcW w:w="5675" w:type="dxa"/>
          </w:tcPr>
          <w:p w14:paraId="21801D0D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E7477A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DDF4D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1A5C477F" w14:textId="77777777" w:rsidR="005A5866" w:rsidRPr="008D4109" w:rsidRDefault="005A5866" w:rsidP="005A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9E2888" w:rsidRPr="008D4109" w14:paraId="611D25C6" w14:textId="77777777" w:rsidTr="006878CE">
        <w:tc>
          <w:tcPr>
            <w:tcW w:w="5675" w:type="dxa"/>
            <w:hideMark/>
          </w:tcPr>
          <w:p w14:paraId="767FEFE3" w14:textId="7DFC71BA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สัดส่วนการถือหุ้นภายใต้การควบคุมเดียวกัน</w:t>
            </w:r>
          </w:p>
        </w:tc>
        <w:tc>
          <w:tcPr>
            <w:tcW w:w="990" w:type="dxa"/>
          </w:tcPr>
          <w:p w14:paraId="2522C8E9" w14:textId="58A3F191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(%)</w:t>
            </w:r>
          </w:p>
        </w:tc>
        <w:tc>
          <w:tcPr>
            <w:tcW w:w="270" w:type="dxa"/>
          </w:tcPr>
          <w:p w14:paraId="4282466C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1AD4646B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9E2888" w:rsidRPr="008D4109" w14:paraId="6748EA18" w14:textId="77777777" w:rsidTr="006878CE">
        <w:tc>
          <w:tcPr>
            <w:tcW w:w="5675" w:type="dxa"/>
          </w:tcPr>
          <w:p w14:paraId="305D9D1D" w14:textId="52E80256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ซื้อจาก </w:t>
            </w:r>
            <w:r w:rsidRPr="008D4109">
              <w:rPr>
                <w:rFonts w:ascii="Angsana New" w:hAnsi="Angsana New"/>
                <w:sz w:val="30"/>
                <w:szCs w:val="30"/>
              </w:rPr>
              <w:t>UV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612BB8" w14:textId="29AE6E2B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34D6DE94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14:paraId="3225981A" w14:textId="5CAA545F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100</w:t>
            </w:r>
          </w:p>
        </w:tc>
      </w:tr>
      <w:tr w:rsidR="009E2888" w:rsidRPr="008D4109" w14:paraId="5618E9F1" w14:textId="77777777" w:rsidTr="006878CE">
        <w:tc>
          <w:tcPr>
            <w:tcW w:w="5675" w:type="dxa"/>
          </w:tcPr>
          <w:p w14:paraId="734993F3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BDCD6E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EF46A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14:paraId="25735F3A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9E2888" w:rsidRPr="008D4109" w14:paraId="56657E9E" w14:textId="77777777" w:rsidTr="006878CE">
        <w:tc>
          <w:tcPr>
            <w:tcW w:w="5675" w:type="dxa"/>
          </w:tcPr>
          <w:p w14:paraId="14D3B365" w14:textId="31108595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สินทรัพย์สุทธิที่ระบุได้ 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ตามสัดส่วนการถือหุ้น</w:t>
            </w:r>
          </w:p>
        </w:tc>
        <w:tc>
          <w:tcPr>
            <w:tcW w:w="990" w:type="dxa"/>
          </w:tcPr>
          <w:p w14:paraId="1895F24D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D27D3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B6D97CE" w14:textId="61E166EA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color w:val="FF0000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9E2888" w:rsidRPr="008D4109" w14:paraId="462F4774" w14:textId="77777777" w:rsidTr="006878CE">
        <w:trPr>
          <w:trHeight w:val="85"/>
        </w:trPr>
        <w:tc>
          <w:tcPr>
            <w:tcW w:w="5675" w:type="dxa"/>
          </w:tcPr>
          <w:p w14:paraId="0EB769DD" w14:textId="1F360B48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สิ่งตอบแทนในการซื้อ</w:t>
            </w:r>
          </w:p>
        </w:tc>
        <w:tc>
          <w:tcPr>
            <w:tcW w:w="990" w:type="dxa"/>
          </w:tcPr>
          <w:p w14:paraId="2D64FD6E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B3D01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5401340" w14:textId="775B8EB0" w:rsidR="009E2888" w:rsidRPr="008D4109" w:rsidRDefault="009E2888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15" w:hanging="540"/>
              <w:jc w:val="right"/>
              <w:rPr>
                <w:rFonts w:ascii="Angsana New" w:eastAsia="Times New Roman" w:hAnsi="Angsana New"/>
                <w:color w:val="FF0000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</w:tr>
      <w:tr w:rsidR="009E2888" w:rsidRPr="008D4109" w14:paraId="09DB20D0" w14:textId="77777777" w:rsidTr="006878CE">
        <w:tc>
          <w:tcPr>
            <w:tcW w:w="5675" w:type="dxa"/>
          </w:tcPr>
          <w:p w14:paraId="1ED518BD" w14:textId="0ED4B1CC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990" w:type="dxa"/>
          </w:tcPr>
          <w:p w14:paraId="7022DE34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35F0A" w14:textId="77777777" w:rsidR="009E2888" w:rsidRPr="008D4109" w:rsidRDefault="009E2888" w:rsidP="009E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7051B6B5" w14:textId="10B59B81" w:rsidR="009E2888" w:rsidRPr="008D4109" w:rsidRDefault="009E2888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15" w:hanging="540"/>
              <w:jc w:val="right"/>
              <w:rPr>
                <w:rFonts w:ascii="Angsana New" w:eastAsia="Times New Roman" w:hAnsi="Angsana New"/>
                <w:b/>
                <w:bCs/>
                <w:color w:val="FF0000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(19)</w:t>
            </w:r>
          </w:p>
        </w:tc>
      </w:tr>
    </w:tbl>
    <w:p w14:paraId="36868422" w14:textId="1E3C1AA7" w:rsidR="00F37D62" w:rsidRPr="008D4109" w:rsidRDefault="00F37D62" w:rsidP="00F37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Cs/>
          <w:sz w:val="30"/>
          <w:szCs w:val="30"/>
        </w:rPr>
      </w:pPr>
      <w:bookmarkStart w:id="7" w:name="_Hlk59694674"/>
    </w:p>
    <w:p w14:paraId="6187EB82" w14:textId="77777777" w:rsidR="00F37D62" w:rsidRPr="008D4109" w:rsidRDefault="00F37D62" w:rsidP="00F37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8D4109">
        <w:rPr>
          <w:rFonts w:ascii="Angsana New" w:hAnsi="Angsana New"/>
          <w:b/>
          <w:i/>
          <w:iCs/>
          <w:sz w:val="30"/>
          <w:szCs w:val="30"/>
          <w:cs/>
        </w:rPr>
        <w:t>ต้นทุนที่เกี่ยวข้องกับการซื้อกิจการ</w:t>
      </w:r>
    </w:p>
    <w:p w14:paraId="3662CE4B" w14:textId="77777777" w:rsidR="00F37D62" w:rsidRPr="00735969" w:rsidRDefault="00F37D62" w:rsidP="00F37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Cs/>
          <w:sz w:val="30"/>
          <w:szCs w:val="30"/>
        </w:rPr>
      </w:pPr>
    </w:p>
    <w:p w14:paraId="4FD895A9" w14:textId="7A99A942" w:rsidR="00837F1F" w:rsidRPr="008D4109" w:rsidRDefault="00837F1F" w:rsidP="00837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 xml:space="preserve">กลุ่มบริษัทมีต้นทุนที่เกี่ยวข้องกับการซื้อเป็นจำนวนเงิน </w:t>
      </w:r>
      <w:r w:rsidRPr="008D4109">
        <w:rPr>
          <w:rFonts w:ascii="Angsana New" w:hAnsi="Angsana New"/>
          <w:sz w:val="30"/>
          <w:szCs w:val="30"/>
        </w:rPr>
        <w:t xml:space="preserve">1.34 </w:t>
      </w:r>
      <w:r w:rsidRPr="008D4109">
        <w:rPr>
          <w:rFonts w:ascii="Angsana New" w:hAnsi="Angsana New"/>
          <w:sz w:val="30"/>
          <w:szCs w:val="30"/>
          <w:cs/>
        </w:rPr>
        <w:t>ล้านบาท ซึ่งเกี่ยวกับ ค่าที่ปรึกษาด้านทนายความภายนอก และต้นทุนการสอบทานธุรกิจ ซึ่งรวมอยู่ในค่าใช้จ่ายในการบริหารในงบกำไรขาดทุน</w:t>
      </w:r>
      <w:r w:rsidR="00E90BDD" w:rsidRPr="008D4109">
        <w:rPr>
          <w:rFonts w:ascii="Angsana New" w:hAnsi="Angsana New" w:hint="cs"/>
          <w:sz w:val="30"/>
          <w:szCs w:val="30"/>
          <w:cs/>
        </w:rPr>
        <w:t>รวม</w:t>
      </w:r>
      <w:r w:rsidRPr="008D4109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8D4109">
        <w:rPr>
          <w:rFonts w:ascii="Angsana New" w:hAnsi="Angsana New"/>
          <w:sz w:val="30"/>
          <w:szCs w:val="30"/>
        </w:rPr>
        <w:t>31</w:t>
      </w:r>
      <w:r w:rsidRPr="008D4109">
        <w:rPr>
          <w:rFonts w:ascii="Angsana New" w:hAnsi="Angsana New"/>
          <w:sz w:val="30"/>
          <w:szCs w:val="30"/>
          <w:cs/>
        </w:rPr>
        <w:t xml:space="preserve"> ธันวามคม </w:t>
      </w:r>
      <w:r w:rsidRPr="008D4109">
        <w:rPr>
          <w:rFonts w:ascii="Angsana New" w:hAnsi="Angsana New"/>
          <w:sz w:val="30"/>
          <w:szCs w:val="30"/>
        </w:rPr>
        <w:t xml:space="preserve">2563 </w:t>
      </w:r>
      <w:r w:rsidRPr="008D4109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4C304E44" w14:textId="77777777" w:rsidR="00AA3DFE" w:rsidRPr="008D4109" w:rsidRDefault="00AA3DFE" w:rsidP="00AA3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162C41" w14:textId="77777777" w:rsidR="00EF2D3D" w:rsidRPr="008D4109" w:rsidRDefault="00EF2D3D" w:rsidP="00EF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>ผลกระทบจากการปรับปรุงงบการเงินรวมของกลุ่มบริษัท มีดังนี้</w:t>
      </w:r>
    </w:p>
    <w:p w14:paraId="17AC7B07" w14:textId="176ECC13" w:rsidR="00EF2D3D" w:rsidRPr="008D4109" w:rsidRDefault="00EF2D3D" w:rsidP="00EF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 w:hanging="540"/>
        <w:jc w:val="both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1079"/>
        <w:gridCol w:w="270"/>
        <w:gridCol w:w="1167"/>
        <w:gridCol w:w="270"/>
        <w:gridCol w:w="1080"/>
        <w:gridCol w:w="270"/>
        <w:gridCol w:w="1168"/>
        <w:gridCol w:w="271"/>
        <w:gridCol w:w="1060"/>
      </w:tblGrid>
      <w:tr w:rsidR="005D6754" w:rsidRPr="008D4109" w14:paraId="065E8B98" w14:textId="77777777" w:rsidTr="007B520C">
        <w:trPr>
          <w:tblHeader/>
        </w:trPr>
        <w:tc>
          <w:tcPr>
            <w:tcW w:w="26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1101A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19094DF" w14:textId="221B66C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งบแสดงฐานะกา</w:t>
            </w:r>
            <w:r w:rsidR="005D2929" w:rsidRPr="008D410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เงิน </w:t>
            </w:r>
          </w:p>
          <w:p w14:paraId="22ABEEC7" w14:textId="59732CE2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ณ วันที่ </w:t>
            </w:r>
            <w:r w:rsidR="00E63609"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D2929"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E63609" w:rsidRPr="008D4109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E26F47" w:rsidRPr="008D4109">
              <w:rPr>
                <w:rFonts w:ascii="Angsana New" w:hAnsi="Angsana New"/>
                <w:b/>
                <w:bCs/>
                <w:sz w:val="24"/>
                <w:szCs w:val="24"/>
              </w:rPr>
              <w:t>563</w:t>
            </w:r>
          </w:p>
        </w:tc>
        <w:tc>
          <w:tcPr>
            <w:tcW w:w="66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F411E0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D6754" w:rsidRPr="008D4109" w14:paraId="195527CE" w14:textId="77777777" w:rsidTr="007B520C">
        <w:trPr>
          <w:tblHeader/>
        </w:trPr>
        <w:tc>
          <w:tcPr>
            <w:tcW w:w="26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DED7A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2C686B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E9788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F7FAE6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1610FC3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68D3F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588D3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หลังจัด</w:t>
            </w:r>
          </w:p>
          <w:p w14:paraId="78DEBF72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6C7B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56C19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  <w:r w:rsidRPr="008D4109">
              <w:rPr>
                <w:rFonts w:ascii="Angsana New" w:hAnsi="Angsana New"/>
                <w:sz w:val="24"/>
                <w:szCs w:val="24"/>
              </w:rPr>
              <w:br/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0C484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FAFBB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F55601D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5D6754" w:rsidRPr="008D4109" w14:paraId="1F93318B" w14:textId="77777777" w:rsidTr="007B520C">
        <w:trPr>
          <w:trHeight w:val="254"/>
          <w:tblHeader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4D98F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7B26FA" w14:textId="77777777" w:rsidR="005D6754" w:rsidRPr="008D4109" w:rsidRDefault="005D67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05483" w:rsidRPr="008D4109" w14:paraId="44BC7BEE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6A79" w14:textId="740CFB56" w:rsidR="00905483" w:rsidRPr="008D4109" w:rsidRDefault="00905483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1A102" w14:textId="765ADF8F" w:rsidR="00905483" w:rsidRPr="008D4109" w:rsidRDefault="00905483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2,572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AD012" w14:textId="77777777" w:rsidR="00905483" w:rsidRPr="008D4109" w:rsidRDefault="00905483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D369B" w14:textId="447AE85E" w:rsidR="00905483" w:rsidRPr="008D4109" w:rsidRDefault="00905483" w:rsidP="0056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99A6" w14:textId="77777777" w:rsidR="00905483" w:rsidRPr="008D4109" w:rsidRDefault="00905483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737C3" w14:textId="72CEC460" w:rsidR="00905483" w:rsidRPr="008D4109" w:rsidRDefault="00905483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2,572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33877" w14:textId="77777777" w:rsidR="00905483" w:rsidRPr="008D4109" w:rsidRDefault="00905483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9F430" w14:textId="0C775F82" w:rsidR="00905483" w:rsidRPr="008D4109" w:rsidRDefault="00905483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9AFCC" w14:textId="77777777" w:rsidR="00905483" w:rsidRPr="008D4109" w:rsidRDefault="00905483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A2790" w14:textId="540A592C" w:rsidR="00905483" w:rsidRPr="008D4109" w:rsidRDefault="00905483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2,573</w:t>
            </w:r>
          </w:p>
        </w:tc>
      </w:tr>
      <w:tr w:rsidR="00BC3967" w:rsidRPr="008D4109" w14:paraId="5BD3C30E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D6F4C" w14:textId="02A75F48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38390" w14:textId="5A501F63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AF3B2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3B8F9" w14:textId="3A308C7B" w:rsidR="00BC3967" w:rsidRPr="008D4109" w:rsidRDefault="00BC3967" w:rsidP="0056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C02F9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ACE1E" w14:textId="4302235C" w:rsidR="00BC3967" w:rsidRPr="008D4109" w:rsidRDefault="00BC3967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22F8F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778EA" w14:textId="7647132C" w:rsidR="00BC3967" w:rsidRPr="008D4109" w:rsidRDefault="00BC3967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65511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A3F85" w14:textId="3CA0CDF8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484</w:t>
            </w:r>
          </w:p>
        </w:tc>
      </w:tr>
      <w:tr w:rsidR="00BC3967" w:rsidRPr="008D4109" w14:paraId="524FC5EC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45822" w14:textId="5167EFC6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5ECBE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7E713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8AAA1" w14:textId="77777777" w:rsidR="00BC3967" w:rsidRPr="008D4109" w:rsidRDefault="00BC3967" w:rsidP="0056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6BD87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1B21F" w14:textId="77777777" w:rsidR="00BC3967" w:rsidRPr="008D4109" w:rsidRDefault="00BC3967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B0D14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18C7D" w14:textId="77777777" w:rsidR="00BC3967" w:rsidRPr="008D4109" w:rsidRDefault="00BC3967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7512E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22D47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3967" w:rsidRPr="008D4109" w14:paraId="60F4363F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568D9" w14:textId="1467542C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 xml:space="preserve">   ค้างรับแก่กิจการที่เกี่ยวข้องกัน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405C6" w14:textId="1C5DEBA5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E7EEF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84FFF" w14:textId="2AFF5545" w:rsidR="00BC3967" w:rsidRPr="008D4109" w:rsidRDefault="00BC3967" w:rsidP="0056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1B3D0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C2C06" w14:textId="11E9D0D2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1A697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0C279" w14:textId="67CAD079" w:rsidR="00BC3967" w:rsidRPr="008D4109" w:rsidRDefault="00BC3967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19113" w14:textId="77777777" w:rsidR="00BC3967" w:rsidRPr="008D4109" w:rsidRDefault="00BC3967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735B5" w14:textId="47A6B0D7" w:rsidR="00BC3967" w:rsidRPr="008D4109" w:rsidRDefault="00F04773" w:rsidP="0090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C3967" w:rsidRPr="008D4109" w14:paraId="36AC9EDA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C6C4B" w14:textId="4B31BD74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34BBF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D9157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D7DDD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572A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68B7F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26B8B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481B9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161F6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7E658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3967" w:rsidRPr="008D4109" w14:paraId="3CE9D3DE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D34E1" w14:textId="4B7DE508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 xml:space="preserve">   ค้างรับแก่กิจการที่เกี่ยวข้องกัน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284DC" w14:textId="40C1C6B4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FF1AB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70FCD" w14:textId="2076FBBB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60DC7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B711F" w14:textId="76063922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F8654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13D14" w14:textId="3C6D496D" w:rsidR="00BC3967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0E5C8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C085D" w14:textId="5367380E" w:rsidR="00BC3967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264</w:t>
            </w:r>
          </w:p>
        </w:tc>
      </w:tr>
      <w:tr w:rsidR="00BC3967" w:rsidRPr="008D4109" w14:paraId="141CE1AE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7E046" w14:textId="4078CF51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7"/>
              <w:rPr>
                <w:rFonts w:ascii="Angsana New" w:hAnsi="Angsana New"/>
                <w:sz w:val="24"/>
                <w:szCs w:val="24"/>
              </w:rPr>
            </w:pPr>
            <w:r w:rsidRPr="00735969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30D71" w14:textId="4AFE1EA1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89,858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75D40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138BE" w14:textId="69359492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985C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3B1E6" w14:textId="5628EC7A" w:rsidR="00BC3967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89</w:t>
            </w:r>
            <w:r w:rsidR="00BC3967" w:rsidRPr="008D4109">
              <w:rPr>
                <w:rFonts w:ascii="Angsana New" w:hAnsi="Angsana New"/>
                <w:sz w:val="24"/>
                <w:szCs w:val="24"/>
              </w:rPr>
              <w:t>,</w:t>
            </w:r>
            <w:r w:rsidRPr="008D4109">
              <w:rPr>
                <w:rFonts w:ascii="Angsana New" w:hAnsi="Angsana New"/>
                <w:sz w:val="24"/>
                <w:szCs w:val="24"/>
              </w:rPr>
              <w:t>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B266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4D7D6" w14:textId="08B9AF4E" w:rsidR="00BC3967" w:rsidRPr="008D4109" w:rsidRDefault="00F04773" w:rsidP="00F0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8EBFC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1E1B7" w14:textId="36D378DB" w:rsidR="00BC3967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89,858</w:t>
            </w:r>
          </w:p>
        </w:tc>
      </w:tr>
      <w:tr w:rsidR="00BC3967" w:rsidRPr="008D4109" w14:paraId="2D754B2C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0ACA1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6B55E2" w14:textId="6B40549E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93,169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9E2F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2369A3" w14:textId="6AF19858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84FBA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3797A4" w14:textId="584692EA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93,169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15F33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6DDB4D" w14:textId="0A290171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30685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D9DE55E" w14:textId="214CF810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93,185</w:t>
            </w:r>
          </w:p>
        </w:tc>
      </w:tr>
      <w:tr w:rsidR="00BC3967" w:rsidRPr="008D4109" w14:paraId="3862D6B4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1B2ED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9DCB5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4BE7A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C4D66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21E4A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0EDBA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CC12D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BB590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12376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A5104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3967" w:rsidRPr="008D4109" w:rsidDel="009358A6" w14:paraId="7F26692A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52C6D" w14:textId="136E84BD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6006D" w14:textId="125475C3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2,776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B4398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D0193" w14:textId="0B6EF49C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12" w:right="-109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238B2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5EBC5" w14:textId="30A5048F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295A6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3B3CF" w14:textId="43223312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D004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9DC54" w14:textId="08C234B8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2,983</w:t>
            </w:r>
          </w:p>
        </w:tc>
      </w:tr>
      <w:tr w:rsidR="00BC3967" w:rsidRPr="008D4109" w:rsidDel="009358A6" w14:paraId="2225FF72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D7614" w14:textId="62CE7864" w:rsidR="00BC3967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7C6FD" w14:textId="7E46D2FA" w:rsidR="00BC3967" w:rsidRPr="008D4109" w:rsidDel="009358A6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1,33</w:t>
            </w:r>
            <w:r w:rsidR="002735AA" w:rsidRPr="008D410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9BD23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9D0C3" w14:textId="5832FD76" w:rsidR="00BC3967" w:rsidRPr="008D4109" w:rsidDel="009358A6" w:rsidRDefault="002735AA" w:rsidP="0027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(207)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ABC01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B532C" w14:textId="15DFFE72" w:rsidR="00BC3967" w:rsidRPr="008D4109" w:rsidDel="009358A6" w:rsidRDefault="002735AA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1,125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28C89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63D89" w14:textId="6F348591" w:rsidR="00BC3967" w:rsidRPr="008D4109" w:rsidDel="009358A6" w:rsidRDefault="002735AA" w:rsidP="0027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37B7A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4AE77" w14:textId="614CC510" w:rsidR="00BC3967" w:rsidRPr="008D4109" w:rsidDel="009358A6" w:rsidRDefault="002735AA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1,127</w:t>
            </w:r>
          </w:p>
        </w:tc>
      </w:tr>
      <w:tr w:rsidR="00BC3967" w:rsidRPr="008D4109" w:rsidDel="009358A6" w14:paraId="5D158CE0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F1EDE" w14:textId="1F52F348" w:rsidR="00BC3967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E0422" w14:textId="3CCCCFB2" w:rsidR="00BC3967" w:rsidRPr="008D4109" w:rsidDel="009358A6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143A6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D1318" w14:textId="2F42987C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246C1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11516" w14:textId="73ECFF64" w:rsidR="00BC3967" w:rsidRPr="008D4109" w:rsidDel="009358A6" w:rsidRDefault="002735AA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29E98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B1080" w14:textId="6B7FFA67" w:rsidR="00BC3967" w:rsidRPr="008D4109" w:rsidDel="009358A6" w:rsidRDefault="002735AA" w:rsidP="0027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4E2D4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EC12B" w14:textId="2A50A8E9" w:rsidR="00BC3967" w:rsidRPr="008D4109" w:rsidDel="009358A6" w:rsidRDefault="002735AA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483</w:t>
            </w:r>
          </w:p>
        </w:tc>
      </w:tr>
      <w:tr w:rsidR="00BC3967" w:rsidRPr="008D4109" w:rsidDel="009358A6" w14:paraId="15381017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A49C4" w14:textId="511E1008" w:rsidR="00BC3967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D2257" w14:textId="35D60637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B3E92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C2E26" w14:textId="57FA3BD4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329BD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531DF" w14:textId="5948C6AA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6F54E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D7B25" w14:textId="3E7CEACE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9EAB2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D879A" w14:textId="76E4B190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4773" w:rsidRPr="008D4109" w:rsidDel="009358A6" w14:paraId="6E50739E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970D2" w14:textId="0959EC09" w:rsidR="00F04773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A0474" w14:textId="565B0F94" w:rsidR="00F04773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999A8" w14:textId="77777777" w:rsidR="00F04773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86865" w14:textId="0364DA9C" w:rsidR="00F04773" w:rsidRPr="008D4109" w:rsidRDefault="0020322F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C488" w14:textId="77777777" w:rsidR="00F04773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56713" w14:textId="24D514EC" w:rsidR="00F04773" w:rsidRPr="008D4109" w:rsidRDefault="002735AA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43A7" w14:textId="77777777" w:rsidR="00F04773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5255" w14:textId="27B6339C" w:rsidR="00F04773" w:rsidRPr="008D4109" w:rsidRDefault="002735AA" w:rsidP="0027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359AD" w14:textId="77777777" w:rsidR="00F04773" w:rsidRPr="008D4109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410AB" w14:textId="5018E660" w:rsidR="00F04773" w:rsidRPr="008D4109" w:rsidRDefault="002735AA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220</w:t>
            </w:r>
          </w:p>
        </w:tc>
      </w:tr>
      <w:tr w:rsidR="00BC3967" w:rsidRPr="008D4109" w:rsidDel="009358A6" w14:paraId="11960D54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E0079" w14:textId="530B32CA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F4EBB0" w14:textId="624556A2" w:rsidR="00BC3967" w:rsidRPr="008D4109" w:rsidDel="009358A6" w:rsidRDefault="00F04773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56,24</w:t>
            </w:r>
            <w:r w:rsidR="002735AA" w:rsidRPr="008D4109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28E95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4ED8D" w14:textId="79D162A8" w:rsidR="00BC3967" w:rsidRPr="008D4109" w:rsidDel="009358A6" w:rsidRDefault="002735AA" w:rsidP="0027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A2B24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5D3A7" w14:textId="335A2D40" w:rsidR="00BC3967" w:rsidRPr="008D4109" w:rsidDel="009358A6" w:rsidRDefault="002735AA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56,240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583C2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C9E5D" w14:textId="74698880" w:rsidR="00BC3967" w:rsidRPr="008D4109" w:rsidDel="009358A6" w:rsidRDefault="002735AA" w:rsidP="0027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43D69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44C713" w14:textId="263F9094" w:rsidR="00BC3967" w:rsidRPr="008D4109" w:rsidDel="009358A6" w:rsidRDefault="002735AA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56,240</w:t>
            </w:r>
          </w:p>
        </w:tc>
      </w:tr>
      <w:tr w:rsidR="00BC3967" w:rsidRPr="008D4109" w:rsidDel="009358A6" w14:paraId="505631A8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2B473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16FB9" w14:textId="01C187A7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61,049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80524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CA1683" w14:textId="787DC48B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E70A9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C4F1C4" w14:textId="6D616645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61,049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B509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CE306" w14:textId="5D42C244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4554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693F0" w14:textId="1E26639D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61,053</w:t>
            </w:r>
          </w:p>
        </w:tc>
      </w:tr>
      <w:tr w:rsidR="00BC3967" w:rsidRPr="008D4109" w:rsidDel="009358A6" w14:paraId="07E8A145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E136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B8CA9" w14:textId="77777777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02A81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B5B0C" w14:textId="77777777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0C070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363CC" w14:textId="77777777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88484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09C02" w14:textId="77777777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F3AF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A5D42" w14:textId="77777777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3967" w:rsidRPr="008D4109" w:rsidDel="009358A6" w14:paraId="7C3BAA84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83F3" w14:textId="48BD0721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ส่วนของผู้ถือหุ้นของบริษัทใหญ่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5B75F" w14:textId="1958695E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32,249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8BD43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18696" w14:textId="38BD0F92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FAC3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4F59C" w14:textId="743ACFAA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32,249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F5BBC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EABA" w14:textId="6CEC64F0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FBA96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5DE3D" w14:textId="79A01A77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32,249</w:t>
            </w:r>
          </w:p>
        </w:tc>
      </w:tr>
      <w:tr w:rsidR="00BC3967" w:rsidRPr="008D4109" w:rsidDel="009358A6" w14:paraId="622DB66D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97A6C" w14:textId="768EE960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ส่วนของผู้ถือหุ้นเดิมก่อนปรับ</w:t>
            </w:r>
            <w:r w:rsidRPr="008D4109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8D4109">
              <w:rPr>
                <w:rFonts w:asciiTheme="majorBidi" w:hAnsiTheme="majorBidi" w:cstheme="majorBidi"/>
                <w:sz w:val="24"/>
                <w:szCs w:val="24"/>
                <w:cs/>
              </w:rPr>
              <w:t>โครงสร้างธุรกิจ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84301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  <w:p w14:paraId="3EAA4D70" w14:textId="4BCF6A9C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9911D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9B611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09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3AF0CDB1" w14:textId="140A8A63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FD611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BB1D7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  <w:p w14:paraId="5194310D" w14:textId="49325594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AA89F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79111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</w:p>
          <w:p w14:paraId="2893C0FE" w14:textId="4DF4F412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F92F6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42789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3895B42B" w14:textId="56AD9A2B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12</w:t>
            </w:r>
          </w:p>
        </w:tc>
      </w:tr>
      <w:tr w:rsidR="00BC3967" w:rsidRPr="008D4109" w:rsidDel="009358A6" w14:paraId="44BD08E9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C6784" w14:textId="74F16D5F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BE65A" w14:textId="0036218A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(129)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0FBC3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7456D" w14:textId="7113FD91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F3B6A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F74306" w14:textId="36A60E8D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(129)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31E22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80033" w14:textId="68CF23EB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C9C69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959F6" w14:textId="53996BEA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(129)</w:t>
            </w:r>
          </w:p>
        </w:tc>
      </w:tr>
      <w:tr w:rsidR="00BC3967" w:rsidRPr="008D4109" w:rsidDel="009358A6" w14:paraId="5F75F9B2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F3773" w14:textId="4C249E39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F1BDC" w14:textId="69C6287D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32,120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7BC0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42A67" w14:textId="7F8E193C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B727F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42F65" w14:textId="386790A5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32,120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AE8D5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2F8E0" w14:textId="63F26D8F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28217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58897" w14:textId="333E359C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32,132</w:t>
            </w:r>
          </w:p>
        </w:tc>
      </w:tr>
      <w:tr w:rsidR="00BC3967" w:rsidRPr="008D4109" w14:paraId="5930BF9F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EB3A4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BE7398" w14:textId="720D33EE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93,169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55FF8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41F6717" w14:textId="096B02AB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2A776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9F25FE" w14:textId="7824CEA6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93,169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17017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61500" w14:textId="5923BB90" w:rsidR="00BC3967" w:rsidRPr="008D4109" w:rsidDel="009358A6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0512D" w14:textId="77777777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4723AF" w14:textId="7B162D9E" w:rsidR="00BC3967" w:rsidRPr="008D4109" w:rsidRDefault="00BC3967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93,185</w:t>
            </w:r>
          </w:p>
        </w:tc>
      </w:tr>
      <w:tr w:rsidR="00482F69" w:rsidRPr="008D4109" w14:paraId="5BBD515D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83A15" w14:textId="77777777" w:rsidR="00482F69" w:rsidRPr="008D4109" w:rsidRDefault="00482F69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91E47" w14:textId="77777777" w:rsidR="00482F69" w:rsidRPr="008D4109" w:rsidRDefault="00482F69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844E" w14:textId="77777777" w:rsidR="00482F69" w:rsidRPr="008D4109" w:rsidRDefault="00482F69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F5723" w14:textId="77777777" w:rsidR="00482F69" w:rsidRPr="008D4109" w:rsidRDefault="00482F69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EB965" w14:textId="77777777" w:rsidR="00482F69" w:rsidRPr="008D4109" w:rsidRDefault="00482F69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B61A3" w14:textId="77777777" w:rsidR="00482F69" w:rsidRPr="008D4109" w:rsidRDefault="00482F69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D6D20" w14:textId="77777777" w:rsidR="00482F69" w:rsidRPr="008D4109" w:rsidRDefault="00482F69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E04655" w14:textId="77777777" w:rsidR="00482F69" w:rsidRPr="008D4109" w:rsidRDefault="00482F69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FF52" w14:textId="77777777" w:rsidR="00482F69" w:rsidRPr="008D4109" w:rsidRDefault="00482F69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DE1D3" w14:textId="77777777" w:rsidR="00482F69" w:rsidRPr="008D4109" w:rsidRDefault="00482F69" w:rsidP="00BC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80A3A" w:rsidRPr="008D4109" w14:paraId="741D52B9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12D6E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</w:t>
            </w:r>
          </w:p>
          <w:p w14:paraId="1FB89EEB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C938830" w14:textId="08B55B91" w:rsidR="00280A3A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วันที่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C5F80" w14:textId="5C3B2B68" w:rsidR="00280A3A" w:rsidRPr="008D4109" w:rsidRDefault="00280A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85E9C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2477D" w14:textId="5B4E0C4F" w:rsidR="00280A3A" w:rsidRPr="008D4109" w:rsidRDefault="00280A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D3E74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1E340" w14:textId="77A04A44" w:rsidR="00280A3A" w:rsidRPr="008D4109" w:rsidRDefault="00280A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7D26F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0D167" w14:textId="77F47102" w:rsidR="00280A3A" w:rsidRPr="008D4109" w:rsidRDefault="00280A3A" w:rsidP="00BD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E379C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81152" w14:textId="3C6E8BC2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2F69" w:rsidRPr="008D4109" w14:paraId="183B00A3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995A5" w14:textId="38DEA15C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รายได้จากการขายอสังหาริมทรัพย์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EB5AE" w14:textId="4FE1170B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3,546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CBAA3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0E4AB" w14:textId="093DEBEC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14BB7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26BEC" w14:textId="279077EE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3,5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2F84D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C8B53" w14:textId="6C55ABF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9B176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9F28D" w14:textId="2DB32003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3,5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90</w:t>
            </w:r>
          </w:p>
        </w:tc>
      </w:tr>
      <w:tr w:rsidR="00482F69" w:rsidRPr="008D4109" w14:paraId="5F714ADF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B7E8B" w14:textId="6F08032A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ค่าการจัดการ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24D60" w14:textId="2819DD4D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F1C29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84B41" w14:textId="6DABDE81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DED9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0E355" w14:textId="08964039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DE5B6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2293" w14:textId="5FCE0AAE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548BB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3F3EB" w14:textId="6328C2E5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179</w:t>
            </w:r>
          </w:p>
        </w:tc>
      </w:tr>
      <w:tr w:rsidR="00482F69" w:rsidRPr="008D4109" w14:paraId="7C568376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0C41C8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ต้นทุนขายอสังหาริมทรัพย์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4770F" w14:textId="5F895280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(2,423)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7FC0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9A19F" w14:textId="5E831CB9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256F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ADC01" w14:textId="31E233D6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(2,4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8D4109">
              <w:rPr>
                <w:rFonts w:ascii="Angsana New" w:hAnsi="Angsana New"/>
                <w:sz w:val="24"/>
                <w:szCs w:val="24"/>
              </w:rPr>
              <w:t>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6F38B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A0BE4" w14:textId="18E00283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6EEFC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B2C7C" w14:textId="5A52E9EC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(2,4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8D4109">
              <w:rPr>
                <w:rFonts w:ascii="Angsana New" w:hAnsi="Angsana New"/>
                <w:sz w:val="24"/>
                <w:szCs w:val="24"/>
              </w:rPr>
              <w:t>7)</w:t>
            </w:r>
          </w:p>
        </w:tc>
      </w:tr>
      <w:tr w:rsidR="00482F69" w:rsidRPr="008D4109" w14:paraId="1C55B1C5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235FF" w14:textId="089E6E5A" w:rsidR="00482F69" w:rsidRPr="0073596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</w:rPr>
            </w:pPr>
            <w:r w:rsidRPr="00735969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ค่าการจัดการ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E4AA9" w14:textId="787513A4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2F2C3" w14:textId="77777777" w:rsidR="00482F69" w:rsidRPr="008D4109" w:rsidDel="00C25AE7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7F39D" w14:textId="495C40B6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A089" w14:textId="77777777" w:rsidR="00482F69" w:rsidRPr="008D4109" w:rsidDel="00C25AE7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05AB9" w14:textId="41E90598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53276" w14:textId="77777777" w:rsidR="00482F69" w:rsidRPr="008D4109" w:rsidDel="00C25AE7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DCF1A" w14:textId="08D4A01A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F0A8F" w14:textId="77777777" w:rsidR="00482F69" w:rsidRPr="008D4109" w:rsidDel="00C25AE7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50249" w14:textId="71AAA053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(92)</w:t>
            </w:r>
          </w:p>
        </w:tc>
      </w:tr>
      <w:tr w:rsidR="00482F69" w:rsidRPr="008D4109" w14:paraId="440D5FEB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9180CD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6EEB8" w14:textId="4DFB413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(674)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0F62A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0839F" w14:textId="732B5DEE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646DA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8D5BD" w14:textId="45922D10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(674)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C8482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448B2" w14:textId="2E9715E4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5837F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266C4" w14:textId="0ADB7AD9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(67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8D410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82F69" w:rsidRPr="008D4109" w14:paraId="39969821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D2063" w14:textId="77777777" w:rsidR="00482F69" w:rsidRPr="0073596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4" w:right="-199" w:hanging="74"/>
              <w:rPr>
                <w:rFonts w:ascii="Angsana New" w:hAnsi="Angsana New"/>
                <w:sz w:val="24"/>
                <w:szCs w:val="24"/>
                <w:cs/>
              </w:rPr>
            </w:pPr>
            <w:r w:rsidRPr="00735969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903786" w14:textId="26985553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(227)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F0D6A" w14:textId="77777777" w:rsidR="00482F69" w:rsidRPr="008D4109" w:rsidDel="00310D1D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25294" w14:textId="08189A45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6E504" w14:textId="77777777" w:rsidR="00482F69" w:rsidRPr="008D4109" w:rsidDel="00310D1D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C777C" w14:textId="4D13B991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(227)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0B041" w14:textId="77777777" w:rsidR="00482F69" w:rsidRPr="008D4109" w:rsidDel="00310D1D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469024" w14:textId="40102180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4AFD0" w14:textId="77777777" w:rsidR="00482F69" w:rsidRPr="008D4109" w:rsidDel="00310D1D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9866C" w14:textId="52DCDCCE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(227)</w:t>
            </w:r>
          </w:p>
        </w:tc>
      </w:tr>
      <w:tr w:rsidR="00482F69" w:rsidRPr="008D4109" w14:paraId="257D2203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6FAFC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E77CF2" w14:textId="4F86ABB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1433B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6CF6D0" w14:textId="32E2EDC8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5753C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AF594F" w14:textId="6A84FEBD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15BA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50834F1" w14:textId="67E7D2A0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007A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F33D23" w14:textId="388F0FC8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308</w:t>
            </w:r>
          </w:p>
        </w:tc>
      </w:tr>
      <w:tr w:rsidR="00482F69" w:rsidRPr="008D4109" w14:paraId="339658F8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8AF88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2CEC5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337A8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AE493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FAC40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FECB6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8FDAC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89D8E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123E8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B5485" w14:textId="77777777" w:rsidR="00482F69" w:rsidRPr="008D4109" w:rsidRDefault="00482F69" w:rsidP="0048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2F69" w:rsidRPr="008D4109" w14:paraId="7F263DCF" w14:textId="77777777" w:rsidTr="007B520C">
        <w:trPr>
          <w:tblHeader/>
        </w:trPr>
        <w:tc>
          <w:tcPr>
            <w:tcW w:w="26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E2CAF" w14:textId="77777777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</w:t>
            </w:r>
          </w:p>
          <w:p w14:paraId="5D54E7ED" w14:textId="77777777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D524B56" w14:textId="77777777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วันที่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6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0ECB8" w14:textId="32690D39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82F69" w:rsidRPr="008D4109" w14:paraId="7131BFC9" w14:textId="77777777" w:rsidTr="007B520C">
        <w:trPr>
          <w:tblHeader/>
        </w:trPr>
        <w:tc>
          <w:tcPr>
            <w:tcW w:w="26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E2ED9" w14:textId="77777777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83664" w14:textId="0A7F5A48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6208" w14:textId="77777777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B6818" w14:textId="1A38A785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54760" w14:textId="77777777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D574" w14:textId="70B63C6A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DAB12" w14:textId="77777777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8828B" w14:textId="731E6930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E066" w14:textId="77777777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9DFC" w14:textId="032D1229" w:rsidR="00482F69" w:rsidRPr="008D4109" w:rsidRDefault="00482F69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80A3A" w:rsidRPr="008D4109" w14:paraId="26738467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F5486" w14:textId="31151745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="007012F8"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เบ็ดเสร็จรวม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A7298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B09DB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61232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4B08D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5E764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BCD2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AA7CC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3F8FA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36DAD" w14:textId="77777777" w:rsidR="00280A3A" w:rsidRPr="008D410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0E05" w:rsidRPr="008D4109" w14:paraId="575FB49E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B353E" w14:textId="77777777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264C7D" w14:textId="60BF36DB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11D65" w14:textId="77777777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E17831" w14:textId="559E5B6C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CDB18" w14:textId="77777777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FE2C1E" w14:textId="5AB56053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F533D" w14:textId="77777777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592AEC" w14:textId="79401D73" w:rsidR="00440E05" w:rsidRPr="008D4109" w:rsidRDefault="00440E05" w:rsidP="00BD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05875" w14:textId="77777777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DE473C" w14:textId="518CA55F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310</w:t>
            </w:r>
          </w:p>
        </w:tc>
      </w:tr>
      <w:tr w:rsidR="00440E05" w:rsidRPr="008D4109" w14:paraId="56437A0E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0F9DA" w14:textId="1EA70E33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9DDB9C" w14:textId="4C14D0E2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EF174" w14:textId="77777777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819355" w14:textId="37261899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DF374" w14:textId="77777777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717F3C" w14:textId="7B3D35E7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AEF52" w14:textId="77777777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2C046B" w14:textId="2BB6C13C" w:rsidR="00440E05" w:rsidRPr="008D4109" w:rsidRDefault="00440E05" w:rsidP="00BD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2385E" w14:textId="77777777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292A2A" w14:textId="1BB10242" w:rsidR="00440E05" w:rsidRPr="008D4109" w:rsidRDefault="00440E05" w:rsidP="004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310</w:t>
            </w:r>
          </w:p>
        </w:tc>
      </w:tr>
      <w:tr w:rsidR="00280A3A" w:rsidRPr="008D4109" w14:paraId="72657D2F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E467F" w14:textId="77777777" w:rsidR="00280A3A" w:rsidRPr="0073596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3670E" w14:textId="77777777" w:rsidR="00280A3A" w:rsidRPr="0073596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53BB" w14:textId="77777777" w:rsidR="00280A3A" w:rsidRPr="0073596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A305B" w14:textId="77777777" w:rsidR="00280A3A" w:rsidRPr="0073596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E03FA" w14:textId="77777777" w:rsidR="00280A3A" w:rsidRPr="0073596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B5D78" w14:textId="77777777" w:rsidR="00280A3A" w:rsidRPr="0073596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DA1A7" w14:textId="77777777" w:rsidR="00280A3A" w:rsidRPr="0073596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F7470" w14:textId="77777777" w:rsidR="00280A3A" w:rsidRPr="0073596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2AE53" w14:textId="77777777" w:rsidR="00280A3A" w:rsidRPr="0073596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6847C" w14:textId="77777777" w:rsidR="00280A3A" w:rsidRPr="00735969" w:rsidRDefault="00280A3A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5C" w:rsidRPr="008D4109" w14:paraId="2806BAAF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A4E88" w14:textId="77777777" w:rsidR="0069505C" w:rsidRPr="008D4109" w:rsidRDefault="0069505C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3B07E" w14:textId="77777777" w:rsidR="0069505C" w:rsidRPr="008D4109" w:rsidRDefault="0069505C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699A2" w14:textId="77777777" w:rsidR="0069505C" w:rsidRPr="008D4109" w:rsidRDefault="0069505C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096BF" w14:textId="77777777" w:rsidR="0069505C" w:rsidRPr="008D4109" w:rsidRDefault="0069505C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3EE63" w14:textId="77777777" w:rsidR="0069505C" w:rsidRPr="008D4109" w:rsidRDefault="0069505C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D0D01" w14:textId="77777777" w:rsidR="0069505C" w:rsidRPr="008D4109" w:rsidRDefault="0069505C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AC51" w14:textId="77777777" w:rsidR="0069505C" w:rsidRPr="008D4109" w:rsidRDefault="0069505C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767CE" w14:textId="77777777" w:rsidR="0069505C" w:rsidRPr="008D4109" w:rsidRDefault="0069505C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63581" w14:textId="77777777" w:rsidR="0069505C" w:rsidRPr="008D4109" w:rsidRDefault="0069505C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F96BD" w14:textId="77777777" w:rsidR="0069505C" w:rsidRPr="008D4109" w:rsidRDefault="0069505C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4D0F" w:rsidRPr="008D4109" w14:paraId="697DB8C6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01946" w14:textId="77777777" w:rsidR="00E64D0F" w:rsidRPr="008D4109" w:rsidRDefault="00E64D0F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65736" w14:textId="77777777" w:rsidR="00E64D0F" w:rsidRPr="008D4109" w:rsidRDefault="00E64D0F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CA914" w14:textId="77777777" w:rsidR="00E64D0F" w:rsidRPr="008D4109" w:rsidRDefault="00E64D0F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F44C6" w14:textId="77777777" w:rsidR="00E64D0F" w:rsidRPr="008D4109" w:rsidRDefault="00E64D0F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E37F9" w14:textId="77777777" w:rsidR="00E64D0F" w:rsidRPr="008D4109" w:rsidRDefault="00E64D0F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60F58" w14:textId="77777777" w:rsidR="00E64D0F" w:rsidRPr="008D4109" w:rsidRDefault="00E64D0F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76C2D" w14:textId="77777777" w:rsidR="00E64D0F" w:rsidRPr="008D4109" w:rsidRDefault="00E64D0F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DBF96" w14:textId="77777777" w:rsidR="00E64D0F" w:rsidRPr="008D4109" w:rsidRDefault="00E64D0F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B8AAD" w14:textId="77777777" w:rsidR="00E64D0F" w:rsidRPr="008D4109" w:rsidRDefault="00E64D0F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3D6A2" w14:textId="77777777" w:rsidR="00E64D0F" w:rsidRPr="008D4109" w:rsidRDefault="00E64D0F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2F48AEA" w14:textId="77777777" w:rsidR="007B520C" w:rsidRDefault="007B520C"/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1079"/>
        <w:gridCol w:w="270"/>
        <w:gridCol w:w="1167"/>
        <w:gridCol w:w="270"/>
        <w:gridCol w:w="1080"/>
        <w:gridCol w:w="270"/>
        <w:gridCol w:w="1168"/>
        <w:gridCol w:w="271"/>
        <w:gridCol w:w="1060"/>
        <w:gridCol w:w="18"/>
      </w:tblGrid>
      <w:tr w:rsidR="001D7170" w:rsidRPr="008D4109" w14:paraId="6CE3FD9A" w14:textId="77777777" w:rsidTr="007B520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77ACD" w14:textId="77777777" w:rsidR="001D7170" w:rsidRPr="008D4109" w:rsidRDefault="001D7170" w:rsidP="0028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8C896" w14:textId="2957E876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7170" w:rsidRPr="008D4109" w14:paraId="6A53A6FF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A9845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งบกระแสเงินสด</w:t>
            </w:r>
          </w:p>
          <w:p w14:paraId="3DC09A0F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</w:p>
          <w:p w14:paraId="78AAF6A0" w14:textId="20E30931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   </w:t>
            </w: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8CB86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C462F7" w14:textId="759188C4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58DE5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522C6" w14:textId="7CE4CB7D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9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5F6555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9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3F1872C" w14:textId="1513E9BD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B7BEC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A2224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7FAA90A" w14:textId="16BF4F83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หลังจัด</w:t>
            </w:r>
          </w:p>
          <w:p w14:paraId="262DFDE1" w14:textId="2633B302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15EDA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612C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150C14B" w14:textId="50DC98D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  <w:r w:rsidRPr="008D4109">
              <w:rPr>
                <w:rFonts w:ascii="Angsana New" w:hAnsi="Angsana New"/>
                <w:sz w:val="24"/>
                <w:szCs w:val="24"/>
              </w:rPr>
              <w:br/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0388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6259C" w14:textId="6FFCB27E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C587FFD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4D85578" w14:textId="331D8CF1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1D7170" w:rsidRPr="008D4109" w14:paraId="28B1D481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E6435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01E92" w14:textId="3F2D78A4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4109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8D410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8D4109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D7170" w:rsidRPr="008D4109" w14:paraId="459A6C0A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8E64D" w14:textId="4DA183CD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กระแสเงินสดสุทธิใช้ไปใน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br/>
              <w:t>กิจกรรมดำเนินงาน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A3D78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70F81FBD" w14:textId="6324F0F2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(3,588)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69AF4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C5147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1ED3883D" w14:textId="7406D0B4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E60E8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18745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0C786878" w14:textId="382F41E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(3,588)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C8250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FFA9C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4C2FEBD0" w14:textId="023DF54A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65F9B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7B75B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093EB460" w14:textId="4341DCA0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(3,589)</w:t>
            </w:r>
          </w:p>
        </w:tc>
      </w:tr>
      <w:tr w:rsidR="001D7170" w:rsidRPr="008D4109" w14:paraId="1FE0F8EE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A6CA4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 xml:space="preserve">กระแสเงินสดสุทธิได้มาจาก </w:t>
            </w:r>
            <w:r w:rsidRPr="008D4109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ใช้ไปใน</w:t>
            </w:r>
            <w:r w:rsidRPr="008D4109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 xml:space="preserve"> กิจกรรมลงทุน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016FB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2A66878D" w14:textId="63E2B221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(583)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AFA00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4B864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35059A4F" w14:textId="7482ADDD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D870A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1431B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43326944" w14:textId="63785B9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(583)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3F59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58E0E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31743DE2" w14:textId="4DD77E96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C704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3F30B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0EBDBBF9" w14:textId="29CB5EE8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(582)</w:t>
            </w:r>
          </w:p>
        </w:tc>
      </w:tr>
      <w:tr w:rsidR="001D7170" w:rsidRPr="008D4109" w14:paraId="5F5F4949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A8227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 xml:space="preserve">กระแสเงินสดสุทธิได้มาจาก </w:t>
            </w:r>
          </w:p>
          <w:p w14:paraId="521FD4C7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 xml:space="preserve"> กิจกรรมจัดหาเงิน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5DFC2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2A32C27E" w14:textId="2C553DA6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C1A56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458E91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006B48C9" w14:textId="237B3F59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FE18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27010B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15C7A59B" w14:textId="2DDC834B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8E3D8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2B52A2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66B99DF6" w14:textId="230DC96D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DC94F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5D764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3250C340" w14:textId="07D12325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2,999</w:t>
            </w:r>
          </w:p>
        </w:tc>
      </w:tr>
      <w:tr w:rsidR="001D7170" w:rsidRPr="008D4109" w14:paraId="71E9C9B6" w14:textId="77777777" w:rsidTr="007B520C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B69F5" w14:textId="30A00E25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เงินสดและรายการทียบเท่าเงินสดลดลงสุทธิ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ADCBE9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06CC02F" w14:textId="01BE8259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(1,172)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59F4B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2548C6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738CE060" w14:textId="6465C54B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8C4CC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8376E6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FF2C51C" w14:textId="049B4BD4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(1,172)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0BEE0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49875D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927934F" w14:textId="69DAD97E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B01F5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E8D683" w14:textId="77777777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E97000D" w14:textId="54B8C009" w:rsidR="001D7170" w:rsidRPr="008D4109" w:rsidRDefault="001D7170" w:rsidP="001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(1,172)</w:t>
            </w:r>
          </w:p>
        </w:tc>
      </w:tr>
      <w:bookmarkEnd w:id="7"/>
    </w:tbl>
    <w:p w14:paraId="340B691A" w14:textId="071DB547" w:rsidR="00413C5C" w:rsidRPr="008D4109" w:rsidRDefault="0041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22EB3064" w14:textId="001801D8" w:rsidR="005B4060" w:rsidRPr="008D4109" w:rsidRDefault="005B4060" w:rsidP="0056019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8D4109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3AC2F51" w14:textId="77777777" w:rsidR="00C8500E" w:rsidRPr="00735969" w:rsidRDefault="00C8500E" w:rsidP="00C8500E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F9FF8BC" w14:textId="062C653B" w:rsidR="004B300E" w:rsidRPr="008D4109" w:rsidRDefault="004B300E" w:rsidP="0047550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56232" w:rsidRPr="008D4109">
        <w:rPr>
          <w:rFonts w:ascii="Angsana New" w:hAnsi="Angsana New"/>
          <w:sz w:val="30"/>
          <w:szCs w:val="30"/>
          <w:cs/>
        </w:rPr>
        <w:t>บริษัทร่วม</w:t>
      </w:r>
      <w:r w:rsidR="00F67987" w:rsidRPr="008D4109">
        <w:rPr>
          <w:rFonts w:ascii="Angsana New" w:hAnsi="Angsana New"/>
          <w:sz w:val="30"/>
          <w:szCs w:val="30"/>
          <w:cs/>
        </w:rPr>
        <w:t xml:space="preserve"> </w:t>
      </w:r>
      <w:r w:rsidR="00C56232" w:rsidRPr="008D4109">
        <w:rPr>
          <w:rFonts w:ascii="Angsana New" w:hAnsi="Angsana New"/>
          <w:sz w:val="30"/>
          <w:szCs w:val="30"/>
          <w:cs/>
        </w:rPr>
        <w:t>การร่วมค้า และ</w:t>
      </w:r>
      <w:r w:rsidRPr="008D4109">
        <w:rPr>
          <w:rFonts w:ascii="Angsana New" w:hAnsi="Angsana New"/>
          <w:sz w:val="30"/>
          <w:szCs w:val="30"/>
          <w:cs/>
        </w:rPr>
        <w:t>บริษัทย่อยได้เปิดเผยในหมายเหตุข้อ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8</w:t>
      </w:r>
      <w:r w:rsidRPr="008D4109">
        <w:rPr>
          <w:rFonts w:ascii="Angsana New" w:hAnsi="Angsana New"/>
          <w:sz w:val="30"/>
          <w:szCs w:val="30"/>
          <w:cs/>
        </w:rPr>
        <w:t xml:space="preserve"> และ </w:t>
      </w:r>
      <w:r w:rsidR="008556AE" w:rsidRPr="008D4109">
        <w:rPr>
          <w:rFonts w:ascii="Angsana New" w:hAnsi="Angsana New"/>
          <w:sz w:val="30"/>
          <w:szCs w:val="30"/>
        </w:rPr>
        <w:t>9</w:t>
      </w:r>
    </w:p>
    <w:p w14:paraId="67163AFB" w14:textId="77777777" w:rsidR="000B3F90" w:rsidRPr="00735969" w:rsidRDefault="000B3F90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bCs/>
          <w:sz w:val="30"/>
          <w:szCs w:val="30"/>
        </w:rPr>
      </w:pPr>
    </w:p>
    <w:p w14:paraId="4EF7CD51" w14:textId="55DDA82A" w:rsidR="00C8500E" w:rsidRPr="008D4109" w:rsidRDefault="00C8500E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8D4109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</w:t>
      </w:r>
      <w:r w:rsidR="001E0FFB" w:rsidRPr="008D4109">
        <w:rPr>
          <w:rFonts w:ascii="Angsana New" w:hAnsi="Angsana New"/>
          <w:b/>
          <w:sz w:val="30"/>
          <w:szCs w:val="30"/>
          <w:cs/>
        </w:rPr>
        <w:t>อกิจการที่เกี่ยวข้องกันสำหรับ</w:t>
      </w:r>
      <w:r w:rsidR="00E26169" w:rsidRPr="008D4109">
        <w:rPr>
          <w:rFonts w:ascii="Angsana New" w:hAnsi="Angsana New"/>
          <w:b/>
          <w:sz w:val="30"/>
          <w:szCs w:val="30"/>
          <w:cs/>
        </w:rPr>
        <w:t>งวดสามเดือน</w:t>
      </w:r>
      <w:r w:rsidR="00645AF5" w:rsidRPr="008D4109">
        <w:rPr>
          <w:rFonts w:ascii="Angsana New" w:hAnsi="Angsana New"/>
          <w:b/>
          <w:sz w:val="30"/>
          <w:szCs w:val="30"/>
          <w:cs/>
        </w:rPr>
        <w:t>สิ้นสุด</w:t>
      </w:r>
      <w:r w:rsidR="00E26169" w:rsidRPr="008D4109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CD13FA" w:rsidRPr="008D4109">
        <w:rPr>
          <w:rFonts w:ascii="Angsana New" w:hAnsi="Angsana New"/>
          <w:bCs/>
          <w:sz w:val="30"/>
          <w:szCs w:val="30"/>
        </w:rPr>
        <w:t>31</w:t>
      </w:r>
      <w:r w:rsidR="00BC66F9" w:rsidRPr="008D4109">
        <w:rPr>
          <w:rFonts w:ascii="Angsana New" w:hAnsi="Angsana New"/>
          <w:b/>
          <w:sz w:val="30"/>
          <w:szCs w:val="30"/>
          <w:cs/>
        </w:rPr>
        <w:t xml:space="preserve"> ธันวาคม</w:t>
      </w:r>
      <w:r w:rsidR="00645AF5" w:rsidRPr="008D4109">
        <w:rPr>
          <w:rFonts w:ascii="Angsana New" w:hAnsi="Angsana New"/>
          <w:b/>
          <w:sz w:val="30"/>
          <w:szCs w:val="30"/>
          <w:cs/>
        </w:rPr>
        <w:t xml:space="preserve"> </w:t>
      </w:r>
      <w:r w:rsidRPr="008D4109">
        <w:rPr>
          <w:rFonts w:ascii="Angsana New" w:hAnsi="Angsana New"/>
          <w:b/>
          <w:sz w:val="30"/>
          <w:szCs w:val="30"/>
          <w:cs/>
        </w:rPr>
        <w:t xml:space="preserve">สรุปได้ดังนี้ </w:t>
      </w:r>
    </w:p>
    <w:p w14:paraId="7D389541" w14:textId="16C43FFB" w:rsidR="00CD13FA" w:rsidRPr="008D4109" w:rsidRDefault="00CD13FA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46" w:type="dxa"/>
        <w:tblInd w:w="477" w:type="dxa"/>
        <w:tblLook w:val="04A0" w:firstRow="1" w:lastRow="0" w:firstColumn="1" w:lastColumn="0" w:noHBand="0" w:noVBand="1"/>
      </w:tblPr>
      <w:tblGrid>
        <w:gridCol w:w="3798"/>
        <w:gridCol w:w="1170"/>
        <w:gridCol w:w="270"/>
        <w:gridCol w:w="1350"/>
        <w:gridCol w:w="270"/>
        <w:gridCol w:w="1143"/>
        <w:gridCol w:w="270"/>
        <w:gridCol w:w="1175"/>
      </w:tblGrid>
      <w:tr w:rsidR="00CD13FA" w:rsidRPr="008D4109" w14:paraId="530D83E3" w14:textId="77777777" w:rsidTr="00F202EF">
        <w:trPr>
          <w:tblHeader/>
        </w:trPr>
        <w:tc>
          <w:tcPr>
            <w:tcW w:w="3798" w:type="dxa"/>
            <w:shd w:val="clear" w:color="auto" w:fill="auto"/>
          </w:tcPr>
          <w:p w14:paraId="3789B035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839A511" w14:textId="77777777" w:rsidR="00CD13FA" w:rsidRPr="008D4109" w:rsidRDefault="00CD13FA" w:rsidP="00471B4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67E566B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8" w:type="dxa"/>
            <w:gridSpan w:val="3"/>
            <w:shd w:val="clear" w:color="auto" w:fill="auto"/>
          </w:tcPr>
          <w:p w14:paraId="07C6072A" w14:textId="77777777" w:rsidR="00CD13FA" w:rsidRPr="008D4109" w:rsidRDefault="00CD13FA" w:rsidP="00471B4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D13FA" w:rsidRPr="008D4109" w14:paraId="5AE4526E" w14:textId="77777777" w:rsidTr="00F202EF">
        <w:trPr>
          <w:tblHeader/>
        </w:trPr>
        <w:tc>
          <w:tcPr>
            <w:tcW w:w="3798" w:type="dxa"/>
            <w:shd w:val="clear" w:color="auto" w:fill="auto"/>
          </w:tcPr>
          <w:p w14:paraId="48898D0E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D410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Pr="008D410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5FF53A03" w14:textId="02DA33A1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D4109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DBF5C74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4AC667" w14:textId="14FFCE48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D4109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CAA2559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667AF8F" w14:textId="7DD3157E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D4109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2C6CDE6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FD5DF4C" w14:textId="5C76CD90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D4109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CD13FA" w:rsidRPr="008D4109" w14:paraId="7421839D" w14:textId="77777777" w:rsidTr="00F202EF">
        <w:trPr>
          <w:tblHeader/>
        </w:trPr>
        <w:tc>
          <w:tcPr>
            <w:tcW w:w="3798" w:type="dxa"/>
            <w:shd w:val="clear" w:color="auto" w:fill="auto"/>
          </w:tcPr>
          <w:p w14:paraId="043B2E6A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7053EC" w14:textId="77777777" w:rsidR="00CD13FA" w:rsidRPr="0073596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508684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1451A24" w14:textId="77777777" w:rsidR="00CD13FA" w:rsidRPr="00735969" w:rsidRDefault="00CD13FA" w:rsidP="00735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735969">
              <w:rPr>
                <w:rFonts w:ascii="Angsana New" w:hAnsi="Angsana New"/>
                <w:spacing w:val="-1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0308CD05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3ADE8B3" w14:textId="77777777" w:rsidR="00CD13FA" w:rsidRPr="0073596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C4D121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697AF01" w14:textId="77777777" w:rsidR="00CD13FA" w:rsidRPr="0073596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D13FA" w:rsidRPr="008D4109" w14:paraId="6BB6512E" w14:textId="77777777" w:rsidTr="00F202EF">
        <w:trPr>
          <w:trHeight w:val="362"/>
          <w:tblHeader/>
        </w:trPr>
        <w:tc>
          <w:tcPr>
            <w:tcW w:w="3798" w:type="dxa"/>
            <w:shd w:val="clear" w:color="auto" w:fill="auto"/>
          </w:tcPr>
          <w:p w14:paraId="44C31E76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8" w:type="dxa"/>
            <w:gridSpan w:val="7"/>
            <w:shd w:val="clear" w:color="auto" w:fill="auto"/>
          </w:tcPr>
          <w:p w14:paraId="0C747B99" w14:textId="77777777" w:rsidR="00CD13FA" w:rsidRPr="008D4109" w:rsidRDefault="00CD13FA" w:rsidP="00471B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D13FA" w:rsidRPr="008D4109" w14:paraId="2BC865F2" w14:textId="77777777" w:rsidTr="00F202EF">
        <w:tc>
          <w:tcPr>
            <w:tcW w:w="3798" w:type="dxa"/>
            <w:shd w:val="clear" w:color="auto" w:fill="auto"/>
          </w:tcPr>
          <w:p w14:paraId="4C553F2E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D65B015" w14:textId="77777777" w:rsidR="00CD13FA" w:rsidRPr="008D4109" w:rsidRDefault="00CD13FA" w:rsidP="00471B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116CE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74BC5F" w14:textId="77777777" w:rsidR="00CD13FA" w:rsidRPr="008D4109" w:rsidRDefault="00CD13FA" w:rsidP="00471B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6B52B0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A502366" w14:textId="77777777" w:rsidR="00CD13FA" w:rsidRPr="008D4109" w:rsidRDefault="00CD13FA" w:rsidP="00471B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6AC478" w14:textId="77777777" w:rsidR="00CD13FA" w:rsidRPr="008D4109" w:rsidRDefault="00CD13FA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DFFDCDB" w14:textId="77777777" w:rsidR="00CD13FA" w:rsidRPr="008D4109" w:rsidRDefault="00CD13FA" w:rsidP="00471B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61F8E" w:rsidRPr="008D4109" w14:paraId="00CC7F15" w14:textId="77777777" w:rsidTr="00F202EF">
        <w:tc>
          <w:tcPr>
            <w:tcW w:w="3798" w:type="dxa"/>
            <w:shd w:val="clear" w:color="auto" w:fill="auto"/>
          </w:tcPr>
          <w:p w14:paraId="41FBCB15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73AABA1F" w14:textId="390A5297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B31AC3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16B370" w14:textId="0C4EE928" w:rsidR="00361F8E" w:rsidRPr="008D4109" w:rsidRDefault="00361F8E" w:rsidP="00361F8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E8842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BEE2B24" w14:textId="6068FE31" w:rsidR="00361F8E" w:rsidRPr="008D4109" w:rsidRDefault="00361F8E" w:rsidP="00177F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bidi="th-TH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4AF9AB6A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731E935" w14:textId="4B9CD85D" w:rsidR="00361F8E" w:rsidRPr="008D4109" w:rsidRDefault="00361F8E" w:rsidP="000C67A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361F8E" w:rsidRPr="008D4109" w14:paraId="1F32BB0B" w14:textId="77777777" w:rsidTr="00F202EF">
        <w:tc>
          <w:tcPr>
            <w:tcW w:w="3798" w:type="dxa"/>
            <w:shd w:val="clear" w:color="auto" w:fill="auto"/>
          </w:tcPr>
          <w:p w14:paraId="40340087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60501DA" w14:textId="5C0F35EF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24E017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B5884F" w14:textId="7D7F53E4" w:rsidR="00361F8E" w:rsidRPr="008D4109" w:rsidRDefault="00361F8E" w:rsidP="00361F8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3AE9C8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8278881" w14:textId="5DC2C733" w:rsidR="00361F8E" w:rsidRPr="008D4109" w:rsidRDefault="000C67AA" w:rsidP="000C67A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C9799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B40C783" w14:textId="41F40A89" w:rsidR="00361F8E" w:rsidRPr="008D4109" w:rsidRDefault="00361F8E" w:rsidP="000C67A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61F8E" w:rsidRPr="008D4109" w14:paraId="1AD4307C" w14:textId="77777777" w:rsidTr="00F202EF">
        <w:tc>
          <w:tcPr>
            <w:tcW w:w="3798" w:type="dxa"/>
            <w:shd w:val="clear" w:color="auto" w:fill="auto"/>
          </w:tcPr>
          <w:p w14:paraId="783E4F4A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0974AFDD" w14:textId="4E94EBD0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8B6D00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E19049" w14:textId="70E05984" w:rsidR="00361F8E" w:rsidRPr="008D4109" w:rsidRDefault="00361F8E" w:rsidP="00361F8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6920F4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72201CA" w14:textId="15FB403D" w:rsidR="00361F8E" w:rsidRPr="008D4109" w:rsidRDefault="00361F8E" w:rsidP="00177F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bidi="th-TH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5EAB715B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2289B21" w14:textId="53CDD32C" w:rsidR="00361F8E" w:rsidRPr="008D4109" w:rsidRDefault="00361F8E" w:rsidP="000C67A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361F8E" w:rsidRPr="008D4109" w14:paraId="1D346388" w14:textId="77777777" w:rsidTr="00F202EF">
        <w:tc>
          <w:tcPr>
            <w:tcW w:w="3798" w:type="dxa"/>
            <w:shd w:val="clear" w:color="auto" w:fill="auto"/>
          </w:tcPr>
          <w:p w14:paraId="7F962C51" w14:textId="430F7F79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3F2F0D59" w14:textId="42276A2C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1FD4CB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3331D5" w14:textId="77777777" w:rsidR="00361F8E" w:rsidRPr="008D4109" w:rsidRDefault="00361F8E" w:rsidP="00361F8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0B9A29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A25F24F" w14:textId="6912046E" w:rsidR="00361F8E" w:rsidRPr="008D4109" w:rsidRDefault="00361F8E" w:rsidP="00177F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CD8B40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4640C30" w14:textId="1C393938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61F8E" w:rsidRPr="008D4109" w14:paraId="302D3388" w14:textId="77777777" w:rsidTr="00F202EF">
        <w:tc>
          <w:tcPr>
            <w:tcW w:w="3798" w:type="dxa"/>
            <w:shd w:val="clear" w:color="auto" w:fill="auto"/>
          </w:tcPr>
          <w:p w14:paraId="5954C350" w14:textId="77777777" w:rsidR="00361F8E" w:rsidRPr="0073596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D5ABBB" w14:textId="77777777" w:rsidR="00361F8E" w:rsidRPr="00735969" w:rsidRDefault="00361F8E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29EC57" w14:textId="77777777" w:rsidR="00361F8E" w:rsidRPr="0073596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5CA36A" w14:textId="77777777" w:rsidR="00361F8E" w:rsidRPr="00735969" w:rsidRDefault="00361F8E" w:rsidP="00361F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F6033B" w14:textId="77777777" w:rsidR="00361F8E" w:rsidRPr="0073596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2E6D3A9" w14:textId="77777777" w:rsidR="00361F8E" w:rsidRPr="00735969" w:rsidRDefault="00361F8E" w:rsidP="00361F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52E372" w14:textId="77777777" w:rsidR="00361F8E" w:rsidRPr="0073596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2EC595E" w14:textId="77777777" w:rsidR="00361F8E" w:rsidRPr="00735969" w:rsidRDefault="00361F8E" w:rsidP="00361F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D32FE" w:rsidRPr="008D4109" w14:paraId="244AF645" w14:textId="77777777" w:rsidTr="00F202EF">
        <w:tc>
          <w:tcPr>
            <w:tcW w:w="3798" w:type="dxa"/>
            <w:shd w:val="clear" w:color="auto" w:fill="auto"/>
          </w:tcPr>
          <w:p w14:paraId="3FD65D46" w14:textId="77777777" w:rsidR="003D32FE" w:rsidRPr="00735969" w:rsidRDefault="003D32F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8" w:name="_GoBack"/>
          </w:p>
        </w:tc>
        <w:tc>
          <w:tcPr>
            <w:tcW w:w="1170" w:type="dxa"/>
            <w:shd w:val="clear" w:color="auto" w:fill="auto"/>
          </w:tcPr>
          <w:p w14:paraId="1DC51974" w14:textId="77777777" w:rsidR="003D32FE" w:rsidRPr="00735969" w:rsidRDefault="003D32FE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6E3482" w14:textId="77777777" w:rsidR="003D32FE" w:rsidRPr="00735969" w:rsidRDefault="003D32F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E12FFF" w14:textId="77777777" w:rsidR="003D32FE" w:rsidRPr="00735969" w:rsidRDefault="003D32FE" w:rsidP="00361F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FB4280" w14:textId="77777777" w:rsidR="003D32FE" w:rsidRPr="00735969" w:rsidRDefault="003D32F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632DB88" w14:textId="77777777" w:rsidR="003D32FE" w:rsidRPr="00735969" w:rsidRDefault="003D32FE" w:rsidP="00361F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1C9844" w14:textId="77777777" w:rsidR="003D32FE" w:rsidRPr="00735969" w:rsidRDefault="003D32F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C0A5AD2" w14:textId="77777777" w:rsidR="003D32FE" w:rsidRPr="00735969" w:rsidRDefault="003D32FE" w:rsidP="00361F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bookmarkEnd w:id="8"/>
      <w:tr w:rsidR="003D32FE" w:rsidRPr="008D4109" w14:paraId="3449DF8A" w14:textId="77777777" w:rsidTr="00F202EF">
        <w:tc>
          <w:tcPr>
            <w:tcW w:w="3798" w:type="dxa"/>
            <w:shd w:val="clear" w:color="auto" w:fill="auto"/>
          </w:tcPr>
          <w:p w14:paraId="1E7FA457" w14:textId="77777777" w:rsidR="003D32FE" w:rsidRPr="00735969" w:rsidRDefault="003D32F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D05EB8" w14:textId="77777777" w:rsidR="003D32FE" w:rsidRPr="00735969" w:rsidRDefault="003D32FE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CE8CC3" w14:textId="77777777" w:rsidR="003D32FE" w:rsidRPr="00735969" w:rsidRDefault="003D32F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FAFF76" w14:textId="77777777" w:rsidR="003D32FE" w:rsidRPr="00735969" w:rsidRDefault="003D32FE" w:rsidP="00361F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273DE9" w14:textId="77777777" w:rsidR="003D32FE" w:rsidRPr="00735969" w:rsidRDefault="003D32F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77F1126" w14:textId="77777777" w:rsidR="003D32FE" w:rsidRPr="00735969" w:rsidRDefault="003D32FE" w:rsidP="00361F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C1C22A" w14:textId="77777777" w:rsidR="003D32FE" w:rsidRPr="00735969" w:rsidRDefault="003D32F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4427330" w14:textId="77777777" w:rsidR="003D32FE" w:rsidRPr="00735969" w:rsidRDefault="003D32FE" w:rsidP="00361F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D32FE" w:rsidRPr="008D4109" w14:paraId="5D220DA7" w14:textId="77777777" w:rsidTr="00F202EF">
        <w:tc>
          <w:tcPr>
            <w:tcW w:w="3798" w:type="dxa"/>
            <w:shd w:val="clear" w:color="auto" w:fill="auto"/>
          </w:tcPr>
          <w:p w14:paraId="2C2D1C1D" w14:textId="77777777" w:rsidR="003D32FE" w:rsidRPr="00735969" w:rsidRDefault="003D32F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9C5216" w14:textId="77777777" w:rsidR="003D32FE" w:rsidRPr="00735969" w:rsidRDefault="003D32FE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05EFC1" w14:textId="77777777" w:rsidR="003D32FE" w:rsidRPr="00735969" w:rsidRDefault="003D32F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CBB02E" w14:textId="77777777" w:rsidR="003D32FE" w:rsidRPr="00735969" w:rsidRDefault="003D32FE" w:rsidP="00361F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32B238" w14:textId="77777777" w:rsidR="003D32FE" w:rsidRPr="00735969" w:rsidRDefault="003D32F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FEC028E" w14:textId="77777777" w:rsidR="003D32FE" w:rsidRPr="00735969" w:rsidRDefault="003D32FE" w:rsidP="00361F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2AF74C" w14:textId="77777777" w:rsidR="003D32FE" w:rsidRPr="00735969" w:rsidRDefault="003D32F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75E063D" w14:textId="77777777" w:rsidR="003D32FE" w:rsidRPr="00735969" w:rsidRDefault="003D32FE" w:rsidP="00361F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22188" w:rsidRPr="008D4109" w14:paraId="4042568A" w14:textId="77777777" w:rsidTr="00F202EF">
        <w:tc>
          <w:tcPr>
            <w:tcW w:w="3798" w:type="dxa"/>
            <w:shd w:val="clear" w:color="auto" w:fill="auto"/>
          </w:tcPr>
          <w:p w14:paraId="64AF92C7" w14:textId="77777777" w:rsidR="00322188" w:rsidRPr="008D4109" w:rsidRDefault="00322188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9ED9B9" w14:textId="77777777" w:rsidR="00322188" w:rsidRPr="008D4109" w:rsidRDefault="00322188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136A97" w14:textId="77777777" w:rsidR="00322188" w:rsidRPr="008D4109" w:rsidRDefault="00322188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ED21A2" w14:textId="77777777" w:rsidR="00322188" w:rsidRPr="008D4109" w:rsidRDefault="00322188" w:rsidP="00361F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302A94" w14:textId="77777777" w:rsidR="00322188" w:rsidRPr="008D4109" w:rsidRDefault="00322188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CDE4ABA" w14:textId="77777777" w:rsidR="00322188" w:rsidRPr="008D4109" w:rsidRDefault="00322188" w:rsidP="00361F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E5AF0B" w14:textId="77777777" w:rsidR="00322188" w:rsidRPr="008D4109" w:rsidRDefault="00322188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478FB02" w14:textId="77777777" w:rsidR="00322188" w:rsidRPr="008D4109" w:rsidRDefault="00322188" w:rsidP="00361F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61F8E" w:rsidRPr="008D4109" w14:paraId="6D53DB88" w14:textId="77777777" w:rsidTr="00F202EF">
        <w:tc>
          <w:tcPr>
            <w:tcW w:w="3798" w:type="dxa"/>
            <w:shd w:val="clear" w:color="auto" w:fill="auto"/>
          </w:tcPr>
          <w:p w14:paraId="511EADB7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20FB1FFF" w14:textId="77777777" w:rsidR="00361F8E" w:rsidRPr="008D4109" w:rsidRDefault="00361F8E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073D4C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C76745" w14:textId="77777777" w:rsidR="00361F8E" w:rsidRPr="008D4109" w:rsidRDefault="00361F8E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D1BA06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5DA710B" w14:textId="77777777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2F6605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D69C268" w14:textId="77777777" w:rsidR="00361F8E" w:rsidRPr="008D4109" w:rsidRDefault="00361F8E" w:rsidP="00361F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61F8E" w:rsidRPr="008D4109" w14:paraId="4B97FFDB" w14:textId="77777777" w:rsidTr="00F202EF">
        <w:tc>
          <w:tcPr>
            <w:tcW w:w="3798" w:type="dxa"/>
            <w:shd w:val="clear" w:color="auto" w:fill="auto"/>
          </w:tcPr>
          <w:p w14:paraId="4519E2BF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0D1C9A6C" w14:textId="19C00850" w:rsidR="00361F8E" w:rsidRPr="008D4109" w:rsidRDefault="002D007C" w:rsidP="000C67A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D5CDD54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A3ACEB" w14:textId="77E32EC3" w:rsidR="00361F8E" w:rsidRPr="008D4109" w:rsidRDefault="00361F8E" w:rsidP="000C67A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382D7F33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4759A79" w14:textId="770B9C48" w:rsidR="00361F8E" w:rsidRPr="008D4109" w:rsidRDefault="00FB66A4" w:rsidP="007359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3F0B7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82697BE" w14:textId="03445E3E" w:rsidR="00361F8E" w:rsidRPr="008D4109" w:rsidRDefault="00361F8E" w:rsidP="000C67A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361F8E" w:rsidRPr="008D4109" w14:paraId="0B5E3CED" w14:textId="77777777" w:rsidTr="00F202EF">
        <w:trPr>
          <w:trHeight w:val="371"/>
        </w:trPr>
        <w:tc>
          <w:tcPr>
            <w:tcW w:w="3798" w:type="dxa"/>
            <w:shd w:val="clear" w:color="auto" w:fill="auto"/>
          </w:tcPr>
          <w:p w14:paraId="213F585E" w14:textId="6483159A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8D4109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กำไรจากการขายอสังหาริมทรัพย์เพื่อการลงทุน</w:t>
            </w:r>
            <w:r w:rsidR="00D04788" w:rsidRPr="008D4109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A0077D" w:rsidRPr="008D4109">
              <w:rPr>
                <w:rFonts w:ascii="Angsana New" w:hAnsi="Angsana New"/>
                <w:spacing w:val="-10"/>
                <w:sz w:val="30"/>
                <w:szCs w:val="30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162DBF87" w14:textId="04E19BE5" w:rsidR="00361F8E" w:rsidRPr="008D4109" w:rsidRDefault="00BD5621" w:rsidP="00BD562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74196C6A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611E90" w14:textId="688F7D91" w:rsidR="00361F8E" w:rsidRPr="008D4109" w:rsidRDefault="00361F8E" w:rsidP="00361F8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DE3E1F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F0213DC" w14:textId="63DBB595" w:rsidR="00361F8E" w:rsidRPr="008D4109" w:rsidRDefault="00BD5621" w:rsidP="00BD562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0CEA4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8C43CD3" w14:textId="5F92FF8A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61F8E" w:rsidRPr="008D4109" w14:paraId="6C02EA2E" w14:textId="77777777" w:rsidTr="00F202EF">
        <w:tc>
          <w:tcPr>
            <w:tcW w:w="3798" w:type="dxa"/>
            <w:shd w:val="clear" w:color="auto" w:fill="auto"/>
          </w:tcPr>
          <w:p w14:paraId="39541482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170" w:type="dxa"/>
            <w:shd w:val="clear" w:color="auto" w:fill="auto"/>
          </w:tcPr>
          <w:p w14:paraId="69A392D8" w14:textId="13777157" w:rsidR="00361F8E" w:rsidRPr="008D4109" w:rsidRDefault="002D007C" w:rsidP="007359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3455D95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723F34C" w14:textId="68EFE531" w:rsidR="00361F8E" w:rsidRPr="008D4109" w:rsidRDefault="00361F8E" w:rsidP="000C67A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939801B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DF448F3" w14:textId="6843E1C2" w:rsidR="00361F8E" w:rsidRPr="008D4109" w:rsidRDefault="00FB66A4" w:rsidP="007359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F9F7482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3457E17" w14:textId="42849F37" w:rsidR="00361F8E" w:rsidRPr="008D4109" w:rsidRDefault="00361F8E" w:rsidP="000C67A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361F8E" w:rsidRPr="008D4109" w14:paraId="1261E709" w14:textId="77777777" w:rsidTr="00F202EF">
        <w:tc>
          <w:tcPr>
            <w:tcW w:w="3798" w:type="dxa"/>
            <w:shd w:val="clear" w:color="auto" w:fill="auto"/>
          </w:tcPr>
          <w:p w14:paraId="46DEDEE5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6F19DE84" w14:textId="0F38B070" w:rsidR="00361F8E" w:rsidRPr="008D4109" w:rsidRDefault="002D007C" w:rsidP="000C67A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4E7A5A4D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E708A0" w14:textId="51B61F7E" w:rsidR="00361F8E" w:rsidRPr="008D4109" w:rsidRDefault="00361F8E" w:rsidP="000C67A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842B4FF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226706F" w14:textId="459A3EA4" w:rsidR="00361F8E" w:rsidRPr="008D4109" w:rsidRDefault="00361F8E" w:rsidP="00177F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7B404FA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02FBC92" w14:textId="5739822B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61F8E" w:rsidRPr="008D4109" w14:paraId="53288C95" w14:textId="77777777" w:rsidTr="00F202EF">
        <w:tc>
          <w:tcPr>
            <w:tcW w:w="3798" w:type="dxa"/>
            <w:shd w:val="clear" w:color="auto" w:fill="auto"/>
          </w:tcPr>
          <w:p w14:paraId="50E90E5F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</w:tcPr>
          <w:p w14:paraId="17D94501" w14:textId="0CD56DD1" w:rsidR="00361F8E" w:rsidRPr="008D4109" w:rsidRDefault="002D007C" w:rsidP="007359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538FFD3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BAE790" w14:textId="6979BCC4" w:rsidR="00361F8E" w:rsidRPr="008D4109" w:rsidRDefault="00361F8E" w:rsidP="000C67A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7B527C11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66E82A7" w14:textId="7906466A" w:rsidR="00361F8E" w:rsidRPr="008D4109" w:rsidRDefault="00361F8E" w:rsidP="000C67A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96F87D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2C7B99D" w14:textId="3E3E47B6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61F8E" w:rsidRPr="008D4109" w14:paraId="3C15781A" w14:textId="77777777" w:rsidTr="00F202EF">
        <w:tc>
          <w:tcPr>
            <w:tcW w:w="3798" w:type="dxa"/>
            <w:shd w:val="clear" w:color="auto" w:fill="auto"/>
          </w:tcPr>
          <w:p w14:paraId="55A61415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1170" w:type="dxa"/>
            <w:shd w:val="clear" w:color="auto" w:fill="auto"/>
          </w:tcPr>
          <w:p w14:paraId="5F5D4F4E" w14:textId="72E29615" w:rsidR="00361F8E" w:rsidRPr="008D4109" w:rsidRDefault="002D007C" w:rsidP="007359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9B84FD6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DB78D1" w14:textId="1B32E2E3" w:rsidR="00361F8E" w:rsidRPr="008D4109" w:rsidRDefault="00361F8E" w:rsidP="000C67A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4B6CCFB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E297F9" w14:textId="00C83A9C" w:rsidR="00361F8E" w:rsidRPr="008D4109" w:rsidRDefault="00361F8E" w:rsidP="000C67A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ECD651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6E6B75E" w14:textId="39C54D70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61F8E" w:rsidRPr="008D4109" w14:paraId="335FD451" w14:textId="77777777" w:rsidTr="00F202EF">
        <w:tc>
          <w:tcPr>
            <w:tcW w:w="3798" w:type="dxa"/>
            <w:shd w:val="clear" w:color="auto" w:fill="auto"/>
          </w:tcPr>
          <w:p w14:paraId="1EAD46F4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87B962" w14:textId="09584408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FCE08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EFABE5" w14:textId="78C126F0" w:rsidR="00361F8E" w:rsidRPr="008D4109" w:rsidRDefault="00361F8E" w:rsidP="00361F8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A269BA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3BECFE0" w14:textId="1A369ED8" w:rsidR="00361F8E" w:rsidRPr="008D4109" w:rsidRDefault="00361F8E" w:rsidP="00177F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A398CE8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CDF7387" w14:textId="4FF0670A" w:rsidR="00361F8E" w:rsidRPr="008D4109" w:rsidRDefault="00361F8E" w:rsidP="000C67A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361F8E" w:rsidRPr="008D4109" w14:paraId="36F93603" w14:textId="77777777" w:rsidTr="00F202EF">
        <w:tc>
          <w:tcPr>
            <w:tcW w:w="3798" w:type="dxa"/>
            <w:shd w:val="clear" w:color="auto" w:fill="auto"/>
          </w:tcPr>
          <w:p w14:paraId="7E60EBD5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44445C" w14:textId="7529BA50" w:rsidR="00361F8E" w:rsidRPr="008D4109" w:rsidRDefault="00361F8E" w:rsidP="000C67A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0FF7289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D9C7F0" w14:textId="01B7B0ED" w:rsidR="00361F8E" w:rsidRPr="008D4109" w:rsidRDefault="00361F8E" w:rsidP="000C67A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7D817AF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81151B7" w14:textId="5CDD739D" w:rsidR="00361F8E" w:rsidRPr="008D4109" w:rsidRDefault="00361F8E" w:rsidP="00361F8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78BBB7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1C613FA" w14:textId="2931C950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61F8E" w:rsidRPr="008D4109" w14:paraId="2DFA47BD" w14:textId="77777777" w:rsidTr="00F202EF">
        <w:tc>
          <w:tcPr>
            <w:tcW w:w="3798" w:type="dxa"/>
            <w:shd w:val="clear" w:color="auto" w:fill="auto"/>
          </w:tcPr>
          <w:p w14:paraId="1199E2EA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A2EBF8" w14:textId="0B29D8E7" w:rsidR="00361F8E" w:rsidRPr="008D4109" w:rsidRDefault="000C67AA" w:rsidP="000C67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437571" w14:textId="77777777" w:rsidR="00361F8E" w:rsidRPr="0073596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FD3C8D" w14:textId="69F16476" w:rsidR="00361F8E" w:rsidRPr="008D4109" w:rsidRDefault="00361F8E" w:rsidP="000C67A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C08D885" w14:textId="77777777" w:rsidR="00361F8E" w:rsidRPr="0073596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A67445B" w14:textId="5020EAD2" w:rsidR="00361F8E" w:rsidRPr="008D4109" w:rsidRDefault="000C67AA" w:rsidP="00361F8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608F6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0829E29" w14:textId="2FEB8754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61F8E" w:rsidRPr="008D4109" w14:paraId="20485378" w14:textId="77777777" w:rsidTr="00F202EF">
        <w:tc>
          <w:tcPr>
            <w:tcW w:w="3798" w:type="dxa"/>
            <w:shd w:val="clear" w:color="auto" w:fill="auto"/>
          </w:tcPr>
          <w:p w14:paraId="759EE404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E684C" w14:textId="5F72BF47" w:rsidR="00361F8E" w:rsidRPr="008D4109" w:rsidRDefault="000C67AA" w:rsidP="000C67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1410FD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DC8A9C" w14:textId="0406612A" w:rsidR="00361F8E" w:rsidRPr="008D4109" w:rsidRDefault="00361F8E" w:rsidP="000C67A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2BE4E34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9CAD7F6" w14:textId="19DD66F0" w:rsidR="00361F8E" w:rsidRPr="008D4109" w:rsidRDefault="000C67AA" w:rsidP="00361F8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CBE59D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A34A270" w14:textId="74932F1C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82F69" w:rsidRPr="008D4109" w14:paraId="39C981DE" w14:textId="77777777" w:rsidTr="00F202EF">
        <w:tc>
          <w:tcPr>
            <w:tcW w:w="3798" w:type="dxa"/>
            <w:shd w:val="clear" w:color="auto" w:fill="auto"/>
          </w:tcPr>
          <w:p w14:paraId="19ED4193" w14:textId="77777777" w:rsidR="00482F69" w:rsidRPr="008D4109" w:rsidRDefault="00482F69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F95DB9" w14:textId="77777777" w:rsidR="00482F69" w:rsidRPr="008D4109" w:rsidRDefault="00482F69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8D5A53" w14:textId="77777777" w:rsidR="00482F69" w:rsidRPr="008D4109" w:rsidRDefault="00482F69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CEED02" w14:textId="77777777" w:rsidR="00482F69" w:rsidRPr="008D4109" w:rsidRDefault="00482F69" w:rsidP="00361F8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672ACF" w14:textId="77777777" w:rsidR="00482F69" w:rsidRPr="008D4109" w:rsidRDefault="00482F69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4E2332D" w14:textId="77777777" w:rsidR="00482F69" w:rsidRPr="008D4109" w:rsidRDefault="00482F69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D1EF02" w14:textId="77777777" w:rsidR="00482F69" w:rsidRPr="008D4109" w:rsidRDefault="00482F69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4CAF944" w14:textId="77777777" w:rsidR="00482F69" w:rsidRPr="008D4109" w:rsidRDefault="00482F69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61F8E" w:rsidRPr="008D4109" w14:paraId="41D2017D" w14:textId="77777777" w:rsidTr="00F202EF">
        <w:tc>
          <w:tcPr>
            <w:tcW w:w="3798" w:type="dxa"/>
            <w:shd w:val="clear" w:color="auto" w:fill="auto"/>
          </w:tcPr>
          <w:p w14:paraId="09016E72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16F6B4C7" w14:textId="77777777" w:rsidR="00361F8E" w:rsidRPr="008D4109" w:rsidRDefault="00361F8E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81F3F6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78EAA6" w14:textId="77777777" w:rsidR="00361F8E" w:rsidRPr="008D4109" w:rsidRDefault="00361F8E" w:rsidP="00361F8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CECAAE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6425006" w14:textId="77777777" w:rsidR="00361F8E" w:rsidRPr="008D4109" w:rsidRDefault="00361F8E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04D5B7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98797A9" w14:textId="77777777" w:rsidR="00361F8E" w:rsidRPr="008D4109" w:rsidRDefault="00361F8E" w:rsidP="00361F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0113F" w:rsidRPr="008D4109" w14:paraId="2765F147" w14:textId="77777777" w:rsidTr="00F202EF">
        <w:tc>
          <w:tcPr>
            <w:tcW w:w="3798" w:type="dxa"/>
            <w:shd w:val="clear" w:color="auto" w:fill="auto"/>
          </w:tcPr>
          <w:p w14:paraId="7F4DA677" w14:textId="48BC9DAB" w:rsidR="0080113F" w:rsidRPr="008D4109" w:rsidRDefault="00BE138A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</w:t>
            </w:r>
            <w:r w:rsidR="006750EA" w:rsidRPr="008D4109"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จากการให้เช่าและบริการที่เกี่ยวข้อง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60F81079" w14:textId="2CE86C9F" w:rsidR="0080113F" w:rsidRPr="008D4109" w:rsidRDefault="00295F36" w:rsidP="00295F3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79CEBDE" w14:textId="77777777" w:rsidR="0080113F" w:rsidRPr="008D4109" w:rsidRDefault="0080113F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116B6E" w14:textId="5A2691E8" w:rsidR="0080113F" w:rsidRPr="008D4109" w:rsidRDefault="006750EA" w:rsidP="00F20A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533541" w14:textId="77777777" w:rsidR="0080113F" w:rsidRPr="008D4109" w:rsidRDefault="0080113F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82EAD5F" w14:textId="14B85444" w:rsidR="0080113F" w:rsidRPr="008D4109" w:rsidRDefault="006750EA" w:rsidP="00D80BD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BDD62D" w14:textId="77777777" w:rsidR="0080113F" w:rsidRPr="008D4109" w:rsidRDefault="0080113F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ACE4CD3" w14:textId="7E856627" w:rsidR="0080113F" w:rsidRPr="008D4109" w:rsidRDefault="006750EA" w:rsidP="006750E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61F8E" w:rsidRPr="008D4109" w14:paraId="3D248114" w14:textId="77777777" w:rsidTr="00F202EF">
        <w:tc>
          <w:tcPr>
            <w:tcW w:w="3798" w:type="dxa"/>
            <w:shd w:val="clear" w:color="auto" w:fill="auto"/>
          </w:tcPr>
          <w:p w14:paraId="3090031C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1FD415D3" w14:textId="79A49571" w:rsidR="00361F8E" w:rsidRPr="008D4109" w:rsidRDefault="002D007C" w:rsidP="000C67A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26561286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117479" w14:textId="7D03FF0B" w:rsidR="00361F8E" w:rsidRPr="008D4109" w:rsidRDefault="00361F8E" w:rsidP="000C67A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6BAE1EF8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1E70835" w14:textId="07547EFF" w:rsidR="00361F8E" w:rsidRPr="008D4109" w:rsidRDefault="000C67AA" w:rsidP="00177F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7329352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A4AA83A" w14:textId="5BAE06C7" w:rsidR="00361F8E" w:rsidRPr="008D4109" w:rsidRDefault="00361F8E" w:rsidP="00361F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61F8E" w:rsidRPr="008D4109" w14:paraId="5A6BD51C" w14:textId="77777777" w:rsidTr="00F202EF">
        <w:trPr>
          <w:trHeight w:val="56"/>
        </w:trPr>
        <w:tc>
          <w:tcPr>
            <w:tcW w:w="3798" w:type="dxa"/>
            <w:shd w:val="clear" w:color="auto" w:fill="auto"/>
          </w:tcPr>
          <w:p w14:paraId="3C78A519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7B6278D6" w14:textId="7FE8CAA9" w:rsidR="00361F8E" w:rsidRPr="008D4109" w:rsidRDefault="000C67AA" w:rsidP="000C67A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BC291E5" w14:textId="77777777" w:rsidR="00361F8E" w:rsidRPr="0073596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63C440" w14:textId="7920534F" w:rsidR="00361F8E" w:rsidRPr="008D4109" w:rsidRDefault="00361F8E" w:rsidP="000C67A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86C9EB9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A11E005" w14:textId="20B3C3E9" w:rsidR="00361F8E" w:rsidRPr="008D4109" w:rsidRDefault="000C67AA" w:rsidP="00177FB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CBFE3A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EE4CBD0" w14:textId="43444CD2" w:rsidR="00361F8E" w:rsidRPr="008D4109" w:rsidRDefault="00361F8E" w:rsidP="00177FB3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361F8E" w:rsidRPr="008D4109" w14:paraId="29C80FCC" w14:textId="77777777" w:rsidTr="00F202EF">
        <w:tc>
          <w:tcPr>
            <w:tcW w:w="3798" w:type="dxa"/>
            <w:shd w:val="clear" w:color="auto" w:fill="auto"/>
          </w:tcPr>
          <w:p w14:paraId="75DB7866" w14:textId="77777777" w:rsidR="00361F8E" w:rsidRPr="008D4109" w:rsidRDefault="00361F8E" w:rsidP="0036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170" w:type="dxa"/>
            <w:shd w:val="clear" w:color="auto" w:fill="auto"/>
          </w:tcPr>
          <w:p w14:paraId="7FA6CA1A" w14:textId="3A060CF5" w:rsidR="00361F8E" w:rsidRPr="008D4109" w:rsidRDefault="002D007C" w:rsidP="000C67A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3CA43AC3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6F134D" w14:textId="04629E1E" w:rsidR="00361F8E" w:rsidRPr="008D4109" w:rsidRDefault="00361F8E" w:rsidP="000C67A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74416E3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A2ED8DB" w14:textId="0B26FA1A" w:rsidR="00361F8E" w:rsidRPr="008D4109" w:rsidRDefault="000C67AA" w:rsidP="00177F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24233F5" w14:textId="77777777" w:rsidR="00361F8E" w:rsidRPr="008D4109" w:rsidRDefault="00361F8E" w:rsidP="00361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0D01525" w14:textId="152075DE" w:rsidR="00361F8E" w:rsidRPr="008D4109" w:rsidRDefault="00361F8E" w:rsidP="00177FB3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E671E" w:rsidRPr="008D4109" w14:paraId="7662E367" w14:textId="77777777" w:rsidTr="00F202EF">
        <w:tc>
          <w:tcPr>
            <w:tcW w:w="3798" w:type="dxa"/>
            <w:shd w:val="clear" w:color="auto" w:fill="auto"/>
          </w:tcPr>
          <w:p w14:paraId="08505455" w14:textId="0ACF8326" w:rsidR="007E671E" w:rsidRPr="008D4109" w:rsidRDefault="007E671E" w:rsidP="007E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0CBFEDFD" w14:textId="55E70B0A" w:rsidR="007E671E" w:rsidRPr="008D4109" w:rsidDel="002D007C" w:rsidRDefault="007E671E" w:rsidP="007E671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A19C3B9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766E9F" w14:textId="1B9F6E5A" w:rsidR="007E671E" w:rsidRPr="008D4109" w:rsidRDefault="007E671E" w:rsidP="00F20A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7E7825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D3E7A0" w14:textId="4E5945DD" w:rsidR="007E671E" w:rsidRPr="008D4109" w:rsidRDefault="007E671E" w:rsidP="00D80BD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69CA34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A7F0800" w14:textId="51DA20F3" w:rsidR="007E671E" w:rsidRPr="008D4109" w:rsidRDefault="007E671E" w:rsidP="00D80B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E671E" w:rsidRPr="008D4109" w14:paraId="25A97615" w14:textId="77777777" w:rsidTr="00F202EF">
        <w:tc>
          <w:tcPr>
            <w:tcW w:w="3798" w:type="dxa"/>
            <w:shd w:val="clear" w:color="auto" w:fill="auto"/>
          </w:tcPr>
          <w:p w14:paraId="7B12D967" w14:textId="77777777" w:rsidR="007E671E" w:rsidRPr="008D4109" w:rsidRDefault="007E671E" w:rsidP="007E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1D2B2B86" w14:textId="71556F90" w:rsidR="007E671E" w:rsidRPr="008D4109" w:rsidRDefault="007E671E" w:rsidP="007E671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C3164C3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F33F58" w14:textId="2221F24C" w:rsidR="007E671E" w:rsidRPr="008D4109" w:rsidRDefault="007E671E" w:rsidP="007E671E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7D1D6C7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82978E4" w14:textId="0C87F203" w:rsidR="007E671E" w:rsidRPr="008D4109" w:rsidRDefault="007E671E" w:rsidP="007E671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FB28B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741781A" w14:textId="2C0E4355" w:rsidR="007E671E" w:rsidRPr="008D4109" w:rsidRDefault="007E671E" w:rsidP="007E67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E671E" w:rsidRPr="008D4109" w14:paraId="4E48DE9E" w14:textId="77777777" w:rsidTr="00F202EF">
        <w:tc>
          <w:tcPr>
            <w:tcW w:w="3798" w:type="dxa"/>
            <w:shd w:val="clear" w:color="auto" w:fill="auto"/>
          </w:tcPr>
          <w:p w14:paraId="7123C830" w14:textId="77777777" w:rsidR="007E671E" w:rsidRPr="00735969" w:rsidRDefault="007E671E" w:rsidP="007E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C3BB00" w14:textId="77777777" w:rsidR="007E671E" w:rsidRPr="00735969" w:rsidRDefault="007E671E" w:rsidP="007E671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E98F4B" w14:textId="77777777" w:rsidR="007E671E" w:rsidRPr="0073596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2B151A" w14:textId="77777777" w:rsidR="007E671E" w:rsidRPr="00735969" w:rsidRDefault="007E671E" w:rsidP="007E671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D54CA8" w14:textId="77777777" w:rsidR="007E671E" w:rsidRPr="0073596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6EA8414" w14:textId="77777777" w:rsidR="007E671E" w:rsidRPr="00735969" w:rsidRDefault="007E671E" w:rsidP="007E671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D9ABD7" w14:textId="77777777" w:rsidR="007E671E" w:rsidRPr="0073596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2A20FE6" w14:textId="77777777" w:rsidR="007E671E" w:rsidRPr="00735969" w:rsidRDefault="007E671E" w:rsidP="007E67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E671E" w:rsidRPr="008D4109" w14:paraId="7437A62E" w14:textId="77777777" w:rsidTr="00F202EF">
        <w:tc>
          <w:tcPr>
            <w:tcW w:w="3798" w:type="dxa"/>
            <w:shd w:val="clear" w:color="auto" w:fill="auto"/>
          </w:tcPr>
          <w:p w14:paraId="5C913B2C" w14:textId="77777777" w:rsidR="007E671E" w:rsidRPr="008D4109" w:rsidRDefault="007E671E" w:rsidP="007E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A97F6C7" w14:textId="77777777" w:rsidR="007E671E" w:rsidRPr="008D4109" w:rsidRDefault="007E671E" w:rsidP="007E671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E30A6F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140B82" w14:textId="77777777" w:rsidR="007E671E" w:rsidRPr="008D4109" w:rsidRDefault="007E671E" w:rsidP="007E671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0A4321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BE3F14" w14:textId="77777777" w:rsidR="007E671E" w:rsidRPr="008D4109" w:rsidRDefault="007E671E" w:rsidP="007E671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869FEF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BB25A1C" w14:textId="77777777" w:rsidR="007E671E" w:rsidRPr="008D4109" w:rsidRDefault="007E671E" w:rsidP="007E67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E671E" w:rsidRPr="008D4109" w14:paraId="5280E4F6" w14:textId="77777777" w:rsidTr="00F202EF">
        <w:tc>
          <w:tcPr>
            <w:tcW w:w="3798" w:type="dxa"/>
            <w:shd w:val="clear" w:color="auto" w:fill="auto"/>
          </w:tcPr>
          <w:p w14:paraId="15EF33E4" w14:textId="77777777" w:rsidR="007E671E" w:rsidRPr="008D4109" w:rsidRDefault="007E671E" w:rsidP="007E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14A66B00" w14:textId="152BE50E" w:rsidR="007E671E" w:rsidRPr="008D4109" w:rsidRDefault="007E671E" w:rsidP="007359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F63A92E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5E1CCF" w14:textId="4FFEF997" w:rsidR="007E671E" w:rsidRPr="008D4109" w:rsidRDefault="007E671E" w:rsidP="007E671E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E83F588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76F556D" w14:textId="7266D107" w:rsidR="007E671E" w:rsidRPr="008D4109" w:rsidRDefault="007E671E" w:rsidP="007E671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2CE31B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611589A" w14:textId="5B6CFCFF" w:rsidR="007E671E" w:rsidRPr="008D4109" w:rsidRDefault="007E671E" w:rsidP="007E67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E671E" w:rsidRPr="008D4109" w14:paraId="6FE18EE3" w14:textId="77777777" w:rsidTr="00F202EF">
        <w:tc>
          <w:tcPr>
            <w:tcW w:w="3798" w:type="dxa"/>
            <w:shd w:val="clear" w:color="auto" w:fill="auto"/>
          </w:tcPr>
          <w:p w14:paraId="35DC831D" w14:textId="77777777" w:rsidR="007E671E" w:rsidRPr="008D4109" w:rsidRDefault="007E671E" w:rsidP="007E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70" w:type="dxa"/>
            <w:shd w:val="clear" w:color="auto" w:fill="auto"/>
          </w:tcPr>
          <w:p w14:paraId="679ECFE4" w14:textId="0FDBCE8C" w:rsidR="007E671E" w:rsidRPr="008D4109" w:rsidRDefault="007E671E" w:rsidP="007E67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9A4E4B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BA85BE" w14:textId="379E940A" w:rsidR="007E671E" w:rsidRPr="008D4109" w:rsidRDefault="007E671E" w:rsidP="007E671E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2A96C1F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8A5872D" w14:textId="7FB63465" w:rsidR="007E671E" w:rsidRPr="008D4109" w:rsidRDefault="007E671E" w:rsidP="007E671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3F9FBE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0E01710" w14:textId="56DFE101" w:rsidR="007E671E" w:rsidRPr="008D4109" w:rsidRDefault="007E671E" w:rsidP="007E67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E671E" w:rsidRPr="008D4109" w14:paraId="52DC94C7" w14:textId="77777777" w:rsidTr="00F202EF">
        <w:tc>
          <w:tcPr>
            <w:tcW w:w="3798" w:type="dxa"/>
            <w:shd w:val="clear" w:color="auto" w:fill="auto"/>
          </w:tcPr>
          <w:p w14:paraId="5CC87D82" w14:textId="1C4C06D1" w:rsidR="007E671E" w:rsidRPr="008D4109" w:rsidRDefault="007E671E" w:rsidP="007E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1283D05A" w14:textId="2BAE52CC" w:rsidR="007E671E" w:rsidRPr="008D4109" w:rsidRDefault="007E671E" w:rsidP="00DB308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5DCC44A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63428B" w14:textId="03B9F5D8" w:rsidR="007E671E" w:rsidRPr="008D4109" w:rsidRDefault="007E671E" w:rsidP="007E671E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FCAB68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348979C" w14:textId="17A643F0" w:rsidR="007E671E" w:rsidRPr="008D4109" w:rsidRDefault="007E671E" w:rsidP="007E671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ED2BEA" w14:textId="77777777" w:rsidR="007E671E" w:rsidRPr="008D4109" w:rsidRDefault="007E671E" w:rsidP="007E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FBA8DBF" w14:textId="6088F992" w:rsidR="007E671E" w:rsidRPr="008D4109" w:rsidRDefault="007E671E" w:rsidP="007E67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42FB4" w:rsidRPr="008D4109" w14:paraId="68515127" w14:textId="77777777" w:rsidTr="00F202EF">
        <w:tc>
          <w:tcPr>
            <w:tcW w:w="3798" w:type="dxa"/>
            <w:shd w:val="clear" w:color="auto" w:fill="auto"/>
          </w:tcPr>
          <w:p w14:paraId="77A5197F" w14:textId="6E2BA464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13D01327" w14:textId="1B4E7662" w:rsidR="00B42FB4" w:rsidRPr="008D4109" w:rsidRDefault="00B42FB4" w:rsidP="00F20A3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7B75F1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686FED" w14:textId="2C20505D" w:rsidR="00B42FB4" w:rsidRPr="008D4109" w:rsidDel="002D007C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9A949D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54429C0" w14:textId="6EB7D38D" w:rsidR="00B42FB4" w:rsidRPr="008D4109" w:rsidRDefault="00B42FB4" w:rsidP="00B42FB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024EA5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A8FC3A5" w14:textId="1D3BCB46" w:rsidR="00B42FB4" w:rsidRPr="008D4109" w:rsidRDefault="00B42FB4" w:rsidP="00B42F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42FB4" w:rsidRPr="008D4109" w14:paraId="641066E3" w14:textId="77777777" w:rsidTr="00F202EF">
        <w:tc>
          <w:tcPr>
            <w:tcW w:w="3798" w:type="dxa"/>
            <w:shd w:val="clear" w:color="auto" w:fill="auto"/>
          </w:tcPr>
          <w:p w14:paraId="2537B391" w14:textId="77777777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4F0881B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A26A1E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CDF9D5" w14:textId="77777777" w:rsidR="00B42FB4" w:rsidRPr="008D4109" w:rsidDel="002D007C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F640D0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5213CA3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200138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1DBB08B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42FB4" w:rsidRPr="008D4109" w14:paraId="1D6031BE" w14:textId="77777777" w:rsidTr="00F202EF">
        <w:tc>
          <w:tcPr>
            <w:tcW w:w="3798" w:type="dxa"/>
            <w:shd w:val="clear" w:color="auto" w:fill="auto"/>
          </w:tcPr>
          <w:p w14:paraId="7743B2DB" w14:textId="12A33890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*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ดูสัญญาที่ทำกับ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 FTREIT</w:t>
            </w:r>
          </w:p>
        </w:tc>
        <w:tc>
          <w:tcPr>
            <w:tcW w:w="1170" w:type="dxa"/>
            <w:shd w:val="clear" w:color="auto" w:fill="auto"/>
          </w:tcPr>
          <w:p w14:paraId="7B317850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E17F89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CE688F4" w14:textId="77777777" w:rsidR="00B42FB4" w:rsidRPr="008D4109" w:rsidDel="002D007C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20DED7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F11D503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25DE68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9D2219C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42FB4" w:rsidRPr="008D4109" w14:paraId="255D3CB7" w14:textId="77777777" w:rsidTr="00F202EF">
        <w:tc>
          <w:tcPr>
            <w:tcW w:w="3798" w:type="dxa"/>
            <w:shd w:val="clear" w:color="auto" w:fill="auto"/>
          </w:tcPr>
          <w:p w14:paraId="6C2C312B" w14:textId="11903D9A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7667396D" w14:textId="659800E7" w:rsidR="00B42FB4" w:rsidRPr="008D4109" w:rsidRDefault="00B42FB4" w:rsidP="00B42F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112FFB5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0E8BF5D" w14:textId="101906BC" w:rsidR="00B42FB4" w:rsidRPr="008D410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C0208F4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51E855B" w14:textId="07B70D9F" w:rsidR="00B42FB4" w:rsidRPr="008D4109" w:rsidRDefault="00B42FB4" w:rsidP="00B42F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EEEDE15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CCAA65F" w14:textId="14923A52" w:rsidR="00B42FB4" w:rsidRPr="008D4109" w:rsidRDefault="00B42FB4" w:rsidP="00B42FB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</w:t>
            </w:r>
          </w:p>
        </w:tc>
      </w:tr>
      <w:tr w:rsidR="00B42FB4" w:rsidRPr="008D4109" w14:paraId="379239E1" w14:textId="77777777" w:rsidTr="00F202EF">
        <w:tc>
          <w:tcPr>
            <w:tcW w:w="3798" w:type="dxa"/>
            <w:shd w:val="clear" w:color="auto" w:fill="auto"/>
          </w:tcPr>
          <w:p w14:paraId="4FB45BE3" w14:textId="48D4200C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1170" w:type="dxa"/>
            <w:shd w:val="clear" w:color="auto" w:fill="auto"/>
          </w:tcPr>
          <w:p w14:paraId="5535E37D" w14:textId="0CDE5869" w:rsidR="00B42FB4" w:rsidRPr="008D4109" w:rsidRDefault="00B42FB4" w:rsidP="00B42F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650BF4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884571" w14:textId="48F264C6" w:rsidR="00B42FB4" w:rsidRPr="008D410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0DCC390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047380B" w14:textId="1610D55A" w:rsidR="00B42FB4" w:rsidRPr="008D4109" w:rsidRDefault="00B42FB4" w:rsidP="00B42FB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3DB178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4CE40A1" w14:textId="1ED593DF" w:rsidR="00B42FB4" w:rsidRPr="008D4109" w:rsidRDefault="00B42FB4" w:rsidP="00B42F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42FB4" w:rsidRPr="008D4109" w14:paraId="6CBD8EAE" w14:textId="77777777" w:rsidTr="00F202EF">
        <w:tc>
          <w:tcPr>
            <w:tcW w:w="3798" w:type="dxa"/>
            <w:shd w:val="clear" w:color="auto" w:fill="auto"/>
          </w:tcPr>
          <w:p w14:paraId="299F8C0D" w14:textId="77777777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70" w:type="dxa"/>
            <w:shd w:val="clear" w:color="auto" w:fill="auto"/>
          </w:tcPr>
          <w:p w14:paraId="68CC8FE9" w14:textId="152353B5" w:rsidR="00B42FB4" w:rsidRPr="008D4109" w:rsidRDefault="00B42FB4" w:rsidP="00B42F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AB9C40A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A25C19" w14:textId="0AD5896F" w:rsidR="00B42FB4" w:rsidRPr="008D410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56B3E1DB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DEC5FEE" w14:textId="074EF18B" w:rsidR="00B42FB4" w:rsidRPr="008D4109" w:rsidRDefault="00B42FB4" w:rsidP="00B42FB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91158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28B1551" w14:textId="7EDDDBA8" w:rsidR="00B42FB4" w:rsidRPr="008D4109" w:rsidRDefault="00B42FB4" w:rsidP="00B42F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42FB4" w:rsidRPr="008D4109" w14:paraId="39CE8C06" w14:textId="77777777" w:rsidTr="00F202EF">
        <w:tc>
          <w:tcPr>
            <w:tcW w:w="3798" w:type="dxa"/>
            <w:shd w:val="clear" w:color="auto" w:fill="auto"/>
          </w:tcPr>
          <w:p w14:paraId="3F1791A9" w14:textId="77777777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  <w:shd w:val="clear" w:color="auto" w:fill="auto"/>
          </w:tcPr>
          <w:p w14:paraId="063BE254" w14:textId="0EF6E0F8" w:rsidR="00B42FB4" w:rsidRPr="008D4109" w:rsidRDefault="00B42FB4" w:rsidP="00B42F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67380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69DE2C" w14:textId="318F017F" w:rsidR="00B42FB4" w:rsidRPr="008D410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B7D34AC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D5A7989" w14:textId="14A08DD5" w:rsidR="00B42FB4" w:rsidRPr="008D4109" w:rsidRDefault="00B42FB4" w:rsidP="00B42FB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F54873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6E928CA" w14:textId="6CA21110" w:rsidR="00B42FB4" w:rsidRPr="008D4109" w:rsidRDefault="00B42FB4" w:rsidP="00B42F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42FB4" w:rsidRPr="008D4109" w14:paraId="1129F2E2" w14:textId="77777777" w:rsidTr="00F202EF">
        <w:tc>
          <w:tcPr>
            <w:tcW w:w="3798" w:type="dxa"/>
            <w:shd w:val="clear" w:color="auto" w:fill="auto"/>
          </w:tcPr>
          <w:p w14:paraId="43DE9653" w14:textId="77777777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ค่าส่วนกลาง</w:t>
            </w:r>
          </w:p>
        </w:tc>
        <w:tc>
          <w:tcPr>
            <w:tcW w:w="1170" w:type="dxa"/>
            <w:shd w:val="clear" w:color="auto" w:fill="auto"/>
          </w:tcPr>
          <w:p w14:paraId="4D39C751" w14:textId="303FA77D" w:rsidR="00B42FB4" w:rsidRPr="008D4109" w:rsidRDefault="00B42FB4" w:rsidP="00B42F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04E1C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CE16049" w14:textId="6B5D4392" w:rsidR="00B42FB4" w:rsidRPr="008D410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D37C1BD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F1034D1" w14:textId="66C67DC6" w:rsidR="00B42FB4" w:rsidRPr="008D4109" w:rsidRDefault="00B42FB4" w:rsidP="00B42FB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728DE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27798B4" w14:textId="592B770F" w:rsidR="00B42FB4" w:rsidRPr="008D4109" w:rsidRDefault="00B42FB4" w:rsidP="00B42F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42FB4" w:rsidRPr="008D4109" w14:paraId="0B0F41FB" w14:textId="77777777" w:rsidTr="00F202EF">
        <w:tc>
          <w:tcPr>
            <w:tcW w:w="3798" w:type="dxa"/>
            <w:shd w:val="clear" w:color="auto" w:fill="auto"/>
          </w:tcPr>
          <w:p w14:paraId="11577224" w14:textId="77777777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C27EBB" w14:textId="7A950A1B" w:rsidR="00B42FB4" w:rsidRPr="008D4109" w:rsidRDefault="00B42FB4" w:rsidP="00B42F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A84B9DA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DACBF2" w14:textId="44F5B595" w:rsidR="00B42FB4" w:rsidRPr="008D410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4CEBE08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A5D1ED0" w14:textId="42B198E2" w:rsidR="00B42FB4" w:rsidRPr="008D4109" w:rsidRDefault="00B42FB4" w:rsidP="00B42FB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73C63E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188E03C" w14:textId="122576F6" w:rsidR="00B42FB4" w:rsidRPr="008D4109" w:rsidRDefault="00B42FB4" w:rsidP="00B42F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42FB4" w:rsidRPr="008D4109" w14:paraId="6AD7D7F0" w14:textId="77777777" w:rsidTr="00F202EF">
        <w:tc>
          <w:tcPr>
            <w:tcW w:w="3798" w:type="dxa"/>
            <w:shd w:val="clear" w:color="auto" w:fill="auto"/>
          </w:tcPr>
          <w:p w14:paraId="6362F380" w14:textId="77777777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662473FA" w14:textId="2B2414AB" w:rsidR="00B42FB4" w:rsidRPr="008D4109" w:rsidRDefault="00B42FB4" w:rsidP="00B42F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F822F0A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5357B7" w14:textId="2239AAB5" w:rsidR="00B42FB4" w:rsidRPr="008D410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858F373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780792B" w14:textId="19569947" w:rsidR="00B42FB4" w:rsidRPr="008D4109" w:rsidRDefault="00B42FB4" w:rsidP="00B42F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6B519CC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CAB8345" w14:textId="2A430320" w:rsidR="00B42FB4" w:rsidRPr="008D4109" w:rsidRDefault="00B42FB4" w:rsidP="00B42FB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42FB4" w:rsidRPr="008D4109" w14:paraId="32C78477" w14:textId="77777777" w:rsidTr="00F202EF">
        <w:tc>
          <w:tcPr>
            <w:tcW w:w="3798" w:type="dxa"/>
            <w:shd w:val="clear" w:color="auto" w:fill="auto"/>
          </w:tcPr>
          <w:p w14:paraId="42F1135E" w14:textId="77777777" w:rsidR="00B42FB4" w:rsidRPr="0073596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80D3D7" w14:textId="77777777" w:rsidR="00B42FB4" w:rsidRPr="00735969" w:rsidRDefault="00B42FB4" w:rsidP="00B42F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4BBF04" w14:textId="77777777" w:rsidR="00B42FB4" w:rsidRPr="0073596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EBC31D" w14:textId="77777777" w:rsidR="00B42FB4" w:rsidRPr="0073596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A8EE07" w14:textId="77777777" w:rsidR="00B42FB4" w:rsidRPr="0073596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4C048C1" w14:textId="77777777" w:rsidR="00B42FB4" w:rsidRPr="00735969" w:rsidRDefault="00B42FB4" w:rsidP="00B42F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B3CF27" w14:textId="77777777" w:rsidR="00B42FB4" w:rsidRPr="0073596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01F1077" w14:textId="77777777" w:rsidR="00B42FB4" w:rsidRPr="00735969" w:rsidRDefault="00B42FB4" w:rsidP="00B42FB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2FB4" w:rsidRPr="008D4109" w14:paraId="19F65EDA" w14:textId="77777777" w:rsidTr="00F202EF">
        <w:tc>
          <w:tcPr>
            <w:tcW w:w="3798" w:type="dxa"/>
            <w:shd w:val="clear" w:color="auto" w:fill="auto"/>
          </w:tcPr>
          <w:p w14:paraId="75840546" w14:textId="77777777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4CB4EA1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946E99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63C3F0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60BEA7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F7EFF29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0F905A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E2198F8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2FB4" w:rsidRPr="008D4109" w14:paraId="2AEB9BB7" w14:textId="77777777" w:rsidTr="00F202EF">
        <w:tc>
          <w:tcPr>
            <w:tcW w:w="3798" w:type="dxa"/>
            <w:shd w:val="clear" w:color="auto" w:fill="auto"/>
          </w:tcPr>
          <w:p w14:paraId="1BA1954F" w14:textId="77777777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20E9AF73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FC87A6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ECBFF9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8D9709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0E81D78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BF5F55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FB91871" w14:textId="77777777" w:rsidR="00B42FB4" w:rsidRPr="008D4109" w:rsidRDefault="00B42FB4" w:rsidP="00B42FB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2FB4" w:rsidRPr="008D4109" w14:paraId="2E2C7C26" w14:textId="77777777" w:rsidTr="00735969">
        <w:tc>
          <w:tcPr>
            <w:tcW w:w="3798" w:type="dxa"/>
            <w:shd w:val="clear" w:color="auto" w:fill="auto"/>
          </w:tcPr>
          <w:p w14:paraId="2BC18E47" w14:textId="77777777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D4109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3B7C089E" w14:textId="2D6C8C06" w:rsidR="00B42FB4" w:rsidRPr="008D4109" w:rsidRDefault="00B42FB4" w:rsidP="00B42F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20637289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22DC325" w14:textId="1318CD76" w:rsidR="00B42FB4" w:rsidRPr="008D410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50A41FF5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36AD8B7" w14:textId="66722B31" w:rsidR="00B42FB4" w:rsidRPr="008D4109" w:rsidRDefault="00B42FB4" w:rsidP="00B42F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508AEBB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9243C5C" w14:textId="438AC28E" w:rsidR="00B42FB4" w:rsidRPr="008D4109" w:rsidRDefault="00B42FB4" w:rsidP="00B42FB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B42FB4" w:rsidRPr="008D4109" w14:paraId="45564C69" w14:textId="77777777" w:rsidTr="00735969">
        <w:tc>
          <w:tcPr>
            <w:tcW w:w="3798" w:type="dxa"/>
            <w:shd w:val="clear" w:color="auto" w:fill="auto"/>
          </w:tcPr>
          <w:p w14:paraId="7BA398C4" w14:textId="77777777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2884AC" w14:textId="38448D55" w:rsidR="00B42FB4" w:rsidRPr="008D4109" w:rsidRDefault="00B42FB4" w:rsidP="00B42F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376A2DD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52ACBB" w14:textId="398ED7F9" w:rsidR="00B42FB4" w:rsidRPr="008D410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3B987D4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CC0A2" w14:textId="44EFEE03" w:rsidR="00B42FB4" w:rsidRPr="008D4109" w:rsidRDefault="00B42FB4" w:rsidP="00B42FB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96E0FE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23774" w14:textId="3D5696C8" w:rsidR="00B42FB4" w:rsidRPr="008D4109" w:rsidRDefault="00B42FB4" w:rsidP="00B42F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42FB4" w:rsidRPr="008D4109" w14:paraId="4573A534" w14:textId="77777777" w:rsidTr="00735969">
        <w:tc>
          <w:tcPr>
            <w:tcW w:w="3798" w:type="dxa"/>
            <w:shd w:val="clear" w:color="auto" w:fill="auto"/>
          </w:tcPr>
          <w:p w14:paraId="1ABE27DF" w14:textId="77777777" w:rsidR="00B42FB4" w:rsidRPr="008D4109" w:rsidRDefault="00B42FB4" w:rsidP="00B4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53AE" w14:textId="3DB4AB3B" w:rsidR="00B42FB4" w:rsidRPr="008D4109" w:rsidRDefault="00B42FB4" w:rsidP="00B42F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4FF3007E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6CA26" w14:textId="7B361FE2" w:rsidR="00B42FB4" w:rsidRPr="008D4109" w:rsidRDefault="00B42FB4" w:rsidP="00B42FB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5A65EE9E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002EF" w14:textId="3DE33E4A" w:rsidR="00B42FB4" w:rsidRPr="008D4109" w:rsidRDefault="00B42FB4" w:rsidP="00B42F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0FD5501" w14:textId="77777777" w:rsidR="00B42FB4" w:rsidRPr="008D4109" w:rsidRDefault="00B42FB4" w:rsidP="00B4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2DA76" w14:textId="51D9693C" w:rsidR="00B42FB4" w:rsidRPr="008D4109" w:rsidRDefault="00B42FB4" w:rsidP="00B42FB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4636E355" w14:textId="571CC79A" w:rsidR="00F202EF" w:rsidRPr="008D4109" w:rsidRDefault="00F202EF">
      <w:pPr>
        <w:rPr>
          <w:b/>
          <w:bCs/>
        </w:rPr>
      </w:pPr>
    </w:p>
    <w:p w14:paraId="0622363E" w14:textId="77777777" w:rsidR="00482F69" w:rsidRPr="008D4109" w:rsidRDefault="00482F69"/>
    <w:p w14:paraId="664E4770" w14:textId="10AF40E2" w:rsidR="00F202EF" w:rsidRDefault="00F202EF" w:rsidP="00996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 w:firstLine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8D4109">
        <w:rPr>
          <w:rFonts w:ascii="Angsana New" w:hAnsi="Angsana New"/>
          <w:sz w:val="30"/>
          <w:szCs w:val="30"/>
        </w:rPr>
        <w:t xml:space="preserve">31 </w:t>
      </w:r>
      <w:r w:rsidRPr="008D4109">
        <w:rPr>
          <w:rFonts w:ascii="Angsana New" w:hAnsi="Angsana New" w:hint="cs"/>
          <w:sz w:val="30"/>
          <w:szCs w:val="30"/>
          <w:cs/>
        </w:rPr>
        <w:t>ธันวาคม</w:t>
      </w:r>
      <w:r w:rsidR="001B0359" w:rsidRPr="008D4109">
        <w:rPr>
          <w:rFonts w:ascii="Angsana New" w:hAnsi="Angsana New" w:hint="cs"/>
          <w:sz w:val="30"/>
          <w:szCs w:val="30"/>
          <w:cs/>
        </w:rPr>
        <w:t xml:space="preserve"> </w:t>
      </w:r>
      <w:r w:rsidRPr="008D4109">
        <w:rPr>
          <w:rFonts w:ascii="Angsana New" w:hAnsi="Angsana New"/>
          <w:sz w:val="30"/>
          <w:szCs w:val="30"/>
        </w:rPr>
        <w:t xml:space="preserve">2563 </w:t>
      </w:r>
      <w:r w:rsidRPr="008D410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D4109">
        <w:rPr>
          <w:rFonts w:ascii="Angsana New" w:hAnsi="Angsana New"/>
          <w:sz w:val="30"/>
          <w:szCs w:val="30"/>
        </w:rPr>
        <w:t>30</w:t>
      </w:r>
      <w:r w:rsidRPr="008D4109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8D4109">
        <w:rPr>
          <w:rFonts w:ascii="Angsana New" w:hAnsi="Angsana New"/>
          <w:sz w:val="30"/>
          <w:szCs w:val="30"/>
        </w:rPr>
        <w:t xml:space="preserve">2563 </w:t>
      </w:r>
      <w:r w:rsidRPr="008D4109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54BCD39F" w14:textId="6B0F557F" w:rsidR="0099638F" w:rsidRPr="0099638F" w:rsidRDefault="0099638F" w:rsidP="0099638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30"/>
          <w:szCs w:val="30"/>
        </w:rPr>
      </w:pPr>
      <w:r>
        <w:rPr>
          <w:sz w:val="30"/>
          <w:szCs w:val="30"/>
          <w:cs/>
        </w:rPr>
        <w:tab/>
      </w:r>
    </w:p>
    <w:tbl>
      <w:tblPr>
        <w:tblW w:w="9450" w:type="dxa"/>
        <w:tblInd w:w="459" w:type="dxa"/>
        <w:tblLook w:val="01E0" w:firstRow="1" w:lastRow="1" w:firstColumn="1" w:lastColumn="1" w:noHBand="0" w:noVBand="0"/>
      </w:tblPr>
      <w:tblGrid>
        <w:gridCol w:w="3771"/>
        <w:gridCol w:w="1179"/>
        <w:gridCol w:w="262"/>
        <w:gridCol w:w="1358"/>
        <w:gridCol w:w="270"/>
        <w:gridCol w:w="1170"/>
        <w:gridCol w:w="262"/>
        <w:gridCol w:w="1178"/>
      </w:tblGrid>
      <w:tr w:rsidR="00396A85" w:rsidRPr="008D4109" w14:paraId="69CC9BC9" w14:textId="77777777" w:rsidTr="00482F69">
        <w:trPr>
          <w:trHeight w:val="461"/>
          <w:tblHeader/>
        </w:trPr>
        <w:tc>
          <w:tcPr>
            <w:tcW w:w="3771" w:type="dxa"/>
            <w:shd w:val="clear" w:color="auto" w:fill="auto"/>
          </w:tcPr>
          <w:p w14:paraId="406E5468" w14:textId="5D7692D2" w:rsidR="00396A85" w:rsidRPr="008D4109" w:rsidRDefault="00396A85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8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99" w:type="dxa"/>
            <w:gridSpan w:val="3"/>
            <w:shd w:val="clear" w:color="auto" w:fill="auto"/>
          </w:tcPr>
          <w:p w14:paraId="63A8F5DE" w14:textId="77777777" w:rsidR="00396A85" w:rsidRPr="008D4109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3ED288D" w14:textId="77777777" w:rsidR="00396A85" w:rsidRPr="008D4109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C39A070" w14:textId="77777777" w:rsidR="00396A85" w:rsidRPr="008D4109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1C97" w:rsidRPr="008D4109" w14:paraId="4FC566AD" w14:textId="77777777" w:rsidTr="00482F69">
        <w:trPr>
          <w:tblHeader/>
        </w:trPr>
        <w:tc>
          <w:tcPr>
            <w:tcW w:w="3771" w:type="dxa"/>
            <w:shd w:val="clear" w:color="auto" w:fill="auto"/>
          </w:tcPr>
          <w:p w14:paraId="69816993" w14:textId="77777777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9" w:type="dxa"/>
            <w:shd w:val="clear" w:color="auto" w:fill="auto"/>
          </w:tcPr>
          <w:p w14:paraId="24BC1A66" w14:textId="08B3DF9B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14:paraId="5F4D8768" w14:textId="77777777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3C507E24" w14:textId="50FDA144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7704115A" w14:textId="77777777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1AA792" w14:textId="5355F8AB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14:paraId="039B923D" w14:textId="77777777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245EDEE" w14:textId="1DFB4D8F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FC1C97" w:rsidRPr="008D4109" w14:paraId="3EF3F42B" w14:textId="77777777" w:rsidTr="00482F69">
        <w:trPr>
          <w:tblHeader/>
        </w:trPr>
        <w:tc>
          <w:tcPr>
            <w:tcW w:w="3771" w:type="dxa"/>
            <w:shd w:val="clear" w:color="auto" w:fill="auto"/>
          </w:tcPr>
          <w:p w14:paraId="6300E2EC" w14:textId="77777777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40E740B" w14:textId="0C525C1E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9868A96" w14:textId="77777777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97F6600" w14:textId="209E7929" w:rsidR="00FC1C97" w:rsidRPr="008D4109" w:rsidRDefault="00231B5D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778C8BF" w14:textId="77777777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BA0A73" w14:textId="55E7B7F9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F2FA70E" w14:textId="77777777" w:rsidR="00FC1C97" w:rsidRPr="008D4109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228B6A8" w14:textId="635A97B5" w:rsidR="00FC1C97" w:rsidRPr="008D4109" w:rsidRDefault="00231B5D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C7B18" w:rsidRPr="008D4109" w14:paraId="45C98828" w14:textId="77777777" w:rsidTr="00482F69">
        <w:trPr>
          <w:tblHeader/>
        </w:trPr>
        <w:tc>
          <w:tcPr>
            <w:tcW w:w="3771" w:type="dxa"/>
            <w:shd w:val="clear" w:color="auto" w:fill="auto"/>
          </w:tcPr>
          <w:p w14:paraId="2FEAE4BF" w14:textId="77777777" w:rsidR="00EC7B18" w:rsidRPr="008D4109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9" w:type="dxa"/>
            <w:gridSpan w:val="7"/>
            <w:shd w:val="clear" w:color="auto" w:fill="auto"/>
          </w:tcPr>
          <w:p w14:paraId="61564608" w14:textId="77777777" w:rsidR="00EC7B18" w:rsidRPr="008D4109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475506"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75506" w:rsidRPr="008D4109" w14:paraId="43185F21" w14:textId="77777777" w:rsidTr="00482F69">
        <w:trPr>
          <w:trHeight w:val="371"/>
          <w:tblHeader/>
        </w:trPr>
        <w:tc>
          <w:tcPr>
            <w:tcW w:w="3771" w:type="dxa"/>
            <w:shd w:val="clear" w:color="auto" w:fill="auto"/>
          </w:tcPr>
          <w:p w14:paraId="5F794BE8" w14:textId="77777777" w:rsidR="00475506" w:rsidRPr="008D4109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shd w:val="clear" w:color="auto" w:fill="auto"/>
          </w:tcPr>
          <w:p w14:paraId="4B61FA44" w14:textId="73059045" w:rsidR="00475506" w:rsidRPr="008D4109" w:rsidRDefault="008C492C" w:rsidP="000B0B2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8CAEDA1" w14:textId="77777777" w:rsidR="00475506" w:rsidRPr="008D4109" w:rsidRDefault="00475506" w:rsidP="00A0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6C0AF4AE" w14:textId="71C38FC9" w:rsidR="00475506" w:rsidRPr="008D4109" w:rsidRDefault="005F6A21" w:rsidP="00A576C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59A414" w14:textId="77777777" w:rsidR="00475506" w:rsidRPr="008D4109" w:rsidRDefault="00475506" w:rsidP="00A0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F8909F" w14:textId="61BDFAC8" w:rsidR="00475506" w:rsidRPr="008D4109" w:rsidRDefault="00A576C1" w:rsidP="00A576C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3F6AF8"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32D0F942" w14:textId="77777777" w:rsidR="00475506" w:rsidRPr="008D4109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5F7161F" w14:textId="6F53FB0F" w:rsidR="00475506" w:rsidRPr="008D4109" w:rsidRDefault="005F6A21" w:rsidP="00A576C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13</w:t>
            </w:r>
          </w:p>
        </w:tc>
      </w:tr>
      <w:tr w:rsidR="00475506" w:rsidRPr="008D4109" w14:paraId="54B7075B" w14:textId="77777777" w:rsidTr="00482F69">
        <w:trPr>
          <w:tblHeader/>
        </w:trPr>
        <w:tc>
          <w:tcPr>
            <w:tcW w:w="3771" w:type="dxa"/>
            <w:shd w:val="clear" w:color="auto" w:fill="auto"/>
          </w:tcPr>
          <w:p w14:paraId="190653DA" w14:textId="4272E692" w:rsidR="00475506" w:rsidRPr="008D4109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="001B0359" w:rsidRPr="008D4109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1179" w:type="dxa"/>
            <w:shd w:val="clear" w:color="auto" w:fill="auto"/>
          </w:tcPr>
          <w:p w14:paraId="22CB8406" w14:textId="67DB9D4B" w:rsidR="00475506" w:rsidRPr="008D4109" w:rsidRDefault="00414545" w:rsidP="00A576C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2,025</w:t>
            </w:r>
          </w:p>
        </w:tc>
        <w:tc>
          <w:tcPr>
            <w:tcW w:w="262" w:type="dxa"/>
            <w:shd w:val="clear" w:color="auto" w:fill="auto"/>
          </w:tcPr>
          <w:p w14:paraId="7494AC00" w14:textId="77777777" w:rsidR="00475506" w:rsidRPr="008D4109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6976354" w14:textId="782CBECE" w:rsidR="00475506" w:rsidRPr="008D4109" w:rsidRDefault="005F6A21" w:rsidP="00A576C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</w:t>
            </w:r>
            <w:r w:rsidR="001552B3"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8CA5392" w14:textId="77777777" w:rsidR="00475506" w:rsidRPr="008D4109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F501E0" w14:textId="37953ED5" w:rsidR="00475506" w:rsidRPr="008D4109" w:rsidRDefault="005F3618" w:rsidP="00A576C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655AF56" w14:textId="77777777" w:rsidR="00475506" w:rsidRPr="008D4109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60346296" w14:textId="03D35E8C" w:rsidR="00475506" w:rsidRPr="008D4109" w:rsidRDefault="005F6A21" w:rsidP="00A576C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1624BC" w:rsidRPr="008D4109" w14:paraId="5C1EF30A" w14:textId="77777777" w:rsidTr="00482F69">
        <w:trPr>
          <w:tblHeader/>
        </w:trPr>
        <w:tc>
          <w:tcPr>
            <w:tcW w:w="3771" w:type="dxa"/>
            <w:shd w:val="clear" w:color="auto" w:fill="auto"/>
          </w:tcPr>
          <w:p w14:paraId="0CA2195C" w14:textId="2771ABB0" w:rsidR="001624BC" w:rsidRPr="008D4109" w:rsidRDefault="001624BC" w:rsidP="0016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9" w:type="dxa"/>
            <w:shd w:val="clear" w:color="auto" w:fill="auto"/>
          </w:tcPr>
          <w:p w14:paraId="41B39618" w14:textId="359B1D4A" w:rsidR="001624BC" w:rsidRPr="008D4109" w:rsidRDefault="00A576C1" w:rsidP="00A576C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2" w:type="dxa"/>
            <w:shd w:val="clear" w:color="auto" w:fill="auto"/>
          </w:tcPr>
          <w:p w14:paraId="2191EEFD" w14:textId="77777777" w:rsidR="001624BC" w:rsidRPr="008D4109" w:rsidRDefault="001624BC" w:rsidP="0016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768A1255" w14:textId="22B0601C" w:rsidR="001624BC" w:rsidRPr="008D4109" w:rsidRDefault="005F6A21" w:rsidP="00A576C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="001552B3"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9EE5073" w14:textId="77777777" w:rsidR="001624BC" w:rsidRPr="008D4109" w:rsidRDefault="001624BC" w:rsidP="0016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911223" w14:textId="10491DFF" w:rsidR="001624BC" w:rsidRPr="008D4109" w:rsidRDefault="00A576C1" w:rsidP="00A576C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67191B1" w14:textId="77777777" w:rsidR="001624BC" w:rsidRPr="008D4109" w:rsidRDefault="001624BC" w:rsidP="0016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DEF305A" w14:textId="5A4E8144" w:rsidR="001624BC" w:rsidRPr="008D4109" w:rsidRDefault="005F6A21" w:rsidP="00A576C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75506" w:rsidRPr="008D4109" w14:paraId="2B06F5C3" w14:textId="77777777" w:rsidTr="00482F69">
        <w:trPr>
          <w:tblHeader/>
        </w:trPr>
        <w:tc>
          <w:tcPr>
            <w:tcW w:w="3771" w:type="dxa"/>
            <w:shd w:val="clear" w:color="auto" w:fill="auto"/>
          </w:tcPr>
          <w:p w14:paraId="2A5EBAB3" w14:textId="77777777" w:rsidR="00475506" w:rsidRPr="008D4109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F2D265E" w14:textId="0CE5D704" w:rsidR="00475506" w:rsidRPr="008D4109" w:rsidRDefault="00414545" w:rsidP="00A576C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225A69C" w14:textId="77777777" w:rsidR="00475506" w:rsidRPr="008D4109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09758CEF" w14:textId="0C7D60BA" w:rsidR="00475506" w:rsidRPr="008D4109" w:rsidRDefault="005F6A21" w:rsidP="00A576C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DAC73A1" w14:textId="77777777" w:rsidR="00475506" w:rsidRPr="008D4109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DCDA47" w14:textId="713F9B2A" w:rsidR="00475506" w:rsidRPr="008D4109" w:rsidRDefault="00A576C1" w:rsidP="007359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2AEBA1F" w14:textId="77777777" w:rsidR="00475506" w:rsidRPr="008D4109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4427196B" w14:textId="10C1F5B5" w:rsidR="00475506" w:rsidRPr="008D4109" w:rsidRDefault="005F6A21" w:rsidP="00A576C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C7B18" w:rsidRPr="008D4109" w14:paraId="3A05F15D" w14:textId="77777777" w:rsidTr="00CC11E4">
        <w:trPr>
          <w:tblHeader/>
        </w:trPr>
        <w:tc>
          <w:tcPr>
            <w:tcW w:w="3771" w:type="dxa"/>
            <w:shd w:val="clear" w:color="auto" w:fill="auto"/>
          </w:tcPr>
          <w:p w14:paraId="450F1627" w14:textId="77777777" w:rsidR="00EC7B18" w:rsidRPr="008D4109" w:rsidRDefault="00475506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1A79D" w14:textId="6F2E28B3" w:rsidR="00EC7B18" w:rsidRPr="008D4109" w:rsidRDefault="00414545" w:rsidP="00A576C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2,062</w:t>
            </w:r>
          </w:p>
        </w:tc>
        <w:tc>
          <w:tcPr>
            <w:tcW w:w="262" w:type="dxa"/>
            <w:shd w:val="clear" w:color="auto" w:fill="auto"/>
          </w:tcPr>
          <w:p w14:paraId="7C181CE1" w14:textId="77777777" w:rsidR="00EC7B18" w:rsidRPr="008D4109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8E4D7" w14:textId="0690D83F" w:rsidR="00EC7B18" w:rsidRPr="008D4109" w:rsidRDefault="005F6A21" w:rsidP="00A576C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14</w:t>
            </w:r>
            <w:r w:rsidR="001552B3" w:rsidRPr="008D41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A0FE4C0" w14:textId="77777777" w:rsidR="00EC7B18" w:rsidRPr="008D4109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748A8" w14:textId="0C60FFDE" w:rsidR="00EC7B18" w:rsidRPr="008D4109" w:rsidRDefault="005F3618" w:rsidP="00A576C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3F6AF8"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5E3B23A1" w14:textId="77777777" w:rsidR="00EC7B18" w:rsidRPr="008D4109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2C616" w14:textId="07B6255A" w:rsidR="00EC7B18" w:rsidRPr="008D4109" w:rsidRDefault="005F6A21" w:rsidP="00A576C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14</w:t>
            </w:r>
          </w:p>
        </w:tc>
      </w:tr>
      <w:tr w:rsidR="00CC11E4" w:rsidRPr="008D4109" w14:paraId="0E9B0E24" w14:textId="77777777" w:rsidTr="00CC11E4">
        <w:trPr>
          <w:tblHeader/>
        </w:trPr>
        <w:tc>
          <w:tcPr>
            <w:tcW w:w="3771" w:type="dxa"/>
            <w:shd w:val="clear" w:color="auto" w:fill="auto"/>
          </w:tcPr>
          <w:p w14:paraId="2B2D2CFD" w14:textId="77777777" w:rsidR="00CC11E4" w:rsidRPr="008D4109" w:rsidRDefault="00CC11E4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23B9D4" w14:textId="77777777" w:rsidR="00CC11E4" w:rsidRPr="008D4109" w:rsidRDefault="00CC11E4" w:rsidP="00A576C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89CE4A4" w14:textId="77777777" w:rsidR="00CC11E4" w:rsidRPr="008D4109" w:rsidRDefault="00CC11E4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FC2D56" w14:textId="77777777" w:rsidR="00CC11E4" w:rsidRPr="008D4109" w:rsidRDefault="00CC11E4" w:rsidP="00A576C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641A34" w14:textId="77777777" w:rsidR="00CC11E4" w:rsidRPr="008D4109" w:rsidRDefault="00CC11E4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94E0E31" w14:textId="77777777" w:rsidR="00CC11E4" w:rsidRPr="008D4109" w:rsidRDefault="00CC11E4" w:rsidP="00A576C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83245A" w14:textId="77777777" w:rsidR="00CC11E4" w:rsidRPr="008D4109" w:rsidRDefault="00CC11E4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4C164D29" w14:textId="77777777" w:rsidR="00CC11E4" w:rsidRPr="008D4109" w:rsidRDefault="00CC11E4" w:rsidP="00A576C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</w:tbl>
    <w:p w14:paraId="308DFCD9" w14:textId="58DC4ECA" w:rsidR="008949F1" w:rsidRPr="008949F1" w:rsidRDefault="008949F1" w:rsidP="00894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821B66">
        <w:rPr>
          <w:rFonts w:ascii="Angsana New" w:hAnsi="Angsana New"/>
          <w:sz w:val="30"/>
          <w:szCs w:val="30"/>
        </w:rPr>
        <w:t xml:space="preserve">* </w:t>
      </w:r>
      <w:r w:rsidRPr="00821B66">
        <w:rPr>
          <w:rFonts w:ascii="Angsana New" w:hAnsi="Angsana New" w:hint="cs"/>
          <w:sz w:val="30"/>
          <w:szCs w:val="30"/>
          <w:cs/>
        </w:rPr>
        <w:t>ดูสัญญาที่ทำกับ</w:t>
      </w:r>
      <w:r w:rsidRPr="00821B66">
        <w:rPr>
          <w:rFonts w:ascii="Angsana New" w:hAnsi="Angsana New"/>
          <w:sz w:val="30"/>
          <w:szCs w:val="30"/>
          <w:cs/>
        </w:rPr>
        <w:t xml:space="preserve"> </w:t>
      </w:r>
      <w:r w:rsidRPr="00821B66">
        <w:rPr>
          <w:rFonts w:ascii="Angsana New" w:hAnsi="Angsana New"/>
          <w:sz w:val="30"/>
          <w:szCs w:val="30"/>
        </w:rPr>
        <w:t>FTREIT</w:t>
      </w: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780"/>
        <w:gridCol w:w="1170"/>
        <w:gridCol w:w="262"/>
        <w:gridCol w:w="1358"/>
        <w:gridCol w:w="270"/>
        <w:gridCol w:w="1170"/>
        <w:gridCol w:w="262"/>
        <w:gridCol w:w="1178"/>
      </w:tblGrid>
      <w:tr w:rsidR="00BF4038" w:rsidRPr="008D4109" w14:paraId="4157B3B5" w14:textId="77777777" w:rsidTr="008949F1">
        <w:trPr>
          <w:trHeight w:val="56"/>
          <w:tblHeader/>
        </w:trPr>
        <w:tc>
          <w:tcPr>
            <w:tcW w:w="3780" w:type="dxa"/>
            <w:shd w:val="clear" w:color="auto" w:fill="auto"/>
          </w:tcPr>
          <w:p w14:paraId="1232AE1E" w14:textId="1BB516B3" w:rsidR="00C8500E" w:rsidRPr="008D4109" w:rsidRDefault="00E1250D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9" w:name="_Toc221518862"/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</w:t>
            </w:r>
            <w:bookmarkEnd w:id="9"/>
            <w:r w:rsidR="005B4225"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3D4E7975" w14:textId="77777777" w:rsidR="00C8500E" w:rsidRPr="008D4109" w:rsidRDefault="00C8500E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6965F10" w14:textId="77777777" w:rsidR="00C8500E" w:rsidRPr="008D4109" w:rsidRDefault="00C8500E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1C9AF52" w14:textId="77777777" w:rsidR="00C8500E" w:rsidRPr="008D4109" w:rsidRDefault="00C8500E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1C97" w:rsidRPr="008D4109" w14:paraId="26F735BB" w14:textId="77777777" w:rsidTr="008949F1">
        <w:trPr>
          <w:tblHeader/>
        </w:trPr>
        <w:tc>
          <w:tcPr>
            <w:tcW w:w="3780" w:type="dxa"/>
            <w:shd w:val="clear" w:color="auto" w:fill="auto"/>
          </w:tcPr>
          <w:p w14:paraId="5C95F534" w14:textId="77777777" w:rsidR="00FC1C97" w:rsidRPr="008D4109" w:rsidRDefault="00FC1C97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7FECAC8B" w14:textId="61DB2DB3" w:rsidR="00FC1C97" w:rsidRPr="008D4109" w:rsidRDefault="00FC1C97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14:paraId="35A45CD6" w14:textId="77777777" w:rsidR="00FC1C97" w:rsidRPr="008D4109" w:rsidRDefault="00FC1C97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7D8A5FD2" w14:textId="165D6815" w:rsidR="00FC1C97" w:rsidRPr="008D4109" w:rsidRDefault="00FC1C97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408AF293" w14:textId="77777777" w:rsidR="00FC1C97" w:rsidRPr="008D4109" w:rsidRDefault="00FC1C97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88D1D6" w14:textId="68BCA83E" w:rsidR="00FC1C97" w:rsidRPr="008D4109" w:rsidRDefault="00FC1C97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14:paraId="74E6CFD0" w14:textId="77777777" w:rsidR="00FC1C97" w:rsidRPr="008D4109" w:rsidRDefault="00FC1C97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5BF4CEE" w14:textId="1C7CA5B8" w:rsidR="00FC1C97" w:rsidRPr="008D4109" w:rsidRDefault="00FC1C97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20400" w:rsidRPr="008D4109" w14:paraId="3CABE244" w14:textId="77777777" w:rsidTr="008949F1">
        <w:trPr>
          <w:tblHeader/>
        </w:trPr>
        <w:tc>
          <w:tcPr>
            <w:tcW w:w="3780" w:type="dxa"/>
            <w:shd w:val="clear" w:color="auto" w:fill="auto"/>
          </w:tcPr>
          <w:p w14:paraId="74D516A8" w14:textId="77777777" w:rsidR="00220400" w:rsidRPr="008D4109" w:rsidRDefault="00220400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D30F10" w14:textId="77777777" w:rsidR="00220400" w:rsidRPr="008D4109" w:rsidRDefault="008556AE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14F59F2C" w14:textId="77777777" w:rsidR="00220400" w:rsidRPr="008D4109" w:rsidRDefault="00220400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DE823F7" w14:textId="348FB186" w:rsidR="00220400" w:rsidRPr="008D4109" w:rsidRDefault="00B454AA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B8916C" w14:textId="77777777" w:rsidR="00220400" w:rsidRPr="008D4109" w:rsidRDefault="00220400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AFBC24" w14:textId="77777777" w:rsidR="00220400" w:rsidRPr="008D4109" w:rsidRDefault="008556AE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CD19E1A" w14:textId="77777777" w:rsidR="00220400" w:rsidRPr="008D4109" w:rsidRDefault="00220400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0AB0A04" w14:textId="68E9376F" w:rsidR="00220400" w:rsidRPr="008D4109" w:rsidRDefault="00B454AA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1250D" w:rsidRPr="008D4109" w14:paraId="42B3B032" w14:textId="77777777" w:rsidTr="008949F1">
        <w:trPr>
          <w:tblHeader/>
        </w:trPr>
        <w:tc>
          <w:tcPr>
            <w:tcW w:w="3780" w:type="dxa"/>
            <w:shd w:val="clear" w:color="auto" w:fill="auto"/>
          </w:tcPr>
          <w:p w14:paraId="291427FE" w14:textId="77777777" w:rsidR="00E1250D" w:rsidRPr="008D4109" w:rsidRDefault="00E1250D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054EFFB0" w14:textId="77777777" w:rsidR="00E1250D" w:rsidRPr="008D4109" w:rsidRDefault="00E1250D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D63F5"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C7B18" w:rsidRPr="008D4109" w14:paraId="669A4740" w14:textId="77777777" w:rsidTr="008949F1">
        <w:trPr>
          <w:tblHeader/>
        </w:trPr>
        <w:tc>
          <w:tcPr>
            <w:tcW w:w="3780" w:type="dxa"/>
            <w:shd w:val="clear" w:color="auto" w:fill="auto"/>
          </w:tcPr>
          <w:p w14:paraId="027B3CEB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CDCB32D" w14:textId="188EBEEC" w:rsidR="00EC7B18" w:rsidRPr="008D4109" w:rsidRDefault="005F3618" w:rsidP="0050087B">
            <w:pPr>
              <w:pStyle w:val="acctfourfigures"/>
              <w:tabs>
                <w:tab w:val="clear" w:pos="765"/>
                <w:tab w:val="decimal" w:pos="589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9D29AD8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F8B249D" w14:textId="4883C7CD" w:rsidR="00EC7B18" w:rsidRPr="008D4109" w:rsidRDefault="005F3618" w:rsidP="0050087B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087434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5EA836" w14:textId="7B9A9C60" w:rsidR="00EC7B18" w:rsidRPr="008D4109" w:rsidRDefault="005F3618" w:rsidP="00735969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567F7BC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097B226" w14:textId="6A736921" w:rsidR="00EC7B18" w:rsidRPr="008D4109" w:rsidRDefault="00BD5621" w:rsidP="0050087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C7B18" w:rsidRPr="008D4109" w14:paraId="08E031F8" w14:textId="77777777" w:rsidTr="008949F1">
        <w:trPr>
          <w:tblHeader/>
        </w:trPr>
        <w:tc>
          <w:tcPr>
            <w:tcW w:w="3780" w:type="dxa"/>
            <w:shd w:val="clear" w:color="auto" w:fill="auto"/>
          </w:tcPr>
          <w:p w14:paraId="47AC4E39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841B0BB" w14:textId="16B50279" w:rsidR="00EC7B18" w:rsidRPr="008D4109" w:rsidRDefault="00A576C1" w:rsidP="0050087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14:paraId="4B25CF79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495311F" w14:textId="227FA8CF" w:rsidR="00EC7B18" w:rsidRPr="008D4109" w:rsidRDefault="005F3618" w:rsidP="0050087B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6A8A35C5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3DB9A8" w14:textId="756E01E3" w:rsidR="00EC7B18" w:rsidRPr="008D4109" w:rsidRDefault="005F3618" w:rsidP="0050087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02083BE0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0EDABB0" w14:textId="447ED5DC" w:rsidR="00EC7B18" w:rsidRPr="008D4109" w:rsidRDefault="00BD5621" w:rsidP="00BD562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C7B18" w:rsidRPr="008D4109" w14:paraId="5E3AEE6B" w14:textId="77777777" w:rsidTr="008949F1">
        <w:trPr>
          <w:tblHeader/>
        </w:trPr>
        <w:tc>
          <w:tcPr>
            <w:tcW w:w="3780" w:type="dxa"/>
            <w:shd w:val="clear" w:color="auto" w:fill="auto"/>
          </w:tcPr>
          <w:p w14:paraId="1BE9B5F6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6FF6610D" w14:textId="3F32E567" w:rsidR="00EC7B18" w:rsidRPr="008D4109" w:rsidRDefault="005F3618" w:rsidP="00B51C2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59F622E3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52A53F59" w14:textId="167BC720" w:rsidR="00EC7B18" w:rsidRPr="008D4109" w:rsidRDefault="005F3618" w:rsidP="0050087B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87C0DDA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2C39D7" w14:textId="184B5AC7" w:rsidR="00EC7B18" w:rsidRPr="008D4109" w:rsidRDefault="005F3618" w:rsidP="00735969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DB3B82F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2ADBD11" w14:textId="7E3C54AB" w:rsidR="00EC7B18" w:rsidRPr="008D4109" w:rsidRDefault="00BD5621" w:rsidP="0050087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C7B18" w:rsidRPr="008D4109" w14:paraId="235AF638" w14:textId="77777777" w:rsidTr="008949F1">
        <w:trPr>
          <w:tblHeader/>
        </w:trPr>
        <w:tc>
          <w:tcPr>
            <w:tcW w:w="3780" w:type="dxa"/>
            <w:shd w:val="clear" w:color="auto" w:fill="auto"/>
          </w:tcPr>
          <w:p w14:paraId="15D97663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0" w:type="dxa"/>
            <w:shd w:val="clear" w:color="auto" w:fill="auto"/>
          </w:tcPr>
          <w:p w14:paraId="529F7394" w14:textId="236B12D5" w:rsidR="00EC7B18" w:rsidRPr="008D4109" w:rsidRDefault="00B11361" w:rsidP="0050087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576C1"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A21D6C6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F3933E3" w14:textId="2592CA67" w:rsidR="00EC7B18" w:rsidRPr="008D4109" w:rsidRDefault="005F3618" w:rsidP="0050087B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08849A8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7E82BB" w14:textId="1DE63AC5" w:rsidR="00EC7B18" w:rsidRPr="008D4109" w:rsidRDefault="005F3618" w:rsidP="0050087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3B6A0B76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6E468B4D" w14:textId="16C78DA7" w:rsidR="00EC7B18" w:rsidRPr="008D4109" w:rsidRDefault="00263A68" w:rsidP="0050087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C7B18" w:rsidRPr="008D4109" w14:paraId="6B2C41CB" w14:textId="77777777" w:rsidTr="008949F1">
        <w:trPr>
          <w:tblHeader/>
        </w:trPr>
        <w:tc>
          <w:tcPr>
            <w:tcW w:w="3780" w:type="dxa"/>
            <w:shd w:val="clear" w:color="auto" w:fill="auto"/>
          </w:tcPr>
          <w:p w14:paraId="73A495E3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7139D" w14:textId="2FC82287" w:rsidR="00EC7B18" w:rsidRPr="008D4109" w:rsidRDefault="00B11361" w:rsidP="0050087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576C1"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6C58221C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16F3B" w14:textId="39CA14DA" w:rsidR="00EC7B18" w:rsidRPr="008D4109" w:rsidRDefault="005F3618" w:rsidP="0050087B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79B4E300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57C86" w14:textId="24694D11" w:rsidR="00EC7B18" w:rsidRPr="008D4109" w:rsidRDefault="005F3618" w:rsidP="0050087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5536EE87" w14:textId="77777777" w:rsidR="00EC7B18" w:rsidRPr="008D4109" w:rsidRDefault="00EC7B18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9A6AE" w14:textId="69F15427" w:rsidR="00EC7B18" w:rsidRPr="008D4109" w:rsidRDefault="005D0FBF" w:rsidP="0050087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1BE4E7C2" w14:textId="5853F5CE" w:rsidR="00D178AD" w:rsidRPr="008D4109" w:rsidRDefault="00D178AD" w:rsidP="00D178AD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80"/>
        <w:gridCol w:w="238"/>
        <w:gridCol w:w="1263"/>
        <w:gridCol w:w="268"/>
        <w:gridCol w:w="1161"/>
        <w:gridCol w:w="375"/>
        <w:gridCol w:w="1143"/>
        <w:gridCol w:w="286"/>
        <w:gridCol w:w="1036"/>
      </w:tblGrid>
      <w:tr w:rsidR="008A5853" w:rsidRPr="008D4109" w14:paraId="2F64B9D6" w14:textId="77777777" w:rsidTr="0080113F">
        <w:tc>
          <w:tcPr>
            <w:tcW w:w="3680" w:type="dxa"/>
          </w:tcPr>
          <w:p w14:paraId="280DD840" w14:textId="15394A9B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735969">
              <w:rPr>
                <w:sz w:val="30"/>
                <w:szCs w:val="30"/>
              </w:rPr>
              <w:br w:type="page"/>
            </w:r>
            <w:r w:rsidRPr="00735969">
              <w:rPr>
                <w:sz w:val="30"/>
                <w:szCs w:val="30"/>
              </w:rPr>
              <w:br w:type="page"/>
            </w:r>
            <w:r w:rsidRPr="008D4109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ลูกหนี้สัญญาเช่า</w:t>
            </w:r>
            <w:r w:rsidR="00EF1B30" w:rsidRPr="008D4109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เงินทุน</w:t>
            </w:r>
            <w:r w:rsidR="00682ED2" w:rsidRPr="008D4109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</w:t>
            </w:r>
            <w:r w:rsidR="00682ED2" w:rsidRPr="008D4109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- </w:t>
            </w:r>
            <w:r w:rsidR="00682ED2" w:rsidRPr="008D4109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8" w:type="dxa"/>
          </w:tcPr>
          <w:p w14:paraId="362DD370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2" w:type="dxa"/>
            <w:gridSpan w:val="3"/>
          </w:tcPr>
          <w:p w14:paraId="17152E68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5" w:type="dxa"/>
          </w:tcPr>
          <w:p w14:paraId="22A20088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5" w:type="dxa"/>
            <w:gridSpan w:val="3"/>
          </w:tcPr>
          <w:p w14:paraId="3BFB3673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5853" w:rsidRPr="008D4109" w14:paraId="41B251F7" w14:textId="77777777" w:rsidTr="0080113F">
        <w:tc>
          <w:tcPr>
            <w:tcW w:w="3680" w:type="dxa"/>
          </w:tcPr>
          <w:p w14:paraId="463A1B56" w14:textId="51EFDE8B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E378EDB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74702E83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14:paraId="0EB55852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5E09F7A9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5" w:type="dxa"/>
          </w:tcPr>
          <w:p w14:paraId="3F6EFF3D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0428FC5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6" w:type="dxa"/>
          </w:tcPr>
          <w:p w14:paraId="34922C6B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66BED305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A5853" w:rsidRPr="008D4109" w14:paraId="4B7B0234" w14:textId="77777777" w:rsidTr="0080113F">
        <w:tc>
          <w:tcPr>
            <w:tcW w:w="3680" w:type="dxa"/>
          </w:tcPr>
          <w:p w14:paraId="70FF40D3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B66E587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05801DB9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1F010618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5538FED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75" w:type="dxa"/>
          </w:tcPr>
          <w:p w14:paraId="71C53C54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A85C6D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6" w:type="dxa"/>
          </w:tcPr>
          <w:p w14:paraId="73EE8973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11C0866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A5853" w:rsidRPr="008D4109" w14:paraId="0768BFDB" w14:textId="77777777" w:rsidTr="0080113F">
        <w:tc>
          <w:tcPr>
            <w:tcW w:w="3680" w:type="dxa"/>
          </w:tcPr>
          <w:p w14:paraId="491053DD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26E305C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32" w:type="dxa"/>
            <w:gridSpan w:val="7"/>
          </w:tcPr>
          <w:p w14:paraId="2842028E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5853" w:rsidRPr="008D4109" w14:paraId="4C221F7C" w14:textId="77777777" w:rsidTr="0080113F">
        <w:tc>
          <w:tcPr>
            <w:tcW w:w="3680" w:type="dxa"/>
          </w:tcPr>
          <w:p w14:paraId="5894E5DC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8" w:type="dxa"/>
          </w:tcPr>
          <w:p w14:paraId="634316B1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1FCA621D" w14:textId="2552A6B9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222B5E6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78A8F757" w14:textId="2AB2B83C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5" w:type="dxa"/>
          </w:tcPr>
          <w:p w14:paraId="0525CD0E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6383CB9" w14:textId="00DC9E54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067E4640" w14:textId="77777777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14:paraId="3559ABD7" w14:textId="4653331C" w:rsidR="008A5853" w:rsidRPr="008D4109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7EF7" w:rsidRPr="008D4109" w14:paraId="5F9FBB4B" w14:textId="77777777" w:rsidTr="0080113F">
        <w:tc>
          <w:tcPr>
            <w:tcW w:w="3680" w:type="dxa"/>
          </w:tcPr>
          <w:p w14:paraId="50E93D9C" w14:textId="2F05B276" w:rsidR="00327EF7" w:rsidRPr="008D4109" w:rsidRDefault="00327EF7" w:rsidP="003C07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238" w:type="dxa"/>
          </w:tcPr>
          <w:p w14:paraId="1EED666F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47F8539" w14:textId="4D9D4B1A" w:rsidR="00327EF7" w:rsidRPr="008D4109" w:rsidRDefault="00932DCD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68" w:type="dxa"/>
          </w:tcPr>
          <w:p w14:paraId="7B268776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027BD12" w14:textId="7D01772A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75" w:type="dxa"/>
          </w:tcPr>
          <w:p w14:paraId="5F8D111C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1D65A81" w14:textId="330A0791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575ADFF4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44E6C5B" w14:textId="06097864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7EF7" w:rsidRPr="008D4109" w14:paraId="215F82E0" w14:textId="77777777" w:rsidTr="0080113F">
        <w:tc>
          <w:tcPr>
            <w:tcW w:w="3680" w:type="dxa"/>
          </w:tcPr>
          <w:p w14:paraId="4E160BAB" w14:textId="2AAD70A3" w:rsidR="00327EF7" w:rsidRPr="008D4109" w:rsidRDefault="00327EF7" w:rsidP="003C07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238" w:type="dxa"/>
          </w:tcPr>
          <w:p w14:paraId="3ECA7C2C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90A8577" w14:textId="3932296B" w:rsidR="00327EF7" w:rsidRPr="008D4109" w:rsidRDefault="00932DCD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268" w:type="dxa"/>
          </w:tcPr>
          <w:p w14:paraId="23AF0C23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D714F65" w14:textId="4F644FB9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75" w:type="dxa"/>
          </w:tcPr>
          <w:p w14:paraId="4EFF7D67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A7ABC99" w14:textId="4A6580C6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1A20DCE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0F8519C" w14:textId="7667C550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7EF7" w:rsidRPr="008D4109" w14:paraId="149D0BC0" w14:textId="77777777" w:rsidTr="0080113F">
        <w:tc>
          <w:tcPr>
            <w:tcW w:w="3680" w:type="dxa"/>
          </w:tcPr>
          <w:p w14:paraId="21AEBE00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7BBCE9B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AF1EA87" w14:textId="54A27008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68" w:type="dxa"/>
          </w:tcPr>
          <w:p w14:paraId="7DBEE4D4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F5D842A" w14:textId="76B0C882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75" w:type="dxa"/>
          </w:tcPr>
          <w:p w14:paraId="61A40F81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DF3B64E" w14:textId="770908C0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39A5C480" w14:textId="77777777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27702736" w14:textId="30A1B2C0" w:rsidR="00327EF7" w:rsidRPr="008D4109" w:rsidRDefault="00327EF7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F8B5F0F" w14:textId="77777777" w:rsidR="00327EF7" w:rsidRPr="008D4109" w:rsidRDefault="00327EF7" w:rsidP="00CC11E4">
      <w:pPr>
        <w:pStyle w:val="Caption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A856B9E" w14:textId="5C2AC318" w:rsidR="0050087B" w:rsidRPr="008D4109" w:rsidRDefault="0050087B" w:rsidP="00BB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รายการเคลื่อนไหวของเงินให้กู้ยืมและดอกเบี้ยค้างรับแก่กิจการที่เกี่ยวข้องกันสำหรับ</w:t>
      </w:r>
      <w:r w:rsidRPr="008D4109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8D41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D4109">
        <w:rPr>
          <w:rFonts w:ascii="Angsana New" w:hAnsi="Angsana New"/>
          <w:sz w:val="30"/>
          <w:szCs w:val="30"/>
          <w:cs/>
        </w:rPr>
        <w:br/>
        <w:t>3</w:t>
      </w:r>
      <w:r w:rsidRPr="008D4109">
        <w:rPr>
          <w:rFonts w:ascii="Angsana New" w:hAnsi="Angsana New"/>
          <w:sz w:val="30"/>
          <w:szCs w:val="30"/>
        </w:rPr>
        <w:t xml:space="preserve">1 </w:t>
      </w:r>
      <w:r w:rsidRPr="008D4109">
        <w:rPr>
          <w:rFonts w:ascii="Angsana New" w:hAnsi="Angsana New" w:hint="cs"/>
          <w:sz w:val="30"/>
          <w:szCs w:val="30"/>
          <w:cs/>
        </w:rPr>
        <w:t>ธันวาคม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/>
          <w:sz w:val="30"/>
          <w:szCs w:val="30"/>
        </w:rPr>
        <w:t xml:space="preserve">2563 </w:t>
      </w:r>
      <w:r w:rsidRPr="008D4109">
        <w:rPr>
          <w:rFonts w:ascii="Angsana New" w:hAnsi="Angsana New"/>
          <w:sz w:val="30"/>
          <w:szCs w:val="30"/>
          <w:cs/>
        </w:rPr>
        <w:t>มีดังนี้</w:t>
      </w:r>
    </w:p>
    <w:p w14:paraId="6B7E86FB" w14:textId="77777777" w:rsidR="0050087B" w:rsidRPr="008D4109" w:rsidRDefault="0050087B" w:rsidP="00500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05"/>
        <w:gridCol w:w="1315"/>
        <w:gridCol w:w="253"/>
        <w:gridCol w:w="1107"/>
        <w:gridCol w:w="255"/>
        <w:gridCol w:w="933"/>
        <w:gridCol w:w="17"/>
        <w:gridCol w:w="243"/>
        <w:gridCol w:w="933"/>
        <w:gridCol w:w="253"/>
        <w:gridCol w:w="762"/>
        <w:gridCol w:w="253"/>
        <w:gridCol w:w="1018"/>
      </w:tblGrid>
      <w:tr w:rsidR="0050087B" w:rsidRPr="008D4109" w14:paraId="3C4C7F04" w14:textId="77777777" w:rsidTr="004466D0">
        <w:trPr>
          <w:tblHeader/>
        </w:trPr>
        <w:tc>
          <w:tcPr>
            <w:tcW w:w="2205" w:type="dxa"/>
            <w:shd w:val="clear" w:color="auto" w:fill="auto"/>
            <w:vAlign w:val="bottom"/>
          </w:tcPr>
          <w:p w14:paraId="44439E10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5" w:type="dxa"/>
            <w:gridSpan w:val="3"/>
            <w:shd w:val="clear" w:color="auto" w:fill="auto"/>
            <w:vAlign w:val="bottom"/>
          </w:tcPr>
          <w:p w14:paraId="7113AB58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AA13F83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4412" w:type="dxa"/>
            <w:gridSpan w:val="8"/>
            <w:shd w:val="clear" w:color="auto" w:fill="auto"/>
            <w:vAlign w:val="bottom"/>
          </w:tcPr>
          <w:p w14:paraId="370E57D6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14039" w:rsidRPr="008D4109" w14:paraId="7A48167C" w14:textId="77777777" w:rsidTr="00614039">
        <w:trPr>
          <w:tblHeader/>
        </w:trPr>
        <w:tc>
          <w:tcPr>
            <w:tcW w:w="2205" w:type="dxa"/>
            <w:shd w:val="clear" w:color="auto" w:fill="auto"/>
            <w:vAlign w:val="bottom"/>
          </w:tcPr>
          <w:p w14:paraId="5DB180DC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7DA971E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53" w:type="dxa"/>
          </w:tcPr>
          <w:p w14:paraId="6883A00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C9F292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0FA7345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324D716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0" w:type="dxa"/>
            <w:gridSpan w:val="2"/>
          </w:tcPr>
          <w:p w14:paraId="775C4998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A804DEC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173A1A66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2B136F5B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23A3C7A8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D2F4A73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614039" w:rsidRPr="008D4109" w14:paraId="319B2DE8" w14:textId="77777777" w:rsidTr="00614039">
        <w:trPr>
          <w:tblHeader/>
        </w:trPr>
        <w:tc>
          <w:tcPr>
            <w:tcW w:w="2205" w:type="dxa"/>
            <w:shd w:val="clear" w:color="auto" w:fill="auto"/>
            <w:vAlign w:val="bottom"/>
          </w:tcPr>
          <w:p w14:paraId="4B58A8DD" w14:textId="30B705DA" w:rsidR="0050087B" w:rsidRPr="008D4109" w:rsidRDefault="004466D0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56124B"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  <w:p w14:paraId="3A9384CA" w14:textId="7C7BE50A" w:rsidR="0056124B" w:rsidRPr="008D4109" w:rsidRDefault="0056124B" w:rsidP="0056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485A0908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  <w:p w14:paraId="411954F8" w14:textId="1F3E64D7" w:rsidR="0050087B" w:rsidRPr="008D4109" w:rsidRDefault="00B454A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3" w:type="dxa"/>
          </w:tcPr>
          <w:p w14:paraId="03DD7880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2648823" w14:textId="60C18156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5C7850D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2481180" w14:textId="77777777" w:rsidR="0050087B" w:rsidRPr="008D4109" w:rsidRDefault="0050087B" w:rsidP="0053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  <w:p w14:paraId="71D423CE" w14:textId="5F4D2106" w:rsidR="0050087B" w:rsidRPr="008D4109" w:rsidRDefault="0050087B" w:rsidP="0053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</w:t>
            </w:r>
            <w:r w:rsidR="00086064" w:rsidRPr="008D41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0" w:type="dxa"/>
            <w:gridSpan w:val="2"/>
          </w:tcPr>
          <w:p w14:paraId="726E7A89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35FDEC5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</w:tcPr>
          <w:p w14:paraId="5FF1EEED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5F67DF40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</w:tcPr>
          <w:p w14:paraId="2EEC7C55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16A99CD" w14:textId="622F48BC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0087B" w:rsidRPr="008D4109" w14:paraId="266519D6" w14:textId="77777777" w:rsidTr="004466D0">
        <w:tc>
          <w:tcPr>
            <w:tcW w:w="2205" w:type="dxa"/>
            <w:shd w:val="clear" w:color="auto" w:fill="auto"/>
          </w:tcPr>
          <w:p w14:paraId="293CEE5B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5" w:type="dxa"/>
            <w:gridSpan w:val="3"/>
            <w:shd w:val="clear" w:color="auto" w:fill="auto"/>
          </w:tcPr>
          <w:p w14:paraId="2190E111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5" w:type="dxa"/>
            <w:shd w:val="clear" w:color="auto" w:fill="auto"/>
          </w:tcPr>
          <w:p w14:paraId="4E171201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2" w:type="dxa"/>
            <w:gridSpan w:val="8"/>
            <w:shd w:val="clear" w:color="auto" w:fill="auto"/>
          </w:tcPr>
          <w:p w14:paraId="661A9F7B" w14:textId="77777777" w:rsidR="0050087B" w:rsidRPr="008D4109" w:rsidRDefault="0050087B" w:rsidP="00775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14039" w:rsidRPr="008D4109" w14:paraId="73055C35" w14:textId="77777777" w:rsidTr="00614039">
        <w:tc>
          <w:tcPr>
            <w:tcW w:w="2205" w:type="dxa"/>
            <w:shd w:val="clear" w:color="auto" w:fill="auto"/>
          </w:tcPr>
          <w:p w14:paraId="1C9C740E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5" w:type="dxa"/>
            <w:shd w:val="clear" w:color="auto" w:fill="auto"/>
          </w:tcPr>
          <w:p w14:paraId="391CF55C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26FD8DB6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683236F0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69727B63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67F47BE0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9412455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431B9032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1377944D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shd w:val="clear" w:color="auto" w:fill="auto"/>
          </w:tcPr>
          <w:p w14:paraId="6D81020C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0938696B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5430E671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039" w:rsidRPr="008D4109" w14:paraId="13E429A5" w14:textId="77777777" w:rsidTr="00D6246B">
        <w:tc>
          <w:tcPr>
            <w:tcW w:w="2205" w:type="dxa"/>
            <w:shd w:val="clear" w:color="auto" w:fill="auto"/>
          </w:tcPr>
          <w:p w14:paraId="2FAF5152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1315" w:type="dxa"/>
            <w:shd w:val="clear" w:color="auto" w:fill="auto"/>
          </w:tcPr>
          <w:p w14:paraId="73CF7833" w14:textId="60A2C180" w:rsidR="0050087B" w:rsidRPr="008D4109" w:rsidRDefault="00614039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4.</w:t>
            </w:r>
            <w:r w:rsidR="007142D3" w:rsidRPr="008D4109">
              <w:rPr>
                <w:rFonts w:ascii="Angsana New" w:hAnsi="Angsana New"/>
                <w:sz w:val="30"/>
                <w:szCs w:val="30"/>
              </w:rPr>
              <w:t>250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921F0" w:rsidRPr="008D410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5.025</w:t>
            </w:r>
          </w:p>
        </w:tc>
        <w:tc>
          <w:tcPr>
            <w:tcW w:w="253" w:type="dxa"/>
          </w:tcPr>
          <w:p w14:paraId="79432C51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1081FEE" w14:textId="1098E417" w:rsidR="0050087B" w:rsidRPr="008D4109" w:rsidRDefault="00614039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4.000</w:t>
            </w:r>
          </w:p>
        </w:tc>
        <w:tc>
          <w:tcPr>
            <w:tcW w:w="255" w:type="dxa"/>
            <w:shd w:val="clear" w:color="auto" w:fill="auto"/>
          </w:tcPr>
          <w:p w14:paraId="4FBDB4B8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3BCAC6B8" w14:textId="6212FABD" w:rsidR="0050087B" w:rsidRPr="008D4109" w:rsidRDefault="00614039" w:rsidP="00EE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259</w:t>
            </w:r>
          </w:p>
        </w:tc>
        <w:tc>
          <w:tcPr>
            <w:tcW w:w="243" w:type="dxa"/>
          </w:tcPr>
          <w:p w14:paraId="6D364C72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571F95D1" w14:textId="2E95F601" w:rsidR="0050087B" w:rsidRPr="008D4109" w:rsidRDefault="00614039" w:rsidP="0061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53" w:type="dxa"/>
          </w:tcPr>
          <w:p w14:paraId="71C35C0C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shd w:val="clear" w:color="auto" w:fill="auto"/>
          </w:tcPr>
          <w:p w14:paraId="6EAF327D" w14:textId="4A0B5D01" w:rsidR="0050087B" w:rsidRPr="008D4109" w:rsidRDefault="00614039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5230E89C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3958849C" w14:textId="0A15AF60" w:rsidR="0050087B" w:rsidRPr="008D4109" w:rsidRDefault="00614039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614039" w:rsidRPr="008D4109" w14:paraId="412F7305" w14:textId="77777777" w:rsidTr="00D6246B">
        <w:tc>
          <w:tcPr>
            <w:tcW w:w="2205" w:type="dxa"/>
            <w:shd w:val="clear" w:color="auto" w:fill="auto"/>
          </w:tcPr>
          <w:p w14:paraId="331E51AB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1315" w:type="dxa"/>
            <w:shd w:val="clear" w:color="auto" w:fill="auto"/>
          </w:tcPr>
          <w:p w14:paraId="2D2FE5D6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21911EFB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575E4DA9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7D63B5D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50B03900" w14:textId="232E76F8" w:rsidR="0050087B" w:rsidRPr="008D4109" w:rsidRDefault="00614039" w:rsidP="00EE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</w:p>
        </w:tc>
        <w:tc>
          <w:tcPr>
            <w:tcW w:w="243" w:type="dxa"/>
          </w:tcPr>
          <w:p w14:paraId="1387832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50BF33F4" w14:textId="7CF5AD3E" w:rsidR="0050087B" w:rsidRPr="008D4109" w:rsidRDefault="00614039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3" w:type="dxa"/>
          </w:tcPr>
          <w:p w14:paraId="5238E7BD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dxa"/>
            <w:shd w:val="clear" w:color="auto" w:fill="auto"/>
          </w:tcPr>
          <w:p w14:paraId="6C1F1E2A" w14:textId="78042CA4" w:rsidR="0050087B" w:rsidRPr="008D4109" w:rsidRDefault="00614039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0D52FAB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D9250B9" w14:textId="2BFBE4B8" w:rsidR="0050087B" w:rsidRPr="008D4109" w:rsidRDefault="00614039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D5295A" w:rsidRPr="008D4109" w14:paraId="07B8C475" w14:textId="77777777" w:rsidTr="00D6246B">
        <w:tc>
          <w:tcPr>
            <w:tcW w:w="2205" w:type="dxa"/>
            <w:shd w:val="clear" w:color="auto" w:fill="auto"/>
          </w:tcPr>
          <w:p w14:paraId="04FF9ACD" w14:textId="77777777" w:rsidR="00D5295A" w:rsidRPr="008D4109" w:rsidRDefault="00D5295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5CE26ECE" w14:textId="77777777" w:rsidR="00D5295A" w:rsidRPr="008D4109" w:rsidRDefault="00D5295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75C1C7D9" w14:textId="77777777" w:rsidR="00D5295A" w:rsidRPr="008D4109" w:rsidRDefault="00D5295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261CC911" w14:textId="77777777" w:rsidR="00D5295A" w:rsidRPr="008D4109" w:rsidRDefault="00D5295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95A671F" w14:textId="77777777" w:rsidR="00D5295A" w:rsidRPr="008D4109" w:rsidRDefault="00D5295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5C32D0D9" w14:textId="77777777" w:rsidR="00D5295A" w:rsidRPr="008D4109" w:rsidRDefault="00D5295A" w:rsidP="00EE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48304B4" w14:textId="77777777" w:rsidR="00D5295A" w:rsidRPr="008D4109" w:rsidRDefault="00D5295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51582822" w14:textId="77777777" w:rsidR="00D5295A" w:rsidRPr="008D4109" w:rsidRDefault="00D5295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E0889C7" w14:textId="77777777" w:rsidR="00D5295A" w:rsidRPr="008D4109" w:rsidRDefault="00D5295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dxa"/>
            <w:shd w:val="clear" w:color="auto" w:fill="auto"/>
          </w:tcPr>
          <w:p w14:paraId="689A6092" w14:textId="77777777" w:rsidR="00D5295A" w:rsidRPr="008D4109" w:rsidRDefault="00D5295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0577B39C" w14:textId="77777777" w:rsidR="00D5295A" w:rsidRPr="008D4109" w:rsidRDefault="00D5295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5C3210BB" w14:textId="77777777" w:rsidR="00D5295A" w:rsidRPr="008D4109" w:rsidRDefault="00D5295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3B0A" w:rsidRPr="008D4109" w14:paraId="3FF6F8A7" w14:textId="77777777" w:rsidTr="00D6246B">
        <w:tc>
          <w:tcPr>
            <w:tcW w:w="2205" w:type="dxa"/>
            <w:shd w:val="clear" w:color="auto" w:fill="auto"/>
          </w:tcPr>
          <w:p w14:paraId="62DF0342" w14:textId="77777777" w:rsidR="00603B0A" w:rsidRPr="008D4109" w:rsidRDefault="00603B0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208CE707" w14:textId="77777777" w:rsidR="00603B0A" w:rsidRPr="008D4109" w:rsidRDefault="00603B0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5887A82C" w14:textId="77777777" w:rsidR="00603B0A" w:rsidRPr="008D4109" w:rsidRDefault="00603B0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674B7567" w14:textId="77777777" w:rsidR="00603B0A" w:rsidRPr="008D4109" w:rsidRDefault="00603B0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4E3CCF4" w14:textId="77777777" w:rsidR="00603B0A" w:rsidRPr="008D4109" w:rsidRDefault="00603B0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423A92FE" w14:textId="77777777" w:rsidR="00603B0A" w:rsidRPr="008D4109" w:rsidRDefault="00603B0A" w:rsidP="00EE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C25F8C2" w14:textId="77777777" w:rsidR="00603B0A" w:rsidRPr="008D4109" w:rsidRDefault="00603B0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37C50631" w14:textId="77777777" w:rsidR="00603B0A" w:rsidRPr="008D4109" w:rsidRDefault="00603B0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C8B45DE" w14:textId="77777777" w:rsidR="00603B0A" w:rsidRPr="008D4109" w:rsidRDefault="00603B0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dxa"/>
            <w:shd w:val="clear" w:color="auto" w:fill="auto"/>
          </w:tcPr>
          <w:p w14:paraId="260414BD" w14:textId="77777777" w:rsidR="00603B0A" w:rsidRPr="008D4109" w:rsidRDefault="00603B0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059C6E41" w14:textId="77777777" w:rsidR="00603B0A" w:rsidRPr="008D4109" w:rsidRDefault="00603B0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5D3E740D" w14:textId="77777777" w:rsidR="00603B0A" w:rsidRPr="008D4109" w:rsidRDefault="00603B0A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03E3" w:rsidRPr="008D4109" w14:paraId="19C357BD" w14:textId="77777777" w:rsidTr="00D6246B">
        <w:tc>
          <w:tcPr>
            <w:tcW w:w="2205" w:type="dxa"/>
            <w:shd w:val="clear" w:color="auto" w:fill="auto"/>
          </w:tcPr>
          <w:p w14:paraId="737241D4" w14:textId="004673AA" w:rsidR="004303E3" w:rsidRPr="008D4109" w:rsidRDefault="004303E3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5" w:type="dxa"/>
            <w:shd w:val="clear" w:color="auto" w:fill="auto"/>
          </w:tcPr>
          <w:p w14:paraId="01545350" w14:textId="77777777" w:rsidR="004303E3" w:rsidRPr="008D4109" w:rsidRDefault="004303E3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1B0CC9C1" w14:textId="77777777" w:rsidR="004303E3" w:rsidRPr="008D4109" w:rsidRDefault="004303E3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54A4B29A" w14:textId="77777777" w:rsidR="004303E3" w:rsidRPr="008D4109" w:rsidRDefault="004303E3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4D6499D8" w14:textId="77777777" w:rsidR="004303E3" w:rsidRPr="008D4109" w:rsidRDefault="004303E3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276ED82D" w14:textId="77777777" w:rsidR="004303E3" w:rsidRPr="008D4109" w:rsidRDefault="004303E3" w:rsidP="0096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267EE9E" w14:textId="77777777" w:rsidR="004303E3" w:rsidRPr="008D4109" w:rsidRDefault="004303E3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483A0D0C" w14:textId="77777777" w:rsidR="004303E3" w:rsidRPr="008D4109" w:rsidRDefault="004303E3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7613638B" w14:textId="77777777" w:rsidR="004303E3" w:rsidRPr="008D4109" w:rsidRDefault="004303E3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shd w:val="clear" w:color="auto" w:fill="auto"/>
          </w:tcPr>
          <w:p w14:paraId="60DEB1B2" w14:textId="77777777" w:rsidR="004303E3" w:rsidRPr="008D4109" w:rsidRDefault="004303E3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5A53F093" w14:textId="77777777" w:rsidR="004303E3" w:rsidRPr="008D4109" w:rsidRDefault="004303E3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61411B5B" w14:textId="77777777" w:rsidR="004303E3" w:rsidRPr="008D4109" w:rsidRDefault="004303E3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03E3" w:rsidRPr="008D4109" w14:paraId="128E9672" w14:textId="77777777" w:rsidTr="00D6246B">
        <w:tc>
          <w:tcPr>
            <w:tcW w:w="2205" w:type="dxa"/>
            <w:shd w:val="clear" w:color="auto" w:fill="auto"/>
          </w:tcPr>
          <w:p w14:paraId="37CE4FC7" w14:textId="6F7C41A0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315" w:type="dxa"/>
            <w:shd w:val="clear" w:color="auto" w:fill="auto"/>
          </w:tcPr>
          <w:p w14:paraId="00D75027" w14:textId="732728C5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1.650</w:t>
            </w:r>
          </w:p>
        </w:tc>
        <w:tc>
          <w:tcPr>
            <w:tcW w:w="253" w:type="dxa"/>
          </w:tcPr>
          <w:p w14:paraId="5F2A86E3" w14:textId="77777777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7D859E6F" w14:textId="0091F339" w:rsidR="004303E3" w:rsidRPr="008D4109" w:rsidRDefault="007142D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1.650</w:t>
            </w:r>
          </w:p>
        </w:tc>
        <w:tc>
          <w:tcPr>
            <w:tcW w:w="255" w:type="dxa"/>
            <w:shd w:val="clear" w:color="auto" w:fill="auto"/>
          </w:tcPr>
          <w:p w14:paraId="0A1C0A2E" w14:textId="77777777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70BF31F1" w14:textId="70231875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71EBE355" w14:textId="77777777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017D2C98" w14:textId="0D6E298F" w:rsidR="004303E3" w:rsidRPr="008D4109" w:rsidRDefault="004303E3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14:paraId="3A24684F" w14:textId="77777777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shd w:val="clear" w:color="auto" w:fill="auto"/>
          </w:tcPr>
          <w:p w14:paraId="21C2752B" w14:textId="563CF989" w:rsidR="004303E3" w:rsidRPr="008D4109" w:rsidRDefault="004303E3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3C15C917" w14:textId="77777777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2AD0425C" w14:textId="7C3DEB83" w:rsidR="004303E3" w:rsidRPr="00735969" w:rsidRDefault="004303E3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3596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303E3" w:rsidRPr="008D4109" w14:paraId="3A07B4BE" w14:textId="77777777" w:rsidTr="00D6246B">
        <w:tc>
          <w:tcPr>
            <w:tcW w:w="2205" w:type="dxa"/>
            <w:shd w:val="clear" w:color="auto" w:fill="auto"/>
          </w:tcPr>
          <w:p w14:paraId="6F658CF0" w14:textId="0CEE9682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1315" w:type="dxa"/>
            <w:shd w:val="clear" w:color="auto" w:fill="auto"/>
          </w:tcPr>
          <w:p w14:paraId="25DCCD79" w14:textId="6E80EC42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53" w:type="dxa"/>
          </w:tcPr>
          <w:p w14:paraId="22C35F38" w14:textId="77777777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3C28AD07" w14:textId="7A2C83FB" w:rsidR="004303E3" w:rsidRPr="008D4109" w:rsidRDefault="007142D3" w:rsidP="0071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4.250 - 5.025</w:t>
            </w:r>
          </w:p>
        </w:tc>
        <w:tc>
          <w:tcPr>
            <w:tcW w:w="255" w:type="dxa"/>
            <w:shd w:val="clear" w:color="auto" w:fill="auto"/>
          </w:tcPr>
          <w:p w14:paraId="7F82BC88" w14:textId="77777777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5587A930" w14:textId="5DCE952A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507272F9" w14:textId="77777777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51B1A0CF" w14:textId="593D49C4" w:rsidR="004303E3" w:rsidRPr="008D4109" w:rsidRDefault="004303E3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67303B0" w14:textId="77777777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shd w:val="clear" w:color="auto" w:fill="auto"/>
          </w:tcPr>
          <w:p w14:paraId="25612C4A" w14:textId="1F43D86B" w:rsidR="004303E3" w:rsidRPr="008D4109" w:rsidRDefault="004303E3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53" w:type="dxa"/>
          </w:tcPr>
          <w:p w14:paraId="1BECD2F3" w14:textId="77777777" w:rsidR="004303E3" w:rsidRPr="008D4109" w:rsidRDefault="004303E3" w:rsidP="0043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6765735D" w14:textId="08D25026" w:rsidR="004303E3" w:rsidRPr="00735969" w:rsidRDefault="004303E3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35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4039" w:rsidRPr="008D4109" w14:paraId="5DA97A93" w14:textId="77777777" w:rsidTr="00614039">
        <w:tc>
          <w:tcPr>
            <w:tcW w:w="2205" w:type="dxa"/>
            <w:shd w:val="clear" w:color="auto" w:fill="auto"/>
          </w:tcPr>
          <w:p w14:paraId="545C536E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5" w:type="dxa"/>
            <w:shd w:val="clear" w:color="auto" w:fill="auto"/>
          </w:tcPr>
          <w:p w14:paraId="74F98590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2385E704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62FC481D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03675B34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228520" w14:textId="1BE14686" w:rsidR="0050087B" w:rsidRPr="008D4109" w:rsidRDefault="00614039" w:rsidP="00EE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4303E3"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</w:t>
            </w:r>
          </w:p>
        </w:tc>
        <w:tc>
          <w:tcPr>
            <w:tcW w:w="243" w:type="dxa"/>
          </w:tcPr>
          <w:p w14:paraId="5A59EF0B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473471B5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41FAF822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shd w:val="clear" w:color="auto" w:fill="auto"/>
          </w:tcPr>
          <w:p w14:paraId="540DFFD9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381D1D52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4FFAA56F" w14:textId="7C88C091" w:rsidR="0050087B" w:rsidRPr="008D4109" w:rsidRDefault="00FE2980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319</w:t>
            </w:r>
          </w:p>
        </w:tc>
      </w:tr>
      <w:tr w:rsidR="00614039" w:rsidRPr="008D4109" w14:paraId="5D2348AE" w14:textId="77777777" w:rsidTr="00614039">
        <w:tc>
          <w:tcPr>
            <w:tcW w:w="2205" w:type="dxa"/>
            <w:shd w:val="clear" w:color="auto" w:fill="auto"/>
          </w:tcPr>
          <w:p w14:paraId="49D03EC8" w14:textId="5AC628C3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8D41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ค่าเผื่อ</w:t>
            </w:r>
            <w:r w:rsidR="00E502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315" w:type="dxa"/>
            <w:shd w:val="clear" w:color="auto" w:fill="auto"/>
          </w:tcPr>
          <w:p w14:paraId="55054F4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47BF41B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0F48EB0A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7B6DA523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52CFF" w14:textId="5C7181B6" w:rsidR="0050087B" w:rsidRPr="00E25CB5" w:rsidRDefault="00614039" w:rsidP="00EE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E25CB5">
              <w:rPr>
                <w:rFonts w:ascii="Angsana New" w:hAnsi="Angsana New"/>
                <w:sz w:val="30"/>
                <w:szCs w:val="30"/>
              </w:rPr>
              <w:t>(</w:t>
            </w:r>
            <w:r w:rsidR="00E25CB5" w:rsidRPr="00E25CB5">
              <w:rPr>
                <w:rFonts w:ascii="Angsana New" w:hAnsi="Angsana New"/>
                <w:sz w:val="30"/>
                <w:szCs w:val="30"/>
              </w:rPr>
              <w:t>42</w:t>
            </w:r>
            <w:r w:rsidRPr="00E25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1C7C011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5C4289A6" w14:textId="7D70C361" w:rsidR="0050087B" w:rsidRPr="008D4109" w:rsidRDefault="00614039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="00821B66">
              <w:rPr>
                <w:rFonts w:ascii="Angsana New" w:hAnsi="Angsana New"/>
                <w:sz w:val="30"/>
                <w:szCs w:val="30"/>
              </w:rPr>
              <w:t>2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7FA78B4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shd w:val="clear" w:color="auto" w:fill="auto"/>
          </w:tcPr>
          <w:p w14:paraId="59972B29" w14:textId="56F934D7" w:rsidR="0050087B" w:rsidRPr="008D4109" w:rsidRDefault="00614039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175FB43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4D91602C" w14:textId="1831A5CB" w:rsidR="0050087B" w:rsidRPr="008D4109" w:rsidRDefault="00614039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="00821B66">
              <w:rPr>
                <w:rFonts w:ascii="Angsana New" w:hAnsi="Angsana New"/>
                <w:sz w:val="30"/>
                <w:szCs w:val="30"/>
              </w:rPr>
              <w:t>44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4039" w:rsidRPr="008D4109" w14:paraId="755A126D" w14:textId="77777777" w:rsidTr="00614039">
        <w:tc>
          <w:tcPr>
            <w:tcW w:w="2205" w:type="dxa"/>
            <w:shd w:val="clear" w:color="auto" w:fill="auto"/>
          </w:tcPr>
          <w:p w14:paraId="2DA82D1A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5" w:type="dxa"/>
            <w:shd w:val="clear" w:color="auto" w:fill="auto"/>
          </w:tcPr>
          <w:p w14:paraId="27D71BE2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025573FD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234F5DF2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6D3C6C3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CFA02" w14:textId="55C24FA5" w:rsidR="0050087B" w:rsidRPr="00E25CB5" w:rsidRDefault="004303E3" w:rsidP="00EE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5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E25CB5" w:rsidRPr="00E25CB5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43" w:type="dxa"/>
          </w:tcPr>
          <w:p w14:paraId="56901064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6FD1BB4B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5C0B2CD2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shd w:val="clear" w:color="auto" w:fill="auto"/>
          </w:tcPr>
          <w:p w14:paraId="33C368CE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6A986B9E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582DB" w14:textId="1104E8F5" w:rsidR="0050087B" w:rsidRPr="008D4109" w:rsidRDefault="00614039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21B66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</w:tbl>
    <w:p w14:paraId="5EF7A963" w14:textId="77777777" w:rsidR="00763478" w:rsidRPr="008D4109" w:rsidRDefault="00763478">
      <w:pPr>
        <w:rPr>
          <w:sz w:val="30"/>
          <w:szCs w:val="30"/>
        </w:rPr>
      </w:pPr>
    </w:p>
    <w:tbl>
      <w:tblPr>
        <w:tblW w:w="954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230"/>
        <w:gridCol w:w="1304"/>
        <w:gridCol w:w="255"/>
        <w:gridCol w:w="1113"/>
        <w:gridCol w:w="236"/>
        <w:gridCol w:w="946"/>
        <w:gridCol w:w="315"/>
        <w:gridCol w:w="900"/>
        <w:gridCol w:w="270"/>
        <w:gridCol w:w="720"/>
        <w:gridCol w:w="243"/>
        <w:gridCol w:w="1017"/>
      </w:tblGrid>
      <w:tr w:rsidR="0050087B" w:rsidRPr="008D4109" w14:paraId="1C562347" w14:textId="77777777" w:rsidTr="00965121">
        <w:trPr>
          <w:trHeight w:val="182"/>
          <w:tblHeader/>
        </w:trPr>
        <w:tc>
          <w:tcPr>
            <w:tcW w:w="2230" w:type="dxa"/>
            <w:shd w:val="clear" w:color="auto" w:fill="auto"/>
            <w:vAlign w:val="bottom"/>
          </w:tcPr>
          <w:p w14:paraId="602E9052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2" w:type="dxa"/>
            <w:gridSpan w:val="3"/>
            <w:shd w:val="clear" w:color="auto" w:fill="auto"/>
            <w:vAlign w:val="bottom"/>
          </w:tcPr>
          <w:p w14:paraId="75639053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4A7A2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shd w:val="clear" w:color="auto" w:fill="auto"/>
            <w:vAlign w:val="bottom"/>
          </w:tcPr>
          <w:p w14:paraId="52BF9F7B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87B" w:rsidRPr="008D4109" w14:paraId="1B885BEC" w14:textId="77777777" w:rsidTr="006D20ED">
        <w:trPr>
          <w:tblHeader/>
        </w:trPr>
        <w:tc>
          <w:tcPr>
            <w:tcW w:w="2230" w:type="dxa"/>
            <w:shd w:val="clear" w:color="auto" w:fill="auto"/>
            <w:vAlign w:val="bottom"/>
          </w:tcPr>
          <w:p w14:paraId="2F941C5B" w14:textId="18D02FD2" w:rsidR="0050087B" w:rsidRPr="008D4109" w:rsidRDefault="0056124B" w:rsidP="0056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010A66C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9CD757E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A215111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B2FE167" w14:textId="3B4E966E" w:rsidR="0050087B" w:rsidRPr="008D4109" w:rsidRDefault="0050087B" w:rsidP="008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6E6F94C" w14:textId="77777777" w:rsidR="0050087B" w:rsidRPr="008D4109" w:rsidRDefault="0050087B" w:rsidP="008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31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F69A05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407FA19C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B67B7CF" w14:textId="77777777" w:rsidR="0050087B" w:rsidRPr="008D4109" w:rsidRDefault="0050087B" w:rsidP="0096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55036DBE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960170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C229B6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C7070F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D66790D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F3EE72E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B378222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31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0087B" w:rsidRPr="008D4109" w14:paraId="32755A18" w14:textId="77777777" w:rsidTr="006D20ED">
        <w:trPr>
          <w:tblHeader/>
        </w:trPr>
        <w:tc>
          <w:tcPr>
            <w:tcW w:w="2230" w:type="dxa"/>
            <w:shd w:val="clear" w:color="auto" w:fill="auto"/>
            <w:vAlign w:val="bottom"/>
          </w:tcPr>
          <w:p w14:paraId="593B3317" w14:textId="7A5958AA" w:rsidR="0050087B" w:rsidRPr="008D4109" w:rsidRDefault="0056124B" w:rsidP="0056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F23E8B3" w14:textId="768B11A2" w:rsidR="0050087B" w:rsidRPr="008D4109" w:rsidRDefault="002C0D75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FA2F1B8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91FFFC1" w14:textId="50EDC351" w:rsidR="0050087B" w:rsidRPr="008D4109" w:rsidRDefault="0050087B" w:rsidP="008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355C4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441E4B6C" w14:textId="1B869AB4" w:rsidR="0050087B" w:rsidRPr="008D4109" w:rsidRDefault="002C0D75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5940349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2E7434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C9F39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E50741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540F45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ADAAEEB" w14:textId="1A4C5E1C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0087B" w:rsidRPr="008D4109" w14:paraId="1C393DCB" w14:textId="77777777" w:rsidTr="00965121">
        <w:trPr>
          <w:tblHeader/>
        </w:trPr>
        <w:tc>
          <w:tcPr>
            <w:tcW w:w="2230" w:type="dxa"/>
            <w:shd w:val="clear" w:color="auto" w:fill="auto"/>
          </w:tcPr>
          <w:p w14:paraId="5B0E13C6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2" w:type="dxa"/>
            <w:gridSpan w:val="3"/>
            <w:shd w:val="clear" w:color="auto" w:fill="auto"/>
          </w:tcPr>
          <w:p w14:paraId="4619709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9012CA4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shd w:val="clear" w:color="auto" w:fill="auto"/>
          </w:tcPr>
          <w:p w14:paraId="1D1A7CFA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087B" w:rsidRPr="008D4109" w14:paraId="1632313A" w14:textId="77777777" w:rsidTr="006D20ED">
        <w:tc>
          <w:tcPr>
            <w:tcW w:w="2230" w:type="dxa"/>
            <w:shd w:val="clear" w:color="auto" w:fill="auto"/>
          </w:tcPr>
          <w:p w14:paraId="2BF80BAB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4" w:type="dxa"/>
            <w:shd w:val="clear" w:color="auto" w:fill="auto"/>
          </w:tcPr>
          <w:p w14:paraId="65E45B70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0494B9FF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58B02B1A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9725883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shd w:val="clear" w:color="auto" w:fill="auto"/>
          </w:tcPr>
          <w:p w14:paraId="32BA922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" w:type="dxa"/>
            <w:shd w:val="clear" w:color="auto" w:fill="auto"/>
          </w:tcPr>
          <w:p w14:paraId="3A859FAF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34BDB49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02849C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4A30AFF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DE998DB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599BE9C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42DF5" w:rsidRPr="008D4109" w14:paraId="23F12265" w14:textId="77777777" w:rsidTr="006D20ED">
        <w:tc>
          <w:tcPr>
            <w:tcW w:w="2230" w:type="dxa"/>
            <w:shd w:val="clear" w:color="auto" w:fill="auto"/>
          </w:tcPr>
          <w:p w14:paraId="1E974DA6" w14:textId="0D472342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304" w:type="dxa"/>
            <w:shd w:val="clear" w:color="auto" w:fill="auto"/>
          </w:tcPr>
          <w:p w14:paraId="2D8A8909" w14:textId="12E9773E" w:rsidR="00A42DF5" w:rsidRPr="00735969" w:rsidRDefault="008D4562" w:rsidP="0053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69">
              <w:rPr>
                <w:rFonts w:ascii="Angsana New" w:hAnsi="Angsana New"/>
                <w:sz w:val="30"/>
                <w:szCs w:val="30"/>
              </w:rPr>
              <w:t>3.250 - 3.260</w:t>
            </w:r>
          </w:p>
        </w:tc>
        <w:tc>
          <w:tcPr>
            <w:tcW w:w="255" w:type="dxa"/>
            <w:shd w:val="clear" w:color="auto" w:fill="auto"/>
          </w:tcPr>
          <w:p w14:paraId="36B7ECCC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49040F5F" w14:textId="6ED41C0F" w:rsidR="00A42DF5" w:rsidRPr="00735969" w:rsidRDefault="008D4562" w:rsidP="0053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8" w:firstLine="11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35969">
              <w:rPr>
                <w:rFonts w:ascii="Angsana New" w:hAnsi="Angsana New"/>
                <w:spacing w:val="-8"/>
                <w:sz w:val="30"/>
                <w:szCs w:val="30"/>
              </w:rPr>
              <w:t>3.030 - 3.270</w:t>
            </w:r>
          </w:p>
        </w:tc>
        <w:tc>
          <w:tcPr>
            <w:tcW w:w="236" w:type="dxa"/>
            <w:shd w:val="clear" w:color="auto" w:fill="auto"/>
          </w:tcPr>
          <w:p w14:paraId="3BCE915E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shd w:val="clear" w:color="auto" w:fill="auto"/>
          </w:tcPr>
          <w:p w14:paraId="7EABA587" w14:textId="2D9EF39C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</w:p>
        </w:tc>
        <w:tc>
          <w:tcPr>
            <w:tcW w:w="315" w:type="dxa"/>
            <w:shd w:val="clear" w:color="auto" w:fill="auto"/>
          </w:tcPr>
          <w:p w14:paraId="19FA18D7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97C00E" w14:textId="22DE1FAC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9,8</w:t>
            </w:r>
            <w:r w:rsidR="008D4562" w:rsidRPr="008D4109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1AAFABA9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592C50" w14:textId="39162BDF" w:rsidR="00A42DF5" w:rsidRPr="008D4109" w:rsidRDefault="00A42DF5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(2,8</w:t>
            </w:r>
            <w:r w:rsidR="008D4562" w:rsidRPr="008D4109">
              <w:rPr>
                <w:rFonts w:ascii="Angsana New" w:hAnsi="Angsana New"/>
                <w:sz w:val="30"/>
                <w:szCs w:val="30"/>
              </w:rPr>
              <w:t>20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5805E28F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4D17E8F" w14:textId="7F7FEA6E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7,732</w:t>
            </w:r>
          </w:p>
        </w:tc>
      </w:tr>
      <w:tr w:rsidR="00A42DF5" w:rsidRPr="008D4109" w14:paraId="1A16FFB3" w14:textId="77777777" w:rsidTr="006D20ED">
        <w:tc>
          <w:tcPr>
            <w:tcW w:w="2230" w:type="dxa"/>
            <w:shd w:val="clear" w:color="auto" w:fill="auto"/>
          </w:tcPr>
          <w:p w14:paraId="70E23844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1304" w:type="dxa"/>
            <w:shd w:val="clear" w:color="auto" w:fill="auto"/>
          </w:tcPr>
          <w:p w14:paraId="31956F95" w14:textId="0FA690C7" w:rsidR="00A42DF5" w:rsidRPr="00735969" w:rsidRDefault="008D4562" w:rsidP="0053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69">
              <w:rPr>
                <w:rFonts w:ascii="Angsana New" w:hAnsi="Angsana New"/>
                <w:sz w:val="30"/>
                <w:szCs w:val="30"/>
              </w:rPr>
              <w:t>3.259 - 4.033</w:t>
            </w:r>
          </w:p>
        </w:tc>
        <w:tc>
          <w:tcPr>
            <w:tcW w:w="255" w:type="dxa"/>
            <w:shd w:val="clear" w:color="auto" w:fill="auto"/>
          </w:tcPr>
          <w:p w14:paraId="4CE669BD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3E7363DB" w14:textId="5264ACF8" w:rsidR="00A42DF5" w:rsidRPr="00735969" w:rsidRDefault="008D4562" w:rsidP="0053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8" w:firstLine="11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35969">
              <w:rPr>
                <w:rFonts w:ascii="Angsana New" w:hAnsi="Angsana New"/>
                <w:spacing w:val="-8"/>
                <w:sz w:val="30"/>
                <w:szCs w:val="30"/>
              </w:rPr>
              <w:t>3.070 - 4.020</w:t>
            </w:r>
          </w:p>
        </w:tc>
        <w:tc>
          <w:tcPr>
            <w:tcW w:w="236" w:type="dxa"/>
            <w:shd w:val="clear" w:color="auto" w:fill="auto"/>
          </w:tcPr>
          <w:p w14:paraId="6BCAAD7C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shd w:val="clear" w:color="auto" w:fill="auto"/>
          </w:tcPr>
          <w:p w14:paraId="596E6196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13,848</w:t>
            </w:r>
          </w:p>
        </w:tc>
        <w:tc>
          <w:tcPr>
            <w:tcW w:w="315" w:type="dxa"/>
            <w:shd w:val="clear" w:color="auto" w:fill="auto"/>
          </w:tcPr>
          <w:p w14:paraId="7AA294ED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A383558" w14:textId="6976459C" w:rsidR="00A42DF5" w:rsidRPr="008D4109" w:rsidRDefault="008D4562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69634483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4843BD" w14:textId="04B7F7DB" w:rsidR="00A42DF5" w:rsidRPr="008D4109" w:rsidRDefault="00F121C4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="008D4562" w:rsidRPr="008D4109">
              <w:rPr>
                <w:rFonts w:ascii="Angsana New" w:hAnsi="Angsana New"/>
                <w:sz w:val="30"/>
                <w:szCs w:val="30"/>
              </w:rPr>
              <w:t>7,963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F5B5D97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F22189C" w14:textId="0F03B1A6" w:rsidR="00A42DF5" w:rsidRPr="008D4109" w:rsidRDefault="00F121C4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6,020</w:t>
            </w:r>
          </w:p>
        </w:tc>
      </w:tr>
      <w:tr w:rsidR="00A42DF5" w:rsidRPr="008D4109" w14:paraId="1A27243B" w14:textId="77777777" w:rsidTr="006D20ED">
        <w:tc>
          <w:tcPr>
            <w:tcW w:w="2230" w:type="dxa"/>
            <w:shd w:val="clear" w:color="auto" w:fill="auto"/>
          </w:tcPr>
          <w:p w14:paraId="74C14CA3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1304" w:type="dxa"/>
            <w:shd w:val="clear" w:color="auto" w:fill="auto"/>
          </w:tcPr>
          <w:p w14:paraId="36A60226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9AD4C3D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2852913C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9A72CF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shd w:val="clear" w:color="auto" w:fill="auto"/>
          </w:tcPr>
          <w:p w14:paraId="7A3311AA" w14:textId="20AC3CBD" w:rsidR="00A42DF5" w:rsidRPr="008D4109" w:rsidRDefault="008D4562" w:rsidP="008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143995E2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037B188" w14:textId="4CE9B681" w:rsidR="00A42DF5" w:rsidRPr="008D4109" w:rsidRDefault="008D4562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73A26B3F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8F93C9C" w14:textId="576EB659" w:rsidR="00A42DF5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D4562" w:rsidRPr="008D4109">
              <w:rPr>
                <w:rFonts w:ascii="Angsana New" w:hAnsi="Angsana New"/>
                <w:sz w:val="30"/>
                <w:szCs w:val="30"/>
              </w:rPr>
              <w:t>(122)</w:t>
            </w:r>
          </w:p>
        </w:tc>
        <w:tc>
          <w:tcPr>
            <w:tcW w:w="243" w:type="dxa"/>
            <w:shd w:val="clear" w:color="auto" w:fill="auto"/>
          </w:tcPr>
          <w:p w14:paraId="4C97041D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5885A566" w14:textId="695170F9" w:rsidR="00A42DF5" w:rsidRPr="008D4109" w:rsidRDefault="00A42DF5" w:rsidP="008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42DF5" w:rsidRPr="008D4109" w14:paraId="49910C93" w14:textId="77777777" w:rsidTr="006D20ED">
        <w:tc>
          <w:tcPr>
            <w:tcW w:w="2230" w:type="dxa"/>
            <w:shd w:val="clear" w:color="auto" w:fill="auto"/>
          </w:tcPr>
          <w:p w14:paraId="6AA5ADAB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shd w:val="clear" w:color="auto" w:fill="auto"/>
          </w:tcPr>
          <w:p w14:paraId="710468D6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136D346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3F54163F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E6455B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F7F0F" w14:textId="19C89255" w:rsidR="00A42DF5" w:rsidRPr="008D4109" w:rsidRDefault="008D4562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14,548</w:t>
            </w:r>
          </w:p>
        </w:tc>
        <w:tc>
          <w:tcPr>
            <w:tcW w:w="315" w:type="dxa"/>
            <w:shd w:val="clear" w:color="auto" w:fill="auto"/>
          </w:tcPr>
          <w:p w14:paraId="1FBA5BD6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B61DE1C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92A8F3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681E6A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A637B75" w14:textId="77777777" w:rsidR="00A42DF5" w:rsidRPr="008D4109" w:rsidRDefault="00A42DF5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4251F" w14:textId="5AC13047" w:rsidR="00A42DF5" w:rsidRPr="008D4109" w:rsidRDefault="008D4562" w:rsidP="00A4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13,760</w:t>
            </w:r>
          </w:p>
        </w:tc>
      </w:tr>
    </w:tbl>
    <w:p w14:paraId="20D44359" w14:textId="16B2B3E5" w:rsidR="00CB0FCA" w:rsidRPr="008D4109" w:rsidRDefault="00CB0FCA">
      <w:pPr>
        <w:rPr>
          <w:rFonts w:ascii="Angsana New" w:hAnsi="Angsana New"/>
          <w:sz w:val="24"/>
          <w:szCs w:val="24"/>
        </w:rPr>
      </w:pPr>
    </w:p>
    <w:tbl>
      <w:tblPr>
        <w:tblW w:w="958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033"/>
        <w:gridCol w:w="1095"/>
        <w:gridCol w:w="273"/>
        <w:gridCol w:w="1260"/>
        <w:gridCol w:w="266"/>
        <w:gridCol w:w="1160"/>
        <w:gridCol w:w="266"/>
        <w:gridCol w:w="1229"/>
      </w:tblGrid>
      <w:tr w:rsidR="001D4571" w:rsidRPr="008D4109" w14:paraId="2F97E93B" w14:textId="77777777" w:rsidTr="007D5402">
        <w:trPr>
          <w:trHeight w:val="367"/>
          <w:tblHeader/>
        </w:trPr>
        <w:tc>
          <w:tcPr>
            <w:tcW w:w="4033" w:type="dxa"/>
            <w:shd w:val="clear" w:color="auto" w:fill="auto"/>
          </w:tcPr>
          <w:p w14:paraId="39D0E11D" w14:textId="5E1563D0" w:rsidR="001D4571" w:rsidRPr="008D4109" w:rsidRDefault="001D4571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28" w:type="dxa"/>
            <w:gridSpan w:val="3"/>
            <w:shd w:val="clear" w:color="auto" w:fill="auto"/>
          </w:tcPr>
          <w:p w14:paraId="1D58DDEB" w14:textId="77777777" w:rsidR="001D4571" w:rsidRPr="008D4109" w:rsidRDefault="001D4571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</w:tcPr>
          <w:p w14:paraId="754645AD" w14:textId="77777777" w:rsidR="001D4571" w:rsidRPr="008D4109" w:rsidRDefault="001D4571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14:paraId="23EBFEBA" w14:textId="77777777" w:rsidR="001D4571" w:rsidRPr="008D4109" w:rsidRDefault="001D4571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402" w:rsidRPr="008D4109" w14:paraId="5E1501BB" w14:textId="77777777" w:rsidTr="007D5402">
        <w:trPr>
          <w:trHeight w:val="367"/>
          <w:tblHeader/>
        </w:trPr>
        <w:tc>
          <w:tcPr>
            <w:tcW w:w="4033" w:type="dxa"/>
            <w:shd w:val="clear" w:color="auto" w:fill="auto"/>
          </w:tcPr>
          <w:p w14:paraId="3C70CD9F" w14:textId="77777777" w:rsidR="007D5402" w:rsidRPr="008D4109" w:rsidRDefault="007D5402" w:rsidP="007D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4E8D24F4" w14:textId="6E2C676B" w:rsidR="007D5402" w:rsidRPr="008D4109" w:rsidRDefault="007D5402" w:rsidP="007D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  <w:shd w:val="clear" w:color="auto" w:fill="auto"/>
          </w:tcPr>
          <w:p w14:paraId="17CF7677" w14:textId="77777777" w:rsidR="007D5402" w:rsidRPr="008D4109" w:rsidRDefault="007D5402" w:rsidP="007D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007432" w14:textId="388872F3" w:rsidR="007D5402" w:rsidRPr="008D4109" w:rsidRDefault="007D5402" w:rsidP="007D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6" w:type="dxa"/>
            <w:shd w:val="clear" w:color="auto" w:fill="auto"/>
          </w:tcPr>
          <w:p w14:paraId="65766825" w14:textId="77777777" w:rsidR="007D5402" w:rsidRPr="008D4109" w:rsidRDefault="007D5402" w:rsidP="007D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A86464F" w14:textId="65AEB083" w:rsidR="007D5402" w:rsidRPr="008D4109" w:rsidRDefault="007D5402" w:rsidP="007D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  <w:shd w:val="clear" w:color="auto" w:fill="auto"/>
          </w:tcPr>
          <w:p w14:paraId="5C4409A2" w14:textId="77777777" w:rsidR="007D5402" w:rsidRPr="008D4109" w:rsidRDefault="007D5402" w:rsidP="007D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9" w:type="dxa"/>
            <w:shd w:val="clear" w:color="auto" w:fill="auto"/>
          </w:tcPr>
          <w:p w14:paraId="393269E3" w14:textId="79B6826E" w:rsidR="007D5402" w:rsidRPr="008D4109" w:rsidRDefault="007D5402" w:rsidP="007D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4B14E2" w:rsidRPr="008D4109" w14:paraId="2C34400F" w14:textId="77777777" w:rsidTr="007D5402">
        <w:trPr>
          <w:trHeight w:val="367"/>
          <w:tblHeader/>
        </w:trPr>
        <w:tc>
          <w:tcPr>
            <w:tcW w:w="4033" w:type="dxa"/>
            <w:shd w:val="clear" w:color="auto" w:fill="auto"/>
          </w:tcPr>
          <w:p w14:paraId="1DE525E6" w14:textId="77777777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7AEBAEAF" w14:textId="588266D8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3" w:type="dxa"/>
            <w:shd w:val="clear" w:color="auto" w:fill="auto"/>
          </w:tcPr>
          <w:p w14:paraId="3E997BE1" w14:textId="77777777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323231" w14:textId="1DB0591E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6" w:type="dxa"/>
            <w:shd w:val="clear" w:color="auto" w:fill="auto"/>
          </w:tcPr>
          <w:p w14:paraId="1DBC5845" w14:textId="77777777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5D931A11" w14:textId="1157A38D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6" w:type="dxa"/>
            <w:shd w:val="clear" w:color="auto" w:fill="auto"/>
          </w:tcPr>
          <w:p w14:paraId="6F5BF78F" w14:textId="77777777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9" w:type="dxa"/>
            <w:shd w:val="clear" w:color="auto" w:fill="auto"/>
          </w:tcPr>
          <w:p w14:paraId="36350CAE" w14:textId="6A2A0EEB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B14E2" w:rsidRPr="008D4109" w14:paraId="34A0C516" w14:textId="77777777" w:rsidTr="005D2C5A">
        <w:trPr>
          <w:trHeight w:val="367"/>
        </w:trPr>
        <w:tc>
          <w:tcPr>
            <w:tcW w:w="4033" w:type="dxa"/>
            <w:shd w:val="clear" w:color="auto" w:fill="auto"/>
          </w:tcPr>
          <w:p w14:paraId="0BA96CB5" w14:textId="77777777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9" w:type="dxa"/>
            <w:gridSpan w:val="7"/>
            <w:shd w:val="clear" w:color="auto" w:fill="auto"/>
          </w:tcPr>
          <w:p w14:paraId="7DBC1C90" w14:textId="77777777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14E2" w:rsidRPr="008D4109" w14:paraId="5E73794A" w14:textId="77777777" w:rsidTr="007D5402">
        <w:trPr>
          <w:trHeight w:val="354"/>
        </w:trPr>
        <w:tc>
          <w:tcPr>
            <w:tcW w:w="4033" w:type="dxa"/>
            <w:shd w:val="clear" w:color="auto" w:fill="auto"/>
          </w:tcPr>
          <w:p w14:paraId="79322C3D" w14:textId="1978A82C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เงินให้กู้ยืมและดอกเบี้ยค้างรับระยะสั้น</w:t>
            </w:r>
          </w:p>
        </w:tc>
        <w:tc>
          <w:tcPr>
            <w:tcW w:w="1095" w:type="dxa"/>
            <w:shd w:val="clear" w:color="auto" w:fill="auto"/>
          </w:tcPr>
          <w:p w14:paraId="14D82310" w14:textId="4FDCC9D0" w:rsidR="004B14E2" w:rsidRPr="008D4109" w:rsidRDefault="004B14E2" w:rsidP="004B14E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2C5DCE0" w14:textId="77777777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BB762D4" w14:textId="42DAE36F" w:rsidR="004B14E2" w:rsidRPr="00E25CB5" w:rsidRDefault="004B14E2" w:rsidP="004B14E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5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0557369C" w14:textId="77777777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7DD6BF1B" w14:textId="6A5BA826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7,740</w:t>
            </w:r>
          </w:p>
        </w:tc>
        <w:tc>
          <w:tcPr>
            <w:tcW w:w="266" w:type="dxa"/>
            <w:shd w:val="clear" w:color="auto" w:fill="auto"/>
          </w:tcPr>
          <w:p w14:paraId="326E771B" w14:textId="77777777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52DC09DE" w14:textId="44538653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4B14E2" w:rsidRPr="008D4109" w14:paraId="58C23DCB" w14:textId="77777777" w:rsidTr="007D5402">
        <w:trPr>
          <w:trHeight w:val="341"/>
        </w:trPr>
        <w:tc>
          <w:tcPr>
            <w:tcW w:w="4033" w:type="dxa"/>
            <w:shd w:val="clear" w:color="auto" w:fill="auto"/>
          </w:tcPr>
          <w:p w14:paraId="0F00FE74" w14:textId="75FE3D39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เงินให้กู้ยืมและดอกเบี้ยค้างรับระยะยาว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342E5134" w14:textId="167FEB8B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21B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73" w:type="dxa"/>
            <w:shd w:val="clear" w:color="auto" w:fill="auto"/>
          </w:tcPr>
          <w:p w14:paraId="6FEE000B" w14:textId="77777777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84A321" w14:textId="66D2DFA6" w:rsidR="004B14E2" w:rsidRPr="00E25CB5" w:rsidRDefault="004B14E2" w:rsidP="004B14E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5C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  <w:tc>
          <w:tcPr>
            <w:tcW w:w="266" w:type="dxa"/>
            <w:shd w:val="clear" w:color="auto" w:fill="auto"/>
          </w:tcPr>
          <w:p w14:paraId="3372E9A7" w14:textId="77777777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A7A7C24" w14:textId="09376790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6,020</w:t>
            </w:r>
          </w:p>
        </w:tc>
        <w:tc>
          <w:tcPr>
            <w:tcW w:w="266" w:type="dxa"/>
            <w:shd w:val="clear" w:color="auto" w:fill="auto"/>
          </w:tcPr>
          <w:p w14:paraId="27F94E11" w14:textId="77777777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2234A59D" w14:textId="1041CACD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13,848</w:t>
            </w:r>
          </w:p>
        </w:tc>
      </w:tr>
      <w:tr w:rsidR="004B14E2" w:rsidRPr="008D4109" w14:paraId="749FAA42" w14:textId="77777777" w:rsidTr="007D5402">
        <w:trPr>
          <w:trHeight w:val="354"/>
        </w:trPr>
        <w:tc>
          <w:tcPr>
            <w:tcW w:w="4033" w:type="dxa"/>
            <w:shd w:val="clear" w:color="auto" w:fill="auto"/>
          </w:tcPr>
          <w:p w14:paraId="2EC972B5" w14:textId="77777777" w:rsidR="004B14E2" w:rsidRPr="008D4109" w:rsidRDefault="004B14E2" w:rsidP="004B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25B0E" w14:textId="586F8A97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21B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3" w:type="dxa"/>
            <w:shd w:val="clear" w:color="auto" w:fill="auto"/>
          </w:tcPr>
          <w:p w14:paraId="69ABDEA2" w14:textId="77777777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8CFB0" w14:textId="3F0AECF0" w:rsidR="004B14E2" w:rsidRPr="00E25CB5" w:rsidRDefault="004B14E2" w:rsidP="004B14E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5C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</w:t>
            </w:r>
          </w:p>
        </w:tc>
        <w:tc>
          <w:tcPr>
            <w:tcW w:w="266" w:type="dxa"/>
            <w:shd w:val="clear" w:color="auto" w:fill="auto"/>
          </w:tcPr>
          <w:p w14:paraId="789441EA" w14:textId="77777777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1A9F0" w14:textId="6933BD9B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13,760</w:t>
            </w:r>
          </w:p>
        </w:tc>
        <w:tc>
          <w:tcPr>
            <w:tcW w:w="266" w:type="dxa"/>
            <w:shd w:val="clear" w:color="auto" w:fill="auto"/>
          </w:tcPr>
          <w:p w14:paraId="3CD15233" w14:textId="77777777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B4B97" w14:textId="64D27CDC" w:rsidR="004B14E2" w:rsidRPr="008D4109" w:rsidRDefault="004B14E2" w:rsidP="004B14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14,548</w:t>
            </w:r>
          </w:p>
        </w:tc>
      </w:tr>
    </w:tbl>
    <w:p w14:paraId="44C8522F" w14:textId="7140398F" w:rsidR="00BD0388" w:rsidRPr="008D4109" w:rsidRDefault="00BD0388">
      <w:pPr>
        <w:rPr>
          <w:rFonts w:asciiTheme="majorBidi" w:hAnsiTheme="majorBidi" w:cstheme="majorBidi"/>
          <w:sz w:val="30"/>
          <w:szCs w:val="30"/>
        </w:rPr>
      </w:pPr>
    </w:p>
    <w:p w14:paraId="35A8E8B5" w14:textId="05C73F12" w:rsidR="00177FB3" w:rsidRPr="00735969" w:rsidRDefault="00177FB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1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25"/>
        <w:gridCol w:w="1168"/>
        <w:gridCol w:w="269"/>
        <w:gridCol w:w="1177"/>
        <w:gridCol w:w="269"/>
        <w:gridCol w:w="1168"/>
        <w:gridCol w:w="269"/>
        <w:gridCol w:w="1170"/>
      </w:tblGrid>
      <w:tr w:rsidR="0050087B" w:rsidRPr="008D4109" w14:paraId="45B6CFF3" w14:textId="77777777" w:rsidTr="005D2C5A">
        <w:trPr>
          <w:trHeight w:val="268"/>
        </w:trPr>
        <w:tc>
          <w:tcPr>
            <w:tcW w:w="4025" w:type="dxa"/>
          </w:tcPr>
          <w:p w14:paraId="57427A24" w14:textId="2D050BF8" w:rsidR="0050087B" w:rsidRPr="008D4109" w:rsidRDefault="0050087B" w:rsidP="00471B4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</w:tcPr>
          <w:p w14:paraId="2C54A586" w14:textId="77777777" w:rsidR="0050087B" w:rsidRPr="008D4109" w:rsidRDefault="0050087B" w:rsidP="00471B4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465ED57A" w14:textId="77777777" w:rsidR="0050087B" w:rsidRPr="008D4109" w:rsidRDefault="0050087B" w:rsidP="00471B4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</w:tcPr>
          <w:p w14:paraId="3F309451" w14:textId="77777777" w:rsidR="0050087B" w:rsidRPr="008D4109" w:rsidRDefault="0050087B" w:rsidP="00471B4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87B" w:rsidRPr="008D4109" w14:paraId="1AF0776E" w14:textId="77777777" w:rsidTr="005D2C5A">
        <w:trPr>
          <w:trHeight w:val="268"/>
        </w:trPr>
        <w:tc>
          <w:tcPr>
            <w:tcW w:w="4025" w:type="dxa"/>
          </w:tcPr>
          <w:p w14:paraId="11548608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2A691D5" w14:textId="29E62CFA" w:rsidR="0050087B" w:rsidRPr="008D4109" w:rsidRDefault="0050087B" w:rsidP="00471B4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11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B3589AB" w14:textId="77777777" w:rsidR="0050087B" w:rsidRPr="008D4109" w:rsidRDefault="0050087B" w:rsidP="00471B4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4FEF5789" w14:textId="775F03FB" w:rsidR="0050087B" w:rsidRPr="008D4109" w:rsidRDefault="0050087B" w:rsidP="00471B4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2BFE0AB2" w14:textId="77777777" w:rsidR="0050087B" w:rsidRPr="008D4109" w:rsidRDefault="0050087B" w:rsidP="00471B4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BED2608" w14:textId="36351359" w:rsidR="0050087B" w:rsidRPr="008D4109" w:rsidRDefault="0050087B" w:rsidP="00471B4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7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63D8D2CD" w14:textId="77777777" w:rsidR="0050087B" w:rsidRPr="008D4109" w:rsidRDefault="0050087B" w:rsidP="00471B4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01BF0C5" w14:textId="030839E9" w:rsidR="0050087B" w:rsidRPr="008D4109" w:rsidRDefault="0050087B" w:rsidP="00471B4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0087B" w:rsidRPr="008D4109" w14:paraId="403D07BF" w14:textId="77777777" w:rsidTr="005D2C5A">
        <w:trPr>
          <w:trHeight w:val="259"/>
        </w:trPr>
        <w:tc>
          <w:tcPr>
            <w:tcW w:w="4025" w:type="dxa"/>
          </w:tcPr>
          <w:p w14:paraId="162283D7" w14:textId="77777777" w:rsidR="0050087B" w:rsidRPr="008D4109" w:rsidRDefault="0050087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5289085" w14:textId="77777777" w:rsidR="0050087B" w:rsidRPr="008D4109" w:rsidRDefault="0050087B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36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087B" w:rsidRPr="008D4109" w14:paraId="01B00201" w14:textId="77777777" w:rsidTr="005D2C5A">
        <w:trPr>
          <w:trHeight w:val="553"/>
        </w:trPr>
        <w:tc>
          <w:tcPr>
            <w:tcW w:w="4025" w:type="dxa"/>
          </w:tcPr>
          <w:p w14:paraId="005F0488" w14:textId="0814BADE" w:rsidR="0050087B" w:rsidRPr="00735969" w:rsidRDefault="00A21C0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 w:rsidR="00807AA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  <w:r w:rsidR="0050087B"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ของเงินให้กู้ยืม</w:t>
            </w:r>
            <w:r w:rsidR="0050087B" w:rsidRPr="0073596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50087B"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168" w:type="dxa"/>
          </w:tcPr>
          <w:p w14:paraId="78E1869E" w14:textId="77777777" w:rsidR="00C92126" w:rsidRPr="008D4109" w:rsidRDefault="00C92126" w:rsidP="00471B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83D7639" w14:textId="6864AA2E" w:rsidR="008D4562" w:rsidRPr="008D4109" w:rsidRDefault="008D4562" w:rsidP="008D456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8ED57FA" w14:textId="77777777" w:rsidR="0050087B" w:rsidRPr="008D4109" w:rsidRDefault="0050087B" w:rsidP="00471B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5454EFEE" w14:textId="398A8692" w:rsidR="00C92126" w:rsidRPr="008D4109" w:rsidRDefault="00C92126" w:rsidP="00471B4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59855CB2" w14:textId="77777777" w:rsidR="0050087B" w:rsidRPr="008D4109" w:rsidRDefault="0050087B" w:rsidP="00471B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6C41ED55" w14:textId="77777777" w:rsidR="0050087B" w:rsidRPr="008D4109" w:rsidRDefault="0050087B" w:rsidP="00471B4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83AB976" w14:textId="77777777" w:rsidR="0050087B" w:rsidRPr="008D4109" w:rsidRDefault="0050087B" w:rsidP="00471B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3FE9A6C7" w14:textId="52FC7111" w:rsidR="00C92126" w:rsidRPr="008D4109" w:rsidRDefault="00C92126" w:rsidP="00471B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0087B" w:rsidRPr="008D4109" w14:paraId="263204D7" w14:textId="77777777" w:rsidTr="005D2C5A">
        <w:trPr>
          <w:trHeight w:val="36"/>
        </w:trPr>
        <w:tc>
          <w:tcPr>
            <w:tcW w:w="4025" w:type="dxa"/>
          </w:tcPr>
          <w:p w14:paraId="0C3F8766" w14:textId="306601C5" w:rsidR="0050087B" w:rsidRPr="00735969" w:rsidRDefault="0050087B" w:rsidP="002C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7359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C3A062E" w14:textId="4A24BAF8" w:rsidR="0050087B" w:rsidRPr="008D4109" w:rsidRDefault="00030A30" w:rsidP="008D456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590C0068" w14:textId="77777777" w:rsidR="0050087B" w:rsidRPr="008D4109" w:rsidRDefault="0050087B" w:rsidP="0050087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3C786CA0" w14:textId="07AE5E56" w:rsidR="0050087B" w:rsidRPr="008D4109" w:rsidRDefault="0050087B" w:rsidP="008D4562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72EBFD9B" w14:textId="77777777" w:rsidR="0050087B" w:rsidRPr="008D4109" w:rsidRDefault="0050087B" w:rsidP="0050087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626D0816" w14:textId="3E7D4FA1" w:rsidR="0050087B" w:rsidRPr="008D4109" w:rsidRDefault="008D4562" w:rsidP="008D456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0BDC19AC" w14:textId="77777777" w:rsidR="0050087B" w:rsidRPr="008D4109" w:rsidRDefault="0050087B" w:rsidP="0050087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15D1A19F" w14:textId="24BAF3E1" w:rsidR="0050087B" w:rsidRPr="008D4109" w:rsidRDefault="0050087B" w:rsidP="008D456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BA69B97" w14:textId="77777777" w:rsidR="005E27F3" w:rsidRPr="00735969" w:rsidRDefault="005E27F3" w:rsidP="0044052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14"/>
        <w:gridCol w:w="1161"/>
        <w:gridCol w:w="270"/>
        <w:gridCol w:w="1170"/>
        <w:gridCol w:w="270"/>
        <w:gridCol w:w="1170"/>
        <w:gridCol w:w="270"/>
        <w:gridCol w:w="1170"/>
      </w:tblGrid>
      <w:tr w:rsidR="00BF4038" w:rsidRPr="008D4109" w14:paraId="658E232D" w14:textId="77777777" w:rsidTr="00132619">
        <w:trPr>
          <w:tblHeader/>
        </w:trPr>
        <w:tc>
          <w:tcPr>
            <w:tcW w:w="4014" w:type="dxa"/>
            <w:shd w:val="clear" w:color="auto" w:fill="auto"/>
          </w:tcPr>
          <w:p w14:paraId="41ABDC77" w14:textId="122D035B" w:rsidR="00BF4038" w:rsidRPr="008D4109" w:rsidRDefault="00DB5078" w:rsidP="00C1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สินทรัพย์ไม่หมุนเวียนอื่น</w:t>
            </w:r>
            <w:r w:rsidR="0094437D" w:rsidRPr="008D410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</w:t>
            </w:r>
            <w:r w:rsidR="00C171B5" w:rsidRPr="008D410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</w:rPr>
              <w:t>-</w:t>
            </w:r>
            <w:r w:rsidR="0094437D" w:rsidRPr="008D410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</w:t>
            </w:r>
            <w:r w:rsidR="00D254B5" w:rsidRPr="008D410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กิจการ</w:t>
            </w:r>
            <w:r w:rsidR="0094437D" w:rsidRPr="008D4109">
              <w:rPr>
                <w:rFonts w:asciiTheme="majorBidi" w:hAnsiTheme="majorBidi" w:cstheme="majorBidi"/>
                <w:bCs/>
                <w:i/>
                <w:iCs/>
                <w:spacing w:val="-10"/>
                <w:sz w:val="30"/>
                <w:szCs w:val="30"/>
                <w:cs/>
              </w:rPr>
              <w:t>ที่</w:t>
            </w:r>
            <w:r w:rsidR="00C15B9E" w:rsidRPr="008D4109">
              <w:rPr>
                <w:rFonts w:asciiTheme="majorBidi" w:hAnsiTheme="majorBidi" w:cstheme="majorBidi"/>
                <w:bCs/>
                <w:i/>
                <w:iCs/>
                <w:spacing w:val="-1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601" w:type="dxa"/>
            <w:gridSpan w:val="3"/>
            <w:shd w:val="clear" w:color="auto" w:fill="auto"/>
          </w:tcPr>
          <w:p w14:paraId="1754612E" w14:textId="77777777" w:rsidR="00BF4038" w:rsidRPr="008D4109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20EBF8" w14:textId="77777777" w:rsidR="00BF4038" w:rsidRPr="008D4109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26E1E52" w14:textId="77777777" w:rsidR="00BF4038" w:rsidRPr="008D4109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87B" w:rsidRPr="008D4109" w14:paraId="59A2FE67" w14:textId="77777777" w:rsidTr="00132619">
        <w:trPr>
          <w:tblHeader/>
        </w:trPr>
        <w:tc>
          <w:tcPr>
            <w:tcW w:w="4014" w:type="dxa"/>
            <w:shd w:val="clear" w:color="auto" w:fill="auto"/>
          </w:tcPr>
          <w:p w14:paraId="18E86B10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61" w:type="dxa"/>
            <w:shd w:val="clear" w:color="auto" w:fill="auto"/>
          </w:tcPr>
          <w:p w14:paraId="27600600" w14:textId="2A910420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29D308E4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08D2F8" w14:textId="68271750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0D923A28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DBDA3" w14:textId="21779424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8F0FD65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35C3BC" w14:textId="04266EF2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0087B" w:rsidRPr="008D4109" w14:paraId="15459FA6" w14:textId="77777777" w:rsidTr="00132619">
        <w:trPr>
          <w:tblHeader/>
        </w:trPr>
        <w:tc>
          <w:tcPr>
            <w:tcW w:w="4014" w:type="dxa"/>
            <w:shd w:val="clear" w:color="auto" w:fill="auto"/>
          </w:tcPr>
          <w:p w14:paraId="5D06A00A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62368BAD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1996933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65C54F" w14:textId="28376BBB" w:rsidR="0050087B" w:rsidRPr="008D4109" w:rsidRDefault="002C0D75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C4F443C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F99826" w14:textId="1F48D8C6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D4EC84A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669A98" w14:textId="30000D4E" w:rsidR="0050087B" w:rsidRPr="008D4109" w:rsidRDefault="002C0D75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114C5" w:rsidRPr="008D4109" w14:paraId="2EDE74F6" w14:textId="77777777" w:rsidTr="00132619">
        <w:trPr>
          <w:tblHeader/>
        </w:trPr>
        <w:tc>
          <w:tcPr>
            <w:tcW w:w="4014" w:type="dxa"/>
            <w:shd w:val="clear" w:color="auto" w:fill="auto"/>
          </w:tcPr>
          <w:p w14:paraId="2B0A6265" w14:textId="77777777" w:rsidR="005114C5" w:rsidRPr="008D410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7"/>
            <w:shd w:val="clear" w:color="auto" w:fill="auto"/>
          </w:tcPr>
          <w:p w14:paraId="486D9448" w14:textId="77777777" w:rsidR="005114C5" w:rsidRPr="008D410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14C5" w:rsidRPr="008D4109" w14:paraId="76F0F83D" w14:textId="77777777" w:rsidTr="00132619">
        <w:trPr>
          <w:tblHeader/>
        </w:trPr>
        <w:tc>
          <w:tcPr>
            <w:tcW w:w="4014" w:type="dxa"/>
            <w:shd w:val="clear" w:color="auto" w:fill="auto"/>
          </w:tcPr>
          <w:p w14:paraId="370F35D9" w14:textId="77777777" w:rsidR="005114C5" w:rsidRPr="008D410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1" w:type="dxa"/>
            <w:shd w:val="clear" w:color="auto" w:fill="auto"/>
          </w:tcPr>
          <w:p w14:paraId="5D919062" w14:textId="47CB365C" w:rsidR="005114C5" w:rsidRPr="008D4109" w:rsidRDefault="005B1D1F" w:rsidP="0013261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45CF58A" w14:textId="77777777" w:rsidR="005114C5" w:rsidRPr="008D4109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448539" w14:textId="0FFED716" w:rsidR="005114C5" w:rsidRPr="008D4109" w:rsidRDefault="00596C23" w:rsidP="005114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D3A31"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8B7D098" w14:textId="77777777" w:rsidR="005114C5" w:rsidRPr="008D4109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CA3ED8" w14:textId="64DAA98E" w:rsidR="005114C5" w:rsidRPr="008D4109" w:rsidRDefault="00596C23" w:rsidP="0013261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FD9C666" w14:textId="77777777" w:rsidR="005114C5" w:rsidRPr="008D4109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9D2068" w14:textId="3445DCDF" w:rsidR="005114C5" w:rsidRPr="008D4109" w:rsidRDefault="00596C23" w:rsidP="00132619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5114C5" w:rsidRPr="008D4109" w14:paraId="0F6C82D5" w14:textId="77777777" w:rsidTr="00132619">
        <w:trPr>
          <w:tblHeader/>
        </w:trPr>
        <w:tc>
          <w:tcPr>
            <w:tcW w:w="4014" w:type="dxa"/>
            <w:shd w:val="clear" w:color="auto" w:fill="auto"/>
          </w:tcPr>
          <w:p w14:paraId="157040C9" w14:textId="77777777" w:rsidR="005114C5" w:rsidRPr="008D410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E7225FB" w14:textId="59F13053" w:rsidR="005114C5" w:rsidRPr="008D4109" w:rsidRDefault="00A95B80" w:rsidP="0013261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C27C22F" w14:textId="77777777" w:rsidR="005114C5" w:rsidRPr="008D4109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51612A" w14:textId="3E7B7B31" w:rsidR="005114C5" w:rsidRPr="008D4109" w:rsidRDefault="005D3A31" w:rsidP="005114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90944CD" w14:textId="77777777" w:rsidR="005114C5" w:rsidRPr="008D4109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A13D53" w14:textId="497BD451" w:rsidR="005114C5" w:rsidRPr="008D4109" w:rsidRDefault="00697CE4" w:rsidP="0013261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BBA4C41" w14:textId="77777777" w:rsidR="005114C5" w:rsidRPr="008D4109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0C2ECF" w14:textId="3E635EF1" w:rsidR="005114C5" w:rsidRPr="008D4109" w:rsidRDefault="003B201D" w:rsidP="00132619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5114C5" w:rsidRPr="008D4109" w14:paraId="0FF9FB72" w14:textId="77777777" w:rsidTr="00132619">
        <w:trPr>
          <w:trHeight w:val="424"/>
          <w:tblHeader/>
        </w:trPr>
        <w:tc>
          <w:tcPr>
            <w:tcW w:w="4014" w:type="dxa"/>
            <w:shd w:val="clear" w:color="auto" w:fill="auto"/>
          </w:tcPr>
          <w:p w14:paraId="50E3F1BB" w14:textId="77777777" w:rsidR="005114C5" w:rsidRPr="008D410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D704B" w14:textId="14D7D63E" w:rsidR="005114C5" w:rsidRPr="008D4109" w:rsidRDefault="005B1D1F" w:rsidP="0013261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95B80"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589D386" w14:textId="77777777" w:rsidR="005114C5" w:rsidRPr="008D4109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49332" w14:textId="6BB80573" w:rsidR="005114C5" w:rsidRPr="008D4109" w:rsidRDefault="00596C23" w:rsidP="005114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D3A31"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00FC500" w14:textId="77777777" w:rsidR="005114C5" w:rsidRPr="008D4109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550B0" w14:textId="74452A8D" w:rsidR="005114C5" w:rsidRPr="008D4109" w:rsidRDefault="00596C23" w:rsidP="0013261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97CE4"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EF558E9" w14:textId="77777777" w:rsidR="005114C5" w:rsidRPr="008D4109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0DC8E" w14:textId="77AFAFB8" w:rsidR="005114C5" w:rsidRPr="008D4109" w:rsidRDefault="003B201D" w:rsidP="00132619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</w:tr>
    </w:tbl>
    <w:p w14:paraId="042FFF50" w14:textId="77777777" w:rsidR="00333437" w:rsidRPr="00735969" w:rsidRDefault="00333437" w:rsidP="00BF1F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64"/>
        <w:gridCol w:w="1148"/>
        <w:gridCol w:w="264"/>
        <w:gridCol w:w="1204"/>
      </w:tblGrid>
      <w:tr w:rsidR="00633333" w:rsidRPr="008D4109" w14:paraId="5853C2D2" w14:textId="77777777" w:rsidTr="008B6F98">
        <w:trPr>
          <w:trHeight w:val="434"/>
          <w:tblHeader/>
        </w:trPr>
        <w:tc>
          <w:tcPr>
            <w:tcW w:w="3870" w:type="dxa"/>
            <w:shd w:val="clear" w:color="auto" w:fill="auto"/>
          </w:tcPr>
          <w:p w14:paraId="40624AB2" w14:textId="297EAFAF" w:rsidR="00633333" w:rsidRPr="008D4109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  <w:t>เจ้าหนี้</w:t>
            </w:r>
            <w:r w:rsidR="00333437"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15D87611" w14:textId="77777777" w:rsidR="00633333" w:rsidRPr="008D4109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C363721" w14:textId="77777777" w:rsidR="00633333" w:rsidRPr="008D4109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36EDB55F" w14:textId="77777777" w:rsidR="00633333" w:rsidRPr="008D4109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87B" w:rsidRPr="008D4109" w14:paraId="031C0111" w14:textId="77777777" w:rsidTr="008B6F98">
        <w:trPr>
          <w:trHeight w:val="419"/>
          <w:tblHeader/>
        </w:trPr>
        <w:tc>
          <w:tcPr>
            <w:tcW w:w="3870" w:type="dxa"/>
            <w:shd w:val="clear" w:color="auto" w:fill="auto"/>
          </w:tcPr>
          <w:p w14:paraId="2065CCCE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14:paraId="7C6EBE7E" w14:textId="011B5ECC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3F8EE8CD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85D238" w14:textId="2F2F2D50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70DE8EB3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515597F" w14:textId="180AF8ED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4" w:type="dxa"/>
            <w:shd w:val="clear" w:color="auto" w:fill="auto"/>
          </w:tcPr>
          <w:p w14:paraId="3F172957" w14:textId="77777777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99BE07" w14:textId="2C654046" w:rsidR="0050087B" w:rsidRPr="008D4109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C0D75" w:rsidRPr="008D4109" w14:paraId="6CA7192D" w14:textId="77777777" w:rsidTr="008B6F98">
        <w:trPr>
          <w:trHeight w:val="434"/>
          <w:tblHeader/>
        </w:trPr>
        <w:tc>
          <w:tcPr>
            <w:tcW w:w="3870" w:type="dxa"/>
            <w:shd w:val="clear" w:color="auto" w:fill="auto"/>
          </w:tcPr>
          <w:p w14:paraId="646199A7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508985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FB86260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A2B30B" w14:textId="4482F66E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1FBBB9B7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FD059C0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77100465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C859B64" w14:textId="314695F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C0D75" w:rsidRPr="008D4109" w14:paraId="213F2CBE" w14:textId="77777777" w:rsidTr="008B6F98">
        <w:trPr>
          <w:trHeight w:val="434"/>
        </w:trPr>
        <w:tc>
          <w:tcPr>
            <w:tcW w:w="3870" w:type="dxa"/>
            <w:shd w:val="clear" w:color="auto" w:fill="auto"/>
          </w:tcPr>
          <w:p w14:paraId="617DC8FC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1944C48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0D75" w:rsidRPr="008D4109" w14:paraId="11AECF0F" w14:textId="77777777" w:rsidTr="008D37EE">
        <w:trPr>
          <w:trHeight w:val="419"/>
        </w:trPr>
        <w:tc>
          <w:tcPr>
            <w:tcW w:w="3870" w:type="dxa"/>
            <w:shd w:val="clear" w:color="auto" w:fill="auto"/>
          </w:tcPr>
          <w:p w14:paraId="7DD01437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2A47094" w14:textId="489F8CB1" w:rsidR="002C0D75" w:rsidRPr="008D4109" w:rsidRDefault="00792909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97FAC37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1FE9AA3" w14:textId="10D0E700" w:rsidR="002C0D75" w:rsidRPr="008D4109" w:rsidRDefault="00792909" w:rsidP="002C0D7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14:paraId="7F7F4530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14:paraId="508E4ACE" w14:textId="737C98DB" w:rsidR="002C0D75" w:rsidRPr="008D4109" w:rsidRDefault="00792909" w:rsidP="00132619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DD8B126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7D1109B8" w14:textId="09F58414" w:rsidR="002C0D75" w:rsidRPr="008D4109" w:rsidRDefault="00792909" w:rsidP="00132619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4B196743" w14:textId="606F8EA9" w:rsidR="00C417CB" w:rsidRPr="008D4109" w:rsidRDefault="00C417CB">
      <w:pPr>
        <w:rPr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63"/>
        <w:gridCol w:w="1142"/>
        <w:gridCol w:w="263"/>
        <w:gridCol w:w="1212"/>
      </w:tblGrid>
      <w:tr w:rsidR="00BD55AC" w:rsidRPr="008D4109" w14:paraId="78496BA2" w14:textId="77777777" w:rsidTr="00177FB3">
        <w:trPr>
          <w:trHeight w:val="440"/>
          <w:tblHeader/>
        </w:trPr>
        <w:tc>
          <w:tcPr>
            <w:tcW w:w="3870" w:type="dxa"/>
            <w:shd w:val="clear" w:color="auto" w:fill="auto"/>
          </w:tcPr>
          <w:p w14:paraId="1C7D18DF" w14:textId="7292CD7D" w:rsidR="00BD55AC" w:rsidRPr="008D4109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i/>
                <w:iCs/>
                <w:sz w:val="30"/>
                <w:szCs w:val="30"/>
              </w:rPr>
              <w:br w:type="page"/>
            </w:r>
            <w:r w:rsidRPr="008D4109">
              <w:rPr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</w:t>
            </w:r>
            <w:r w:rsidRPr="008D410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062FDF2F" w14:textId="77777777" w:rsidR="00BD55AC" w:rsidRPr="008D4109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7591BC14" w14:textId="77777777" w:rsidR="00BD55AC" w:rsidRPr="008D4109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shd w:val="clear" w:color="auto" w:fill="auto"/>
          </w:tcPr>
          <w:p w14:paraId="72E93955" w14:textId="77777777" w:rsidR="00BD55AC" w:rsidRPr="008D4109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CB4" w:rsidRPr="008D4109" w14:paraId="00F462C5" w14:textId="77777777" w:rsidTr="00177FB3">
        <w:trPr>
          <w:trHeight w:val="425"/>
          <w:tblHeader/>
        </w:trPr>
        <w:tc>
          <w:tcPr>
            <w:tcW w:w="3870" w:type="dxa"/>
            <w:shd w:val="clear" w:color="auto" w:fill="auto"/>
          </w:tcPr>
          <w:p w14:paraId="33B32C80" w14:textId="77777777" w:rsidR="00E53CB4" w:rsidRPr="008D4109" w:rsidRDefault="00E53CB4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14:paraId="7BBEEDB5" w14:textId="7C0B6524" w:rsidR="00E53CB4" w:rsidRPr="008D4109" w:rsidRDefault="00E53CB4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31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6B23655" w14:textId="77777777" w:rsidR="00E53CB4" w:rsidRPr="008D4109" w:rsidRDefault="00E53CB4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DB4533" w14:textId="1C870022" w:rsidR="00E53CB4" w:rsidRPr="008D4109" w:rsidRDefault="00E53CB4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30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3" w:type="dxa"/>
            <w:shd w:val="clear" w:color="auto" w:fill="auto"/>
          </w:tcPr>
          <w:p w14:paraId="3FFAAC10" w14:textId="77777777" w:rsidR="00E53CB4" w:rsidRPr="008D4109" w:rsidRDefault="00E53CB4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0EA7C94B" w14:textId="5739D93D" w:rsidR="00E53CB4" w:rsidRPr="008D4109" w:rsidRDefault="00E53CB4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31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  <w:shd w:val="clear" w:color="auto" w:fill="auto"/>
          </w:tcPr>
          <w:p w14:paraId="55E1EFCD" w14:textId="77777777" w:rsidR="00E53CB4" w:rsidRPr="008D4109" w:rsidRDefault="00E53CB4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57B97618" w14:textId="5AB11581" w:rsidR="00E53CB4" w:rsidRPr="008D4109" w:rsidRDefault="00E53CB4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30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C0D75" w:rsidRPr="008D4109" w14:paraId="0D4E5907" w14:textId="77777777" w:rsidTr="00177FB3">
        <w:trPr>
          <w:trHeight w:val="440"/>
        </w:trPr>
        <w:tc>
          <w:tcPr>
            <w:tcW w:w="3870" w:type="dxa"/>
            <w:shd w:val="clear" w:color="auto" w:fill="auto"/>
          </w:tcPr>
          <w:p w14:paraId="3A7DD032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A8E396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52FB320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F7D753" w14:textId="1D386FB9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5C0C5900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60BF4AA3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259F2FCD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66F9841E" w14:textId="32C86AD2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0D75" w:rsidRPr="008D4109" w14:paraId="7D52C48B" w14:textId="77777777" w:rsidTr="00177FB3">
        <w:trPr>
          <w:trHeight w:val="440"/>
        </w:trPr>
        <w:tc>
          <w:tcPr>
            <w:tcW w:w="3870" w:type="dxa"/>
            <w:shd w:val="clear" w:color="auto" w:fill="auto"/>
          </w:tcPr>
          <w:p w14:paraId="11BA2B20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2E152C57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8D410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8D41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C0D75" w:rsidRPr="008D4109" w14:paraId="228FCDBF" w14:textId="77777777" w:rsidTr="00177FB3">
        <w:trPr>
          <w:trHeight w:val="410"/>
        </w:trPr>
        <w:tc>
          <w:tcPr>
            <w:tcW w:w="3870" w:type="dxa"/>
            <w:shd w:val="clear" w:color="auto" w:fill="auto"/>
          </w:tcPr>
          <w:p w14:paraId="6B4AF883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62CA8B6" w14:textId="66B3E2C9" w:rsidR="002C0D75" w:rsidRPr="008D4109" w:rsidRDefault="00792909" w:rsidP="0013261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10FFA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DEDD0F" w14:textId="59990394" w:rsidR="002C0D75" w:rsidRPr="008D4109" w:rsidRDefault="00792909" w:rsidP="00132619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AD37039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1C852A81" w14:textId="381845C0" w:rsidR="002C0D75" w:rsidRPr="008D4109" w:rsidRDefault="00792909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3BBC4AA4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41883CC3" w14:textId="66A47922" w:rsidR="002C0D75" w:rsidRPr="008D4109" w:rsidRDefault="00792909" w:rsidP="00132619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5B80" w:rsidRPr="008D4109" w14:paraId="77271878" w14:textId="77777777" w:rsidTr="00177FB3">
        <w:trPr>
          <w:trHeight w:val="425"/>
        </w:trPr>
        <w:tc>
          <w:tcPr>
            <w:tcW w:w="3870" w:type="dxa"/>
            <w:shd w:val="clear" w:color="auto" w:fill="auto"/>
          </w:tcPr>
          <w:p w14:paraId="01D4E81D" w14:textId="77777777" w:rsidR="00A95B80" w:rsidRPr="008D4109" w:rsidRDefault="00A95B80" w:rsidP="00A95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5FD95E33" w14:textId="1E103939" w:rsidR="00A95B80" w:rsidRPr="008D4109" w:rsidRDefault="00A95B80" w:rsidP="00A9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0FFB72D" w14:textId="77777777" w:rsidR="00A95B80" w:rsidRPr="008D410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23125C" w14:textId="3B134603" w:rsidR="00A95B80" w:rsidRPr="008D4109" w:rsidRDefault="00A95B80" w:rsidP="00A9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12</w:t>
            </w:r>
          </w:p>
        </w:tc>
        <w:tc>
          <w:tcPr>
            <w:tcW w:w="263" w:type="dxa"/>
            <w:shd w:val="clear" w:color="auto" w:fill="auto"/>
          </w:tcPr>
          <w:p w14:paraId="25844B89" w14:textId="77777777" w:rsidR="00A95B80" w:rsidRPr="008D410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5F5280C3" w14:textId="23A1A8B3" w:rsidR="00A95B80" w:rsidRPr="008D4109" w:rsidRDefault="00A95B80" w:rsidP="007359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7B22A94E" w14:textId="77777777" w:rsidR="00A95B80" w:rsidRPr="008D410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shd w:val="clear" w:color="auto" w:fill="auto"/>
          </w:tcPr>
          <w:p w14:paraId="7BC607D3" w14:textId="68DFD33C" w:rsidR="00A95B80" w:rsidRPr="008D410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A95B80" w:rsidRPr="008D4109" w14:paraId="7B9CE867" w14:textId="77777777" w:rsidTr="00735969">
        <w:trPr>
          <w:trHeight w:val="71"/>
        </w:trPr>
        <w:tc>
          <w:tcPr>
            <w:tcW w:w="3870" w:type="dxa"/>
            <w:shd w:val="clear" w:color="auto" w:fill="auto"/>
          </w:tcPr>
          <w:p w14:paraId="31E2A64F" w14:textId="77777777" w:rsidR="00A95B80" w:rsidRPr="00735969" w:rsidRDefault="00A95B80" w:rsidP="00A95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5F130222" w14:textId="5C025EFB" w:rsidR="00A95B80" w:rsidRPr="00735969" w:rsidRDefault="00A95B80" w:rsidP="00A9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745BF98" w14:textId="77777777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D423FA" w14:textId="6D71A665" w:rsidR="00A95B80" w:rsidRPr="00735969" w:rsidRDefault="00A95B80" w:rsidP="00A9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6A750E1A" w14:textId="77777777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27AAE4F2" w14:textId="3742C631" w:rsidR="00A95B80" w:rsidRPr="00735969" w:rsidRDefault="00A95B80" w:rsidP="007359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621DE829" w14:textId="77777777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30605B57" w14:textId="35B28BAB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A95B80" w:rsidRPr="008D4109" w14:paraId="170D5EA3" w14:textId="77777777" w:rsidTr="00177FB3">
        <w:trPr>
          <w:trHeight w:val="410"/>
        </w:trPr>
        <w:tc>
          <w:tcPr>
            <w:tcW w:w="3870" w:type="dxa"/>
            <w:shd w:val="clear" w:color="auto" w:fill="auto"/>
          </w:tcPr>
          <w:p w14:paraId="4D8CA26A" w14:textId="77777777" w:rsidR="00A95B80" w:rsidRPr="00735969" w:rsidRDefault="00A95B80" w:rsidP="00A95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3FA509" w14:textId="17BA0C16" w:rsidR="00A95B80" w:rsidRPr="00735969" w:rsidRDefault="00A95B80" w:rsidP="00A9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4FAB0CA8" w14:textId="77777777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116052" w14:textId="5156B1B3" w:rsidR="00A95B80" w:rsidRPr="00735969" w:rsidRDefault="00A95B80" w:rsidP="00A9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73</w:t>
            </w:r>
          </w:p>
        </w:tc>
        <w:tc>
          <w:tcPr>
            <w:tcW w:w="263" w:type="dxa"/>
            <w:shd w:val="clear" w:color="auto" w:fill="auto"/>
          </w:tcPr>
          <w:p w14:paraId="65A91B14" w14:textId="77777777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2380C0AF" w14:textId="4E8EC34A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3" w:type="dxa"/>
            <w:shd w:val="clear" w:color="auto" w:fill="auto"/>
          </w:tcPr>
          <w:p w14:paraId="1D6CBB10" w14:textId="77777777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F512535" w14:textId="6FC0BD9D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56</w:t>
            </w:r>
          </w:p>
        </w:tc>
      </w:tr>
      <w:tr w:rsidR="00A95B80" w:rsidRPr="008D4109" w14:paraId="5343A404" w14:textId="77777777" w:rsidTr="00177FB3">
        <w:trPr>
          <w:trHeight w:val="425"/>
        </w:trPr>
        <w:tc>
          <w:tcPr>
            <w:tcW w:w="3870" w:type="dxa"/>
            <w:shd w:val="clear" w:color="auto" w:fill="auto"/>
          </w:tcPr>
          <w:p w14:paraId="76F45AC5" w14:textId="77777777" w:rsidR="00A95B80" w:rsidRPr="00735969" w:rsidRDefault="00A95B80" w:rsidP="00A95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B2351" w14:textId="576E6A01" w:rsidR="00A95B80" w:rsidRPr="00735969" w:rsidRDefault="00A95B80" w:rsidP="00A9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89695B2" w14:textId="77777777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99B25" w14:textId="48FD29E6" w:rsidR="00A95B80" w:rsidRPr="00735969" w:rsidRDefault="00A95B80" w:rsidP="00A9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91</w:t>
            </w:r>
          </w:p>
        </w:tc>
        <w:tc>
          <w:tcPr>
            <w:tcW w:w="263" w:type="dxa"/>
            <w:shd w:val="clear" w:color="auto" w:fill="auto"/>
          </w:tcPr>
          <w:p w14:paraId="19C186E0" w14:textId="77777777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0E33" w14:textId="774FBF3C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700D97A9" w14:textId="77777777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02621" w14:textId="6FC10BCD" w:rsidR="00A95B80" w:rsidRPr="00735969" w:rsidRDefault="00A95B80" w:rsidP="00A95B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58</w:t>
            </w:r>
          </w:p>
        </w:tc>
      </w:tr>
    </w:tbl>
    <w:p w14:paraId="5A9DB703" w14:textId="41E5832D" w:rsidR="00177FB3" w:rsidRPr="00735969" w:rsidRDefault="00177FB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64"/>
        <w:gridCol w:w="1144"/>
        <w:gridCol w:w="264"/>
        <w:gridCol w:w="1208"/>
      </w:tblGrid>
      <w:tr w:rsidR="00FB5201" w:rsidRPr="008D4109" w14:paraId="789362F4" w14:textId="77777777" w:rsidTr="00177FB3">
        <w:trPr>
          <w:trHeight w:val="435"/>
          <w:tblHeader/>
        </w:trPr>
        <w:tc>
          <w:tcPr>
            <w:tcW w:w="3870" w:type="dxa"/>
            <w:shd w:val="clear" w:color="auto" w:fill="auto"/>
          </w:tcPr>
          <w:p w14:paraId="1D0E1976" w14:textId="1CF769AC" w:rsidR="00FB5201" w:rsidRPr="00735969" w:rsidRDefault="00FB5201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" w:firstLine="3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3596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359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</w:t>
            </w:r>
            <w:r w:rsidR="00B53294" w:rsidRPr="007359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40F37851" w14:textId="77777777" w:rsidR="00FB5201" w:rsidRPr="00735969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75B9AF5" w14:textId="77777777" w:rsidR="00FB5201" w:rsidRPr="00735969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7054998B" w14:textId="77777777" w:rsidR="00FB5201" w:rsidRPr="00735969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B5201" w:rsidRPr="008D4109" w14:paraId="2017E5B7" w14:textId="77777777" w:rsidTr="00177FB3">
        <w:trPr>
          <w:trHeight w:val="419"/>
          <w:tblHeader/>
        </w:trPr>
        <w:tc>
          <w:tcPr>
            <w:tcW w:w="3870" w:type="dxa"/>
            <w:shd w:val="clear" w:color="auto" w:fill="auto"/>
          </w:tcPr>
          <w:p w14:paraId="4948156A" w14:textId="56B56FB0" w:rsidR="00FB5201" w:rsidRPr="00735969" w:rsidRDefault="00FB5201" w:rsidP="00F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59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946049" w:rsidRPr="007359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359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6D6A5733" w14:textId="77777777" w:rsidR="00FB5201" w:rsidRPr="00735969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3A03B9C" w14:textId="77777777" w:rsidR="00FB5201" w:rsidRPr="00735969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551BA1B8" w14:textId="77777777" w:rsidR="00FB5201" w:rsidRPr="00735969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F98" w:rsidRPr="008D4109" w14:paraId="64CF01ED" w14:textId="77777777" w:rsidTr="00177FB3">
        <w:trPr>
          <w:trHeight w:val="435"/>
          <w:tblHeader/>
        </w:trPr>
        <w:tc>
          <w:tcPr>
            <w:tcW w:w="3870" w:type="dxa"/>
            <w:shd w:val="clear" w:color="auto" w:fill="auto"/>
          </w:tcPr>
          <w:p w14:paraId="4FD4571A" w14:textId="6EE417A4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1E4E13" w14:textId="418E88E2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5A5E945" w14:textId="7777777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F2E904" w14:textId="7309AC2E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69E1F5F9" w14:textId="7777777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1CA64227" w14:textId="7D6FF52D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4" w:type="dxa"/>
            <w:shd w:val="clear" w:color="auto" w:fill="auto"/>
          </w:tcPr>
          <w:p w14:paraId="31448CD7" w14:textId="7777777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</w:tcPr>
          <w:p w14:paraId="2DDBD033" w14:textId="3AF7A45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B6F98" w:rsidRPr="008D4109" w14:paraId="64D851CF" w14:textId="77777777" w:rsidTr="00177FB3">
        <w:trPr>
          <w:trHeight w:val="435"/>
        </w:trPr>
        <w:tc>
          <w:tcPr>
            <w:tcW w:w="3870" w:type="dxa"/>
            <w:shd w:val="clear" w:color="auto" w:fill="auto"/>
          </w:tcPr>
          <w:p w14:paraId="7489D349" w14:textId="7777777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7B90D4" w14:textId="7777777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D6FF1DA" w14:textId="7777777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9E140F" w14:textId="2007448D" w:rsidR="008B6F98" w:rsidRPr="00735969" w:rsidRDefault="002C0D75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5D745173" w14:textId="7777777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526585FD" w14:textId="7777777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1BD21341" w14:textId="7777777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</w:tcPr>
          <w:p w14:paraId="65395E02" w14:textId="3CF9F3DE" w:rsidR="008B6F98" w:rsidRPr="00735969" w:rsidRDefault="002C0D75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B6F98" w:rsidRPr="008D4109" w14:paraId="1898F0A1" w14:textId="77777777" w:rsidTr="00177FB3">
        <w:trPr>
          <w:trHeight w:val="435"/>
        </w:trPr>
        <w:tc>
          <w:tcPr>
            <w:tcW w:w="3870" w:type="dxa"/>
            <w:shd w:val="clear" w:color="auto" w:fill="auto"/>
          </w:tcPr>
          <w:p w14:paraId="59C75F4B" w14:textId="7777777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509FAC11" w14:textId="7777777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6F98" w:rsidRPr="008D4109" w14:paraId="648FD155" w14:textId="77777777" w:rsidTr="00177FB3">
        <w:trPr>
          <w:trHeight w:val="419"/>
        </w:trPr>
        <w:tc>
          <w:tcPr>
            <w:tcW w:w="3870" w:type="dxa"/>
            <w:shd w:val="clear" w:color="auto" w:fill="auto"/>
          </w:tcPr>
          <w:p w14:paraId="3E540BE8" w14:textId="77777777" w:rsidR="008B6F98" w:rsidRPr="00735969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9599EB2" w14:textId="720B7CDF" w:rsidR="008B6F98" w:rsidRPr="00735969" w:rsidRDefault="00FF5425" w:rsidP="008B6F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E29DD38" w14:textId="77777777" w:rsidR="008B6F98" w:rsidRPr="00735969" w:rsidRDefault="008B6F98" w:rsidP="008B6F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7187CEA" w14:textId="7E7004E3" w:rsidR="008B6F98" w:rsidRPr="00735969" w:rsidRDefault="00FF5425" w:rsidP="008B6F9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80</w:t>
            </w:r>
          </w:p>
        </w:tc>
        <w:tc>
          <w:tcPr>
            <w:tcW w:w="264" w:type="dxa"/>
            <w:shd w:val="clear" w:color="auto" w:fill="auto"/>
          </w:tcPr>
          <w:p w14:paraId="317D1977" w14:textId="77777777" w:rsidR="008B6F98" w:rsidRPr="00735969" w:rsidRDefault="008B6F98" w:rsidP="008B6F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</w:tcPr>
          <w:p w14:paraId="2746B8C2" w14:textId="5118C4FF" w:rsidR="008B6F98" w:rsidRPr="00735969" w:rsidRDefault="00FF5425" w:rsidP="00FF54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  <w:r w:rsidR="00A95B80"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14:paraId="5F2AABBD" w14:textId="77777777" w:rsidR="008B6F98" w:rsidRPr="00735969" w:rsidRDefault="008B6F98" w:rsidP="008B6F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</w:tcPr>
          <w:p w14:paraId="030B5385" w14:textId="70CF1A0C" w:rsidR="008B6F98" w:rsidRPr="00735969" w:rsidRDefault="00FF5425" w:rsidP="008B6F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32</w:t>
            </w:r>
          </w:p>
        </w:tc>
      </w:tr>
    </w:tbl>
    <w:p w14:paraId="76834658" w14:textId="77777777" w:rsidR="00132619" w:rsidRPr="008D4109" w:rsidRDefault="00132619" w:rsidP="004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C751CC" w14:textId="252E9C00" w:rsidR="004F6713" w:rsidRPr="008D4109" w:rsidRDefault="004F6713" w:rsidP="004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4109">
        <w:rPr>
          <w:rFonts w:ascii="Angsana New" w:hAnsi="Angsana New"/>
          <w:sz w:val="32"/>
          <w:szCs w:val="32"/>
          <w:cs/>
        </w:rPr>
        <w:t>รายการ</w:t>
      </w:r>
      <w:r w:rsidRPr="008D4109">
        <w:rPr>
          <w:rFonts w:ascii="Angsana New" w:hAnsi="Angsana New"/>
          <w:sz w:val="30"/>
          <w:szCs w:val="30"/>
          <w:cs/>
        </w:rPr>
        <w:t>เคลื่อนไหวของเงินกู้ยืมระยะยาวและดอกเบี้ยค้างจ่ายจากกิจการที่เกี่ยวข้องกันสำหรับงวด</w:t>
      </w:r>
      <w:r w:rsidR="00E215E6" w:rsidRPr="008D4109">
        <w:rPr>
          <w:rFonts w:ascii="Angsana New" w:hAnsi="Angsana New"/>
          <w:sz w:val="30"/>
          <w:szCs w:val="30"/>
          <w:cs/>
        </w:rPr>
        <w:t>สาม</w:t>
      </w:r>
      <w:r w:rsidRPr="008D410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B6F98" w:rsidRPr="008D4109">
        <w:rPr>
          <w:rFonts w:ascii="Angsana New" w:hAnsi="Angsana New"/>
          <w:sz w:val="30"/>
          <w:szCs w:val="30"/>
        </w:rPr>
        <w:t xml:space="preserve">31 </w:t>
      </w:r>
      <w:r w:rsidR="008B6F98" w:rsidRPr="008D4109">
        <w:rPr>
          <w:rFonts w:ascii="Angsana New" w:hAnsi="Angsana New"/>
          <w:sz w:val="30"/>
          <w:szCs w:val="30"/>
          <w:cs/>
        </w:rPr>
        <w:t>ธันวาคม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2563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>มีดังนี้</w:t>
      </w:r>
    </w:p>
    <w:p w14:paraId="2099EF21" w14:textId="77777777" w:rsidR="004F6713" w:rsidRPr="008D4109" w:rsidRDefault="004F6713">
      <w:pPr>
        <w:rPr>
          <w:rFonts w:ascii="Angsana New" w:hAnsi="Angsana New"/>
          <w:sz w:val="30"/>
          <w:szCs w:val="30"/>
        </w:rPr>
      </w:pPr>
    </w:p>
    <w:tbl>
      <w:tblPr>
        <w:tblW w:w="943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1221"/>
        <w:gridCol w:w="293"/>
        <w:gridCol w:w="1006"/>
        <w:gridCol w:w="1080"/>
        <w:gridCol w:w="1080"/>
        <w:gridCol w:w="1337"/>
      </w:tblGrid>
      <w:tr w:rsidR="00CB394F" w:rsidRPr="008D4109" w14:paraId="2E11374F" w14:textId="77777777" w:rsidTr="001D4551">
        <w:trPr>
          <w:trHeight w:val="424"/>
          <w:tblHeader/>
        </w:trPr>
        <w:tc>
          <w:tcPr>
            <w:tcW w:w="2250" w:type="dxa"/>
            <w:shd w:val="clear" w:color="auto" w:fill="auto"/>
            <w:vAlign w:val="bottom"/>
          </w:tcPr>
          <w:p w14:paraId="4C778DAB" w14:textId="77777777" w:rsidR="00CB394F" w:rsidRPr="008D4109" w:rsidRDefault="00CB39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2"/>
            <w:shd w:val="clear" w:color="auto" w:fill="auto"/>
            <w:vAlign w:val="bottom"/>
          </w:tcPr>
          <w:p w14:paraId="2182BA4E" w14:textId="77777777" w:rsidR="00CB394F" w:rsidRPr="008D4109" w:rsidRDefault="00CB39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796" w:type="dxa"/>
            <w:gridSpan w:val="5"/>
            <w:shd w:val="clear" w:color="auto" w:fill="auto"/>
            <w:vAlign w:val="bottom"/>
          </w:tcPr>
          <w:p w14:paraId="2F320C5E" w14:textId="77777777" w:rsidR="00CB394F" w:rsidRPr="008D4109" w:rsidRDefault="00CB39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394F" w:rsidRPr="008D4109" w14:paraId="48D64656" w14:textId="77777777" w:rsidTr="001D4551">
        <w:trPr>
          <w:trHeight w:val="424"/>
          <w:tblHeader/>
        </w:trPr>
        <w:tc>
          <w:tcPr>
            <w:tcW w:w="2250" w:type="dxa"/>
            <w:shd w:val="clear" w:color="auto" w:fill="auto"/>
            <w:vAlign w:val="bottom"/>
          </w:tcPr>
          <w:p w14:paraId="65839E46" w14:textId="77777777" w:rsidR="00CB394F" w:rsidRPr="008D4109" w:rsidRDefault="00CB39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5BD5B3" w14:textId="77777777" w:rsidR="00CB394F" w:rsidRPr="008D4109" w:rsidRDefault="00CB39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2F21E794" w14:textId="77777777" w:rsidR="00CB394F" w:rsidRPr="008D4109" w:rsidRDefault="00CB39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2BDF168" w14:textId="77777777" w:rsidR="00CB394F" w:rsidRPr="008D4109" w:rsidRDefault="00CB39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E2F80E" w14:textId="77777777" w:rsidR="00CB394F" w:rsidRPr="008D4109" w:rsidRDefault="00CB39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52D953" w14:textId="77777777" w:rsidR="00CB394F" w:rsidRPr="008D4109" w:rsidRDefault="00CB39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E680D63" w14:textId="77777777" w:rsidR="00CB394F" w:rsidRPr="008D4109" w:rsidRDefault="00CB39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8E162F" w:rsidRPr="008D4109" w14:paraId="400192FA" w14:textId="77777777" w:rsidTr="001D4551">
        <w:trPr>
          <w:trHeight w:val="424"/>
          <w:tblHeader/>
        </w:trPr>
        <w:tc>
          <w:tcPr>
            <w:tcW w:w="2250" w:type="dxa"/>
            <w:shd w:val="clear" w:color="auto" w:fill="auto"/>
            <w:vAlign w:val="bottom"/>
          </w:tcPr>
          <w:p w14:paraId="5F5533FF" w14:textId="6F3DF2C5" w:rsidR="008E162F" w:rsidRPr="008D4109" w:rsidRDefault="002C02B6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B8A6E9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21" w:type="dxa"/>
            <w:shd w:val="clear" w:color="auto" w:fill="auto"/>
          </w:tcPr>
          <w:p w14:paraId="60E81A59" w14:textId="359E5294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347C324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160AC1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75D4F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14:paraId="02B39FAE" w14:textId="71ED9901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31 ธันวาคม </w:t>
            </w:r>
          </w:p>
        </w:tc>
      </w:tr>
      <w:tr w:rsidR="008E162F" w:rsidRPr="008D4109" w14:paraId="13B2B6C7" w14:textId="77777777" w:rsidTr="001D4551">
        <w:trPr>
          <w:trHeight w:val="77"/>
          <w:tblHeader/>
        </w:trPr>
        <w:tc>
          <w:tcPr>
            <w:tcW w:w="2250" w:type="dxa"/>
            <w:shd w:val="clear" w:color="auto" w:fill="auto"/>
            <w:vAlign w:val="bottom"/>
          </w:tcPr>
          <w:p w14:paraId="17706694" w14:textId="2CC07B10" w:rsidR="008E162F" w:rsidRPr="008D4109" w:rsidRDefault="002C02B6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1BF982" w14:textId="57F7F38B" w:rsidR="008E162F" w:rsidRPr="008D4109" w:rsidRDefault="002C0D75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21" w:type="dxa"/>
            <w:shd w:val="clear" w:color="auto" w:fill="auto"/>
          </w:tcPr>
          <w:p w14:paraId="223FBD7B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0254D594" w14:textId="6321F735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0D75" w:rsidRPr="008D410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24398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7D3E0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37" w:type="dxa"/>
            <w:shd w:val="clear" w:color="auto" w:fill="auto"/>
          </w:tcPr>
          <w:p w14:paraId="49C7DE94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E162F" w:rsidRPr="008D4109" w14:paraId="3D79E51F" w14:textId="77777777" w:rsidTr="001D4551">
        <w:trPr>
          <w:trHeight w:val="77"/>
          <w:tblHeader/>
        </w:trPr>
        <w:tc>
          <w:tcPr>
            <w:tcW w:w="2250" w:type="dxa"/>
            <w:shd w:val="clear" w:color="auto" w:fill="auto"/>
            <w:vAlign w:val="bottom"/>
          </w:tcPr>
          <w:p w14:paraId="4A1AA92A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2"/>
            <w:shd w:val="clear" w:color="auto" w:fill="auto"/>
          </w:tcPr>
          <w:p w14:paraId="7BD884EC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96" w:type="dxa"/>
            <w:gridSpan w:val="5"/>
            <w:shd w:val="clear" w:color="auto" w:fill="auto"/>
          </w:tcPr>
          <w:p w14:paraId="3C705BAE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E162F" w:rsidRPr="008D4109" w14:paraId="7533FF62" w14:textId="77777777" w:rsidTr="001D4551">
        <w:trPr>
          <w:trHeight w:val="424"/>
        </w:trPr>
        <w:tc>
          <w:tcPr>
            <w:tcW w:w="2250" w:type="dxa"/>
            <w:shd w:val="clear" w:color="auto" w:fill="auto"/>
          </w:tcPr>
          <w:p w14:paraId="0857B7F9" w14:textId="4B434799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839798A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3FF871CF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3932E166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6FFDDFAB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7A8640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7D2B13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14:paraId="18EA726A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162F" w:rsidRPr="008D4109" w14:paraId="474B0968" w14:textId="77777777" w:rsidTr="001D4551">
        <w:trPr>
          <w:trHeight w:val="396"/>
        </w:trPr>
        <w:tc>
          <w:tcPr>
            <w:tcW w:w="2250" w:type="dxa"/>
            <w:shd w:val="clear" w:color="auto" w:fill="auto"/>
          </w:tcPr>
          <w:p w14:paraId="66D93940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  <w:shd w:val="clear" w:color="auto" w:fill="auto"/>
          </w:tcPr>
          <w:p w14:paraId="367646C2" w14:textId="2FE86BAE" w:rsidR="008E162F" w:rsidRPr="008D4109" w:rsidRDefault="001C0D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6.500</w:t>
            </w:r>
          </w:p>
        </w:tc>
        <w:tc>
          <w:tcPr>
            <w:tcW w:w="1221" w:type="dxa"/>
            <w:shd w:val="clear" w:color="auto" w:fill="auto"/>
          </w:tcPr>
          <w:p w14:paraId="728559A3" w14:textId="39E1C977" w:rsidR="008E162F" w:rsidRPr="008D4109" w:rsidRDefault="001C0D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6.500</w:t>
            </w:r>
          </w:p>
        </w:tc>
        <w:tc>
          <w:tcPr>
            <w:tcW w:w="293" w:type="dxa"/>
            <w:shd w:val="clear" w:color="auto" w:fill="auto"/>
          </w:tcPr>
          <w:p w14:paraId="00CCC844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4B2B8A88" w14:textId="1D9669E9" w:rsidR="008E162F" w:rsidRPr="008D4109" w:rsidRDefault="001C0D4F" w:rsidP="00132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273</w:t>
            </w:r>
          </w:p>
        </w:tc>
        <w:tc>
          <w:tcPr>
            <w:tcW w:w="1080" w:type="dxa"/>
            <w:shd w:val="clear" w:color="auto" w:fill="auto"/>
          </w:tcPr>
          <w:p w14:paraId="606E553A" w14:textId="5968B15D" w:rsidR="008E162F" w:rsidRPr="008D4109" w:rsidRDefault="001C0D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C884DD" w14:textId="2069357F" w:rsidR="008E162F" w:rsidRPr="008D4109" w:rsidRDefault="001C0D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3E9DD040" w14:textId="0698C058" w:rsidR="008E162F" w:rsidRPr="008D4109" w:rsidRDefault="001C0D4F" w:rsidP="00E9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401" w:right="-43" w:hanging="8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273</w:t>
            </w:r>
          </w:p>
        </w:tc>
      </w:tr>
      <w:tr w:rsidR="008E162F" w:rsidRPr="008D4109" w14:paraId="0EEE2DAE" w14:textId="77777777" w:rsidTr="001D4551">
        <w:trPr>
          <w:trHeight w:val="396"/>
        </w:trPr>
        <w:tc>
          <w:tcPr>
            <w:tcW w:w="2250" w:type="dxa"/>
            <w:shd w:val="clear" w:color="auto" w:fill="auto"/>
          </w:tcPr>
          <w:p w14:paraId="24B4B2AD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170" w:type="dxa"/>
            <w:shd w:val="clear" w:color="auto" w:fill="auto"/>
          </w:tcPr>
          <w:p w14:paraId="43374CCC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40" w:right="-43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3B89FF8F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  <w:tab w:val="left" w:pos="720"/>
              </w:tabs>
              <w:spacing w:line="240" w:lineRule="auto"/>
              <w:ind w:left="540" w:right="-43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381DD56F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40" w:right="-43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6B91DDE9" w14:textId="39CB0AB6" w:rsidR="008E162F" w:rsidRPr="008D4109" w:rsidRDefault="001C0D4F" w:rsidP="00132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282</w:t>
            </w:r>
          </w:p>
        </w:tc>
        <w:tc>
          <w:tcPr>
            <w:tcW w:w="1080" w:type="dxa"/>
            <w:shd w:val="clear" w:color="auto" w:fill="auto"/>
          </w:tcPr>
          <w:p w14:paraId="55FB24A3" w14:textId="466D3B71" w:rsidR="008E162F" w:rsidRPr="008D4109" w:rsidRDefault="00CE6CB9" w:rsidP="00E9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1EB957C2" w14:textId="7EDD7E78" w:rsidR="008E162F" w:rsidRPr="008D4109" w:rsidRDefault="001C0D4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47687F73" w14:textId="56BAEF39" w:rsidR="008E162F" w:rsidRPr="008D4109" w:rsidRDefault="001C0D4F" w:rsidP="00E9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401" w:right="-43" w:hanging="8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28</w:t>
            </w:r>
            <w:r w:rsidR="00CE6CB9" w:rsidRPr="008D41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E162F" w:rsidRPr="008D4109" w14:paraId="109E03C9" w14:textId="77777777" w:rsidTr="001D4551">
        <w:trPr>
          <w:trHeight w:val="410"/>
        </w:trPr>
        <w:tc>
          <w:tcPr>
            <w:tcW w:w="2250" w:type="dxa"/>
            <w:shd w:val="clear" w:color="auto" w:fill="auto"/>
          </w:tcPr>
          <w:p w14:paraId="625B29F3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E6542E4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40" w:right="-43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6DC40914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  <w:tab w:val="left" w:pos="720"/>
              </w:tabs>
              <w:spacing w:line="240" w:lineRule="auto"/>
              <w:ind w:left="540" w:right="-43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3" w:type="dxa"/>
            <w:shd w:val="clear" w:color="auto" w:fill="auto"/>
          </w:tcPr>
          <w:p w14:paraId="149D45D2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40" w:right="-43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C3F03" w14:textId="66154799" w:rsidR="008E162F" w:rsidRPr="008D4109" w:rsidRDefault="001C0D4F" w:rsidP="00132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555</w:t>
            </w:r>
          </w:p>
        </w:tc>
        <w:tc>
          <w:tcPr>
            <w:tcW w:w="1080" w:type="dxa"/>
            <w:shd w:val="clear" w:color="auto" w:fill="auto"/>
          </w:tcPr>
          <w:p w14:paraId="4F5A38FF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495F7C" w14:textId="77777777" w:rsidR="008E162F" w:rsidRPr="008D4109" w:rsidRDefault="008E162F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0F183" w14:textId="0B9E8009" w:rsidR="008E162F" w:rsidRPr="008D4109" w:rsidRDefault="00132619" w:rsidP="00E9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401" w:right="-43" w:hanging="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CE6CB9"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706451D1" w14:textId="1584D7D9" w:rsidR="00A6292D" w:rsidRPr="008D4109" w:rsidRDefault="00A6292D" w:rsidP="005A160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3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1221"/>
        <w:gridCol w:w="293"/>
        <w:gridCol w:w="1006"/>
        <w:gridCol w:w="1080"/>
        <w:gridCol w:w="1080"/>
        <w:gridCol w:w="1337"/>
      </w:tblGrid>
      <w:tr w:rsidR="002E5EB3" w:rsidRPr="008D4109" w14:paraId="7DAB0BDF" w14:textId="77777777" w:rsidTr="00454860">
        <w:trPr>
          <w:trHeight w:val="424"/>
          <w:tblHeader/>
        </w:trPr>
        <w:tc>
          <w:tcPr>
            <w:tcW w:w="2250" w:type="dxa"/>
            <w:shd w:val="clear" w:color="auto" w:fill="auto"/>
            <w:vAlign w:val="bottom"/>
          </w:tcPr>
          <w:p w14:paraId="6BD014DA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2"/>
            <w:shd w:val="clear" w:color="auto" w:fill="auto"/>
            <w:vAlign w:val="bottom"/>
          </w:tcPr>
          <w:p w14:paraId="28BCF206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796" w:type="dxa"/>
            <w:gridSpan w:val="5"/>
            <w:shd w:val="clear" w:color="auto" w:fill="auto"/>
            <w:vAlign w:val="bottom"/>
          </w:tcPr>
          <w:p w14:paraId="739D8959" w14:textId="7E280F8D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D41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E5EB3" w:rsidRPr="008D4109" w14:paraId="2CE02BD7" w14:textId="77777777" w:rsidTr="00454860">
        <w:trPr>
          <w:trHeight w:val="424"/>
          <w:tblHeader/>
        </w:trPr>
        <w:tc>
          <w:tcPr>
            <w:tcW w:w="2250" w:type="dxa"/>
            <w:shd w:val="clear" w:color="auto" w:fill="auto"/>
            <w:vAlign w:val="bottom"/>
          </w:tcPr>
          <w:p w14:paraId="25F3639F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419D1D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4135068D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2A491EB9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2C6E55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918587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2BC4CEF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2E5EB3" w:rsidRPr="008D4109" w14:paraId="0528F875" w14:textId="77777777" w:rsidTr="00454860">
        <w:trPr>
          <w:trHeight w:val="424"/>
          <w:tblHeader/>
        </w:trPr>
        <w:tc>
          <w:tcPr>
            <w:tcW w:w="2250" w:type="dxa"/>
            <w:shd w:val="clear" w:color="auto" w:fill="auto"/>
            <w:vAlign w:val="bottom"/>
          </w:tcPr>
          <w:p w14:paraId="2EFEA7BB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75757D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21" w:type="dxa"/>
            <w:shd w:val="clear" w:color="auto" w:fill="auto"/>
          </w:tcPr>
          <w:p w14:paraId="07294455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552F3789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7267A0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FE2B55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14:paraId="5BD13D49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31 ธันวาคม </w:t>
            </w:r>
          </w:p>
        </w:tc>
      </w:tr>
      <w:tr w:rsidR="002E5EB3" w:rsidRPr="008D4109" w14:paraId="71CA7B89" w14:textId="77777777" w:rsidTr="00454860">
        <w:trPr>
          <w:trHeight w:val="77"/>
          <w:tblHeader/>
        </w:trPr>
        <w:tc>
          <w:tcPr>
            <w:tcW w:w="2250" w:type="dxa"/>
            <w:shd w:val="clear" w:color="auto" w:fill="auto"/>
            <w:vAlign w:val="bottom"/>
          </w:tcPr>
          <w:p w14:paraId="0FD0594E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FEACAC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21" w:type="dxa"/>
            <w:shd w:val="clear" w:color="auto" w:fill="auto"/>
          </w:tcPr>
          <w:p w14:paraId="33332A30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CE635E6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AE96D1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DC96BB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37" w:type="dxa"/>
            <w:shd w:val="clear" w:color="auto" w:fill="auto"/>
          </w:tcPr>
          <w:p w14:paraId="438F76B9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E5EB3" w:rsidRPr="008D4109" w14:paraId="3E1BE8CE" w14:textId="77777777" w:rsidTr="00454860">
        <w:trPr>
          <w:trHeight w:val="77"/>
          <w:tblHeader/>
        </w:trPr>
        <w:tc>
          <w:tcPr>
            <w:tcW w:w="2250" w:type="dxa"/>
            <w:shd w:val="clear" w:color="auto" w:fill="auto"/>
            <w:vAlign w:val="bottom"/>
          </w:tcPr>
          <w:p w14:paraId="7FF218EC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2"/>
            <w:shd w:val="clear" w:color="auto" w:fill="auto"/>
          </w:tcPr>
          <w:p w14:paraId="05B31424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96" w:type="dxa"/>
            <w:gridSpan w:val="5"/>
            <w:shd w:val="clear" w:color="auto" w:fill="auto"/>
          </w:tcPr>
          <w:p w14:paraId="42186D0A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E5EB3" w:rsidRPr="008D4109" w14:paraId="75993539" w14:textId="77777777" w:rsidTr="0099638F">
        <w:trPr>
          <w:trHeight w:val="424"/>
        </w:trPr>
        <w:tc>
          <w:tcPr>
            <w:tcW w:w="2250" w:type="dxa"/>
            <w:shd w:val="clear" w:color="auto" w:fill="auto"/>
          </w:tcPr>
          <w:p w14:paraId="4FBF0E50" w14:textId="2FAC48DB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F94E6FB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3E6E15CF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20476BF6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6F0573F6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3E9C07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F49587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14:paraId="451945D7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5EB3" w:rsidRPr="008D4109" w14:paraId="50719C72" w14:textId="77777777" w:rsidTr="0099638F">
        <w:trPr>
          <w:trHeight w:val="396"/>
        </w:trPr>
        <w:tc>
          <w:tcPr>
            <w:tcW w:w="2250" w:type="dxa"/>
            <w:shd w:val="clear" w:color="auto" w:fill="auto"/>
          </w:tcPr>
          <w:p w14:paraId="119BD009" w14:textId="0112906A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="00322F8D"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70" w:type="dxa"/>
            <w:shd w:val="clear" w:color="auto" w:fill="auto"/>
          </w:tcPr>
          <w:p w14:paraId="2188945B" w14:textId="549F133F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14:paraId="0FB02B8C" w14:textId="65964DED" w:rsidR="002E5EB3" w:rsidRPr="008D4109" w:rsidRDefault="002E5EB3" w:rsidP="002E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0.585 - 2.950</w:t>
            </w:r>
          </w:p>
        </w:tc>
        <w:tc>
          <w:tcPr>
            <w:tcW w:w="293" w:type="dxa"/>
            <w:shd w:val="clear" w:color="auto" w:fill="auto"/>
          </w:tcPr>
          <w:p w14:paraId="74834E15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14:paraId="6C576C9E" w14:textId="071162EF" w:rsidR="002E5EB3" w:rsidRPr="008D4109" w:rsidRDefault="002E5EB3" w:rsidP="002E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EEE64D" w14:textId="224F8496" w:rsidR="002E5EB3" w:rsidRPr="008D4109" w:rsidRDefault="002E5EB3" w:rsidP="002E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080" w:type="dxa"/>
            <w:shd w:val="clear" w:color="auto" w:fill="auto"/>
          </w:tcPr>
          <w:p w14:paraId="18061063" w14:textId="7777777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  <w:tcBorders>
              <w:bottom w:val="double" w:sz="4" w:space="0" w:color="auto"/>
            </w:tcBorders>
            <w:shd w:val="clear" w:color="auto" w:fill="auto"/>
          </w:tcPr>
          <w:p w14:paraId="3BAF558B" w14:textId="3C63A1D7" w:rsidR="002E5EB3" w:rsidRPr="008D4109" w:rsidRDefault="002E5EB3" w:rsidP="0045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401" w:right="-43" w:hanging="8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</w:tbl>
    <w:p w14:paraId="366C63C8" w14:textId="077EE116" w:rsidR="00D1502C" w:rsidRPr="008D4109" w:rsidRDefault="00D1502C" w:rsidP="005A160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8DC95B" w14:textId="77777777" w:rsidR="00D1502C" w:rsidRPr="008D4109" w:rsidRDefault="00D1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D4109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4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8"/>
        <w:gridCol w:w="1258"/>
        <w:gridCol w:w="269"/>
        <w:gridCol w:w="1243"/>
        <w:gridCol w:w="262"/>
        <w:gridCol w:w="1143"/>
        <w:gridCol w:w="262"/>
        <w:gridCol w:w="1213"/>
      </w:tblGrid>
      <w:tr w:rsidR="00515DC7" w:rsidRPr="008D4109" w14:paraId="164C7D68" w14:textId="77777777" w:rsidTr="00515DC7">
        <w:trPr>
          <w:trHeight w:val="313"/>
          <w:tblHeader/>
        </w:trPr>
        <w:tc>
          <w:tcPr>
            <w:tcW w:w="3798" w:type="dxa"/>
            <w:shd w:val="clear" w:color="auto" w:fill="auto"/>
          </w:tcPr>
          <w:p w14:paraId="174CBBC8" w14:textId="77777777" w:rsidR="00515DC7" w:rsidRPr="008D4109" w:rsidRDefault="00515DC7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770" w:type="dxa"/>
            <w:gridSpan w:val="3"/>
            <w:shd w:val="clear" w:color="auto" w:fill="auto"/>
          </w:tcPr>
          <w:p w14:paraId="75CC9EE0" w14:textId="77777777" w:rsidR="00515DC7" w:rsidRPr="008D4109" w:rsidRDefault="00515DC7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5F7F28F" w14:textId="77777777" w:rsidR="00515DC7" w:rsidRPr="008D4109" w:rsidRDefault="00515DC7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shd w:val="clear" w:color="auto" w:fill="auto"/>
          </w:tcPr>
          <w:p w14:paraId="5421231A" w14:textId="77777777" w:rsidR="00515DC7" w:rsidRPr="008D4109" w:rsidRDefault="00515DC7" w:rsidP="00ED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963" w:rsidRPr="008D4109" w14:paraId="53234FA2" w14:textId="77777777" w:rsidTr="00515DC7">
        <w:trPr>
          <w:trHeight w:val="313"/>
          <w:tblHeader/>
        </w:trPr>
        <w:tc>
          <w:tcPr>
            <w:tcW w:w="3798" w:type="dxa"/>
            <w:shd w:val="clear" w:color="auto" w:fill="auto"/>
          </w:tcPr>
          <w:p w14:paraId="0F73B3E9" w14:textId="77777777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64C99CCD" w14:textId="1DAA02B8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  <w:shd w:val="clear" w:color="auto" w:fill="auto"/>
          </w:tcPr>
          <w:p w14:paraId="2591564A" w14:textId="77777777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53A82B59" w14:textId="1E3704D1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2" w:type="dxa"/>
            <w:shd w:val="clear" w:color="auto" w:fill="auto"/>
          </w:tcPr>
          <w:p w14:paraId="7593E6B2" w14:textId="77777777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606340C" w14:textId="3FC093B4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2" w:type="dxa"/>
            <w:shd w:val="clear" w:color="auto" w:fill="auto"/>
          </w:tcPr>
          <w:p w14:paraId="77079416" w14:textId="77777777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78C90720" w14:textId="59EF28B2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B3963" w:rsidRPr="008D4109" w14:paraId="287886F4" w14:textId="77777777" w:rsidTr="00515DC7">
        <w:trPr>
          <w:trHeight w:val="302"/>
        </w:trPr>
        <w:tc>
          <w:tcPr>
            <w:tcW w:w="3798" w:type="dxa"/>
            <w:shd w:val="clear" w:color="auto" w:fill="auto"/>
          </w:tcPr>
          <w:p w14:paraId="63990A8E" w14:textId="78CDC687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0136C7A0" w14:textId="16AA6193" w:rsidR="00DB3963" w:rsidRPr="008D4109" w:rsidRDefault="00DB3963" w:rsidP="00DB3963">
            <w:pPr>
              <w:pStyle w:val="acctfourfigures"/>
              <w:tabs>
                <w:tab w:val="clear" w:pos="765"/>
              </w:tabs>
              <w:spacing w:line="240" w:lineRule="auto"/>
              <w:ind w:left="-103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2D94F707" w14:textId="7777777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46D5A056" w14:textId="216DEFCA" w:rsidR="00DB3963" w:rsidRPr="008D4109" w:rsidRDefault="00DB3963" w:rsidP="00DB3963">
            <w:pPr>
              <w:pStyle w:val="acctfourfigures"/>
              <w:tabs>
                <w:tab w:val="clear" w:pos="765"/>
              </w:tabs>
              <w:spacing w:line="240" w:lineRule="auto"/>
              <w:ind w:left="-103" w:right="-1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0C74CB97" w14:textId="7777777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77B30E75" w14:textId="1194D261" w:rsidR="00DB3963" w:rsidRPr="008D4109" w:rsidRDefault="00DB3963" w:rsidP="00DB3963">
            <w:pPr>
              <w:pStyle w:val="acctfourfigures"/>
              <w:tabs>
                <w:tab w:val="clear" w:pos="765"/>
              </w:tabs>
              <w:spacing w:line="240" w:lineRule="auto"/>
              <w:ind w:left="-77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B3E9DF5" w14:textId="7777777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shd w:val="clear" w:color="auto" w:fill="auto"/>
          </w:tcPr>
          <w:p w14:paraId="1C3E98CC" w14:textId="15579D58" w:rsidR="00DB3963" w:rsidRPr="008D4109" w:rsidRDefault="00DB3963" w:rsidP="00DB396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B3963" w:rsidRPr="008D4109" w14:paraId="21DB0E79" w14:textId="77777777" w:rsidTr="00ED7621">
        <w:trPr>
          <w:trHeight w:val="302"/>
        </w:trPr>
        <w:tc>
          <w:tcPr>
            <w:tcW w:w="3798" w:type="dxa"/>
            <w:shd w:val="clear" w:color="auto" w:fill="auto"/>
          </w:tcPr>
          <w:p w14:paraId="39A30D65" w14:textId="77777777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0" w:type="dxa"/>
            <w:gridSpan w:val="7"/>
            <w:shd w:val="clear" w:color="auto" w:fill="auto"/>
          </w:tcPr>
          <w:p w14:paraId="12C81BB1" w14:textId="462E086E" w:rsidR="00DB3963" w:rsidRPr="008D4109" w:rsidRDefault="00DB3963" w:rsidP="00DB39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3963" w:rsidRPr="008D4109" w14:paraId="32E9FF25" w14:textId="77777777" w:rsidTr="00515DC7">
        <w:trPr>
          <w:trHeight w:val="302"/>
        </w:trPr>
        <w:tc>
          <w:tcPr>
            <w:tcW w:w="3798" w:type="dxa"/>
            <w:shd w:val="clear" w:color="auto" w:fill="auto"/>
          </w:tcPr>
          <w:p w14:paraId="771328C8" w14:textId="5C804DD2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เงินกู้ยืมและดอกเบี้ยค้างรับระยะสั้น</w:t>
            </w:r>
          </w:p>
        </w:tc>
        <w:tc>
          <w:tcPr>
            <w:tcW w:w="1258" w:type="dxa"/>
            <w:shd w:val="clear" w:color="auto" w:fill="auto"/>
          </w:tcPr>
          <w:p w14:paraId="35107E3D" w14:textId="41365A90" w:rsidR="00DB3963" w:rsidRPr="008D4109" w:rsidRDefault="00DB3963" w:rsidP="00DB396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4C7AE1F" w14:textId="7777777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0B6FAB70" w14:textId="5D3D2804" w:rsidR="00DB3963" w:rsidRPr="008D4109" w:rsidRDefault="00DB3963" w:rsidP="00DB396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610A8CD" w14:textId="7777777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58289464" w14:textId="0E351C44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62" w:type="dxa"/>
            <w:shd w:val="clear" w:color="auto" w:fill="auto"/>
          </w:tcPr>
          <w:p w14:paraId="27D1AAF4" w14:textId="7777777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shd w:val="clear" w:color="auto" w:fill="auto"/>
          </w:tcPr>
          <w:p w14:paraId="31981853" w14:textId="268A0504" w:rsidR="00DB3963" w:rsidRPr="008D4109" w:rsidRDefault="00DB3963" w:rsidP="00DB396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B3963" w:rsidRPr="008D4109" w14:paraId="7D15DE8B" w14:textId="77777777" w:rsidTr="00515DC7">
        <w:trPr>
          <w:trHeight w:val="291"/>
        </w:trPr>
        <w:tc>
          <w:tcPr>
            <w:tcW w:w="3798" w:type="dxa"/>
            <w:shd w:val="clear" w:color="auto" w:fill="auto"/>
          </w:tcPr>
          <w:p w14:paraId="32DE0500" w14:textId="05C48C59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เงินกู้ยืมและดอกเบี้ยค้างรับระยะยาว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A7299FC" w14:textId="2CFC3B8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69" w:type="dxa"/>
            <w:shd w:val="clear" w:color="auto" w:fill="auto"/>
          </w:tcPr>
          <w:p w14:paraId="698A08E0" w14:textId="7777777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6F835948" w14:textId="1B86DF47" w:rsidR="00DB3963" w:rsidRPr="008D4109" w:rsidRDefault="00DB3963" w:rsidP="00DB396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62" w:type="dxa"/>
            <w:shd w:val="clear" w:color="auto" w:fill="auto"/>
          </w:tcPr>
          <w:p w14:paraId="1D050C2E" w14:textId="7777777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65B0FF46" w14:textId="20306596" w:rsidR="00DB3963" w:rsidRPr="008D4109" w:rsidRDefault="00DB3963" w:rsidP="00DB396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23E13F8" w14:textId="7777777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3290EE61" w14:textId="7BB5E735" w:rsidR="00DB3963" w:rsidRPr="008D4109" w:rsidRDefault="00DB3963" w:rsidP="00DB396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B3963" w:rsidRPr="008D4109" w14:paraId="55591EC6" w14:textId="77777777" w:rsidTr="00515DC7">
        <w:trPr>
          <w:trHeight w:val="302"/>
        </w:trPr>
        <w:tc>
          <w:tcPr>
            <w:tcW w:w="3798" w:type="dxa"/>
            <w:shd w:val="clear" w:color="auto" w:fill="auto"/>
          </w:tcPr>
          <w:p w14:paraId="4B077C7F" w14:textId="77777777" w:rsidR="00DB3963" w:rsidRPr="008D4109" w:rsidRDefault="00DB3963" w:rsidP="00DB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FF3AB" w14:textId="141B44CA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69" w:type="dxa"/>
            <w:shd w:val="clear" w:color="auto" w:fill="auto"/>
          </w:tcPr>
          <w:p w14:paraId="2573D7AA" w14:textId="7777777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56800" w14:textId="1FCD5DF4" w:rsidR="00DB3963" w:rsidRPr="008D4109" w:rsidRDefault="00DB3963" w:rsidP="00DB396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62" w:type="dxa"/>
            <w:shd w:val="clear" w:color="auto" w:fill="auto"/>
          </w:tcPr>
          <w:p w14:paraId="7E13C0A2" w14:textId="7777777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1F1A0" w14:textId="52873591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</w:p>
        </w:tc>
        <w:tc>
          <w:tcPr>
            <w:tcW w:w="262" w:type="dxa"/>
            <w:shd w:val="clear" w:color="auto" w:fill="auto"/>
          </w:tcPr>
          <w:p w14:paraId="4F2F5AD2" w14:textId="77777777" w:rsidR="00DB3963" w:rsidRPr="008D4109" w:rsidRDefault="00DB3963" w:rsidP="00DB39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C0001" w14:textId="281ECCC0" w:rsidR="00DB3963" w:rsidRPr="008D4109" w:rsidRDefault="00DB3963" w:rsidP="00DB396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33B1400" w14:textId="77777777" w:rsidR="00515DC7" w:rsidRPr="008D4109" w:rsidRDefault="00515DC7" w:rsidP="005A160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2"/>
        <w:gridCol w:w="1266"/>
        <w:gridCol w:w="270"/>
        <w:gridCol w:w="1242"/>
        <w:gridCol w:w="263"/>
        <w:gridCol w:w="1144"/>
        <w:gridCol w:w="263"/>
        <w:gridCol w:w="1210"/>
      </w:tblGrid>
      <w:tr w:rsidR="0005352D" w:rsidRPr="008D4109" w14:paraId="10FB5917" w14:textId="77777777" w:rsidTr="001D4551">
        <w:trPr>
          <w:trHeight w:val="449"/>
          <w:tblHeader/>
        </w:trPr>
        <w:tc>
          <w:tcPr>
            <w:tcW w:w="3792" w:type="dxa"/>
            <w:shd w:val="clear" w:color="auto" w:fill="auto"/>
          </w:tcPr>
          <w:p w14:paraId="6E07E92D" w14:textId="3952CD07" w:rsidR="00100CFD" w:rsidRPr="008D4109" w:rsidRDefault="00100CFD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="007771B8"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สิทธิการเช่ารอตัดบัญชี</w:t>
            </w:r>
          </w:p>
        </w:tc>
        <w:tc>
          <w:tcPr>
            <w:tcW w:w="2778" w:type="dxa"/>
            <w:gridSpan w:val="3"/>
            <w:shd w:val="clear" w:color="auto" w:fill="auto"/>
          </w:tcPr>
          <w:p w14:paraId="408949A0" w14:textId="77777777" w:rsidR="00100CFD" w:rsidRPr="008D4109" w:rsidRDefault="00100CFD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6DDA56B7" w14:textId="77777777" w:rsidR="00100CFD" w:rsidRPr="008D4109" w:rsidRDefault="00100CFD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shd w:val="clear" w:color="auto" w:fill="auto"/>
          </w:tcPr>
          <w:p w14:paraId="6C3D9148" w14:textId="77777777" w:rsidR="00100CFD" w:rsidRPr="008D4109" w:rsidRDefault="00100CFD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7FC" w:rsidRPr="008D4109" w14:paraId="6E84C288" w14:textId="77777777" w:rsidTr="00735969">
        <w:trPr>
          <w:trHeight w:val="434"/>
          <w:tblHeader/>
        </w:trPr>
        <w:tc>
          <w:tcPr>
            <w:tcW w:w="3792" w:type="dxa"/>
            <w:shd w:val="clear" w:color="auto" w:fill="auto"/>
          </w:tcPr>
          <w:p w14:paraId="15958A6B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24EBF427" w14:textId="30D3330E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B024860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19F33EF" w14:textId="7A8471AF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3" w:type="dxa"/>
            <w:shd w:val="clear" w:color="auto" w:fill="auto"/>
          </w:tcPr>
          <w:p w14:paraId="03984659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03CF74D1" w14:textId="4E5854A5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  <w:shd w:val="clear" w:color="auto" w:fill="auto"/>
          </w:tcPr>
          <w:p w14:paraId="48C1170B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29DE5C7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557FC" w:rsidRPr="008D4109" w14:paraId="4F9741E5" w14:textId="77777777" w:rsidTr="00735969">
        <w:trPr>
          <w:trHeight w:val="449"/>
          <w:tblHeader/>
        </w:trPr>
        <w:tc>
          <w:tcPr>
            <w:tcW w:w="3792" w:type="dxa"/>
            <w:shd w:val="clear" w:color="auto" w:fill="auto"/>
          </w:tcPr>
          <w:p w14:paraId="7627C0EE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6E216F75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3BDC53B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244274C" w14:textId="1F2F5E37" w:rsidR="009557FC" w:rsidRPr="008D4109" w:rsidRDefault="002C0D75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3BA477A9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2F8F5B59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29B02DB7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66D68AC9" w14:textId="2027FA62" w:rsidR="009557FC" w:rsidRPr="008D4109" w:rsidRDefault="002C0D75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557FC" w:rsidRPr="008D4109" w14:paraId="1ABFDBB1" w14:textId="77777777" w:rsidTr="00DB3963">
        <w:trPr>
          <w:trHeight w:val="308"/>
        </w:trPr>
        <w:tc>
          <w:tcPr>
            <w:tcW w:w="3792" w:type="dxa"/>
            <w:shd w:val="clear" w:color="auto" w:fill="auto"/>
          </w:tcPr>
          <w:p w14:paraId="78C7D836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8" w:type="dxa"/>
            <w:gridSpan w:val="7"/>
            <w:shd w:val="clear" w:color="auto" w:fill="auto"/>
          </w:tcPr>
          <w:p w14:paraId="25BE90A5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57FC" w:rsidRPr="008D4109" w14:paraId="3DDFF160" w14:textId="77777777" w:rsidTr="00735969">
        <w:trPr>
          <w:trHeight w:val="434"/>
        </w:trPr>
        <w:tc>
          <w:tcPr>
            <w:tcW w:w="3792" w:type="dxa"/>
            <w:shd w:val="clear" w:color="auto" w:fill="auto"/>
          </w:tcPr>
          <w:p w14:paraId="4D5BCF4B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6" w:type="dxa"/>
            <w:shd w:val="clear" w:color="auto" w:fill="auto"/>
          </w:tcPr>
          <w:p w14:paraId="562C60B6" w14:textId="77777777" w:rsidR="009557FC" w:rsidRPr="008D4109" w:rsidRDefault="009557FC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87189B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CC7E120" w14:textId="4F3B6263" w:rsidR="009557FC" w:rsidRPr="008D4109" w:rsidRDefault="009557FC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B147B58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7BCC960A" w14:textId="77777777" w:rsidR="009557FC" w:rsidRPr="008D4109" w:rsidRDefault="009557FC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2A4EAE0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BD38D49" w14:textId="77777777" w:rsidR="009557FC" w:rsidRPr="008D4109" w:rsidRDefault="009557FC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57FC" w:rsidRPr="008D4109" w14:paraId="5CA95063" w14:textId="77777777" w:rsidTr="00735969">
        <w:trPr>
          <w:trHeight w:val="434"/>
        </w:trPr>
        <w:tc>
          <w:tcPr>
            <w:tcW w:w="3792" w:type="dxa"/>
            <w:shd w:val="clear" w:color="auto" w:fill="auto"/>
          </w:tcPr>
          <w:p w14:paraId="533BD122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ส่วนที่จะรับรู้ภายในหนึ่งปี</w:t>
            </w:r>
          </w:p>
        </w:tc>
        <w:tc>
          <w:tcPr>
            <w:tcW w:w="1266" w:type="dxa"/>
            <w:shd w:val="clear" w:color="auto" w:fill="auto"/>
          </w:tcPr>
          <w:p w14:paraId="38D2D65A" w14:textId="7D9D2441" w:rsidR="009557FC" w:rsidRPr="008D4109" w:rsidRDefault="007771B8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0B75FBBD" w14:textId="77777777" w:rsidR="009557FC" w:rsidRPr="008D4109" w:rsidRDefault="009557FC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8472840" w14:textId="03FF2E79" w:rsidR="009557FC" w:rsidRPr="008D4109" w:rsidRDefault="007771B8" w:rsidP="005A160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63" w:type="dxa"/>
            <w:shd w:val="clear" w:color="auto" w:fill="auto"/>
          </w:tcPr>
          <w:p w14:paraId="6CDFE7A1" w14:textId="77777777" w:rsidR="009557FC" w:rsidRPr="008D4109" w:rsidRDefault="009557FC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64C5F729" w14:textId="04ED7323" w:rsidR="009557FC" w:rsidRPr="008D4109" w:rsidRDefault="007771B8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14:paraId="19A7BA7C" w14:textId="77777777" w:rsidR="009557FC" w:rsidRPr="008D4109" w:rsidRDefault="009557FC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2A9F1AD" w14:textId="1E5CDEDF" w:rsidR="009557FC" w:rsidRPr="008D4109" w:rsidRDefault="007771B8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9557FC" w:rsidRPr="008D4109" w14:paraId="59458CB2" w14:textId="77777777" w:rsidTr="00735969">
        <w:trPr>
          <w:trHeight w:val="418"/>
        </w:trPr>
        <w:tc>
          <w:tcPr>
            <w:tcW w:w="3792" w:type="dxa"/>
            <w:shd w:val="clear" w:color="auto" w:fill="auto"/>
          </w:tcPr>
          <w:p w14:paraId="667DDE4C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ส่วนที่จะรับรู้หลังจากหนึ่งปี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05C5FEE0" w14:textId="1CE634E2" w:rsidR="009557FC" w:rsidRPr="008D4109" w:rsidRDefault="007771B8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</w:t>
            </w:r>
            <w:r w:rsidR="00556249"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7CF951E" w14:textId="77777777" w:rsidR="009557FC" w:rsidRPr="008D4109" w:rsidRDefault="009557FC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1986D27" w14:textId="4C12D11E" w:rsidR="009557FC" w:rsidRPr="008D4109" w:rsidRDefault="007771B8" w:rsidP="005A160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63" w:type="dxa"/>
            <w:shd w:val="clear" w:color="auto" w:fill="auto"/>
          </w:tcPr>
          <w:p w14:paraId="1FA02F10" w14:textId="77777777" w:rsidR="009557FC" w:rsidRPr="008D4109" w:rsidRDefault="009557FC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5F3A2DA3" w14:textId="43B5DC89" w:rsidR="009557FC" w:rsidRPr="008D4109" w:rsidRDefault="007771B8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A95B80"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55F5A23A" w14:textId="77777777" w:rsidR="009557FC" w:rsidRPr="008D4109" w:rsidRDefault="009557FC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B5D6702" w14:textId="6171D06D" w:rsidR="009557FC" w:rsidRPr="008D4109" w:rsidRDefault="007771B8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</w:tr>
      <w:tr w:rsidR="009557FC" w:rsidRPr="008D4109" w14:paraId="2FB09594" w14:textId="77777777" w:rsidTr="00735969">
        <w:trPr>
          <w:trHeight w:val="434"/>
        </w:trPr>
        <w:tc>
          <w:tcPr>
            <w:tcW w:w="3792" w:type="dxa"/>
            <w:shd w:val="clear" w:color="auto" w:fill="auto"/>
          </w:tcPr>
          <w:p w14:paraId="5C3361C1" w14:textId="77777777" w:rsidR="009557FC" w:rsidRPr="008D4109" w:rsidRDefault="009557FC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A01D4" w14:textId="696896FF" w:rsidR="009557FC" w:rsidRPr="008D4109" w:rsidRDefault="007771B8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1,216</w:t>
            </w:r>
          </w:p>
        </w:tc>
        <w:tc>
          <w:tcPr>
            <w:tcW w:w="270" w:type="dxa"/>
            <w:shd w:val="clear" w:color="auto" w:fill="auto"/>
          </w:tcPr>
          <w:p w14:paraId="5E64FE40" w14:textId="77777777" w:rsidR="009557FC" w:rsidRPr="008D4109" w:rsidRDefault="009557FC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ACE17" w14:textId="14691525" w:rsidR="009557FC" w:rsidRPr="008D4109" w:rsidRDefault="007771B8" w:rsidP="005A160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7,359</w:t>
            </w:r>
          </w:p>
        </w:tc>
        <w:tc>
          <w:tcPr>
            <w:tcW w:w="263" w:type="dxa"/>
            <w:shd w:val="clear" w:color="auto" w:fill="auto"/>
          </w:tcPr>
          <w:p w14:paraId="79413752" w14:textId="77777777" w:rsidR="009557FC" w:rsidRPr="008D4109" w:rsidRDefault="009557FC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4455D" w14:textId="45403A78" w:rsidR="009557FC" w:rsidRPr="008D4109" w:rsidRDefault="007771B8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95B80"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63" w:type="dxa"/>
            <w:shd w:val="clear" w:color="auto" w:fill="auto"/>
          </w:tcPr>
          <w:p w14:paraId="1715F54D" w14:textId="77777777" w:rsidR="009557FC" w:rsidRPr="008D4109" w:rsidRDefault="009557FC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04FC2" w14:textId="7A14A43B" w:rsidR="009557FC" w:rsidRPr="008D4109" w:rsidRDefault="007771B8" w:rsidP="005A16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</w:p>
        </w:tc>
      </w:tr>
    </w:tbl>
    <w:p w14:paraId="69BCD8AE" w14:textId="22408402" w:rsidR="00DF1DDD" w:rsidRPr="008D4109" w:rsidRDefault="00DF1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7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9"/>
        <w:gridCol w:w="3798"/>
        <w:gridCol w:w="63"/>
        <w:gridCol w:w="1197"/>
        <w:gridCol w:w="63"/>
        <w:gridCol w:w="207"/>
        <w:gridCol w:w="63"/>
        <w:gridCol w:w="1170"/>
        <w:gridCol w:w="27"/>
        <w:gridCol w:w="237"/>
        <w:gridCol w:w="33"/>
        <w:gridCol w:w="1115"/>
        <w:gridCol w:w="55"/>
        <w:gridCol w:w="209"/>
        <w:gridCol w:w="61"/>
        <w:gridCol w:w="1143"/>
        <w:gridCol w:w="27"/>
      </w:tblGrid>
      <w:tr w:rsidR="00786974" w:rsidRPr="008D4109" w14:paraId="53405C55" w14:textId="77777777" w:rsidTr="00735969">
        <w:trPr>
          <w:gridBefore w:val="1"/>
          <w:wBefore w:w="9" w:type="dxa"/>
        </w:trPr>
        <w:tc>
          <w:tcPr>
            <w:tcW w:w="3798" w:type="dxa"/>
          </w:tcPr>
          <w:p w14:paraId="30170235" w14:textId="46878C48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br w:type="page"/>
            </w:r>
            <w:r w:rsidRPr="008D4109">
              <w:rPr>
                <w:rFonts w:ascii="Angsana New" w:hAnsi="Angsana New"/>
                <w:sz w:val="30"/>
                <w:szCs w:val="30"/>
              </w:rPr>
              <w:br w:type="page"/>
            </w:r>
            <w:r w:rsidR="003B201D"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87519"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593DEA"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3DEA"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  <w:gridSpan w:val="7"/>
          </w:tcPr>
          <w:p w14:paraId="7DBC7BF3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2EC0B2B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6"/>
          </w:tcPr>
          <w:p w14:paraId="74754E0E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974" w:rsidRPr="008D4109" w14:paraId="1423A355" w14:textId="77777777" w:rsidTr="00735969">
        <w:trPr>
          <w:gridBefore w:val="1"/>
          <w:wBefore w:w="9" w:type="dxa"/>
        </w:trPr>
        <w:tc>
          <w:tcPr>
            <w:tcW w:w="3798" w:type="dxa"/>
          </w:tcPr>
          <w:p w14:paraId="6722FC6C" w14:textId="0D9EE976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gridSpan w:val="2"/>
          </w:tcPr>
          <w:p w14:paraId="443AA961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1980C888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7C99B828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303AE3EC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E46A548" w14:textId="77777777" w:rsidR="00786974" w:rsidRPr="008D4109" w:rsidRDefault="0078697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573F9F1C" w14:textId="77777777" w:rsidR="00786974" w:rsidRPr="008D4109" w:rsidRDefault="0078697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3EC7DADA" w14:textId="77777777" w:rsidR="00786974" w:rsidRPr="008D4109" w:rsidRDefault="0078697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86974" w:rsidRPr="008D4109" w14:paraId="4EF63DF1" w14:textId="77777777" w:rsidTr="00735969">
        <w:trPr>
          <w:gridBefore w:val="1"/>
          <w:wBefore w:w="9" w:type="dxa"/>
        </w:trPr>
        <w:tc>
          <w:tcPr>
            <w:tcW w:w="3798" w:type="dxa"/>
          </w:tcPr>
          <w:p w14:paraId="363DA7F4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6611EB1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06E37174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E841A13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0CE927D1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7A93964" w14:textId="77777777" w:rsidR="00786974" w:rsidRPr="008D4109" w:rsidRDefault="0078697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620BA192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3423B9F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86974" w:rsidRPr="008D4109" w14:paraId="2DE984D7" w14:textId="77777777" w:rsidTr="00735969">
        <w:trPr>
          <w:gridBefore w:val="1"/>
          <w:wBefore w:w="9" w:type="dxa"/>
        </w:trPr>
        <w:tc>
          <w:tcPr>
            <w:tcW w:w="3798" w:type="dxa"/>
          </w:tcPr>
          <w:p w14:paraId="57B33811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15"/>
          </w:tcPr>
          <w:p w14:paraId="117AC523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6974" w:rsidRPr="008D4109" w14:paraId="3FDBCE37" w14:textId="77777777" w:rsidTr="00735969">
        <w:trPr>
          <w:gridBefore w:val="1"/>
          <w:wBefore w:w="9" w:type="dxa"/>
        </w:trPr>
        <w:tc>
          <w:tcPr>
            <w:tcW w:w="3798" w:type="dxa"/>
          </w:tcPr>
          <w:p w14:paraId="7299FDA0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8A3D4F2" w14:textId="4BF740A0" w:rsidR="00786974" w:rsidRPr="008D4109" w:rsidRDefault="00E63609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2CF817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383682B1" w14:textId="77777777" w:rsidR="00786974" w:rsidRPr="008D4109" w:rsidRDefault="00786974" w:rsidP="00EE0D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408F34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DC27BA2" w14:textId="7B706BC7" w:rsidR="00786974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0DC31B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002A0B3" w14:textId="77777777" w:rsidR="00786974" w:rsidRPr="008D4109" w:rsidRDefault="00786974" w:rsidP="00EE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86974" w:rsidRPr="008D4109" w14:paraId="40A85940" w14:textId="77777777" w:rsidTr="00735969">
        <w:trPr>
          <w:gridBefore w:val="1"/>
          <w:wBefore w:w="9" w:type="dxa"/>
        </w:trPr>
        <w:tc>
          <w:tcPr>
            <w:tcW w:w="3798" w:type="dxa"/>
          </w:tcPr>
          <w:p w14:paraId="6E82EFFD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03DBF36" w14:textId="61425A00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="00E63609" w:rsidRPr="008D410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DD4FA9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445E675" w14:textId="77777777" w:rsidR="00786974" w:rsidRPr="008D4109" w:rsidRDefault="00786974" w:rsidP="00EE0D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A6C4BD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0D63CEA" w14:textId="77777777" w:rsidR="00786974" w:rsidRPr="008D4109" w:rsidRDefault="00786974" w:rsidP="00EE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EB7D9A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63E5750" w14:textId="77777777" w:rsidR="00786974" w:rsidRPr="008D4109" w:rsidRDefault="00786974" w:rsidP="00EE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974" w:rsidRPr="008D4109" w14:paraId="6FB531ED" w14:textId="77777777" w:rsidTr="00735969">
        <w:trPr>
          <w:gridBefore w:val="1"/>
          <w:wBefore w:w="9" w:type="dxa"/>
        </w:trPr>
        <w:tc>
          <w:tcPr>
            <w:tcW w:w="3798" w:type="dxa"/>
          </w:tcPr>
          <w:p w14:paraId="1574C724" w14:textId="03BFF69C" w:rsidR="00786974" w:rsidRPr="008D4109" w:rsidRDefault="001E399B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87038" w14:textId="0713C482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E63609" w:rsidRPr="008D410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C5DA67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5874E4" w14:textId="77777777" w:rsidR="00786974" w:rsidRPr="008D4109" w:rsidRDefault="00786974" w:rsidP="00EE0D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890FA3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29E4FC" w14:textId="1EA7B737" w:rsidR="00786974" w:rsidRPr="008D4109" w:rsidRDefault="00E63609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4292A8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0FB4A" w14:textId="77777777" w:rsidR="00786974" w:rsidRPr="008D4109" w:rsidRDefault="00786974" w:rsidP="00EE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86974" w:rsidRPr="008D4109" w14:paraId="22843A0E" w14:textId="77777777" w:rsidTr="00735969">
        <w:trPr>
          <w:gridBefore w:val="1"/>
          <w:wBefore w:w="9" w:type="dxa"/>
        </w:trPr>
        <w:tc>
          <w:tcPr>
            <w:tcW w:w="3798" w:type="dxa"/>
          </w:tcPr>
          <w:p w14:paraId="15494E9B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94D60" w14:textId="2F143CCA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</w:t>
            </w:r>
            <w:r w:rsidR="001D4551"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FA3723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21CB3" w14:textId="77777777" w:rsidR="00786974" w:rsidRPr="008D4109" w:rsidRDefault="00786974" w:rsidP="00EE0D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B3B07C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63408" w14:textId="3537AE1C" w:rsidR="00786974" w:rsidRPr="008D4109" w:rsidRDefault="001D4551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86C61C" w14:textId="77777777" w:rsidR="00786974" w:rsidRPr="008D4109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B0AA6" w14:textId="77777777" w:rsidR="00786974" w:rsidRPr="008D4109" w:rsidRDefault="00786974" w:rsidP="00EE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F1DDD" w:rsidRPr="008D4109" w14:paraId="78B5E11E" w14:textId="77777777" w:rsidTr="0055630F">
        <w:trPr>
          <w:gridBefore w:val="1"/>
          <w:wBefore w:w="9" w:type="dxa"/>
        </w:trPr>
        <w:tc>
          <w:tcPr>
            <w:tcW w:w="3798" w:type="dxa"/>
          </w:tcPr>
          <w:p w14:paraId="4800D2C7" w14:textId="77777777" w:rsidR="00DF1DDD" w:rsidRPr="008D4109" w:rsidRDefault="00DF1DDD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A2F921" w14:textId="77777777" w:rsidR="00DF1DDD" w:rsidRPr="008D4109" w:rsidRDefault="00DF1DDD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13C42DA" w14:textId="77777777" w:rsidR="00DF1DDD" w:rsidRPr="008D4109" w:rsidRDefault="00DF1DDD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FDD7333" w14:textId="77777777" w:rsidR="00DF1DDD" w:rsidRPr="008D4109" w:rsidRDefault="00DF1DDD" w:rsidP="00EE0D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992261" w14:textId="77777777" w:rsidR="00DF1DDD" w:rsidRPr="008D4109" w:rsidRDefault="00DF1DDD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C89537" w14:textId="77777777" w:rsidR="00DF1DDD" w:rsidRPr="008D4109" w:rsidRDefault="00DF1DDD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8113EBE" w14:textId="77777777" w:rsidR="00DF1DDD" w:rsidRPr="008D4109" w:rsidRDefault="00DF1DDD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8A0B7BE" w14:textId="77777777" w:rsidR="00DF1DDD" w:rsidRPr="008D4109" w:rsidRDefault="00DF1DDD" w:rsidP="00EE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078C3" w:rsidRPr="008D4109" w14:paraId="578A0224" w14:textId="77777777" w:rsidTr="0055630F">
        <w:tblPrEx>
          <w:tblLook w:val="01E0" w:firstRow="1" w:lastRow="1" w:firstColumn="1" w:lastColumn="1" w:noHBand="0" w:noVBand="0"/>
        </w:tblPrEx>
        <w:trPr>
          <w:trHeight w:val="434"/>
          <w:tblHeader/>
        </w:trPr>
        <w:tc>
          <w:tcPr>
            <w:tcW w:w="3807" w:type="dxa"/>
            <w:gridSpan w:val="2"/>
            <w:shd w:val="clear" w:color="auto" w:fill="auto"/>
          </w:tcPr>
          <w:p w14:paraId="0F77F3FB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  <w:t>ประมาณการหนี้สินระยะยาว - ค่าซ่อมแซม</w:t>
            </w:r>
          </w:p>
        </w:tc>
        <w:tc>
          <w:tcPr>
            <w:tcW w:w="2763" w:type="dxa"/>
            <w:gridSpan w:val="6"/>
            <w:shd w:val="clear" w:color="auto" w:fill="auto"/>
          </w:tcPr>
          <w:p w14:paraId="07D794BE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471E51B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3" w:type="dxa"/>
            <w:gridSpan w:val="7"/>
            <w:shd w:val="clear" w:color="auto" w:fill="auto"/>
          </w:tcPr>
          <w:p w14:paraId="506F43D4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8C3" w:rsidRPr="008D4109" w14:paraId="06ED6695" w14:textId="77777777" w:rsidTr="0055630F">
        <w:tblPrEx>
          <w:tblLook w:val="01E0" w:firstRow="1" w:lastRow="1" w:firstColumn="1" w:lastColumn="1" w:noHBand="0" w:noVBand="0"/>
        </w:tblPrEx>
        <w:trPr>
          <w:trHeight w:val="419"/>
          <w:tblHeader/>
        </w:trPr>
        <w:tc>
          <w:tcPr>
            <w:tcW w:w="3807" w:type="dxa"/>
            <w:gridSpan w:val="2"/>
            <w:shd w:val="clear" w:color="auto" w:fill="auto"/>
          </w:tcPr>
          <w:p w14:paraId="64810F05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323" w:type="dxa"/>
            <w:gridSpan w:val="3"/>
            <w:shd w:val="clear" w:color="auto" w:fill="auto"/>
          </w:tcPr>
          <w:p w14:paraId="462A1AE4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568221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CB1C02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FFE4168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682013F6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1AAB4C3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3"/>
            <w:shd w:val="clear" w:color="auto" w:fill="auto"/>
          </w:tcPr>
          <w:p w14:paraId="7CE561FF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078C3" w:rsidRPr="008D4109" w14:paraId="63C2A4E6" w14:textId="77777777" w:rsidTr="0055630F">
        <w:tblPrEx>
          <w:tblLook w:val="01E0" w:firstRow="1" w:lastRow="1" w:firstColumn="1" w:lastColumn="1" w:noHBand="0" w:noVBand="0"/>
        </w:tblPrEx>
        <w:trPr>
          <w:trHeight w:val="434"/>
          <w:tblHeader/>
        </w:trPr>
        <w:tc>
          <w:tcPr>
            <w:tcW w:w="3807" w:type="dxa"/>
            <w:gridSpan w:val="2"/>
            <w:shd w:val="clear" w:color="auto" w:fill="auto"/>
          </w:tcPr>
          <w:p w14:paraId="5C8507D1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3"/>
            <w:shd w:val="clear" w:color="auto" w:fill="auto"/>
          </w:tcPr>
          <w:p w14:paraId="7689C4C6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4ED6B2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8F1A65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9F46337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2F8F1C9C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049483E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3"/>
            <w:shd w:val="clear" w:color="auto" w:fill="auto"/>
          </w:tcPr>
          <w:p w14:paraId="36653583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078C3" w:rsidRPr="008D4109" w14:paraId="57407A14" w14:textId="77777777" w:rsidTr="0055630F">
        <w:tblPrEx>
          <w:tblLook w:val="01E0" w:firstRow="1" w:lastRow="1" w:firstColumn="1" w:lastColumn="1" w:noHBand="0" w:noVBand="0"/>
        </w:tblPrEx>
        <w:trPr>
          <w:trHeight w:val="434"/>
        </w:trPr>
        <w:tc>
          <w:tcPr>
            <w:tcW w:w="3807" w:type="dxa"/>
            <w:gridSpan w:val="2"/>
            <w:shd w:val="clear" w:color="auto" w:fill="auto"/>
          </w:tcPr>
          <w:p w14:paraId="3D3D023E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5"/>
            <w:shd w:val="clear" w:color="auto" w:fill="auto"/>
          </w:tcPr>
          <w:p w14:paraId="688BD392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78C3" w:rsidRPr="008D4109" w14:paraId="2E1661E5" w14:textId="77777777" w:rsidTr="0055630F">
        <w:tblPrEx>
          <w:tblLook w:val="01E0" w:firstRow="1" w:lastRow="1" w:firstColumn="1" w:lastColumn="1" w:noHBand="0" w:noVBand="0"/>
        </w:tblPrEx>
        <w:trPr>
          <w:trHeight w:val="344"/>
        </w:trPr>
        <w:tc>
          <w:tcPr>
            <w:tcW w:w="3807" w:type="dxa"/>
            <w:gridSpan w:val="2"/>
            <w:shd w:val="clear" w:color="auto" w:fill="auto"/>
          </w:tcPr>
          <w:p w14:paraId="5F983CA3" w14:textId="77777777" w:rsidR="000078C3" w:rsidRPr="008D4109" w:rsidRDefault="000078C3" w:rsidP="00F0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23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E5B1E37" w14:textId="77777777" w:rsidR="000078C3" w:rsidRPr="008D4109" w:rsidRDefault="000078C3" w:rsidP="00F024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A31E7D" w14:textId="77777777" w:rsidR="000078C3" w:rsidRPr="008D4109" w:rsidRDefault="000078C3" w:rsidP="00F024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4D57AA6" w14:textId="77777777" w:rsidR="000078C3" w:rsidRPr="008D4109" w:rsidRDefault="000078C3" w:rsidP="00F024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CCF18F4" w14:textId="77777777" w:rsidR="000078C3" w:rsidRPr="008D4109" w:rsidRDefault="000078C3" w:rsidP="00F024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FD42FF" w14:textId="77777777" w:rsidR="000078C3" w:rsidRPr="008D4109" w:rsidRDefault="000078C3" w:rsidP="00F024F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3" w:right="-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200224E" w14:textId="77777777" w:rsidR="000078C3" w:rsidRPr="008D4109" w:rsidRDefault="000078C3" w:rsidP="00F024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A30D2DE" w14:textId="77777777" w:rsidR="000078C3" w:rsidRPr="008D4109" w:rsidRDefault="000078C3" w:rsidP="00F024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3B201D" w:rsidRPr="008D4109" w14:paraId="173426B7" w14:textId="77777777" w:rsidTr="0055630F">
        <w:tblPrEx>
          <w:tblLook w:val="01E0" w:firstRow="1" w:lastRow="1" w:firstColumn="1" w:lastColumn="1" w:noHBand="0" w:noVBand="0"/>
        </w:tblPrEx>
        <w:trPr>
          <w:gridAfter w:val="1"/>
          <w:wAfter w:w="27" w:type="dxa"/>
          <w:trHeight w:val="434"/>
          <w:tblHeader/>
        </w:trPr>
        <w:tc>
          <w:tcPr>
            <w:tcW w:w="3870" w:type="dxa"/>
            <w:gridSpan w:val="3"/>
            <w:shd w:val="clear" w:color="auto" w:fill="auto"/>
          </w:tcPr>
          <w:p w14:paraId="619AAA52" w14:textId="4D150EB0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  <w:t>หนี้สินไม่หมุนเวียนอื่น - กิจการที่เกี่ยวข้องกัน</w:t>
            </w:r>
          </w:p>
        </w:tc>
        <w:tc>
          <w:tcPr>
            <w:tcW w:w="2700" w:type="dxa"/>
            <w:gridSpan w:val="5"/>
            <w:shd w:val="clear" w:color="auto" w:fill="auto"/>
          </w:tcPr>
          <w:p w14:paraId="0584FFDB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A5835E5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6"/>
            <w:shd w:val="clear" w:color="auto" w:fill="auto"/>
          </w:tcPr>
          <w:p w14:paraId="05187B05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01D" w:rsidRPr="008D4109" w14:paraId="11F301A2" w14:textId="77777777" w:rsidTr="0055630F">
        <w:tblPrEx>
          <w:tblLook w:val="01E0" w:firstRow="1" w:lastRow="1" w:firstColumn="1" w:lastColumn="1" w:noHBand="0" w:noVBand="0"/>
        </w:tblPrEx>
        <w:trPr>
          <w:gridAfter w:val="1"/>
          <w:wAfter w:w="27" w:type="dxa"/>
          <w:trHeight w:val="419"/>
          <w:tblHeader/>
        </w:trPr>
        <w:tc>
          <w:tcPr>
            <w:tcW w:w="3870" w:type="dxa"/>
            <w:gridSpan w:val="3"/>
            <w:shd w:val="clear" w:color="auto" w:fill="auto"/>
          </w:tcPr>
          <w:p w14:paraId="46BE014A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2444050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63FB08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A21DB4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B5A4AEC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41F912FB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B59F975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5C3C1EB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B201D" w:rsidRPr="008D4109" w14:paraId="2844960C" w14:textId="77777777" w:rsidTr="0055630F">
        <w:tblPrEx>
          <w:tblLook w:val="01E0" w:firstRow="1" w:lastRow="1" w:firstColumn="1" w:lastColumn="1" w:noHBand="0" w:noVBand="0"/>
        </w:tblPrEx>
        <w:trPr>
          <w:gridAfter w:val="1"/>
          <w:wAfter w:w="27" w:type="dxa"/>
          <w:trHeight w:val="434"/>
          <w:tblHeader/>
        </w:trPr>
        <w:tc>
          <w:tcPr>
            <w:tcW w:w="3870" w:type="dxa"/>
            <w:gridSpan w:val="3"/>
            <w:shd w:val="clear" w:color="auto" w:fill="auto"/>
          </w:tcPr>
          <w:p w14:paraId="32924C3D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1839654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2AEA03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60323C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A73E3AA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7AF1CF9D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9B6B897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1D44AC0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B201D" w:rsidRPr="008D4109" w14:paraId="0C9842E8" w14:textId="77777777" w:rsidTr="0055630F">
        <w:tblPrEx>
          <w:tblLook w:val="01E0" w:firstRow="1" w:lastRow="1" w:firstColumn="1" w:lastColumn="1" w:noHBand="0" w:noVBand="0"/>
        </w:tblPrEx>
        <w:trPr>
          <w:gridAfter w:val="1"/>
          <w:wAfter w:w="27" w:type="dxa"/>
          <w:trHeight w:val="434"/>
        </w:trPr>
        <w:tc>
          <w:tcPr>
            <w:tcW w:w="3870" w:type="dxa"/>
            <w:gridSpan w:val="3"/>
            <w:shd w:val="clear" w:color="auto" w:fill="auto"/>
          </w:tcPr>
          <w:p w14:paraId="6A3D0C38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3"/>
            <w:shd w:val="clear" w:color="auto" w:fill="auto"/>
          </w:tcPr>
          <w:p w14:paraId="430AB395" w14:textId="77777777" w:rsidR="003B201D" w:rsidRPr="008D4109" w:rsidRDefault="003B201D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B201D" w:rsidRPr="008D4109" w14:paraId="7A3E0231" w14:textId="77777777" w:rsidTr="0055630F">
        <w:tblPrEx>
          <w:tblLook w:val="01E0" w:firstRow="1" w:lastRow="1" w:firstColumn="1" w:lastColumn="1" w:noHBand="0" w:noVBand="0"/>
        </w:tblPrEx>
        <w:trPr>
          <w:gridAfter w:val="1"/>
          <w:wAfter w:w="27" w:type="dxa"/>
          <w:trHeight w:val="344"/>
        </w:trPr>
        <w:tc>
          <w:tcPr>
            <w:tcW w:w="3870" w:type="dxa"/>
            <w:gridSpan w:val="3"/>
            <w:shd w:val="clear" w:color="auto" w:fill="auto"/>
          </w:tcPr>
          <w:p w14:paraId="484B87B6" w14:textId="0916CF7A" w:rsidR="003B201D" w:rsidRPr="008D4109" w:rsidRDefault="001E399B" w:rsidP="00CF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4A22B42" w14:textId="4E4570E3" w:rsidR="003B201D" w:rsidRPr="008D4109" w:rsidRDefault="003B201D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624A29" w14:textId="77777777" w:rsidR="003B201D" w:rsidRPr="008D4109" w:rsidRDefault="003B201D" w:rsidP="00CF5D0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1C3CFCD" w14:textId="59088BFB" w:rsidR="003B201D" w:rsidRPr="008D4109" w:rsidRDefault="003B201D" w:rsidP="00CF5D0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007BB32" w14:textId="77777777" w:rsidR="003B201D" w:rsidRPr="008D4109" w:rsidRDefault="003B201D" w:rsidP="00CF5D0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A55132" w14:textId="66470B81" w:rsidR="003B201D" w:rsidRPr="008D4109" w:rsidRDefault="003B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828B173" w14:textId="77777777" w:rsidR="003B201D" w:rsidRPr="008D4109" w:rsidRDefault="003B201D" w:rsidP="00CF5D0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2C4AC9" w14:textId="34D7C9F1" w:rsidR="003B201D" w:rsidRPr="008D4109" w:rsidRDefault="003B201D" w:rsidP="003B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E2BCAFD" w14:textId="77777777" w:rsidR="006F17D3" w:rsidRPr="008D4109" w:rsidRDefault="006F17D3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1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9"/>
        <w:gridCol w:w="1228"/>
        <w:gridCol w:w="269"/>
        <w:gridCol w:w="1170"/>
        <w:gridCol w:w="269"/>
        <w:gridCol w:w="1174"/>
      </w:tblGrid>
      <w:tr w:rsidR="001D3AE1" w:rsidRPr="008D4109" w14:paraId="260FD314" w14:textId="77777777" w:rsidTr="00714D0B">
        <w:trPr>
          <w:tblHeader/>
        </w:trPr>
        <w:tc>
          <w:tcPr>
            <w:tcW w:w="2054" w:type="pct"/>
          </w:tcPr>
          <w:p w14:paraId="1FCDAAB0" w14:textId="1DDC146D" w:rsidR="001D3AE1" w:rsidRPr="008D4109" w:rsidRDefault="001D3AE1" w:rsidP="001D3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416" w:type="pct"/>
            <w:gridSpan w:val="3"/>
          </w:tcPr>
          <w:p w14:paraId="3019E5D3" w14:textId="77777777" w:rsidR="001D3AE1" w:rsidRPr="008D4109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C9298DB" w14:textId="77777777" w:rsidR="001D3AE1" w:rsidRPr="008D4109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4EFEF528" w14:textId="77777777" w:rsidR="001D3AE1" w:rsidRPr="008D4109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A1609" w:rsidRPr="008D4109" w14:paraId="74C29F7F" w14:textId="77777777" w:rsidTr="00714D0B">
        <w:trPr>
          <w:trHeight w:val="344"/>
          <w:tblHeader/>
        </w:trPr>
        <w:tc>
          <w:tcPr>
            <w:tcW w:w="2054" w:type="pct"/>
          </w:tcPr>
          <w:p w14:paraId="48216E0C" w14:textId="77777777" w:rsidR="005A1609" w:rsidRPr="008D4109" w:rsidRDefault="005A1609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5879CA6" w14:textId="51D5DF13" w:rsidR="005A1609" w:rsidRPr="008D4109" w:rsidRDefault="005A1609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31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  <w:shd w:val="clear" w:color="auto" w:fill="auto"/>
          </w:tcPr>
          <w:p w14:paraId="7E91616B" w14:textId="77777777" w:rsidR="005A1609" w:rsidRPr="008D4109" w:rsidRDefault="005A1609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2A535343" w14:textId="473183FE" w:rsidR="005A1609" w:rsidRPr="008D4109" w:rsidRDefault="005A1609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30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  <w:shd w:val="clear" w:color="auto" w:fill="auto"/>
          </w:tcPr>
          <w:p w14:paraId="59AE01E3" w14:textId="77777777" w:rsidR="005A1609" w:rsidRPr="008D4109" w:rsidRDefault="005A1609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38B456C" w14:textId="2C25B7FA" w:rsidR="005A1609" w:rsidRPr="008D4109" w:rsidRDefault="005A1609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31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  <w:shd w:val="clear" w:color="auto" w:fill="auto"/>
          </w:tcPr>
          <w:p w14:paraId="10F2FF8D" w14:textId="77777777" w:rsidR="005A1609" w:rsidRPr="008D4109" w:rsidRDefault="005A1609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5428A5B" w14:textId="5F6E50DF" w:rsidR="005A1609" w:rsidRPr="008D4109" w:rsidRDefault="005A1609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30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C0D75" w:rsidRPr="008D4109" w14:paraId="2AE3F85F" w14:textId="77777777" w:rsidTr="00714D0B">
        <w:trPr>
          <w:trHeight w:val="344"/>
          <w:tblHeader/>
        </w:trPr>
        <w:tc>
          <w:tcPr>
            <w:tcW w:w="2054" w:type="pct"/>
          </w:tcPr>
          <w:p w14:paraId="696DAE31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FC06CBC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4184776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27A2135" w14:textId="30F11551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258AF98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F551CAD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2F3A1D79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8971EA" w14:textId="4C86757C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0D75" w:rsidRPr="008D4109" w14:paraId="5133CC42" w14:textId="77777777" w:rsidTr="00714D0B">
        <w:trPr>
          <w:tblHeader/>
        </w:trPr>
        <w:tc>
          <w:tcPr>
            <w:tcW w:w="2054" w:type="pct"/>
          </w:tcPr>
          <w:p w14:paraId="06BC309A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6" w:type="pct"/>
            <w:gridSpan w:val="7"/>
          </w:tcPr>
          <w:p w14:paraId="7CA1407C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D41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C0D75" w:rsidRPr="008D4109" w14:paraId="416CD1E1" w14:textId="77777777" w:rsidTr="00714D0B">
        <w:tc>
          <w:tcPr>
            <w:tcW w:w="2054" w:type="pct"/>
          </w:tcPr>
          <w:p w14:paraId="4B2FD984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1" w:type="pct"/>
          </w:tcPr>
          <w:p w14:paraId="05B8791E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10B3769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65983DE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24DBD9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8130BF2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BDFCE9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C9C40BF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D75" w:rsidRPr="008D4109" w14:paraId="6502B191" w14:textId="77777777" w:rsidTr="00714D0B">
        <w:tc>
          <w:tcPr>
            <w:tcW w:w="2054" w:type="pct"/>
          </w:tcPr>
          <w:p w14:paraId="06BC6D33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21" w:type="pct"/>
          </w:tcPr>
          <w:p w14:paraId="05B5E372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DE33C72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192A574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E203EB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6BD31BB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298C68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BFC3179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D75" w:rsidRPr="008D4109" w14:paraId="721A6AB8" w14:textId="77777777" w:rsidTr="00714D0B">
        <w:tc>
          <w:tcPr>
            <w:tcW w:w="2054" w:type="pct"/>
          </w:tcPr>
          <w:p w14:paraId="3362F3E0" w14:textId="1B8F4F01" w:rsidR="002C0D75" w:rsidRPr="008D4109" w:rsidRDefault="008E6DFE" w:rsidP="008E6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C0D75" w:rsidRPr="008D4109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763296F0" w14:textId="582DF09C" w:rsidR="002C0D75" w:rsidRPr="008D4109" w:rsidRDefault="00714D0B" w:rsidP="00735969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DD568BB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F1F8501" w14:textId="3C9D5AF9" w:rsidR="002C0D75" w:rsidRPr="008D4109" w:rsidRDefault="008E6DFE" w:rsidP="00714D0B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3" w:type="pct"/>
          </w:tcPr>
          <w:p w14:paraId="073E649D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7FA68810" w14:textId="09DD92A1" w:rsidR="002C0D75" w:rsidRPr="008D4109" w:rsidRDefault="00714D0B" w:rsidP="00714D0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2BED463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5DE69621" w14:textId="5446A6EA" w:rsidR="002C0D75" w:rsidRPr="008D4109" w:rsidRDefault="008E6DFE" w:rsidP="00714D0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  <w:tr w:rsidR="002C0D75" w:rsidRPr="008D4109" w14:paraId="03F652FA" w14:textId="77777777" w:rsidTr="00735969">
        <w:tc>
          <w:tcPr>
            <w:tcW w:w="2054" w:type="pct"/>
          </w:tcPr>
          <w:p w14:paraId="7A7D02E9" w14:textId="4728C35B" w:rsidR="003B201D" w:rsidRPr="00735969" w:rsidRDefault="003B201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28E59E68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BFAB5B4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2C197D87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8F1744A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12072955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C94B51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405B270F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024FD" w:rsidRPr="008D4109" w14:paraId="087FFE64" w14:textId="77777777" w:rsidTr="00735969">
        <w:tc>
          <w:tcPr>
            <w:tcW w:w="2054" w:type="pct"/>
          </w:tcPr>
          <w:p w14:paraId="379AADE6" w14:textId="3A0BFDFD" w:rsidR="00F024FD" w:rsidRPr="00735969" w:rsidDel="0000037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5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สัญญาเช่าที่ดิน</w:t>
            </w:r>
          </w:p>
        </w:tc>
        <w:tc>
          <w:tcPr>
            <w:tcW w:w="621" w:type="pct"/>
          </w:tcPr>
          <w:p w14:paraId="440E3183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F8E4A13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0BCB2CA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223BAD6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FC37A35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3434A0" w14:textId="77777777" w:rsidR="00F024FD" w:rsidRPr="008D410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2D38AC9" w14:textId="77777777" w:rsidR="00F024FD" w:rsidRPr="008D410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024FD" w:rsidRPr="008D4109" w14:paraId="6A8411BA" w14:textId="77777777" w:rsidTr="00735969">
        <w:tc>
          <w:tcPr>
            <w:tcW w:w="2054" w:type="pct"/>
          </w:tcPr>
          <w:p w14:paraId="5C1C4C05" w14:textId="6B566095" w:rsidR="00F024FD" w:rsidRPr="00735969" w:rsidDel="00000379" w:rsidRDefault="004E7D39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3596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1" w:type="pct"/>
          </w:tcPr>
          <w:p w14:paraId="449D40D2" w14:textId="48BB9DE4" w:rsidR="00F024FD" w:rsidRPr="00735969" w:rsidRDefault="004E7D39" w:rsidP="00735969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FCC8C6F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534577D" w14:textId="2F62BB97" w:rsidR="00F024FD" w:rsidRPr="00735969" w:rsidRDefault="004E7D39" w:rsidP="00735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3" w:type="pct"/>
          </w:tcPr>
          <w:p w14:paraId="040D3619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9E10ED7" w14:textId="4DE0E9BB" w:rsidR="00F024FD" w:rsidRPr="00735969" w:rsidRDefault="004E7D39" w:rsidP="00735969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A02F299" w14:textId="77777777" w:rsidR="00F024FD" w:rsidRPr="008D410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E219CAA" w14:textId="3C5F7364" w:rsidR="00F024FD" w:rsidRPr="008D4109" w:rsidRDefault="004E7D39" w:rsidP="0094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24FD" w:rsidRPr="008D4109" w14:paraId="057E70B0" w14:textId="77777777" w:rsidTr="00735969">
        <w:tc>
          <w:tcPr>
            <w:tcW w:w="2054" w:type="pct"/>
          </w:tcPr>
          <w:p w14:paraId="37B024D6" w14:textId="2638A0CE" w:rsidR="00F024FD" w:rsidRPr="00735969" w:rsidDel="00000379" w:rsidRDefault="004E7D39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35969">
              <w:rPr>
                <w:rFonts w:ascii="Angsana New" w:hAnsi="Angsana New"/>
                <w:sz w:val="30"/>
                <w:szCs w:val="30"/>
                <w:cs/>
              </w:rPr>
              <w:t>หลังจากหนึ่งแต่ไม่เกินห้าปี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B81F4B7" w14:textId="60A50F04" w:rsidR="00F024FD" w:rsidRPr="00735969" w:rsidRDefault="004E7D39" w:rsidP="00735969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395FB8E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6BE03FCA" w14:textId="589DE4A1" w:rsidR="00F024FD" w:rsidRPr="00735969" w:rsidRDefault="004E7D39" w:rsidP="00735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43" w:type="pct"/>
          </w:tcPr>
          <w:p w14:paraId="14FC13FC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59757BB" w14:textId="48737915" w:rsidR="00F024FD" w:rsidRPr="00735969" w:rsidRDefault="004E7D39" w:rsidP="00735969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A0D68B7" w14:textId="77777777" w:rsidR="00F024FD" w:rsidRPr="008D410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F770EC5" w14:textId="34DAA3D6" w:rsidR="00F024FD" w:rsidRPr="008D4109" w:rsidRDefault="004E7D39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24FD" w:rsidRPr="008D4109" w14:paraId="6A68B464" w14:textId="77777777" w:rsidTr="00735969">
        <w:tc>
          <w:tcPr>
            <w:tcW w:w="2054" w:type="pct"/>
          </w:tcPr>
          <w:p w14:paraId="09911E5D" w14:textId="77777777" w:rsidR="00F024FD" w:rsidRPr="00735969" w:rsidDel="0000037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F4698B3" w14:textId="373DE877" w:rsidR="00F024FD" w:rsidRPr="00735969" w:rsidRDefault="004E7D39" w:rsidP="00735969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59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25CC65E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6C32FEF4" w14:textId="255BCD55" w:rsidR="00F024FD" w:rsidRPr="00735969" w:rsidRDefault="004E7D39" w:rsidP="00735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5969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43" w:type="pct"/>
          </w:tcPr>
          <w:p w14:paraId="7B6BCBC0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174815A" w14:textId="10F905C8" w:rsidR="00F024FD" w:rsidRPr="00735969" w:rsidRDefault="004E7D39" w:rsidP="00735969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59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D935C99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395419A5" w14:textId="42CC20C8" w:rsidR="00F024FD" w:rsidRPr="00735969" w:rsidRDefault="004E7D39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5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024FD" w:rsidRPr="008D4109" w14:paraId="35E01143" w14:textId="77777777" w:rsidTr="00735969">
        <w:tc>
          <w:tcPr>
            <w:tcW w:w="2054" w:type="pct"/>
          </w:tcPr>
          <w:p w14:paraId="15DFC367" w14:textId="77777777" w:rsidR="00F024FD" w:rsidRPr="00735969" w:rsidDel="0000037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4457F878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E3FA51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2E06F6C1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C35115E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AE83962" w14:textId="77777777" w:rsidR="00F024FD" w:rsidRPr="0073596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EE5691" w14:textId="77777777" w:rsidR="00F024FD" w:rsidRPr="008D410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077BDD29" w14:textId="77777777" w:rsidR="00F024FD" w:rsidRPr="008D4109" w:rsidRDefault="00F024FD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C0D75" w:rsidRPr="008D4109" w14:paraId="6AE029FD" w14:textId="77777777" w:rsidTr="00714D0B">
        <w:tc>
          <w:tcPr>
            <w:tcW w:w="2054" w:type="pct"/>
          </w:tcPr>
          <w:p w14:paraId="1BDA0336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21" w:type="pct"/>
          </w:tcPr>
          <w:p w14:paraId="15B9DF8C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6C1C8CA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340B970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516BF2E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4B0F1BF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370268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0641757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C0D75" w:rsidRPr="008D4109" w14:paraId="76C12179" w14:textId="77777777" w:rsidTr="00714D0B">
        <w:tc>
          <w:tcPr>
            <w:tcW w:w="2054" w:type="pct"/>
          </w:tcPr>
          <w:p w14:paraId="34B7B065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ภายใต้สัญญาเช่าดำเนินงานและบริการ</w:t>
            </w:r>
          </w:p>
        </w:tc>
        <w:tc>
          <w:tcPr>
            <w:tcW w:w="621" w:type="pct"/>
          </w:tcPr>
          <w:p w14:paraId="05F6D24F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EEDC57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E87E5ED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E8C734A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D2FAE94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4955A9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D67EB77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C0D75" w:rsidRPr="008D4109" w14:paraId="75B8D968" w14:textId="77777777" w:rsidTr="00714D0B">
        <w:tc>
          <w:tcPr>
            <w:tcW w:w="2054" w:type="pct"/>
          </w:tcPr>
          <w:p w14:paraId="6A2E18B7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621" w:type="pct"/>
          </w:tcPr>
          <w:p w14:paraId="057704C4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1FE9657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EDA57DA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96934A3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4154760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6018F2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4A9EB69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C0D75" w:rsidRPr="008D4109" w14:paraId="75AD846E" w14:textId="77777777" w:rsidTr="00735969">
        <w:trPr>
          <w:trHeight w:val="74"/>
        </w:trPr>
        <w:tc>
          <w:tcPr>
            <w:tcW w:w="2054" w:type="pct"/>
          </w:tcPr>
          <w:p w14:paraId="4F7968CF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1" w:type="pct"/>
          </w:tcPr>
          <w:p w14:paraId="7FB6BB1E" w14:textId="11E70A12" w:rsidR="002C0D75" w:rsidRPr="008D4109" w:rsidRDefault="00714D0B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17</w:t>
            </w:r>
          </w:p>
        </w:tc>
        <w:tc>
          <w:tcPr>
            <w:tcW w:w="143" w:type="pct"/>
          </w:tcPr>
          <w:p w14:paraId="203559A6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</w:tcPr>
          <w:p w14:paraId="39BCF093" w14:textId="591D7940" w:rsidR="002C0D75" w:rsidRPr="008D4109" w:rsidRDefault="00714D0B" w:rsidP="00ED5075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="008F7BAD"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3" w:type="pct"/>
          </w:tcPr>
          <w:p w14:paraId="206604E1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04D5FE8A" w14:textId="144EF379" w:rsidR="002C0D75" w:rsidRPr="008D4109" w:rsidRDefault="00714D0B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43" w:type="pct"/>
          </w:tcPr>
          <w:p w14:paraId="20929C99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338E505B" w14:textId="3659182B" w:rsidR="002C0D75" w:rsidRPr="008D4109" w:rsidRDefault="00ED5075" w:rsidP="00ED507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37</w:t>
            </w:r>
          </w:p>
        </w:tc>
      </w:tr>
      <w:tr w:rsidR="00714D0B" w:rsidRPr="008D4109" w14:paraId="1949ADDB" w14:textId="77777777" w:rsidTr="00ED5075">
        <w:tc>
          <w:tcPr>
            <w:tcW w:w="2054" w:type="pct"/>
          </w:tcPr>
          <w:p w14:paraId="09DCF775" w14:textId="77777777" w:rsidR="00714D0B" w:rsidRPr="008D4109" w:rsidRDefault="00714D0B" w:rsidP="00D0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1" w:type="pct"/>
          </w:tcPr>
          <w:p w14:paraId="7D0E09EF" w14:textId="77777777" w:rsidR="00714D0B" w:rsidRPr="008D4109" w:rsidRDefault="00714D0B" w:rsidP="00D0733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</w:t>
            </w:r>
          </w:p>
        </w:tc>
        <w:tc>
          <w:tcPr>
            <w:tcW w:w="143" w:type="pct"/>
          </w:tcPr>
          <w:p w14:paraId="1EA00C23" w14:textId="77777777" w:rsidR="00714D0B" w:rsidRPr="008D4109" w:rsidRDefault="00714D0B" w:rsidP="00D0733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</w:tcPr>
          <w:p w14:paraId="7CFE6D5B" w14:textId="5AC176F2" w:rsidR="00714D0B" w:rsidRPr="008D4109" w:rsidRDefault="00714D0B" w:rsidP="00ED5075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="008F7BAD"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3" w:type="pct"/>
          </w:tcPr>
          <w:p w14:paraId="47B649AC" w14:textId="77777777" w:rsidR="00714D0B" w:rsidRPr="008D4109" w:rsidRDefault="00714D0B" w:rsidP="00D0733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37353103" w14:textId="77777777" w:rsidR="00714D0B" w:rsidRPr="008D4109" w:rsidRDefault="00714D0B" w:rsidP="00D0733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43" w:type="pct"/>
          </w:tcPr>
          <w:p w14:paraId="0EA61EA7" w14:textId="77777777" w:rsidR="00714D0B" w:rsidRPr="008D4109" w:rsidRDefault="00714D0B" w:rsidP="00D0733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15F2A8FD" w14:textId="2212E093" w:rsidR="00714D0B" w:rsidRPr="008D4109" w:rsidRDefault="00ED5075" w:rsidP="00ED507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139</w:t>
            </w:r>
          </w:p>
        </w:tc>
      </w:tr>
      <w:tr w:rsidR="002C0D75" w:rsidRPr="008D4109" w14:paraId="05378614" w14:textId="77777777" w:rsidTr="00ED5075">
        <w:tc>
          <w:tcPr>
            <w:tcW w:w="2054" w:type="pct"/>
          </w:tcPr>
          <w:p w14:paraId="1CBE53D8" w14:textId="5669AF93" w:rsidR="002C0D75" w:rsidRPr="008D4109" w:rsidRDefault="00714D0B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="002C0D75" w:rsidRPr="008D4109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CA33DE4" w14:textId="62F55EFA" w:rsidR="002C0D75" w:rsidRPr="008D4109" w:rsidRDefault="00ED507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D8A250D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27BC39AB" w14:textId="71766AC0" w:rsidR="002C0D75" w:rsidRPr="008D4109" w:rsidRDefault="00ED5075" w:rsidP="00ED5075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14</w:t>
            </w:r>
          </w:p>
        </w:tc>
        <w:tc>
          <w:tcPr>
            <w:tcW w:w="143" w:type="pct"/>
          </w:tcPr>
          <w:p w14:paraId="7AFD15B5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A36B09F" w14:textId="4AF46976" w:rsidR="002C0D75" w:rsidRPr="008D4109" w:rsidRDefault="00ED50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F22A4F1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F1EA1F1" w14:textId="66EA4028" w:rsidR="002C0D75" w:rsidRPr="008D4109" w:rsidRDefault="00ED5075" w:rsidP="00ED507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2C0D75" w:rsidRPr="008D4109" w14:paraId="60E33FB3" w14:textId="77777777" w:rsidTr="00714D0B">
        <w:tc>
          <w:tcPr>
            <w:tcW w:w="2054" w:type="pct"/>
          </w:tcPr>
          <w:p w14:paraId="3E1F538E" w14:textId="77777777" w:rsidR="002C0D75" w:rsidRPr="008D4109" w:rsidRDefault="002C0D75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2D54175" w14:textId="35D00F09" w:rsidR="002C0D75" w:rsidRPr="008D4109" w:rsidRDefault="00714D0B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42</w:t>
            </w:r>
          </w:p>
        </w:tc>
        <w:tc>
          <w:tcPr>
            <w:tcW w:w="143" w:type="pct"/>
          </w:tcPr>
          <w:p w14:paraId="5A3CFB4C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70816B9F" w14:textId="4AFD14EE" w:rsidR="002C0D75" w:rsidRPr="008D4109" w:rsidRDefault="008F7BAD" w:rsidP="00ED5075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359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143" w:type="pct"/>
          </w:tcPr>
          <w:p w14:paraId="300AAAE0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44A0D72" w14:textId="40B75941" w:rsidR="002C0D75" w:rsidRPr="008D4109" w:rsidRDefault="00714D0B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43" w:type="pct"/>
          </w:tcPr>
          <w:p w14:paraId="47F29F7C" w14:textId="77777777" w:rsidR="002C0D75" w:rsidRPr="008D4109" w:rsidRDefault="002C0D75" w:rsidP="002C0D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1DD466B" w14:textId="4EEF3C98" w:rsidR="002C0D75" w:rsidRPr="008D4109" w:rsidRDefault="00ED5075" w:rsidP="00ED507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183</w:t>
            </w:r>
          </w:p>
        </w:tc>
      </w:tr>
    </w:tbl>
    <w:p w14:paraId="609B6B33" w14:textId="776B4D1C" w:rsidR="00F97F18" w:rsidRPr="008D4109" w:rsidRDefault="00F97F18" w:rsidP="002624F5">
      <w:pPr>
        <w:pStyle w:val="Heading6"/>
        <w:tabs>
          <w:tab w:val="left" w:pos="540"/>
        </w:tabs>
        <w:ind w:left="567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en-US"/>
        </w:rPr>
      </w:pPr>
    </w:p>
    <w:p w14:paraId="6A7A1B43" w14:textId="6974CF5A" w:rsidR="0055630F" w:rsidRPr="008D4109" w:rsidRDefault="0055630F" w:rsidP="0055630F">
      <w:pPr>
        <w:rPr>
          <w:lang w:eastAsia="x-none"/>
        </w:rPr>
      </w:pPr>
    </w:p>
    <w:p w14:paraId="41438CC2" w14:textId="77777777" w:rsidR="0055630F" w:rsidRPr="008D4109" w:rsidRDefault="0055630F" w:rsidP="0055630F">
      <w:pPr>
        <w:rPr>
          <w:lang w:eastAsia="x-none"/>
        </w:rPr>
      </w:pPr>
    </w:p>
    <w:p w14:paraId="5FE00772" w14:textId="1FAA3AB8" w:rsidR="002624F5" w:rsidRPr="008D4109" w:rsidRDefault="00530BE5" w:rsidP="002624F5">
      <w:pPr>
        <w:pStyle w:val="Heading6"/>
        <w:tabs>
          <w:tab w:val="left" w:pos="540"/>
        </w:tabs>
        <w:ind w:left="567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en-US"/>
        </w:rPr>
      </w:pPr>
      <w:r w:rsidRPr="008D4109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สัญญาที่ทำกับ</w:t>
      </w:r>
      <w:r w:rsidR="002624F5" w:rsidRPr="008D410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="002624F5" w:rsidRPr="008D4109"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en-US"/>
        </w:rPr>
        <w:t>FTREIT</w:t>
      </w:r>
    </w:p>
    <w:p w14:paraId="4F243762" w14:textId="77777777" w:rsidR="002624F5" w:rsidRPr="008D4109" w:rsidRDefault="002624F5" w:rsidP="002624F5">
      <w:pPr>
        <w:pStyle w:val="Heading6"/>
        <w:tabs>
          <w:tab w:val="left" w:pos="540"/>
        </w:tabs>
        <w:ind w:left="567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</w:pPr>
    </w:p>
    <w:p w14:paraId="0EE75374" w14:textId="2FC1B3B5" w:rsidR="002624F5" w:rsidRPr="002562DB" w:rsidRDefault="002624F5" w:rsidP="00CD131D">
      <w:pPr>
        <w:pStyle w:val="Heading6"/>
        <w:tabs>
          <w:tab w:val="left" w:pos="540"/>
        </w:tabs>
        <w:ind w:left="567"/>
        <w:jc w:val="thaiDistribute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</w:pPr>
      <w:r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en-US" w:eastAsia="en-US"/>
        </w:rPr>
        <w:t>เมื่อวันที่</w:t>
      </w:r>
      <w:r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 xml:space="preserve"> 10 </w:t>
      </w:r>
      <w:r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en-US" w:eastAsia="en-US"/>
        </w:rPr>
        <w:t xml:space="preserve">กันยายน </w:t>
      </w:r>
      <w:r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 xml:space="preserve">2563 </w:t>
      </w:r>
      <w:r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en-US" w:eastAsia="en-US"/>
        </w:rPr>
        <w:t>ที่ประชุมคณะกรรมการของบริษัทและบริษัทย่อยแห่งหนึ่งมีมติอนุมัติการเสนอขายที่ดินและ</w:t>
      </w:r>
      <w:r w:rsidRPr="008D4109">
        <w:rPr>
          <w:rFonts w:ascii="Segoe UI" w:eastAsia="Times New Roman" w:hAnsi="Segoe UI"/>
          <w:b w:val="0"/>
          <w:bCs w:val="0"/>
          <w:sz w:val="30"/>
          <w:szCs w:val="30"/>
          <w:cs/>
          <w:lang w:val="en-US" w:eastAsia="en-US"/>
        </w:rPr>
        <w:t>สิ่งปลูกสร้างใน</w:t>
      </w:r>
      <w:r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en-US" w:eastAsia="en-US"/>
        </w:rPr>
        <w:t>นิคมอุตสาหกรรมหลายแห่งกับ</w:t>
      </w:r>
      <w:r w:rsidR="00CD131D" w:rsidRPr="008D4109">
        <w:rPr>
          <w:rFonts w:asciiTheme="majorBidi" w:eastAsia="Times New Roman" w:hAnsiTheme="majorBidi" w:hint="cs"/>
          <w:b w:val="0"/>
          <w:bCs w:val="0"/>
          <w:sz w:val="30"/>
          <w:szCs w:val="30"/>
          <w:cs/>
          <w:lang w:val="en-US" w:eastAsia="en-US"/>
        </w:rPr>
        <w:t>ทรัสต์เพื่อการลงทุนในอสังหาริมทรัพย์และสิทธิการเช่าอสังหาริมทรัพย์เพื่ออุตสาหกรรม</w:t>
      </w:r>
      <w:r w:rsidR="00CD131D" w:rsidRPr="008D4109">
        <w:rPr>
          <w:rFonts w:asciiTheme="majorBidi" w:eastAsia="Times New Roman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="00CD131D" w:rsidRPr="008D4109">
        <w:rPr>
          <w:rFonts w:asciiTheme="majorBidi" w:eastAsia="Times New Roman" w:hAnsiTheme="majorBidi" w:hint="cs"/>
          <w:b w:val="0"/>
          <w:bCs w:val="0"/>
          <w:sz w:val="30"/>
          <w:szCs w:val="30"/>
          <w:cs/>
          <w:lang w:val="en-US" w:eastAsia="en-US"/>
        </w:rPr>
        <w:t>เฟรเซอร์ส</w:t>
      </w:r>
      <w:r w:rsidR="00CD131D" w:rsidRPr="008D4109">
        <w:rPr>
          <w:rFonts w:asciiTheme="majorBidi" w:eastAsia="Times New Roman" w:hAnsiTheme="majorBidi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="00CD131D" w:rsidRPr="008D4109">
        <w:rPr>
          <w:rFonts w:asciiTheme="majorBidi" w:eastAsia="Times New Roman" w:hAnsiTheme="majorBidi" w:hint="cs"/>
          <w:b w:val="0"/>
          <w:bCs w:val="0"/>
          <w:sz w:val="30"/>
          <w:szCs w:val="30"/>
          <w:cs/>
          <w:lang w:val="en-US" w:eastAsia="en-US"/>
        </w:rPr>
        <w:t>พร็อพเพอร์ตี้</w:t>
      </w:r>
      <w:r w:rsidR="00FE15C8" w:rsidRPr="008D4109">
        <w:rPr>
          <w:rFonts w:asciiTheme="majorBidi" w:eastAsia="Times New Roman" w:hAnsiTheme="majorBidi" w:hint="cs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="0087707A"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>(</w:t>
      </w:r>
      <w:r w:rsidR="001F04FB"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>“</w:t>
      </w:r>
      <w:r w:rsidR="0087707A"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>FTREIT</w:t>
      </w:r>
      <w:r w:rsidR="001F04FB"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>”</w:t>
      </w:r>
      <w:r w:rsidR="0087707A"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 xml:space="preserve">) </w:t>
      </w:r>
      <w:r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en-US" w:eastAsia="en-US"/>
        </w:rPr>
        <w:t>มูลค่ารวมทั้งสิ้นประมาณ</w:t>
      </w:r>
      <w:r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 xml:space="preserve"> </w:t>
      </w:r>
      <w:r w:rsidR="0087707A"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>343.13</w:t>
      </w:r>
      <w:r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 xml:space="preserve"> </w:t>
      </w:r>
      <w:r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en-US" w:eastAsia="en-US"/>
        </w:rPr>
        <w:t>ล้านบาท</w:t>
      </w:r>
      <w:r w:rsidR="0087707A"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 xml:space="preserve"> </w:t>
      </w:r>
      <w:r w:rsidR="0087707A" w:rsidRPr="008D4109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  <w:lang w:val="en-US" w:eastAsia="en-US"/>
        </w:rPr>
        <w:t xml:space="preserve">โดยมีการโอนกรรมสิทธิ์ในวันที่ </w:t>
      </w:r>
      <w:r w:rsidR="0087707A"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>1</w:t>
      </w:r>
      <w:r w:rsidR="0087707A" w:rsidRPr="008D4109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  <w:lang w:val="en-US" w:eastAsia="en-US"/>
        </w:rPr>
        <w:t xml:space="preserve"> ตุลาคม </w:t>
      </w:r>
      <w:r w:rsidR="0087707A" w:rsidRPr="008D4109"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en-US" w:eastAsia="en-US"/>
        </w:rPr>
        <w:t>2563</w:t>
      </w:r>
      <w:r w:rsidR="002562DB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="002562DB" w:rsidRPr="002562DB">
        <w:rPr>
          <w:rFonts w:asciiTheme="majorBidi" w:eastAsia="Times New Roman" w:hAnsiTheme="majorBidi" w:hint="cs"/>
          <w:b w:val="0"/>
          <w:bCs w:val="0"/>
          <w:sz w:val="30"/>
          <w:szCs w:val="30"/>
          <w:cs/>
        </w:rPr>
        <w:t xml:space="preserve">และเกิดกำไรจากการขายอสังหาริมทรัพย์เพื่อการลงทุนจำนวน </w:t>
      </w:r>
      <w:r w:rsidR="002562DB">
        <w:rPr>
          <w:rFonts w:asciiTheme="majorBidi" w:eastAsia="Times New Roman" w:hAnsiTheme="majorBidi"/>
          <w:b w:val="0"/>
          <w:bCs w:val="0"/>
          <w:sz w:val="30"/>
          <w:szCs w:val="30"/>
          <w:lang w:val="en-US"/>
        </w:rPr>
        <w:t>90.80</w:t>
      </w:r>
      <w:r w:rsidR="002562DB" w:rsidRPr="002562DB">
        <w:rPr>
          <w:rFonts w:asciiTheme="majorBidi" w:eastAsia="Times New Roman" w:hAnsiTheme="majorBidi"/>
          <w:b w:val="0"/>
          <w:bCs w:val="0"/>
          <w:sz w:val="30"/>
          <w:szCs w:val="30"/>
        </w:rPr>
        <w:t xml:space="preserve"> </w:t>
      </w:r>
      <w:r w:rsidR="002562DB" w:rsidRPr="002562DB">
        <w:rPr>
          <w:rFonts w:asciiTheme="majorBidi" w:eastAsia="Times New Roman" w:hAnsiTheme="majorBidi" w:hint="cs"/>
          <w:b w:val="0"/>
          <w:bCs w:val="0"/>
          <w:sz w:val="30"/>
          <w:szCs w:val="30"/>
          <w:cs/>
        </w:rPr>
        <w:t>ล้านบาท</w:t>
      </w:r>
    </w:p>
    <w:p w14:paraId="61EE7439" w14:textId="074C9284" w:rsidR="0003622F" w:rsidRPr="008D4109" w:rsidRDefault="0003622F" w:rsidP="0003622F">
      <w:pPr>
        <w:rPr>
          <w:sz w:val="30"/>
          <w:szCs w:val="30"/>
        </w:rPr>
      </w:pPr>
      <w:r w:rsidRPr="008D4109">
        <w:rPr>
          <w:sz w:val="30"/>
          <w:szCs w:val="30"/>
        </w:rPr>
        <w:tab/>
      </w:r>
      <w:r w:rsidRPr="008D4109">
        <w:rPr>
          <w:sz w:val="30"/>
          <w:szCs w:val="30"/>
        </w:rPr>
        <w:tab/>
      </w:r>
    </w:p>
    <w:p w14:paraId="648AD646" w14:textId="7D9B24E9" w:rsidR="00054497" w:rsidRPr="00054497" w:rsidRDefault="0003622F" w:rsidP="00167A94">
      <w:pPr>
        <w:tabs>
          <w:tab w:val="clear" w:pos="454"/>
        </w:tabs>
        <w:ind w:left="540"/>
        <w:jc w:val="thaiDistribute"/>
        <w:rPr>
          <w:rFonts w:asciiTheme="majorBidi" w:eastAsia="Times New Roman" w:hAnsiTheme="majorBidi"/>
          <w:sz w:val="30"/>
          <w:szCs w:val="30"/>
          <w:cs/>
        </w:rPr>
      </w:pPr>
      <w:r w:rsidRPr="00F94391">
        <w:rPr>
          <w:rFonts w:asciiTheme="majorBidi" w:eastAsia="Times New Roman" w:hAnsiTheme="majorBidi" w:hint="cs"/>
          <w:spacing w:val="-4"/>
          <w:sz w:val="30"/>
          <w:szCs w:val="30"/>
          <w:cs/>
        </w:rPr>
        <w:t xml:space="preserve">เมื่อวันที่ </w:t>
      </w:r>
      <w:r w:rsidRPr="00F94391">
        <w:rPr>
          <w:rFonts w:asciiTheme="majorBidi" w:eastAsia="Times New Roman" w:hAnsiTheme="majorBidi"/>
          <w:spacing w:val="-4"/>
          <w:sz w:val="30"/>
          <w:szCs w:val="30"/>
        </w:rPr>
        <w:t xml:space="preserve">1 </w:t>
      </w:r>
      <w:r w:rsidRPr="00F94391">
        <w:rPr>
          <w:rFonts w:asciiTheme="majorBidi" w:eastAsia="Times New Roman" w:hAnsiTheme="majorBidi" w:hint="cs"/>
          <w:spacing w:val="-4"/>
          <w:sz w:val="30"/>
          <w:szCs w:val="30"/>
          <w:cs/>
        </w:rPr>
        <w:t xml:space="preserve">ธันวาคม </w:t>
      </w:r>
      <w:r w:rsidRPr="00F94391">
        <w:rPr>
          <w:rFonts w:asciiTheme="majorBidi" w:eastAsia="Times New Roman" w:hAnsiTheme="majorBidi"/>
          <w:spacing w:val="-4"/>
          <w:sz w:val="30"/>
          <w:szCs w:val="30"/>
        </w:rPr>
        <w:t xml:space="preserve">2563 </w:t>
      </w:r>
      <w:r w:rsidRPr="00F94391">
        <w:rPr>
          <w:rFonts w:asciiTheme="majorBidi" w:eastAsia="Times New Roman" w:hAnsiTheme="majorBidi" w:hint="cs"/>
          <w:spacing w:val="-4"/>
          <w:sz w:val="30"/>
          <w:szCs w:val="30"/>
          <w:cs/>
        </w:rPr>
        <w:t>บริษัทย่อยแห่งหนึ่ง</w:t>
      </w:r>
      <w:r w:rsidR="00054497" w:rsidRPr="00F94391">
        <w:rPr>
          <w:rFonts w:asciiTheme="majorBidi" w:eastAsia="Times New Roman" w:hAnsiTheme="majorBidi" w:hint="cs"/>
          <w:spacing w:val="-4"/>
          <w:sz w:val="30"/>
          <w:szCs w:val="30"/>
          <w:cs/>
        </w:rPr>
        <w:t>ตกลงยกเลิก</w:t>
      </w:r>
      <w:r w:rsidRPr="00F94391">
        <w:rPr>
          <w:rFonts w:asciiTheme="majorBidi" w:eastAsia="Times New Roman" w:hAnsiTheme="majorBidi" w:hint="cs"/>
          <w:spacing w:val="-4"/>
          <w:sz w:val="30"/>
          <w:szCs w:val="30"/>
          <w:cs/>
        </w:rPr>
        <w:t>สัญญาเช่า</w:t>
      </w:r>
      <w:r w:rsidR="00054497" w:rsidRPr="00F94391">
        <w:rPr>
          <w:rFonts w:asciiTheme="majorBidi" w:eastAsia="Times New Roman" w:hAnsiTheme="majorBidi" w:hint="cs"/>
          <w:spacing w:val="-4"/>
          <w:sz w:val="30"/>
          <w:szCs w:val="30"/>
          <w:cs/>
        </w:rPr>
        <w:t>ช่วงที่ดินกับผู้ให้เช่าช่วง</w:t>
      </w:r>
      <w:r w:rsidR="00E46CDB" w:rsidRPr="00F94391">
        <w:rPr>
          <w:rFonts w:asciiTheme="majorBidi" w:eastAsia="Times New Roman" w:hAnsiTheme="majorBidi" w:hint="cs"/>
          <w:spacing w:val="-4"/>
          <w:sz w:val="30"/>
          <w:szCs w:val="30"/>
          <w:cs/>
        </w:rPr>
        <w:t xml:space="preserve">แห่งหนึ่ง </w:t>
      </w:r>
      <w:r w:rsidR="00054497" w:rsidRPr="00F94391">
        <w:rPr>
          <w:rFonts w:asciiTheme="majorBidi" w:eastAsia="Times New Roman" w:hAnsiTheme="majorBidi" w:hint="cs"/>
          <w:spacing w:val="-4"/>
          <w:sz w:val="30"/>
          <w:szCs w:val="30"/>
          <w:cs/>
        </w:rPr>
        <w:t>เพื่อให้</w:t>
      </w:r>
      <w:r w:rsidR="00F94391" w:rsidRPr="00F94391">
        <w:rPr>
          <w:rFonts w:asciiTheme="majorBidi" w:eastAsia="Times New Roman" w:hAnsiTheme="majorBidi"/>
          <w:spacing w:val="-4"/>
          <w:sz w:val="30"/>
          <w:szCs w:val="30"/>
        </w:rPr>
        <w:t xml:space="preserve"> </w:t>
      </w:r>
      <w:r w:rsidR="00054497" w:rsidRPr="00F94391">
        <w:rPr>
          <w:rFonts w:asciiTheme="majorBidi" w:eastAsia="Times New Roman" w:hAnsiTheme="majorBidi"/>
          <w:spacing w:val="-4"/>
          <w:sz w:val="30"/>
          <w:szCs w:val="30"/>
        </w:rPr>
        <w:t>FTREIT</w:t>
      </w:r>
      <w:r w:rsidR="00054497" w:rsidRPr="00054497">
        <w:rPr>
          <w:rFonts w:asciiTheme="majorBidi" w:eastAsia="Times New Roman" w:hAnsiTheme="majorBidi"/>
          <w:sz w:val="30"/>
          <w:szCs w:val="30"/>
        </w:rPr>
        <w:t xml:space="preserve"> </w:t>
      </w:r>
      <w:r w:rsidR="00054497" w:rsidRPr="00054497">
        <w:rPr>
          <w:rFonts w:asciiTheme="majorBidi" w:eastAsia="Times New Roman" w:hAnsiTheme="majorBidi" w:hint="cs"/>
          <w:sz w:val="30"/>
          <w:szCs w:val="30"/>
          <w:cs/>
        </w:rPr>
        <w:t>สามารถเข้าลงทุนในสิทธิการเช่าช่วงจากผู้ให้เช่าช่วงได้โดยตรง โดยบริษัท</w:t>
      </w:r>
      <w:r w:rsidR="00A324D5">
        <w:rPr>
          <w:rFonts w:asciiTheme="majorBidi" w:eastAsia="Times New Roman" w:hAnsiTheme="majorBidi" w:hint="cs"/>
          <w:sz w:val="30"/>
          <w:szCs w:val="30"/>
          <w:cs/>
        </w:rPr>
        <w:t>ย่อย</w:t>
      </w:r>
      <w:r w:rsidR="00054497" w:rsidRPr="00054497">
        <w:rPr>
          <w:rFonts w:asciiTheme="majorBidi" w:eastAsia="Times New Roman" w:hAnsiTheme="majorBidi" w:hint="cs"/>
          <w:sz w:val="30"/>
          <w:szCs w:val="30"/>
          <w:cs/>
        </w:rPr>
        <w:t xml:space="preserve">จะได้รับเงินจากการยกเลิกสัญญาจำนวน </w:t>
      </w:r>
      <w:r w:rsidR="00054497" w:rsidRPr="00054497">
        <w:rPr>
          <w:rFonts w:asciiTheme="majorBidi" w:eastAsia="Times New Roman" w:hAnsiTheme="majorBidi"/>
          <w:sz w:val="30"/>
          <w:szCs w:val="30"/>
        </w:rPr>
        <w:t>2,001.88</w:t>
      </w:r>
      <w:r w:rsidR="00054497" w:rsidRPr="00054497">
        <w:rPr>
          <w:rFonts w:asciiTheme="majorBidi" w:eastAsia="Times New Roman" w:hAnsiTheme="majorBidi" w:hint="cs"/>
          <w:sz w:val="30"/>
          <w:szCs w:val="30"/>
          <w:cs/>
        </w:rPr>
        <w:t xml:space="preserve"> ล้านบาทเมื่อจดทะเบียนยกเลิกสิทธิการเช่าแล้วเสร็จ ตามข้อกำหนดและเงื่อนไขที่ระบุในสัญญา ซึ่งจดทะเบียนแล้วเสร็จในวันที่ </w:t>
      </w:r>
      <w:r w:rsidR="00054497" w:rsidRPr="00054497">
        <w:rPr>
          <w:rFonts w:asciiTheme="majorBidi" w:eastAsia="Times New Roman" w:hAnsiTheme="majorBidi"/>
          <w:sz w:val="30"/>
          <w:szCs w:val="30"/>
        </w:rPr>
        <w:t>29</w:t>
      </w:r>
      <w:r w:rsidR="00054497" w:rsidRPr="00054497">
        <w:rPr>
          <w:rFonts w:asciiTheme="majorBidi" w:eastAsia="Times New Roman" w:hAnsiTheme="majorBidi" w:hint="cs"/>
          <w:sz w:val="30"/>
          <w:szCs w:val="30"/>
          <w:cs/>
        </w:rPr>
        <w:t xml:space="preserve"> มกราคม </w:t>
      </w:r>
      <w:r w:rsidR="00054497" w:rsidRPr="00054497">
        <w:rPr>
          <w:rFonts w:asciiTheme="majorBidi" w:eastAsia="Times New Roman" w:hAnsiTheme="majorBidi"/>
          <w:sz w:val="30"/>
          <w:szCs w:val="30"/>
        </w:rPr>
        <w:t>2</w:t>
      </w:r>
      <w:r w:rsidR="00E46CDB">
        <w:rPr>
          <w:rFonts w:asciiTheme="majorBidi" w:eastAsia="Times New Roman" w:hAnsiTheme="majorBidi"/>
          <w:sz w:val="30"/>
          <w:szCs w:val="30"/>
        </w:rPr>
        <w:t>56</w:t>
      </w:r>
      <w:r w:rsidR="00054497" w:rsidRPr="00054497">
        <w:rPr>
          <w:rFonts w:asciiTheme="majorBidi" w:eastAsia="Times New Roman" w:hAnsiTheme="majorBidi"/>
          <w:sz w:val="30"/>
          <w:szCs w:val="30"/>
        </w:rPr>
        <w:t>4</w:t>
      </w:r>
      <w:r w:rsidR="00167A94">
        <w:rPr>
          <w:rFonts w:asciiTheme="majorBidi" w:eastAsia="Times New Roman" w:hAnsiTheme="majorBidi"/>
          <w:sz w:val="30"/>
          <w:szCs w:val="30"/>
        </w:rPr>
        <w:t xml:space="preserve"> </w:t>
      </w:r>
      <w:r w:rsidR="00167A94">
        <w:rPr>
          <w:rFonts w:asciiTheme="majorBidi" w:eastAsia="Times New Roman" w:hAnsiTheme="majorBidi" w:hint="cs"/>
          <w:sz w:val="30"/>
          <w:szCs w:val="30"/>
          <w:cs/>
        </w:rPr>
        <w:t xml:space="preserve">และเกิดกำไรจากการขายอสังหาริมทรัพย์เพื่อการลงทุนจำนวน </w:t>
      </w:r>
      <w:r w:rsidR="00167A94">
        <w:rPr>
          <w:rFonts w:asciiTheme="majorBidi" w:eastAsia="Times New Roman" w:hAnsiTheme="majorBidi"/>
          <w:sz w:val="30"/>
          <w:szCs w:val="30"/>
        </w:rPr>
        <w:t xml:space="preserve">172.08 </w:t>
      </w:r>
      <w:r w:rsidR="00167A94">
        <w:rPr>
          <w:rFonts w:asciiTheme="majorBidi" w:eastAsia="Times New Roman" w:hAnsiTheme="majorBidi" w:hint="cs"/>
          <w:sz w:val="30"/>
          <w:szCs w:val="30"/>
          <w:cs/>
        </w:rPr>
        <w:t>ล้านบาท</w:t>
      </w:r>
    </w:p>
    <w:p w14:paraId="407077BD" w14:textId="77777777" w:rsidR="0055630F" w:rsidRPr="008D4109" w:rsidRDefault="0055630F" w:rsidP="0055630F">
      <w:pPr>
        <w:tabs>
          <w:tab w:val="clear" w:pos="454"/>
        </w:tabs>
        <w:jc w:val="both"/>
        <w:rPr>
          <w:rFonts w:asciiTheme="majorBidi" w:eastAsia="Times New Roman" w:hAnsiTheme="majorBidi"/>
          <w:sz w:val="30"/>
          <w:szCs w:val="30"/>
          <w:cs/>
        </w:rPr>
      </w:pPr>
    </w:p>
    <w:p w14:paraId="63A65C45" w14:textId="77777777" w:rsidR="00CF055D" w:rsidRPr="008D4109" w:rsidRDefault="007C590C" w:rsidP="001F04FB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8D4109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อสังหาริมทรัพย์พัฒนาเพื่อขาย</w:t>
      </w:r>
    </w:p>
    <w:p w14:paraId="16E5A3D3" w14:textId="77777777" w:rsidR="006637D0" w:rsidRPr="008D4109" w:rsidRDefault="006637D0" w:rsidP="006637D0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4896" w:type="pct"/>
        <w:tblInd w:w="468" w:type="dxa"/>
        <w:tblLayout w:type="fixed"/>
        <w:tblLook w:val="01E0" w:firstRow="1" w:lastRow="1" w:firstColumn="1" w:lastColumn="1" w:noHBand="0" w:noVBand="0"/>
      </w:tblPr>
      <w:tblGrid>
        <w:gridCol w:w="3962"/>
        <w:gridCol w:w="1338"/>
        <w:gridCol w:w="263"/>
        <w:gridCol w:w="1213"/>
        <w:gridCol w:w="263"/>
        <w:gridCol w:w="1004"/>
        <w:gridCol w:w="237"/>
        <w:gridCol w:w="1125"/>
      </w:tblGrid>
      <w:tr w:rsidR="00923E59" w:rsidRPr="008D4109" w14:paraId="4EE04FC3" w14:textId="77777777" w:rsidTr="002C0D75">
        <w:tc>
          <w:tcPr>
            <w:tcW w:w="2106" w:type="pct"/>
          </w:tcPr>
          <w:p w14:paraId="002EC0F3" w14:textId="77777777" w:rsidR="00923E59" w:rsidRPr="008D4109" w:rsidRDefault="00923E59" w:rsidP="0066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  <w:bookmarkStart w:id="10" w:name="_Hlk23275276"/>
            <w:bookmarkStart w:id="11" w:name="_Hlk59721394"/>
          </w:p>
        </w:tc>
        <w:tc>
          <w:tcPr>
            <w:tcW w:w="1496" w:type="pct"/>
            <w:gridSpan w:val="3"/>
          </w:tcPr>
          <w:p w14:paraId="1CACE3C0" w14:textId="77777777" w:rsidR="00923E59" w:rsidRPr="008D4109" w:rsidRDefault="00923E59" w:rsidP="0066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FA9FC71" w14:textId="77777777" w:rsidR="00923E59" w:rsidRPr="008D4109" w:rsidRDefault="00923E59" w:rsidP="0066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27464C0D" w14:textId="77777777" w:rsidR="00923E59" w:rsidRPr="008D4109" w:rsidRDefault="00923E59" w:rsidP="0066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8D4109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0"/>
      <w:tr w:rsidR="006637D0" w:rsidRPr="008D4109" w14:paraId="0CC581A2" w14:textId="77777777" w:rsidTr="00C1758A">
        <w:tc>
          <w:tcPr>
            <w:tcW w:w="2106" w:type="pct"/>
          </w:tcPr>
          <w:p w14:paraId="0E60B8CB" w14:textId="77777777" w:rsidR="006637D0" w:rsidRPr="008D4109" w:rsidRDefault="006637D0" w:rsidP="0066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2F9E0C21" w14:textId="26E09132" w:rsidR="006637D0" w:rsidRPr="008D4109" w:rsidRDefault="006637D0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31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0" w:type="pct"/>
            <w:shd w:val="clear" w:color="auto" w:fill="auto"/>
          </w:tcPr>
          <w:p w14:paraId="5D44134C" w14:textId="77777777" w:rsidR="006637D0" w:rsidRPr="008D4109" w:rsidRDefault="006637D0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14:paraId="17A52520" w14:textId="6C51E3DA" w:rsidR="006637D0" w:rsidRPr="008D4109" w:rsidRDefault="006637D0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30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0" w:type="pct"/>
            <w:shd w:val="clear" w:color="auto" w:fill="auto"/>
          </w:tcPr>
          <w:p w14:paraId="358E0049" w14:textId="77777777" w:rsidR="006637D0" w:rsidRPr="008D4109" w:rsidRDefault="006637D0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3ADCB2F" w14:textId="49C7774D" w:rsidR="006637D0" w:rsidRPr="008D4109" w:rsidRDefault="006637D0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31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" w:type="pct"/>
            <w:shd w:val="clear" w:color="auto" w:fill="auto"/>
          </w:tcPr>
          <w:p w14:paraId="5D589BAB" w14:textId="77777777" w:rsidR="006637D0" w:rsidRPr="008D4109" w:rsidRDefault="006637D0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2B58E7E8" w14:textId="02F9115E" w:rsidR="006637D0" w:rsidRPr="008D4109" w:rsidRDefault="006637D0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30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C0D75" w:rsidRPr="008D4109" w14:paraId="54B5D145" w14:textId="77777777" w:rsidTr="00C1758A">
        <w:tc>
          <w:tcPr>
            <w:tcW w:w="2106" w:type="pct"/>
          </w:tcPr>
          <w:p w14:paraId="100AC8DF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08C8BC27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17E6CCEF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C50991C" w14:textId="1180FD30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0B0E8810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7868CD4" w14:textId="2D1CAF42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0FD571A4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A756524" w14:textId="1B2E943F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0D75" w:rsidRPr="008D4109" w14:paraId="1EEF6043" w14:textId="77777777" w:rsidTr="00C1758A">
        <w:tc>
          <w:tcPr>
            <w:tcW w:w="2106" w:type="pct"/>
          </w:tcPr>
          <w:p w14:paraId="5E2A30F0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14:paraId="13A43E1B" w14:textId="77777777" w:rsidR="002C0D75" w:rsidRPr="008D4109" w:rsidRDefault="002C0D75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67CF" w:rsidRPr="008D4109" w14:paraId="209BDEE5" w14:textId="77777777" w:rsidTr="00C1758A">
        <w:tc>
          <w:tcPr>
            <w:tcW w:w="2106" w:type="pct"/>
          </w:tcPr>
          <w:p w14:paraId="521A2EEF" w14:textId="10EB8D3E" w:rsidR="00FE67CF" w:rsidRPr="008D4109" w:rsidRDefault="00FE67CF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711" w:type="pct"/>
          </w:tcPr>
          <w:p w14:paraId="518768E8" w14:textId="77777777" w:rsidR="00FE67CF" w:rsidRPr="008D4109" w:rsidRDefault="00FE67CF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2D05D34" w14:textId="77777777" w:rsidR="00FE67CF" w:rsidRPr="008D4109" w:rsidRDefault="00FE67CF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E947453" w14:textId="77777777" w:rsidR="00FE67CF" w:rsidRPr="008D4109" w:rsidRDefault="00FE67CF" w:rsidP="002C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3F653A" w14:textId="77777777" w:rsidR="00FE67CF" w:rsidRPr="008D4109" w:rsidRDefault="00FE67CF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B1B2A13" w14:textId="77777777" w:rsidR="00FE67CF" w:rsidRPr="008D4109" w:rsidRDefault="00FE67CF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2A0A19" w14:textId="77777777" w:rsidR="00FE67CF" w:rsidRPr="008D4109" w:rsidRDefault="00FE67CF" w:rsidP="002C0D7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33D229D7" w14:textId="77777777" w:rsidR="00FE67CF" w:rsidRPr="008D4109" w:rsidRDefault="00FE67CF" w:rsidP="002C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6CB9" w:rsidRPr="008D4109" w14:paraId="79110C77" w14:textId="77777777" w:rsidTr="00C1758A">
        <w:tc>
          <w:tcPr>
            <w:tcW w:w="2106" w:type="pct"/>
          </w:tcPr>
          <w:p w14:paraId="604CA4A2" w14:textId="522ADB60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711" w:type="pct"/>
          </w:tcPr>
          <w:p w14:paraId="7754C0D3" w14:textId="6A18C154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22,</w:t>
            </w:r>
            <w:r w:rsidR="00CE5180" w:rsidRPr="008D4109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40" w:type="pct"/>
          </w:tcPr>
          <w:p w14:paraId="09766707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E5B1B23" w14:textId="0E21C027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22,01</w:t>
            </w:r>
            <w:r w:rsidRPr="008D410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282CCBE8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99753FA" w14:textId="66055A3F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D7D8FB7" w14:textId="77777777" w:rsidR="00CE6CB9" w:rsidRPr="008D4109" w:rsidRDefault="00CE6CB9" w:rsidP="00CE6CB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74FF168D" w14:textId="7228273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6CB9" w:rsidRPr="008D4109" w14:paraId="3222C924" w14:textId="77777777" w:rsidTr="00C1758A">
        <w:tc>
          <w:tcPr>
            <w:tcW w:w="2106" w:type="pct"/>
          </w:tcPr>
          <w:p w14:paraId="1E182B24" w14:textId="512ECCFD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711" w:type="pct"/>
          </w:tcPr>
          <w:p w14:paraId="203BCBF0" w14:textId="52BDAFAC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3,</w:t>
            </w:r>
            <w:r w:rsidR="00CE5180" w:rsidRPr="008D4109">
              <w:rPr>
                <w:rFonts w:ascii="Angsana New" w:hAnsi="Angsana New"/>
                <w:sz w:val="30"/>
                <w:szCs w:val="30"/>
              </w:rPr>
              <w:t>49</w:t>
            </w:r>
            <w:r w:rsidR="002D60AA" w:rsidRPr="008D41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310B7115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EFE03A1" w14:textId="3FD546B3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3,503</w:t>
            </w:r>
          </w:p>
        </w:tc>
        <w:tc>
          <w:tcPr>
            <w:tcW w:w="140" w:type="pct"/>
          </w:tcPr>
          <w:p w14:paraId="11DDF887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B941FFF" w14:textId="7664032B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C9C4204" w14:textId="77777777" w:rsidR="00CE6CB9" w:rsidRPr="008D4109" w:rsidRDefault="00CE6CB9" w:rsidP="00CE6CB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219D7F21" w14:textId="09756943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6CB9" w:rsidRPr="008D4109" w14:paraId="7E618F5E" w14:textId="77777777" w:rsidTr="00C1758A">
        <w:tc>
          <w:tcPr>
            <w:tcW w:w="2106" w:type="pct"/>
          </w:tcPr>
          <w:p w14:paraId="7B8B2DBC" w14:textId="0B7ADAF5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711" w:type="pct"/>
          </w:tcPr>
          <w:p w14:paraId="25668653" w14:textId="52093280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2,3</w:t>
            </w:r>
            <w:r w:rsidR="00CE5180" w:rsidRPr="008D4109">
              <w:rPr>
                <w:rFonts w:ascii="Angsana New" w:hAnsi="Angsana New"/>
                <w:sz w:val="30"/>
                <w:szCs w:val="30"/>
              </w:rPr>
              <w:t>6</w:t>
            </w:r>
            <w:r w:rsidR="002D60AA" w:rsidRPr="008D410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693BEFE6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B6F2AEA" w14:textId="74061325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2,518</w:t>
            </w:r>
          </w:p>
        </w:tc>
        <w:tc>
          <w:tcPr>
            <w:tcW w:w="140" w:type="pct"/>
          </w:tcPr>
          <w:p w14:paraId="32CE1D1D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83FADAA" w14:textId="75DA721E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DF61B37" w14:textId="77777777" w:rsidR="00CE6CB9" w:rsidRPr="008D4109" w:rsidRDefault="00CE6CB9" w:rsidP="00CE6CB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557ED942" w14:textId="7853F000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6CB9" w:rsidRPr="008D4109" w14:paraId="51403604" w14:textId="77777777" w:rsidTr="00C1758A">
        <w:tc>
          <w:tcPr>
            <w:tcW w:w="2106" w:type="pct"/>
          </w:tcPr>
          <w:p w14:paraId="7FC5F38B" w14:textId="032EA2B4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711" w:type="pct"/>
          </w:tcPr>
          <w:p w14:paraId="681D1900" w14:textId="7121CF40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77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0" w:type="pct"/>
          </w:tcPr>
          <w:p w14:paraId="3F54F86E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9CB6F39" w14:textId="281975A5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73</w:t>
            </w:r>
            <w:r w:rsidRPr="008D410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4C76C0B0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2CAF7C2" w14:textId="5858DF82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F8F7C75" w14:textId="77777777" w:rsidR="00CE6CB9" w:rsidRPr="008D4109" w:rsidRDefault="00CE6CB9" w:rsidP="00CE6CB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7EA66A12" w14:textId="472B26D6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6CB9" w:rsidRPr="008D4109" w14:paraId="30D8B842" w14:textId="77777777" w:rsidTr="00C1758A">
        <w:tc>
          <w:tcPr>
            <w:tcW w:w="2106" w:type="pct"/>
          </w:tcPr>
          <w:p w14:paraId="53C65E1E" w14:textId="77777777" w:rsidR="00CE6CB9" w:rsidRPr="008D4109" w:rsidRDefault="00CE6CB9" w:rsidP="00CE6CB9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7C15997C" w14:textId="36D8933F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29,</w:t>
            </w:r>
            <w:r w:rsidR="00CE5180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D60AA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0" w:type="pct"/>
          </w:tcPr>
          <w:p w14:paraId="63AE1C29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297B4350" w14:textId="46883AC2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28,773</w:t>
            </w:r>
          </w:p>
        </w:tc>
        <w:tc>
          <w:tcPr>
            <w:tcW w:w="140" w:type="pct"/>
          </w:tcPr>
          <w:p w14:paraId="78D2158C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E91929F" w14:textId="64836CBE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1B2B3DB" w14:textId="77777777" w:rsidR="00CE6CB9" w:rsidRPr="008D4109" w:rsidRDefault="00CE6CB9" w:rsidP="00CE6CB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5FAAA715" w14:textId="3BC3D51C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E6CB9" w:rsidRPr="008D4109" w14:paraId="4474A553" w14:textId="77777777" w:rsidTr="00C1758A">
        <w:tc>
          <w:tcPr>
            <w:tcW w:w="2106" w:type="pct"/>
          </w:tcPr>
          <w:p w14:paraId="1B048F5A" w14:textId="426CDBA7" w:rsidR="00CE6CB9" w:rsidRPr="008D4109" w:rsidRDefault="00CE6CB9" w:rsidP="00CE6CB9">
            <w:pP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18FC2BB7" w14:textId="2D95A1FE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3,9</w:t>
            </w:r>
            <w:r w:rsidR="002D60AA" w:rsidRPr="008D4109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0" w:type="pct"/>
          </w:tcPr>
          <w:p w14:paraId="1D25D1EA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EF2CDF5" w14:textId="73430C2D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4,152</w:t>
            </w:r>
          </w:p>
        </w:tc>
        <w:tc>
          <w:tcPr>
            <w:tcW w:w="140" w:type="pct"/>
          </w:tcPr>
          <w:p w14:paraId="53D40293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773A1B0" w14:textId="20EFB228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A0EA012" w14:textId="77777777" w:rsidR="00CE6CB9" w:rsidRPr="008D4109" w:rsidRDefault="00CE6CB9" w:rsidP="00CE6CB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E1FC927" w14:textId="62D3770D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6CB9" w:rsidRPr="008D4109" w14:paraId="76AA0413" w14:textId="77777777" w:rsidTr="00735969">
        <w:tc>
          <w:tcPr>
            <w:tcW w:w="2106" w:type="pct"/>
          </w:tcPr>
          <w:p w14:paraId="1F1CD53C" w14:textId="65336E3B" w:rsidR="00CE6CB9" w:rsidRPr="008D4109" w:rsidRDefault="00CE6CB9" w:rsidP="00CE6CB9">
            <w:pP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711" w:type="pct"/>
          </w:tcPr>
          <w:p w14:paraId="302D23E2" w14:textId="6A968CDF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 w:rsidR="00861DF2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CE5180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4EC65AB6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A92C824" w14:textId="6E37032B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32,925</w:t>
            </w:r>
          </w:p>
        </w:tc>
        <w:tc>
          <w:tcPr>
            <w:tcW w:w="140" w:type="pct"/>
          </w:tcPr>
          <w:p w14:paraId="5C14E69E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8E01790" w14:textId="2692690C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7F4B2D3" w14:textId="77777777" w:rsidR="00CE6CB9" w:rsidRPr="008D4109" w:rsidRDefault="00CE6CB9" w:rsidP="00CE6CB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417D1561" w14:textId="658B0C6E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E6CB9" w:rsidRPr="008D4109" w14:paraId="5843C8BE" w14:textId="77777777" w:rsidTr="00735969">
        <w:tc>
          <w:tcPr>
            <w:tcW w:w="2106" w:type="pct"/>
          </w:tcPr>
          <w:p w14:paraId="05217779" w14:textId="2F24819F" w:rsidR="00CE6CB9" w:rsidRPr="008D4109" w:rsidRDefault="00CE6CB9" w:rsidP="00CE6CB9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หัก</w:t>
            </w:r>
            <w:r w:rsidRPr="008D4109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6FF118F9" w14:textId="68CDAD0D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(55)</w:t>
            </w:r>
          </w:p>
        </w:tc>
        <w:tc>
          <w:tcPr>
            <w:tcW w:w="140" w:type="pct"/>
          </w:tcPr>
          <w:p w14:paraId="0F57F542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C688E90" w14:textId="4F818D52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(47)</w:t>
            </w:r>
          </w:p>
        </w:tc>
        <w:tc>
          <w:tcPr>
            <w:tcW w:w="140" w:type="pct"/>
          </w:tcPr>
          <w:p w14:paraId="1231FCE3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22BF4A63" w14:textId="59D4B3E5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F957B1A" w14:textId="77777777" w:rsidR="00CE6CB9" w:rsidRPr="008D4109" w:rsidRDefault="00CE6CB9" w:rsidP="00CE6CB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4A064B2" w14:textId="2268C895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6CB9" w:rsidRPr="008D4109" w14:paraId="1A3C4D81" w14:textId="77777777" w:rsidTr="00735969">
        <w:trPr>
          <w:trHeight w:val="70"/>
        </w:trPr>
        <w:tc>
          <w:tcPr>
            <w:tcW w:w="2106" w:type="pct"/>
          </w:tcPr>
          <w:p w14:paraId="3B791730" w14:textId="77777777" w:rsidR="00CE6CB9" w:rsidRPr="008D4109" w:rsidRDefault="00CE6CB9" w:rsidP="00CE6CB9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2F7B5113" w14:textId="265B9210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 w:rsidR="00CE5180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140" w:type="pct"/>
          </w:tcPr>
          <w:p w14:paraId="28E20811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25C3691" w14:textId="717D72D9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32,878</w:t>
            </w:r>
          </w:p>
        </w:tc>
        <w:tc>
          <w:tcPr>
            <w:tcW w:w="140" w:type="pct"/>
          </w:tcPr>
          <w:p w14:paraId="26A6099B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4ACB4A3D" w14:textId="50063D6B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3EBE936" w14:textId="77777777" w:rsidR="00CE6CB9" w:rsidRPr="008D4109" w:rsidRDefault="00CE6CB9" w:rsidP="00CE6CB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C5EC1C4" w14:textId="28E3AFD5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bookmarkEnd w:id="11"/>
    </w:tbl>
    <w:p w14:paraId="5716BC37" w14:textId="77777777" w:rsidR="001F3F86" w:rsidRPr="008D4109" w:rsidRDefault="001F3F86">
      <w:pPr>
        <w:rPr>
          <w:rFonts w:ascii="Angsana New" w:hAnsi="Angsana New"/>
          <w:sz w:val="30"/>
          <w:szCs w:val="30"/>
        </w:rPr>
      </w:pPr>
    </w:p>
    <w:tbl>
      <w:tblPr>
        <w:tblW w:w="4901" w:type="pct"/>
        <w:tblInd w:w="468" w:type="dxa"/>
        <w:tblLayout w:type="fixed"/>
        <w:tblLook w:val="01E0" w:firstRow="1" w:lastRow="1" w:firstColumn="1" w:lastColumn="1" w:noHBand="0" w:noVBand="0"/>
      </w:tblPr>
      <w:tblGrid>
        <w:gridCol w:w="3950"/>
        <w:gridCol w:w="1342"/>
        <w:gridCol w:w="263"/>
        <w:gridCol w:w="1215"/>
        <w:gridCol w:w="264"/>
        <w:gridCol w:w="983"/>
        <w:gridCol w:w="264"/>
        <w:gridCol w:w="1134"/>
      </w:tblGrid>
      <w:tr w:rsidR="00214AAD" w:rsidRPr="008D4109" w14:paraId="4CE5F8E0" w14:textId="77777777" w:rsidTr="00735969">
        <w:trPr>
          <w:trHeight w:val="353"/>
          <w:tblHeader/>
        </w:trPr>
        <w:tc>
          <w:tcPr>
            <w:tcW w:w="2098" w:type="pct"/>
          </w:tcPr>
          <w:p w14:paraId="2A6E8882" w14:textId="77777777" w:rsidR="00214AAD" w:rsidRPr="008D4109" w:rsidRDefault="00214AAD" w:rsidP="00214AAD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8" w:type="pct"/>
            <w:gridSpan w:val="3"/>
          </w:tcPr>
          <w:p w14:paraId="6D779B0C" w14:textId="7D867663" w:rsidR="00214AAD" w:rsidRPr="008D4109" w:rsidRDefault="00214AAD" w:rsidP="0021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0840190" w14:textId="77777777" w:rsidR="00214AAD" w:rsidRPr="008D4109" w:rsidRDefault="00214AAD" w:rsidP="0021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033CC1DD" w14:textId="2A78BC30" w:rsidR="00214AAD" w:rsidRPr="008D4109" w:rsidRDefault="00214AAD" w:rsidP="0021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758A" w:rsidRPr="008D4109" w14:paraId="733AD756" w14:textId="77777777" w:rsidTr="00735969">
        <w:trPr>
          <w:trHeight w:val="353"/>
          <w:tblHeader/>
        </w:trPr>
        <w:tc>
          <w:tcPr>
            <w:tcW w:w="2098" w:type="pct"/>
          </w:tcPr>
          <w:p w14:paraId="26979EAB" w14:textId="70A4DEE9" w:rsidR="00C1758A" w:rsidRPr="00735969" w:rsidRDefault="001F3F86" w:rsidP="00C1758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5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735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63609"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63609"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13" w:type="pct"/>
          </w:tcPr>
          <w:p w14:paraId="21AEC12B" w14:textId="55E904C6" w:rsidR="00C1758A" w:rsidRPr="008D4109" w:rsidRDefault="00C1758A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48354731" w14:textId="77777777" w:rsidR="00C1758A" w:rsidRPr="008D4109" w:rsidRDefault="00C1758A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3EF901F6" w14:textId="171FA0AB" w:rsidR="00C1758A" w:rsidRPr="008D4109" w:rsidRDefault="00C1758A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14:paraId="71CD0811" w14:textId="77777777" w:rsidR="00C1758A" w:rsidRPr="008D4109" w:rsidRDefault="00C1758A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61BB5BE0" w14:textId="18874654" w:rsidR="00C1758A" w:rsidRPr="008D4109" w:rsidRDefault="00C1758A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6BC08933" w14:textId="77777777" w:rsidR="00C1758A" w:rsidRPr="008D4109" w:rsidRDefault="00C1758A" w:rsidP="00C1758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545C47C9" w14:textId="418AE8E8" w:rsidR="00C1758A" w:rsidRPr="008D4109" w:rsidRDefault="00C1758A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C1758A" w:rsidRPr="008D4109" w14:paraId="1732235C" w14:textId="77777777" w:rsidTr="00735969">
        <w:trPr>
          <w:trHeight w:val="353"/>
          <w:tblHeader/>
        </w:trPr>
        <w:tc>
          <w:tcPr>
            <w:tcW w:w="2098" w:type="pct"/>
          </w:tcPr>
          <w:p w14:paraId="3363FEF8" w14:textId="77777777" w:rsidR="00C1758A" w:rsidRPr="008D4109" w:rsidRDefault="00C1758A" w:rsidP="00C1758A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2" w:type="pct"/>
            <w:gridSpan w:val="7"/>
          </w:tcPr>
          <w:p w14:paraId="1E394C55" w14:textId="77777777" w:rsidR="00C1758A" w:rsidRPr="008D4109" w:rsidRDefault="00C1758A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758A" w:rsidRPr="008D4109" w14:paraId="7C132160" w14:textId="77777777" w:rsidTr="00735969">
        <w:trPr>
          <w:trHeight w:val="70"/>
        </w:trPr>
        <w:tc>
          <w:tcPr>
            <w:tcW w:w="2098" w:type="pct"/>
          </w:tcPr>
          <w:p w14:paraId="3C956BC2" w14:textId="7BEC6A30" w:rsidR="00C1758A" w:rsidRPr="008D4109" w:rsidRDefault="00214AAD" w:rsidP="008D7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1" w:right="-112" w:hanging="14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bookmarkStart w:id="12" w:name="OLE_LINK2"/>
            <w:r w:rsidRPr="008D4109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  <w:r w:rsidR="00786974" w:rsidRPr="008D4109">
              <w:rPr>
                <w:rFonts w:ascii="Angsana New" w:hAnsi="Angsana New"/>
                <w:sz w:val="30"/>
                <w:szCs w:val="30"/>
                <w:cs/>
              </w:rPr>
              <w:t>ขอ</w:t>
            </w:r>
            <w:r w:rsidR="00786974" w:rsidRPr="008D4109">
              <w:rPr>
                <w:rFonts w:ascii="Angsana New" w:hAnsi="Angsana New" w:hint="cs"/>
                <w:sz w:val="30"/>
                <w:szCs w:val="30"/>
                <w:cs/>
              </w:rPr>
              <w:t>งอสังหาริมทรัพย์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พัฒนาเพื่อขายใน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bookmarkEnd w:id="12"/>
            <w:r w:rsidR="00150E82" w:rsidRPr="008D410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713" w:type="pct"/>
          </w:tcPr>
          <w:p w14:paraId="1F3ADAE0" w14:textId="77777777" w:rsidR="00C1758A" w:rsidRPr="008D4109" w:rsidRDefault="00C1758A" w:rsidP="00C17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6EB4845" w14:textId="0BA0D8A9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 w:hint="cs"/>
                <w:sz w:val="30"/>
                <w:szCs w:val="30"/>
                <w:cs/>
              </w:rPr>
              <w:t>1</w:t>
            </w:r>
            <w:r w:rsidR="001F2BD5" w:rsidRPr="008D4109">
              <w:rPr>
                <w:rFonts w:ascii="Angsana New" w:eastAsia="Times New Roman" w:hAnsi="Angsana New"/>
                <w:sz w:val="30"/>
                <w:szCs w:val="30"/>
              </w:rPr>
              <w:t>17</w:t>
            </w:r>
          </w:p>
        </w:tc>
        <w:tc>
          <w:tcPr>
            <w:tcW w:w="140" w:type="pct"/>
          </w:tcPr>
          <w:p w14:paraId="6B407587" w14:textId="77777777" w:rsidR="00C1758A" w:rsidRPr="008D4109" w:rsidRDefault="00C1758A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FF95593" w14:textId="77777777" w:rsidR="00C1758A" w:rsidRPr="008D4109" w:rsidRDefault="00C1758A" w:rsidP="00C17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7727A543" w14:textId="3A1F4B58" w:rsidR="00C1758A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144</w:t>
            </w:r>
          </w:p>
        </w:tc>
        <w:tc>
          <w:tcPr>
            <w:tcW w:w="140" w:type="pct"/>
          </w:tcPr>
          <w:p w14:paraId="46FBE597" w14:textId="77777777" w:rsidR="00C1758A" w:rsidRPr="008D4109" w:rsidRDefault="00C1758A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147B63C1" w14:textId="77777777" w:rsidR="00C1758A" w:rsidRPr="008D4109" w:rsidRDefault="00C1758A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78639CA" w14:textId="5CAEB143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290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0363C5B1" w14:textId="77777777" w:rsidR="00C1758A" w:rsidRPr="008D4109" w:rsidRDefault="00C1758A" w:rsidP="00C1758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525A1516" w14:textId="77777777" w:rsidR="00C1758A" w:rsidRPr="008D4109" w:rsidRDefault="00C1758A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150F03D8" w14:textId="64E7CE52" w:rsidR="00C1758A" w:rsidRPr="008D4109" w:rsidRDefault="00C1758A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290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61841" w:rsidRPr="008D4109" w14:paraId="05C61FCC" w14:textId="77777777" w:rsidTr="00735969">
        <w:trPr>
          <w:trHeight w:val="70"/>
        </w:trPr>
        <w:tc>
          <w:tcPr>
            <w:tcW w:w="2098" w:type="pct"/>
          </w:tcPr>
          <w:p w14:paraId="71B9BA2D" w14:textId="77777777" w:rsidR="00561841" w:rsidRPr="008D4109" w:rsidRDefault="00561841" w:rsidP="0056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3" w:type="pct"/>
          </w:tcPr>
          <w:p w14:paraId="7D283798" w14:textId="77777777" w:rsidR="00561841" w:rsidRPr="008D4109" w:rsidRDefault="00561841" w:rsidP="00561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right="-10"/>
              <w:rPr>
                <w:rFonts w:ascii="Angsana New" w:eastAsia="Times New Roman" w:hAnsi="Angsana New"/>
                <w:spacing w:val="-1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AE9CE1D" w14:textId="77777777" w:rsidR="00561841" w:rsidRPr="008D4109" w:rsidRDefault="00561841" w:rsidP="0056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4694E6CE" w14:textId="77777777" w:rsidR="00561841" w:rsidRPr="008D4109" w:rsidRDefault="00561841" w:rsidP="00561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967567C" w14:textId="77777777" w:rsidR="00561841" w:rsidRPr="008D4109" w:rsidRDefault="00561841" w:rsidP="0056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6C6DB13B" w14:textId="77777777" w:rsidR="00561841" w:rsidRPr="008D4109" w:rsidRDefault="00561841" w:rsidP="0056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7350AA3" w14:textId="77777777" w:rsidR="00561841" w:rsidRPr="008D4109" w:rsidRDefault="00561841" w:rsidP="0056184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58E5DFC3" w14:textId="77777777" w:rsidR="00561841" w:rsidRPr="008D4109" w:rsidRDefault="00561841" w:rsidP="0056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561841" w:rsidRPr="008D4109" w14:paraId="468A5D55" w14:textId="77777777" w:rsidTr="00735969">
        <w:trPr>
          <w:trHeight w:val="70"/>
        </w:trPr>
        <w:tc>
          <w:tcPr>
            <w:tcW w:w="2098" w:type="pct"/>
          </w:tcPr>
          <w:p w14:paraId="345089DD" w14:textId="0E03D1D3" w:rsidR="00561841" w:rsidRPr="008D4109" w:rsidRDefault="00561841" w:rsidP="0056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  <w:r w:rsidR="00786974"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86974"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713" w:type="pct"/>
          </w:tcPr>
          <w:p w14:paraId="10C5AD3E" w14:textId="0C696EE3" w:rsidR="00561841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"/>
              <w:jc w:val="center"/>
              <w:rPr>
                <w:rFonts w:ascii="Angsana New" w:eastAsia="Times New Roman" w:hAnsi="Angsana New"/>
                <w:spacing w:val="-10"/>
                <w:sz w:val="30"/>
                <w:szCs w:val="30"/>
              </w:rPr>
            </w:pPr>
            <w:r w:rsidRPr="008D4109">
              <w:rPr>
                <w:rFonts w:ascii="Angsana New" w:eastAsia="Times New Roman" w:hAnsi="Angsana New" w:hint="cs"/>
                <w:spacing w:val="-10"/>
                <w:sz w:val="30"/>
                <w:szCs w:val="30"/>
                <w:cs/>
              </w:rPr>
              <w:t>1.</w:t>
            </w:r>
            <w:r w:rsidRPr="008D4109">
              <w:rPr>
                <w:rFonts w:ascii="Angsana New" w:hAnsi="Angsana New"/>
                <w:sz w:val="30"/>
                <w:szCs w:val="30"/>
              </w:rPr>
              <w:t>650 - 3.625</w:t>
            </w:r>
          </w:p>
        </w:tc>
        <w:tc>
          <w:tcPr>
            <w:tcW w:w="140" w:type="pct"/>
          </w:tcPr>
          <w:p w14:paraId="0A93E1B8" w14:textId="77777777" w:rsidR="00561841" w:rsidRPr="008D4109" w:rsidRDefault="00561841" w:rsidP="0056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6646FA2D" w14:textId="34A478F4" w:rsidR="00561841" w:rsidRPr="008D4109" w:rsidRDefault="00CE6CB9" w:rsidP="00786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2.380 </w:t>
            </w:r>
            <w:r w:rsidR="001F2BD5" w:rsidRPr="008D4109">
              <w:rPr>
                <w:rFonts w:ascii="Angsana New" w:hAnsi="Angsana New"/>
                <w:sz w:val="30"/>
                <w:szCs w:val="30"/>
              </w:rPr>
              <w:t>-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4</w:t>
            </w:r>
            <w:r w:rsidR="001F2BD5" w:rsidRPr="008D4109">
              <w:rPr>
                <w:rFonts w:ascii="Angsana New" w:hAnsi="Angsana New"/>
                <w:sz w:val="30"/>
                <w:szCs w:val="30"/>
              </w:rPr>
              <w:t>.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525</w:t>
            </w:r>
          </w:p>
        </w:tc>
        <w:tc>
          <w:tcPr>
            <w:tcW w:w="140" w:type="pct"/>
          </w:tcPr>
          <w:p w14:paraId="4BF8823D" w14:textId="77777777" w:rsidR="00561841" w:rsidRPr="008D4109" w:rsidRDefault="00561841" w:rsidP="0056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17A93B99" w14:textId="34D3427D" w:rsidR="00561841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290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52602377" w14:textId="77777777" w:rsidR="00561841" w:rsidRPr="008D4109" w:rsidRDefault="00561841" w:rsidP="0056184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4D3D5FA0" w14:textId="27AA8583" w:rsidR="00561841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290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AD3CDD" w:rsidRPr="008D4109" w14:paraId="1C68B169" w14:textId="77777777" w:rsidTr="00735969">
        <w:trPr>
          <w:trHeight w:val="70"/>
        </w:trPr>
        <w:tc>
          <w:tcPr>
            <w:tcW w:w="2098" w:type="pct"/>
          </w:tcPr>
          <w:p w14:paraId="09E52FA7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3861C640" w14:textId="77777777" w:rsidR="00AD3CDD" w:rsidRPr="008D4109" w:rsidRDefault="00AD3CDD" w:rsidP="00AD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right="-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FF6204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755FE1FB" w14:textId="20CA7DB8" w:rsidR="00AD3CDD" w:rsidRPr="008D4109" w:rsidRDefault="00AD3CDD" w:rsidP="00AD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right="-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A6D52AA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</w:tcPr>
          <w:p w14:paraId="4F0946F5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1F400F1" w14:textId="77777777" w:rsidR="00AD3CDD" w:rsidRPr="008D4109" w:rsidRDefault="00AD3CDD" w:rsidP="00AD3CD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78D4F284" w14:textId="77777777" w:rsidR="00AD3CDD" w:rsidRPr="008D4109" w:rsidRDefault="00AD3CDD" w:rsidP="00AD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3CDD" w:rsidRPr="008D4109" w14:paraId="1686DB20" w14:textId="77777777" w:rsidTr="00735969">
        <w:trPr>
          <w:trHeight w:val="70"/>
        </w:trPr>
        <w:tc>
          <w:tcPr>
            <w:tcW w:w="2098" w:type="pct"/>
          </w:tcPr>
          <w:p w14:paraId="776ABB91" w14:textId="77777777" w:rsidR="00AD3CDD" w:rsidRPr="008D4109" w:rsidRDefault="00AD3CDD" w:rsidP="00AD3CDD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ต้นทุนของโครงการอสังหาริมทรัพย์</w:t>
            </w:r>
          </w:p>
        </w:tc>
        <w:tc>
          <w:tcPr>
            <w:tcW w:w="713" w:type="pct"/>
          </w:tcPr>
          <w:p w14:paraId="54AAB33E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3AB3E3F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4B7FBFDE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EF07E56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6B2BAF83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5F9219D" w14:textId="77777777" w:rsidR="00AD3CDD" w:rsidRPr="008D4109" w:rsidRDefault="00AD3CDD" w:rsidP="00AD3CD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418B429A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3CDD" w:rsidRPr="008D4109" w14:paraId="36278C37" w14:textId="77777777" w:rsidTr="00735969">
        <w:trPr>
          <w:trHeight w:val="70"/>
        </w:trPr>
        <w:tc>
          <w:tcPr>
            <w:tcW w:w="2098" w:type="pct"/>
          </w:tcPr>
          <w:p w14:paraId="4E91118C" w14:textId="77777777" w:rsidR="00AD3CDD" w:rsidRPr="008D4109" w:rsidRDefault="00AD3CDD" w:rsidP="00AD3CDD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ระหว่างการพัฒนาที่บันทึกเป็น</w:t>
            </w:r>
          </w:p>
        </w:tc>
        <w:tc>
          <w:tcPr>
            <w:tcW w:w="713" w:type="pct"/>
          </w:tcPr>
          <w:p w14:paraId="2E5B072B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52ED841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212B3B70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293FB0D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5212E083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93BE3AC" w14:textId="77777777" w:rsidR="00AD3CDD" w:rsidRPr="008D4109" w:rsidRDefault="00AD3CDD" w:rsidP="00AD3CD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499A0E68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3CDD" w:rsidRPr="008D4109" w14:paraId="50517855" w14:textId="77777777" w:rsidTr="00735969">
        <w:trPr>
          <w:trHeight w:val="70"/>
        </w:trPr>
        <w:tc>
          <w:tcPr>
            <w:tcW w:w="2098" w:type="pct"/>
          </w:tcPr>
          <w:p w14:paraId="263AEB0E" w14:textId="77777777" w:rsidR="00AD3CDD" w:rsidRPr="008D4109" w:rsidRDefault="00AD3CDD" w:rsidP="00AD3CDD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ค่าใช้จ่ายและได้รวมในบัญชีต้นทุนขาย</w:t>
            </w:r>
          </w:p>
        </w:tc>
        <w:tc>
          <w:tcPr>
            <w:tcW w:w="713" w:type="pct"/>
          </w:tcPr>
          <w:p w14:paraId="3D584018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D9FA18C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700566FA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A4C6D0C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01003251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7F96EF71" w14:textId="77777777" w:rsidR="00AD3CDD" w:rsidRPr="008D4109" w:rsidRDefault="00AD3CDD" w:rsidP="00AD3CD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5C6CADB9" w14:textId="77777777" w:rsidR="00AD3CDD" w:rsidRPr="008D4109" w:rsidRDefault="00AD3CDD" w:rsidP="00A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E6CB9" w:rsidRPr="008D4109" w14:paraId="067AEBF7" w14:textId="77777777" w:rsidTr="00735969">
        <w:trPr>
          <w:trHeight w:val="70"/>
        </w:trPr>
        <w:tc>
          <w:tcPr>
            <w:tcW w:w="2098" w:type="pct"/>
          </w:tcPr>
          <w:p w14:paraId="608244D2" w14:textId="668408C1" w:rsidR="00CE6CB9" w:rsidRPr="008D4109" w:rsidRDefault="00CE6CB9" w:rsidP="00735969">
            <w:pPr>
              <w:pStyle w:val="ListParagraph"/>
              <w:numPr>
                <w:ilvl w:val="0"/>
                <w:numId w:val="35"/>
              </w:numPr>
              <w:ind w:left="867" w:hanging="4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713" w:type="pct"/>
          </w:tcPr>
          <w:p w14:paraId="0097145E" w14:textId="70E9FAD5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2,2</w:t>
            </w:r>
            <w:r w:rsidR="00F9583B" w:rsidRPr="008D410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8D4109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3EF51917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5BD05103" w14:textId="55302F09" w:rsidR="00CE6CB9" w:rsidRPr="008D4109" w:rsidRDefault="004B33F1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2,468</w:t>
            </w:r>
          </w:p>
        </w:tc>
        <w:tc>
          <w:tcPr>
            <w:tcW w:w="140" w:type="pct"/>
          </w:tcPr>
          <w:p w14:paraId="61C0B43C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38CF3AF6" w14:textId="120B219E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115CF0E" w14:textId="77777777" w:rsidR="00CE6CB9" w:rsidRPr="008D4109" w:rsidRDefault="00CE6CB9" w:rsidP="00CE6CB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3CB4FDD7" w14:textId="7FAB96D6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6CB9" w:rsidRPr="008D4109" w14:paraId="48DE24D3" w14:textId="77777777" w:rsidTr="00735969">
        <w:trPr>
          <w:trHeight w:val="70"/>
        </w:trPr>
        <w:tc>
          <w:tcPr>
            <w:tcW w:w="2098" w:type="pct"/>
          </w:tcPr>
          <w:p w14:paraId="34BB0CEB" w14:textId="25BCB911" w:rsidR="00CE6CB9" w:rsidRPr="008D4109" w:rsidRDefault="000A0804" w:rsidP="00735969">
            <w:pPr>
              <w:pStyle w:val="ListParagraph"/>
              <w:numPr>
                <w:ilvl w:val="0"/>
                <w:numId w:val="35"/>
              </w:numPr>
              <w:ind w:left="867" w:hanging="4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="00CE6CB9" w:rsidRPr="008D4109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CE6CB9" w:rsidRPr="008D4109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</w:t>
            </w:r>
            <w:r w:rsidR="00CE6CB9" w:rsidRPr="008D4109">
              <w:rPr>
                <w:rFonts w:ascii="Angsana New" w:hAnsi="Angsana New"/>
                <w:sz w:val="30"/>
                <w:szCs w:val="30"/>
                <w:cs/>
              </w:rPr>
              <w:t>ลค่า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06EB50F7" w14:textId="51288D47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0C8DD30C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7E6397E" w14:textId="148C6CBB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="004B33F1" w:rsidRPr="008D4109">
              <w:rPr>
                <w:rFonts w:ascii="Angsana New" w:hAnsi="Angsana New"/>
                <w:sz w:val="30"/>
                <w:szCs w:val="30"/>
              </w:rPr>
              <w:t>1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6387137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0E5C07AD" w14:textId="501554A8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B9F3044" w14:textId="77777777" w:rsidR="00CE6CB9" w:rsidRPr="008D4109" w:rsidRDefault="00CE6CB9" w:rsidP="00CE6CB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50B984A" w14:textId="00EEC445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6CB9" w:rsidRPr="008D4109" w14:paraId="52B29095" w14:textId="77777777" w:rsidTr="00735969">
        <w:trPr>
          <w:trHeight w:val="70"/>
        </w:trPr>
        <w:tc>
          <w:tcPr>
            <w:tcW w:w="2098" w:type="pct"/>
          </w:tcPr>
          <w:p w14:paraId="0D37999B" w14:textId="77777777" w:rsidR="00CE6CB9" w:rsidRPr="008D4109" w:rsidRDefault="00CE6CB9" w:rsidP="00CE6CB9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290C98D1" w14:textId="1127C8AC" w:rsidR="00CE6CB9" w:rsidRPr="008D4109" w:rsidRDefault="00CE6CB9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2,2</w:t>
            </w:r>
            <w:r w:rsidR="00F9583B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634F44AB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30A3D8B" w14:textId="4DAE6915" w:rsidR="00CE6CB9" w:rsidRPr="008D4109" w:rsidRDefault="004B33F1" w:rsidP="00CE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E6CB9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140" w:type="pct"/>
          </w:tcPr>
          <w:p w14:paraId="6AE7ED23" w14:textId="77777777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5E814A6E" w14:textId="5D5D9BF4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1113B66" w14:textId="77777777" w:rsidR="00CE6CB9" w:rsidRPr="008D4109" w:rsidRDefault="00CE6CB9" w:rsidP="00CE6CB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D207EF0" w14:textId="19650BFC" w:rsidR="00CE6CB9" w:rsidRPr="008D4109" w:rsidRDefault="00CE6CB9" w:rsidP="00C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CA788A9" w14:textId="3F9C7D37" w:rsidR="004E21BA" w:rsidRPr="008D4109" w:rsidRDefault="004E21BA" w:rsidP="0022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4AEBBA4A" w14:textId="76880872" w:rsidR="00E26FF5" w:rsidRPr="008D4109" w:rsidRDefault="00FF5B14" w:rsidP="0022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 xml:space="preserve">อสังหาริมทรัพย์พัฒนาเพื่อขาย ประกอบด้วย บ้านเดี่ยว บ้านแฝด ทาวน์เฮ้าส์ 2 ชั้น ทาวน์เฮ้าส์ 3 ชั้น อาคารพาณิชย์ และห้องชุดซึ่งเป็นโครงการบ้านที่ดำเนินการและเริ่มขายแล้วรวม </w:t>
      </w:r>
      <w:r w:rsidR="001D4551" w:rsidRPr="008D4109">
        <w:rPr>
          <w:rFonts w:ascii="Angsana New" w:hAnsi="Angsana New"/>
          <w:sz w:val="30"/>
          <w:szCs w:val="30"/>
        </w:rPr>
        <w:t>60</w:t>
      </w:r>
      <w:r w:rsidRPr="008D4109">
        <w:rPr>
          <w:rFonts w:ascii="Angsana New" w:hAnsi="Angsana New"/>
          <w:sz w:val="30"/>
          <w:szCs w:val="30"/>
          <w:cs/>
        </w:rPr>
        <w:t xml:space="preserve">โครงการ และส่วนหนึ่งเป็นโครงการที่อยู่ในระหว่างการพัฒนา </w:t>
      </w:r>
      <w:r w:rsidR="00E26FF5" w:rsidRPr="008D4109">
        <w:rPr>
          <w:rFonts w:ascii="Angsana New" w:hAnsi="Angsana New"/>
          <w:sz w:val="30"/>
          <w:szCs w:val="30"/>
          <w:cs/>
        </w:rPr>
        <w:t xml:space="preserve"> </w:t>
      </w:r>
    </w:p>
    <w:p w14:paraId="50568D83" w14:textId="77777777" w:rsidR="0038237D" w:rsidRPr="008D4109" w:rsidRDefault="0038237D" w:rsidP="00E2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63"/>
        <w:jc w:val="thaiDistribute"/>
        <w:rPr>
          <w:rFonts w:ascii="Angsana New" w:hAnsi="Angsana New"/>
        </w:rPr>
      </w:pPr>
    </w:p>
    <w:p w14:paraId="237FB242" w14:textId="77777777" w:rsidR="002C700A" w:rsidRPr="008D4109" w:rsidRDefault="002C700A" w:rsidP="002C7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 w:rsidRPr="008D4109">
        <w:rPr>
          <w:rFonts w:ascii="Angsana New" w:hAnsi="Angsana New"/>
          <w:i/>
          <w:iCs/>
          <w:spacing w:val="-2"/>
          <w:sz w:val="30"/>
          <w:szCs w:val="30"/>
          <w:cs/>
        </w:rPr>
        <w:t>ภาระค้ำประกัน</w:t>
      </w:r>
    </w:p>
    <w:p w14:paraId="74E65561" w14:textId="77777777" w:rsidR="002C700A" w:rsidRPr="008D4109" w:rsidRDefault="002C700A" w:rsidP="00E2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63"/>
        <w:jc w:val="thaiDistribute"/>
        <w:rPr>
          <w:rFonts w:ascii="Angsana New" w:hAnsi="Angsana New"/>
          <w:sz w:val="22"/>
          <w:szCs w:val="22"/>
        </w:rPr>
      </w:pPr>
    </w:p>
    <w:p w14:paraId="6E7667CE" w14:textId="5AA54B72" w:rsidR="004E6B6B" w:rsidRPr="008D4109" w:rsidRDefault="0038237D" w:rsidP="00280A16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บริษัทย่อยของบริษัท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เบิกเกินบัญชีธนาคาร เงินกู้ยืมจากสถาบันการเงิน และการอาวัลตั๋วเงินจ่ายเพื่อการซื้อที่ดินของบริษัทย่อย</w:t>
      </w:r>
      <w:r w:rsidR="00096B7B" w:rsidRPr="008D4109">
        <w:rPr>
          <w:rFonts w:ascii="Angsana New" w:hAnsi="Angsana New"/>
          <w:sz w:val="30"/>
          <w:szCs w:val="30"/>
        </w:rPr>
        <w:t xml:space="preserve"> </w:t>
      </w:r>
      <w:r w:rsidR="00096B7B" w:rsidRPr="008D4109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8556AE" w:rsidRPr="008D4109">
        <w:rPr>
          <w:rFonts w:ascii="Angsana New" w:hAnsi="Angsana New"/>
          <w:sz w:val="30"/>
          <w:szCs w:val="30"/>
        </w:rPr>
        <w:t>1</w:t>
      </w:r>
      <w:r w:rsidR="00CE6CB9" w:rsidRPr="008D4109">
        <w:rPr>
          <w:rFonts w:ascii="Angsana New" w:hAnsi="Angsana New"/>
          <w:sz w:val="30"/>
          <w:szCs w:val="30"/>
        </w:rPr>
        <w:t>2</w:t>
      </w:r>
      <w:r w:rsidR="00096B7B" w:rsidRPr="008D4109">
        <w:rPr>
          <w:rFonts w:ascii="Angsana New" w:hAnsi="Angsana New"/>
          <w:sz w:val="30"/>
          <w:szCs w:val="30"/>
          <w:cs/>
        </w:rPr>
        <w:t>)</w:t>
      </w:r>
    </w:p>
    <w:p w14:paraId="4E05BE96" w14:textId="5C82C7A0" w:rsidR="002D37D3" w:rsidRPr="008D4109" w:rsidRDefault="002D3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 w:rsidRPr="008D4109">
        <w:rPr>
          <w:rFonts w:ascii="Angsana New" w:hAnsi="Angsana New"/>
          <w:sz w:val="22"/>
          <w:szCs w:val="22"/>
        </w:rPr>
        <w:br w:type="page"/>
      </w:r>
    </w:p>
    <w:p w14:paraId="51B678CD" w14:textId="2F972911" w:rsidR="000D5AF9" w:rsidRPr="008D4109" w:rsidRDefault="000D5AF9" w:rsidP="00BB5AE9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8D4109">
        <w:rPr>
          <w:rFonts w:ascii="Angsana New" w:hAnsi="Angsana New" w:hint="cs"/>
          <w:sz w:val="30"/>
          <w:szCs w:val="30"/>
          <w:cs/>
          <w:lang w:val="en-US"/>
        </w:rPr>
        <w:t>เงินลงทุนในบริษัทร่วมและการร่วมค้า</w:t>
      </w:r>
    </w:p>
    <w:p w14:paraId="6045328D" w14:textId="40613184" w:rsidR="000D5AF9" w:rsidRPr="008D4109" w:rsidRDefault="000D5AF9">
      <w:pPr>
        <w:rPr>
          <w:rFonts w:ascii="Angsana New" w:hAnsi="Angsana New"/>
          <w:sz w:val="22"/>
          <w:szCs w:val="22"/>
        </w:rPr>
      </w:pPr>
    </w:p>
    <w:tbl>
      <w:tblPr>
        <w:tblW w:w="9432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260"/>
        <w:gridCol w:w="270"/>
        <w:gridCol w:w="1080"/>
        <w:gridCol w:w="270"/>
        <w:gridCol w:w="1260"/>
      </w:tblGrid>
      <w:tr w:rsidR="00ED5075" w:rsidRPr="008D4109" w14:paraId="19E52DD9" w14:textId="77777777" w:rsidTr="00ED5075">
        <w:trPr>
          <w:trHeight w:val="307"/>
          <w:tblHeader/>
        </w:trPr>
        <w:tc>
          <w:tcPr>
            <w:tcW w:w="3852" w:type="dxa"/>
          </w:tcPr>
          <w:p w14:paraId="6B008F15" w14:textId="24C0ECE7" w:rsidR="00ED5075" w:rsidRPr="008D4109" w:rsidRDefault="00ED5075" w:rsidP="00CE6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39414CF" w14:textId="77777777" w:rsidR="00ED5075" w:rsidRPr="008D4109" w:rsidRDefault="00ED5075" w:rsidP="00CE6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F4A87" w14:textId="77777777" w:rsidR="00ED5075" w:rsidRPr="008D4109" w:rsidRDefault="00ED5075" w:rsidP="00CE616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010AE44E" w14:textId="77777777" w:rsidR="00ED5075" w:rsidRPr="008D4109" w:rsidRDefault="00ED5075" w:rsidP="00CE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14DB" w:rsidRPr="008D4109" w14:paraId="4CF8F544" w14:textId="77777777" w:rsidTr="00ED5075">
        <w:trPr>
          <w:trHeight w:val="307"/>
          <w:tblHeader/>
        </w:trPr>
        <w:tc>
          <w:tcPr>
            <w:tcW w:w="3852" w:type="dxa"/>
          </w:tcPr>
          <w:p w14:paraId="081CA971" w14:textId="69D487D8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63609"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C563D7" w14:textId="41D651FD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9429B1" w14:textId="77777777" w:rsidR="005F14DB" w:rsidRPr="008D4109" w:rsidRDefault="005F14DB" w:rsidP="005F14D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102513" w14:textId="4D86A879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AFF19" w14:textId="77777777" w:rsidR="005F14DB" w:rsidRPr="008D4109" w:rsidRDefault="005F14DB" w:rsidP="005F14D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C960F0" w14:textId="29AD648F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89E98" w14:textId="77777777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090B07" w14:textId="6DBC8336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5F14DB" w:rsidRPr="008D4109" w14:paraId="4546C943" w14:textId="77777777" w:rsidTr="00ED5075">
        <w:trPr>
          <w:trHeight w:val="307"/>
          <w:tblHeader/>
        </w:trPr>
        <w:tc>
          <w:tcPr>
            <w:tcW w:w="3852" w:type="dxa"/>
          </w:tcPr>
          <w:p w14:paraId="7BC477D9" w14:textId="77777777" w:rsidR="005F14DB" w:rsidRPr="008D4109" w:rsidRDefault="005F14DB" w:rsidP="005F14D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3CF95BE2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(ล้านบาท)</w:t>
            </w:r>
          </w:p>
        </w:tc>
      </w:tr>
      <w:tr w:rsidR="005F14DB" w:rsidRPr="008D4109" w14:paraId="15E62E08" w14:textId="77777777" w:rsidTr="00ED5075">
        <w:trPr>
          <w:trHeight w:val="307"/>
        </w:trPr>
        <w:tc>
          <w:tcPr>
            <w:tcW w:w="3852" w:type="dxa"/>
          </w:tcPr>
          <w:p w14:paraId="47A3F937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6DC1C98" w14:textId="77777777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41C4F7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2E1817" w14:textId="77777777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5EF476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D51EFF" w14:textId="77777777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2E519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EB9600" w14:textId="77777777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14DB" w:rsidRPr="008D4109" w14:paraId="50B87679" w14:textId="77777777" w:rsidTr="00ED5075">
        <w:trPr>
          <w:trHeight w:val="307"/>
        </w:trPr>
        <w:tc>
          <w:tcPr>
            <w:tcW w:w="3852" w:type="dxa"/>
          </w:tcPr>
          <w:p w14:paraId="3A80ACF1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1170" w:type="dxa"/>
            <w:shd w:val="clear" w:color="auto" w:fill="auto"/>
          </w:tcPr>
          <w:p w14:paraId="022B19A9" w14:textId="3838D3CC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8D4109">
              <w:rPr>
                <w:rFonts w:ascii="Angsana New" w:hAnsi="Angsana New"/>
                <w:sz w:val="30"/>
                <w:szCs w:val="30"/>
              </w:rPr>
              <w:t>,723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4167A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5F14FF" w14:textId="591B852B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9,547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560D8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50E8A8" w14:textId="03165F1E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5,141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A32A0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74FA71" w14:textId="514246EB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4,344</w:t>
            </w:r>
          </w:p>
        </w:tc>
      </w:tr>
      <w:tr w:rsidR="005F14DB" w:rsidRPr="008D4109" w14:paraId="74DC48A7" w14:textId="77777777" w:rsidTr="00ED5075">
        <w:trPr>
          <w:trHeight w:val="307"/>
        </w:trPr>
        <w:tc>
          <w:tcPr>
            <w:tcW w:w="3852" w:type="dxa"/>
          </w:tcPr>
          <w:p w14:paraId="171E098A" w14:textId="5E94889D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104" w:hanging="14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170" w:type="dxa"/>
            <w:shd w:val="clear" w:color="auto" w:fill="auto"/>
          </w:tcPr>
          <w:p w14:paraId="78B8B43E" w14:textId="1BDC7D36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="007D6717">
              <w:rPr>
                <w:rFonts w:ascii="Angsana New" w:hAnsi="Angsana New"/>
                <w:sz w:val="30"/>
                <w:szCs w:val="30"/>
              </w:rPr>
              <w:t>391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E79626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7811BD" w14:textId="0F3020C5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D42A6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029C9E" w14:textId="30E13736" w:rsidR="005F14DB" w:rsidRPr="008D4109" w:rsidRDefault="005F14DB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F29B9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306D41" w14:textId="1062137B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14DB" w:rsidRPr="008D4109" w14:paraId="54FB805C" w14:textId="77777777" w:rsidTr="00ED5075">
        <w:trPr>
          <w:trHeight w:val="307"/>
        </w:trPr>
        <w:tc>
          <w:tcPr>
            <w:tcW w:w="3852" w:type="dxa"/>
          </w:tcPr>
          <w:p w14:paraId="4FA5ED5A" w14:textId="6B41E9A4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ส่วนแบ่งกำไรสุทธิจากเงินลงทุนในบริษัทร่วม</w:t>
            </w:r>
          </w:p>
          <w:p w14:paraId="2B8F7707" w14:textId="4211E648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  สุทธิจากกำไรไม่เกิดขึ้นจากการขาย</w:t>
            </w:r>
          </w:p>
          <w:p w14:paraId="6683A181" w14:textId="70016656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อสังหาริมทรัพย์ให้แก่บริษัทร่วม</w:t>
            </w:r>
          </w:p>
        </w:tc>
        <w:tc>
          <w:tcPr>
            <w:tcW w:w="1170" w:type="dxa"/>
            <w:shd w:val="clear" w:color="auto" w:fill="auto"/>
          </w:tcPr>
          <w:p w14:paraId="092C7146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  <w:p w14:paraId="39385A7C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  <w:p w14:paraId="37BF26F5" w14:textId="7F8FCE36" w:rsidR="005F14DB" w:rsidRPr="008D4109" w:rsidRDefault="007D6717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6455E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28DFDD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FF52DC6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0E529B96" w14:textId="5BE9F732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122786C9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8B788" w14:textId="77777777" w:rsidR="005F14DB" w:rsidRPr="008D4109" w:rsidRDefault="005F14DB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75803606" w14:textId="77777777" w:rsidR="005F14DB" w:rsidRPr="008D4109" w:rsidRDefault="005F14DB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5275282" w14:textId="52A57D7D" w:rsidR="005F14DB" w:rsidRPr="008D4109" w:rsidRDefault="005F14DB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50358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9117BB" w14:textId="77777777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  <w:p w14:paraId="1D4810F7" w14:textId="77777777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  <w:p w14:paraId="27BB3C0D" w14:textId="012E1159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F14DB" w:rsidRPr="008D4109" w14:paraId="2628BB2B" w14:textId="77777777" w:rsidTr="00ED5075">
        <w:trPr>
          <w:trHeight w:val="307"/>
        </w:trPr>
        <w:tc>
          <w:tcPr>
            <w:tcW w:w="3852" w:type="dxa"/>
          </w:tcPr>
          <w:p w14:paraId="033336B1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shd w:val="clear" w:color="auto" w:fill="auto"/>
          </w:tcPr>
          <w:p w14:paraId="63FFC0FA" w14:textId="6DF79652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(142)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B30E0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AEFD76" w14:textId="66D6B2D2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(142)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E438E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24E18" w14:textId="7A58A9BF" w:rsidR="005F14DB" w:rsidRPr="008D4109" w:rsidRDefault="005F14DB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AA856" w14:textId="77777777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C8DF3C" w14:textId="4648EBF6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F14DB" w:rsidRPr="008D4109" w14:paraId="18DDED06" w14:textId="77777777" w:rsidTr="00E63609">
        <w:trPr>
          <w:trHeight w:val="307"/>
        </w:trPr>
        <w:tc>
          <w:tcPr>
            <w:tcW w:w="3852" w:type="dxa"/>
          </w:tcPr>
          <w:p w14:paraId="03A12735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EE439F" w14:textId="24A78F1F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50BCB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C24D46" w14:textId="1F6F8BD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B712A" w14:textId="77777777" w:rsidR="005F14DB" w:rsidRPr="008D4109" w:rsidRDefault="005F14DB" w:rsidP="005F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D11FF7" w14:textId="3674F8C0" w:rsidR="005F14DB" w:rsidRPr="008D4109" w:rsidRDefault="005F14DB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41A0D" w14:textId="77777777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283DF6" w14:textId="35F6ED79" w:rsidR="005F14DB" w:rsidRPr="008D4109" w:rsidRDefault="005F14DB" w:rsidP="005F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3609" w:rsidRPr="008D4109" w14:paraId="2646530F" w14:textId="77777777" w:rsidTr="00E63609">
        <w:trPr>
          <w:trHeight w:val="307"/>
        </w:trPr>
        <w:tc>
          <w:tcPr>
            <w:tcW w:w="3852" w:type="dxa"/>
          </w:tcPr>
          <w:p w14:paraId="7542E733" w14:textId="49512C29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AC9760" w14:textId="00BFD20E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="007D6717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7FD7D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04866B" w14:textId="143478E5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</w:rPr>
              <w:t>9,527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580D3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4C0334" w14:textId="3C0EAC0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5,141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3D8F4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46D42B" w14:textId="19EA6349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</w:rPr>
              <w:t>4,344</w:t>
            </w:r>
          </w:p>
        </w:tc>
      </w:tr>
      <w:tr w:rsidR="00E63609" w:rsidRPr="008D4109" w14:paraId="3D02B269" w14:textId="77777777" w:rsidTr="00612365">
        <w:trPr>
          <w:trHeight w:val="307"/>
        </w:trPr>
        <w:tc>
          <w:tcPr>
            <w:tcW w:w="3852" w:type="dxa"/>
          </w:tcPr>
          <w:p w14:paraId="5B33B9D8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6D8954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3A5C79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FA3238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58B3F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9BE838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28A1C1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D25B3B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3609" w:rsidRPr="008D4109" w14:paraId="6850C509" w14:textId="77777777" w:rsidTr="00ED5075">
        <w:trPr>
          <w:trHeight w:val="56"/>
        </w:trPr>
        <w:tc>
          <w:tcPr>
            <w:tcW w:w="3852" w:type="dxa"/>
          </w:tcPr>
          <w:p w14:paraId="4FFF9A53" w14:textId="77777777" w:rsidR="00E63609" w:rsidRPr="008D4109" w:rsidRDefault="00E63609" w:rsidP="00E636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1F1E8B00" w14:textId="77777777" w:rsidR="00E63609" w:rsidRPr="008D4109" w:rsidRDefault="00E63609" w:rsidP="00E6360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C73445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2D40E4" w14:textId="77777777" w:rsidR="00E63609" w:rsidRPr="008D4109" w:rsidRDefault="00E63609" w:rsidP="00E6360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1F2E31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3BCC98" w14:textId="77777777" w:rsidR="00E63609" w:rsidRPr="008D4109" w:rsidRDefault="00E63609" w:rsidP="00E6360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24B5F1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64A669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3609" w:rsidRPr="008D4109" w14:paraId="496D4F9E" w14:textId="77777777" w:rsidTr="00ED5075">
        <w:trPr>
          <w:trHeight w:val="307"/>
        </w:trPr>
        <w:tc>
          <w:tcPr>
            <w:tcW w:w="3852" w:type="dxa"/>
          </w:tcPr>
          <w:p w14:paraId="7DA3E1A0" w14:textId="77777777" w:rsidR="00E63609" w:rsidRPr="008D4109" w:rsidRDefault="00E63609" w:rsidP="00E636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1170" w:type="dxa"/>
            <w:shd w:val="clear" w:color="auto" w:fill="auto"/>
          </w:tcPr>
          <w:p w14:paraId="78752BC7" w14:textId="115DB37F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D4109">
              <w:rPr>
                <w:rFonts w:ascii="Angsana New" w:hAnsi="Angsana New"/>
                <w:sz w:val="30"/>
                <w:szCs w:val="30"/>
              </w:rPr>
              <w:t>,934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D600A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FA2517" w14:textId="116000A5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2,664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6DCBCE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307FC4" w14:textId="3821FB5B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26B8D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04E90D" w14:textId="4F8F6659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262</w:t>
            </w:r>
          </w:p>
        </w:tc>
      </w:tr>
      <w:tr w:rsidR="00E63609" w:rsidRPr="008D4109" w14:paraId="7182ADA4" w14:textId="77777777" w:rsidTr="00ED5075">
        <w:trPr>
          <w:trHeight w:val="307"/>
        </w:trPr>
        <w:tc>
          <w:tcPr>
            <w:tcW w:w="3852" w:type="dxa"/>
          </w:tcPr>
          <w:p w14:paraId="05191209" w14:textId="4E134FDE" w:rsidR="00E63609" w:rsidRPr="0073596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104" w:hanging="14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35969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170" w:type="dxa"/>
            <w:shd w:val="clear" w:color="auto" w:fill="auto"/>
          </w:tcPr>
          <w:p w14:paraId="783855B5" w14:textId="1AF8EA81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CFE69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F8CD26" w14:textId="557E8527" w:rsidR="00E63609" w:rsidRPr="008D4109" w:rsidRDefault="00E63609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2FDD4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306B61" w14:textId="79BFE16C" w:rsidR="00E63609" w:rsidRPr="008D4109" w:rsidRDefault="00E63609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45F5F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1BB885" w14:textId="695997BA" w:rsidR="00E63609" w:rsidRPr="008D4109" w:rsidRDefault="00E63609" w:rsidP="00735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3609" w:rsidRPr="008D4109" w14:paraId="26B59507" w14:textId="77777777" w:rsidTr="00F75E4B">
        <w:trPr>
          <w:trHeight w:val="632"/>
        </w:trPr>
        <w:tc>
          <w:tcPr>
            <w:tcW w:w="3852" w:type="dxa"/>
          </w:tcPr>
          <w:p w14:paraId="3170A678" w14:textId="7E349A00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35969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</w:t>
            </w:r>
            <w:r w:rsidRPr="00735969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735969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70" w:type="dxa"/>
            <w:shd w:val="clear" w:color="auto" w:fill="auto"/>
          </w:tcPr>
          <w:p w14:paraId="6892F553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717279F" w14:textId="1789FD32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7D23C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B8D32E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  <w:p w14:paraId="05B42560" w14:textId="328A487B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(114)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A980F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42B9A3" w14:textId="77777777" w:rsidR="00E63609" w:rsidRPr="008D4109" w:rsidRDefault="00E63609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4DCAED72" w14:textId="05D88ABE" w:rsidR="00E63609" w:rsidRPr="008D4109" w:rsidRDefault="00E63609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40A59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552185" w14:textId="77777777" w:rsidR="00E63609" w:rsidRPr="008D4109" w:rsidRDefault="00E63609" w:rsidP="00735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  <w:p w14:paraId="23A5B24A" w14:textId="55F3D75D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3609" w:rsidRPr="008D4109" w14:paraId="1896EF67" w14:textId="77777777" w:rsidTr="00ED5075">
        <w:trPr>
          <w:trHeight w:val="307"/>
        </w:trPr>
        <w:tc>
          <w:tcPr>
            <w:tcW w:w="3852" w:type="dxa"/>
          </w:tcPr>
          <w:p w14:paraId="1F2306B6" w14:textId="77777777" w:rsidR="00E63609" w:rsidRPr="008D4109" w:rsidRDefault="00E63609" w:rsidP="00E636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shd w:val="clear" w:color="auto" w:fill="auto"/>
          </w:tcPr>
          <w:p w14:paraId="306CF9CE" w14:textId="595E39D5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81EB0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7E3163" w14:textId="13F1E402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96893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6D9F6D" w14:textId="6CD2444F" w:rsidR="00E63609" w:rsidRPr="008D4109" w:rsidRDefault="00603B0A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9F222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1B04E1" w14:textId="587764B6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3609" w:rsidRPr="008D4109" w14:paraId="397AA9C5" w14:textId="77777777" w:rsidTr="00ED5075">
        <w:trPr>
          <w:trHeight w:val="307"/>
        </w:trPr>
        <w:tc>
          <w:tcPr>
            <w:tcW w:w="3852" w:type="dxa"/>
          </w:tcPr>
          <w:p w14:paraId="3FF76C1D" w14:textId="236CF502" w:rsidR="00E63609" w:rsidRPr="008D4109" w:rsidRDefault="00E63609" w:rsidP="00E636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C68190" w14:textId="655D52CC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575B7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C619F75" w14:textId="483E4CCD" w:rsidR="00E63609" w:rsidRPr="008D4109" w:rsidRDefault="00E63609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2F2B43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9B886D" w14:textId="19153582" w:rsidR="00E63609" w:rsidRPr="008D4109" w:rsidRDefault="00E63609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D8454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05A7656" w14:textId="5DB27851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3609" w:rsidRPr="008D4109" w14:paraId="6070D3A5" w14:textId="77777777" w:rsidTr="00ED5075">
        <w:trPr>
          <w:trHeight w:val="307"/>
        </w:trPr>
        <w:tc>
          <w:tcPr>
            <w:tcW w:w="3852" w:type="dxa"/>
          </w:tcPr>
          <w:p w14:paraId="716AF6B7" w14:textId="77777777" w:rsidR="00E63609" w:rsidRPr="008D4109" w:rsidRDefault="00E63609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B3B8D" w14:textId="0CA1B25E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3,601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68432D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5DC9B" w14:textId="36896683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</w:rPr>
              <w:t>2,699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CF62E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D34AE" w14:textId="0249FF9F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AB540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84160" w14:textId="2457CB06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</w:rPr>
              <w:t>262</w:t>
            </w:r>
          </w:p>
        </w:tc>
      </w:tr>
      <w:tr w:rsidR="002D37D3" w:rsidRPr="008D4109" w14:paraId="0428A06F" w14:textId="77777777" w:rsidTr="002D37D3">
        <w:trPr>
          <w:trHeight w:val="307"/>
        </w:trPr>
        <w:tc>
          <w:tcPr>
            <w:tcW w:w="3852" w:type="dxa"/>
          </w:tcPr>
          <w:p w14:paraId="398B9790" w14:textId="77777777" w:rsidR="002D37D3" w:rsidRPr="008D4109" w:rsidRDefault="002D37D3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423D04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2B83CA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B6BC535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796097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B7B4EA1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846529" w14:textId="77777777" w:rsidR="002D37D3" w:rsidRPr="008D4109" w:rsidRDefault="002D37D3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29943D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7D3" w:rsidRPr="008D4109" w14:paraId="2A6CAAB8" w14:textId="77777777" w:rsidTr="002D37D3">
        <w:trPr>
          <w:trHeight w:val="307"/>
        </w:trPr>
        <w:tc>
          <w:tcPr>
            <w:tcW w:w="3852" w:type="dxa"/>
          </w:tcPr>
          <w:p w14:paraId="7E8F39B0" w14:textId="77777777" w:rsidR="002D37D3" w:rsidRPr="008D4109" w:rsidRDefault="002D37D3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A51A15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E68F49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F13E6CB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89DC93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DFE3B8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2FEE65" w14:textId="77777777" w:rsidR="002D37D3" w:rsidRPr="008D4109" w:rsidRDefault="002D37D3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D98FC0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7D3" w:rsidRPr="008D4109" w14:paraId="35FB0BE5" w14:textId="77777777" w:rsidTr="002D37D3">
        <w:trPr>
          <w:trHeight w:val="307"/>
        </w:trPr>
        <w:tc>
          <w:tcPr>
            <w:tcW w:w="3852" w:type="dxa"/>
          </w:tcPr>
          <w:p w14:paraId="558B29CE" w14:textId="77777777" w:rsidR="002D37D3" w:rsidRPr="008D4109" w:rsidRDefault="002D37D3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CFA684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33F842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C7E1CE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2E6FFB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8AC959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5B3B05" w14:textId="77777777" w:rsidR="002D37D3" w:rsidRPr="008D4109" w:rsidRDefault="002D37D3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F3E091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7D3" w:rsidRPr="008D4109" w14:paraId="2EFB6995" w14:textId="77777777" w:rsidTr="002D37D3">
        <w:trPr>
          <w:trHeight w:val="307"/>
        </w:trPr>
        <w:tc>
          <w:tcPr>
            <w:tcW w:w="3852" w:type="dxa"/>
          </w:tcPr>
          <w:p w14:paraId="0936D61D" w14:textId="77777777" w:rsidR="002D37D3" w:rsidRPr="008D4109" w:rsidRDefault="002D37D3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C0DB9F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B6285E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379489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4A2550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8623DD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1A98CB" w14:textId="77777777" w:rsidR="002D37D3" w:rsidRPr="008D4109" w:rsidRDefault="002D37D3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6496D5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7D3" w:rsidRPr="008D4109" w14:paraId="67D4ED7A" w14:textId="77777777" w:rsidTr="002D37D3">
        <w:trPr>
          <w:trHeight w:val="307"/>
        </w:trPr>
        <w:tc>
          <w:tcPr>
            <w:tcW w:w="3852" w:type="dxa"/>
          </w:tcPr>
          <w:p w14:paraId="5A41A07B" w14:textId="77777777" w:rsidR="002D37D3" w:rsidRPr="008D4109" w:rsidRDefault="002D37D3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B67809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27B395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212B75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8CD031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1BB37B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C13AB2" w14:textId="77777777" w:rsidR="002D37D3" w:rsidRPr="008D4109" w:rsidRDefault="002D37D3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F57D4D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7D3" w:rsidRPr="008D4109" w14:paraId="0E33E0D1" w14:textId="77777777" w:rsidTr="002D37D3">
        <w:trPr>
          <w:trHeight w:val="307"/>
        </w:trPr>
        <w:tc>
          <w:tcPr>
            <w:tcW w:w="3852" w:type="dxa"/>
          </w:tcPr>
          <w:p w14:paraId="00FEE12D" w14:textId="77777777" w:rsidR="002D37D3" w:rsidRPr="008D4109" w:rsidRDefault="002D37D3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113C03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380F91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B9EFC3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2FEDA0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BBC82C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B30E6" w14:textId="77777777" w:rsidR="002D37D3" w:rsidRPr="008D4109" w:rsidRDefault="002D37D3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8FDD91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7D3" w:rsidRPr="008D4109" w14:paraId="1650C0BE" w14:textId="77777777" w:rsidTr="002D37D3">
        <w:trPr>
          <w:trHeight w:val="307"/>
        </w:trPr>
        <w:tc>
          <w:tcPr>
            <w:tcW w:w="3852" w:type="dxa"/>
          </w:tcPr>
          <w:p w14:paraId="197FC334" w14:textId="77777777" w:rsidR="002D37D3" w:rsidRPr="008D4109" w:rsidRDefault="002D37D3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706B2B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CC432F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3A57DD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498171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F7A2D1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2E12CE" w14:textId="77777777" w:rsidR="002D37D3" w:rsidRPr="008D4109" w:rsidRDefault="002D37D3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942B5F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7D3" w:rsidRPr="008D4109" w14:paraId="6F43BE90" w14:textId="77777777" w:rsidTr="002D37D3">
        <w:trPr>
          <w:trHeight w:val="307"/>
        </w:trPr>
        <w:tc>
          <w:tcPr>
            <w:tcW w:w="3852" w:type="dxa"/>
          </w:tcPr>
          <w:p w14:paraId="057C44EE" w14:textId="77777777" w:rsidR="002D37D3" w:rsidRPr="008D4109" w:rsidRDefault="002D37D3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6D14A3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BD7133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ACB660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DD5CAA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38ACC9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49A2B7" w14:textId="77777777" w:rsidR="002D37D3" w:rsidRPr="008D4109" w:rsidRDefault="002D37D3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F41E85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7D3" w:rsidRPr="008D4109" w14:paraId="7215EBED" w14:textId="77777777" w:rsidTr="002D37D3">
        <w:trPr>
          <w:trHeight w:val="307"/>
        </w:trPr>
        <w:tc>
          <w:tcPr>
            <w:tcW w:w="3852" w:type="dxa"/>
          </w:tcPr>
          <w:p w14:paraId="711D4C7A" w14:textId="77777777" w:rsidR="002D37D3" w:rsidRPr="008D4109" w:rsidRDefault="002D37D3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0BD085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4B3CE2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6B7747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CBBC15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FB2A93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9D250B" w14:textId="77777777" w:rsidR="002D37D3" w:rsidRPr="008D4109" w:rsidRDefault="002D37D3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A2D018" w14:textId="77777777" w:rsidR="002D37D3" w:rsidRPr="008D4109" w:rsidRDefault="002D37D3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3609" w:rsidRPr="008D4109" w14:paraId="521B73C9" w14:textId="77777777" w:rsidTr="002D37D3">
        <w:trPr>
          <w:trHeight w:val="307"/>
        </w:trPr>
        <w:tc>
          <w:tcPr>
            <w:tcW w:w="3852" w:type="dxa"/>
          </w:tcPr>
          <w:p w14:paraId="6A6C0D97" w14:textId="30585625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48FEE93" w14:textId="77777777" w:rsidR="00E63609" w:rsidRPr="008D4109" w:rsidRDefault="00E63609" w:rsidP="00E6360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C05A63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E5871C3" w14:textId="77777777" w:rsidR="00E63609" w:rsidRPr="008D4109" w:rsidRDefault="00E63609" w:rsidP="00E6360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1131F6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B68853" w14:textId="77777777" w:rsidR="00E63609" w:rsidRPr="008D4109" w:rsidRDefault="00E63609" w:rsidP="00E6360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98CFCF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693B7A" w14:textId="77777777" w:rsidR="00E63609" w:rsidRPr="008D4109" w:rsidRDefault="00E63609" w:rsidP="00E6360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63609" w:rsidRPr="008D4109" w14:paraId="2B5F61E9" w14:textId="77777777" w:rsidTr="00ED5075">
        <w:trPr>
          <w:trHeight w:val="307"/>
        </w:trPr>
        <w:tc>
          <w:tcPr>
            <w:tcW w:w="3852" w:type="dxa"/>
          </w:tcPr>
          <w:p w14:paraId="768FE1C3" w14:textId="77777777" w:rsidR="00E63609" w:rsidRPr="008D4109" w:rsidRDefault="00E63609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1170" w:type="dxa"/>
            <w:shd w:val="clear" w:color="auto" w:fill="auto"/>
          </w:tcPr>
          <w:p w14:paraId="6CEA1600" w14:textId="0E2A43C4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8D4109">
              <w:rPr>
                <w:rFonts w:ascii="Angsana New" w:hAnsi="Angsana New"/>
                <w:sz w:val="30"/>
                <w:szCs w:val="30"/>
              </w:rPr>
              <w:t>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AE699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4D6B4E" w14:textId="23F3974A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12,211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1A3C38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85029D" w14:textId="6CBF5262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5,403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22BCE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1777E4" w14:textId="4351EE6D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4,606</w:t>
            </w:r>
          </w:p>
        </w:tc>
      </w:tr>
      <w:tr w:rsidR="00E63609" w:rsidRPr="008D4109" w14:paraId="1F5FFB16" w14:textId="77777777" w:rsidTr="00ED5075">
        <w:trPr>
          <w:trHeight w:val="307"/>
        </w:trPr>
        <w:tc>
          <w:tcPr>
            <w:tcW w:w="3852" w:type="dxa"/>
          </w:tcPr>
          <w:p w14:paraId="28D869A5" w14:textId="59EA0A46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104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170" w:type="dxa"/>
            <w:shd w:val="clear" w:color="auto" w:fill="auto"/>
          </w:tcPr>
          <w:p w14:paraId="369A6A4A" w14:textId="48FF3D45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(1</w:t>
            </w:r>
            <w:r w:rsidR="00910B1E">
              <w:rPr>
                <w:rFonts w:ascii="Angsana New" w:hAnsi="Angsana New"/>
                <w:sz w:val="30"/>
                <w:szCs w:val="30"/>
              </w:rPr>
              <w:t>43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C79B0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0548D9" w14:textId="4EB7C8DC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8ACF6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A02438" w14:textId="7BA17483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A63CB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F3285B" w14:textId="7BFFC890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3609" w:rsidRPr="008D4109" w14:paraId="15559CC8" w14:textId="77777777" w:rsidTr="00ED5075">
        <w:trPr>
          <w:trHeight w:val="307"/>
        </w:trPr>
        <w:tc>
          <w:tcPr>
            <w:tcW w:w="3852" w:type="dxa"/>
          </w:tcPr>
          <w:p w14:paraId="053BF9B2" w14:textId="0298F933" w:rsidR="00E63609" w:rsidRPr="0073596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5969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735969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1170" w:type="dxa"/>
            <w:shd w:val="clear" w:color="auto" w:fill="auto"/>
          </w:tcPr>
          <w:p w14:paraId="79F33E9A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B58DF0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12EA8E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BD3688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E1DD4C" w14:textId="77777777" w:rsidR="00E63609" w:rsidRPr="008D4109" w:rsidRDefault="00E63609" w:rsidP="00E6360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F35093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66F86E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609" w:rsidRPr="008D4109" w14:paraId="3B1982B9" w14:textId="77777777" w:rsidTr="00ED5075">
        <w:trPr>
          <w:trHeight w:val="307"/>
        </w:trPr>
        <w:tc>
          <w:tcPr>
            <w:tcW w:w="3852" w:type="dxa"/>
          </w:tcPr>
          <w:p w14:paraId="106C7236" w14:textId="419CC955" w:rsidR="00E63609" w:rsidRPr="008D4109" w:rsidRDefault="00E63609" w:rsidP="00E63609">
            <w:pPr>
              <w:spacing w:line="240" w:lineRule="auto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ในบริษัทร่วมและการร่วมค้าสุทธิจากกำไ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1170" w:type="dxa"/>
            <w:shd w:val="clear" w:color="auto" w:fill="auto"/>
          </w:tcPr>
          <w:p w14:paraId="0B0CCB86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E88AD5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22B4DD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8177ED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E27950" w14:textId="77777777" w:rsidR="00E63609" w:rsidRPr="008D4109" w:rsidRDefault="00E63609" w:rsidP="00E6360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54F770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A54374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609" w:rsidRPr="008D4109" w14:paraId="5EC739F8" w14:textId="77777777" w:rsidTr="00ED5075">
        <w:trPr>
          <w:trHeight w:val="307"/>
        </w:trPr>
        <w:tc>
          <w:tcPr>
            <w:tcW w:w="3852" w:type="dxa"/>
          </w:tcPr>
          <w:p w14:paraId="5CB8B4EB" w14:textId="36E49760" w:rsidR="00E63609" w:rsidRPr="008D4109" w:rsidRDefault="00E63609" w:rsidP="00E63609">
            <w:pPr>
              <w:spacing w:line="240" w:lineRule="auto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ที่ยังไม่เกิดขึ้นจากการขายอสังหาริมทรัพย์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15B23681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E1BB8B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E4A4AE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8E7151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9DFC8E" w14:textId="77777777" w:rsidR="00E63609" w:rsidRPr="008D4109" w:rsidRDefault="00E63609" w:rsidP="00E6360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EE9C0A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E51E46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609" w:rsidRPr="008D4109" w14:paraId="33D14F0A" w14:textId="77777777" w:rsidTr="00ED5075">
        <w:trPr>
          <w:trHeight w:val="307"/>
        </w:trPr>
        <w:tc>
          <w:tcPr>
            <w:tcW w:w="3852" w:type="dxa"/>
          </w:tcPr>
          <w:p w14:paraId="1C07D76E" w14:textId="7A901204" w:rsidR="00E63609" w:rsidRPr="008D4109" w:rsidRDefault="00E63609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57"/>
              </w:tabs>
              <w:spacing w:line="240" w:lineRule="auto"/>
              <w:ind w:left="156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ให้บริษัทร่วม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14:paraId="02B08D08" w14:textId="041022FC" w:rsidR="00E63609" w:rsidRPr="008D4109" w:rsidRDefault="00E63609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(2</w:t>
            </w:r>
            <w:r w:rsidR="00910B1E">
              <w:rPr>
                <w:rFonts w:ascii="Angsana New" w:hAnsi="Angsana New"/>
                <w:sz w:val="30"/>
                <w:szCs w:val="30"/>
              </w:rPr>
              <w:t>1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1F12CB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20DA01" w14:textId="209C1B20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82430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713EBF" w14:textId="1FC9639C" w:rsidR="00E63609" w:rsidRPr="008D4109" w:rsidRDefault="00E63609" w:rsidP="00735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10239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3F2091" w14:textId="0BFF0801" w:rsidR="00E63609" w:rsidRPr="008D4109" w:rsidRDefault="00E63609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3609" w:rsidRPr="008D4109" w14:paraId="0E861881" w14:textId="77777777" w:rsidTr="00ED5075">
        <w:trPr>
          <w:trHeight w:val="307"/>
        </w:trPr>
        <w:tc>
          <w:tcPr>
            <w:tcW w:w="3852" w:type="dxa"/>
          </w:tcPr>
          <w:p w14:paraId="661984BA" w14:textId="77777777" w:rsidR="00E63609" w:rsidRPr="008D4109" w:rsidRDefault="00E63609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shd w:val="clear" w:color="auto" w:fill="auto"/>
          </w:tcPr>
          <w:p w14:paraId="04E81822" w14:textId="4B99E71F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F28BEB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EE9FB9" w14:textId="6DC08F35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23E85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544A3" w14:textId="55095B7A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B716A1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EBEA3D" w14:textId="700E228C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3609" w:rsidRPr="008D4109" w14:paraId="5DE794CB" w14:textId="77777777" w:rsidTr="00ED5075">
        <w:trPr>
          <w:trHeight w:val="307"/>
        </w:trPr>
        <w:tc>
          <w:tcPr>
            <w:tcW w:w="3852" w:type="dxa"/>
          </w:tcPr>
          <w:p w14:paraId="4966C788" w14:textId="77777777" w:rsidR="00E63609" w:rsidRPr="008D4109" w:rsidRDefault="00E63609" w:rsidP="00E636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shd w:val="clear" w:color="auto" w:fill="auto"/>
          </w:tcPr>
          <w:p w14:paraId="61D281AF" w14:textId="211B25F8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(142)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608C3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4B1A26" w14:textId="10F6144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(142)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70091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1D8F92" w14:textId="630732BB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9A629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084FBB" w14:textId="45E2865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3609" w:rsidRPr="008D4109" w14:paraId="0CFDC6DF" w14:textId="77777777" w:rsidTr="00ED5075">
        <w:trPr>
          <w:trHeight w:val="70"/>
        </w:trPr>
        <w:tc>
          <w:tcPr>
            <w:tcW w:w="3852" w:type="dxa"/>
          </w:tcPr>
          <w:p w14:paraId="1844241D" w14:textId="77777777" w:rsidR="00E63609" w:rsidRPr="008D4109" w:rsidRDefault="00E63609" w:rsidP="00E636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shd w:val="clear" w:color="auto" w:fill="auto"/>
          </w:tcPr>
          <w:p w14:paraId="309C3EF1" w14:textId="4C77FA75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7834E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E54CC9" w14:textId="52086829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F81D5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E46E72" w14:textId="263220DA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6DC961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D38763" w14:textId="6222E706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3609" w:rsidRPr="008D4109" w14:paraId="72C0C73C" w14:textId="77777777" w:rsidTr="00ED5075">
        <w:trPr>
          <w:trHeight w:val="307"/>
        </w:trPr>
        <w:tc>
          <w:tcPr>
            <w:tcW w:w="3852" w:type="dxa"/>
          </w:tcPr>
          <w:p w14:paraId="7EC30DAF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B426C" w14:textId="7A1AD703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910B1E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8FE508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2156F" w14:textId="7BC56231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</w:rPr>
              <w:t>12,226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0D1FA3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381A9" w14:textId="7E7C1F41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5,403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76121B3D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BF41D" w14:textId="254AC74F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</w:rPr>
              <w:t>4,606</w:t>
            </w:r>
          </w:p>
        </w:tc>
      </w:tr>
      <w:tr w:rsidR="00E63609" w:rsidRPr="008D4109" w14:paraId="73B41CF8" w14:textId="77777777" w:rsidTr="00ED5075">
        <w:trPr>
          <w:trHeight w:val="307"/>
        </w:trPr>
        <w:tc>
          <w:tcPr>
            <w:tcW w:w="3852" w:type="dxa"/>
          </w:tcPr>
          <w:p w14:paraId="68A84CAB" w14:textId="72B79A81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2552284" w14:textId="08AF2FFE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910B1E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1A028A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BE020C8" w14:textId="7D812EC3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</w:rPr>
              <w:t>12,226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6586B" w14:textId="77777777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B8AF0D1" w14:textId="7C4C727C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5,403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543A3" w14:textId="77777777" w:rsidR="00E63609" w:rsidRPr="008D4109" w:rsidRDefault="00E63609" w:rsidP="00E6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840A985" w14:textId="0F3198F8" w:rsidR="00E63609" w:rsidRPr="008D4109" w:rsidRDefault="00E63609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</w:rPr>
              <w:t>4,606</w:t>
            </w:r>
          </w:p>
        </w:tc>
      </w:tr>
    </w:tbl>
    <w:p w14:paraId="1000DC6E" w14:textId="03EE4702" w:rsidR="00673722" w:rsidRPr="00735969" w:rsidRDefault="00673722" w:rsidP="002E4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 w:bidi="ar-SA"/>
        </w:rPr>
      </w:pPr>
    </w:p>
    <w:p w14:paraId="2111310D" w14:textId="51E2C7E8" w:rsidR="00D832FB" w:rsidRPr="00735969" w:rsidRDefault="00D832FB" w:rsidP="0073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06"/>
        <w:rPr>
          <w:rFonts w:asciiTheme="majorBidi" w:hAnsiTheme="majorBidi" w:cstheme="majorBidi"/>
          <w:i/>
          <w:iCs/>
          <w:sz w:val="30"/>
          <w:szCs w:val="30"/>
        </w:rPr>
      </w:pPr>
      <w:r w:rsidRPr="00735969">
        <w:rPr>
          <w:rFonts w:asciiTheme="majorBidi" w:hAnsiTheme="majorBidi" w:cstheme="majorBidi"/>
          <w:sz w:val="30"/>
          <w:szCs w:val="30"/>
          <w:cs/>
        </w:rPr>
        <w:t xml:space="preserve">รายการจัดตั้งและเพิ่มทุนของบริษัทร่วมและการร่วมค้าในระหว่างงวดสามเดือนสิ้นสุดวันที่ </w:t>
      </w:r>
      <w:r w:rsidRPr="00735969">
        <w:rPr>
          <w:rFonts w:asciiTheme="majorBidi" w:hAnsiTheme="majorBidi" w:cstheme="majorBidi"/>
          <w:sz w:val="30"/>
          <w:szCs w:val="30"/>
        </w:rPr>
        <w:t>31</w:t>
      </w:r>
      <w:r w:rsidRPr="007359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35969">
        <w:rPr>
          <w:rFonts w:asciiTheme="majorBidi" w:hAnsiTheme="majorBidi" w:cstheme="majorBidi"/>
          <w:sz w:val="30"/>
          <w:szCs w:val="30"/>
        </w:rPr>
        <w:t>2563</w:t>
      </w:r>
      <w:r w:rsidRPr="0073596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35969">
        <w:rPr>
          <w:rFonts w:asciiTheme="majorBidi" w:hAnsiTheme="majorBidi" w:cstheme="majorBidi"/>
          <w:sz w:val="30"/>
          <w:szCs w:val="30"/>
        </w:rPr>
        <w:t>2562</w:t>
      </w:r>
      <w:r w:rsidRPr="0073596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735969">
        <w:rPr>
          <w:rFonts w:asciiTheme="majorBidi" w:hAnsiTheme="majorBidi" w:cstheme="majorBidi"/>
          <w:sz w:val="30"/>
          <w:szCs w:val="30"/>
        </w:rPr>
        <w:t xml:space="preserve"> </w:t>
      </w:r>
    </w:p>
    <w:p w14:paraId="2B937154" w14:textId="77777777" w:rsidR="00D832FB" w:rsidRPr="00735969" w:rsidRDefault="00D832FB" w:rsidP="00D83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170"/>
        <w:gridCol w:w="270"/>
        <w:gridCol w:w="1260"/>
        <w:gridCol w:w="270"/>
        <w:gridCol w:w="1080"/>
        <w:gridCol w:w="270"/>
        <w:gridCol w:w="1260"/>
      </w:tblGrid>
      <w:tr w:rsidR="00D832FB" w:rsidRPr="008D4109" w14:paraId="334AF45E" w14:textId="77777777" w:rsidTr="00D832FB">
        <w:trPr>
          <w:trHeight w:val="307"/>
          <w:tblHeader/>
        </w:trPr>
        <w:tc>
          <w:tcPr>
            <w:tcW w:w="3420" w:type="dxa"/>
          </w:tcPr>
          <w:p w14:paraId="526F606E" w14:textId="77777777" w:rsidR="00D832FB" w:rsidRPr="00735969" w:rsidRDefault="00D832FB" w:rsidP="00471B4A">
            <w:pPr>
              <w:spacing w:befor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" w:type="dxa"/>
          </w:tcPr>
          <w:p w14:paraId="15D34FA7" w14:textId="77777777" w:rsidR="00D832FB" w:rsidRPr="00735969" w:rsidRDefault="00D832FB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6A37E86" w14:textId="77777777" w:rsidR="00D832FB" w:rsidRPr="00735969" w:rsidRDefault="00D832FB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39D81D" w14:textId="77777777" w:rsidR="00D832FB" w:rsidRPr="00735969" w:rsidRDefault="00D832FB" w:rsidP="00471B4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B24868F" w14:textId="77777777" w:rsidR="00D832FB" w:rsidRPr="00735969" w:rsidRDefault="00D832FB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32FB" w:rsidRPr="008D4109" w14:paraId="7AD13D91" w14:textId="77777777" w:rsidTr="00D832FB">
        <w:trPr>
          <w:trHeight w:val="307"/>
          <w:tblHeader/>
        </w:trPr>
        <w:tc>
          <w:tcPr>
            <w:tcW w:w="3420" w:type="dxa"/>
          </w:tcPr>
          <w:p w14:paraId="5D8D7A83" w14:textId="77777777" w:rsidR="00D832FB" w:rsidRPr="00735969" w:rsidRDefault="00D832FB" w:rsidP="00471B4A">
            <w:pPr>
              <w:spacing w:before="4"/>
              <w:ind w:left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59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7A1CE8E" w14:textId="77777777" w:rsidR="00D832FB" w:rsidRPr="00735969" w:rsidRDefault="00D832FB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7DE4B2" w14:textId="5E961E03" w:rsidR="00D832FB" w:rsidRPr="00735969" w:rsidRDefault="00CE6166" w:rsidP="00471B4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B429A" w14:textId="77777777" w:rsidR="00D832FB" w:rsidRPr="00735969" w:rsidRDefault="00D832FB" w:rsidP="00471B4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F6E1CA" w14:textId="04B16C2C" w:rsidR="00D832FB" w:rsidRPr="00735969" w:rsidRDefault="00CE6166" w:rsidP="00471B4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40E60A" w14:textId="77777777" w:rsidR="00D832FB" w:rsidRPr="00735969" w:rsidRDefault="00D832FB" w:rsidP="00471B4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C5D770" w14:textId="5815B19E" w:rsidR="00D832FB" w:rsidRPr="00735969" w:rsidRDefault="00CE6166" w:rsidP="00471B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E6BA4F" w14:textId="77777777" w:rsidR="00D832FB" w:rsidRPr="00735969" w:rsidRDefault="00D832FB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861B46" w14:textId="41F98533" w:rsidR="00D832FB" w:rsidRPr="00735969" w:rsidRDefault="00CE6166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832FB" w:rsidRPr="008D4109" w14:paraId="5CA5D36F" w14:textId="77777777" w:rsidTr="00D832FB">
        <w:trPr>
          <w:trHeight w:val="326"/>
          <w:tblHeader/>
        </w:trPr>
        <w:tc>
          <w:tcPr>
            <w:tcW w:w="3420" w:type="dxa"/>
          </w:tcPr>
          <w:p w14:paraId="1090327C" w14:textId="77777777" w:rsidR="00D832FB" w:rsidRPr="00735969" w:rsidRDefault="00D832FB" w:rsidP="00471B4A">
            <w:pPr>
              <w:spacing w:befor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ED7C91" w14:textId="77777777" w:rsidR="00D832FB" w:rsidRPr="00735969" w:rsidRDefault="00D832FB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5FD07F05" w14:textId="77777777" w:rsidR="00D832FB" w:rsidRPr="00735969" w:rsidRDefault="00D832FB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7359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6166" w:rsidRPr="008D4109" w14:paraId="6E5A0EFF" w14:textId="77777777" w:rsidTr="00D832FB">
        <w:trPr>
          <w:trHeight w:val="307"/>
        </w:trPr>
        <w:tc>
          <w:tcPr>
            <w:tcW w:w="3420" w:type="dxa"/>
          </w:tcPr>
          <w:p w14:paraId="15C376BD" w14:textId="77777777" w:rsidR="00CE6166" w:rsidRPr="00735969" w:rsidRDefault="00CE6166" w:rsidP="00CE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06AEE903" w14:textId="77777777" w:rsidR="00CE6166" w:rsidRPr="00735969" w:rsidRDefault="00CE6166" w:rsidP="00CE6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2DBBFA" w14:textId="77777777" w:rsidR="00CE6166" w:rsidRPr="00735969" w:rsidRDefault="00CE6166" w:rsidP="00CE61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16640" w14:textId="77777777" w:rsidR="00CE6166" w:rsidRPr="00735969" w:rsidRDefault="00CE6166" w:rsidP="00CE616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0C659E" w14:textId="77777777" w:rsidR="00CE6166" w:rsidRPr="00735969" w:rsidRDefault="00CE6166" w:rsidP="00CE6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A312FF" w14:textId="77777777" w:rsidR="00CE6166" w:rsidRPr="00735969" w:rsidRDefault="00CE6166" w:rsidP="00CE616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1CAE1C" w14:textId="77777777" w:rsidR="00CE6166" w:rsidRPr="00735969" w:rsidRDefault="00CE6166" w:rsidP="00CE61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1D502A30" w14:textId="77777777" w:rsidR="00CE6166" w:rsidRPr="00735969" w:rsidRDefault="00CE6166" w:rsidP="00CE6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6F27E4" w14:textId="77777777" w:rsidR="00CE6166" w:rsidRPr="00735969" w:rsidRDefault="00CE6166" w:rsidP="00CE6166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12DF" w:rsidRPr="008D4109" w14:paraId="32AE5DE4" w14:textId="77777777" w:rsidTr="00D832FB">
        <w:trPr>
          <w:trHeight w:val="307"/>
        </w:trPr>
        <w:tc>
          <w:tcPr>
            <w:tcW w:w="3420" w:type="dxa"/>
          </w:tcPr>
          <w:p w14:paraId="0FFE3D2F" w14:textId="77777777" w:rsidR="008B12DF" w:rsidRPr="00735969" w:rsidRDefault="008B12DF" w:rsidP="008B1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เอสทีที จีดีซี </w:t>
            </w:r>
            <w:r w:rsidRPr="007359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73596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735969">
              <w:rPr>
                <w:rFonts w:asciiTheme="majorBidi" w:hAnsiTheme="majorBidi" w:cstheme="majorBidi"/>
                <w:sz w:val="30"/>
                <w:szCs w:val="30"/>
              </w:rPr>
              <w:t xml:space="preserve"> *</w:t>
            </w:r>
          </w:p>
        </w:tc>
        <w:tc>
          <w:tcPr>
            <w:tcW w:w="270" w:type="dxa"/>
          </w:tcPr>
          <w:p w14:paraId="277DE0F5" w14:textId="77777777" w:rsidR="008B12DF" w:rsidRPr="00735969" w:rsidRDefault="008B12DF" w:rsidP="008B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2BE947" w14:textId="420B9FB6" w:rsidR="008B12DF" w:rsidRPr="00735969" w:rsidRDefault="008B12DF" w:rsidP="008B12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>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10D33" w14:textId="77777777" w:rsidR="008B12DF" w:rsidRPr="00735969" w:rsidRDefault="008B12DF" w:rsidP="008B12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845783" w14:textId="699FFA35" w:rsidR="008B12DF" w:rsidRPr="00735969" w:rsidRDefault="008B12DF" w:rsidP="008B12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E0B57" w14:textId="77777777" w:rsidR="008B12DF" w:rsidRPr="00735969" w:rsidRDefault="008B12DF" w:rsidP="008B12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A5DEC6" w14:textId="0F19EFB1" w:rsidR="008B12DF" w:rsidRPr="00735969" w:rsidRDefault="008B12DF" w:rsidP="008B12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C60276D" w14:textId="77777777" w:rsidR="008B12DF" w:rsidRPr="00735969" w:rsidRDefault="008B12DF" w:rsidP="008B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D53DBC" w14:textId="53A28BC5" w:rsidR="008B12DF" w:rsidRPr="00735969" w:rsidRDefault="008B12DF" w:rsidP="008B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12DF" w:rsidRPr="008D4109" w14:paraId="364070DF" w14:textId="77777777" w:rsidTr="00D832FB">
        <w:trPr>
          <w:trHeight w:val="307"/>
        </w:trPr>
        <w:tc>
          <w:tcPr>
            <w:tcW w:w="3420" w:type="dxa"/>
          </w:tcPr>
          <w:p w14:paraId="6654D2C3" w14:textId="77777777" w:rsidR="008B12DF" w:rsidRPr="00735969" w:rsidRDefault="008B12DF" w:rsidP="008B1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เฟเซอร์ส พร็อพเพอร์ตี้ </w:t>
            </w:r>
          </w:p>
        </w:tc>
        <w:tc>
          <w:tcPr>
            <w:tcW w:w="270" w:type="dxa"/>
          </w:tcPr>
          <w:p w14:paraId="5F2661FF" w14:textId="77777777" w:rsidR="008B12DF" w:rsidRPr="00735969" w:rsidRDefault="008B12DF" w:rsidP="008B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8A67B3" w14:textId="77777777" w:rsidR="008B12DF" w:rsidRPr="00735969" w:rsidRDefault="008B12DF" w:rsidP="008B12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B925B9" w14:textId="77777777" w:rsidR="008B12DF" w:rsidRPr="00735969" w:rsidRDefault="008B12DF" w:rsidP="008B12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E93966" w14:textId="77777777" w:rsidR="008B12DF" w:rsidRPr="00735969" w:rsidRDefault="008B12DF" w:rsidP="008B12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4BB607" w14:textId="77777777" w:rsidR="008B12DF" w:rsidRPr="00735969" w:rsidRDefault="008B12DF" w:rsidP="008B12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92F851" w14:textId="77777777" w:rsidR="008B12DF" w:rsidRPr="00735969" w:rsidRDefault="008B12DF" w:rsidP="008B12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014D2A19" w14:textId="77777777" w:rsidR="008B12DF" w:rsidRPr="00735969" w:rsidRDefault="008B12DF" w:rsidP="008B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54BF6D" w14:textId="77777777" w:rsidR="008B12DF" w:rsidRPr="00735969" w:rsidRDefault="008B12DF" w:rsidP="008B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2DF" w:rsidRPr="008D4109" w14:paraId="04E0901A" w14:textId="77777777" w:rsidTr="00D832FB">
        <w:trPr>
          <w:trHeight w:val="307"/>
        </w:trPr>
        <w:tc>
          <w:tcPr>
            <w:tcW w:w="3420" w:type="dxa"/>
          </w:tcPr>
          <w:p w14:paraId="6136E9CC" w14:textId="77777777" w:rsidR="008B12DF" w:rsidRPr="00735969" w:rsidRDefault="008B12DF" w:rsidP="008B1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156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>บีเอฟทีแซด</w:t>
            </w:r>
            <w:r w:rsidRPr="007359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Pr="00735969">
              <w:rPr>
                <w:rFonts w:asciiTheme="majorBidi" w:hAnsiTheme="majorBidi" w:cstheme="majorBidi"/>
                <w:sz w:val="30"/>
                <w:szCs w:val="30"/>
              </w:rPr>
              <w:t xml:space="preserve"> **</w:t>
            </w:r>
          </w:p>
        </w:tc>
        <w:tc>
          <w:tcPr>
            <w:tcW w:w="270" w:type="dxa"/>
          </w:tcPr>
          <w:p w14:paraId="12B423E9" w14:textId="77777777" w:rsidR="008B12DF" w:rsidRPr="00735969" w:rsidRDefault="008B12DF" w:rsidP="008B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D24B3B" w14:textId="6F2F7F0D" w:rsidR="008B12DF" w:rsidRPr="00735969" w:rsidRDefault="008B12DF" w:rsidP="008B12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  <w:cs/>
              </w:rPr>
              <w:t>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9CE901" w14:textId="77777777" w:rsidR="008B12DF" w:rsidRPr="00735969" w:rsidRDefault="008B12DF" w:rsidP="008B12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FA3ABA4" w14:textId="1B238E68" w:rsidR="008B12DF" w:rsidRPr="00735969" w:rsidRDefault="008B12DF" w:rsidP="008B12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CC271" w14:textId="77777777" w:rsidR="008B12DF" w:rsidRPr="00735969" w:rsidRDefault="008B12DF" w:rsidP="008B12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BC394D" w14:textId="710D105F" w:rsidR="008B12DF" w:rsidRPr="00735969" w:rsidRDefault="008B12DF" w:rsidP="008B12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2EF070D" w14:textId="77777777" w:rsidR="008B12DF" w:rsidRPr="00735969" w:rsidRDefault="008B12DF" w:rsidP="008B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EE73E3" w14:textId="26517101" w:rsidR="008B12DF" w:rsidRPr="00735969" w:rsidRDefault="008B12DF" w:rsidP="008B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12DF" w:rsidRPr="008D4109" w14:paraId="7A957D21" w14:textId="77777777" w:rsidTr="00D832FB">
        <w:trPr>
          <w:trHeight w:val="307"/>
        </w:trPr>
        <w:tc>
          <w:tcPr>
            <w:tcW w:w="3420" w:type="dxa"/>
          </w:tcPr>
          <w:p w14:paraId="02DF8122" w14:textId="77777777" w:rsidR="008B12DF" w:rsidRPr="00735969" w:rsidRDefault="008B12DF" w:rsidP="008B1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369AC59" w14:textId="77777777" w:rsidR="008B12DF" w:rsidRPr="00735969" w:rsidRDefault="008B12DF" w:rsidP="008B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5B89D" w14:textId="79A240FC" w:rsidR="008B12DF" w:rsidRPr="00735969" w:rsidRDefault="008B12DF" w:rsidP="008B12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82731" w14:textId="77777777" w:rsidR="008B12DF" w:rsidRPr="00735969" w:rsidRDefault="008B12DF" w:rsidP="008B12D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45992" w14:textId="670FC377" w:rsidR="008B12DF" w:rsidRPr="00735969" w:rsidRDefault="008B12DF" w:rsidP="008B12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CF68E" w14:textId="77777777" w:rsidR="008B12DF" w:rsidRPr="00735969" w:rsidRDefault="008B12DF" w:rsidP="008B12D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B6820" w14:textId="1D39F9C2" w:rsidR="008B12DF" w:rsidRPr="00735969" w:rsidRDefault="008B12DF" w:rsidP="008B12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C26527D" w14:textId="77777777" w:rsidR="008B12DF" w:rsidRPr="00735969" w:rsidRDefault="008B12DF" w:rsidP="008B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76E76" w14:textId="0D07BAB5" w:rsidR="008B12DF" w:rsidRPr="00735969" w:rsidRDefault="008B12DF" w:rsidP="008B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9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E6166" w:rsidRPr="008D4109" w14:paraId="0AD8C1C0" w14:textId="77777777" w:rsidTr="00D832FB">
        <w:trPr>
          <w:trHeight w:val="307"/>
        </w:trPr>
        <w:tc>
          <w:tcPr>
            <w:tcW w:w="3420" w:type="dxa"/>
          </w:tcPr>
          <w:p w14:paraId="53EE5A24" w14:textId="77777777" w:rsidR="00CE6166" w:rsidRPr="00735969" w:rsidRDefault="00CE6166" w:rsidP="00CE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04FA5B" w14:textId="77777777" w:rsidR="00CE6166" w:rsidRPr="00735969" w:rsidRDefault="00CE6166" w:rsidP="00CE6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C0568C0" w14:textId="77777777" w:rsidR="00CE6166" w:rsidRPr="00735969" w:rsidRDefault="00CE6166" w:rsidP="00CE61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90529B" w14:textId="77777777" w:rsidR="00CE6166" w:rsidRPr="00735969" w:rsidRDefault="00CE6166" w:rsidP="00CE616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9BE01BD" w14:textId="77777777" w:rsidR="00CE6166" w:rsidRPr="00735969" w:rsidRDefault="00CE6166" w:rsidP="00CE6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558C0D" w14:textId="77777777" w:rsidR="00CE6166" w:rsidRPr="00735969" w:rsidRDefault="00CE6166" w:rsidP="00CE616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1EA80C7" w14:textId="77777777" w:rsidR="00CE6166" w:rsidRPr="00735969" w:rsidRDefault="00CE6166" w:rsidP="00CE61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1C5B12A9" w14:textId="77777777" w:rsidR="00CE6166" w:rsidRPr="00735969" w:rsidRDefault="00CE6166" w:rsidP="00CE6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CE791FE" w14:textId="77777777" w:rsidR="00CE6166" w:rsidRPr="00735969" w:rsidRDefault="00CE6166" w:rsidP="00CE6166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6166" w:rsidRPr="008D4109" w14:paraId="2B97F76F" w14:textId="77777777" w:rsidTr="00D832FB">
        <w:trPr>
          <w:trHeight w:val="307"/>
        </w:trPr>
        <w:tc>
          <w:tcPr>
            <w:tcW w:w="9270" w:type="dxa"/>
            <w:gridSpan w:val="9"/>
          </w:tcPr>
          <w:p w14:paraId="388D9B9F" w14:textId="4697D25F" w:rsidR="00CE6166" w:rsidRPr="00735969" w:rsidRDefault="00CE6166" w:rsidP="00CE6166">
            <w:pPr>
              <w:tabs>
                <w:tab w:val="clear" w:pos="907"/>
                <w:tab w:val="left" w:pos="792"/>
              </w:tabs>
              <w:ind w:left="336" w:right="5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35969">
              <w:rPr>
                <w:rFonts w:asciiTheme="majorBidi" w:hAnsiTheme="majorBidi" w:cstheme="majorBidi"/>
                <w:sz w:val="24"/>
                <w:szCs w:val="24"/>
              </w:rPr>
              <w:t xml:space="preserve">* </w:t>
            </w:r>
            <w:r w:rsidRPr="00735969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ถือหุ้นโดยบริษัท เฟรเซอร์ส พร็อพเพอร์ตี้ เทคโนโลยี (ประเทศไทย) จำกัด และบริษัท เฟรเซอร์ส พร็อพเพอร์ตี้ อินดัสเทรียล</w:t>
            </w:r>
            <w:r w:rsidRPr="0073596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735969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</w:p>
        </w:tc>
      </w:tr>
      <w:tr w:rsidR="00CE6166" w:rsidRPr="008D4109" w14:paraId="05930956" w14:textId="77777777" w:rsidTr="00D832FB">
        <w:trPr>
          <w:trHeight w:val="307"/>
        </w:trPr>
        <w:tc>
          <w:tcPr>
            <w:tcW w:w="9270" w:type="dxa"/>
            <w:gridSpan w:val="9"/>
          </w:tcPr>
          <w:p w14:paraId="7FFC1A89" w14:textId="77777777" w:rsidR="00CE6166" w:rsidRPr="008D4109" w:rsidRDefault="00CE6166" w:rsidP="00CE6166">
            <w:pPr>
              <w:autoSpaceDE w:val="0"/>
              <w:autoSpaceDN w:val="0"/>
              <w:spacing w:before="40" w:after="40" w:line="240" w:lineRule="auto"/>
              <w:ind w:left="156" w:right="6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**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 เฟรเซอร์ส พร็อพเพอร์ตี้ อินดัสเทรียล (ประเทศไทย) จำกัด</w:t>
            </w:r>
          </w:p>
        </w:tc>
      </w:tr>
    </w:tbl>
    <w:p w14:paraId="111616F5" w14:textId="73D71049" w:rsidR="00640D10" w:rsidRPr="008D4109" w:rsidRDefault="00640D10" w:rsidP="005F3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cs/>
        </w:rPr>
        <w:sectPr w:rsidR="00640D10" w:rsidRPr="008D4109" w:rsidSect="001E1FAA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245"/>
        </w:sectPr>
      </w:pPr>
    </w:p>
    <w:p w14:paraId="177B6F73" w14:textId="1629B53D" w:rsidR="00E45324" w:rsidRPr="008D4109" w:rsidRDefault="00383EDC" w:rsidP="00E4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>เงินลงทุนในบริษัทร่วมและการร่วมค้า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ณ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วันที่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7C3F07" w:rsidRPr="008D4109">
        <w:rPr>
          <w:rFonts w:ascii="Angsana New" w:hAnsi="Angsana New"/>
          <w:sz w:val="30"/>
          <w:szCs w:val="30"/>
        </w:rPr>
        <w:t xml:space="preserve">31 </w:t>
      </w:r>
      <w:r w:rsidR="007C3F07" w:rsidRPr="008D4109">
        <w:rPr>
          <w:rFonts w:ascii="Angsana New" w:hAnsi="Angsana New" w:hint="cs"/>
          <w:sz w:val="30"/>
          <w:szCs w:val="30"/>
          <w:cs/>
        </w:rPr>
        <w:t>ธันวาคม</w:t>
      </w:r>
      <w:r w:rsidR="00967AEC" w:rsidRPr="008D4109">
        <w:rPr>
          <w:rFonts w:ascii="Angsana New" w:hAnsi="Angsana New"/>
          <w:sz w:val="30"/>
          <w:szCs w:val="30"/>
          <w:cs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2563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และ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30</w:t>
      </w:r>
      <w:r w:rsidR="00967AEC" w:rsidRPr="008D4109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626425" w:rsidRPr="008D4109">
        <w:rPr>
          <w:rFonts w:ascii="Angsana New" w:hAnsi="Angsana New"/>
          <w:sz w:val="30"/>
          <w:szCs w:val="30"/>
        </w:rPr>
        <w:t>2563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และเงินปันผล</w:t>
      </w:r>
      <w:r w:rsidR="003043F2" w:rsidRPr="008D4109">
        <w:rPr>
          <w:rFonts w:ascii="Angsana New" w:hAnsi="Angsana New" w:hint="cs"/>
          <w:sz w:val="30"/>
          <w:szCs w:val="30"/>
          <w:cs/>
        </w:rPr>
        <w:t>รับจากเงินลงทุน</w:t>
      </w:r>
      <w:r w:rsidR="00150589" w:rsidRPr="008D4109">
        <w:rPr>
          <w:rFonts w:ascii="Angsana New" w:hAnsi="Angsana New"/>
          <w:sz w:val="30"/>
          <w:szCs w:val="30"/>
          <w:cs/>
        </w:rPr>
        <w:t>สำหรับ</w:t>
      </w:r>
      <w:r w:rsidR="00967AEC" w:rsidRPr="008D4109">
        <w:rPr>
          <w:rFonts w:ascii="Angsana New" w:hAnsi="Angsana New" w:hint="cs"/>
          <w:sz w:val="30"/>
          <w:szCs w:val="30"/>
          <w:cs/>
        </w:rPr>
        <w:t>งวด</w:t>
      </w:r>
      <w:r w:rsidR="0069419E" w:rsidRPr="008D4109">
        <w:rPr>
          <w:rFonts w:ascii="Angsana New" w:hAnsi="Angsana New" w:hint="cs"/>
          <w:sz w:val="30"/>
          <w:szCs w:val="30"/>
          <w:cs/>
        </w:rPr>
        <w:t>สาม</w:t>
      </w:r>
      <w:r w:rsidR="00967AEC" w:rsidRPr="008D4109">
        <w:rPr>
          <w:rFonts w:ascii="Angsana New" w:hAnsi="Angsana New" w:hint="cs"/>
          <w:sz w:val="30"/>
          <w:szCs w:val="30"/>
          <w:cs/>
        </w:rPr>
        <w:t>เดือน</w:t>
      </w:r>
      <w:r w:rsidR="0067121D" w:rsidRPr="008D4109">
        <w:rPr>
          <w:rFonts w:ascii="Angsana New" w:hAnsi="Angsana New" w:hint="cs"/>
          <w:sz w:val="30"/>
          <w:szCs w:val="30"/>
          <w:cs/>
        </w:rPr>
        <w:t xml:space="preserve">สิ้นสุด </w:t>
      </w:r>
      <w:r w:rsidR="007C3F07" w:rsidRPr="008D4109">
        <w:rPr>
          <w:rFonts w:ascii="Angsana New" w:hAnsi="Angsana New"/>
          <w:sz w:val="30"/>
          <w:szCs w:val="30"/>
        </w:rPr>
        <w:t>31</w:t>
      </w:r>
      <w:r w:rsidR="007C3F07" w:rsidRPr="008D4109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67121D" w:rsidRPr="008D4109">
        <w:rPr>
          <w:rFonts w:ascii="Angsana New" w:hAnsi="Angsana New" w:hint="cs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56F5C53" w14:textId="77777777" w:rsidR="00E45324" w:rsidRPr="008D4109" w:rsidRDefault="00E45324" w:rsidP="00E4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15595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535"/>
        <w:gridCol w:w="1620"/>
        <w:gridCol w:w="270"/>
        <w:gridCol w:w="900"/>
        <w:gridCol w:w="828"/>
        <w:gridCol w:w="857"/>
        <w:gridCol w:w="250"/>
        <w:gridCol w:w="830"/>
        <w:gridCol w:w="250"/>
        <w:gridCol w:w="740"/>
        <w:gridCol w:w="250"/>
        <w:gridCol w:w="830"/>
        <w:gridCol w:w="250"/>
        <w:gridCol w:w="764"/>
        <w:gridCol w:w="250"/>
        <w:gridCol w:w="825"/>
        <w:gridCol w:w="250"/>
        <w:gridCol w:w="817"/>
        <w:gridCol w:w="250"/>
        <w:gridCol w:w="1029"/>
      </w:tblGrid>
      <w:tr w:rsidR="00193AA3" w:rsidRPr="008D4109" w14:paraId="44CD9B07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C35DC48" w14:textId="77777777" w:rsidR="00193AA3" w:rsidRPr="008D4109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9508102" w14:textId="77777777" w:rsidR="00193AA3" w:rsidRPr="008D4109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72152D" w14:textId="77777777" w:rsidR="00193AA3" w:rsidRPr="008D4109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70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23A324F5" w14:textId="77777777" w:rsidR="00193AA3" w:rsidRPr="008D4109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7AEC" w:rsidRPr="008D4109" w14:paraId="4C789406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EC13516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51E42CA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4F52942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C3C95C7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93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B4AD419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B7B6FF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2F42E7B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A7CFFE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CE31CAB" w14:textId="77777777" w:rsidR="00967AEC" w:rsidRPr="008D4109" w:rsidRDefault="00FA26B3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มูลค่าตามวิธี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CF73FB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6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4A1564C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</w:p>
        </w:tc>
      </w:tr>
      <w:tr w:rsidR="00967AEC" w:rsidRPr="008D4109" w14:paraId="65AD705E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8D39208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7960D4D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2893F5A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6504D9D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3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1BE6BC9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39B94B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E86195D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87C838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918BEF6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629E73" w14:textId="77777777" w:rsidR="00967AEC" w:rsidRPr="008D4109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96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3657105" w14:textId="52222378" w:rsidR="00967AEC" w:rsidRPr="008D4109" w:rsidRDefault="0069419E" w:rsidP="00967AEC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สาม</w:t>
            </w:r>
            <w:r w:rsidR="00967AEC"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69419E" w:rsidRPr="008D4109" w14:paraId="0034B015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9BCBA66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6847C0F4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C2520B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0D23E12" w14:textId="436CC12E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4CA41CB8" w14:textId="4115B342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EEE9323" w14:textId="4DCDBC23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18F8CD1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B1A055D" w14:textId="5C2A86ED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4CC003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B6F1D69" w14:textId="59DAFC81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C83BAE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CA669D6" w14:textId="10407DD8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3718AD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7BA67D6" w14:textId="08DBF4B4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2E3F0F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A35CC69" w14:textId="1232AB03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EFA731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0EDF4D8" w14:textId="49297A0F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D6C7A2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1B53810" w14:textId="261562EF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</w:tr>
      <w:tr w:rsidR="0069419E" w:rsidRPr="008D4109" w14:paraId="7DF24CC4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053C92F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959C25B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81DA56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7A1FFC0" w14:textId="7ADCAF83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CDD5D8F" w14:textId="1FD86AC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35B3DF8" w14:textId="61EC46FA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653938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C51094A" w14:textId="42901020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DE1DC0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327F543" w14:textId="7CB919C1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F8F31E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F938F53" w14:textId="53768569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EE63A7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671EB4B" w14:textId="3E219B6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5C45C1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7DECEF13" w14:textId="2B0226C9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9CB6AC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818A73E" w14:textId="421B1C81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D4EFA9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7FADCB8" w14:textId="02E942CC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AD4A02" w:rsidRPr="008D4109" w14:paraId="351EFAAA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377F7CF" w14:textId="77777777" w:rsidR="00AD4A02" w:rsidRPr="008D4109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C6A9CBC" w14:textId="77777777" w:rsidR="00AD4A02" w:rsidRPr="008D4109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10BBEA6" w14:textId="77777777" w:rsidR="00AD4A02" w:rsidRPr="008D4109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A9DC4CB" w14:textId="77777777" w:rsidR="00AD4A02" w:rsidRPr="008D4109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31935519" w14:textId="2B466D5A" w:rsidR="00AD4A02" w:rsidRPr="008D4109" w:rsidRDefault="00626425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C346024" w14:textId="77777777" w:rsidR="00AD4A02" w:rsidRPr="008D4109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5950E6" w14:textId="77777777" w:rsidR="00AD4A02" w:rsidRPr="008D4109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D8138EE" w14:textId="4A85B55A" w:rsidR="00AD4A02" w:rsidRPr="008D4109" w:rsidRDefault="00626425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71F733" w14:textId="77777777" w:rsidR="00AD4A02" w:rsidRPr="008D4109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C25479A" w14:textId="77777777" w:rsidR="00AD4A02" w:rsidRPr="008D4109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D38C43F" w14:textId="77777777" w:rsidR="00AD4A02" w:rsidRPr="008D4109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5CD94E8" w14:textId="5F1A6CD9" w:rsidR="00AD4A02" w:rsidRPr="008D4109" w:rsidRDefault="00626425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D6510A" w14:textId="77777777" w:rsidR="00AD4A02" w:rsidRPr="008D4109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AEFAE6B" w14:textId="77777777" w:rsidR="00AD4A02" w:rsidRPr="008D4109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032B24" w14:textId="77777777" w:rsidR="00AD4A02" w:rsidRPr="008D4109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C9AF00E" w14:textId="73D426D7" w:rsidR="00AD4A02" w:rsidRPr="008D4109" w:rsidRDefault="00626425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F7F2BF" w14:textId="77777777" w:rsidR="00AD4A02" w:rsidRPr="008D4109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92862EC" w14:textId="77777777" w:rsidR="00AD4A02" w:rsidRPr="008D4109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7FA43" w14:textId="77777777" w:rsidR="00AD4A02" w:rsidRPr="008D4109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8F8A000" w14:textId="77777777" w:rsidR="00AD4A02" w:rsidRPr="008D4109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5B340B" w:rsidRPr="008D4109" w14:paraId="5E0C16ED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5D58D7F" w14:textId="77777777" w:rsidR="005B340B" w:rsidRPr="008D4109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CA21009" w14:textId="77777777" w:rsidR="005B340B" w:rsidRPr="008D4109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4E0D60" w14:textId="77777777" w:rsidR="005B340B" w:rsidRPr="008D4109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D63E920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8D410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8442" w:type="dxa"/>
            <w:gridSpan w:val="15"/>
            <w:shd w:val="clear" w:color="auto" w:fill="auto"/>
            <w:tcMar>
              <w:left w:w="115" w:type="dxa"/>
              <w:right w:w="115" w:type="dxa"/>
            </w:tcMar>
          </w:tcPr>
          <w:p w14:paraId="3CF354E1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B340B" w:rsidRPr="008D4109" w14:paraId="08742B67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0D85E1D" w14:textId="77777777" w:rsidR="005B340B" w:rsidRPr="008D4109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79F341C" w14:textId="77777777" w:rsidR="005B340B" w:rsidRPr="008D4109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19EEB25" w14:textId="77777777" w:rsidR="005B340B" w:rsidRPr="008D4109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8AF9D2C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242D5357" w14:textId="37910371" w:rsidR="005B340B" w:rsidRPr="008D4109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9E2E67A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B0C72A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8D55F03" w14:textId="25E75ABE" w:rsidR="005B340B" w:rsidRPr="008D4109" w:rsidRDefault="005B340B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AADE3D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21CB66F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8F85DC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70F11FB" w14:textId="112A7C18" w:rsidR="005B340B" w:rsidRPr="008D4109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31817B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E412778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9413FE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FCFB23E" w14:textId="7AF12BCE" w:rsidR="005B340B" w:rsidRPr="008D4109" w:rsidRDefault="005B340B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F5CC7E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9B2BAB0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B0E5A0" w14:textId="77777777" w:rsidR="005B340B" w:rsidRPr="008D4109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1566165A" w14:textId="39D6A7D3" w:rsidR="005B340B" w:rsidRPr="008D4109" w:rsidRDefault="005B340B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878C5" w:rsidRPr="008D4109" w14:paraId="33CFB26E" w14:textId="77777777" w:rsidTr="00BA137E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B1C470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6"/>
                <w:sz w:val="24"/>
                <w:szCs w:val="24"/>
              </w:rPr>
              <w:t>FTREIT</w:t>
            </w:r>
            <w:r w:rsidRPr="008D410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/>
                <w:spacing w:val="-6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C9FB78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8C0EAF4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0293F7" w14:textId="59CECA61" w:rsidR="003878C5" w:rsidRPr="008D4109" w:rsidRDefault="003878C5" w:rsidP="00D441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22.</w:t>
            </w: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26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19F35834" w14:textId="0F89A48B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22.26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78B84D4" w14:textId="4903A5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28,313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738CDD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1EFB794" w14:textId="2E7A183A" w:rsidR="003878C5" w:rsidRPr="008D4109" w:rsidRDefault="003878C5" w:rsidP="003878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28,313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627293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FD221A8" w14:textId="30BB66C5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6,539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6202F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A18D53D" w14:textId="1D004319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6,539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5B9434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F56C485" w14:textId="651D088C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3,57</w:t>
            </w:r>
            <w:r w:rsidR="005B0166"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BE185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7DB82B93" w14:textId="2E1AE5FF" w:rsidR="003878C5" w:rsidRPr="008D4109" w:rsidRDefault="003878C5" w:rsidP="0073596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3,</w:t>
            </w: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654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C972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9F034B2" w14:textId="7FE8EA98" w:rsidR="003878C5" w:rsidRPr="008D4109" w:rsidRDefault="00C00492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062E72"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2275F8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81474C0" w14:textId="58F6238A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102</w:t>
            </w:r>
          </w:p>
        </w:tc>
      </w:tr>
      <w:tr w:rsidR="003878C5" w:rsidRPr="008D4109" w14:paraId="661BEA7D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1FD0725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PT SLP Surya TICON </w:t>
            </w:r>
            <w:proofErr w:type="spellStart"/>
            <w:r w:rsidRPr="008D4109">
              <w:rPr>
                <w:rFonts w:ascii="Angsana New" w:hAnsi="Angsana New"/>
                <w:sz w:val="24"/>
                <w:szCs w:val="24"/>
              </w:rPr>
              <w:t>Internusa</w:t>
            </w:r>
            <w:proofErr w:type="spellEnd"/>
            <w:r w:rsidRPr="008D410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307E079" w14:textId="77777777" w:rsidR="003878C5" w:rsidRPr="008D4109" w:rsidRDefault="003878C5" w:rsidP="003878C5">
            <w:pPr>
              <w:tabs>
                <w:tab w:val="clear" w:pos="227"/>
                <w:tab w:val="clear" w:pos="1644"/>
              </w:tabs>
              <w:spacing w:line="240" w:lineRule="auto"/>
              <w:ind w:left="-55" w:right="-79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3B471F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D241679" w14:textId="5E15DC51" w:rsidR="003878C5" w:rsidRPr="008D4109" w:rsidRDefault="003878C5" w:rsidP="00D441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25.00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C7F1239" w14:textId="47E3E2DF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25.00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61EAFD15" w14:textId="45F5CF02" w:rsidR="003878C5" w:rsidRPr="008D4109" w:rsidRDefault="00D441E3" w:rsidP="003878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1,657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FBE98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13A5374" w14:textId="392F76F3" w:rsidR="003878C5" w:rsidRPr="008D4109" w:rsidRDefault="00D441E3" w:rsidP="00D441E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1,657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A0758F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7CAE8DB" w14:textId="0923C8FC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367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5407B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8B85EAF" w14:textId="5356FCEC" w:rsidR="003878C5" w:rsidRPr="008D4109" w:rsidRDefault="00D441E3" w:rsidP="001D2EE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367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150E54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6D3938A" w14:textId="461017F2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378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D00C0B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16AE5F4" w14:textId="729F34E3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393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D0480F4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0D3FD23" w14:textId="478D7898" w:rsidR="003878C5" w:rsidRPr="008D4109" w:rsidRDefault="00D441E3" w:rsidP="003878C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A30228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B967539" w14:textId="60BCD6E8" w:rsidR="003878C5" w:rsidRPr="008D4109" w:rsidRDefault="00D441E3" w:rsidP="003878C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878C5" w:rsidRPr="008D4109" w14:paraId="75495726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7FFB4FF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7CF7095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C1EC4B8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36D905A" w14:textId="5EBE523A" w:rsidR="003878C5" w:rsidRPr="008D4109" w:rsidRDefault="00D441E3" w:rsidP="00D441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1D478771" w14:textId="3815E1CB" w:rsidR="003878C5" w:rsidRPr="008D4109" w:rsidRDefault="00D441E3" w:rsidP="00D441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C23BD1C" w14:textId="2F9542D3" w:rsidR="003878C5" w:rsidRPr="008D4109" w:rsidRDefault="00D441E3" w:rsidP="003878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9,822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21ACAD0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8E38021" w14:textId="30BE6D5A" w:rsidR="003878C5" w:rsidRPr="008D4109" w:rsidRDefault="00D441E3" w:rsidP="005056C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9,822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B7416A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35547AA" w14:textId="7F014158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4,911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AB1B8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44BCA8E" w14:textId="243086C8" w:rsidR="003878C5" w:rsidRPr="008D4109" w:rsidRDefault="00D441E3" w:rsidP="001D2EE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4,911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A6927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34E8446" w14:textId="74E8BCBD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4,902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6355A7B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7DCEDA2" w14:textId="74854EE3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4,903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954E9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7F508E3" w14:textId="39304071" w:rsidR="003878C5" w:rsidRPr="008D4109" w:rsidRDefault="00D441E3" w:rsidP="003878C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62ED58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4380CA2" w14:textId="0B251123" w:rsidR="003878C5" w:rsidRPr="008D4109" w:rsidRDefault="00D441E3" w:rsidP="003878C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878C5" w:rsidRPr="008D4109" w14:paraId="39C0820F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9A144C4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บริษัท นอร์ท สาธร โฮเต็ล จำกัด 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AD7E5B3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93DD58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E9F4039" w14:textId="6C155FDD" w:rsidR="003878C5" w:rsidRPr="008D4109" w:rsidRDefault="00D441E3" w:rsidP="00D441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20.00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E6FC0F1" w14:textId="7A1ADDEE" w:rsidR="003878C5" w:rsidRPr="008D4109" w:rsidRDefault="00D441E3" w:rsidP="00D441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20.</w:t>
            </w: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049CFAA" w14:textId="66774C9F" w:rsidR="003878C5" w:rsidRPr="008D4109" w:rsidRDefault="00D441E3" w:rsidP="003878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1,450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B09F2D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4D742D6" w14:textId="5E7D859C" w:rsidR="003878C5" w:rsidRPr="008D4109" w:rsidRDefault="00D441E3" w:rsidP="005056C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1,450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2BDC23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AA92719" w14:textId="6F0DB540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290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4DB1A4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DA4A5F6" w14:textId="184C3033" w:rsidR="003878C5" w:rsidRPr="008D4109" w:rsidRDefault="00D441E3" w:rsidP="001D2EE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290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7FAFD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D89FDD0" w14:textId="6DDAA107" w:rsidR="003878C5" w:rsidRPr="008D4109" w:rsidRDefault="0012339C" w:rsidP="0012339C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1DAD034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52724B35" w14:textId="1CCD9CFE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BC14D0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1B7719E6" w14:textId="170C6B08" w:rsidR="003878C5" w:rsidRPr="008D4109" w:rsidRDefault="00D441E3" w:rsidP="003878C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329581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424FB11" w14:textId="5272D292" w:rsidR="003878C5" w:rsidRPr="008D4109" w:rsidRDefault="00D441E3" w:rsidP="003878C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878C5" w:rsidRPr="008D4109" w14:paraId="00A1549A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6289224" w14:textId="77777777" w:rsidR="003C0712" w:rsidRPr="008D4109" w:rsidRDefault="003C0712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94A4CD9" w14:textId="228C15F4" w:rsidR="003878C5" w:rsidRPr="008D4109" w:rsidRDefault="003C0712" w:rsidP="0064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โกลเด้นเวนเจอร์</w:t>
            </w:r>
            <w:r w:rsidR="003878C5" w:rsidRPr="008D410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461CB" w:rsidRPr="008D4109">
              <w:rPr>
                <w:rFonts w:ascii="Angsana New" w:hAnsi="Angsana New"/>
                <w:sz w:val="24"/>
                <w:szCs w:val="24"/>
              </w:rPr>
              <w:t xml:space="preserve">(“GVREIT”) </w:t>
            </w:r>
            <w:r w:rsidR="003878C5" w:rsidRPr="008D4109">
              <w:rPr>
                <w:rFonts w:ascii="Angsana New" w:hAnsi="Angsana New"/>
                <w:sz w:val="24"/>
                <w:szCs w:val="24"/>
                <w:cs/>
              </w:rPr>
              <w:t>***</w:t>
            </w:r>
            <w:r w:rsidR="006461CB" w:rsidRPr="008D4109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72DAAE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ลงทุนในสิทธิการเช่า</w:t>
            </w:r>
          </w:p>
          <w:p w14:paraId="2B3C0161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อสังหาริมทรัพย์และ</w:t>
            </w:r>
          </w:p>
          <w:p w14:paraId="380DBA9C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อุปกรณ์ที่เกี่ยวข้อง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BCBA62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46EE8F" w14:textId="4B7AA844" w:rsidR="003878C5" w:rsidRPr="008D4109" w:rsidRDefault="00D441E3" w:rsidP="00D441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22.</w:t>
            </w: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64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3ABD30" w14:textId="528F771D" w:rsidR="003878C5" w:rsidRPr="008D4109" w:rsidRDefault="00D441E3" w:rsidP="00D441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22.64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78D817" w14:textId="15216959" w:rsidR="003878C5" w:rsidRPr="008D4109" w:rsidRDefault="00D441E3" w:rsidP="003878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8,046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06DBB8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281B4E" w14:textId="25E4BB46" w:rsidR="003878C5" w:rsidRPr="008D4109" w:rsidRDefault="00D441E3" w:rsidP="005056C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8,046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AC43AB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ACEA22" w14:textId="6F9646A8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1,822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F1397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BF376F" w14:textId="24D27D4A" w:rsidR="003878C5" w:rsidRPr="008D4109" w:rsidRDefault="00D441E3" w:rsidP="001D2EE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1,822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BE8447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E56172" w14:textId="0C490470" w:rsidR="003878C5" w:rsidRPr="008D4109" w:rsidRDefault="00C00492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1,13</w:t>
            </w:r>
            <w:r w:rsidR="00062E72" w:rsidRPr="008D4109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D8417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5406D6" w14:textId="388CB735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1,541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9717B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56B6622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0412894" w14:textId="77777777" w:rsidR="00D441E3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6784E70" w14:textId="193C7CAD" w:rsidR="00D441E3" w:rsidRPr="008D4109" w:rsidRDefault="00D441E3" w:rsidP="00C0049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6627A0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7C437294" w14:textId="77777777" w:rsidR="00D441E3" w:rsidRPr="008D4109" w:rsidRDefault="00D441E3" w:rsidP="003878C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7D1AD59" w14:textId="77777777" w:rsidR="00D441E3" w:rsidRPr="008D4109" w:rsidRDefault="00D441E3" w:rsidP="003878C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D97B902" w14:textId="428F8AEE" w:rsidR="003878C5" w:rsidRPr="008D4109" w:rsidRDefault="003878C5" w:rsidP="003878C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</w:p>
        </w:tc>
      </w:tr>
      <w:tr w:rsidR="003878C5" w:rsidRPr="008D4109" w14:paraId="2DDE0591" w14:textId="77777777" w:rsidTr="004B249F">
        <w:trPr>
          <w:trHeight w:val="344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74760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กองทุนรวมสิทธิการเช่าอสังหาริมทรัพย์โกลด์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A06E5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ลงทุนในสิทธิการเช่า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A73609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D0F5F8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79314B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64CA03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A69EAB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21EE32" w14:textId="77777777" w:rsidR="003878C5" w:rsidRPr="008D4109" w:rsidRDefault="003878C5" w:rsidP="005056C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BBD978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929A40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23451EF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37F8A5" w14:textId="77777777" w:rsidR="003878C5" w:rsidRPr="008D4109" w:rsidRDefault="003878C5" w:rsidP="001D2EE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4A9BF8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4E7B9F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E9466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F77E7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E7842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C59E97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61D933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D66B4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878C5" w:rsidRPr="008D4109" w14:paraId="36291B2F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885ACD" w14:textId="7C7C68EB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 xml:space="preserve">   (</w:t>
            </w:r>
            <w:r w:rsidR="00401879" w:rsidRPr="008D4109">
              <w:rPr>
                <w:rFonts w:ascii="Angsana New" w:hAnsi="Angsana New"/>
                <w:sz w:val="24"/>
                <w:szCs w:val="24"/>
              </w:rPr>
              <w:t>“</w:t>
            </w:r>
            <w:r w:rsidRPr="008D4109">
              <w:rPr>
                <w:rFonts w:ascii="Angsana New" w:hAnsi="Angsana New"/>
                <w:sz w:val="24"/>
                <w:szCs w:val="24"/>
              </w:rPr>
              <w:t>GOLDPF</w:t>
            </w:r>
            <w:r w:rsidR="00401879" w:rsidRPr="008D4109">
              <w:rPr>
                <w:rFonts w:ascii="Angsana New" w:hAnsi="Angsana New"/>
                <w:sz w:val="24"/>
                <w:szCs w:val="24"/>
              </w:rPr>
              <w:t>”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103D1E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058F26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518A30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2EFDC6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CA607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E345F1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FEF56F" w14:textId="77777777" w:rsidR="003878C5" w:rsidRPr="008D4109" w:rsidRDefault="003878C5" w:rsidP="005056C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1A76B8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49510D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B74241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758BFD" w14:textId="77777777" w:rsidR="003878C5" w:rsidRPr="008D4109" w:rsidRDefault="003878C5" w:rsidP="001D2EE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880A40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FE32EF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F4EB2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EDA8A1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6B1F8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A62FC0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582B630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941651" w14:textId="74E28E3D" w:rsidR="003878C5" w:rsidRPr="008D4109" w:rsidRDefault="003878C5" w:rsidP="003878C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878C5" w:rsidRPr="008D4109" w14:paraId="739BBA3B" w14:textId="77777777" w:rsidTr="00471B4A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04BA5B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6E1E8E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72433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54809C" w14:textId="7F9F2C7A" w:rsidR="003878C5" w:rsidRPr="008D4109" w:rsidRDefault="00D441E3" w:rsidP="00D441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33.00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D6B079" w14:textId="4B5067A4" w:rsidR="003878C5" w:rsidRPr="008D4109" w:rsidRDefault="00D441E3" w:rsidP="00D441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33.00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CD698" w14:textId="5F8BF91A" w:rsidR="003878C5" w:rsidRPr="008D4109" w:rsidRDefault="00D441E3" w:rsidP="003878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1,983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014761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1C3CFC" w14:textId="4ABC368B" w:rsidR="003878C5" w:rsidRPr="008D4109" w:rsidRDefault="00D441E3" w:rsidP="005056C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1,983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5C8D34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A1CEE5" w14:textId="74A02ECF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654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8AFA3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ADCD59" w14:textId="586614AC" w:rsidR="003878C5" w:rsidRPr="008D4109" w:rsidRDefault="00D441E3" w:rsidP="001D2EE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654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ABA01A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29FE4D" w14:textId="6CAB2FAB" w:rsidR="003878C5" w:rsidRPr="008D4109" w:rsidRDefault="00C00492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201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0DCFBA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E6E0DE" w14:textId="036B2954" w:rsidR="003878C5" w:rsidRPr="008D4109" w:rsidRDefault="00D441E3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199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4D9DB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A8FD28" w14:textId="3123E4B7" w:rsidR="003878C5" w:rsidRPr="008D4109" w:rsidRDefault="00C00492" w:rsidP="00C00492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04A26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D80099" w14:textId="002BA912" w:rsidR="003878C5" w:rsidRPr="008D4109" w:rsidRDefault="00C00492" w:rsidP="00C0049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878C5" w:rsidRPr="008D4109" w14:paraId="16388A7C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4462AB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8A1011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5971CC3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13754B5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2B984F1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22DB538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E8DEA81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56A3A72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50EA40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63773FE" w14:textId="6B5EE17A" w:rsidR="003878C5" w:rsidRPr="008D4109" w:rsidRDefault="00C00492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14,583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69897A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3CBDB9F" w14:textId="04D38619" w:rsidR="003878C5" w:rsidRPr="008D4109" w:rsidRDefault="00C00492" w:rsidP="001D2EE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14,583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B5357B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8D19DE7" w14:textId="473269F9" w:rsidR="003878C5" w:rsidRPr="008D4109" w:rsidRDefault="00C00492" w:rsidP="00C0049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10,</w:t>
            </w:r>
            <w:r w:rsidR="0012339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A3882D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8ABF759" w14:textId="37D4B46D" w:rsidR="003878C5" w:rsidRPr="008D4109" w:rsidRDefault="00C00492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10,723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3CD25F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05F5377" w14:textId="3C2BC9E1" w:rsidR="003878C5" w:rsidRPr="008D4109" w:rsidRDefault="00C00492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</w:t>
            </w:r>
            <w:r w:rsidR="00062E72"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411C49D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B08058" w14:textId="52B68FF2" w:rsidR="003878C5" w:rsidRPr="008D4109" w:rsidRDefault="003878C5" w:rsidP="003878C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142</w:t>
            </w:r>
          </w:p>
        </w:tc>
      </w:tr>
      <w:tr w:rsidR="003878C5" w:rsidRPr="008D4109" w14:paraId="42E14C6B" w14:textId="77777777" w:rsidTr="00187F40">
        <w:trPr>
          <w:trHeight w:val="127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12257AB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3878C5" w:rsidRPr="008D4109" w14:paraId="48F6AC04" w14:textId="77777777" w:rsidTr="00412214">
        <w:trPr>
          <w:trHeight w:val="127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83D7678" w14:textId="31E6C418" w:rsidR="003878C5" w:rsidRPr="008D4109" w:rsidRDefault="003878C5" w:rsidP="003878C5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3878C5" w:rsidRPr="008D4109" w14:paraId="27966EDA" w14:textId="77777777" w:rsidTr="00412214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A31E7CD" w14:textId="7CFD8822" w:rsidR="003878C5" w:rsidRPr="008D4109" w:rsidRDefault="003878C5" w:rsidP="003878C5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3878C5" w:rsidRPr="008D4109" w14:paraId="711B2BC9" w14:textId="77777777" w:rsidTr="00412214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12770B2" w14:textId="255C8221" w:rsidR="003878C5" w:rsidRPr="008D4109" w:rsidRDefault="003878C5" w:rsidP="003878C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</w:p>
        </w:tc>
      </w:tr>
      <w:tr w:rsidR="003878C5" w:rsidRPr="008D4109" w14:paraId="7EBEFC74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3A6BB708" w14:textId="77777777" w:rsidR="003878C5" w:rsidRPr="008D4109" w:rsidRDefault="003878C5" w:rsidP="003878C5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1596EDE" w14:textId="77777777" w:rsidR="003878C5" w:rsidRPr="008D4109" w:rsidRDefault="003878C5" w:rsidP="003878C5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FF26FE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D87D123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E6F171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36D58BFF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6889C8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A7A96D1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F8D5F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43589A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4EE7721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B5CEDF4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216F9F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8C419A0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17FA7F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0F1BF2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3E9C3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DFC0FDF" w14:textId="20CE30EA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F9BDB1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7CEF2DDA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878C5" w:rsidRPr="008D4109" w14:paraId="78D46BEE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7FE7DC82" w14:textId="272DD951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เฟรเซอร์ส พร็อพเพอร์ตี้ เด็มโก้ 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เพาเวอร์ 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 **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t>*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* 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D03567E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1A15F0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187F180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CA0ACAF" w14:textId="14A5A8AB" w:rsidR="00BA137E" w:rsidRPr="008D4109" w:rsidRDefault="00BA137E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3698F09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3E1948E" w14:textId="3EECC943" w:rsidR="00BA137E" w:rsidRPr="008D4109" w:rsidRDefault="00BA137E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51.00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5552BDE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CC6F5F1" w14:textId="2F8093D4" w:rsidR="00BA137E" w:rsidRPr="008D4109" w:rsidRDefault="00BA137E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D60F3D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E23A1CE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DB6901F" w14:textId="38036661" w:rsidR="00BA137E" w:rsidRPr="008D4109" w:rsidRDefault="00BA137E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FC3A34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AD92783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DF6603F" w14:textId="17CD7DAC" w:rsidR="00BA137E" w:rsidRPr="008D4109" w:rsidRDefault="00BA137E" w:rsidP="00BA137E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D7507E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69C6AB8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B9C3AD" w14:textId="49B6FD72" w:rsidR="00BA137E" w:rsidRPr="008D4109" w:rsidRDefault="00BA137E" w:rsidP="00735969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94B151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C8165C4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4FAB6B" w14:textId="0DB94635" w:rsidR="00BA137E" w:rsidRPr="008D4109" w:rsidRDefault="008E7CD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6FE52A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744F5F3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07AA6F" w14:textId="1B9C2726" w:rsidR="001138A6" w:rsidRPr="008D4109" w:rsidRDefault="001138A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2216E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BEA832A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D19F4A" w14:textId="2EB6B415" w:rsidR="001138A6" w:rsidRPr="008D4109" w:rsidRDefault="001138A6" w:rsidP="0033628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D8D7E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8656F34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8FC70E" w14:textId="5667EA64" w:rsidR="001138A6" w:rsidRPr="008D4109" w:rsidRDefault="001138A6" w:rsidP="003878C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38A6" w:rsidRPr="008D4109" w14:paraId="40715E31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83D6F71" w14:textId="38420162" w:rsidR="001138A6" w:rsidRPr="008D4109" w:rsidRDefault="001138A6" w:rsidP="001138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บริษัท เฟรเซอร์ส พร็อพเพอร์ตี้ เด็มโก้ </w:t>
            </w:r>
            <w:r w:rsidRPr="008D4109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Pr="008D4109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  </w:t>
            </w:r>
            <w:r w:rsidRPr="008D4109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เพาเวอร์ </w:t>
            </w:r>
            <w:r w:rsidRPr="008D4109">
              <w:rPr>
                <w:rFonts w:ascii="Angsana New" w:hAnsi="Angsana New"/>
                <w:spacing w:val="-8"/>
                <w:sz w:val="24"/>
                <w:szCs w:val="24"/>
              </w:rPr>
              <w:t>11</w:t>
            </w:r>
            <w:r w:rsidRPr="008D4109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จำกัด ***</w:t>
            </w:r>
            <w:r w:rsidRPr="008D4109">
              <w:rPr>
                <w:rFonts w:ascii="Angsana New" w:hAnsi="Angsana New"/>
                <w:spacing w:val="-8"/>
                <w:sz w:val="24"/>
                <w:szCs w:val="24"/>
              </w:rPr>
              <w:t>*</w:t>
            </w:r>
            <w:r w:rsidRPr="008D4109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7E8FDC5" w14:textId="77777777" w:rsidR="001138A6" w:rsidRPr="008D4109" w:rsidRDefault="001138A6" w:rsidP="001138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5C3F7E" w14:textId="77777777" w:rsidR="001138A6" w:rsidRPr="008D4109" w:rsidRDefault="001138A6" w:rsidP="001138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DEA7D29" w14:textId="77777777" w:rsidR="001138A6" w:rsidRPr="008D4109" w:rsidRDefault="001138A6" w:rsidP="001138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A9AF58C" w14:textId="2C24CFCE" w:rsidR="001138A6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3A82E684" w14:textId="77777777" w:rsidR="001138A6" w:rsidRPr="008D4109" w:rsidRDefault="001138A6" w:rsidP="001138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B310DDC" w14:textId="393F6AFF" w:rsidR="001138A6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51.00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6738709C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0496F06" w14:textId="7B44EC61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353ACE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BB0BC12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059907B" w14:textId="562BDD19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08B225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5B41D25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3AB2B1" w14:textId="79CEFA44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60B8F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AF2FA0F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04F322" w14:textId="36700331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F0621A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A434BD2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6A5985" w14:textId="12C0A357" w:rsidR="008E7CD6" w:rsidRPr="008D4109" w:rsidRDefault="008E7CD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F91A29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C5DDF19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8CA6DA7" w14:textId="584494BB" w:rsidR="001138A6" w:rsidRPr="008D4109" w:rsidRDefault="001138A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DD8546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CFCF8E2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19ADEC8" w14:textId="3FE4ECDD" w:rsidR="001138A6" w:rsidRPr="008D4109" w:rsidRDefault="001138A6" w:rsidP="0033628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15AFA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C5FB061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B3F2AC" w14:textId="0DFE47C4" w:rsidR="001138A6" w:rsidRPr="008D4109" w:rsidRDefault="001138A6" w:rsidP="001138A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878C5" w:rsidRPr="008D4109" w14:paraId="472BDCCD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8374FFF" w14:textId="573BDAFA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บีเอฟทีแซด จำกัด ***</w:t>
            </w:r>
            <w:r w:rsidRPr="008D4109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D04CD71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C4A3FCB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A3D1616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C3007F3" w14:textId="0072D966" w:rsidR="001138A6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59.99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2900A9F7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E5F4781" w14:textId="48C51065" w:rsidR="001138A6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59.99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C5FA20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CBB356" w14:textId="265CDF9B" w:rsidR="001138A6" w:rsidRPr="008D4109" w:rsidRDefault="00756257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766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6ABC701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7CB35E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DA2419" w14:textId="1CC91C4E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691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A7AFEB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E0719CB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13A19CC" w14:textId="6D8BB126" w:rsidR="001138A6" w:rsidRPr="008D4109" w:rsidRDefault="008E7CD6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459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FC8453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2A1149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F6CFBF" w14:textId="26C25163" w:rsidR="001138A6" w:rsidRPr="008D4109" w:rsidRDefault="001138A6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8CB17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3A16037" w14:textId="77777777" w:rsidR="001138A6" w:rsidRPr="008D4109" w:rsidRDefault="001138A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3F58CC2" w14:textId="66288731" w:rsidR="008E7CD6" w:rsidRPr="008D4109" w:rsidRDefault="008E7CD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488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25D6ED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1C92B9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744A27" w14:textId="23389C47" w:rsidR="001138A6" w:rsidRPr="008D4109" w:rsidRDefault="001138A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436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4D84B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38F97E8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64DAC0" w14:textId="76C3755F" w:rsidR="001138A6" w:rsidRPr="008D4109" w:rsidRDefault="001138A6" w:rsidP="0033628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F28C64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551ADAAE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BE2205" w14:textId="02442712" w:rsidR="001138A6" w:rsidRPr="008D4109" w:rsidRDefault="001138A6" w:rsidP="003878C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878C5" w:rsidRPr="008D4109" w14:paraId="25143A0B" w14:textId="77777777" w:rsidTr="00525E8D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78C28D25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89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ADBB20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t>Co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t>office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/ 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5F0B009" w14:textId="587B1204" w:rsidR="003878C5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D9E3B50" w14:textId="23A7B402" w:rsidR="003878C5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51.00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A563113" w14:textId="7B9C33E2" w:rsidR="003878C5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514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A5648B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F0EFCA5" w14:textId="36B34034" w:rsidR="003878C5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514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FEF8BE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C9970B4" w14:textId="30F99DC3" w:rsidR="003878C5" w:rsidRPr="008D4109" w:rsidRDefault="001138A6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85A7DE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385E0DE" w14:textId="5ADDB8D2" w:rsidR="003878C5" w:rsidRPr="008D4109" w:rsidRDefault="001138A6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1069B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AB516E9" w14:textId="469F85CD" w:rsidR="003878C5" w:rsidRPr="008D4109" w:rsidRDefault="008E7CD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212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3C924E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EC593E1" w14:textId="38DC842D" w:rsidR="003878C5" w:rsidRPr="008D4109" w:rsidRDefault="001138A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221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C6D48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2D475A6" w14:textId="31EA3551" w:rsidR="003878C5" w:rsidRPr="008D4109" w:rsidRDefault="001138A6" w:rsidP="0033628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BB207AB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7DD04F6" w14:textId="010C2432" w:rsidR="003878C5" w:rsidRPr="008D4109" w:rsidRDefault="001138A6" w:rsidP="003878C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878C5" w:rsidRPr="008D4109" w14:paraId="41893A8C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4038852" w14:textId="2E4C8283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บริษัท เอสทีที จีดีซี (ประเทศไทย) จำกัด ****</w:t>
            </w:r>
            <w:r w:rsidRPr="008D4109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669180D6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ศูนย์ข้อมูล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70883C8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CB47B08" w14:textId="66B5DFC9" w:rsidR="003878C5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pacing w:val="-3"/>
                <w:sz w:val="24"/>
                <w:szCs w:val="24"/>
                <w:cs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2E0A09F" w14:textId="54BCBFB1" w:rsidR="003878C5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pacing w:val="-3"/>
                <w:sz w:val="24"/>
                <w:szCs w:val="24"/>
                <w:cs/>
              </w:rPr>
              <w:t>51.00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E7ECEE1" w14:textId="3EEF5747" w:rsidR="003878C5" w:rsidRPr="008D4109" w:rsidRDefault="00756257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2,273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1D33C6B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FC1B4EF" w14:textId="20B91175" w:rsidR="003878C5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1,423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46E30F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B816CB2" w14:textId="5165D242" w:rsidR="003878C5" w:rsidRPr="008D4109" w:rsidRDefault="008E7CD6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,160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F33D5FD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2A4FEE9" w14:textId="2EFA8BCB" w:rsidR="003878C5" w:rsidRPr="008D4109" w:rsidRDefault="001138A6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727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D40CB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7F944D7" w14:textId="3B20B1CB" w:rsidR="003878C5" w:rsidRPr="008D4109" w:rsidRDefault="008E7CD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1,106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0D2BCF4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FA7B61A" w14:textId="415F8694" w:rsidR="003878C5" w:rsidRPr="008D4109" w:rsidRDefault="001138A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683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01FF01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7A09112" w14:textId="08BAA20D" w:rsidR="003878C5" w:rsidRPr="008D4109" w:rsidRDefault="001138A6" w:rsidP="0033628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EA32D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4ADFB2A" w14:textId="7AE78EBB" w:rsidR="003878C5" w:rsidRPr="008D4109" w:rsidRDefault="001138A6" w:rsidP="003878C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3878C5" w:rsidRPr="008D4109" w14:paraId="2F47298A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897E0DB" w14:textId="48379F53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บริษัท วังน้อย โลจิสติกส์ พาร์ค จำกัด ***</w:t>
            </w:r>
            <w:r w:rsidRPr="008D4109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599FCCA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8392F1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5A92547" w14:textId="1B018BD0" w:rsidR="003878C5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5080D33" w14:textId="42A23C41" w:rsidR="003878C5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0EF59D5" w14:textId="1D74A2DA" w:rsidR="003878C5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397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56276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9329141" w14:textId="6776EE53" w:rsidR="003878C5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397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3FB479A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9F6A261" w14:textId="7204FC4B" w:rsidR="003878C5" w:rsidRPr="008D4109" w:rsidRDefault="001138A6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202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C04F5D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DB15A63" w14:textId="0B6AA8EB" w:rsidR="003878C5" w:rsidRPr="008D4109" w:rsidRDefault="001138A6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202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E532E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EDE7E77" w14:textId="0F4C8A51" w:rsidR="003878C5" w:rsidRPr="008D4109" w:rsidRDefault="008E7CD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94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A67E10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63EF5B1" w14:textId="25E07774" w:rsidR="003878C5" w:rsidRPr="008D4109" w:rsidRDefault="001138A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94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6464E2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E7F2D49" w14:textId="2F53629A" w:rsidR="003878C5" w:rsidRPr="008D4109" w:rsidRDefault="001138A6" w:rsidP="0033628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FF914AD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19AEB72" w14:textId="2CFA7009" w:rsidR="003878C5" w:rsidRPr="008D4109" w:rsidRDefault="001138A6" w:rsidP="003878C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138A6" w:rsidRPr="008D4109" w14:paraId="45F6A419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81164A8" w14:textId="18E814C9" w:rsidR="001138A6" w:rsidRPr="008D4109" w:rsidRDefault="001138A6" w:rsidP="001138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  <w:r w:rsidRPr="008D4109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E4F57FD" w14:textId="77777777" w:rsidR="001138A6" w:rsidRPr="008D4109" w:rsidRDefault="001138A6" w:rsidP="001138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4EF43B3" w14:textId="77777777" w:rsidR="001138A6" w:rsidRPr="008D4109" w:rsidRDefault="001138A6" w:rsidP="001138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A050C1B" w14:textId="2A006CBF" w:rsidR="001138A6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EAE5F19" w14:textId="5054DA2B" w:rsidR="001138A6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282FC27" w14:textId="137EC626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840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10353F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D75388" w14:textId="0219C37C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840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DAC513C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6B559EA" w14:textId="43E39DB3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449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474E3D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89120AC" w14:textId="08138E6D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449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9F4E42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48A29D8" w14:textId="0EA7B3C1" w:rsidR="001138A6" w:rsidRPr="008D4109" w:rsidRDefault="008E7CD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7424A7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9AEE4B3" w14:textId="6A365E0F" w:rsidR="001138A6" w:rsidRPr="008D4109" w:rsidRDefault="001138A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886C31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5DAB3A03" w14:textId="6B7ACC89" w:rsidR="001138A6" w:rsidRPr="008D4109" w:rsidRDefault="001138A6" w:rsidP="0033628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DD775C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738B7F9" w14:textId="6105A6E4" w:rsidR="001138A6" w:rsidRPr="008D4109" w:rsidRDefault="001138A6" w:rsidP="001138A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138A6" w:rsidRPr="008D4109" w14:paraId="4FF06A96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202285A" w14:textId="1A72307F" w:rsidR="001138A6" w:rsidRPr="008D4109" w:rsidRDefault="001138A6" w:rsidP="001138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35969">
              <w:rPr>
                <w:rFonts w:ascii="Angsana New" w:hAnsi="Angsana New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*****</w:t>
            </w:r>
            <w:r w:rsidRPr="008D4109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7D2D34C" w14:textId="77777777" w:rsidR="001138A6" w:rsidRPr="008D4109" w:rsidRDefault="001138A6" w:rsidP="001138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บริการระบบปฏิบัติการ</w:t>
            </w:r>
            <w:r w:rsidRPr="008D4109">
              <w:rPr>
                <w:rFonts w:ascii="Angsana New" w:hAnsi="Angsana New"/>
                <w:sz w:val="24"/>
                <w:szCs w:val="24"/>
              </w:rPr>
              <w:br/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  อัตโนมัติ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E00D2D6" w14:textId="77777777" w:rsidR="001138A6" w:rsidRPr="008D4109" w:rsidRDefault="001138A6" w:rsidP="001138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DD801DB" w14:textId="77777777" w:rsidR="001138A6" w:rsidRPr="008D4109" w:rsidRDefault="001138A6" w:rsidP="001138A6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  <w:p w14:paraId="635A9DEF" w14:textId="50103003" w:rsidR="001138A6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9307F9A" w14:textId="77777777" w:rsidR="001138A6" w:rsidRPr="008D4109" w:rsidRDefault="001138A6" w:rsidP="001138A6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  <w:p w14:paraId="4379D73A" w14:textId="09C465B0" w:rsidR="001138A6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3"/>
                <w:sz w:val="24"/>
                <w:szCs w:val="24"/>
              </w:rPr>
              <w:t>51.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76C84A2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EF83D1" w14:textId="25DDF510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47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A0DCD6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63323B9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CEFEAA" w14:textId="47656505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47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70C79C0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75073D8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604F78" w14:textId="504092DF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D59D6A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6D2C461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20E5048" w14:textId="2C652CA5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2AC06F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03E6E8E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28CCF0" w14:textId="362418ED" w:rsidR="00A5026F" w:rsidRPr="008D4109" w:rsidRDefault="00A5026F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84AF93D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9DFBC3C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B53E8D" w14:textId="46436A0C" w:rsidR="001138A6" w:rsidRPr="008D4109" w:rsidRDefault="001138A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2D65CA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24E953A8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A9223C" w14:textId="105B982B" w:rsidR="001138A6" w:rsidRPr="008D4109" w:rsidRDefault="001138A6" w:rsidP="0033628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293371B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6C8FC47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0BD0EDF" w14:textId="263B2A0D" w:rsidR="001138A6" w:rsidRPr="008D4109" w:rsidRDefault="001138A6" w:rsidP="001138A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138A6" w:rsidRPr="008D4109" w14:paraId="0EBE5262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535D3B5" w14:textId="3D070A1C" w:rsidR="001138A6" w:rsidRPr="00735969" w:rsidRDefault="001138A6" w:rsidP="001138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 xml:space="preserve">PT Surya </w:t>
            </w:r>
            <w:proofErr w:type="spellStart"/>
            <w:r w:rsidRPr="00735969">
              <w:rPr>
                <w:rFonts w:ascii="Angsana New" w:hAnsi="Angsana New"/>
                <w:sz w:val="24"/>
                <w:szCs w:val="24"/>
              </w:rPr>
              <w:t>Internusa</w:t>
            </w:r>
            <w:proofErr w:type="spellEnd"/>
            <w:r w:rsidRPr="00735969">
              <w:rPr>
                <w:rFonts w:ascii="Angsana New" w:hAnsi="Angsana New"/>
                <w:sz w:val="24"/>
                <w:szCs w:val="24"/>
              </w:rPr>
              <w:t xml:space="preserve"> Timur 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D07B115" w14:textId="44455F8E" w:rsidR="001138A6" w:rsidRPr="008D4109" w:rsidRDefault="001138A6" w:rsidP="001138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B211C70" w14:textId="77777777" w:rsidR="001138A6" w:rsidRPr="008D4109" w:rsidRDefault="001138A6" w:rsidP="001138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04CDC2A" w14:textId="00986B26" w:rsidR="001138A6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3"/>
                <w:sz w:val="24"/>
                <w:szCs w:val="24"/>
              </w:rPr>
              <w:t>33.31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FA70B40" w14:textId="4CD7DD07" w:rsidR="001138A6" w:rsidRPr="008D4109" w:rsidRDefault="001138A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33.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66787D8" w14:textId="156A6552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398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D32B07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C26A945" w14:textId="2651B3B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398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38B479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4708244" w14:textId="6F0614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132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B422B5D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486859F" w14:textId="5A6613CC" w:rsidR="001138A6" w:rsidRPr="008D4109" w:rsidRDefault="001138A6" w:rsidP="001138A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132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7C101E6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272A5ED" w14:textId="43FC1CC9" w:rsidR="001138A6" w:rsidRPr="008D4109" w:rsidRDefault="00A5026F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129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5458FA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5E64D88" w14:textId="0704ABE6" w:rsidR="001138A6" w:rsidRPr="008D4109" w:rsidRDefault="001138A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134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F3924A9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2E404176" w14:textId="1D69C96F" w:rsidR="001138A6" w:rsidRPr="008D4109" w:rsidRDefault="001138A6" w:rsidP="0033628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1C0C14" w14:textId="77777777" w:rsidR="001138A6" w:rsidRPr="008D4109" w:rsidRDefault="001138A6" w:rsidP="00113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9084EA8" w14:textId="7E6165D0" w:rsidR="001138A6" w:rsidRPr="008D4109" w:rsidRDefault="001138A6" w:rsidP="001138A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3878C5" w:rsidRPr="008D4109" w14:paraId="5C0F6F4D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016A5CC" w14:textId="0B211C36" w:rsidR="003878C5" w:rsidRPr="008D4109" w:rsidRDefault="003878C5" w:rsidP="003878C5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บริษัท เกษมทรัพย์ภักดี จำกัด 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FE36378" w14:textId="77777777" w:rsidR="003878C5" w:rsidRPr="008D4109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6BBCB3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D32EB28" w14:textId="4292A67C" w:rsidR="003878C5" w:rsidRPr="008D4109" w:rsidRDefault="008E7CD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57425FC" w14:textId="38D45C43" w:rsidR="003878C5" w:rsidRPr="008D4109" w:rsidRDefault="008E7CD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33E22730" w14:textId="412BF4EF" w:rsidR="003878C5" w:rsidRPr="008D4109" w:rsidRDefault="008E7CD6" w:rsidP="0073596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0632D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D8D96A" w14:textId="4D9D4D16" w:rsidR="003878C5" w:rsidRPr="008D4109" w:rsidRDefault="008E7CD6" w:rsidP="0073596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198EA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78259A9" w14:textId="16D910EE" w:rsidR="003878C5" w:rsidRPr="008D4109" w:rsidRDefault="008E7CD6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1,470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B67CB0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9DA5309" w14:textId="6DE52021" w:rsidR="003878C5" w:rsidRPr="008D4109" w:rsidRDefault="008E7CD6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1,470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B07E12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8E177C4" w14:textId="1C373A03" w:rsidR="003878C5" w:rsidRPr="008D4109" w:rsidRDefault="008E7CD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1,207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BC8488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34FF38" w14:textId="1CB2F8D2" w:rsidR="003878C5" w:rsidRPr="008D4109" w:rsidRDefault="008E7CD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2FC87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F2A046C" w14:textId="19004351" w:rsidR="003878C5" w:rsidRPr="008D4109" w:rsidRDefault="008E7CD6" w:rsidP="003878C5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F88DD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F66F69A" w14:textId="3A2348A7" w:rsidR="003878C5" w:rsidRPr="008D4109" w:rsidRDefault="008E7CD6" w:rsidP="003878C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878C5" w:rsidRPr="008D4109" w14:paraId="4BF231E5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72DB277" w14:textId="77777777" w:rsidR="003878C5" w:rsidRPr="008D4109" w:rsidRDefault="003878C5" w:rsidP="003878C5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F2462BD" w14:textId="77777777" w:rsidR="003878C5" w:rsidRPr="008D4109" w:rsidRDefault="003878C5" w:rsidP="003878C5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ECA888" w14:textId="77777777" w:rsidR="003878C5" w:rsidRPr="008D4109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F0A21E6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2C3731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F23E1FF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A1D1F9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1010B3C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18C51A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14E5B27" w14:textId="41CCCBF2" w:rsidR="003878C5" w:rsidRPr="008D4109" w:rsidRDefault="00A5026F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4,163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0B9F71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F07556" w14:textId="4ABBDCED" w:rsidR="003878C5" w:rsidRPr="008D4109" w:rsidRDefault="008E7CD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3,685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D24DE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C030229" w14:textId="3B236CDF" w:rsidR="003878C5" w:rsidRPr="008D4109" w:rsidRDefault="00A5026F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3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,601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76D30A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B8ADFA7" w14:textId="480516D7" w:rsidR="003878C5" w:rsidRPr="008D4109" w:rsidRDefault="008E7CD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2,934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B2EC45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01F14C4" w14:textId="76A6FA6B" w:rsidR="003878C5" w:rsidRPr="008D4109" w:rsidRDefault="008E7CD6" w:rsidP="003878C5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6C8D3B" w14:textId="77777777" w:rsidR="003878C5" w:rsidRPr="008D4109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672C4BD" w14:textId="7EE1CD35" w:rsidR="003878C5" w:rsidRPr="008D4109" w:rsidRDefault="008E7CD6" w:rsidP="003878C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8E7CD6" w:rsidRPr="008D4109" w14:paraId="55F46B68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570F09D" w14:textId="77777777" w:rsidR="008E7CD6" w:rsidRPr="008D4109" w:rsidRDefault="008E7CD6" w:rsidP="008E7CD6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8CB8961" w14:textId="77777777" w:rsidR="008E7CD6" w:rsidRPr="008D4109" w:rsidRDefault="008E7CD6" w:rsidP="008E7CD6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3623FFB" w14:textId="77777777" w:rsidR="008E7CD6" w:rsidRPr="008D4109" w:rsidRDefault="008E7CD6" w:rsidP="008E7C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B3D4FD5" w14:textId="77777777" w:rsidR="008E7CD6" w:rsidRPr="008D4109" w:rsidRDefault="008E7CD6" w:rsidP="008E7CD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A2C7B70" w14:textId="77777777" w:rsidR="008E7CD6" w:rsidRPr="008D4109" w:rsidRDefault="008E7CD6" w:rsidP="008E7CD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7886874" w14:textId="77777777" w:rsidR="008E7CD6" w:rsidRPr="008D4109" w:rsidRDefault="008E7CD6" w:rsidP="008E7CD6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1C1224" w14:textId="77777777" w:rsidR="008E7CD6" w:rsidRPr="008D4109" w:rsidRDefault="008E7CD6" w:rsidP="008E7C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AF0CD6A" w14:textId="77777777" w:rsidR="008E7CD6" w:rsidRPr="008D4109" w:rsidRDefault="008E7CD6" w:rsidP="008E7CD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052949" w14:textId="77777777" w:rsidR="008E7CD6" w:rsidRPr="008D4109" w:rsidRDefault="008E7CD6" w:rsidP="008E7C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80D9DD4" w14:textId="385F3614" w:rsidR="008E7CD6" w:rsidRPr="008D4109" w:rsidRDefault="00A5026F" w:rsidP="008E7CD6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18,746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6C8C5B" w14:textId="77777777" w:rsidR="008E7CD6" w:rsidRPr="008D4109" w:rsidRDefault="008E7CD6" w:rsidP="008E7C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515DB2" w14:textId="30344D56" w:rsidR="008E7CD6" w:rsidRPr="008D4109" w:rsidRDefault="008E7CD6" w:rsidP="008E7CD6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18,268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8438F3" w14:textId="77777777" w:rsidR="008E7CD6" w:rsidRPr="008D4109" w:rsidRDefault="008E7CD6" w:rsidP="008E7C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F89A076" w14:textId="74185EBA" w:rsidR="008E7CD6" w:rsidRPr="008D4109" w:rsidRDefault="00A5026F" w:rsidP="008E7CD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13,</w:t>
            </w:r>
            <w:r w:rsidR="004F1AA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="005B0166"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="004F1AA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DDB513" w14:textId="77777777" w:rsidR="008E7CD6" w:rsidRPr="008D4109" w:rsidRDefault="008E7CD6" w:rsidP="008E7C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784417" w14:textId="2C18E44E" w:rsidR="008E7CD6" w:rsidRPr="008D4109" w:rsidRDefault="008E7CD6" w:rsidP="008E7CD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13,657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9D8E3F2" w14:textId="77777777" w:rsidR="008E7CD6" w:rsidRPr="008D4109" w:rsidRDefault="008E7CD6" w:rsidP="008E7CD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0ADA097" w14:textId="2BEBED0F" w:rsidR="008E7CD6" w:rsidRPr="008D4109" w:rsidRDefault="008E7CD6" w:rsidP="008E7CD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</w:t>
            </w:r>
            <w:r w:rsidR="000A2635"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FF6AD5A" w14:textId="77777777" w:rsidR="008E7CD6" w:rsidRPr="008D4109" w:rsidRDefault="008E7CD6" w:rsidP="008E7C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5653022" w14:textId="370B30E4" w:rsidR="008E7CD6" w:rsidRPr="008D4109" w:rsidRDefault="008E7CD6" w:rsidP="008E7CD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142</w:t>
            </w:r>
          </w:p>
        </w:tc>
      </w:tr>
    </w:tbl>
    <w:p w14:paraId="46B8196A" w14:textId="77777777" w:rsidR="00D83260" w:rsidRPr="008D4109" w:rsidRDefault="00D83260"/>
    <w:tbl>
      <w:tblPr>
        <w:tblStyle w:val="TableGrid"/>
        <w:tblW w:w="0" w:type="auto"/>
        <w:tblInd w:w="-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13805"/>
      </w:tblGrid>
      <w:tr w:rsidR="00E9226B" w:rsidRPr="008D4109" w14:paraId="52B7148D" w14:textId="77777777" w:rsidTr="003B09BE">
        <w:tc>
          <w:tcPr>
            <w:tcW w:w="1085" w:type="dxa"/>
          </w:tcPr>
          <w:p w14:paraId="151A33E0" w14:textId="00B59BAF" w:rsidR="00E9226B" w:rsidRPr="008D4109" w:rsidRDefault="00E9226B" w:rsidP="00E922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*</w:t>
            </w:r>
          </w:p>
        </w:tc>
        <w:tc>
          <w:tcPr>
            <w:tcW w:w="13805" w:type="dxa"/>
          </w:tcPr>
          <w:p w14:paraId="2944E2A1" w14:textId="6478D6A5" w:rsidR="00E9226B" w:rsidRPr="008D4109" w:rsidRDefault="00E9226B">
            <w:pPr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ถือหุ้นผ่านทาง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/>
                <w:sz w:val="24"/>
                <w:szCs w:val="24"/>
              </w:rPr>
              <w:t xml:space="preserve">Frasers Property Thailand (International) Pte. Ltd.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E9226B" w:rsidRPr="008D4109" w14:paraId="36C331DA" w14:textId="77777777" w:rsidTr="003B09BE">
        <w:tc>
          <w:tcPr>
            <w:tcW w:w="1085" w:type="dxa"/>
          </w:tcPr>
          <w:p w14:paraId="549C4BCC" w14:textId="44E1460A" w:rsidR="00E9226B" w:rsidRPr="008D4109" w:rsidRDefault="00E9226B" w:rsidP="00E922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**</w:t>
            </w:r>
          </w:p>
        </w:tc>
        <w:tc>
          <w:tcPr>
            <w:tcW w:w="13805" w:type="dxa"/>
          </w:tcPr>
          <w:p w14:paraId="0B14C481" w14:textId="006E8BD0" w:rsidR="00E9226B" w:rsidRPr="008D4109" w:rsidRDefault="00E9226B">
            <w:pPr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ถือหุ้นผ่านทาง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/>
                <w:sz w:val="24"/>
                <w:szCs w:val="24"/>
              </w:rPr>
              <w:t>Frasers Property Thailand (Hong Kong) Limited</w:t>
            </w:r>
          </w:p>
        </w:tc>
      </w:tr>
      <w:tr w:rsidR="00E9226B" w:rsidRPr="008D4109" w14:paraId="711A84FC" w14:textId="77777777" w:rsidTr="003B09BE">
        <w:tc>
          <w:tcPr>
            <w:tcW w:w="1085" w:type="dxa"/>
          </w:tcPr>
          <w:p w14:paraId="795C3961" w14:textId="6F7B38F2" w:rsidR="00E9226B" w:rsidRPr="008D4109" w:rsidRDefault="00E9226B" w:rsidP="00E922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***</w:t>
            </w:r>
          </w:p>
        </w:tc>
        <w:tc>
          <w:tcPr>
            <w:tcW w:w="13805" w:type="dxa"/>
          </w:tcPr>
          <w:p w14:paraId="62123F7D" w14:textId="1BF2F589" w:rsidR="00E9226B" w:rsidRPr="008D4109" w:rsidRDefault="00E9226B">
            <w:pPr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ถือหุ้นผ่านทางกลุ่ม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แผ่นดินทอง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ดีเวลลอปเม้นท์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E9226B" w:rsidRPr="008D4109" w14:paraId="0710D753" w14:textId="77777777" w:rsidTr="003B09BE">
        <w:tc>
          <w:tcPr>
            <w:tcW w:w="1085" w:type="dxa"/>
          </w:tcPr>
          <w:p w14:paraId="216CAAF0" w14:textId="713136A2" w:rsidR="00E9226B" w:rsidRPr="008D4109" w:rsidRDefault="00E9226B" w:rsidP="00E922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*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***</w:t>
            </w:r>
          </w:p>
        </w:tc>
        <w:tc>
          <w:tcPr>
            <w:tcW w:w="13805" w:type="dxa"/>
          </w:tcPr>
          <w:p w14:paraId="60E68889" w14:textId="23750C5C" w:rsidR="00E9226B" w:rsidRPr="008D4109" w:rsidRDefault="00E9226B">
            <w:pPr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ถือหุ้นผ่านทาง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</w:tr>
      <w:tr w:rsidR="00E9226B" w:rsidRPr="008D4109" w14:paraId="6E2460C0" w14:textId="77777777" w:rsidTr="003B09BE">
        <w:tc>
          <w:tcPr>
            <w:tcW w:w="1085" w:type="dxa"/>
          </w:tcPr>
          <w:p w14:paraId="2C213FAE" w14:textId="27419F6C" w:rsidR="00E9226B" w:rsidRPr="008D4109" w:rsidRDefault="00E9226B" w:rsidP="00E922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*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****</w:t>
            </w:r>
          </w:p>
        </w:tc>
        <w:tc>
          <w:tcPr>
            <w:tcW w:w="13805" w:type="dxa"/>
          </w:tcPr>
          <w:p w14:paraId="1294B65A" w14:textId="3A855091" w:rsidR="00E9226B" w:rsidRPr="008D4109" w:rsidRDefault="00E9226B">
            <w:pPr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ถือหุ้นผ่านทางบริษัท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เทคโนโลยี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และบริษัท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</w:tr>
      <w:tr w:rsidR="00E9226B" w:rsidRPr="008D4109" w14:paraId="0A2C947E" w14:textId="77777777" w:rsidTr="003B09BE">
        <w:tc>
          <w:tcPr>
            <w:tcW w:w="1085" w:type="dxa"/>
          </w:tcPr>
          <w:p w14:paraId="04A09F96" w14:textId="5AAB5D5E" w:rsidR="00E9226B" w:rsidRPr="008D4109" w:rsidRDefault="00E9226B" w:rsidP="00E922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*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*****</w:t>
            </w:r>
          </w:p>
        </w:tc>
        <w:tc>
          <w:tcPr>
            <w:tcW w:w="13805" w:type="dxa"/>
          </w:tcPr>
          <w:p w14:paraId="2116FE75" w14:textId="335276F5" w:rsidR="00E9226B" w:rsidRPr="008D4109" w:rsidRDefault="00E9226B">
            <w:pPr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ถือหุ้นผ่านทางบริษัท ออโตเมชั่น แอสเซ็ท จำกัด</w:t>
            </w:r>
          </w:p>
        </w:tc>
      </w:tr>
    </w:tbl>
    <w:p w14:paraId="45FDA257" w14:textId="77777777" w:rsidR="00E9226B" w:rsidRPr="008D4109" w:rsidRDefault="00E9226B">
      <w:pPr>
        <w:rPr>
          <w:rFonts w:ascii="Angsana New" w:hAnsi="Angsana New"/>
          <w:sz w:val="24"/>
          <w:szCs w:val="24"/>
        </w:rPr>
      </w:pPr>
    </w:p>
    <w:p w14:paraId="6F163DD9" w14:textId="0EB8403B" w:rsidR="004B249F" w:rsidRPr="008D4109" w:rsidRDefault="004B249F">
      <w:pPr>
        <w:rPr>
          <w:rFonts w:ascii="Angsana New" w:hAnsi="Angsana New"/>
          <w:sz w:val="30"/>
          <w:szCs w:val="30"/>
          <w:cs/>
        </w:rPr>
      </w:pPr>
      <w:r w:rsidRPr="008D4109">
        <w:rPr>
          <w:rFonts w:ascii="Angsana New" w:hAnsi="Angsana New"/>
          <w:sz w:val="30"/>
          <w:szCs w:val="30"/>
          <w:cs/>
        </w:rPr>
        <w:t xml:space="preserve">บริษัทร่วมและการร่วมค้าทั้งหมดดำเนินธุรกิจในประเทศไทยยกเว้นบริษัท </w:t>
      </w:r>
      <w:r w:rsidRPr="008D4109">
        <w:rPr>
          <w:rFonts w:ascii="Angsana New" w:hAnsi="Angsana New"/>
          <w:sz w:val="30"/>
          <w:szCs w:val="30"/>
        </w:rPr>
        <w:t xml:space="preserve">PT SLP Surya TICON </w:t>
      </w:r>
      <w:proofErr w:type="spellStart"/>
      <w:r w:rsidRPr="008D4109">
        <w:rPr>
          <w:rFonts w:ascii="Angsana New" w:hAnsi="Angsana New"/>
          <w:sz w:val="30"/>
          <w:szCs w:val="30"/>
        </w:rPr>
        <w:t>Internusa</w:t>
      </w:r>
      <w:proofErr w:type="spellEnd"/>
      <w:r w:rsidRPr="008D4109">
        <w:rPr>
          <w:rFonts w:ascii="Angsana New" w:hAnsi="Angsana New"/>
          <w:sz w:val="30"/>
          <w:szCs w:val="30"/>
        </w:rPr>
        <w:t xml:space="preserve"> </w:t>
      </w:r>
      <w:r w:rsidR="00B76804" w:rsidRPr="008D410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76804" w:rsidRPr="008D4109">
        <w:rPr>
          <w:rFonts w:ascii="Angsana New" w:hAnsi="Angsana New"/>
          <w:sz w:val="30"/>
          <w:szCs w:val="30"/>
        </w:rPr>
        <w:t xml:space="preserve">PT Surya </w:t>
      </w:r>
      <w:proofErr w:type="spellStart"/>
      <w:r w:rsidR="00B76804" w:rsidRPr="008D4109">
        <w:rPr>
          <w:rFonts w:ascii="Angsana New" w:hAnsi="Angsana New"/>
          <w:sz w:val="30"/>
          <w:szCs w:val="30"/>
        </w:rPr>
        <w:t>Internusa</w:t>
      </w:r>
      <w:proofErr w:type="spellEnd"/>
      <w:r w:rsidR="00B76804" w:rsidRPr="008D4109">
        <w:rPr>
          <w:rFonts w:ascii="Angsana New" w:hAnsi="Angsana New"/>
          <w:sz w:val="30"/>
          <w:szCs w:val="30"/>
        </w:rPr>
        <w:t xml:space="preserve"> Timur </w:t>
      </w:r>
      <w:r w:rsidRPr="008D4109">
        <w:rPr>
          <w:rFonts w:ascii="Angsana New" w:hAnsi="Angsana New"/>
          <w:sz w:val="30"/>
          <w:szCs w:val="30"/>
          <w:cs/>
        </w:rPr>
        <w:t>ซึ่งดำเนินธุรกิจในประเทศอินโดนีเซี</w:t>
      </w:r>
      <w:r w:rsidRPr="008D4109">
        <w:rPr>
          <w:rFonts w:ascii="Angsana New" w:hAnsi="Angsana New" w:hint="cs"/>
          <w:sz w:val="30"/>
          <w:szCs w:val="30"/>
          <w:cs/>
        </w:rPr>
        <w:t>ย</w:t>
      </w:r>
    </w:p>
    <w:p w14:paraId="434F9EE6" w14:textId="77777777" w:rsidR="005C6461" w:rsidRPr="008D4109" w:rsidRDefault="005C6461">
      <w:pPr>
        <w:rPr>
          <w:rFonts w:ascii="Angsana New" w:hAnsi="Angsana New"/>
          <w:sz w:val="20"/>
          <w:szCs w:val="20"/>
        </w:rPr>
      </w:pPr>
    </w:p>
    <w:p w14:paraId="608FBB23" w14:textId="77777777" w:rsidR="00F30095" w:rsidRPr="008D4109" w:rsidRDefault="00F30095">
      <w:pPr>
        <w:rPr>
          <w:rFonts w:ascii="Angsana New" w:hAnsi="Angsana New"/>
          <w:sz w:val="20"/>
          <w:szCs w:val="20"/>
        </w:rPr>
      </w:pPr>
    </w:p>
    <w:p w14:paraId="050B28E7" w14:textId="77777777" w:rsidR="00F30095" w:rsidRPr="008D4109" w:rsidRDefault="00F30095">
      <w:pPr>
        <w:rPr>
          <w:rFonts w:ascii="Angsana New" w:hAnsi="Angsana New"/>
          <w:sz w:val="20"/>
          <w:szCs w:val="20"/>
        </w:rPr>
      </w:pPr>
    </w:p>
    <w:p w14:paraId="182CCAB6" w14:textId="77777777" w:rsidR="00F30095" w:rsidRPr="008D4109" w:rsidRDefault="00F30095">
      <w:pPr>
        <w:rPr>
          <w:rFonts w:ascii="Angsana New" w:hAnsi="Angsana New"/>
          <w:sz w:val="20"/>
          <w:szCs w:val="20"/>
        </w:rPr>
      </w:pPr>
    </w:p>
    <w:p w14:paraId="096962B7" w14:textId="77777777" w:rsidR="00F30095" w:rsidRPr="008D4109" w:rsidRDefault="00F30095">
      <w:pPr>
        <w:rPr>
          <w:rFonts w:ascii="Angsana New" w:hAnsi="Angsana New"/>
          <w:sz w:val="20"/>
          <w:szCs w:val="20"/>
        </w:rPr>
      </w:pPr>
    </w:p>
    <w:p w14:paraId="2AFCBB9B" w14:textId="77777777" w:rsidR="00967AEC" w:rsidRPr="008D4109" w:rsidRDefault="00967AEC" w:rsidP="00967AEC">
      <w:pPr>
        <w:spacing w:line="240" w:lineRule="auto"/>
        <w:rPr>
          <w:sz w:val="2"/>
          <w:szCs w:val="2"/>
        </w:rPr>
      </w:pPr>
      <w:r w:rsidRPr="008D4109">
        <w:br w:type="page"/>
      </w:r>
    </w:p>
    <w:tbl>
      <w:tblPr>
        <w:tblW w:w="15326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173"/>
        <w:gridCol w:w="1618"/>
        <w:gridCol w:w="295"/>
        <w:gridCol w:w="1055"/>
        <w:gridCol w:w="965"/>
        <w:gridCol w:w="930"/>
        <w:gridCol w:w="990"/>
        <w:gridCol w:w="900"/>
        <w:gridCol w:w="270"/>
        <w:gridCol w:w="810"/>
        <w:gridCol w:w="270"/>
        <w:gridCol w:w="810"/>
        <w:gridCol w:w="255"/>
        <w:gridCol w:w="825"/>
        <w:gridCol w:w="270"/>
        <w:gridCol w:w="810"/>
        <w:gridCol w:w="270"/>
        <w:gridCol w:w="810"/>
      </w:tblGrid>
      <w:tr w:rsidR="00FD1013" w:rsidRPr="008D4109" w14:paraId="1433C8C4" w14:textId="77777777" w:rsidTr="00FD1013">
        <w:trPr>
          <w:trHeight w:val="182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3CB5FAD5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2C6488D5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7E229D9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40" w:type="dxa"/>
            <w:gridSpan w:val="15"/>
            <w:shd w:val="clear" w:color="auto" w:fill="auto"/>
            <w:tcMar>
              <w:left w:w="115" w:type="dxa"/>
              <w:right w:w="115" w:type="dxa"/>
            </w:tcMar>
          </w:tcPr>
          <w:p w14:paraId="2A6C34D6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D1013" w:rsidRPr="008D4109" w14:paraId="6F936741" w14:textId="77777777" w:rsidTr="00FD1013">
        <w:trPr>
          <w:trHeight w:val="182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1A9C492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08E6E5D1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1D0B2F10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1192BC3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4DB0C576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11940FBE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82CB79F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68D5987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7B0792B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253A65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73DEB04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D6DC661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57604D7B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894426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1081ED3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</w:p>
        </w:tc>
      </w:tr>
      <w:tr w:rsidR="00FD1013" w:rsidRPr="008D4109" w14:paraId="2E3FC018" w14:textId="77777777" w:rsidTr="00FD1013">
        <w:trPr>
          <w:trHeight w:val="68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04ED2A51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197D2917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719E0BA7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731FDA1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3DBDBFC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98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4932BDD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06848A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E17985F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8D410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5A3D4043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AD73CAD" w14:textId="1FA764FC" w:rsidR="00FD1013" w:rsidRPr="008D4109" w:rsidRDefault="0069419E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สาม</w:t>
            </w:r>
            <w:r w:rsidR="00FD1013"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69419E" w:rsidRPr="008D4109" w14:paraId="155D364D" w14:textId="77777777" w:rsidTr="0069419E">
        <w:trPr>
          <w:trHeight w:val="56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5EB92D50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010C32AE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4C00DDCE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584A0233" w14:textId="47B4F8A0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2A434614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8D4109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1E44827" w14:textId="409C9F88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5DB0E6AB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8D4109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68E1A8A" w14:textId="2B8B1E4B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49D19F7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9F9FFE8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8D4109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6DB45C5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5104BEA" w14:textId="2296DAD0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14:paraId="0D3D3670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05E25DB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8D4109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6DEFAC1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346A0CC" w14:textId="7B235672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937C70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019B5B9" w14:textId="126623CE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</w:tr>
      <w:tr w:rsidR="0069419E" w:rsidRPr="008D4109" w14:paraId="5F72C5A9" w14:textId="77777777" w:rsidTr="0069419E">
        <w:trPr>
          <w:trHeight w:val="56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33F8F560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70EA2FB3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6334DF56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7E68C313" w14:textId="60D3A03A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410B221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5F8E6A23" w14:textId="63B67801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758AABDC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3F00D62" w14:textId="4950F811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B3E4930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F8A6F15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CD45EC2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A440221" w14:textId="2E4CD256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55" w:type="dxa"/>
            <w:shd w:val="clear" w:color="auto" w:fill="auto"/>
          </w:tcPr>
          <w:p w14:paraId="4E129B08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AD26317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4303363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8302220" w14:textId="58D4A3F2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99F234" w14:textId="77777777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1ED80CC" w14:textId="69B82730" w:rsidR="0069419E" w:rsidRPr="008D4109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626425" w:rsidRPr="008D4109" w14:paraId="7459833E" w14:textId="77777777" w:rsidTr="0069419E">
        <w:trPr>
          <w:trHeight w:val="56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5115BD09" w14:textId="77777777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4A01D78A" w14:textId="77777777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43B697BC" w14:textId="77777777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4EE7CF87" w14:textId="77777777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2E114BC8" w14:textId="5A527C32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6894F40C" w14:textId="701B5060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356359A2" w14:textId="61B874B9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F727D8F" w14:textId="1896AF93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47AB65" w14:textId="77777777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687105E" w14:textId="16026F94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8BB559" w14:textId="77777777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B8F0F2" w14:textId="01BEE5BD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55" w:type="dxa"/>
            <w:shd w:val="clear" w:color="auto" w:fill="auto"/>
          </w:tcPr>
          <w:p w14:paraId="4A00570B" w14:textId="77777777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A1826C1" w14:textId="4C31F569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B9360DA" w14:textId="77777777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FF76183" w14:textId="5F0FBDD8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064C206" w14:textId="77777777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4741515" w14:textId="65F70DA3" w:rsidR="00626425" w:rsidRPr="008D4109" w:rsidRDefault="00626425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F70F5D"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FD1013" w:rsidRPr="008D4109" w14:paraId="34402B61" w14:textId="77777777" w:rsidTr="00FD1013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90CDFB4" w14:textId="77777777" w:rsidR="00FD1013" w:rsidRPr="008D4109" w:rsidRDefault="00FD1013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6DEED1BB" w14:textId="77777777" w:rsidR="00FD1013" w:rsidRPr="008D4109" w:rsidRDefault="00FD1013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7DF0EEDD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F087EE9" w14:textId="77777777" w:rsidR="00FD1013" w:rsidRPr="008D4109" w:rsidRDefault="00FD1013" w:rsidP="00FD10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220" w:type="dxa"/>
            <w:gridSpan w:val="13"/>
            <w:shd w:val="clear" w:color="auto" w:fill="auto"/>
            <w:tcMar>
              <w:left w:w="115" w:type="dxa"/>
              <w:right w:w="115" w:type="dxa"/>
            </w:tcMar>
          </w:tcPr>
          <w:p w14:paraId="23F97668" w14:textId="77777777" w:rsidR="00FD1013" w:rsidRPr="008D4109" w:rsidRDefault="00FD1013" w:rsidP="00FD101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D1013" w:rsidRPr="008D4109" w14:paraId="4F6D79B1" w14:textId="77777777" w:rsidTr="00FD1013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1CCCF98A" w14:textId="77777777" w:rsidR="00FD1013" w:rsidRPr="008D4109" w:rsidRDefault="00FD1013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7E8DD9AD" w14:textId="77777777" w:rsidR="00FD1013" w:rsidRPr="008D4109" w:rsidRDefault="00FD1013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2E4CB0B" w14:textId="77777777" w:rsidR="00FD1013" w:rsidRPr="008D4109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E4E2EF3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586C04D4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43023014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5FB3ACB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20B5B2E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8B5E0F6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483EA67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C42B44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7BC8BDF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74EBE61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02EA7D50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D61304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7A4800F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CD196BE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F90C1F3" w14:textId="77777777" w:rsidR="00FD1013" w:rsidRPr="008D4109" w:rsidRDefault="00FD1013" w:rsidP="00D61901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FD1013" w:rsidRPr="008D4109" w14:paraId="28C686F9" w14:textId="77777777" w:rsidTr="00FD1013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35E26327" w14:textId="77777777" w:rsidR="00FD1013" w:rsidRPr="008D4109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FTREIT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49029F91" w14:textId="77777777" w:rsidR="00FD1013" w:rsidRPr="008D4109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ลงทุนใน</w:t>
            </w:r>
          </w:p>
          <w:p w14:paraId="04B053B3" w14:textId="77777777" w:rsidR="00FD1013" w:rsidRPr="008D4109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อสังหาริมทรัพย์</w:t>
            </w: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7B879B38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98B4629" w14:textId="77777777" w:rsidR="00FD1013" w:rsidRPr="008D4109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B9616FC" w14:textId="085F92D5" w:rsidR="0088416A" w:rsidRPr="008D4109" w:rsidRDefault="004C2065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0.80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2C624BEF" w14:textId="77777777" w:rsidR="00FD1013" w:rsidRPr="008D4109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4C769C3" w14:textId="20CE5B1D" w:rsidR="004C2065" w:rsidRPr="008D4109" w:rsidRDefault="004C2065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0.80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83B13C2" w14:textId="77777777" w:rsidR="004D29E0" w:rsidRPr="008D4109" w:rsidRDefault="004D29E0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68B52E5" w14:textId="39BB292C" w:rsidR="004C2065" w:rsidRPr="008D4109" w:rsidRDefault="004C2065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28,313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6A99E113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73B3431" w14:textId="1A242B85" w:rsidR="004C2065" w:rsidRPr="008D4109" w:rsidRDefault="004C2065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28,313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E412FB6" w14:textId="77777777" w:rsidR="004D29E0" w:rsidRPr="008D4109" w:rsidRDefault="004D29E0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05BDDD8" w14:textId="499A0E8B" w:rsidR="004C2065" w:rsidRPr="008D4109" w:rsidRDefault="004C2065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F5A8188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CC2DC71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51FA493" w14:textId="3AC5E9EF" w:rsidR="004C2065" w:rsidRPr="008D4109" w:rsidRDefault="004C2065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9F96AC1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BC15DBA" w14:textId="77777777" w:rsidR="00EA033C" w:rsidRPr="008D4109" w:rsidRDefault="00EA033C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70077DC" w14:textId="5C432730" w:rsidR="004C2065" w:rsidRPr="008D4109" w:rsidRDefault="004C2065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55" w:type="dxa"/>
            <w:shd w:val="clear" w:color="auto" w:fill="auto"/>
          </w:tcPr>
          <w:p w14:paraId="7803196C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7294DFA2" w14:textId="77777777" w:rsidR="004C2065" w:rsidRPr="008D4109" w:rsidRDefault="004C2065" w:rsidP="001231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19E7093" w14:textId="72E91343" w:rsidR="00FD1013" w:rsidRPr="008D4109" w:rsidRDefault="004C2065" w:rsidP="001231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6651A58C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D11F638" w14:textId="77777777" w:rsidR="00EA033C" w:rsidRPr="008D4109" w:rsidRDefault="00EA033C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3EC34AA" w14:textId="0F1B73A3" w:rsidR="004C2065" w:rsidRPr="008D4109" w:rsidRDefault="001A2C12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7AD3C8C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24E11D8" w14:textId="77777777" w:rsidR="0098286D" w:rsidRPr="008D4109" w:rsidRDefault="0098286D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52F75CA" w14:textId="0D209C45" w:rsidR="00EA033C" w:rsidRPr="008D4109" w:rsidRDefault="001A2C12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FD1013" w:rsidRPr="008D4109" w14:paraId="7E671687" w14:textId="77777777" w:rsidTr="00FD1013">
        <w:trPr>
          <w:trHeight w:val="344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6334C7F6" w14:textId="77777777" w:rsidR="00FD1013" w:rsidRPr="008D4109" w:rsidRDefault="00FD1013" w:rsidP="00580078">
            <w:pPr>
              <w:tabs>
                <w:tab w:val="clear" w:pos="3515"/>
                <w:tab w:val="clear" w:pos="3742"/>
              </w:tabs>
              <w:spacing w:line="240" w:lineRule="auto"/>
              <w:ind w:right="-23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ทีอาร์เอ แลนด์ ดีเวลลอปเม้นต์</w:t>
            </w:r>
            <w:r w:rsidRPr="008D4109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8D4109">
              <w:rPr>
                <w:rFonts w:ascii="Angsana New" w:hAnsi="Angsana New"/>
                <w:spacing w:val="-8"/>
                <w:sz w:val="24"/>
                <w:szCs w:val="24"/>
                <w:cs/>
              </w:rPr>
              <w:t>จำกัด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7AE80979" w14:textId="77777777" w:rsidR="00FD1013" w:rsidRPr="008D4109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พัฒนา</w:t>
            </w:r>
          </w:p>
          <w:p w14:paraId="32C05062" w14:textId="041A4D4E" w:rsidR="00FD1013" w:rsidRPr="008D4109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-565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AF030A" w:rsidRPr="008D410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16D888F6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14323C68" w14:textId="77777777" w:rsidR="0088416A" w:rsidRPr="008D4109" w:rsidRDefault="0088416A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AF973A7" w14:textId="7FD73F8E" w:rsidR="0098286D" w:rsidRPr="008D4109" w:rsidRDefault="0098286D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57F435D2" w14:textId="77777777" w:rsidR="00FD1013" w:rsidRPr="008D4109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4CF5C6" w14:textId="6535D112" w:rsidR="0098286D" w:rsidRPr="008D4109" w:rsidRDefault="0098286D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645B9EC4" w14:textId="77777777" w:rsidR="004D29E0" w:rsidRPr="008D4109" w:rsidRDefault="004D29E0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188922B" w14:textId="4881ED90" w:rsidR="0098286D" w:rsidRPr="008D4109" w:rsidRDefault="0098286D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9,822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3ECDE163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87A712C" w14:textId="702785F6" w:rsidR="0098286D" w:rsidRPr="008D4109" w:rsidRDefault="0098286D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9,822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6C870EE" w14:textId="77777777" w:rsidR="004D29E0" w:rsidRPr="008D4109" w:rsidRDefault="004D29E0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F7E42BD" w14:textId="2BA5C478" w:rsidR="0098286D" w:rsidRPr="008D4109" w:rsidRDefault="0098286D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4,911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9D33230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D864B1F" w14:textId="77777777" w:rsidR="0098286D" w:rsidRPr="008D4109" w:rsidRDefault="0098286D" w:rsidP="009828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C72CE52" w14:textId="7CCEADC1" w:rsidR="0098286D" w:rsidRPr="008D4109" w:rsidRDefault="0098286D" w:rsidP="009828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4,911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B61DBCF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31B33A" w14:textId="77777777" w:rsidR="00EA033C" w:rsidRPr="008D4109" w:rsidRDefault="00EA033C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DB3C8CD" w14:textId="5F775359" w:rsidR="0098286D" w:rsidRPr="008D4109" w:rsidRDefault="0098286D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4,911</w:t>
            </w:r>
          </w:p>
        </w:tc>
        <w:tc>
          <w:tcPr>
            <w:tcW w:w="255" w:type="dxa"/>
            <w:shd w:val="clear" w:color="auto" w:fill="auto"/>
          </w:tcPr>
          <w:p w14:paraId="652B330B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755EF2C6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D4464A" w14:textId="51D32106" w:rsidR="0098286D" w:rsidRPr="008D4109" w:rsidRDefault="00F70F5D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4,911</w:t>
            </w:r>
          </w:p>
        </w:tc>
        <w:tc>
          <w:tcPr>
            <w:tcW w:w="270" w:type="dxa"/>
            <w:shd w:val="clear" w:color="auto" w:fill="auto"/>
          </w:tcPr>
          <w:p w14:paraId="25997B7F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7E75675" w14:textId="77777777" w:rsidR="00EA033C" w:rsidRPr="008D4109" w:rsidRDefault="00EA033C" w:rsidP="00F9717F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8D73703" w14:textId="20EC855F" w:rsidR="0098286D" w:rsidRPr="008D4109" w:rsidRDefault="0098286D" w:rsidP="00F9717F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6654F8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A28155" w14:textId="77777777" w:rsidR="00EA033C" w:rsidRPr="008D4109" w:rsidRDefault="00EA033C" w:rsidP="001E5355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8ABB5B7" w14:textId="7D485452" w:rsidR="0098286D" w:rsidRPr="008D4109" w:rsidRDefault="0098286D" w:rsidP="001E5355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D1013" w:rsidRPr="008D4109" w14:paraId="5280B911" w14:textId="77777777" w:rsidTr="00FD1013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53D82C35" w14:textId="77777777" w:rsidR="00FD1013" w:rsidRPr="008D4109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2724CE23" w14:textId="77777777" w:rsidR="00FD1013" w:rsidRPr="008D4109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4A04E93C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9747871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443D5221" w14:textId="77777777" w:rsidR="00FD1013" w:rsidRPr="008D4109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F8495F9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1C7A776E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144881C" w14:textId="2205BDB6" w:rsidR="00FD1013" w:rsidRPr="008D4109" w:rsidRDefault="0098286D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5,141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D266925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59C9B84" w14:textId="3A1305E9" w:rsidR="00FD1013" w:rsidRPr="008D4109" w:rsidRDefault="0098286D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5,141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06E016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F6A43" w14:textId="0598DD59" w:rsidR="00FD1013" w:rsidRPr="008D4109" w:rsidRDefault="0098286D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5,141</w:t>
            </w:r>
          </w:p>
        </w:tc>
        <w:tc>
          <w:tcPr>
            <w:tcW w:w="255" w:type="dxa"/>
            <w:shd w:val="clear" w:color="auto" w:fill="auto"/>
          </w:tcPr>
          <w:p w14:paraId="2E2C3DA5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5AA58" w14:textId="2BA6B1DB" w:rsidR="00FD1013" w:rsidRPr="008D4109" w:rsidRDefault="00F70F5D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5,141</w:t>
            </w:r>
          </w:p>
        </w:tc>
        <w:tc>
          <w:tcPr>
            <w:tcW w:w="270" w:type="dxa"/>
            <w:shd w:val="clear" w:color="auto" w:fill="auto"/>
          </w:tcPr>
          <w:p w14:paraId="75A4F624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483ACCD" w14:textId="6A8D03CE" w:rsidR="00FD1013" w:rsidRPr="008D4109" w:rsidRDefault="001A2C12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8919B3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8ABD113" w14:textId="2272734D" w:rsidR="00FD1013" w:rsidRPr="008D4109" w:rsidRDefault="001A2C12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</w:tr>
      <w:tr w:rsidR="00FD1013" w:rsidRPr="008D4109" w14:paraId="025F84FC" w14:textId="77777777" w:rsidTr="00FD1013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F48A1FC" w14:textId="77777777" w:rsidR="00FD1013" w:rsidRPr="008D4109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107B0E1A" w14:textId="77777777" w:rsidR="00FD1013" w:rsidRPr="008D4109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5BD8AED8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22B8858A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BE7B648" w14:textId="77777777" w:rsidR="00FD1013" w:rsidRPr="008D4109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2348B602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377B3A00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6CF296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A31D24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A1ADD8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097010C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10116F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1F79B4A1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1B134E25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A9AA1F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DF04871" w14:textId="77777777" w:rsidR="00FD1013" w:rsidRPr="008D4109" w:rsidRDefault="00FD1013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6180771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2E26593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D1013" w:rsidRPr="008D4109" w14:paraId="661CFDE3" w14:textId="77777777" w:rsidTr="00FD1013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57D5D17" w14:textId="77777777" w:rsidR="00FD1013" w:rsidRPr="008D4109" w:rsidRDefault="00FD1013" w:rsidP="00580078">
            <w:pPr>
              <w:tabs>
                <w:tab w:val="clear" w:pos="454"/>
                <w:tab w:val="decimal" w:pos="34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5568EEE8" w14:textId="77777777" w:rsidR="00FD1013" w:rsidRPr="008D4109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35A229ED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292F354D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31C9A66" w14:textId="77777777" w:rsidR="00FD1013" w:rsidRPr="008D4109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4B5C0336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23F40563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37F677A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B19C39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DC2F593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B53CB16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8A2FE28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FFD2556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0D8E4829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73004C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4DF2E51" w14:textId="77777777" w:rsidR="00FD1013" w:rsidRPr="008D4109" w:rsidRDefault="00FD1013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009093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DB72541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right="-23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D1013" w:rsidRPr="008D4109" w14:paraId="15C3BDAC" w14:textId="77777777" w:rsidTr="00525E8D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0144CE0D" w14:textId="77777777" w:rsidR="00FD1013" w:rsidRPr="008D4109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913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A1815E" w14:textId="77777777" w:rsidR="00FD1013" w:rsidRPr="008D4109" w:rsidRDefault="00FD1013" w:rsidP="00F9717F">
            <w:pPr>
              <w:pStyle w:val="acctfourfigures"/>
              <w:tabs>
                <w:tab w:val="clear" w:pos="765"/>
              </w:tabs>
              <w:spacing w:line="240" w:lineRule="auto"/>
              <w:ind w:left="-52"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t>Co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t>office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  <w:cs/>
              </w:rPr>
              <w:t>/</w:t>
            </w:r>
            <w:r w:rsidRPr="008D4109">
              <w:rPr>
                <w:rFonts w:ascii="Angsana New" w:hAnsi="Angsana New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ECD948" w14:textId="3B0CEE9E" w:rsidR="00FD1013" w:rsidRPr="008D4109" w:rsidRDefault="0098286D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51.00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584DD7" w14:textId="1C1AF8E2" w:rsidR="00FD1013" w:rsidRPr="008D4109" w:rsidRDefault="0098286D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bidi="th-TH"/>
              </w:rPr>
              <w:t>51.00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AEEACE" w14:textId="4B807E31" w:rsidR="00FD1013" w:rsidRPr="008D4109" w:rsidRDefault="0098286D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728F11" w14:textId="2BD6D424" w:rsidR="00FD1013" w:rsidRPr="008D4109" w:rsidRDefault="0098286D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75BCA" w14:textId="541E4AE7" w:rsidR="00FD1013" w:rsidRPr="008D4109" w:rsidRDefault="0098286D" w:rsidP="004D2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B91B57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5AB2F8" w14:textId="40D9200E" w:rsidR="00FD1013" w:rsidRPr="008D4109" w:rsidRDefault="0098286D" w:rsidP="004D2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90B02E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3B79D" w14:textId="254F66FD" w:rsidR="00FD1013" w:rsidRPr="008D4109" w:rsidRDefault="0098286D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A67F93F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1BF59" w14:textId="2403C5A5" w:rsidR="00FD1013" w:rsidRPr="008D4109" w:rsidRDefault="0098286D" w:rsidP="001231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6B4E4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765677" w14:textId="130B94DB" w:rsidR="00FD1013" w:rsidRPr="008D4109" w:rsidRDefault="0098286D" w:rsidP="001E5355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FB938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D176B5" w14:textId="3E5A4058" w:rsidR="00FD1013" w:rsidRPr="008D4109" w:rsidRDefault="0098286D" w:rsidP="001E5355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D1013" w:rsidRPr="008D4109" w14:paraId="0D4873E5" w14:textId="77777777" w:rsidTr="00FD1013">
        <w:trPr>
          <w:trHeight w:val="236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115020A4" w14:textId="77777777" w:rsidR="00FD1013" w:rsidRPr="008D4109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4A00ED0C" w14:textId="77777777" w:rsidR="00FD1013" w:rsidRPr="008D4109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092CB6A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A92641F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D17BF19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330AE0A6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3590D7B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6704F8" w14:textId="27E1793D" w:rsidR="00FD1013" w:rsidRPr="008D4109" w:rsidRDefault="0098286D" w:rsidP="004D2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367D66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E75B40E" w14:textId="54763DDA" w:rsidR="00FD1013" w:rsidRPr="008D4109" w:rsidRDefault="0098286D" w:rsidP="004D2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4895C9E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309F2" w14:textId="637D9665" w:rsidR="00FD1013" w:rsidRPr="008D4109" w:rsidRDefault="0098286D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639135A5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3E5A3" w14:textId="3F5CF281" w:rsidR="00FD1013" w:rsidRPr="008D4109" w:rsidRDefault="0098286D" w:rsidP="001231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7A4D913A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CC9574F" w14:textId="27633EF2" w:rsidR="00FD1013" w:rsidRPr="008D4109" w:rsidRDefault="0098286D" w:rsidP="001E5355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272148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F3487BF" w14:textId="25728EA0" w:rsidR="00FD1013" w:rsidRPr="008D4109" w:rsidRDefault="0098286D" w:rsidP="001E5355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FD1013" w:rsidRPr="008D4109" w14:paraId="11690EAE" w14:textId="77777777" w:rsidTr="00FD1013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F92D2F0" w14:textId="77777777" w:rsidR="00FD1013" w:rsidRPr="008D4109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2EB30440" w14:textId="77777777" w:rsidR="00FD1013" w:rsidRPr="008D4109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4B6D488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1504319C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5CEFFD18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DCD703C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D57AAED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452D20" w14:textId="091480EE" w:rsidR="00FD1013" w:rsidRPr="008D4109" w:rsidRDefault="0098286D" w:rsidP="004D2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5,403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E0F518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8279D12" w14:textId="6B445E5F" w:rsidR="00FD1013" w:rsidRPr="008D4109" w:rsidRDefault="0098286D" w:rsidP="004D2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5,403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2C17F0D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3E274" w14:textId="0DEAB6BD" w:rsidR="00FD1013" w:rsidRPr="008D4109" w:rsidRDefault="0098286D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5,403</w:t>
            </w:r>
          </w:p>
        </w:tc>
        <w:tc>
          <w:tcPr>
            <w:tcW w:w="255" w:type="dxa"/>
            <w:shd w:val="clear" w:color="auto" w:fill="auto"/>
          </w:tcPr>
          <w:p w14:paraId="25832F9E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69212" w14:textId="1EB7FA57" w:rsidR="00FD1013" w:rsidRPr="008D4109" w:rsidRDefault="0098286D" w:rsidP="001231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5,403</w:t>
            </w:r>
          </w:p>
        </w:tc>
        <w:tc>
          <w:tcPr>
            <w:tcW w:w="270" w:type="dxa"/>
            <w:shd w:val="clear" w:color="auto" w:fill="auto"/>
          </w:tcPr>
          <w:p w14:paraId="40DE95EE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62A99B0" w14:textId="78D98AEC" w:rsidR="00FD1013" w:rsidRPr="008D4109" w:rsidRDefault="001A2C12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B56C0B1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A2B1247" w14:textId="66F0BC97" w:rsidR="00FD1013" w:rsidRPr="008D4109" w:rsidRDefault="001A2C12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</w:tr>
      <w:tr w:rsidR="00FD1013" w:rsidRPr="008D4109" w14:paraId="22B09885" w14:textId="77777777" w:rsidTr="00FD1013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0664D75F" w14:textId="77777777" w:rsidR="00FD1013" w:rsidRPr="008D4109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65A706CA" w14:textId="77777777" w:rsidR="00FD1013" w:rsidRPr="008D4109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53BC64D3" w14:textId="77777777" w:rsidR="00FD1013" w:rsidRPr="008D4109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7D74CCA3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04DB8F31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610F595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03AA4A78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6F7A274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5201335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8DB4A4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957CFFF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8D329FF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7FF1CF6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  <w:shd w:val="clear" w:color="auto" w:fill="auto"/>
          </w:tcPr>
          <w:p w14:paraId="7106F6FC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3E17C9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02345C5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3888E9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7E90D50" w14:textId="77777777" w:rsidR="00FD1013" w:rsidRPr="008D4109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D1013" w:rsidRPr="008D4109" w14:paraId="56ADA5AC" w14:textId="77777777" w:rsidTr="00FD1013">
        <w:trPr>
          <w:trHeight w:val="345"/>
        </w:trPr>
        <w:tc>
          <w:tcPr>
            <w:tcW w:w="15326" w:type="dxa"/>
            <w:gridSpan w:val="18"/>
            <w:shd w:val="clear" w:color="auto" w:fill="auto"/>
            <w:tcMar>
              <w:left w:w="115" w:type="dxa"/>
              <w:right w:w="115" w:type="dxa"/>
            </w:tcMar>
          </w:tcPr>
          <w:p w14:paraId="6BD7F3B7" w14:textId="77777777" w:rsidR="00FD1013" w:rsidRPr="008D4109" w:rsidRDefault="00FD1013" w:rsidP="00FD10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บริษัทร่วมและการร่วมค้าทั้งหมดดำเนินธุรกิจในประเทศไทย</w:t>
            </w:r>
          </w:p>
        </w:tc>
      </w:tr>
    </w:tbl>
    <w:p w14:paraId="5EB98A6E" w14:textId="77777777" w:rsidR="00D15564" w:rsidRPr="008D4109" w:rsidRDefault="00D15564" w:rsidP="00AC1DC4">
      <w:pPr>
        <w:spacing w:line="240" w:lineRule="auto"/>
        <w:rPr>
          <w:sz w:val="2"/>
          <w:szCs w:val="2"/>
        </w:rPr>
        <w:sectPr w:rsidR="00D15564" w:rsidRPr="008D4109" w:rsidSect="0045421F"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0F007ABA" w14:textId="77777777" w:rsidR="00D178AD" w:rsidRPr="008D4109" w:rsidRDefault="001A7918" w:rsidP="00D1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ยกเว้น</w:t>
      </w:r>
    </w:p>
    <w:p w14:paraId="2070E01A" w14:textId="77777777" w:rsidR="001A7918" w:rsidRPr="008D4109" w:rsidRDefault="001A7918" w:rsidP="00D1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16"/>
          <w:szCs w:val="16"/>
        </w:rPr>
      </w:pPr>
    </w:p>
    <w:p w14:paraId="25521792" w14:textId="62729CC6" w:rsidR="00D178AD" w:rsidRPr="008D4109" w:rsidRDefault="00D178AD" w:rsidP="002607D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22"/>
        <w:jc w:val="thaiDistribute"/>
        <w:rPr>
          <w:rFonts w:ascii="Angsana New" w:hAnsi="Angsana New"/>
          <w:i/>
          <w:iCs/>
          <w:sz w:val="30"/>
          <w:szCs w:val="30"/>
        </w:rPr>
      </w:pPr>
      <w:r w:rsidRPr="008D4109">
        <w:rPr>
          <w:rFonts w:ascii="Angsana New" w:hAnsi="Angsana New"/>
          <w:sz w:val="30"/>
          <w:szCs w:val="30"/>
        </w:rPr>
        <w:t>FTREIT</w:t>
      </w:r>
      <w:r w:rsidRPr="008D4109">
        <w:rPr>
          <w:rFonts w:ascii="Angsana New" w:hAnsi="Angsana New"/>
          <w:sz w:val="30"/>
          <w:szCs w:val="30"/>
          <w:cs/>
        </w:rPr>
        <w:t xml:space="preserve"> ซึ่งเป็น</w:t>
      </w:r>
      <w:r w:rsidR="00187F40" w:rsidRPr="008D4109">
        <w:rPr>
          <w:rFonts w:ascii="Angsana New" w:hAnsi="Angsana New" w:hint="cs"/>
          <w:sz w:val="30"/>
          <w:szCs w:val="30"/>
          <w:cs/>
        </w:rPr>
        <w:t>ทรัสต์ที่</w:t>
      </w:r>
      <w:r w:rsidRPr="008D4109">
        <w:rPr>
          <w:rFonts w:ascii="Angsana New" w:hAnsi="Angsana New"/>
          <w:sz w:val="30"/>
          <w:szCs w:val="30"/>
          <w:cs/>
        </w:rPr>
        <w:t xml:space="preserve">จดทะเบียนในตลาดหลักทรัพย์แห่งประเทศไทย ณ วันที่ </w:t>
      </w:r>
      <w:r w:rsidR="00ED4373" w:rsidRPr="008D4109">
        <w:rPr>
          <w:rFonts w:ascii="Angsana New" w:hAnsi="Angsana New"/>
          <w:sz w:val="30"/>
          <w:szCs w:val="30"/>
        </w:rPr>
        <w:t xml:space="preserve">31 </w:t>
      </w:r>
      <w:r w:rsidR="00ED4373" w:rsidRPr="008D4109">
        <w:rPr>
          <w:rFonts w:ascii="Angsana New" w:hAnsi="Angsana New" w:hint="cs"/>
          <w:sz w:val="30"/>
          <w:szCs w:val="30"/>
          <w:cs/>
        </w:rPr>
        <w:t>ธันวาคม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2563</w:t>
      </w:r>
      <w:r w:rsidRPr="008D4109">
        <w:rPr>
          <w:rFonts w:ascii="Angsana New" w:hAnsi="Angsana New"/>
          <w:sz w:val="30"/>
          <w:szCs w:val="30"/>
          <w:cs/>
        </w:rPr>
        <w:t xml:space="preserve"> มีราคาปิดอยู่ที่</w:t>
      </w:r>
      <w:r w:rsidR="003570C1" w:rsidRPr="008D4109">
        <w:rPr>
          <w:rFonts w:ascii="Angsana New" w:hAnsi="Angsana New" w:hint="cs"/>
          <w:sz w:val="30"/>
          <w:szCs w:val="30"/>
          <w:cs/>
        </w:rPr>
        <w:t xml:space="preserve"> </w:t>
      </w:r>
      <w:r w:rsidR="00EF401A" w:rsidRPr="008D4109">
        <w:rPr>
          <w:rFonts w:ascii="Angsana New" w:hAnsi="Angsana New"/>
          <w:sz w:val="30"/>
          <w:szCs w:val="30"/>
        </w:rPr>
        <w:t>11.70</w:t>
      </w:r>
      <w:r w:rsidRPr="008D4109">
        <w:rPr>
          <w:rFonts w:ascii="Angsana New" w:hAnsi="Angsana New"/>
          <w:sz w:val="30"/>
          <w:szCs w:val="30"/>
          <w:cs/>
        </w:rPr>
        <w:t xml:space="preserve"> บาท </w:t>
      </w:r>
      <w:r w:rsidRPr="008D4109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D4109">
        <w:rPr>
          <w:rFonts w:ascii="Angsana New" w:hAnsi="Angsana New"/>
          <w:i/>
          <w:iCs/>
          <w:sz w:val="30"/>
          <w:szCs w:val="30"/>
        </w:rPr>
        <w:t>30</w:t>
      </w:r>
      <w:r w:rsidR="00187F40" w:rsidRPr="008D4109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8D4109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proofErr w:type="gramStart"/>
      <w:r w:rsidR="008556AE" w:rsidRPr="008D4109">
        <w:rPr>
          <w:rFonts w:ascii="Angsana New" w:hAnsi="Angsana New"/>
          <w:i/>
          <w:iCs/>
          <w:sz w:val="30"/>
          <w:szCs w:val="30"/>
        </w:rPr>
        <w:t>256</w:t>
      </w:r>
      <w:r w:rsidR="00E91385" w:rsidRPr="008D4109">
        <w:rPr>
          <w:rFonts w:ascii="Angsana New" w:hAnsi="Angsana New"/>
          <w:i/>
          <w:iCs/>
          <w:sz w:val="30"/>
          <w:szCs w:val="30"/>
        </w:rPr>
        <w:t>3</w:t>
      </w:r>
      <w:r w:rsidR="00461D4A" w:rsidRPr="008D4109">
        <w:rPr>
          <w:rFonts w:ascii="Angsana New" w:hAnsi="Angsana New"/>
          <w:i/>
          <w:iCs/>
          <w:sz w:val="30"/>
          <w:szCs w:val="30"/>
        </w:rPr>
        <w:t xml:space="preserve"> </w:t>
      </w:r>
      <w:r w:rsidRPr="008D4109">
        <w:rPr>
          <w:rFonts w:ascii="Angsana New" w:hAnsi="Angsana New"/>
          <w:i/>
          <w:iCs/>
          <w:sz w:val="30"/>
          <w:szCs w:val="30"/>
          <w:cs/>
        </w:rPr>
        <w:t>:</w:t>
      </w:r>
      <w:proofErr w:type="gramEnd"/>
      <w:r w:rsidRPr="008D41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91385" w:rsidRPr="008D4109">
        <w:rPr>
          <w:rFonts w:ascii="Angsana New" w:hAnsi="Angsana New"/>
          <w:i/>
          <w:iCs/>
          <w:sz w:val="30"/>
          <w:szCs w:val="30"/>
        </w:rPr>
        <w:t>14.30</w:t>
      </w:r>
      <w:r w:rsidRPr="008D4109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Pr="008D4109">
        <w:rPr>
          <w:rFonts w:ascii="Angsana New" w:hAnsi="Angsana New"/>
          <w:sz w:val="30"/>
          <w:szCs w:val="30"/>
          <w:cs/>
        </w:rPr>
        <w:t>มูลค่ายุติธรรมของเงินลงทุนใน</w:t>
      </w:r>
      <w:r w:rsidRPr="008D4109">
        <w:rPr>
          <w:rFonts w:ascii="Angsana New" w:hAnsi="Angsana New"/>
          <w:sz w:val="30"/>
          <w:szCs w:val="30"/>
        </w:rPr>
        <w:t xml:space="preserve"> FTREIT </w:t>
      </w:r>
      <w:r w:rsidRPr="008D4109">
        <w:rPr>
          <w:rFonts w:ascii="Angsana New" w:hAnsi="Angsana New"/>
          <w:sz w:val="30"/>
          <w:szCs w:val="30"/>
          <w:cs/>
        </w:rPr>
        <w:t xml:space="preserve">เท่ากับ </w:t>
      </w:r>
      <w:r w:rsidR="00EF401A" w:rsidRPr="008D4109">
        <w:rPr>
          <w:rFonts w:ascii="Angsana New" w:hAnsi="Angsana New"/>
          <w:sz w:val="30"/>
          <w:szCs w:val="30"/>
        </w:rPr>
        <w:t>7,351</w:t>
      </w:r>
      <w:r w:rsidRPr="008D410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8D4109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D4109">
        <w:rPr>
          <w:rFonts w:ascii="Angsana New" w:hAnsi="Angsana New"/>
          <w:i/>
          <w:iCs/>
          <w:sz w:val="30"/>
          <w:szCs w:val="30"/>
        </w:rPr>
        <w:t>30</w:t>
      </w:r>
      <w:r w:rsidR="00187F40" w:rsidRPr="008D4109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8D4109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556AE" w:rsidRPr="008D4109">
        <w:rPr>
          <w:rFonts w:ascii="Angsana New" w:hAnsi="Angsana New"/>
          <w:i/>
          <w:iCs/>
          <w:sz w:val="30"/>
          <w:szCs w:val="30"/>
        </w:rPr>
        <w:t>256</w:t>
      </w:r>
      <w:r w:rsidR="00E91385" w:rsidRPr="008D4109">
        <w:rPr>
          <w:rFonts w:ascii="Angsana New" w:hAnsi="Angsana New"/>
          <w:i/>
          <w:iCs/>
          <w:sz w:val="30"/>
          <w:szCs w:val="30"/>
        </w:rPr>
        <w:t>3</w:t>
      </w:r>
      <w:r w:rsidR="00461D4A" w:rsidRPr="008D4109">
        <w:rPr>
          <w:rFonts w:ascii="Angsana New" w:hAnsi="Angsana New"/>
          <w:i/>
          <w:iCs/>
          <w:sz w:val="30"/>
          <w:szCs w:val="30"/>
        </w:rPr>
        <w:t xml:space="preserve"> </w:t>
      </w:r>
      <w:r w:rsidRPr="008D410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91385" w:rsidRPr="008D4109">
        <w:rPr>
          <w:rFonts w:ascii="Angsana New" w:hAnsi="Angsana New"/>
          <w:i/>
          <w:iCs/>
          <w:sz w:val="30"/>
          <w:szCs w:val="30"/>
        </w:rPr>
        <w:t>8,984.98</w:t>
      </w:r>
      <w:r w:rsidRPr="008D4109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630B23C8" w14:textId="77777777" w:rsidR="00853BA7" w:rsidRPr="008D4109" w:rsidRDefault="00853BA7" w:rsidP="00853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22"/>
        <w:jc w:val="thaiDistribute"/>
        <w:rPr>
          <w:rFonts w:ascii="Angsana New" w:hAnsi="Angsana New"/>
          <w:szCs w:val="18"/>
        </w:rPr>
      </w:pPr>
    </w:p>
    <w:p w14:paraId="595EF283" w14:textId="3501EDC2" w:rsidR="00D178AD" w:rsidRPr="008D4109" w:rsidRDefault="00D178AD" w:rsidP="002607D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</w:rPr>
        <w:t>GOLD</w:t>
      </w:r>
      <w:r w:rsidR="00187F40" w:rsidRPr="008D4109">
        <w:rPr>
          <w:rFonts w:ascii="Angsana New" w:hAnsi="Angsana New"/>
          <w:sz w:val="30"/>
          <w:szCs w:val="30"/>
        </w:rPr>
        <w:t>PF</w:t>
      </w:r>
      <w:r w:rsidRPr="008D4109">
        <w:rPr>
          <w:rFonts w:ascii="Angsana New" w:hAnsi="Angsana New"/>
          <w:sz w:val="30"/>
          <w:szCs w:val="30"/>
          <w:cs/>
        </w:rPr>
        <w:t xml:space="preserve"> ซึ่งเป็นกองทุนรวมจดทะเบียนในตลาดหลักทรัพย์แห่งประเทศไทย ณ วันที่ </w:t>
      </w:r>
      <w:r w:rsidR="00ED4373" w:rsidRPr="008D4109">
        <w:rPr>
          <w:rFonts w:ascii="Angsana New" w:hAnsi="Angsana New"/>
          <w:sz w:val="30"/>
          <w:szCs w:val="30"/>
        </w:rPr>
        <w:t xml:space="preserve">31 </w:t>
      </w:r>
      <w:r w:rsidR="00ED4373" w:rsidRPr="008D4109">
        <w:rPr>
          <w:rFonts w:ascii="Angsana New" w:hAnsi="Angsana New" w:hint="cs"/>
          <w:sz w:val="30"/>
          <w:szCs w:val="30"/>
          <w:cs/>
        </w:rPr>
        <w:t>ธันวาคม</w:t>
      </w:r>
      <w:r w:rsidR="005D3C17" w:rsidRPr="008D4109">
        <w:rPr>
          <w:rFonts w:ascii="Angsana New" w:hAnsi="Angsana New"/>
          <w:sz w:val="30"/>
          <w:szCs w:val="30"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2563</w:t>
      </w:r>
      <w:r w:rsidRPr="008D4109">
        <w:rPr>
          <w:rFonts w:ascii="Angsana New" w:hAnsi="Angsana New"/>
          <w:sz w:val="30"/>
          <w:szCs w:val="30"/>
          <w:cs/>
        </w:rPr>
        <w:t xml:space="preserve"> มีราคาปิดต่อหน่วยอยู่ที่ </w:t>
      </w:r>
      <w:r w:rsidR="00EF401A" w:rsidRPr="008D4109">
        <w:rPr>
          <w:rFonts w:ascii="Angsana New" w:hAnsi="Angsana New"/>
          <w:sz w:val="30"/>
          <w:szCs w:val="30"/>
        </w:rPr>
        <w:t>5.30</w:t>
      </w:r>
      <w:r w:rsidRPr="008D4109">
        <w:rPr>
          <w:rFonts w:ascii="Angsana New" w:hAnsi="Angsana New"/>
          <w:sz w:val="30"/>
          <w:szCs w:val="30"/>
          <w:cs/>
        </w:rPr>
        <w:t xml:space="preserve"> บาท </w:t>
      </w:r>
      <w:r w:rsidRPr="008D4109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D4109">
        <w:rPr>
          <w:rFonts w:ascii="Angsana New" w:hAnsi="Angsana New"/>
          <w:i/>
          <w:iCs/>
          <w:sz w:val="30"/>
          <w:szCs w:val="30"/>
        </w:rPr>
        <w:t>30</w:t>
      </w:r>
      <w:r w:rsidR="00187F40" w:rsidRPr="008D4109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8D4109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proofErr w:type="gramStart"/>
      <w:r w:rsidR="008556AE" w:rsidRPr="008D4109">
        <w:rPr>
          <w:rFonts w:ascii="Angsana New" w:hAnsi="Angsana New"/>
          <w:i/>
          <w:iCs/>
          <w:sz w:val="30"/>
          <w:szCs w:val="30"/>
        </w:rPr>
        <w:t>256</w:t>
      </w:r>
      <w:r w:rsidR="00EF401A" w:rsidRPr="008D4109">
        <w:rPr>
          <w:rFonts w:ascii="Angsana New" w:hAnsi="Angsana New"/>
          <w:i/>
          <w:iCs/>
          <w:sz w:val="30"/>
          <w:szCs w:val="30"/>
        </w:rPr>
        <w:t>3</w:t>
      </w:r>
      <w:r w:rsidRPr="008D4109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proofErr w:type="gramEnd"/>
      <w:r w:rsidRPr="008D41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F401A" w:rsidRPr="008D4109">
        <w:rPr>
          <w:rFonts w:ascii="Angsana New" w:hAnsi="Angsana New"/>
          <w:i/>
          <w:iCs/>
          <w:sz w:val="30"/>
          <w:szCs w:val="30"/>
        </w:rPr>
        <w:t>6.00</w:t>
      </w:r>
      <w:r w:rsidRPr="008D4109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Pr="008D4109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</w:t>
      </w:r>
      <w:r w:rsidRPr="008D4109">
        <w:rPr>
          <w:rFonts w:ascii="Angsana New" w:hAnsi="Angsana New"/>
          <w:sz w:val="30"/>
          <w:szCs w:val="30"/>
        </w:rPr>
        <w:t xml:space="preserve"> GOLD</w:t>
      </w:r>
      <w:r w:rsidR="00187F40" w:rsidRPr="008D4109">
        <w:rPr>
          <w:rFonts w:ascii="Angsana New" w:hAnsi="Angsana New"/>
          <w:sz w:val="30"/>
          <w:szCs w:val="30"/>
        </w:rPr>
        <w:t>PF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 xml:space="preserve">เท่ากับ </w:t>
      </w:r>
      <w:r w:rsidR="00EF401A" w:rsidRPr="008D4109">
        <w:rPr>
          <w:rFonts w:ascii="Angsana New" w:hAnsi="Angsana New"/>
          <w:sz w:val="30"/>
          <w:szCs w:val="30"/>
        </w:rPr>
        <w:t>360.40</w:t>
      </w:r>
      <w:r w:rsidRPr="008D410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8D4109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D4109">
        <w:rPr>
          <w:rFonts w:ascii="Angsana New" w:hAnsi="Angsana New"/>
          <w:i/>
          <w:iCs/>
          <w:sz w:val="30"/>
          <w:szCs w:val="30"/>
        </w:rPr>
        <w:t>30</w:t>
      </w:r>
      <w:r w:rsidR="00187F40" w:rsidRPr="008D4109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8D4109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556AE" w:rsidRPr="008D4109">
        <w:rPr>
          <w:rFonts w:ascii="Angsana New" w:hAnsi="Angsana New"/>
          <w:i/>
          <w:iCs/>
          <w:sz w:val="30"/>
          <w:szCs w:val="30"/>
        </w:rPr>
        <w:t>256</w:t>
      </w:r>
      <w:r w:rsidR="00EF401A" w:rsidRPr="008D4109">
        <w:rPr>
          <w:rFonts w:ascii="Angsana New" w:hAnsi="Angsana New"/>
          <w:i/>
          <w:iCs/>
          <w:sz w:val="30"/>
          <w:szCs w:val="30"/>
        </w:rPr>
        <w:t>3</w:t>
      </w:r>
      <w:r w:rsidRPr="008D4109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267AC6" w:rsidRPr="008D4109">
        <w:rPr>
          <w:rFonts w:ascii="Angsana New" w:hAnsi="Angsana New"/>
          <w:i/>
          <w:iCs/>
          <w:sz w:val="30"/>
          <w:szCs w:val="30"/>
        </w:rPr>
        <w:t>408</w:t>
      </w:r>
      <w:r w:rsidR="00CE563F" w:rsidRPr="008D4109">
        <w:rPr>
          <w:rFonts w:ascii="Angsana New" w:hAnsi="Angsana New"/>
          <w:i/>
          <w:iCs/>
          <w:sz w:val="30"/>
          <w:szCs w:val="30"/>
        </w:rPr>
        <w:t>.00</w:t>
      </w:r>
      <w:r w:rsidRPr="008D4109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6F279687" w14:textId="77777777" w:rsidR="00853BA7" w:rsidRPr="008D4109" w:rsidRDefault="00853BA7" w:rsidP="00853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47"/>
        <w:jc w:val="thaiDistribute"/>
        <w:rPr>
          <w:rFonts w:ascii="Angsana New" w:hAnsi="Angsana New"/>
          <w:sz w:val="16"/>
          <w:szCs w:val="16"/>
        </w:rPr>
      </w:pPr>
    </w:p>
    <w:p w14:paraId="2A8A6774" w14:textId="3F89843A" w:rsidR="00CF055D" w:rsidRPr="008D4109" w:rsidRDefault="00D178AD" w:rsidP="00BC201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8D4109">
        <w:rPr>
          <w:rFonts w:ascii="Angsana New" w:hAnsi="Angsana New"/>
          <w:sz w:val="30"/>
          <w:szCs w:val="30"/>
        </w:rPr>
        <w:t xml:space="preserve">GVREIT </w:t>
      </w:r>
      <w:r w:rsidRPr="008D4109">
        <w:rPr>
          <w:rFonts w:ascii="Angsana New" w:hAnsi="Angsana New"/>
          <w:sz w:val="30"/>
          <w:szCs w:val="30"/>
          <w:cs/>
        </w:rPr>
        <w:t xml:space="preserve">เป็นทรัสต์ที่จดทะเบียนในตลาดหลักทรัพย์แห่งประเทศไทย ณ วันที่ </w:t>
      </w:r>
      <w:r w:rsidR="00ED4373" w:rsidRPr="008D4109">
        <w:rPr>
          <w:rFonts w:ascii="Angsana New" w:hAnsi="Angsana New"/>
          <w:sz w:val="30"/>
          <w:szCs w:val="30"/>
        </w:rPr>
        <w:t xml:space="preserve">31 </w:t>
      </w:r>
      <w:r w:rsidR="00ED4373" w:rsidRPr="008D4109">
        <w:rPr>
          <w:rFonts w:ascii="Angsana New" w:hAnsi="Angsana New" w:hint="cs"/>
          <w:sz w:val="30"/>
          <w:szCs w:val="30"/>
          <w:cs/>
        </w:rPr>
        <w:t>ธันวาคม</w:t>
      </w:r>
      <w:r w:rsidR="00ED4373" w:rsidRPr="008D4109">
        <w:rPr>
          <w:rFonts w:ascii="Angsana New" w:hAnsi="Angsana New"/>
          <w:sz w:val="30"/>
          <w:szCs w:val="30"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2563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/>
          <w:sz w:val="30"/>
          <w:szCs w:val="30"/>
        </w:rPr>
        <w:br/>
      </w:r>
      <w:r w:rsidRPr="008D4109">
        <w:rPr>
          <w:rFonts w:ascii="Angsana New" w:hAnsi="Angsana New"/>
          <w:sz w:val="30"/>
          <w:szCs w:val="30"/>
          <w:cs/>
        </w:rPr>
        <w:t xml:space="preserve">มีราคาปิดต่อหน่วยอยู่ที่ </w:t>
      </w:r>
      <w:r w:rsidR="00EF401A" w:rsidRPr="008D4109">
        <w:rPr>
          <w:rFonts w:ascii="Angsana New" w:hAnsi="Angsana New"/>
          <w:sz w:val="30"/>
          <w:szCs w:val="30"/>
        </w:rPr>
        <w:t>12.90</w:t>
      </w:r>
      <w:r w:rsidRPr="008D4109">
        <w:rPr>
          <w:rFonts w:ascii="Angsana New" w:hAnsi="Angsana New"/>
          <w:sz w:val="30"/>
          <w:szCs w:val="30"/>
          <w:cs/>
        </w:rPr>
        <w:t xml:space="preserve"> บาท </w:t>
      </w:r>
      <w:r w:rsidRPr="008D4109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D4109">
        <w:rPr>
          <w:rFonts w:ascii="Angsana New" w:hAnsi="Angsana New"/>
          <w:i/>
          <w:iCs/>
          <w:sz w:val="30"/>
          <w:szCs w:val="30"/>
        </w:rPr>
        <w:t>30</w:t>
      </w:r>
      <w:r w:rsidR="00187F40" w:rsidRPr="008D4109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8D4109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proofErr w:type="gramStart"/>
      <w:r w:rsidR="008556AE" w:rsidRPr="008D4109">
        <w:rPr>
          <w:rFonts w:ascii="Angsana New" w:hAnsi="Angsana New"/>
          <w:i/>
          <w:iCs/>
          <w:sz w:val="30"/>
          <w:szCs w:val="30"/>
        </w:rPr>
        <w:t>256</w:t>
      </w:r>
      <w:r w:rsidR="00EF401A" w:rsidRPr="008D4109">
        <w:rPr>
          <w:rFonts w:ascii="Angsana New" w:hAnsi="Angsana New"/>
          <w:i/>
          <w:iCs/>
          <w:sz w:val="30"/>
          <w:szCs w:val="30"/>
        </w:rPr>
        <w:t>3</w:t>
      </w:r>
      <w:r w:rsidRPr="008D4109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proofErr w:type="gramEnd"/>
      <w:r w:rsidRPr="008D41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F401A" w:rsidRPr="008D4109">
        <w:rPr>
          <w:rFonts w:ascii="Angsana New" w:hAnsi="Angsana New"/>
          <w:i/>
          <w:iCs/>
          <w:sz w:val="30"/>
          <w:szCs w:val="30"/>
        </w:rPr>
        <w:t>12.00</w:t>
      </w:r>
      <w:r w:rsidRPr="008D4109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Pr="008D4109">
        <w:rPr>
          <w:rFonts w:ascii="Angsana New" w:hAnsi="Angsana New"/>
          <w:sz w:val="30"/>
          <w:szCs w:val="30"/>
          <w:cs/>
        </w:rPr>
        <w:t>มูลค่ายุติธรรม</w:t>
      </w:r>
      <w:r w:rsidR="00657220" w:rsidRPr="008D4109">
        <w:rPr>
          <w:rFonts w:ascii="Angsana New" w:hAnsi="Angsana New" w:hint="cs"/>
          <w:sz w:val="30"/>
          <w:szCs w:val="30"/>
          <w:cs/>
        </w:rPr>
        <w:t>ของเงินลงทุน</w:t>
      </w:r>
      <w:r w:rsidR="00625AB5" w:rsidRPr="008D4109">
        <w:rPr>
          <w:rFonts w:ascii="Angsana New" w:hAnsi="Angsana New"/>
          <w:sz w:val="30"/>
          <w:szCs w:val="30"/>
        </w:rPr>
        <w:br/>
      </w:r>
      <w:r w:rsidR="00657220" w:rsidRPr="008D4109">
        <w:rPr>
          <w:rFonts w:ascii="Angsana New" w:hAnsi="Angsana New" w:hint="cs"/>
          <w:sz w:val="30"/>
          <w:szCs w:val="30"/>
          <w:cs/>
        </w:rPr>
        <w:t>ใน</w:t>
      </w:r>
      <w:r w:rsidRPr="008D4109">
        <w:rPr>
          <w:rFonts w:ascii="Angsana New" w:hAnsi="Angsana New"/>
          <w:sz w:val="30"/>
          <w:szCs w:val="30"/>
        </w:rPr>
        <w:t xml:space="preserve"> GVREIT</w:t>
      </w:r>
      <w:r w:rsidRPr="008D4109">
        <w:rPr>
          <w:rFonts w:ascii="Angsana New" w:hAnsi="Angsana New"/>
          <w:sz w:val="30"/>
          <w:szCs w:val="30"/>
          <w:cs/>
        </w:rPr>
        <w:t xml:space="preserve"> เท่ากับ </w:t>
      </w:r>
      <w:r w:rsidR="00EF401A" w:rsidRPr="008D4109">
        <w:rPr>
          <w:rFonts w:ascii="Angsana New" w:hAnsi="Angsana New"/>
          <w:sz w:val="30"/>
          <w:szCs w:val="30"/>
        </w:rPr>
        <w:t>2,380.05</w:t>
      </w:r>
      <w:r w:rsidRPr="008D410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8D4109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8556AE" w:rsidRPr="008D4109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="00187F40" w:rsidRPr="008D4109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187F40" w:rsidRPr="008D410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กันยายน </w:t>
      </w:r>
      <w:r w:rsidR="008556AE" w:rsidRPr="008D4109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EF401A" w:rsidRPr="008D4109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8D410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: </w:t>
      </w:r>
      <w:r w:rsidR="00EF401A" w:rsidRPr="008D4109">
        <w:rPr>
          <w:rFonts w:ascii="Angsana New" w:hAnsi="Angsana New"/>
          <w:i/>
          <w:iCs/>
          <w:spacing w:val="-4"/>
          <w:sz w:val="30"/>
          <w:szCs w:val="30"/>
        </w:rPr>
        <w:t>2,214.00</w:t>
      </w:r>
      <w:r w:rsidRPr="008D410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</w:p>
    <w:p w14:paraId="1AAF9B25" w14:textId="77777777" w:rsidR="00BC2019" w:rsidRPr="008D4109" w:rsidRDefault="00BC2019" w:rsidP="00BC2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DDF914A" w14:textId="77777777" w:rsidR="006A1B23" w:rsidRPr="008D4109" w:rsidRDefault="006A1B23" w:rsidP="00527E15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64D59C39" w14:textId="00646CC3" w:rsidR="0089555F" w:rsidRPr="008D4109" w:rsidRDefault="0089555F" w:rsidP="006A1B23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tbl>
      <w:tblPr>
        <w:tblW w:w="9108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1080"/>
        <w:gridCol w:w="270"/>
        <w:gridCol w:w="1260"/>
        <w:gridCol w:w="270"/>
        <w:gridCol w:w="1350"/>
      </w:tblGrid>
      <w:tr w:rsidR="00527E15" w:rsidRPr="008D4109" w14:paraId="3829C095" w14:textId="77777777" w:rsidTr="00527E1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14B3A" w14:textId="77777777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0FE5C8" w14:textId="77777777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F1136" w14:textId="77777777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3F924" w14:textId="77777777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E15" w:rsidRPr="008D4109" w14:paraId="79BA9CAF" w14:textId="77777777" w:rsidTr="00527E1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DA30" w14:textId="77777777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สำหรับ</w:t>
            </w:r>
            <w:r w:rsidRPr="008D4109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งวดสามเดือนสิ้นสุดวันที่ </w:t>
            </w:r>
            <w:r w:rsidRPr="008D4109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31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836E8" w14:textId="260B0518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F4974" w14:textId="77777777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EBEB" w14:textId="798FDC7E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444C1" w14:textId="77777777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E644D" w14:textId="1FAC4E9A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>2562</w:t>
            </w:r>
          </w:p>
        </w:tc>
      </w:tr>
      <w:tr w:rsidR="00527E15" w:rsidRPr="008D4109" w14:paraId="0CFA4470" w14:textId="77777777" w:rsidTr="00527E1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9E70E" w14:textId="77777777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1B2C5" w14:textId="77777777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3E943" w14:textId="77777777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883F0" w14:textId="77777777" w:rsidR="00527E15" w:rsidRPr="008D4109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27E15" w:rsidRPr="008D4109" w14:paraId="1A40B33F" w14:textId="77777777" w:rsidTr="00527E1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043A4" w14:textId="77777777" w:rsidR="00527E15" w:rsidRPr="008D4109" w:rsidRDefault="00527E15" w:rsidP="005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FEB4F" w14:textId="77777777" w:rsidR="00527E15" w:rsidRPr="008D4109" w:rsidRDefault="00527E15" w:rsidP="00527E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2EB93" w14:textId="77777777" w:rsidR="00527E15" w:rsidRPr="008D4109" w:rsidRDefault="00527E15" w:rsidP="00527E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430E1" w14:textId="0924904F" w:rsidR="00527E15" w:rsidRPr="008D4109" w:rsidRDefault="001D76C5" w:rsidP="00527E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41,609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416B5" w14:textId="77777777" w:rsidR="00527E15" w:rsidRPr="008D4109" w:rsidRDefault="00527E15" w:rsidP="00527E1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7F7F8" w14:textId="4F607F5C" w:rsidR="00527E15" w:rsidRPr="008D4109" w:rsidRDefault="00527E15" w:rsidP="00527E15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38,329</w:t>
            </w:r>
          </w:p>
        </w:tc>
      </w:tr>
      <w:tr w:rsidR="00527E15" w:rsidRPr="008D4109" w14:paraId="6B64A1E5" w14:textId="77777777" w:rsidTr="00527E1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3CAC" w14:textId="77777777" w:rsidR="00527E15" w:rsidRPr="008D4109" w:rsidRDefault="00527E15" w:rsidP="005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096296" w14:textId="77777777" w:rsidR="00527E15" w:rsidRPr="008D4109" w:rsidRDefault="00527E15" w:rsidP="00527E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17CEA2" w14:textId="77777777" w:rsidR="00527E15" w:rsidRPr="008D4109" w:rsidRDefault="00527E15" w:rsidP="005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F1B41" w14:textId="456AE776" w:rsidR="00527E15" w:rsidRPr="008D4109" w:rsidRDefault="002D0C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576F1" w14:textId="77777777" w:rsidR="00527E15" w:rsidRPr="008D4109" w:rsidRDefault="00527E15" w:rsidP="00527E1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0A55B" w14:textId="3BA7910D" w:rsidR="00527E15" w:rsidRPr="008D4109" w:rsidRDefault="00527E15" w:rsidP="00527E15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725</w:t>
            </w:r>
          </w:p>
        </w:tc>
      </w:tr>
      <w:tr w:rsidR="00527E15" w:rsidRPr="008D4109" w14:paraId="3010F70B" w14:textId="77777777" w:rsidTr="00527E1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3C88D" w14:textId="77777777" w:rsidR="00527E15" w:rsidRPr="008D4109" w:rsidRDefault="00527E15" w:rsidP="005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ซื้อหุ้นเพิ่ม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519487" w14:textId="0FCF267D" w:rsidR="00527E15" w:rsidRPr="008D4109" w:rsidRDefault="00527E15" w:rsidP="00527E1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BC793" w14:textId="77777777" w:rsidR="00527E15" w:rsidRPr="008D4109" w:rsidRDefault="00527E15" w:rsidP="00527E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425A5" w14:textId="4CC39892" w:rsidR="00527E15" w:rsidRPr="008D4109" w:rsidRDefault="004651E4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52393" w14:textId="77777777" w:rsidR="00527E15" w:rsidRPr="008D4109" w:rsidRDefault="00527E15" w:rsidP="00527E1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A92D" w14:textId="5EE0EA0B" w:rsidR="00527E15" w:rsidRPr="008D4109" w:rsidRDefault="00527E15" w:rsidP="00527E15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527E15" w:rsidRPr="008D4109" w14:paraId="34B7C88A" w14:textId="77777777" w:rsidTr="00527E1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236B8" w14:textId="77777777" w:rsidR="00527E15" w:rsidRPr="008D4109" w:rsidRDefault="00527E15" w:rsidP="005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9DC87" w14:textId="77777777" w:rsidR="00527E15" w:rsidRPr="008D4109" w:rsidRDefault="00527E15" w:rsidP="00527E1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6DFCE9" w14:textId="77777777" w:rsidR="00527E15" w:rsidRPr="008D4109" w:rsidRDefault="00527E15" w:rsidP="00527E1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8C56A0" w14:textId="3A2F18F1" w:rsidR="00527E15" w:rsidRPr="008D4109" w:rsidRDefault="004651E4" w:rsidP="00527E1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D0CC7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2,043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42C30" w14:textId="77777777" w:rsidR="00527E15" w:rsidRPr="008D4109" w:rsidRDefault="00527E15" w:rsidP="00527E1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801524" w14:textId="372925FA" w:rsidR="00527E15" w:rsidRPr="008D4109" w:rsidRDefault="00527E15" w:rsidP="00527E1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39,211</w:t>
            </w:r>
          </w:p>
        </w:tc>
      </w:tr>
    </w:tbl>
    <w:p w14:paraId="36848C15" w14:textId="77777777" w:rsidR="00C82455" w:rsidRPr="008D4109" w:rsidRDefault="00C82455" w:rsidP="00547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20"/>
          <w:szCs w:val="20"/>
        </w:rPr>
      </w:pPr>
    </w:p>
    <w:p w14:paraId="30DFA387" w14:textId="1372CF39" w:rsidR="005479BE" w:rsidRPr="008D4109" w:rsidRDefault="005479BE" w:rsidP="00547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>รายการจัดตั้ง เพิ่มทุนและซื้อหุ้นเพิ่มของบริษัทย่อยในระหว่างงวดสามเดือนสิ้นสุดวันที่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626425" w:rsidRPr="008D4109">
        <w:rPr>
          <w:rFonts w:ascii="Angsana New" w:hAnsi="Angsana New"/>
          <w:sz w:val="30"/>
          <w:szCs w:val="30"/>
        </w:rPr>
        <w:t>31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ธันวาคม</w:t>
      </w:r>
      <w:r w:rsidRPr="008D4109">
        <w:rPr>
          <w:rFonts w:ascii="Angsana New" w:hAnsi="Angsana New"/>
          <w:sz w:val="30"/>
          <w:szCs w:val="30"/>
          <w:cs/>
        </w:rPr>
        <w:t xml:space="preserve">  </w:t>
      </w:r>
      <w:r w:rsidRPr="008D4109">
        <w:rPr>
          <w:rFonts w:ascii="Angsana New" w:hAnsi="Angsana New" w:hint="cs"/>
          <w:sz w:val="30"/>
          <w:szCs w:val="30"/>
          <w:cs/>
        </w:rPr>
        <w:t>มีดังนี้</w:t>
      </w:r>
      <w:r w:rsidRPr="008D4109">
        <w:rPr>
          <w:rFonts w:ascii="Angsana New" w:hAnsi="Angsana New"/>
          <w:sz w:val="30"/>
          <w:szCs w:val="30"/>
        </w:rPr>
        <w:t xml:space="preserve"> </w:t>
      </w:r>
    </w:p>
    <w:p w14:paraId="0E9150E8" w14:textId="77777777" w:rsidR="005479BE" w:rsidRPr="008D4109" w:rsidRDefault="005479BE" w:rsidP="00547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20"/>
          <w:szCs w:val="20"/>
        </w:rPr>
      </w:pPr>
    </w:p>
    <w:tbl>
      <w:tblPr>
        <w:tblW w:w="9126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6"/>
        <w:gridCol w:w="1260"/>
        <w:gridCol w:w="270"/>
        <w:gridCol w:w="1350"/>
      </w:tblGrid>
      <w:tr w:rsidR="005479BE" w:rsidRPr="008D4109" w14:paraId="228B449A" w14:textId="77777777" w:rsidTr="005479BE">
        <w:tc>
          <w:tcPr>
            <w:tcW w:w="6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9861B" w14:textId="77777777" w:rsidR="005479BE" w:rsidRPr="008D4109" w:rsidRDefault="005479BE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B1FE" w14:textId="77777777" w:rsidR="005479BE" w:rsidRPr="008D4109" w:rsidRDefault="005479BE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9BE" w:rsidRPr="008D4109" w14:paraId="55F80940" w14:textId="77777777" w:rsidTr="005479BE">
        <w:tc>
          <w:tcPr>
            <w:tcW w:w="6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38E01" w14:textId="77777777" w:rsidR="005479BE" w:rsidRPr="008D4109" w:rsidRDefault="005479BE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สำหรับ</w:t>
            </w:r>
            <w:r w:rsidRPr="008D4109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งวดสามเดือนสิ้นสุดวันที่ </w:t>
            </w:r>
            <w:r w:rsidRPr="008D4109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31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B8FD5" w14:textId="7CFFFC05" w:rsidR="005479BE" w:rsidRPr="008D4109" w:rsidRDefault="005479BE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C58E" w14:textId="77777777" w:rsidR="005479BE" w:rsidRPr="008D4109" w:rsidRDefault="005479BE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CB712" w14:textId="24CF467F" w:rsidR="005479BE" w:rsidRPr="008D4109" w:rsidRDefault="005479BE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>2562</w:t>
            </w:r>
          </w:p>
        </w:tc>
      </w:tr>
      <w:tr w:rsidR="005479BE" w:rsidRPr="008D4109" w14:paraId="3D2FFD90" w14:textId="77777777" w:rsidTr="005479BE">
        <w:tc>
          <w:tcPr>
            <w:tcW w:w="6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7C2AE" w14:textId="77777777" w:rsidR="005479BE" w:rsidRPr="008D4109" w:rsidRDefault="005479BE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44C4E" w14:textId="77777777" w:rsidR="005479BE" w:rsidRPr="008D4109" w:rsidRDefault="005479BE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479BE" w:rsidRPr="008D4109" w14:paraId="64531B43" w14:textId="77777777" w:rsidTr="005479BE">
        <w:tc>
          <w:tcPr>
            <w:tcW w:w="6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F641C" w14:textId="77777777" w:rsidR="005479BE" w:rsidRPr="008D4109" w:rsidRDefault="005479BE" w:rsidP="0054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08E77" w14:textId="091EDF31" w:rsidR="005479BE" w:rsidRPr="008D4109" w:rsidRDefault="002D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654A8" w14:textId="77777777" w:rsidR="005479BE" w:rsidRPr="008D4109" w:rsidRDefault="005479BE" w:rsidP="00626425">
            <w:pPr>
              <w:pStyle w:val="block"/>
              <w:tabs>
                <w:tab w:val="decimal" w:pos="1014"/>
              </w:tabs>
              <w:spacing w:after="0" w:line="240" w:lineRule="auto"/>
              <w:ind w:left="0" w:right="-1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A7A4F" w14:textId="2A658D0C" w:rsidR="005479BE" w:rsidRPr="008D4109" w:rsidRDefault="005479BE" w:rsidP="0062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08" w:right="-12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128</w:t>
            </w:r>
          </w:p>
        </w:tc>
      </w:tr>
      <w:tr w:rsidR="005479BE" w:rsidRPr="008D4109" w14:paraId="5251BD42" w14:textId="77777777" w:rsidTr="005479BE">
        <w:tc>
          <w:tcPr>
            <w:tcW w:w="6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9CF33" w14:textId="77777777" w:rsidR="005479BE" w:rsidRPr="008D4109" w:rsidRDefault="005479BE" w:rsidP="0054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Frasers Property Thailand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(International) </w:t>
            </w:r>
            <w:proofErr w:type="spellStart"/>
            <w:r w:rsidRPr="008D4109">
              <w:rPr>
                <w:rFonts w:ascii="Angsana New" w:hAnsi="Angsana New"/>
                <w:sz w:val="30"/>
                <w:szCs w:val="30"/>
              </w:rPr>
              <w:t>Pte.Ltd</w:t>
            </w:r>
            <w:proofErr w:type="spellEnd"/>
            <w:r w:rsidRPr="008D4109">
              <w:rPr>
                <w:rFonts w:ascii="Angsana New" w:hAnsi="Angsana New"/>
                <w:sz w:val="30"/>
                <w:szCs w:val="30"/>
              </w:rPr>
              <w:t xml:space="preserve">.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ECD04" w14:textId="254ADBC9" w:rsidR="005479BE" w:rsidRPr="008D4109" w:rsidRDefault="004651E4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BE519" w14:textId="77777777" w:rsidR="005479BE" w:rsidRPr="008D4109" w:rsidRDefault="005479BE" w:rsidP="00626425">
            <w:pPr>
              <w:pStyle w:val="block"/>
              <w:tabs>
                <w:tab w:val="decimal" w:pos="1014"/>
              </w:tabs>
              <w:spacing w:after="0" w:line="240" w:lineRule="auto"/>
              <w:ind w:left="0" w:right="-1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0D756" w14:textId="0F89941A" w:rsidR="005479BE" w:rsidRPr="008D4109" w:rsidRDefault="005479BE" w:rsidP="00626425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595</w:t>
            </w:r>
          </w:p>
        </w:tc>
      </w:tr>
      <w:tr w:rsidR="005479BE" w:rsidRPr="008D4109" w14:paraId="16990A31" w14:textId="77777777" w:rsidTr="005479BE">
        <w:tc>
          <w:tcPr>
            <w:tcW w:w="6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65D9B" w14:textId="33CA3FE0" w:rsidR="005479BE" w:rsidRPr="008D4109" w:rsidRDefault="006A2135" w:rsidP="0054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แผ่นดินทอง พร็อพเพอร์ตี้ ดีเวลลอปเม้นท์ จำกัด </w:t>
            </w: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1B882" w14:textId="43DE7520" w:rsidR="005479BE" w:rsidRPr="008D4109" w:rsidRDefault="004651E4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02BB7" w14:textId="77777777" w:rsidR="005479BE" w:rsidRPr="008D4109" w:rsidRDefault="005479BE" w:rsidP="00626425">
            <w:pPr>
              <w:pStyle w:val="block"/>
              <w:tabs>
                <w:tab w:val="decimal" w:pos="1014"/>
              </w:tabs>
              <w:spacing w:after="0" w:line="240" w:lineRule="auto"/>
              <w:ind w:left="0" w:right="-1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F92D" w14:textId="19F9456C" w:rsidR="005479BE" w:rsidRPr="008D4109" w:rsidRDefault="005479BE" w:rsidP="00626425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5479BE" w:rsidRPr="008D4109" w14:paraId="0561F643" w14:textId="77777777" w:rsidTr="005479BE">
        <w:tc>
          <w:tcPr>
            <w:tcW w:w="6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8C149" w14:textId="77777777" w:rsidR="005479BE" w:rsidRPr="008D4109" w:rsidRDefault="005479BE" w:rsidP="0054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ศูนย์บริหารเงิน (ประเทศไทย) จำกัด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BCBF0" w14:textId="484034ED" w:rsidR="005479BE" w:rsidRPr="008D4109" w:rsidRDefault="004651E4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B756D" w14:textId="77777777" w:rsidR="005479BE" w:rsidRPr="008D4109" w:rsidRDefault="005479BE" w:rsidP="00626425">
            <w:pPr>
              <w:pStyle w:val="block"/>
              <w:tabs>
                <w:tab w:val="decimal" w:pos="1014"/>
              </w:tabs>
              <w:spacing w:after="0" w:line="240" w:lineRule="auto"/>
              <w:ind w:left="0" w:right="-1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4BC20" w14:textId="2A07AEAE" w:rsidR="005479BE" w:rsidRPr="008D4109" w:rsidRDefault="005479BE" w:rsidP="00626425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5479BE" w:rsidRPr="008D4109" w14:paraId="35CE9E30" w14:textId="77777777" w:rsidTr="005479BE">
        <w:tc>
          <w:tcPr>
            <w:tcW w:w="6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12BA1" w14:textId="77777777" w:rsidR="005479BE" w:rsidRPr="008D4109" w:rsidRDefault="005479BE" w:rsidP="0054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63774F" w14:textId="42ACAEAF" w:rsidR="005479BE" w:rsidRPr="008D4109" w:rsidRDefault="002D0CC7" w:rsidP="0062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4F7E6" w14:textId="77777777" w:rsidR="005479BE" w:rsidRPr="008D4109" w:rsidRDefault="005479BE" w:rsidP="00626425">
            <w:pPr>
              <w:pStyle w:val="block"/>
              <w:tabs>
                <w:tab w:val="decimal" w:pos="1014"/>
              </w:tabs>
              <w:spacing w:after="0" w:line="240" w:lineRule="auto"/>
              <w:ind w:left="0" w:right="-1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072978" w14:textId="67C3B69B" w:rsidR="005479BE" w:rsidRPr="008D4109" w:rsidRDefault="005479BE" w:rsidP="0062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</w:p>
        </w:tc>
      </w:tr>
    </w:tbl>
    <w:p w14:paraId="0BEB9A88" w14:textId="77777777" w:rsidR="0023395B" w:rsidRPr="008D4109" w:rsidRDefault="0023395B" w:rsidP="00AE5274">
      <w:pPr>
        <w:pStyle w:val="block"/>
        <w:spacing w:after="0" w:line="240" w:lineRule="atLeast"/>
        <w:ind w:left="0" w:right="47"/>
        <w:jc w:val="thaiDistribute"/>
        <w:rPr>
          <w:cs/>
          <w:lang w:bidi="th-TH"/>
        </w:rPr>
        <w:sectPr w:rsidR="0023395B" w:rsidRPr="008D4109" w:rsidSect="004412DA">
          <w:headerReference w:type="default" r:id="rId10"/>
          <w:footerReference w:type="default" r:id="rId11"/>
          <w:pgSz w:w="11909" w:h="16834" w:code="9"/>
          <w:pgMar w:top="691" w:right="1152" w:bottom="576" w:left="1440" w:header="720" w:footer="720" w:gutter="0"/>
          <w:paperSrc w:first="15" w:other="15"/>
          <w:cols w:space="720"/>
        </w:sectPr>
      </w:pPr>
    </w:p>
    <w:p w14:paraId="68941B43" w14:textId="54C13041" w:rsidR="00F30C56" w:rsidRPr="008D4109" w:rsidRDefault="00383EDC" w:rsidP="00F3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AF2D60" w:rsidRPr="008D4109">
        <w:rPr>
          <w:rFonts w:ascii="Angsana New" w:hAnsi="Angsana New" w:hint="cs"/>
          <w:sz w:val="30"/>
          <w:szCs w:val="30"/>
          <w:cs/>
        </w:rPr>
        <w:t>ณ</w:t>
      </w:r>
      <w:r w:rsidR="00AF2D60" w:rsidRPr="008D4109">
        <w:rPr>
          <w:rFonts w:ascii="Angsana New" w:hAnsi="Angsana New"/>
          <w:sz w:val="30"/>
          <w:szCs w:val="30"/>
          <w:cs/>
        </w:rPr>
        <w:t xml:space="preserve"> </w:t>
      </w:r>
      <w:r w:rsidR="00AF2D60" w:rsidRPr="008D4109">
        <w:rPr>
          <w:rFonts w:ascii="Angsana New" w:hAnsi="Angsana New" w:hint="cs"/>
          <w:sz w:val="30"/>
          <w:szCs w:val="30"/>
          <w:cs/>
        </w:rPr>
        <w:t>วันที่</w:t>
      </w:r>
      <w:r w:rsidR="00AF2D60" w:rsidRPr="008D4109">
        <w:rPr>
          <w:rFonts w:ascii="Angsana New" w:hAnsi="Angsana New"/>
          <w:sz w:val="30"/>
          <w:szCs w:val="30"/>
          <w:cs/>
        </w:rPr>
        <w:t xml:space="preserve"> </w:t>
      </w:r>
      <w:r w:rsidR="00D52E64" w:rsidRPr="008D4109">
        <w:rPr>
          <w:rFonts w:ascii="Angsana New" w:hAnsi="Angsana New"/>
          <w:sz w:val="30"/>
          <w:szCs w:val="30"/>
        </w:rPr>
        <w:t xml:space="preserve">31 </w:t>
      </w:r>
      <w:r w:rsidR="00D52E64" w:rsidRPr="008D4109">
        <w:rPr>
          <w:rFonts w:ascii="Angsana New" w:hAnsi="Angsana New" w:hint="cs"/>
          <w:sz w:val="30"/>
          <w:szCs w:val="30"/>
          <w:cs/>
        </w:rPr>
        <w:t>ธันวาคม</w:t>
      </w:r>
      <w:r w:rsidR="00AF2D60" w:rsidRPr="008D4109">
        <w:rPr>
          <w:rFonts w:ascii="Angsana New" w:hAnsi="Angsana New"/>
          <w:sz w:val="30"/>
          <w:szCs w:val="30"/>
          <w:cs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2563</w:t>
      </w:r>
      <w:r w:rsidR="00AF2D60" w:rsidRPr="008D4109">
        <w:rPr>
          <w:rFonts w:ascii="Angsana New" w:hAnsi="Angsana New"/>
          <w:sz w:val="30"/>
          <w:szCs w:val="30"/>
        </w:rPr>
        <w:t xml:space="preserve"> </w:t>
      </w:r>
      <w:r w:rsidR="00AF2D60" w:rsidRPr="008D4109">
        <w:rPr>
          <w:rFonts w:ascii="Angsana New" w:hAnsi="Angsana New" w:hint="cs"/>
          <w:sz w:val="30"/>
          <w:szCs w:val="30"/>
          <w:cs/>
        </w:rPr>
        <w:t>และ</w:t>
      </w:r>
      <w:r w:rsidR="00AF2D60" w:rsidRPr="008D4109">
        <w:rPr>
          <w:rFonts w:ascii="Angsana New" w:hAnsi="Angsana New"/>
          <w:sz w:val="30"/>
          <w:szCs w:val="30"/>
          <w:cs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30</w:t>
      </w:r>
      <w:r w:rsidR="00AF2D60" w:rsidRPr="008D4109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556AE" w:rsidRPr="008D4109">
        <w:rPr>
          <w:rFonts w:ascii="Angsana New" w:hAnsi="Angsana New"/>
          <w:sz w:val="30"/>
          <w:szCs w:val="30"/>
        </w:rPr>
        <w:t>2</w:t>
      </w:r>
      <w:r w:rsidR="00626425" w:rsidRPr="008D4109">
        <w:rPr>
          <w:rFonts w:ascii="Angsana New" w:hAnsi="Angsana New"/>
          <w:sz w:val="30"/>
          <w:szCs w:val="30"/>
        </w:rPr>
        <w:t>563</w:t>
      </w:r>
      <w:r w:rsidR="00AF2D60" w:rsidRPr="008D4109">
        <w:rPr>
          <w:rFonts w:ascii="Angsana New" w:hAnsi="Angsana New"/>
          <w:sz w:val="30"/>
          <w:szCs w:val="30"/>
        </w:rPr>
        <w:t xml:space="preserve"> </w:t>
      </w:r>
      <w:r w:rsidR="00AF2D60" w:rsidRPr="008D4109">
        <w:rPr>
          <w:rFonts w:ascii="Angsana New" w:hAnsi="Angsana New" w:hint="cs"/>
          <w:sz w:val="30"/>
          <w:szCs w:val="30"/>
          <w:cs/>
        </w:rPr>
        <w:t>และเงินปันผลรับ</w:t>
      </w:r>
      <w:r w:rsidR="0046753F" w:rsidRPr="008D4109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AF2D60" w:rsidRPr="008D4109">
        <w:rPr>
          <w:rFonts w:ascii="Angsana New" w:hAnsi="Angsana New"/>
          <w:sz w:val="30"/>
          <w:szCs w:val="30"/>
          <w:cs/>
        </w:rPr>
        <w:t>สำหรับ</w:t>
      </w:r>
      <w:r w:rsidR="00AF2D60" w:rsidRPr="008D4109">
        <w:rPr>
          <w:rFonts w:ascii="Angsana New" w:hAnsi="Angsana New" w:hint="cs"/>
          <w:sz w:val="30"/>
          <w:szCs w:val="30"/>
          <w:cs/>
        </w:rPr>
        <w:t>งวด</w:t>
      </w:r>
      <w:r w:rsidR="00AE78B5" w:rsidRPr="008D4109">
        <w:rPr>
          <w:rFonts w:ascii="Angsana New" w:hAnsi="Angsana New" w:hint="cs"/>
          <w:sz w:val="30"/>
          <w:szCs w:val="30"/>
          <w:cs/>
        </w:rPr>
        <w:t>สามเดือน</w:t>
      </w:r>
      <w:r w:rsidR="00AF2D60" w:rsidRPr="008D4109">
        <w:rPr>
          <w:rFonts w:ascii="Angsana New" w:hAnsi="Angsana New" w:hint="cs"/>
          <w:sz w:val="30"/>
          <w:szCs w:val="30"/>
          <w:cs/>
        </w:rPr>
        <w:t>สิ้นสุด</w:t>
      </w:r>
      <w:r w:rsidR="00C670E4" w:rsidRPr="008D4109">
        <w:rPr>
          <w:rFonts w:ascii="Angsana New" w:hAnsi="Angsana New" w:hint="cs"/>
          <w:sz w:val="30"/>
          <w:szCs w:val="30"/>
          <w:cs/>
        </w:rPr>
        <w:t xml:space="preserve"> </w:t>
      </w:r>
      <w:r w:rsidR="00FE555C" w:rsidRPr="008D4109">
        <w:rPr>
          <w:rFonts w:ascii="Angsana New" w:hAnsi="Angsana New"/>
          <w:sz w:val="30"/>
          <w:szCs w:val="30"/>
        </w:rPr>
        <w:t>31</w:t>
      </w:r>
      <w:r w:rsidR="00C670E4" w:rsidRPr="008D4109">
        <w:rPr>
          <w:rFonts w:ascii="Angsana New" w:hAnsi="Angsana New" w:hint="cs"/>
          <w:sz w:val="30"/>
          <w:szCs w:val="30"/>
          <w:cs/>
        </w:rPr>
        <w:t xml:space="preserve"> ธัน</w:t>
      </w:r>
      <w:r w:rsidR="00626425" w:rsidRPr="008D4109">
        <w:rPr>
          <w:rFonts w:ascii="Angsana New" w:hAnsi="Angsana New" w:hint="cs"/>
          <w:sz w:val="30"/>
          <w:szCs w:val="30"/>
          <w:cs/>
        </w:rPr>
        <w:t>ว</w:t>
      </w:r>
      <w:r w:rsidR="00C670E4" w:rsidRPr="008D4109">
        <w:rPr>
          <w:rFonts w:ascii="Angsana New" w:hAnsi="Angsana New" w:hint="cs"/>
          <w:sz w:val="30"/>
          <w:szCs w:val="30"/>
          <w:cs/>
        </w:rPr>
        <w:t>าคม</w:t>
      </w:r>
      <w:r w:rsidR="00AF2D60" w:rsidRPr="008D410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4E6BA9A" w14:textId="77777777" w:rsidR="00A46125" w:rsidRPr="008D4109" w:rsidRDefault="00A46125" w:rsidP="00F3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15274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14"/>
        <w:gridCol w:w="1378"/>
        <w:gridCol w:w="798"/>
        <w:gridCol w:w="660"/>
        <w:gridCol w:w="9"/>
        <w:gridCol w:w="731"/>
        <w:gridCol w:w="250"/>
        <w:gridCol w:w="743"/>
        <w:gridCol w:w="254"/>
        <w:gridCol w:w="830"/>
        <w:gridCol w:w="250"/>
        <w:gridCol w:w="740"/>
        <w:gridCol w:w="250"/>
        <w:gridCol w:w="764"/>
        <w:gridCol w:w="250"/>
        <w:gridCol w:w="787"/>
        <w:gridCol w:w="250"/>
        <w:gridCol w:w="6"/>
        <w:gridCol w:w="753"/>
        <w:gridCol w:w="250"/>
        <w:gridCol w:w="830"/>
        <w:gridCol w:w="9"/>
        <w:gridCol w:w="227"/>
        <w:gridCol w:w="664"/>
        <w:gridCol w:w="238"/>
        <w:gridCol w:w="632"/>
        <w:gridCol w:w="7"/>
      </w:tblGrid>
      <w:tr w:rsidR="00CF19AD" w:rsidRPr="008D4109" w14:paraId="19557E55" w14:textId="77777777" w:rsidTr="003606FD">
        <w:trPr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2915094" w14:textId="77777777" w:rsidR="00CF19AD" w:rsidRPr="008D4109" w:rsidRDefault="00CF19AD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BCD252B" w14:textId="77777777" w:rsidR="00CF19AD" w:rsidRPr="008D4109" w:rsidRDefault="00CF19AD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1182" w:type="dxa"/>
            <w:gridSpan w:val="25"/>
            <w:shd w:val="clear" w:color="auto" w:fill="auto"/>
            <w:tcMar>
              <w:left w:w="115" w:type="dxa"/>
              <w:right w:w="115" w:type="dxa"/>
            </w:tcMar>
          </w:tcPr>
          <w:p w14:paraId="5FB762C8" w14:textId="77777777" w:rsidR="00CF19AD" w:rsidRPr="008D4109" w:rsidRDefault="00CF19AD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8D4109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CF19AD" w:rsidRPr="008D4109" w14:paraId="20007B0B" w14:textId="77777777" w:rsidTr="003606FD">
        <w:trPr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FDC3707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3E37F191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6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EA41514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สัดส่วน</w:t>
            </w:r>
          </w:p>
        </w:tc>
        <w:tc>
          <w:tcPr>
            <w:tcW w:w="17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FE3DC9E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33935830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6AB0B85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E5BE3D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1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AC00A98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4633A4A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2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1DC01741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68" w:type="dxa"/>
            <w:gridSpan w:val="5"/>
            <w:shd w:val="clear" w:color="auto" w:fill="auto"/>
          </w:tcPr>
          <w:p w14:paraId="6D48E184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8D4109">
              <w:rPr>
                <w:rFonts w:ascii="Angsana New" w:hAnsi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CF19AD" w:rsidRPr="008D4109" w14:paraId="196F0FD7" w14:textId="77777777" w:rsidTr="003606FD">
        <w:trPr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4D7D12A9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5241CA0A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6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0828989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7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DE73460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09D120F1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6E97DC4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8A953B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1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D8BC7C7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5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67C2B34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2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14926B4B" w14:textId="77777777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8D4109">
              <w:rPr>
                <w:rFonts w:ascii="Angsana New" w:hAnsi="Angsana New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768" w:type="dxa"/>
            <w:gridSpan w:val="5"/>
            <w:shd w:val="clear" w:color="auto" w:fill="auto"/>
          </w:tcPr>
          <w:p w14:paraId="502AEA65" w14:textId="4C6815F2" w:rsidR="00CF19AD" w:rsidRPr="008D4109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CF19AD" w:rsidRPr="008D4109" w14:paraId="55D8D57C" w14:textId="77777777" w:rsidTr="003606FD">
        <w:trPr>
          <w:gridAfter w:val="1"/>
          <w:wAfter w:w="7" w:type="dxa"/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4BF7B34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50E65A66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5C7D29F7" w14:textId="0E22A5D0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02D9C736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8D4109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4B6F343" w14:textId="72D864AE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9EF5FA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624F7134" w14:textId="69C0E0E0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8D4109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1CB6BB9F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9489389" w14:textId="1477F179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50C144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5132705" w14:textId="5B0926A4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8D4109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CCB213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9D852C7" w14:textId="32AF5DCE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EC67E5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1A5AA099" w14:textId="385ED484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8D4109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CFD058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7893BD" w14:textId="06A08F71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C89658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23CA242" w14:textId="5BDF40F8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8D4109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299438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52804CD" w14:textId="3271C396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38" w:type="dxa"/>
            <w:shd w:val="clear" w:color="auto" w:fill="auto"/>
          </w:tcPr>
          <w:p w14:paraId="1B4D3239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7B8C7105" w14:textId="78E51B5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</w:tr>
      <w:tr w:rsidR="00CF19AD" w:rsidRPr="008D4109" w14:paraId="0107EFF5" w14:textId="77777777" w:rsidTr="003606FD">
        <w:trPr>
          <w:gridAfter w:val="1"/>
          <w:wAfter w:w="7" w:type="dxa"/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A82DBDF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0939F473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78F58337" w14:textId="2370FC4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0EED8FAC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A342B4B" w14:textId="4FACF5BD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6DE43E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18D9EC14" w14:textId="3FCB5E13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7B426EAA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E9C60D3" w14:textId="777B08D2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3B5C3E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04E64FA" w14:textId="5B32315A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84BC56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13A1034" w14:textId="1D4D000C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B8C5004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0E67AFA" w14:textId="5A39086A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089FC6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6E65416" w14:textId="4B013D4A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348BB6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3E0960B" w14:textId="75440336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E8DE10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59C033F" w14:textId="4912402C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38" w:type="dxa"/>
            <w:shd w:val="clear" w:color="auto" w:fill="auto"/>
          </w:tcPr>
          <w:p w14:paraId="5D357641" w14:textId="77777777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67068ACE" w14:textId="0497C818" w:rsidR="00CF19AD" w:rsidRPr="008D4109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</w:tr>
      <w:tr w:rsidR="00CF19AD" w:rsidRPr="008D4109" w14:paraId="091E631F" w14:textId="77777777" w:rsidTr="003606FD">
        <w:trPr>
          <w:gridAfter w:val="1"/>
          <w:wAfter w:w="7" w:type="dxa"/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288D4BCB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FA170A8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610199D7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256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2D4EC0EE" w14:textId="634AE804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256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14A84AC" w14:textId="4815E5FE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256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D06F29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514545F8" w14:textId="2BA78106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256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699A1F45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8AE94A6" w14:textId="3F4CAA68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256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898470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2AA9841" w14:textId="4DE33DBD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256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9FA7BD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8F2EB5C" w14:textId="4A23B304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256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3BEFE7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86F55B2" w14:textId="0B0D8E80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256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377344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44DDD3B" w14:textId="122C84A3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256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2CFF11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B4218D3" w14:textId="1C74B1D1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256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BF34D6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F5ADBF2" w14:textId="31E7B3DC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256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6BB4A376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0BEFC9D3" w14:textId="190448CD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/>
              </w:rPr>
              <w:t>256</w:t>
            </w:r>
            <w:r w:rsidR="001265EC" w:rsidRPr="008D4109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</w:tr>
      <w:tr w:rsidR="00CF19AD" w:rsidRPr="008D4109" w14:paraId="4389BD62" w14:textId="77777777" w:rsidTr="003606FD">
        <w:trPr>
          <w:gridAfter w:val="1"/>
          <w:wAfter w:w="7" w:type="dxa"/>
          <w:trHeight w:val="120"/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6DCD49F7" w14:textId="77777777" w:rsidR="00CF19AD" w:rsidRPr="008D4109" w:rsidRDefault="00CF19AD" w:rsidP="00626425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779B8149" w14:textId="77777777" w:rsidR="00CF19AD" w:rsidRPr="008D4109" w:rsidRDefault="00CF19AD" w:rsidP="00626425">
            <w:pPr>
              <w:tabs>
                <w:tab w:val="clear" w:pos="1644"/>
                <w:tab w:val="clear" w:pos="1871"/>
              </w:tabs>
              <w:spacing w:line="240" w:lineRule="auto"/>
              <w:ind w:right="-103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6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851329F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708" w:type="dxa"/>
            <w:gridSpan w:val="21"/>
            <w:shd w:val="clear" w:color="auto" w:fill="auto"/>
            <w:tcMar>
              <w:left w:w="115" w:type="dxa"/>
              <w:right w:w="115" w:type="dxa"/>
            </w:tcMar>
          </w:tcPr>
          <w:p w14:paraId="25442D47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8D4109" w:rsidDel="00033211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</w:t>
            </w:r>
            <w:r w:rsidRPr="008D4109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ล้าน</w:t>
            </w:r>
            <w:r w:rsidRPr="008D410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CF19AD" w:rsidRPr="008D4109" w14:paraId="08A5C9F9" w14:textId="77777777" w:rsidTr="003606FD">
        <w:trPr>
          <w:gridAfter w:val="1"/>
          <w:wAfter w:w="7" w:type="dxa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1633221C" w14:textId="77777777" w:rsidR="00CF19AD" w:rsidRPr="008D4109" w:rsidRDefault="00CF19AD" w:rsidP="006264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2B046EA" w14:textId="77777777" w:rsidR="00CF19AD" w:rsidRPr="008D4109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54BC339A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568B69C1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5738ED8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3BD44E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1B4C7407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5F0BF327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87C0B5D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CCD3B6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1E2E0A8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D16A78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7EE4479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C5CFB8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61BE7FC3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384556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DC8EADA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E69BA3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CEDB260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E0F7F2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294EE69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68AF06A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B35C3CF" w14:textId="77777777" w:rsidR="00CF19AD" w:rsidRPr="008D4109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593440" w:rsidRPr="008D4109" w14:paraId="09FF4D00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B420CFA" w14:textId="027BFF91" w:rsidR="00593440" w:rsidRPr="008D4109" w:rsidRDefault="00593440" w:rsidP="0059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อีโค อินดัสเทรียลเซอร์วิสเซส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0FF8C384" w14:textId="013BC69C" w:rsidR="00593440" w:rsidRPr="008D4109" w:rsidRDefault="00593440" w:rsidP="009207BC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78880B37" w14:textId="4B8DA548" w:rsidR="00593440" w:rsidRPr="008D4109" w:rsidRDefault="00593440" w:rsidP="009207B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99.99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5F11DB4A" w14:textId="6D61F261" w:rsidR="00593440" w:rsidRPr="008D4109" w:rsidRDefault="00593440" w:rsidP="009207B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99.99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9318DC0" w14:textId="496C0712" w:rsidR="00593440" w:rsidRPr="008D4109" w:rsidRDefault="00593440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D17D405" w14:textId="77777777" w:rsidR="00593440" w:rsidRPr="008D4109" w:rsidRDefault="00593440" w:rsidP="005934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562D926A" w14:textId="505809F7" w:rsidR="00593440" w:rsidRPr="008D4109" w:rsidRDefault="00593440" w:rsidP="009207B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2D56DB1A" w14:textId="77777777" w:rsidR="00593440" w:rsidRPr="008D4109" w:rsidRDefault="00593440" w:rsidP="005934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820522D" w14:textId="07BE92C6" w:rsidR="00593440" w:rsidRPr="008D4109" w:rsidRDefault="00593440" w:rsidP="005934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FD9178" w14:textId="77777777" w:rsidR="00593440" w:rsidRPr="008D4109" w:rsidRDefault="00593440" w:rsidP="005934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CC26BA8" w14:textId="3511758B" w:rsidR="00593440" w:rsidRPr="008D4109" w:rsidRDefault="00593440" w:rsidP="005934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A8D551" w14:textId="77777777" w:rsidR="00593440" w:rsidRPr="008D4109" w:rsidRDefault="00593440" w:rsidP="005934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D0C2A44" w14:textId="79D73780" w:rsidR="00593440" w:rsidRPr="008D4109" w:rsidRDefault="00593440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6BE4221" w14:textId="77777777" w:rsidR="00593440" w:rsidRPr="008D4109" w:rsidRDefault="00593440" w:rsidP="005934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BFBB426" w14:textId="507919D1" w:rsidR="00593440" w:rsidRPr="008D4109" w:rsidRDefault="00593440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3AC635" w14:textId="77777777" w:rsidR="00593440" w:rsidRPr="008D4109" w:rsidRDefault="00593440" w:rsidP="005934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3D2C622" w14:textId="50E04B8E" w:rsidR="00593440" w:rsidRPr="008D4109" w:rsidRDefault="00593440" w:rsidP="005934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07C8E4" w14:textId="77777777" w:rsidR="00593440" w:rsidRPr="008D4109" w:rsidRDefault="00593440" w:rsidP="005934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DB291B2" w14:textId="47BF5E40" w:rsidR="00593440" w:rsidRPr="008D4109" w:rsidRDefault="00593440" w:rsidP="0073596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68C1C59" w14:textId="77777777" w:rsidR="00593440" w:rsidRPr="008D4109" w:rsidRDefault="00593440" w:rsidP="0059344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8287580" w14:textId="0FEA2D09" w:rsidR="00593440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33069F2" w14:textId="77777777" w:rsidR="00593440" w:rsidRPr="008D4109" w:rsidRDefault="00593440" w:rsidP="0059344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35D3677" w14:textId="3FF849BB" w:rsidR="00593440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322FB6" w:rsidRPr="008D4109" w14:paraId="3E928326" w14:textId="77777777" w:rsidTr="003606FD">
        <w:trPr>
          <w:gridAfter w:val="1"/>
          <w:wAfter w:w="7" w:type="dxa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282EFEBB" w14:textId="7FE83F11" w:rsidR="00322FB6" w:rsidRPr="008D4109" w:rsidRDefault="00322FB6" w:rsidP="0032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D4109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เฟรเซอร์ส พร็อพเพอร์ตี้ อินดัสเทรียล</w:t>
            </w:r>
          </w:p>
          <w:p w14:paraId="2DEF136B" w14:textId="2BB7F6E3" w:rsidR="00322FB6" w:rsidRPr="008D4109" w:rsidRDefault="00322FB6" w:rsidP="0032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705E1C43" w14:textId="77777777" w:rsidR="00322FB6" w:rsidRDefault="00322FB6" w:rsidP="00322FB6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lang w:bidi="th-TH"/>
              </w:rPr>
            </w:pPr>
          </w:p>
          <w:p w14:paraId="2C96B205" w14:textId="4958D7DD" w:rsidR="00322FB6" w:rsidRPr="008D4109" w:rsidRDefault="00322FB6" w:rsidP="00322FB6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พัฒน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า</w:t>
            </w: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51DF6962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ADF80D9" w14:textId="06B110D5" w:rsidR="00322FB6" w:rsidRPr="008D4109" w:rsidRDefault="00322FB6" w:rsidP="00322FB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99.99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1D6B13CF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4CAD879" w14:textId="02DAC2AD" w:rsidR="00322FB6" w:rsidRPr="008D4109" w:rsidRDefault="00322FB6" w:rsidP="00322FB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99.99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F7C06C0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5594D5AE" w14:textId="06427B2C" w:rsidR="00322FB6" w:rsidRPr="008D4109" w:rsidRDefault="00322FB6" w:rsidP="00322FB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11,500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9D65E3C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073B2798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D7195A6" w14:textId="141BBD55" w:rsidR="00322FB6" w:rsidRPr="008D4109" w:rsidRDefault="00322FB6" w:rsidP="00322FB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11,500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3986FA04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F1B3B8D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99AE8C0" w14:textId="036AB12A" w:rsidR="00322FB6" w:rsidRPr="008D4109" w:rsidRDefault="00322FB6" w:rsidP="00322F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11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,515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00721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B07771A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7727EC8" w14:textId="42C858E7" w:rsidR="00322FB6" w:rsidRPr="008D4109" w:rsidRDefault="00322FB6" w:rsidP="00322F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11,515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E76BA36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EE00F7A" w14:textId="77777777" w:rsidR="00322FB6" w:rsidRPr="008D4109" w:rsidRDefault="00322FB6" w:rsidP="00322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4BCB316" w14:textId="0870EA7A" w:rsidR="00322FB6" w:rsidRPr="008D4109" w:rsidRDefault="00322FB6" w:rsidP="00322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62F3585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2300C64" w14:textId="77777777" w:rsidR="00322FB6" w:rsidRPr="008D4109" w:rsidRDefault="00322FB6" w:rsidP="00322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E42DB49" w14:textId="24BEAE43" w:rsidR="00322FB6" w:rsidRPr="008D4109" w:rsidRDefault="00322FB6" w:rsidP="00322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E33266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CA2F51B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53EF108" w14:textId="4858402E" w:rsidR="00322FB6" w:rsidRPr="008D4109" w:rsidRDefault="00322FB6" w:rsidP="00322F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11</w:t>
            </w:r>
            <w:r w:rsidRPr="008D4109">
              <w:rPr>
                <w:rFonts w:ascii="Angsana New" w:hAnsi="Angsana New"/>
                <w:szCs w:val="22"/>
                <w:lang w:val="en-US" w:bidi="th-TH"/>
              </w:rPr>
              <w:t>,515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B1AECC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D47645B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6F37D4E" w14:textId="12A20931" w:rsidR="00322FB6" w:rsidRPr="008D4109" w:rsidRDefault="00322FB6" w:rsidP="00322F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11,515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61B1351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D3E968C" w14:textId="77777777" w:rsidR="00322FB6" w:rsidRPr="008D4109" w:rsidRDefault="00322FB6" w:rsidP="00322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43AB6A56" w14:textId="135133D8" w:rsidR="00322FB6" w:rsidRPr="008D4109" w:rsidRDefault="00322FB6" w:rsidP="00322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21B44A1" w14:textId="77777777" w:rsidR="00322FB6" w:rsidRPr="008D4109" w:rsidRDefault="00322FB6" w:rsidP="00322FB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54C688E" w14:textId="77777777" w:rsidR="00322FB6" w:rsidRPr="008D4109" w:rsidRDefault="00322FB6" w:rsidP="00322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385C0E04" w14:textId="0080B92B" w:rsidR="00322FB6" w:rsidRPr="008D4109" w:rsidRDefault="00322FB6" w:rsidP="00322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A106CC" w:rsidRPr="008D4109" w14:paraId="3B7E70B0" w14:textId="77777777" w:rsidTr="003606FD">
        <w:trPr>
          <w:gridAfter w:val="1"/>
          <w:wAfter w:w="7" w:type="dxa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15BE1E87" w14:textId="13C21844" w:rsidR="00A106CC" w:rsidRPr="008D4109" w:rsidRDefault="00A106CC" w:rsidP="00AE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109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บริษัท เฟรเซอร์ส พร็อพเพอร์ตี้</w:t>
            </w:r>
            <w:r w:rsidRPr="008D4109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Pr="008D4109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อินดัสเทรียล</w:t>
            </w:r>
            <w:r w:rsidRPr="008D4109">
              <w:rPr>
                <w:rFonts w:ascii="Angsana New" w:hAnsi="Angsana New"/>
                <w:spacing w:val="-4"/>
                <w:sz w:val="22"/>
                <w:szCs w:val="22"/>
              </w:rPr>
              <w:br/>
            </w:r>
            <w:r w:rsidRPr="008D4109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รีท แมนเนจเม้นท์</w:t>
            </w:r>
            <w:r w:rsidRPr="008D4109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8D4109">
              <w:rPr>
                <w:rFonts w:ascii="Angsana New" w:hAnsi="Angsana New"/>
                <w:sz w:val="22"/>
                <w:szCs w:val="22"/>
              </w:rPr>
              <w:t>)</w:t>
            </w: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39A5CCBA" w14:textId="149DBD6E" w:rsidR="00A106CC" w:rsidRPr="008D4109" w:rsidRDefault="00A106CC" w:rsidP="00A106C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บริหารจัดการ</w:t>
            </w:r>
            <w:r w:rsidRPr="008D4109">
              <w:rPr>
                <w:rFonts w:ascii="Angsana New" w:hAnsi="Angsana New"/>
                <w:szCs w:val="22"/>
                <w:lang w:bidi="th-TH"/>
              </w:rPr>
              <w:br/>
            </w: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 xml:space="preserve">   กองทรัสต์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3799A803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28E95AB" w14:textId="76829475" w:rsidR="00A106CC" w:rsidRPr="008D4109" w:rsidRDefault="00A106CC" w:rsidP="009207B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69.99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561A213D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300D3E9" w14:textId="3EFC6D9B" w:rsidR="00A106CC" w:rsidRPr="008D4109" w:rsidRDefault="00A106CC" w:rsidP="009207B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69.99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0AE82C8" w14:textId="77777777" w:rsidR="00A106CC" w:rsidRPr="008D4109" w:rsidRDefault="00A106CC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E5BC92C" w14:textId="00FADFC5" w:rsidR="00A106CC" w:rsidRPr="008D4109" w:rsidRDefault="00A106CC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417E51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1BF59279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597C178" w14:textId="3789E6EF" w:rsidR="00A106CC" w:rsidRPr="008D4109" w:rsidRDefault="00A106CC" w:rsidP="00A106C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19E5DC7B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445DF7F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24823E4" w14:textId="0F1B457F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495A710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0255998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C36E45C" w14:textId="279BD41E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E36535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31786DC" w14:textId="77777777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EAE562E" w14:textId="53EAD5C3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2CF7D5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EE1BAA6" w14:textId="77777777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052C670C" w14:textId="689D8AC6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79E179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028F426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5CB9594" w14:textId="34C261A6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363891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70F5E4D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124D86E" w14:textId="5E2B1D49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D8FF849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0A61062" w14:textId="77777777" w:rsidR="00A106CC" w:rsidRPr="008D4109" w:rsidRDefault="00A106CC" w:rsidP="00A106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0734D9F8" w14:textId="552251B9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19AC395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16089FDE" w14:textId="77777777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794DDF5A" w14:textId="3F5409CC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A106CC" w:rsidRPr="008D4109" w14:paraId="3B524C7B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1C75DC1" w14:textId="23F98BF3" w:rsidR="00A106CC" w:rsidRPr="008D4109" w:rsidRDefault="00A106CC" w:rsidP="00AE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Cs w:val="22"/>
                <w:cs/>
              </w:rPr>
            </w:pPr>
            <w:r w:rsidRPr="008D4109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</w:t>
            </w:r>
            <w:r w:rsidRPr="008D4109">
              <w:rPr>
                <w:rFonts w:ascii="Angsana New" w:hAnsi="Angsana New"/>
                <w:szCs w:val="22"/>
                <w:cs/>
              </w:rPr>
              <w:t xml:space="preserve"> เฟรเซอร์ส พร็อพเพอร์ตี้</w:t>
            </w:r>
            <w:r w:rsidRPr="008D4109">
              <w:rPr>
                <w:rFonts w:ascii="Angsana New" w:hAnsi="Angsana New"/>
                <w:szCs w:val="22"/>
                <w:cs/>
              </w:rPr>
              <w:br/>
            </w:r>
            <w:r w:rsidRPr="008D4109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8D4109">
              <w:rPr>
                <w:rFonts w:ascii="Angsana New" w:hAnsi="Angsana New"/>
                <w:szCs w:val="22"/>
                <w:cs/>
              </w:rPr>
              <w:t>เทคโนโลยี (ประเทศไทย)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56EE28A0" w14:textId="77777777" w:rsidR="00AC2A7F" w:rsidRPr="008D4109" w:rsidRDefault="00AC2A7F" w:rsidP="00A106C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</w:p>
          <w:p w14:paraId="68649C23" w14:textId="79915170" w:rsidR="00A106CC" w:rsidRPr="008D4109" w:rsidRDefault="00A106CC" w:rsidP="00A106C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ศูนย์ข้อมูล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3501401D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6C7BB35" w14:textId="26A2220E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99.99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466F30A7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70820B8" w14:textId="0C0567E3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99.99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0DF77A" w14:textId="77777777" w:rsidR="00A106CC" w:rsidRPr="008D4109" w:rsidRDefault="00A106CC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81FA975" w14:textId="1142D421" w:rsidR="00A106CC" w:rsidRPr="008D4109" w:rsidRDefault="00A106CC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1,165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B4ED42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47A96614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4FECB34" w14:textId="48BDEFCC" w:rsidR="00A106CC" w:rsidRPr="008D4109" w:rsidRDefault="00A106CC" w:rsidP="00A106C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731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2DC655A5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80B8AF5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CD066EC" w14:textId="5256F40A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1,165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092641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FD15705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40D6022" w14:textId="1D044F42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731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02DCDFE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7B6E900" w14:textId="77777777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8447AB8" w14:textId="1BDF7C79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6249878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277346FC" w14:textId="77777777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04FA1335" w14:textId="6F1583EE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8BF830B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C30BB54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3612E59C" w14:textId="3A7D88A2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1,165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FF5662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C4CAC18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7A1B6BC" w14:textId="2948D47B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731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1EC0890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31D9E76" w14:textId="77777777" w:rsidR="00A106CC" w:rsidRPr="008D4109" w:rsidRDefault="00A106CC" w:rsidP="00A106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471153FA" w14:textId="1DCF41D7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ECF8B96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1AE19399" w14:textId="77777777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7B2AFDAA" w14:textId="63E9C96F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A106CC" w:rsidRPr="008D4109" w14:paraId="551C7F9A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68A336C" w14:textId="779CDD6C" w:rsidR="00A106CC" w:rsidRPr="008D4109" w:rsidRDefault="00A106CC" w:rsidP="00AE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Cs w:val="22"/>
                <w:cs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 xml:space="preserve">บริษัท </w:t>
            </w:r>
            <w:r w:rsidRPr="008D4109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บางกอกโล</w:t>
            </w:r>
            <w:r w:rsidRPr="008D4109">
              <w:rPr>
                <w:rFonts w:ascii="Angsana New" w:hAnsi="Angsana New"/>
                <w:szCs w:val="22"/>
                <w:cs/>
              </w:rPr>
              <w:t>จิสติกส์ พาร์ค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6D5CC094" w14:textId="3F995A98" w:rsidR="00A106CC" w:rsidRPr="008D4109" w:rsidRDefault="00A106CC" w:rsidP="009A60E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7F436C1E" w14:textId="2AE7C513" w:rsidR="00A106CC" w:rsidRPr="008D4109" w:rsidRDefault="00A106CC" w:rsidP="009207B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75.00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7D24301D" w14:textId="710C5F56" w:rsidR="00A106CC" w:rsidRPr="008D4109" w:rsidRDefault="00A106CC" w:rsidP="009207B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75.00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E175F07" w14:textId="1AEF35C1" w:rsidR="00A106CC" w:rsidRPr="008D4109" w:rsidRDefault="00A106CC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300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A55023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1EEE3FAB" w14:textId="3E643DC2" w:rsidR="00A106CC" w:rsidRPr="008D4109" w:rsidRDefault="00A106CC" w:rsidP="00A106C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300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350D51A6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8F5B287" w14:textId="72A4A549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CEEDCB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BE515BF" w14:textId="286F778C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800ED6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53D1708" w14:textId="4D914B7C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A96FFD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6C3184CF" w14:textId="42D07313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C0F0A3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829C447" w14:textId="69FFF508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5BBED2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F3E6BD3" w14:textId="05FD5ADC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225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BB6773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6E1C5F96" w14:textId="19464C20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18BFC1F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D1837AB" w14:textId="4A5B96BA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A106CC" w:rsidRPr="008D4109" w14:paraId="6EF3CB7D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22E553DA" w14:textId="77777777" w:rsidR="00A106CC" w:rsidRPr="008D4109" w:rsidRDefault="00A106CC" w:rsidP="00AE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8"/>
              </w:rPr>
            </w:pPr>
            <w:r w:rsidRPr="008D4109">
              <w:rPr>
                <w:rFonts w:ascii="Angsana New" w:hAnsi="Angsana New"/>
                <w:sz w:val="22"/>
                <w:szCs w:val="28"/>
              </w:rPr>
              <w:t xml:space="preserve">Frasers Property Thailand </w:t>
            </w:r>
          </w:p>
          <w:p w14:paraId="52CEA9EF" w14:textId="77777777" w:rsidR="00A106CC" w:rsidRPr="008D4109" w:rsidRDefault="00A106CC" w:rsidP="00AE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2"/>
                <w:szCs w:val="28"/>
              </w:rPr>
              <w:t xml:space="preserve">   (Hong Kong) Limited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5D5A2A90" w14:textId="77777777" w:rsidR="00A106CC" w:rsidRPr="008D4109" w:rsidRDefault="00A106CC" w:rsidP="00A106CC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671FB000" w14:textId="77777777" w:rsidR="00A106CC" w:rsidRPr="008D4109" w:rsidRDefault="00A106CC" w:rsidP="00A106C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0C9EA861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8F683F6" w14:textId="1AD692A6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3D6E455C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F246BBF" w14:textId="4A679DA2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6EA95B" w14:textId="01EE5960" w:rsidR="00A106CC" w:rsidRPr="008D4109" w:rsidRDefault="00A106CC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63E6C4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98DDD1" w14:textId="2FE77491" w:rsidR="00A106CC" w:rsidRPr="008D4109" w:rsidRDefault="00A106CC" w:rsidP="00A106C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575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11829B6E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919224" w14:textId="24C17FFB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A05E59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504C0F" w14:textId="2E5797ED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82991E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38DA2E" w14:textId="716C2D78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16FF16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44C9E2" w14:textId="5E1954A5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01A33D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E04795" w14:textId="0CD1281E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26F2AC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89EA2" w14:textId="4EFCC922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575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2A60C6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E5692EF" w14:textId="77777777" w:rsidR="00A106CC" w:rsidRPr="008D4109" w:rsidRDefault="00A106CC" w:rsidP="00A106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3BCF8769" w14:textId="1254E80A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8AAE2C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153EB9F5" w14:textId="77777777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A489E76" w14:textId="5AE81A1D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A106CC" w:rsidRPr="008D4109" w14:paraId="76AE62E0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19D26436" w14:textId="68A17D90" w:rsidR="00A106CC" w:rsidRPr="008D4109" w:rsidRDefault="00A106CC" w:rsidP="00A106CC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2"/>
                <w:szCs w:val="22"/>
              </w:rPr>
              <w:t xml:space="preserve">Frasers Property Thailand </w:t>
            </w:r>
          </w:p>
          <w:p w14:paraId="375B3160" w14:textId="77777777" w:rsidR="00A106CC" w:rsidRPr="008D4109" w:rsidRDefault="00A106CC" w:rsidP="00A106CC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Pr="008D4109">
              <w:rPr>
                <w:rFonts w:ascii="Angsana New" w:hAnsi="Angsana New"/>
                <w:sz w:val="22"/>
                <w:szCs w:val="22"/>
              </w:rPr>
              <w:t>International) Pte. Ltd.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0820DD6" w14:textId="77777777" w:rsidR="00A106CC" w:rsidRPr="008D4109" w:rsidRDefault="00A106CC" w:rsidP="00A106CC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58599C0A" w14:textId="77777777" w:rsidR="00A106CC" w:rsidRPr="008D4109" w:rsidRDefault="00A106CC" w:rsidP="00A106C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04172712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552365" w14:textId="0742A181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223A7BAD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6D44C59" w14:textId="38A75CF6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C17E1" w14:textId="2EB7C596" w:rsidR="00A106CC" w:rsidRPr="008D4109" w:rsidRDefault="00A106CC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8,499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ACC4B7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03803E" w14:textId="3D320AA0" w:rsidR="00A106CC" w:rsidRPr="008D4109" w:rsidRDefault="00A106CC" w:rsidP="00A106C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8,499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725B833E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C6CE9F" w14:textId="527FB70C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 xml:space="preserve">8,499 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F16F38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449FCB" w14:textId="681CADFD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 xml:space="preserve">8,499 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B31087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8DE674" w14:textId="34F97860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 xml:space="preserve"> 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CEE10F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9CCC05" w14:textId="618BB94A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4BD847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B4C408" w14:textId="4850317C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 xml:space="preserve">8,499 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D12F24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0A4675" w14:textId="046932EB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8,499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3DA9D5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1FA6B17" w14:textId="77777777" w:rsidR="00A106CC" w:rsidRPr="008D4109" w:rsidRDefault="00A106CC" w:rsidP="00A106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1A9141E" w14:textId="3A4FC9B8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757E2B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56359CC2" w14:textId="77777777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C760519" w14:textId="2270A34E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A106CC" w:rsidRPr="008D4109" w14:paraId="123F5189" w14:textId="77777777" w:rsidTr="003606FD">
        <w:trPr>
          <w:gridAfter w:val="1"/>
          <w:wAfter w:w="7" w:type="dxa"/>
          <w:trHeight w:val="25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1B142091" w14:textId="77777777" w:rsidR="00A106CC" w:rsidRPr="008D4109" w:rsidRDefault="00A106CC" w:rsidP="00A106CC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ซิสเต็ม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แอสเซ็ทส์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6E321172" w14:textId="0DA6594A" w:rsidR="00A106CC" w:rsidRPr="008D4109" w:rsidRDefault="00A106CC" w:rsidP="00A106CC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277E8307" w14:textId="7F7CD375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3D4BCF97" w14:textId="0DEFAFE4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26925D" w14:textId="349B6D93" w:rsidR="00A106CC" w:rsidRPr="008D4109" w:rsidRDefault="00A106CC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C9E47B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4F35B3" w14:textId="1179A97D" w:rsidR="00A106CC" w:rsidRPr="008D4109" w:rsidRDefault="00A106CC" w:rsidP="00A106C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21CBE6E6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65DB59" w14:textId="7973F56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9CBE59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3F2E15" w14:textId="064A1B13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D7959F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93E53B" w14:textId="6E3E8855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CDD48F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6060C5" w14:textId="70012262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6D31EA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20E1BB" w14:textId="7690ED0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80A95C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EE13DF" w14:textId="30E2273F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7D4FF8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E719D89" w14:textId="10E74626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B54C57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413E6897" w14:textId="5DF4BD42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9A60E7" w:rsidRPr="008D4109" w14:paraId="091046C1" w14:textId="77777777" w:rsidTr="003606FD">
        <w:trPr>
          <w:gridAfter w:val="1"/>
          <w:wAfter w:w="7" w:type="dxa"/>
          <w:trHeight w:val="25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073BCBCD" w14:textId="77777777" w:rsidR="009A60E7" w:rsidRPr="008D4109" w:rsidRDefault="009A60E7" w:rsidP="00A106CC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1C0631D8" w14:textId="77777777" w:rsidR="009A60E7" w:rsidRPr="008D4109" w:rsidRDefault="009A60E7" w:rsidP="00A106CC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34B2F20D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4FFCBA9B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8FBD01" w14:textId="77777777" w:rsidR="009A60E7" w:rsidRPr="008D4109" w:rsidRDefault="009A60E7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E528A07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86375D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1B06B857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DA9501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93386E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E8B18D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F01CAE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890A5E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5F72BF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C1BE84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6791E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5118FC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387861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6EEC65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6F9948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B586102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88E5B53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78525192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9A60E7" w:rsidRPr="008D4109" w14:paraId="5E10ACC5" w14:textId="77777777" w:rsidTr="003606FD">
        <w:trPr>
          <w:gridAfter w:val="1"/>
          <w:wAfter w:w="7" w:type="dxa"/>
          <w:trHeight w:val="25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0215C1F6" w14:textId="77777777" w:rsidR="009A60E7" w:rsidRPr="008D4109" w:rsidRDefault="009A60E7" w:rsidP="00A106CC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17BE9D37" w14:textId="77777777" w:rsidR="009A60E7" w:rsidRPr="008D4109" w:rsidRDefault="009A60E7" w:rsidP="00A106CC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06A1FCDA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0F6DFA0E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1E979E" w14:textId="77777777" w:rsidR="009A60E7" w:rsidRPr="008D4109" w:rsidRDefault="009A60E7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5AB2FFA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5C7E94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4E70C5A9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5BD2B0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AE9229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2A2222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6C5A47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D02D28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614FCB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3EE6C1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2742F2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4006AC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4CB646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F96157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180C23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F968A22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D3E1803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322C06E1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9A60E7" w:rsidRPr="008D4109" w14:paraId="056EA1DB" w14:textId="77777777" w:rsidTr="003606FD">
        <w:trPr>
          <w:gridAfter w:val="1"/>
          <w:wAfter w:w="7" w:type="dxa"/>
          <w:trHeight w:val="25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B14C062" w14:textId="77777777" w:rsidR="009A60E7" w:rsidRPr="008D4109" w:rsidRDefault="009A60E7" w:rsidP="00A106CC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625646A" w14:textId="77777777" w:rsidR="009A60E7" w:rsidRPr="008D4109" w:rsidRDefault="009A60E7" w:rsidP="00A106CC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238A172B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03A78C3D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BBBBCD" w14:textId="77777777" w:rsidR="009A60E7" w:rsidRPr="008D4109" w:rsidRDefault="009A60E7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2097CB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6C04F0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1A063BE3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343EFD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6173B5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A0D413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F4B758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2A67A9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D79D2F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B5BEEF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6AACC5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72C228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8F420A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E53460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17304C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FA4C341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EE360D0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54060159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9A60E7" w:rsidRPr="008D4109" w14:paraId="68BBD4F9" w14:textId="77777777" w:rsidTr="003606FD">
        <w:trPr>
          <w:gridAfter w:val="1"/>
          <w:wAfter w:w="7" w:type="dxa"/>
          <w:trHeight w:val="25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3A8CA46D" w14:textId="77777777" w:rsidR="009A60E7" w:rsidRPr="008D4109" w:rsidRDefault="009A60E7" w:rsidP="00A106CC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08CB760" w14:textId="77777777" w:rsidR="009A60E7" w:rsidRPr="008D4109" w:rsidRDefault="009A60E7" w:rsidP="00A106CC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7163BD2E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1A5D8FB7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5F18A7" w14:textId="77777777" w:rsidR="009A60E7" w:rsidRPr="008D4109" w:rsidRDefault="009A60E7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4188D8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2BBFEE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0F6ED1CD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734BC3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2E4AB6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F4FDE9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BDACA9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95A124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53C26F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570CCB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293E0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3FC0D4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D577A7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5C3E92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D95F60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32CB4ED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525B3C7" w14:textId="77777777" w:rsidR="009A60E7" w:rsidRPr="008D4109" w:rsidRDefault="009A60E7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026E9E4E" w14:textId="77777777" w:rsidR="009A60E7" w:rsidRPr="008D4109" w:rsidRDefault="009A60E7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A106CC" w:rsidRPr="008D4109" w14:paraId="161D9713" w14:textId="77777777" w:rsidTr="003606FD">
        <w:trPr>
          <w:gridAfter w:val="1"/>
          <w:wAfter w:w="7" w:type="dxa"/>
          <w:trHeight w:val="173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22279EBB" w14:textId="1F2C4D92" w:rsidR="00A106CC" w:rsidRPr="008D4109" w:rsidRDefault="006960E8" w:rsidP="00A106CC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แผ่นดินทอง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พร็อพเพอร์ตี้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65013AFB" w14:textId="0029445D" w:rsidR="00A106CC" w:rsidRPr="008D4109" w:rsidRDefault="00A106CC" w:rsidP="00A106CC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3CFB2B58" w14:textId="1DA3A70D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4F685C6F" w14:textId="24B061C6" w:rsidR="00A106CC" w:rsidRPr="008D4109" w:rsidRDefault="00A106CC" w:rsidP="00A106C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528D56" w14:textId="0226C717" w:rsidR="00A106CC" w:rsidRPr="008D4109" w:rsidRDefault="00A106CC" w:rsidP="009207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304F508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39171D" w14:textId="309FEBD3" w:rsidR="00A106CC" w:rsidRPr="008D4109" w:rsidRDefault="00A106CC" w:rsidP="00A106C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193879E5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A90F2C" w14:textId="02BD3B7D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B7E1AD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5989C2" w14:textId="5672874B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069E23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ED6335" w14:textId="3765C63B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03AE77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48C646" w14:textId="765509CC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EB4A5E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0B0F2" w14:textId="77E06379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E1019E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07CBBD" w14:textId="15CD1662" w:rsidR="00A106CC" w:rsidRPr="008D4109" w:rsidRDefault="00A106CC" w:rsidP="00A106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1FD41F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8198786" w14:textId="3FA0C5B2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670E67C" w14:textId="77777777" w:rsidR="00A106CC" w:rsidRPr="008D4109" w:rsidRDefault="00A106CC" w:rsidP="00A106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44715D6" w14:textId="6A0E3F56" w:rsidR="00A106CC" w:rsidRPr="008D4109" w:rsidRDefault="00A106CC" w:rsidP="00920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6960E8" w:rsidRPr="008D4109" w14:paraId="457BDEB4" w14:textId="77777777" w:rsidTr="003606FD">
        <w:trPr>
          <w:gridAfter w:val="1"/>
          <w:wAfter w:w="7" w:type="dxa"/>
          <w:trHeight w:val="173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BF11B77" w14:textId="47DD643A" w:rsidR="006960E8" w:rsidRPr="008D4109" w:rsidRDefault="006960E8" w:rsidP="006960E8">
            <w:pPr>
              <w:tabs>
                <w:tab w:val="clear" w:pos="227"/>
                <w:tab w:val="clear" w:pos="454"/>
              </w:tabs>
              <w:spacing w:line="240" w:lineRule="auto"/>
              <w:ind w:left="150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ดีเวลลอปเม้นท์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BB79466" w14:textId="4A30486D" w:rsidR="006960E8" w:rsidRPr="008D4109" w:rsidRDefault="009A60E7" w:rsidP="006960E8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5CC4E3AC" w14:textId="4D23E10A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99.44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085F166E" w14:textId="747D2621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9</w:t>
            </w:r>
            <w:r w:rsidRPr="008D4109">
              <w:rPr>
                <w:rFonts w:ascii="Angsana New" w:hAnsi="Angsana New"/>
                <w:szCs w:val="22"/>
                <w:lang w:bidi="th-TH"/>
              </w:rPr>
              <w:t>9.44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EC1E60" w14:textId="002CB69B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11,038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562D5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16C5CA" w14:textId="4E65FA1A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11,038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44AEA60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245DF7" w14:textId="39388E3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19,642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35BD8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B39936" w14:textId="49B4A2E1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19,642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0991E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2FD463" w14:textId="31D975D8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F3C91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7612DB" w14:textId="7E8AACB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BE286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22121A" w14:textId="2910F319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19,642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1D38F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1EA362" w14:textId="0A4AE16C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19,642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6ED00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682F65D2" w14:textId="75B6AFD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D621BD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37D36FFC" w14:textId="7C83DEFB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6960E8" w:rsidRPr="008D4109" w14:paraId="743424E5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08396FB3" w14:textId="77777777" w:rsidR="006960E8" w:rsidRPr="008D4109" w:rsidRDefault="006960E8" w:rsidP="006960E8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บริษัท เฟรเซอร์ส พร็อพเพอร์ตี้</w:t>
            </w:r>
          </w:p>
          <w:p w14:paraId="03203EE7" w14:textId="534ACD4F" w:rsidR="006960E8" w:rsidRPr="008D4109" w:rsidRDefault="006960E8" w:rsidP="006960E8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 xml:space="preserve">   ศูนย์บริหารเงิน (ประเทศไทย)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0719CF01" w14:textId="273D3F18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115" w:right="-133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ศูนย์กลางในการบริหาร</w:t>
            </w:r>
          </w:p>
          <w:p w14:paraId="6BB0FF69" w14:textId="761CAE0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rtl/>
                <w:cs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 xml:space="preserve">  จัดการด้านการเงิน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7A4432" w14:textId="48A8E40F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99.99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A726CA" w14:textId="691C27E0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99.99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E4B799" w14:textId="67C85C28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641B9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83FDE6" w14:textId="50D914D4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6BB02C4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A09EAD" w14:textId="27AF7A70" w:rsidR="006960E8" w:rsidRPr="008D4109" w:rsidRDefault="006960E8" w:rsidP="006960E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F433E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772133" w14:textId="349A9D91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41489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89AE81" w14:textId="13F5514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F85DC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33AAF5" w14:textId="453CF96C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32744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A30075" w14:textId="4F398724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558BB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DD5455" w14:textId="1170626A" w:rsidR="006960E8" w:rsidRPr="008D4109" w:rsidRDefault="004E0C00" w:rsidP="004E0C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F8EF7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3DC29BE6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F084123" w14:textId="1EEB23A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B7B48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</w:tcPr>
          <w:p w14:paraId="5D8D6B58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4949C12" w14:textId="61CBABD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6960E8" w:rsidRPr="008D4109" w14:paraId="4EB3223A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F78548A" w14:textId="77777777" w:rsidR="006960E8" w:rsidRPr="008D4109" w:rsidRDefault="006960E8" w:rsidP="006960E8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64FE29D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77774B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54EE04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2FD2E4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5E6224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48BDE39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7D21ED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2F5A394" w14:textId="6979F46D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42,043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491223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EDA22FE" w14:textId="6C063EC0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41,609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17D5F1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64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1B5AFBA" w14:textId="732E2A1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D4109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223392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C546B0E" w14:textId="4D10971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D9BC26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B7E548C" w14:textId="62CB38A4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42,043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87E320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C525F6E" w14:textId="4A5544C6" w:rsidR="006960E8" w:rsidRPr="008D4109" w:rsidRDefault="006960E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41,609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F23E8D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A8268C" w14:textId="48B999E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0DB834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4914E3" w14:textId="4EB3B779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</w:tr>
      <w:tr w:rsidR="00946BD8" w:rsidRPr="008D4109" w14:paraId="3435B0D2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82A9874" w14:textId="77777777" w:rsidR="00946BD8" w:rsidRPr="008D4109" w:rsidRDefault="00946BD8" w:rsidP="006960E8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5275B68" w14:textId="77777777" w:rsidR="00946BD8" w:rsidRPr="008D4109" w:rsidRDefault="00946BD8" w:rsidP="006960E8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1EA6046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77C3FD0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4A8D4FE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C000A96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8A2EF10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4DBA1918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7619737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5F30F97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8AA0261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D29F3B7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4D77A153" w14:textId="77777777" w:rsidR="00946BD8" w:rsidRPr="008D4109" w:rsidRDefault="00946BD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174D216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9AC3CCD" w14:textId="77777777" w:rsidR="00946BD8" w:rsidRPr="008D4109" w:rsidRDefault="00946BD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FA5881F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C63F82F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23504A1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6FF8182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3183D15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3EC14D5" w14:textId="77777777" w:rsidR="00946BD8" w:rsidRPr="008D4109" w:rsidRDefault="00946BD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2E83726" w14:textId="77777777" w:rsidR="00946BD8" w:rsidRPr="008D4109" w:rsidRDefault="00946BD8" w:rsidP="006960E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1988BBD" w14:textId="77777777" w:rsidR="00946BD8" w:rsidRPr="008D4109" w:rsidRDefault="00946BD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6960E8" w:rsidRPr="008D4109" w14:paraId="3273B2CB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5777C08" w14:textId="48ED68DF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DE0F9A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590978D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5B6D872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3E7B69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B54B89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3C3B3F3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47F6100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5D2BD7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0BAF93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FF75FF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28536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615634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D8D623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3FED61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268FE7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0F6CC3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05EBB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92FD39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AD5567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562204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07D9EA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3E3C82D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6960E8" w:rsidRPr="008D4109" w14:paraId="0DB5536D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21B646A9" w14:textId="0F5A8F60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เฟรเซอร์ส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br/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พร็อพเพอร์ตี้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อินดัสเทรียล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br/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(ประเทศไทย)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C1734B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6071036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6A9C434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7CD27B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78C70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08776E6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68D3DEC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316655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3992E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4C6079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1D9A2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6B068E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B5DE8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1426D51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CA548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D18E80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8B18F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4A425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9E0697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13B9E6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737AB0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DA929C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6960E8" w:rsidRPr="008D4109" w14:paraId="254C41B1" w14:textId="77777777" w:rsidTr="003606FD">
        <w:trPr>
          <w:gridAfter w:val="1"/>
          <w:wAfter w:w="7" w:type="dxa"/>
          <w:trHeight w:val="497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4176B88E" w14:textId="7C707A0E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ออโตเมชั่น แอสเซ็ท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3A295432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บริการระบบ</w:t>
            </w:r>
          </w:p>
          <w:p w14:paraId="629D7D4F" w14:textId="72C57AF4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>ปฏิบัติการอัตโนมัติ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0F3371" w14:textId="7F402D2E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195F9B" w14:textId="6E5F0B94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A95FB4" w14:textId="1B587159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C92E7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381A18" w14:textId="66CBB2BA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25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4DCBF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973E0A" w14:textId="7C6A7B1B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33E80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90BCAC" w14:textId="016B1F9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A2DA9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A7BC7A" w14:textId="5F4456C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F6590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C2510A" w14:textId="0744FC8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ABAAE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C81138" w14:textId="6B1B6EEE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497F4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38D961" w14:textId="5EB99A3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F8407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3CE1A88" w14:textId="1F08BFA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DC8C3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F65892C" w14:textId="492D7ACE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6960E8" w:rsidRPr="008D4109" w14:paraId="5123F7AC" w14:textId="77777777" w:rsidTr="003606FD">
        <w:trPr>
          <w:gridAfter w:val="1"/>
          <w:wAfter w:w="7" w:type="dxa"/>
          <w:trHeight w:val="272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63B249B6" w14:textId="39C0EF70" w:rsidR="006960E8" w:rsidRPr="008D4109" w:rsidDel="004D155A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โกลเด้น แฮบิเทชั่น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C2AFAC" w14:textId="60F1C8FA" w:rsidR="006960E8" w:rsidRPr="008D4109" w:rsidDel="004D155A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 w:firstLine="18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DA2A2F" w14:textId="0A317641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91189A" w14:textId="36C7325B" w:rsidR="006960E8" w:rsidRPr="008D4109" w:rsidRDefault="00C64890" w:rsidP="00C64890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69A962" w14:textId="6E541B2C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93DB7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57F771" w14:textId="22D62023" w:rsidR="006960E8" w:rsidRPr="008D4109" w:rsidRDefault="00C64890" w:rsidP="00C64890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BC8A5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13C861" w14:textId="07090F84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FB017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A74E07E" w14:textId="05A74224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D5119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90FF909" w14:textId="5BC33923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D1B6C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1C5E7280" w14:textId="7C976A0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5B496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F1CCBE4" w14:textId="167B882A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C6B5E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83C6097" w14:textId="115F3C34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52514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40400A2" w14:textId="2DACE1E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990E6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22CA9788" w14:textId="70CCFFE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6960E8" w:rsidRPr="008D4109" w14:paraId="1357CCF1" w14:textId="77777777" w:rsidTr="003606FD">
        <w:trPr>
          <w:gridAfter w:val="1"/>
          <w:wAfter w:w="7" w:type="dxa"/>
          <w:trHeight w:val="272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09BA2132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9820EE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 w:firstLine="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3412E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C68DA6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4EFB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DC6A1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DDBEF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F379F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9BFFEE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B634A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60E2F9F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45E1D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8F6EC33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D01F3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24B68A2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FA0A4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068661D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221BB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78ED3C9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5FC21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DA6317F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BC584A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337E6790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64890" w:rsidRPr="008D4109" w14:paraId="3C79CA69" w14:textId="77777777" w:rsidTr="003606FD">
        <w:trPr>
          <w:gridAfter w:val="1"/>
          <w:wAfter w:w="7" w:type="dxa"/>
          <w:trHeight w:val="272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D432919" w14:textId="77777777" w:rsidR="00C64890" w:rsidRPr="008D4109" w:rsidRDefault="00C64890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8C82B7" w14:textId="77777777" w:rsidR="00C64890" w:rsidRPr="008D4109" w:rsidRDefault="00C64890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 w:firstLine="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7F9021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C92053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E9DDEE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F3BBC5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7732E9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E8CCEB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0A16A8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140938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4B2802F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C78EA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0E7B44C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FCBB39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1A75DF5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CC818E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C9300AD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8DA963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BA8322E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99C1E4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BAFFDA1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9A1CCFF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4F4245BA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64890" w:rsidRPr="008D4109" w14:paraId="20C60D84" w14:textId="77777777" w:rsidTr="003606FD">
        <w:trPr>
          <w:gridAfter w:val="1"/>
          <w:wAfter w:w="7" w:type="dxa"/>
          <w:trHeight w:val="272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17DECF5" w14:textId="77777777" w:rsidR="00C64890" w:rsidRPr="008D4109" w:rsidRDefault="00C64890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F856A8" w14:textId="77777777" w:rsidR="00C64890" w:rsidRPr="008D4109" w:rsidRDefault="00C64890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 w:firstLine="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215B32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B48A24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248661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442874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D0D5AA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A1A755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9D5A25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98176F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2C7B693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B3D031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746906A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1EF739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3FEE87A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294E95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CB8A828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17F44D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9040BDB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B47C141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ACD9548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BE4CD9D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33B0CD70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64890" w:rsidRPr="008D4109" w14:paraId="223C4E71" w14:textId="77777777" w:rsidTr="003606FD">
        <w:trPr>
          <w:gridAfter w:val="1"/>
          <w:wAfter w:w="7" w:type="dxa"/>
          <w:trHeight w:val="272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326C1C2E" w14:textId="77777777" w:rsidR="00C64890" w:rsidRPr="008D4109" w:rsidRDefault="00C64890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81D56B" w14:textId="77777777" w:rsidR="00C64890" w:rsidRPr="008D4109" w:rsidRDefault="00C64890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 w:firstLine="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E5595E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A2296A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1B9F2C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B648C1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11F1FF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7DB455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7BDB8C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A26C51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2222CFB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244C96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F9AE132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BE18AD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1EC572B3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CE0C4E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6BAC68E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601498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F02F159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EF1ACE9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8834EB8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06FCE38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0C473155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64890" w:rsidRPr="008D4109" w14:paraId="37C14EDE" w14:textId="77777777" w:rsidTr="003606FD">
        <w:trPr>
          <w:gridAfter w:val="1"/>
          <w:wAfter w:w="7" w:type="dxa"/>
          <w:trHeight w:val="272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F2B822A" w14:textId="77777777" w:rsidR="00C64890" w:rsidRPr="008D4109" w:rsidRDefault="00C64890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2D8144" w14:textId="77777777" w:rsidR="00C64890" w:rsidRPr="008D4109" w:rsidRDefault="00C64890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 w:firstLine="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C4D8C9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BD4AA5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E57B8C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C1A15F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58887D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78E820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6DB663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FAFEF5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513D4BF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D571C4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B7A1F88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186824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2E600EB6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212998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1457F04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268B47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BB9FFEE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9C1ED6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557B543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0D183AF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0B5C131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64890" w:rsidRPr="008D4109" w14:paraId="5FFD84DD" w14:textId="77777777" w:rsidTr="003606FD">
        <w:trPr>
          <w:gridAfter w:val="1"/>
          <w:wAfter w:w="7" w:type="dxa"/>
          <w:trHeight w:val="272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3375DF0D" w14:textId="77777777" w:rsidR="00C64890" w:rsidRPr="008D4109" w:rsidRDefault="00C64890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FACC0A" w14:textId="77777777" w:rsidR="00C64890" w:rsidRPr="008D4109" w:rsidRDefault="00C64890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 w:firstLine="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727F0F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816414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E91007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18E8A9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A268A6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956632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7E6759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4FC3B6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813D2B1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86A545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77F2128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27D440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A065120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63031A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47AEB6A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A61BCC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185363B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7E3619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AEE2D8F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E567D92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071C33D7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6960E8" w:rsidRPr="008D4109" w14:paraId="00CEECEC" w14:textId="77777777" w:rsidTr="003606FD">
        <w:trPr>
          <w:gridAfter w:val="1"/>
          <w:wAfter w:w="7" w:type="dxa"/>
          <w:trHeight w:val="56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353F00F7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Frasers Property Thailand</w:t>
            </w:r>
          </w:p>
          <w:p w14:paraId="32609095" w14:textId="1F5EF4B6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(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International) Pte Ltd.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97714E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 w:firstLine="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E29A9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52A51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937F2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82C0C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2B886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1CFB7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E6C2B1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C7D35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02D486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9FC31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0C1BDB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95538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B18FDA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E847B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13B65C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47A57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A388FF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CB4C0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E311EAF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D72F8F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EC759DB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6960E8" w:rsidRPr="008D4109" w14:paraId="5313C3A2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38994A" w14:textId="7952F2F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</w:rPr>
              <w:t>Frasers Property Thailand</w:t>
            </w:r>
            <w:r w:rsidRPr="008D4109">
              <w:rPr>
                <w:rFonts w:ascii="Angsana New" w:hAnsi="Angsana New"/>
                <w:sz w:val="22"/>
                <w:szCs w:val="22"/>
              </w:rPr>
              <w:br/>
            </w:r>
            <w:proofErr w:type="gramStart"/>
            <w:r w:rsidRPr="008D4109">
              <w:rPr>
                <w:rFonts w:ascii="Angsana New" w:hAnsi="Angsana New"/>
                <w:sz w:val="22"/>
                <w:szCs w:val="22"/>
              </w:rPr>
              <w:t xml:space="preserve">   (</w:t>
            </w:r>
            <w:proofErr w:type="gramEnd"/>
            <w:r w:rsidRPr="008D4109">
              <w:rPr>
                <w:rFonts w:ascii="Angsana New" w:hAnsi="Angsana New"/>
                <w:sz w:val="22"/>
                <w:szCs w:val="22"/>
              </w:rPr>
              <w:t>Vietnam) Pte. Ltd.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F52471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A77138" w14:textId="202A3B49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D72646" w14:textId="720F91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FD6F4B" w14:textId="4B0316B6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A379E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56E7EC" w14:textId="16E88BBA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24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0C275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C85942" w14:textId="3A46357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15054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027C89" w14:textId="4CACE8ED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708E6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E80AAE" w14:textId="52520688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EE777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DC5226" w14:textId="1ADB632D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487C6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D04EEB" w14:textId="03D050C4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705D5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FD12DB" w14:textId="4CEBF6CD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C94AD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1858C81" w14:textId="43DD41AA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6C0BA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0C8D157" w14:textId="1A2CF16C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735969" w:rsidRPr="008D4109" w14:paraId="73D1AF38" w14:textId="77777777" w:rsidTr="00735969">
        <w:trPr>
          <w:gridAfter w:val="1"/>
          <w:wAfter w:w="7" w:type="dxa"/>
          <w:trHeight w:val="7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37EDB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</w:rPr>
            </w:pPr>
            <w:r w:rsidRPr="008D4109">
              <w:rPr>
                <w:rFonts w:ascii="Angsana New" w:hAnsi="Angsana New"/>
                <w:szCs w:val="22"/>
              </w:rPr>
              <w:t xml:space="preserve">Amigos </w:t>
            </w:r>
            <w:proofErr w:type="gramStart"/>
            <w:r w:rsidRPr="008D4109">
              <w:rPr>
                <w:rFonts w:ascii="Angsana New" w:hAnsi="Angsana New"/>
                <w:szCs w:val="22"/>
              </w:rPr>
              <w:t>An</w:t>
            </w:r>
            <w:proofErr w:type="gramEnd"/>
            <w:r w:rsidRPr="008D4109">
              <w:rPr>
                <w:rFonts w:ascii="Angsana New" w:hAnsi="Angsana New"/>
                <w:szCs w:val="22"/>
              </w:rPr>
              <w:t xml:space="preserve"> </w:t>
            </w:r>
            <w:proofErr w:type="spellStart"/>
            <w:r w:rsidRPr="008D4109">
              <w:rPr>
                <w:rFonts w:ascii="Angsana New" w:hAnsi="Angsana New"/>
                <w:szCs w:val="22"/>
              </w:rPr>
              <w:t>Phu</w:t>
            </w:r>
            <w:proofErr w:type="spellEnd"/>
            <w:r w:rsidRPr="008D4109">
              <w:rPr>
                <w:rFonts w:ascii="Angsana New" w:hAnsi="Angsana New"/>
                <w:szCs w:val="22"/>
              </w:rPr>
              <w:t xml:space="preserve"> (Singapore) </w:t>
            </w:r>
            <w:proofErr w:type="spellStart"/>
            <w:r w:rsidRPr="008D4109">
              <w:rPr>
                <w:rFonts w:ascii="Angsana New" w:hAnsi="Angsana New"/>
                <w:szCs w:val="22"/>
              </w:rPr>
              <w:t>Pte.</w:t>
            </w:r>
            <w:proofErr w:type="spellEnd"/>
            <w:r w:rsidRPr="008D4109">
              <w:rPr>
                <w:rFonts w:ascii="Angsana New" w:hAnsi="Angsana New"/>
                <w:szCs w:val="22"/>
              </w:rPr>
              <w:t xml:space="preserve"> Ltd.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A75D86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BBA191" w14:textId="683CB79C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200E1" w14:textId="4123F174" w:rsidR="006960E8" w:rsidRPr="008D4109" w:rsidRDefault="006960E8" w:rsidP="006960E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458A356" w14:textId="5395E2E2" w:rsidR="006960E8" w:rsidRPr="00487C66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</w:t>
            </w:r>
            <w:r w:rsidR="00487C66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7EEDC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6B752629" w14:textId="632D7260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</w:t>
            </w:r>
            <w:r w:rsidR="00487C66">
              <w:rPr>
                <w:rFonts w:ascii="Angsana New" w:hAnsi="Angsana New"/>
                <w:szCs w:val="22"/>
                <w:lang w:bidi="th-TH"/>
              </w:rPr>
              <w:t>1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0845F38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E9D170D" w14:textId="48F41743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B8A3BB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121CE32" w14:textId="33FD37AD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F0319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1ABA7D4" w14:textId="735B4788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52439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6BF6B317" w14:textId="5BA80838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417A0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4F273EB" w14:textId="3404A48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55EC7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F5C7E60" w14:textId="54672999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A68DBC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63C33B66" w14:textId="3E2DED13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3CAB26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222B57BD" w14:textId="1D6AB40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735969" w:rsidRPr="008D4109" w14:paraId="48C650D9" w14:textId="77777777" w:rsidTr="00735969">
        <w:trPr>
          <w:gridAfter w:val="1"/>
          <w:wAfter w:w="7" w:type="dxa"/>
          <w:trHeight w:val="7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ADEA9D" w14:textId="391EBF6B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</w:rPr>
              <w:t xml:space="preserve">Amigos </w:t>
            </w:r>
            <w:proofErr w:type="gramStart"/>
            <w:r w:rsidRPr="008D4109">
              <w:rPr>
                <w:rFonts w:ascii="Angsana New" w:hAnsi="Angsana New"/>
                <w:sz w:val="22"/>
                <w:szCs w:val="22"/>
              </w:rPr>
              <w:t>An</w:t>
            </w:r>
            <w:proofErr w:type="gramEnd"/>
            <w:r w:rsidRPr="008D4109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8D4109">
              <w:rPr>
                <w:rFonts w:ascii="Angsana New" w:hAnsi="Angsana New"/>
                <w:sz w:val="22"/>
                <w:szCs w:val="22"/>
              </w:rPr>
              <w:t>Phu</w:t>
            </w:r>
            <w:proofErr w:type="spellEnd"/>
            <w:r w:rsidRPr="008D4109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8D4109">
              <w:rPr>
                <w:rFonts w:ascii="Angsana New" w:hAnsi="Angsana New"/>
                <w:sz w:val="22"/>
                <w:szCs w:val="22"/>
              </w:rPr>
              <w:t>HoldingPte</w:t>
            </w:r>
            <w:proofErr w:type="spellEnd"/>
            <w:r w:rsidRPr="008D4109">
              <w:rPr>
                <w:rFonts w:ascii="Angsana New" w:hAnsi="Angsana New"/>
                <w:sz w:val="22"/>
                <w:szCs w:val="22"/>
              </w:rPr>
              <w:t>. Ltd.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0E6B44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4743E6" w14:textId="7C5CC491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DB6966" w14:textId="1AF2BC9E" w:rsidR="006960E8" w:rsidRPr="008D4109" w:rsidRDefault="006960E8" w:rsidP="006960E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A3C4CC8" w14:textId="5123B8FD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</w:t>
            </w:r>
            <w:r w:rsidR="00487C66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5A5B5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39263EEB" w14:textId="7ABED5C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</w:t>
            </w:r>
            <w:r w:rsidR="00487C66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0B489C8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3CA36FB" w14:textId="572D36A3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FAC285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D6C4000" w14:textId="144DB98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E018C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F432135" w14:textId="0FD42378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5DDC2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24C7C92F" w14:textId="5850271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7DDE3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77A2F2D" w14:textId="31279F3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570953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E19E1D9" w14:textId="14B3AB73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F9FCB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8ABA6BA" w14:textId="02ECC35A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C27F2E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59771750" w14:textId="21887B9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735969" w:rsidRPr="008D4109" w14:paraId="34ABC07B" w14:textId="77777777" w:rsidTr="00735969">
        <w:trPr>
          <w:gridAfter w:val="1"/>
          <w:wAfter w:w="7" w:type="dxa"/>
          <w:trHeight w:val="7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18672D" w14:textId="4C444B55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</w:rPr>
              <w:t>ALPS Ventura Pte. Ltd.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3B1B16" w14:textId="07095BC2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183080" w14:textId="0DEDFA45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15A1E4" w14:textId="6D3ACC31" w:rsidR="006960E8" w:rsidRPr="008D4109" w:rsidRDefault="006960E8" w:rsidP="006960E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4662664" w14:textId="1187C0E8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DDB7E0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687EB91E" w14:textId="285AE38E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6090A75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871711B" w14:textId="7C95E81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0CD5E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E75CDA3" w14:textId="04D2FCB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85EC93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7595AFA" w14:textId="58617E3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04248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BFA24B0" w14:textId="15F8293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65E3F0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8A45670" w14:textId="5812C25D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950CA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813808B" w14:textId="4BC51E9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37237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1589DAB" w14:textId="500F182E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A5723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091CE5E2" w14:textId="0BF9C83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6960E8" w:rsidRPr="008D4109" w14:paraId="2FE4B636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2BF5B0" w14:textId="56CDEA5C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2"/>
                <w:szCs w:val="22"/>
              </w:rPr>
              <w:t>New Motion Pte. Ltd.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7D146B" w14:textId="0D11C72B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84F82F" w14:textId="7DA6EBD3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31D61A" w14:textId="03B868FE" w:rsidR="006960E8" w:rsidRPr="008D4109" w:rsidRDefault="006960E8" w:rsidP="006960E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CEF71AC" w14:textId="230ED60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8E89F3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7F31B322" w14:textId="41D8913B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30B2269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D7F902D" w14:textId="1DF6F67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CAEAF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0A4A653" w14:textId="2D3579FB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8D988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E20DC0A" w14:textId="2F33289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A64E8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601FD4FB" w14:textId="6C51317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03A7AA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E800780" w14:textId="62B7400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AC812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4E2C1B4" w14:textId="6433491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2DF3C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7FECF306" w14:textId="6E1F774D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0342B0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2C64BE49" w14:textId="0882AB98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735969" w:rsidRPr="008D4109" w14:paraId="585E8620" w14:textId="77777777" w:rsidTr="00735969">
        <w:trPr>
          <w:gridAfter w:val="1"/>
          <w:wAfter w:w="7" w:type="dxa"/>
          <w:trHeight w:val="7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F5C4B1" w14:textId="4587C24D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2"/>
                <w:szCs w:val="22"/>
              </w:rPr>
              <w:t>Grand Trail Holding Pte. Ltd.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87A381" w14:textId="7E127E1B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98403C" w14:textId="07B1F7CA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E53CB9" w14:textId="54A08F0C" w:rsidR="006960E8" w:rsidRPr="008D4109" w:rsidRDefault="006960E8" w:rsidP="006960E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5577A05" w14:textId="0B35414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7F0F27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1192F1F0" w14:textId="2C486BB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4D583FD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D959855" w14:textId="2659B07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01D96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4FF4807" w14:textId="77955DE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07AD9C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401B210" w14:textId="58A82BCD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18D29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353252B" w14:textId="01E374F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7C5E5A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E08C57C" w14:textId="2B20290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8D034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9C2D351" w14:textId="1E87E713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31AA2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765AAC28" w14:textId="4830A69B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F8B67B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721630E4" w14:textId="17FD8FE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735969" w:rsidRPr="008D4109" w14:paraId="19B75AA9" w14:textId="77777777" w:rsidTr="00735969">
        <w:trPr>
          <w:gridAfter w:val="1"/>
          <w:wAfter w:w="7" w:type="dxa"/>
          <w:trHeight w:val="7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2EE2D1" w14:textId="66D179C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</w:rPr>
              <w:t>Grand Trail Investment Pte. Ltd.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C02731" w14:textId="0D39C45A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6829A2" w14:textId="517BB6DB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471DC1" w14:textId="2E9C90BC" w:rsidR="006960E8" w:rsidRPr="008D4109" w:rsidRDefault="006960E8" w:rsidP="006960E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60EAF72" w14:textId="1515206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C6D523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1B4EF322" w14:textId="7157FDF3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3ED2106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FCE0DF8" w14:textId="59D35D0E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FAB64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C81D6FB" w14:textId="38418C2A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211F9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FD846EE" w14:textId="46A52B3E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261E3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26568FF" w14:textId="0E0A7C8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79D0D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91150A9" w14:textId="0BD1EAC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504D7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655BF7E" w14:textId="5EB8971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A0400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B2826BF" w14:textId="0D7455DD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E63250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3359DE71" w14:textId="7585844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6960E8" w:rsidRPr="008D4109" w14:paraId="368FE020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7F9D3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680E89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02736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12749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30F787C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8DE64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05C89C66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7C249DA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3C16DD5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E9F4D9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07038BA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C3D0B1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CE045AE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DDFEA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297F095D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96ED3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E16DB79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DEEAD4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879CA5D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55489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9CFD8C0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5BB013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72295431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6960E8" w:rsidRPr="008D4109" w14:paraId="4308397E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EB57AD2" w14:textId="5826AFA9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</w:pPr>
            <w:r w:rsidRPr="008D4109">
              <w:rPr>
                <w:rFonts w:ascii="Angsana New" w:hAnsi="Angsana New"/>
                <w:i/>
                <w:iCs/>
                <w:szCs w:val="22"/>
                <w:u w:val="single"/>
                <w:cs/>
              </w:rPr>
              <w:t xml:space="preserve">ถือหุ้นผ่านทาง </w:t>
            </w:r>
            <w:r w:rsidR="00C64890" w:rsidRPr="008D4109">
              <w:rPr>
                <w:rFonts w:ascii="Angsana New" w:hAnsi="Angsana New" w:hint="cs"/>
                <w:i/>
                <w:iCs/>
                <w:szCs w:val="22"/>
                <w:u w:val="single"/>
                <w:cs/>
                <w:lang w:bidi="th-TH"/>
              </w:rPr>
              <w:t>บริษัท</w:t>
            </w:r>
            <w:r w:rsidR="00C64890" w:rsidRPr="008D4109">
              <w:rPr>
                <w:rFonts w:ascii="Angsana New" w:hAnsi="Angsana New"/>
                <w:i/>
                <w:iCs/>
                <w:szCs w:val="22"/>
                <w:u w:val="single"/>
                <w:cs/>
                <w:lang w:bidi="th-TH"/>
              </w:rPr>
              <w:t xml:space="preserve"> </w:t>
            </w:r>
            <w:r w:rsidR="00C64890" w:rsidRPr="008D4109">
              <w:rPr>
                <w:rFonts w:ascii="Angsana New" w:hAnsi="Angsana New" w:hint="cs"/>
                <w:i/>
                <w:iCs/>
                <w:szCs w:val="22"/>
                <w:u w:val="single"/>
                <w:cs/>
                <w:lang w:bidi="th-TH"/>
              </w:rPr>
              <w:t>แผ่นดินทอง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7335B6C8" w14:textId="77777777" w:rsidR="006960E8" w:rsidRPr="008D4109" w:rsidRDefault="006960E8" w:rsidP="006960E8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413AC6A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5183594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3ABED8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C31F3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29925BE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6EDC603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76514A0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D4F96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470652B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5F56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F04D8B1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FA01C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D23E6EC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5EB03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9B2EEF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864517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B95A5AF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701FC8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24255C3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5E0D79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DBB3C61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C64890" w:rsidRPr="008D4109" w14:paraId="0446DDB2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575EFD" w14:textId="5DB7FE30" w:rsidR="00C64890" w:rsidRPr="008D4109" w:rsidRDefault="00C64890" w:rsidP="00C64890">
            <w:pPr>
              <w:spacing w:line="240" w:lineRule="auto"/>
              <w:ind w:left="150"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  <w:r w:rsidRPr="008D4109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>พร็อพเพอร์ตี้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8D4109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>ดีเวลลอปเม้นท์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E3F79C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9F0480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7C5A66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A4C1DD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AE07B7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6AB573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BFB892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F1890EF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7CD6C7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C483B61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1ABCB8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EC6DFCC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E845FBD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759AC34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63018DC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E36A530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6BE02D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28411F7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FB1EEA0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81C24F5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AC2714B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50811D1E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64890" w:rsidRPr="008D4109" w14:paraId="36349985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085011" w14:textId="208E7279" w:rsidR="00C64890" w:rsidRPr="008D4109" w:rsidRDefault="00C64890" w:rsidP="00C64890">
            <w:pPr>
              <w:spacing w:line="240" w:lineRule="auto"/>
              <w:ind w:left="150"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  <w:r w:rsidRPr="008D4109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>จำกัด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 (</w:t>
            </w:r>
            <w:r w:rsidRPr="008D4109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>มหาชน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)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F4806E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EFD74C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236890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6F09CA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D79468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64FD5F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590A12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0E3FEE0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B5A2E7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437555C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9D24AF1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391D2F1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566E1F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5ACB7DCB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A5A91D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D55AB9B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A52CA1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DADF5BA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B8C739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CBFA9B4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FDE299E" w14:textId="77777777" w:rsidR="00C64890" w:rsidRPr="008D4109" w:rsidRDefault="00C64890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18EF7A54" w14:textId="77777777" w:rsidR="00C64890" w:rsidRPr="008D4109" w:rsidRDefault="00C64890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6960E8" w:rsidRPr="008D4109" w14:paraId="714352D1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92721D" w14:textId="77777777" w:rsidR="006960E8" w:rsidRPr="008D4109" w:rsidRDefault="006960E8" w:rsidP="006960E8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นารายณ์ พาวิลเลียน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30861E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อาคารสำนักงาน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615ABA" w14:textId="2743512D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54BC7C" w14:textId="2B1B6945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6D5FC0" w14:textId="026AF0D2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475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FF031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2782D7" w14:textId="5D8DEBB6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475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D3765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9704B76" w14:textId="2A9119BD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0BD5D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51883FC" w14:textId="1B953583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8C285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3F3C075" w14:textId="4632B1DD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2B2D3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87228E4" w14:textId="21DE4BD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97761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39B14B8" w14:textId="681162A8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F76BD0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93F45E9" w14:textId="7E02AD28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69B93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1F4187A" w14:textId="47B9C779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C5BC67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47D92A94" w14:textId="3D26552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6960E8" w:rsidRPr="008D4109" w14:paraId="6040E1E4" w14:textId="77777777" w:rsidTr="003606FD">
        <w:trPr>
          <w:gridAfter w:val="1"/>
          <w:wAfter w:w="7" w:type="dxa"/>
          <w:trHeight w:val="173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456CD66" w14:textId="5E3E2D79" w:rsidR="006960E8" w:rsidRPr="008D4109" w:rsidRDefault="006960E8" w:rsidP="00C64890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ยูไนเต็ด โฮมส์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129B73" w14:textId="126365F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E232A4" w14:textId="0A4B2A2B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BD8956" w14:textId="009D7603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4A5953" w14:textId="6AE87360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55</w:t>
            </w:r>
            <w:r w:rsidR="00C8476A" w:rsidRPr="008D4109">
              <w:rPr>
                <w:rFonts w:ascii="Angsana New" w:hAnsi="Angsana New"/>
                <w:szCs w:val="22"/>
                <w:lang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5177A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682BD7" w14:textId="729F2880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55</w:t>
            </w:r>
            <w:r w:rsidR="00C8476A" w:rsidRPr="008D4109">
              <w:rPr>
                <w:rFonts w:ascii="Angsana New" w:hAnsi="Angsana New"/>
                <w:szCs w:val="22"/>
                <w:lang w:bidi="th-TH"/>
              </w:rPr>
              <w:t>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66BFB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D54C1D" w14:textId="07B92AF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D5A16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9E5826" w14:textId="65B12FA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A85EE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4EA1FB" w14:textId="597F43B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A90C0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3E328A" w14:textId="0256DF9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25D07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BB5A7F" w14:textId="59CC583B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8B77F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859FDD" w14:textId="0F61A80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529B0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01343A6" w14:textId="3076ED4E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170FC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5C5CC72" w14:textId="5D7A92FD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6960E8" w:rsidRPr="008D4109" w14:paraId="55B7EC05" w14:textId="77777777" w:rsidTr="004A73DC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329B76" w14:textId="7C2E6A3D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โกลเด้น แลนด์ (เมย์แฟร์)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82E052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อาคารพักอาศัย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7D1C6A" w14:textId="2A9F2D10" w:rsidR="006960E8" w:rsidRPr="008D4109" w:rsidRDefault="006960E8" w:rsidP="005D17F5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50FBE6" w14:textId="68B04EB4" w:rsidR="006960E8" w:rsidRPr="008D4109" w:rsidRDefault="006960E8" w:rsidP="004A73D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387AC3" w14:textId="3552729F" w:rsidR="006960E8" w:rsidRPr="008D4109" w:rsidRDefault="006960E8" w:rsidP="005D17F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CA4848" w14:textId="77777777" w:rsidR="006960E8" w:rsidRPr="008D4109" w:rsidRDefault="006960E8" w:rsidP="004A73D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43C9E7" w14:textId="34F7C78E" w:rsidR="006960E8" w:rsidRPr="008D4109" w:rsidRDefault="006960E8" w:rsidP="005D17F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11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A54AE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386627" w14:textId="0AA929BD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B3A9F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8CC46C" w14:textId="295E0FBD" w:rsidR="006960E8" w:rsidRPr="008D4109" w:rsidRDefault="006960E8" w:rsidP="006960E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582C9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B37007" w14:textId="1CA46C6C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DD87D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B1585C" w14:textId="00680FE1" w:rsidR="006960E8" w:rsidRPr="008D4109" w:rsidRDefault="006960E8" w:rsidP="006960E8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97BB0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EEF42E" w14:textId="65E91AB1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A4D4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331A0" w14:textId="37E28C10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A638DA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83D56C4" w14:textId="79700E48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36920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C8C8430" w14:textId="6740D9CD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71A47472" w14:textId="77777777" w:rsidTr="004A73DC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E659B4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นอร์ท สาธร เรียลตี้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0C18B9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อาคารสำนักงาน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2912D5" w14:textId="37909701" w:rsidR="006960E8" w:rsidRPr="008D4109" w:rsidRDefault="006960E8" w:rsidP="005D17F5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42BE7C" w14:textId="4EC8464D" w:rsidR="006960E8" w:rsidRPr="008D4109" w:rsidRDefault="006960E8" w:rsidP="004A73D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928608" w14:textId="02742898" w:rsidR="006960E8" w:rsidRPr="008D4109" w:rsidRDefault="006960E8" w:rsidP="005D17F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639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2CDC2B" w14:textId="77777777" w:rsidR="006960E8" w:rsidRPr="008D4109" w:rsidRDefault="006960E8" w:rsidP="004A73D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070975" w14:textId="20AF5A5F" w:rsidR="006960E8" w:rsidRPr="008D4109" w:rsidRDefault="006960E8" w:rsidP="005D17F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639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028AF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993DA7" w14:textId="16B2FE78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DF246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8483A0" w14:textId="188E8ABF" w:rsidR="006960E8" w:rsidRPr="008D4109" w:rsidRDefault="006960E8" w:rsidP="006960E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BA3C6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AD47B7" w14:textId="6AE03FC0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A505C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DB9C60" w14:textId="3335CBA2" w:rsidR="006960E8" w:rsidRPr="008D4109" w:rsidRDefault="006960E8" w:rsidP="006960E8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0AFD1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C630D" w14:textId="3AB1F38F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90C1B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636038" w14:textId="09240C5F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F6F11A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305B859" w14:textId="5AE0D498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7DDF0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0E238A9" w14:textId="3DF07DDE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17A3C736" w14:textId="77777777" w:rsidTr="004A73DC">
        <w:trPr>
          <w:gridAfter w:val="1"/>
          <w:wAfter w:w="7" w:type="dxa"/>
          <w:trHeight w:val="16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4D143D70" w14:textId="77777777" w:rsidR="006960E8" w:rsidRPr="008D4109" w:rsidRDefault="006960E8" w:rsidP="006960E8">
            <w:pPr>
              <w:spacing w:line="240" w:lineRule="auto"/>
              <w:ind w:right="-468"/>
              <w:rPr>
                <w:rFonts w:ascii="Angsana New" w:hAnsi="Angsana New"/>
                <w:spacing w:val="-14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ริทซ์ วิลเลจ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85CDA1" w14:textId="135130A4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099D0" w14:textId="40FDD32F" w:rsidR="006960E8" w:rsidRPr="008D4109" w:rsidRDefault="006960E8" w:rsidP="005D17F5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6A573E" w14:textId="743DDBED" w:rsidR="006960E8" w:rsidRPr="008D4109" w:rsidRDefault="006960E8" w:rsidP="004A73D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A99CC0" w14:textId="33E14FA9" w:rsidR="006960E8" w:rsidRPr="008D4109" w:rsidRDefault="006960E8" w:rsidP="005D17F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EF7254" w14:textId="77777777" w:rsidR="006960E8" w:rsidRPr="008D4109" w:rsidRDefault="006960E8" w:rsidP="004A73D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01CEAB" w14:textId="022AA271" w:rsidR="006960E8" w:rsidRPr="008D4109" w:rsidRDefault="006960E8" w:rsidP="005D17F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623AE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7AA661" w14:textId="6BD90E05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4DB7D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1D24D" w14:textId="2F6D86FF" w:rsidR="006960E8" w:rsidRPr="008D4109" w:rsidRDefault="006960E8" w:rsidP="006960E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3D93B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59833D" w14:textId="37FAA4C2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0CA33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DF1A1A" w14:textId="31D1D5BA" w:rsidR="006960E8" w:rsidRPr="008D4109" w:rsidRDefault="006960E8" w:rsidP="006960E8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F9211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77AB21" w14:textId="57D98712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CCBC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538E3A" w14:textId="46FB41B9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84329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F95BDDF" w14:textId="7E48AF8B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A1E6E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42341E5" w14:textId="4E1972CF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529835EC" w14:textId="77777777" w:rsidTr="008E41E7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1E0E01" w14:textId="2CC3D0C1" w:rsidR="006960E8" w:rsidRPr="008D4109" w:rsidRDefault="006960E8" w:rsidP="006960E8">
            <w:pPr>
              <w:tabs>
                <w:tab w:val="clear" w:pos="1871"/>
                <w:tab w:val="left" w:pos="1952"/>
              </w:tabs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โกลเด้น แลนด์ โปโล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0BF65B" w14:textId="136E7D5E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103" w:right="-143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บริการจ้างเหมาแรงงาน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9C9FC9" w14:textId="649B9966" w:rsidR="006960E8" w:rsidRPr="008D4109" w:rsidRDefault="006960E8" w:rsidP="008E41E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3DEC61" w14:textId="042AF8C8" w:rsidR="006960E8" w:rsidRPr="008D4109" w:rsidRDefault="006960E8" w:rsidP="008E41E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FED7DF" w14:textId="65B9CA21" w:rsidR="006960E8" w:rsidRPr="008D4109" w:rsidRDefault="006960E8" w:rsidP="008E41E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AC79DA" w14:textId="77777777" w:rsidR="006960E8" w:rsidRPr="008D4109" w:rsidRDefault="006960E8" w:rsidP="008E41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CB7324" w14:textId="38A677CF" w:rsidR="006960E8" w:rsidRPr="008D4109" w:rsidRDefault="006960E8" w:rsidP="008E41E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0D08D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18F4FF" w14:textId="00FBBA26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7BD31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5F2919" w14:textId="17E0B4AA" w:rsidR="006960E8" w:rsidRPr="008D4109" w:rsidRDefault="006960E8" w:rsidP="006960E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B87FF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1134EB" w14:textId="258F71A2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27D23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B886B0" w14:textId="5A011A8F" w:rsidR="006960E8" w:rsidRPr="008D4109" w:rsidRDefault="006960E8" w:rsidP="006960E8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13DE5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455F43" w14:textId="4F1F9A60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6454E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19C0F0" w14:textId="30152C4D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10B98A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4ECBE05" w14:textId="45837004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42C73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1E17D7E" w14:textId="41563BC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33F2F0C2" w14:textId="77777777" w:rsidTr="008E41E7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FDC1E2" w14:textId="7DB974C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แกรนด์ พาราไดส์</w:t>
            </w:r>
            <w:r w:rsidRPr="008D4109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Pr="008D4109">
              <w:rPr>
                <w:rFonts w:ascii="Angsana New" w:hAnsi="Angsana New"/>
                <w:spacing w:val="-4"/>
                <w:sz w:val="22"/>
                <w:szCs w:val="22"/>
                <w:cs/>
              </w:rPr>
              <w:t>พร็อพเพอร์ตี้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03F981" w14:textId="10CC346D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1585BE" w14:textId="13DDCDC6" w:rsidR="006960E8" w:rsidRPr="008D4109" w:rsidRDefault="006960E8" w:rsidP="008E41E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5CAA86" w14:textId="52FDFFE8" w:rsidR="006960E8" w:rsidRPr="008D4109" w:rsidRDefault="006960E8" w:rsidP="008E41E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F9EF28" w14:textId="54F1E23D" w:rsidR="006960E8" w:rsidRPr="008D4109" w:rsidRDefault="006960E8" w:rsidP="008E41E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41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58A6B9" w14:textId="77777777" w:rsidR="006960E8" w:rsidRPr="008D4109" w:rsidRDefault="006960E8" w:rsidP="008E41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00F535" w14:textId="654F00DD" w:rsidR="006960E8" w:rsidRPr="008D4109" w:rsidRDefault="006960E8" w:rsidP="008E41E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41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CB983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9C5FE1" w14:textId="5420FFAC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17476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1A2BD4" w14:textId="227F90F0" w:rsidR="006960E8" w:rsidRPr="008D4109" w:rsidRDefault="006960E8" w:rsidP="006960E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104AD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1315DB" w14:textId="0B070E73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3A5BE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E4BBF4" w14:textId="7764BF8E" w:rsidR="006960E8" w:rsidRPr="008D4109" w:rsidRDefault="006960E8" w:rsidP="006960E8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0B765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C74390" w14:textId="0A7230BE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77DD5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73B138" w14:textId="37515480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627DE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68592A4" w14:textId="5E6D217E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57512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9D037A1" w14:textId="24400D33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4C28D9D9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CD7F02" w14:textId="48C2E59B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สามย่านมิตรทาวน์ โฮลดิ้ง จำกัด 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 (เดิมชื่อ “บริษัท โกลเด้น</w:t>
            </w:r>
            <w:r w:rsidRPr="008D410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>พร็อพเพอร์ตี้</w:t>
            </w:r>
          </w:p>
          <w:p w14:paraId="659AF47F" w14:textId="56EFCE1C" w:rsidR="006960E8" w:rsidRPr="008D4109" w:rsidRDefault="006960E8" w:rsidP="006960E8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 xml:space="preserve">   เซอร์วิสเซส จำกัด</w:t>
            </w:r>
            <w:r w:rsidRPr="008D4109">
              <w:rPr>
                <w:rFonts w:ascii="Angsana New" w:hAnsi="Angsana New" w:hint="eastAsia"/>
                <w:sz w:val="22"/>
                <w:szCs w:val="22"/>
                <w:cs/>
              </w:rPr>
              <w:t>”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A289E0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บริการการบริหาร</w:t>
            </w:r>
            <w:r w:rsidRPr="008D4109">
              <w:rPr>
                <w:rFonts w:ascii="Angsana New" w:hAnsi="Angsana New"/>
                <w:szCs w:val="22"/>
                <w:cs/>
                <w:lang w:bidi="th-TH"/>
              </w:rPr>
              <w:br/>
              <w:t xml:space="preserve">      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72DF32E0" w14:textId="77777777" w:rsidR="006960E8" w:rsidRPr="008D4109" w:rsidRDefault="006960E8" w:rsidP="008E41E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82CB796" w14:textId="77777777" w:rsidR="006960E8" w:rsidRPr="008D4109" w:rsidRDefault="006960E8" w:rsidP="008E41E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42CD27A" w14:textId="77AFA3D2" w:rsidR="006960E8" w:rsidRPr="008D4109" w:rsidRDefault="006960E8" w:rsidP="008E41E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754F463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7D458B2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51D704FD" w14:textId="6FF7B1ED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A645B0" w14:textId="4951D203" w:rsidR="006960E8" w:rsidRPr="008D4109" w:rsidRDefault="006960E8" w:rsidP="008E41E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1,480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CC70E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14A423" w14:textId="22E105C3" w:rsidR="006960E8" w:rsidRPr="008D4109" w:rsidRDefault="006960E8" w:rsidP="008E41E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1,480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E9B87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56A0B2" w14:textId="10FD4859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5FA2F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FC5A9C" w14:textId="12E7FCFD" w:rsidR="006960E8" w:rsidRPr="008D4109" w:rsidRDefault="006960E8" w:rsidP="006960E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2D144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708ABD" w14:textId="28C206E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875A6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A4619C" w14:textId="6F15A218" w:rsidR="006960E8" w:rsidRPr="008D4109" w:rsidRDefault="006960E8" w:rsidP="006960E8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41741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0E7436" w14:textId="59C490A9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8D12C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157FD5" w14:textId="462373C3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D5E2D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36B8754" w14:textId="1BAAC906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F3370B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377F619" w14:textId="48471114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5F08146D" w14:textId="77777777" w:rsidTr="003606FD">
        <w:trPr>
          <w:gridAfter w:val="1"/>
          <w:wAfter w:w="7" w:type="dxa"/>
          <w:trHeight w:val="551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43F7AF80" w14:textId="24BDA6FC" w:rsidR="006960E8" w:rsidRPr="008D4109" w:rsidRDefault="006960E8" w:rsidP="008E41E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</w:rPr>
            </w:pPr>
            <w:r w:rsidRPr="008D4109">
              <w:rPr>
                <w:rFonts w:ascii="Angsana New" w:hAnsi="Angsana New" w:hint="cs"/>
                <w:szCs w:val="22"/>
                <w:cs/>
              </w:rPr>
              <w:t xml:space="preserve">บริษัท สาธร พร็อพเพอร์ตี้ มาเนจเมนท์ </w:t>
            </w:r>
            <w:r w:rsidRPr="008D4109">
              <w:rPr>
                <w:rFonts w:ascii="Angsana New" w:hAnsi="Angsana New"/>
                <w:szCs w:val="22"/>
                <w:cs/>
              </w:rPr>
              <w:br/>
            </w:r>
            <w:r w:rsidRPr="008D4109">
              <w:rPr>
                <w:rFonts w:ascii="Angsana New" w:hAnsi="Angsana New" w:hint="cs"/>
                <w:szCs w:val="22"/>
                <w:cs/>
              </w:rPr>
              <w:t xml:space="preserve">   จำกัด (เดิมชื่อ “</w:t>
            </w:r>
            <w:r w:rsidRPr="008D4109">
              <w:rPr>
                <w:rFonts w:ascii="Angsana New" w:hAnsi="Angsana New"/>
                <w:szCs w:val="22"/>
                <w:cs/>
              </w:rPr>
              <w:t>บริษัท สาธรทอง จำกัด</w:t>
            </w:r>
            <w:r w:rsidRPr="008D4109">
              <w:rPr>
                <w:rFonts w:ascii="Angsana New" w:hAnsi="Angsana New" w:hint="cs"/>
                <w:szCs w:val="22"/>
                <w:cs/>
              </w:rPr>
              <w:t>”)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1ABBDDE7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</w:rPr>
            </w:pPr>
          </w:p>
          <w:p w14:paraId="1014A3E2" w14:textId="343C9DEB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DFDB8A" w14:textId="5469AD93" w:rsidR="006960E8" w:rsidRPr="008D4109" w:rsidRDefault="00541246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F5E6B7" w14:textId="7534B6B8" w:rsidR="006960E8" w:rsidRPr="008D4109" w:rsidRDefault="00541246" w:rsidP="00541246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A0F36B" w14:textId="02529447" w:rsidR="006960E8" w:rsidRPr="008D4109" w:rsidRDefault="00541246" w:rsidP="00541246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A720C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A1EC2E" w14:textId="350F1CC5" w:rsidR="006960E8" w:rsidRPr="008D4109" w:rsidRDefault="00541246" w:rsidP="008E41E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154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EE71C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8FF408" w14:textId="0285DE7B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91796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EA20A2" w14:textId="64B4BB58" w:rsidR="006960E8" w:rsidRPr="008D4109" w:rsidRDefault="006960E8" w:rsidP="006960E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F2A8A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3C617D" w14:textId="048414B0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74BE0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AA95D6" w14:textId="5A1A55C3" w:rsidR="006960E8" w:rsidRPr="008D4109" w:rsidRDefault="006960E8" w:rsidP="006960E8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4332A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FAC02E" w14:textId="3F591206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AB6F3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D57369" w14:textId="57155781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B936F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A7FA2C9" w14:textId="68CADC35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94E42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40215B9" w14:textId="496ED01E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11BA1A13" w14:textId="77777777" w:rsidTr="00CE42DC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B00E20" w14:textId="1DA0972E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บริษัท สาธรทรัพย์สิน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1ABDA2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อาคารพักอาศัย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E9F227" w14:textId="274E28C5" w:rsidR="006960E8" w:rsidRPr="008D4109" w:rsidRDefault="00CE42DC" w:rsidP="00CE42DC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60.00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FB9737" w14:textId="3C12D147" w:rsidR="006960E8" w:rsidRPr="008D4109" w:rsidRDefault="00CE42DC" w:rsidP="00CE42D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60.00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E4D2AD" w14:textId="15D658BB" w:rsidR="006960E8" w:rsidRPr="008D4109" w:rsidRDefault="00CE42DC" w:rsidP="00CE42D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245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730B72" w14:textId="77777777" w:rsidR="006960E8" w:rsidRPr="008D4109" w:rsidRDefault="006960E8" w:rsidP="00CE42D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8ACAA9" w14:textId="4B4DDF4D" w:rsidR="006960E8" w:rsidRPr="008D4109" w:rsidRDefault="00CE42DC" w:rsidP="00CE42D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245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8DA2B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A820EC" w14:textId="5F7532EE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03BA6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13C662" w14:textId="2364B0F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AE6ED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DE6A98" w14:textId="3E97C381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AC303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C3B15C" w14:textId="73BFAC1A" w:rsidR="006960E8" w:rsidRPr="008D4109" w:rsidRDefault="006960E8" w:rsidP="006960E8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77F36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C1C695" w14:textId="2CC892A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EC07E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F76D6E" w14:textId="440B4C0C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E2DBFE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C27911B" w14:textId="3D8AFF33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6754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DFDEEAB" w14:textId="30340D8D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32A093DB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6D0D1F8D" w14:textId="77777777" w:rsidR="006960E8" w:rsidRPr="008D4109" w:rsidRDefault="006960E8" w:rsidP="00523FF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pacing w:val="-2"/>
                <w:szCs w:val="22"/>
              </w:rPr>
            </w:pPr>
            <w:r w:rsidRPr="008D4109">
              <w:rPr>
                <w:rFonts w:ascii="Angsana New" w:hAnsi="Angsana New"/>
                <w:spacing w:val="-2"/>
                <w:szCs w:val="22"/>
                <w:cs/>
              </w:rPr>
              <w:t xml:space="preserve">บริษัท </w:t>
            </w:r>
            <w:r w:rsidRPr="008D4109">
              <w:rPr>
                <w:rFonts w:ascii="Angsana New" w:hAnsi="Angsana New"/>
                <w:szCs w:val="22"/>
                <w:cs/>
              </w:rPr>
              <w:t>กรุงเทพ</w:t>
            </w:r>
            <w:r w:rsidRPr="008D4109">
              <w:rPr>
                <w:rFonts w:ascii="Angsana New" w:hAnsi="Angsana New"/>
                <w:spacing w:val="-2"/>
                <w:szCs w:val="22"/>
                <w:cs/>
              </w:rPr>
              <w:t>บ้านและที่ดิน จำกัด (มหาชน)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806686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rtl/>
                <w:cs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E9F7B8" w14:textId="77777777" w:rsidR="006960E8" w:rsidRPr="008D4109" w:rsidRDefault="006960E8" w:rsidP="008E41E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D1544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9A8973" w14:textId="77777777" w:rsidR="006960E8" w:rsidRPr="008D4109" w:rsidRDefault="006960E8" w:rsidP="008E41E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1,780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97C4F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6BF672" w14:textId="77777777" w:rsidR="006960E8" w:rsidRPr="008D4109" w:rsidRDefault="006960E8" w:rsidP="008E41E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1,780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DA4E8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03661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703A0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6FD97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F694C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B67B5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A7C6A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7BBD2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14FAA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E1B9C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1F07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9232B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BB130A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7A49F7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87149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62DB5B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682B94CD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2AE31DFC" w14:textId="36F8CDA3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9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ยูนิเวนเจอร์</w:t>
            </w:r>
            <w:r w:rsidRPr="008D410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>รีท แมเนจเม้นท์ จำกัด</w:t>
            </w:r>
            <w:r w:rsidR="00523FF7" w:rsidRPr="008D4109">
              <w:rPr>
                <w:rFonts w:ascii="Angsana New" w:hAnsi="Angsana New"/>
                <w:sz w:val="22"/>
                <w:szCs w:val="22"/>
              </w:rPr>
              <w:br/>
              <w:t xml:space="preserve">   (</w:t>
            </w:r>
            <w:r w:rsidR="00523FF7" w:rsidRPr="008D4109">
              <w:rPr>
                <w:rFonts w:ascii="Angsana New" w:hAnsi="Angsana New" w:hint="cs"/>
                <w:sz w:val="22"/>
                <w:szCs w:val="22"/>
                <w:cs/>
              </w:rPr>
              <w:t xml:space="preserve">ดูหมายเหตุข้อ </w:t>
            </w:r>
            <w:r w:rsidR="00523FF7" w:rsidRPr="008D4109">
              <w:rPr>
                <w:rFonts w:ascii="Angsana New" w:hAnsi="Angsana New"/>
                <w:sz w:val="22"/>
                <w:szCs w:val="22"/>
              </w:rPr>
              <w:t>5)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660213A7" w14:textId="31EA98E3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rtl/>
                <w:cs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บริหารจัดการ</w:t>
            </w:r>
            <w:r w:rsidRPr="008D4109">
              <w:rPr>
                <w:rFonts w:ascii="Angsana New" w:hAnsi="Angsana New"/>
                <w:szCs w:val="22"/>
                <w:cs/>
              </w:rPr>
              <w:br/>
            </w: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 xml:space="preserve">   </w:t>
            </w: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กองทรัสต์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4933E8DE" w14:textId="77777777" w:rsidR="006960E8" w:rsidRPr="008D4109" w:rsidRDefault="006960E8" w:rsidP="008E41E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14800EC" w14:textId="568BB88D" w:rsidR="006960E8" w:rsidRPr="008D4109" w:rsidRDefault="006960E8" w:rsidP="008E41E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B0E181" w14:textId="5FE03672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E5EC52" w14:textId="4FB841CA" w:rsidR="006960E8" w:rsidRPr="008D4109" w:rsidRDefault="006960E8" w:rsidP="008E41E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A7C3D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D089D9" w14:textId="314EDE7E" w:rsidR="006960E8" w:rsidRPr="008D4109" w:rsidRDefault="006960E8" w:rsidP="008E41E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45268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3B42C4" w14:textId="2E2FAB14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7D35A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A639AF" w14:textId="68E5A734" w:rsidR="006960E8" w:rsidRPr="008D4109" w:rsidRDefault="006960E8" w:rsidP="006960E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FFC9E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357011" w14:textId="5F340254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18F97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F831AB" w14:textId="1B3A53CA" w:rsidR="006960E8" w:rsidRPr="008D4109" w:rsidRDefault="006960E8" w:rsidP="006960E8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966C6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717A77" w14:textId="25AECA11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74288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1B6A21" w14:textId="00712ECC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C33F9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D8B951A" w14:textId="186D1B14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E3DA4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0CB73F1" w14:textId="57F8A8D2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3A896C2D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434EE00B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3F5D98B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49A77147" w14:textId="77777777" w:rsidR="006960E8" w:rsidRPr="008D4109" w:rsidRDefault="006960E8" w:rsidP="008E41E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B18B1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3179C0" w14:textId="77777777" w:rsidR="006960E8" w:rsidRPr="008D4109" w:rsidRDefault="006960E8" w:rsidP="008E41E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187B6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4361F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12B72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09D66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73B2F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A6983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2B071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BC00A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71035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992AA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06BFB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F5579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2D6D8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D0C18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59DCCF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1CDB11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B0ECAF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18E48B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</w:tc>
      </w:tr>
      <w:tr w:rsidR="006960E8" w:rsidRPr="008D4109" w14:paraId="04B9053D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06B596" w14:textId="5E3E26D0" w:rsidR="006960E8" w:rsidRPr="008D4109" w:rsidRDefault="006960E8" w:rsidP="006960E8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นารายณ์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 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พาวิลเลียน จำกัด ในอัตราร้อยละ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50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712597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8CFF6" w14:textId="77777777" w:rsidR="006960E8" w:rsidRPr="008D4109" w:rsidRDefault="006960E8" w:rsidP="008E41E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F8E50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93E66F" w14:textId="77777777" w:rsidR="006960E8" w:rsidRPr="008D4109" w:rsidRDefault="006960E8" w:rsidP="008E41E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FBFF9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89712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C7374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A011D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D8E1F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615C1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1650A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209A9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D6713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C2EC5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F2259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98029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A84FA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0533C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6A03F4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CA81C1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849CED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2918C1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6960E8" w:rsidRPr="008D4109" w14:paraId="5E3AD5E7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0A9A53" w14:textId="7E2418AA" w:rsidR="006960E8" w:rsidRPr="008D4109" w:rsidRDefault="006960E8" w:rsidP="006960E8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วอคเกอร์ โฮมส์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CF3F97" w14:textId="7A8EE45C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8B080E" w14:textId="02CBD1B2" w:rsidR="006960E8" w:rsidRPr="008D4109" w:rsidRDefault="006960E8" w:rsidP="008E41E7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50.00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8FDCC7" w14:textId="040EFB86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 w:hint="cs"/>
                <w:szCs w:val="22"/>
                <w:cs/>
                <w:lang w:val="en-US" w:bidi="th-TH"/>
              </w:rPr>
              <w:t>50</w:t>
            </w:r>
            <w:r w:rsidRPr="008D4109">
              <w:rPr>
                <w:rFonts w:ascii="Angsana New" w:hAnsi="Angsana New" w:hint="cs"/>
                <w:szCs w:val="22"/>
                <w:cs/>
                <w:lang w:bidi="th-TH"/>
              </w:rPr>
              <w:t>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84B78" w14:textId="7794186E" w:rsidR="006960E8" w:rsidRPr="008D4109" w:rsidRDefault="006960E8" w:rsidP="008E41E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63E78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B6E576" w14:textId="077A2050" w:rsidR="006960E8" w:rsidRPr="008D4109" w:rsidRDefault="006960E8" w:rsidP="008E41E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8DC68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05B077" w14:textId="4BCBCB8F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4F780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BCAA97" w14:textId="644D0FDA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E93AF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882D50" w14:textId="7B66156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3F1B2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01466A" w14:textId="1650104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F7208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A7DAF2" w14:textId="188C163C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87521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648CC7" w14:textId="513DAB0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F797B0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271541F" w14:textId="45D60979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B4F2E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8D7EA0E" w14:textId="3F36451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3D0556DF" w14:textId="77777777" w:rsidTr="003606FD">
        <w:trPr>
          <w:gridAfter w:val="1"/>
          <w:wAfter w:w="7" w:type="dxa"/>
          <w:trHeight w:val="6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0B91AA" w14:textId="77777777" w:rsidR="006960E8" w:rsidRPr="00735969" w:rsidRDefault="006960E8" w:rsidP="006960E8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DFD870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7F049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DF449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57D9E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4F6CD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0EC8C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3A148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3321E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A8ECC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90F8F8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AC180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22F839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996C5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DEF477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555A6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7A5E89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89994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CA9ED3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3BD08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FBCBD00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6AB905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ECCAC92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8113F" w:rsidRPr="008D4109" w14:paraId="6FE0ECE8" w14:textId="77777777" w:rsidTr="003606FD">
        <w:trPr>
          <w:gridAfter w:val="1"/>
          <w:wAfter w:w="7" w:type="dxa"/>
          <w:trHeight w:val="6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4048CA" w14:textId="77777777" w:rsidR="0048113F" w:rsidRPr="008D4109" w:rsidRDefault="0048113F" w:rsidP="006960E8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35195E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1AF688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0740B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20A7C5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D11A98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F5ED98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A8B8C9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5C552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2FAD83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204273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A1F0AC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9AC77A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E3A115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A795F2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302D4B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4681EC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F2EEE3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C33E20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4332C4A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A36E47B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6E8151C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07E7F27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8113F" w:rsidRPr="008D4109" w14:paraId="149DA6A4" w14:textId="77777777" w:rsidTr="003606FD">
        <w:trPr>
          <w:gridAfter w:val="1"/>
          <w:wAfter w:w="7" w:type="dxa"/>
          <w:trHeight w:val="6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6D8F3A" w14:textId="77777777" w:rsidR="0048113F" w:rsidRPr="008D4109" w:rsidRDefault="0048113F" w:rsidP="006960E8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1C4782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F04335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4F2133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B945F1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BD1309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8FEF1A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D48014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424B9D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5BC9C3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57FDE8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B46C5E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AE501A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43DC3E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653ED2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27C159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3162FA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AEDD06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61FE9C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714876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1F5D3FF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ED2C483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6C9BE7D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8113F" w:rsidRPr="008D4109" w14:paraId="3F8E5372" w14:textId="77777777" w:rsidTr="003606FD">
        <w:trPr>
          <w:gridAfter w:val="1"/>
          <w:wAfter w:w="7" w:type="dxa"/>
          <w:trHeight w:val="6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EDFA22" w14:textId="77777777" w:rsidR="0048113F" w:rsidRPr="008D4109" w:rsidRDefault="0048113F" w:rsidP="006960E8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A19A4F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A985C4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7DA278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CEAF82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2FE6DE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B8A7EA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0EB0F9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A808C3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65058C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928421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E3CFA3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A17E66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7AF541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1FB586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83B9B6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784167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71CE6F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092CC6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078777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0E4AA68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F6A513E" w14:textId="77777777" w:rsidR="0048113F" w:rsidRPr="008D4109" w:rsidRDefault="0048113F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CBB7BEE" w14:textId="77777777" w:rsidR="0048113F" w:rsidRPr="008D4109" w:rsidRDefault="0048113F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960E8" w:rsidRPr="008D4109" w14:paraId="54A37238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7066AE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 w:hint="cs"/>
                <w:i/>
                <w:iCs/>
                <w:szCs w:val="22"/>
                <w:u w:val="single"/>
                <w:cs/>
              </w:rPr>
              <w:t xml:space="preserve">ถือหุ้นผ่านทางบริษัท </w:t>
            </w:r>
            <w:r w:rsidRPr="008D4109">
              <w:rPr>
                <w:rFonts w:ascii="Angsana New" w:hAnsi="Angsana New"/>
                <w:i/>
                <w:iCs/>
                <w:szCs w:val="22"/>
                <w:u w:val="single"/>
                <w:cs/>
              </w:rPr>
              <w:t>นารายณ์</w:t>
            </w:r>
            <w:r w:rsidRPr="008D4109">
              <w:rPr>
                <w:rFonts w:ascii="Angsana New" w:hAnsi="Angsana New"/>
                <w:szCs w:val="22"/>
                <w:cs/>
              </w:rPr>
              <w:t xml:space="preserve"> </w:t>
            </w:r>
          </w:p>
          <w:p w14:paraId="523CE118" w14:textId="746C0F19" w:rsidR="006960E8" w:rsidRPr="008D4109" w:rsidRDefault="006960E8" w:rsidP="006960E8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8D4109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พาวิลเลียน จำกัด</w:t>
            </w:r>
            <w:r w:rsidRPr="008D4109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ในอัตราร้อยละ</w:t>
            </w:r>
            <w:r w:rsidRPr="008D410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25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br/>
              <w:t xml:space="preserve">และบริษัท ริทซ์ วิลเลจ จำกัด </w:t>
            </w:r>
          </w:p>
          <w:p w14:paraId="0494449E" w14:textId="3E70B05C" w:rsidR="006960E8" w:rsidRPr="008D4109" w:rsidRDefault="006960E8" w:rsidP="006960E8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ในอัตราร้อยละ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25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190E48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DAEA5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EA711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A048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0C928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5EE71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D43C4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19C20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5EDB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ECAD5D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C3B19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818BEF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E216C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90D106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AF88E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23E8D2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A7B78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3782F6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6A812E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8EAD5CF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419132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100BEC5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6960E8" w:rsidRPr="008D4109" w14:paraId="7E6851AA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1D61A257" w14:textId="415D3836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เฟรเซอร์ส พร็อพเพอร์ตี้ โฮม 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 (ประเทศไทย) จำกัด (เดิมชื่อ “บริษัท 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 โกลเด้น แลนด์ เรสซิเด้นซ์</w:t>
            </w:r>
            <w:r w:rsidRPr="008D410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 w:rsidRPr="008D4109">
              <w:rPr>
                <w:rFonts w:ascii="Angsana New" w:hAnsi="Angsana New" w:hint="eastAsia"/>
                <w:sz w:val="22"/>
                <w:szCs w:val="22"/>
                <w:cs/>
              </w:rPr>
              <w:t>”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49094E" w14:textId="1AF72B4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1AD71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4F8152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817E749" w14:textId="5C51196A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50.00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CE561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49CA5C9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371B18CA" w14:textId="734F06B0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50.00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AC290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  <w:p w14:paraId="0EAF88F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  <w:p w14:paraId="0B690DA0" w14:textId="7F25B913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3A1632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0726598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83C786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3CD70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  <w:p w14:paraId="10DB4D7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  <w:p w14:paraId="22E514D7" w14:textId="4838C1F3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50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5D3FC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C3CD5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03F8781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19641CDE" w14:textId="0EA8FCD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B4423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8D0858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0085D2CB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0E5E3D50" w14:textId="28F4596A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62D20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79B0A8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197AF7B2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7A20E1BC" w14:textId="1D7D3943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80DF2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752593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512F5576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1CFDF719" w14:textId="1FEE80A3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FD2D5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E1DD62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5AF6B6F1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6CC0F902" w14:textId="45D51A2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1DA77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9BD8F4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06DEEC99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06AEE6F0" w14:textId="312768E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DE431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08D3D3F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05736B30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2FC03174" w14:textId="37E3C6FC" w:rsidR="006960E8" w:rsidRPr="008D4109" w:rsidRDefault="006960E8" w:rsidP="006960E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B360B3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71CE4DD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0A84E3CE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  <w:p w14:paraId="635992F9" w14:textId="2724106F" w:rsidR="006960E8" w:rsidRPr="008D4109" w:rsidRDefault="006960E8" w:rsidP="006960E8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1B7F7936" w14:textId="77777777" w:rsidTr="003606FD">
        <w:trPr>
          <w:gridAfter w:val="1"/>
          <w:wAfter w:w="7" w:type="dxa"/>
          <w:trHeight w:val="6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3B7A449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266FBE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99A31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1285B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A1A27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E1896A" w14:textId="77777777" w:rsidR="006960E8" w:rsidRPr="008D4109" w:rsidRDefault="006960E8" w:rsidP="006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61827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D7231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69051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F5FD6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0655F9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1CDBD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2BA626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91C9C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F5FC08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D28F9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DBF8D6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E6072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AE3698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771389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D95BF3E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4D6900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6613D75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6960E8" w:rsidRPr="008D4109" w14:paraId="3F42CDCE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73F5734" w14:textId="17434212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Cs w:val="22"/>
                <w:u w:val="single"/>
              </w:rPr>
            </w:pPr>
            <w:r w:rsidRPr="008D4109">
              <w:rPr>
                <w:rFonts w:ascii="Angsana New" w:hAnsi="Angsana New"/>
                <w:i/>
                <w:iCs/>
                <w:szCs w:val="22"/>
                <w:u w:val="single"/>
                <w:cs/>
              </w:rPr>
              <w:t>ถือหุ้นผ่านทางบริษัท</w:t>
            </w:r>
            <w:r w:rsidRPr="008D4109">
              <w:rPr>
                <w:rFonts w:ascii="Angsana New" w:hAnsi="Angsana New"/>
                <w:i/>
                <w:iCs/>
                <w:szCs w:val="22"/>
                <w:u w:val="single"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Cs w:val="22"/>
                <w:u w:val="single"/>
                <w:cs/>
              </w:rPr>
              <w:t>โกลเด้นแลนด์</w:t>
            </w:r>
            <w:r w:rsidRPr="008D4109">
              <w:rPr>
                <w:rFonts w:ascii="Angsana New" w:hAnsi="Angsana New" w:hint="cs"/>
                <w:i/>
                <w:iCs/>
                <w:szCs w:val="22"/>
                <w:u w:val="single"/>
                <w:cs/>
              </w:rPr>
              <w:t xml:space="preserve"> </w:t>
            </w:r>
          </w:p>
          <w:p w14:paraId="3805C7FF" w14:textId="3AF7CD62" w:rsidR="006960E8" w:rsidRPr="008D4109" w:rsidRDefault="006960E8" w:rsidP="006960E8">
            <w:pPr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  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(เมย์แฟร์)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D6607F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1F285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7B710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E5618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DA964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C3609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5DF31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43E94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59823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E64D81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38248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DF3B7F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FA3DC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21799A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42CF2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11EC93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ADA25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399C66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31E91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6C90B99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9CED56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EDDD50B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6960E8" w:rsidRPr="008D4109" w14:paraId="03D11253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DE2444" w14:textId="77777777" w:rsidR="006960E8" w:rsidRPr="008D4109" w:rsidRDefault="006960E8" w:rsidP="006960E8">
            <w:pPr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แกรนด์ เมย์แฟร์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2202AB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อาคารพักอาศัย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8E5326" w14:textId="2E0DC1D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B57F2F" w14:textId="60D22F78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2971D2" w14:textId="7A73EAAD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00491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012CAF" w14:textId="4BFEF81E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12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1C15E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823C14" w14:textId="0F8167C0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47A55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9E6E18" w14:textId="7275E3D9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F25BB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B67DBD" w14:textId="2FB2F764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027CE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7F4B97" w14:textId="7FC97F08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83C23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BF6497" w14:textId="701B4F9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82EB2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84A331" w14:textId="62C92D18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756F1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2336221" w14:textId="5AD3D87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485C3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B07583E" w14:textId="0C23686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326F27D0" w14:textId="77777777" w:rsidTr="003606FD">
        <w:trPr>
          <w:gridAfter w:val="1"/>
          <w:wAfter w:w="7" w:type="dxa"/>
          <w:trHeight w:val="6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5999BA" w14:textId="77777777" w:rsidR="006960E8" w:rsidRPr="008D4109" w:rsidRDefault="006960E8" w:rsidP="006960E8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6B5CA4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CE0B5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95197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FF9BF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0E239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79780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FDB82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8D5D7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47B2A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9C872E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FACE7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D0AF5B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E4325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6D00BC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C21C2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BF5871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B0B11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8637CA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F170CF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2590545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C2C020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F57B2B3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6960E8" w:rsidRPr="008D4109" w14:paraId="4F1CB9A1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322BE8A0" w14:textId="61FC0F01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Cs w:val="22"/>
                <w:cs/>
              </w:rPr>
            </w:pPr>
            <w:r w:rsidRPr="008D4109">
              <w:rPr>
                <w:rFonts w:ascii="Angsana New" w:hAnsi="Angsana New"/>
                <w:i/>
                <w:iCs/>
                <w:szCs w:val="22"/>
                <w:u w:val="single"/>
                <w:cs/>
              </w:rPr>
              <w:t>ถือหุ้นผ่านทางบริษัท</w:t>
            </w:r>
            <w:r w:rsidRPr="008D4109"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Cs w:val="22"/>
                <w:u w:val="single"/>
                <w:cs/>
              </w:rPr>
              <w:t>โกลเด้นแลนด์</w:t>
            </w:r>
            <w:r w:rsidRPr="008D4109">
              <w:rPr>
                <w:rFonts w:ascii="Angsana New" w:hAnsi="Angsana New"/>
                <w:i/>
                <w:iCs/>
                <w:szCs w:val="22"/>
                <w:u w:val="single"/>
                <w:cs/>
              </w:rPr>
              <w:br/>
            </w:r>
            <w:r w:rsidRPr="008D4109">
              <w:rPr>
                <w:rFonts w:ascii="Angsana New" w:hAnsi="Angsana New"/>
                <w:i/>
                <w:iCs/>
                <w:szCs w:val="22"/>
                <w:cs/>
              </w:rPr>
              <w:t xml:space="preserve">  </w:t>
            </w:r>
            <w:r w:rsidRPr="008D4109">
              <w:rPr>
                <w:rFonts w:ascii="Angsana New" w:hAnsi="Angsana New" w:hint="cs"/>
                <w:i/>
                <w:iCs/>
                <w:szCs w:val="22"/>
                <w:cs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Cs w:val="22"/>
                <w:u w:val="single"/>
                <w:cs/>
              </w:rPr>
              <w:t>โปโล</w:t>
            </w:r>
            <w:r w:rsidRPr="008D4109">
              <w:rPr>
                <w:rFonts w:ascii="Angsana New" w:hAnsi="Angsana New" w:hint="cs"/>
                <w:i/>
                <w:iCs/>
                <w:szCs w:val="22"/>
                <w:u w:val="single"/>
                <w:cs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881C0A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E746B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B45BB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E338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4B5E9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78A89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E770C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DD912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16545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AF73C4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F8E2F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2829D9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DA36E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7A4523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BB598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65AB90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739D4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64E70A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001A0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9F4B0D5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B3086C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FAEC732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6960E8" w:rsidRPr="008D4109" w14:paraId="55F1A33C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7830A3" w14:textId="14FED599" w:rsidR="006960E8" w:rsidRPr="008D4109" w:rsidRDefault="006960E8" w:rsidP="006960E8">
            <w:pPr>
              <w:spacing w:line="240" w:lineRule="auto"/>
              <w:ind w:left="150" w:right="-468" w:hanging="15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เอ็มเอสจีแอล พร็อพเพอร์ตี้</w:t>
            </w: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D4109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EECFDC" w14:textId="40BF240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rtl/>
                <w:cs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E486AE" w14:textId="647A699A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94DA43" w14:textId="67D0B1A3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F8BBBE" w14:textId="275D8FB9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47191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AD350" w14:textId="2617408A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11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A967D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02BE9C" w14:textId="40A10783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57566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9A0D81" w14:textId="2135C21A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04B2C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4C515E" w14:textId="6A47A19C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DA566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3132F7" w14:textId="4C479F8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7CF22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6222B4" w14:textId="37CEE04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D9FBC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9CEE76" w14:textId="1746985C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7517A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0196C5D" w14:textId="31EF49CB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5EE7A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5E9D086" w14:textId="384F4BA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960E8" w:rsidRPr="008D4109" w14:paraId="4CEE0BB7" w14:textId="77777777" w:rsidTr="003606FD">
        <w:trPr>
          <w:gridAfter w:val="1"/>
          <w:wAfter w:w="7" w:type="dxa"/>
          <w:trHeight w:val="6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3205E2" w14:textId="77777777" w:rsidR="006960E8" w:rsidRPr="008D4109" w:rsidRDefault="006960E8" w:rsidP="006960E8">
            <w:pPr>
              <w:spacing w:line="240" w:lineRule="auto"/>
              <w:ind w:left="150" w:right="-468" w:hanging="150"/>
              <w:rPr>
                <w:rFonts w:ascii="Angsana New" w:hAnsi="Angsana New"/>
                <w:sz w:val="22"/>
                <w:szCs w:val="22"/>
              </w:rPr>
            </w:pPr>
          </w:p>
          <w:p w14:paraId="51F3C415" w14:textId="77777777" w:rsidR="006F66FA" w:rsidRPr="008D4109" w:rsidRDefault="006F66FA" w:rsidP="006960E8">
            <w:pPr>
              <w:spacing w:line="240" w:lineRule="auto"/>
              <w:ind w:left="150" w:right="-468" w:hanging="150"/>
              <w:rPr>
                <w:rFonts w:ascii="Angsana New" w:hAnsi="Angsana New"/>
                <w:sz w:val="22"/>
                <w:szCs w:val="22"/>
              </w:rPr>
            </w:pPr>
          </w:p>
          <w:p w14:paraId="5C658E51" w14:textId="77777777" w:rsidR="006F66FA" w:rsidRPr="008D4109" w:rsidRDefault="006F66FA" w:rsidP="006960E8">
            <w:pPr>
              <w:spacing w:line="240" w:lineRule="auto"/>
              <w:ind w:left="150" w:right="-468" w:hanging="150"/>
              <w:rPr>
                <w:rFonts w:ascii="Angsana New" w:hAnsi="Angsana New"/>
                <w:sz w:val="22"/>
                <w:szCs w:val="22"/>
              </w:rPr>
            </w:pPr>
          </w:p>
          <w:p w14:paraId="132AC858" w14:textId="0FB636EB" w:rsidR="006F66FA" w:rsidRPr="008D4109" w:rsidRDefault="006F66FA" w:rsidP="006F66FA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5480E1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E1185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6EE0E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B5B81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64CFA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7E3C0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D127D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F23A6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B725F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390099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D8D56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80D3B9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47363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F816A1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88E3D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9AC37E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4A9EA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B62DE4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0B2B8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F923151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67AA9B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ACEDC80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6960E8" w:rsidRPr="008D4109" w14:paraId="4CA41D00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0006FB4" w14:textId="33DAA7DE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pacing w:val="-4"/>
                <w:szCs w:val="22"/>
                <w:cs/>
              </w:rPr>
            </w:pPr>
            <w:r w:rsidRPr="008D4109">
              <w:rPr>
                <w:rFonts w:ascii="Angsana New" w:hAnsi="Angsana New"/>
                <w:i/>
                <w:iCs/>
                <w:spacing w:val="-6"/>
                <w:szCs w:val="22"/>
                <w:u w:val="single"/>
                <w:cs/>
              </w:rPr>
              <w:t>ถือหุ้นผ่านทางบริษัท เฟรเซอร์ส พร็อพเพอร์ตี้</w:t>
            </w:r>
            <w:r w:rsidRPr="008D4109">
              <w:rPr>
                <w:rFonts w:ascii="Angsana New" w:hAnsi="Angsana New"/>
                <w:i/>
                <w:iCs/>
                <w:szCs w:val="22"/>
                <w:u w:val="single"/>
                <w:cs/>
              </w:rPr>
              <w:br/>
            </w:r>
            <w:r w:rsidRPr="008D4109">
              <w:rPr>
                <w:rFonts w:ascii="Angsana New" w:hAnsi="Angsana New" w:hint="cs"/>
                <w:i/>
                <w:iCs/>
                <w:szCs w:val="22"/>
                <w:cs/>
              </w:rPr>
              <w:t xml:space="preserve">   </w:t>
            </w:r>
            <w:r w:rsidRPr="008D4109">
              <w:rPr>
                <w:rFonts w:ascii="Angsana New" w:hAnsi="Angsana New"/>
                <w:i/>
                <w:iCs/>
                <w:szCs w:val="22"/>
                <w:u w:val="single"/>
                <w:cs/>
              </w:rPr>
              <w:t>โฮม (ประเทศไทย)</w:t>
            </w:r>
            <w:r w:rsidRPr="008D4109">
              <w:rPr>
                <w:rFonts w:ascii="Angsana New" w:hAnsi="Angsana New" w:hint="cs"/>
                <w:i/>
                <w:iCs/>
                <w:szCs w:val="22"/>
                <w:u w:val="single"/>
                <w:cs/>
              </w:rPr>
              <w:t xml:space="preserve"> </w:t>
            </w:r>
            <w:r w:rsidRPr="008D4109">
              <w:rPr>
                <w:rFonts w:ascii="Angsana New" w:hAnsi="Angsana New"/>
                <w:i/>
                <w:iCs/>
                <w:szCs w:val="22"/>
                <w:u w:val="single"/>
                <w:cs/>
              </w:rPr>
              <w:t>จำกัด</w:t>
            </w:r>
            <w:r w:rsidR="006F66FA" w:rsidRPr="008D4109">
              <w:rPr>
                <w:rFonts w:ascii="Angsana New" w:hAnsi="Angsana New"/>
                <w:i/>
                <w:iCs/>
                <w:szCs w:val="22"/>
                <w:u w:val="single"/>
              </w:rPr>
              <w:t xml:space="preserve"> (</w:t>
            </w:r>
            <w:r w:rsidR="006F66FA" w:rsidRPr="008D4109">
              <w:rPr>
                <w:rFonts w:ascii="Angsana New" w:hAnsi="Angsana New" w:hint="cs"/>
                <w:i/>
                <w:iCs/>
                <w:szCs w:val="22"/>
                <w:u w:val="single"/>
                <w:cs/>
                <w:lang w:bidi="th-TH"/>
              </w:rPr>
              <w:t>เดิมชื่อ</w:t>
            </w:r>
            <w:r w:rsidR="006F66FA" w:rsidRPr="008D4109">
              <w:rPr>
                <w:rFonts w:ascii="Angsana New" w:hAnsi="Angsana New"/>
                <w:i/>
                <w:iCs/>
                <w:szCs w:val="22"/>
                <w:u w:val="single"/>
                <w:cs/>
                <w:lang w:bidi="th-TH"/>
              </w:rPr>
              <w:t xml:space="preserve"> “</w:t>
            </w:r>
            <w:r w:rsidR="006F66FA" w:rsidRPr="008D4109">
              <w:rPr>
                <w:rFonts w:ascii="Angsana New" w:hAnsi="Angsana New" w:hint="cs"/>
                <w:i/>
                <w:iCs/>
                <w:szCs w:val="22"/>
                <w:u w:val="single"/>
                <w:cs/>
                <w:lang w:bidi="th-TH"/>
              </w:rPr>
              <w:t>บริษัท</w:t>
            </w:r>
            <w:r w:rsidR="006F66FA" w:rsidRPr="008D4109">
              <w:rPr>
                <w:rFonts w:ascii="Angsana New" w:hAnsi="Angsana New"/>
                <w:i/>
                <w:iCs/>
                <w:szCs w:val="22"/>
                <w:u w:val="single"/>
                <w:cs/>
                <w:lang w:bidi="th-TH"/>
              </w:rPr>
              <w:t xml:space="preserve"> </w:t>
            </w:r>
            <w:r w:rsidR="006F66FA" w:rsidRPr="008D4109">
              <w:rPr>
                <w:rFonts w:ascii="Angsana New" w:hAnsi="Angsana New"/>
                <w:i/>
                <w:iCs/>
                <w:szCs w:val="22"/>
                <w:u w:val="single"/>
                <w:lang w:bidi="th-TH"/>
              </w:rPr>
              <w:br/>
            </w:r>
            <w:r w:rsidR="006F66FA" w:rsidRPr="008D4109">
              <w:rPr>
                <w:rFonts w:ascii="Angsana New" w:hAnsi="Angsana New"/>
                <w:i/>
                <w:iCs/>
                <w:szCs w:val="22"/>
                <w:lang w:bidi="th-TH"/>
              </w:rPr>
              <w:t xml:space="preserve">   </w:t>
            </w:r>
            <w:r w:rsidR="006F66FA" w:rsidRPr="008D4109">
              <w:rPr>
                <w:rFonts w:ascii="Angsana New" w:hAnsi="Angsana New" w:hint="cs"/>
                <w:i/>
                <w:iCs/>
                <w:szCs w:val="22"/>
                <w:u w:val="single"/>
                <w:cs/>
                <w:lang w:bidi="th-TH"/>
              </w:rPr>
              <w:t>โกลเด้น</w:t>
            </w:r>
            <w:r w:rsidR="006F66FA" w:rsidRPr="008D4109">
              <w:rPr>
                <w:rFonts w:ascii="Angsana New" w:hAnsi="Angsana New"/>
                <w:i/>
                <w:iCs/>
                <w:szCs w:val="22"/>
                <w:u w:val="single"/>
                <w:cs/>
                <w:lang w:bidi="th-TH"/>
              </w:rPr>
              <w:t xml:space="preserve"> </w:t>
            </w:r>
            <w:r w:rsidR="006F66FA" w:rsidRPr="008D4109">
              <w:rPr>
                <w:rFonts w:ascii="Angsana New" w:hAnsi="Angsana New" w:hint="cs"/>
                <w:i/>
                <w:iCs/>
                <w:szCs w:val="22"/>
                <w:u w:val="single"/>
                <w:cs/>
                <w:lang w:bidi="th-TH"/>
              </w:rPr>
              <w:t>แลนด์</w:t>
            </w:r>
            <w:r w:rsidR="006F66FA" w:rsidRPr="008D4109">
              <w:rPr>
                <w:rFonts w:ascii="Angsana New" w:hAnsi="Angsana New"/>
                <w:i/>
                <w:iCs/>
                <w:szCs w:val="22"/>
                <w:u w:val="single"/>
                <w:cs/>
                <w:lang w:bidi="th-TH"/>
              </w:rPr>
              <w:t xml:space="preserve"> </w:t>
            </w:r>
            <w:r w:rsidR="006F66FA" w:rsidRPr="008D4109">
              <w:rPr>
                <w:rFonts w:ascii="Angsana New" w:hAnsi="Angsana New" w:hint="cs"/>
                <w:i/>
                <w:iCs/>
                <w:szCs w:val="22"/>
                <w:u w:val="single"/>
                <w:cs/>
                <w:lang w:bidi="th-TH"/>
              </w:rPr>
              <w:t>เรสซิเด้นซ์</w:t>
            </w:r>
            <w:r w:rsidR="006F66FA" w:rsidRPr="008D4109">
              <w:rPr>
                <w:rFonts w:ascii="Angsana New" w:hAnsi="Angsana New"/>
                <w:i/>
                <w:iCs/>
                <w:szCs w:val="22"/>
                <w:u w:val="single"/>
                <w:cs/>
                <w:lang w:bidi="th-TH"/>
              </w:rPr>
              <w:t xml:space="preserve"> </w:t>
            </w:r>
            <w:r w:rsidR="006F66FA" w:rsidRPr="008D4109">
              <w:rPr>
                <w:rFonts w:ascii="Angsana New" w:hAnsi="Angsana New" w:hint="cs"/>
                <w:i/>
                <w:iCs/>
                <w:szCs w:val="22"/>
                <w:u w:val="single"/>
                <w:cs/>
                <w:lang w:bidi="th-TH"/>
              </w:rPr>
              <w:t>จำกัด</w:t>
            </w:r>
            <w:r w:rsidR="006F66FA" w:rsidRPr="008D4109">
              <w:rPr>
                <w:rFonts w:ascii="Angsana New" w:hAnsi="Angsana New" w:hint="eastAsia"/>
                <w:i/>
                <w:iCs/>
                <w:szCs w:val="22"/>
                <w:u w:val="single"/>
                <w:cs/>
                <w:lang w:bidi="th-TH"/>
              </w:rPr>
              <w:t>”</w:t>
            </w:r>
            <w:r w:rsidR="006F66FA" w:rsidRPr="008D4109">
              <w:rPr>
                <w:rFonts w:ascii="Angsana New" w:hAnsi="Angsana New"/>
                <w:i/>
                <w:iCs/>
                <w:szCs w:val="22"/>
                <w:u w:val="single"/>
                <w:cs/>
                <w:lang w:bidi="th-TH"/>
              </w:rPr>
              <w:t>)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5BCA35BD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7C7C7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C07F4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CE0C0A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54BC77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373029A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4DBAA41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C35D79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89C1EB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852ECB4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04FA54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A83B616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9ED2D0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2AE63B5E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80515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EBDB91F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F73A26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22AB9A3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C20893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73DE000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6BC716C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4FC17B4D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6960E8" w:rsidRPr="008D4109" w14:paraId="77DA36C7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75D5CA7" w14:textId="02AFB1D0" w:rsidR="006960E8" w:rsidRPr="008D4109" w:rsidRDefault="006960E8" w:rsidP="006960E8">
            <w:pPr>
              <w:spacing w:line="240" w:lineRule="auto"/>
              <w:ind w:left="150" w:right="-468" w:hanging="15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D4109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บริษัท สาธร พร็อพเพอร์ตี้ มาเนจเมนท์ จำกัด</w:t>
            </w:r>
            <w:r w:rsidRPr="008D4109">
              <w:rPr>
                <w:rFonts w:ascii="Angsana New" w:hAnsi="Angsana New"/>
                <w:spacing w:val="-2"/>
                <w:sz w:val="22"/>
                <w:szCs w:val="22"/>
                <w:cs/>
              </w:rPr>
              <w:br/>
            </w:r>
            <w:r w:rsidRPr="008D4109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  (เดิมชื่อ “</w:t>
            </w:r>
            <w:r w:rsidRPr="008D4109">
              <w:rPr>
                <w:rFonts w:ascii="Angsana New" w:hAnsi="Angsana New"/>
                <w:spacing w:val="-2"/>
                <w:sz w:val="22"/>
                <w:szCs w:val="22"/>
                <w:cs/>
              </w:rPr>
              <w:t>บริษัท สาธรทอง จำกัด</w:t>
            </w:r>
            <w:r w:rsidRPr="008D4109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”)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16FFF7AC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</w:rPr>
            </w:pPr>
          </w:p>
          <w:p w14:paraId="53B879C3" w14:textId="74CD378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</w:rPr>
            </w:pPr>
            <w:r w:rsidRPr="008D410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241ADC" w14:textId="7FD74EA3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274EC6" w14:textId="01F0D04F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05EE80" w14:textId="0E741B61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9B85F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6FD417" w14:textId="174AFFF5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154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0A282B0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079FFB" w14:textId="334A087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91445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F87802" w14:textId="3A33620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209E8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6D49B3" w14:textId="60443AC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B1308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9F25A6" w14:textId="348F996B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74282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350149" w14:textId="03FD6F6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7F324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B97337" w14:textId="2CA7412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285C42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0C29E00" w14:textId="277AFEE9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53448A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1D51D84" w14:textId="3491FBA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  <w:r w:rsidRPr="008D4109">
              <w:rPr>
                <w:rFonts w:ascii="Angsana New" w:hAnsi="Angsana New"/>
                <w:szCs w:val="22"/>
              </w:rPr>
              <w:t>-</w:t>
            </w:r>
          </w:p>
        </w:tc>
      </w:tr>
      <w:tr w:rsidR="006F66FA" w:rsidRPr="008D4109" w14:paraId="30381881" w14:textId="77777777" w:rsidTr="006F66FA">
        <w:trPr>
          <w:gridAfter w:val="1"/>
          <w:wAfter w:w="7" w:type="dxa"/>
          <w:trHeight w:val="6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1DFB1A7E" w14:textId="77777777" w:rsidR="006F66FA" w:rsidRPr="008D4109" w:rsidRDefault="006F66FA" w:rsidP="006960E8">
            <w:pPr>
              <w:spacing w:line="240" w:lineRule="auto"/>
              <w:ind w:left="150" w:right="-468" w:hanging="15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5340CDE" w14:textId="77777777" w:rsidR="006F66FA" w:rsidRPr="008D4109" w:rsidRDefault="006F66FA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DE8A38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6983ED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F6DF0F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D812A0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4F453E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07200915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092EE3" w14:textId="77777777" w:rsidR="006F66FA" w:rsidRPr="008D4109" w:rsidRDefault="006F66FA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58A683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F8C6BB" w14:textId="77777777" w:rsidR="006F66FA" w:rsidRPr="008D4109" w:rsidRDefault="006F66FA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ECD74A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0C062E" w14:textId="77777777" w:rsidR="006F66FA" w:rsidRPr="008D4109" w:rsidRDefault="006F66FA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55D373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9DBA38" w14:textId="77777777" w:rsidR="006F66FA" w:rsidRPr="008D4109" w:rsidRDefault="006F66FA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FDCF36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030E6D" w14:textId="77777777" w:rsidR="006F66FA" w:rsidRPr="008D4109" w:rsidRDefault="006F66FA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4D5433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A3F1E1" w14:textId="77777777" w:rsidR="006F66FA" w:rsidRPr="008D4109" w:rsidRDefault="006F66FA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833E45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6F8CEBC" w14:textId="77777777" w:rsidR="006F66FA" w:rsidRPr="008D4109" w:rsidRDefault="006F66FA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21FCAE7" w14:textId="77777777" w:rsidR="006F66FA" w:rsidRPr="008D4109" w:rsidRDefault="006F66FA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8B7DA22" w14:textId="77777777" w:rsidR="006F66FA" w:rsidRPr="008D4109" w:rsidRDefault="006F66FA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6960E8" w:rsidRPr="008D4109" w14:paraId="2EADC5A1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3210069F" w14:textId="47D3A7DB" w:rsidR="006960E8" w:rsidRPr="008D4109" w:rsidRDefault="006960E8" w:rsidP="006960E8">
            <w:pPr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กรุงเทพ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br/>
            </w:r>
            <w:r w:rsidRPr="008D410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D4109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8D410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บ้าน และที่ดิน จำกัด (มหาชน)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DAC2BA" w14:textId="777777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rtl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60571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0555E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29637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D8A2D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EB11A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120D5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958C6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3748A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EBA36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E7C995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2D30F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BB894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8D7E8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3C84F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C5FC3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69362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4E3E4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B8A6D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7E4D5D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0ECE6E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B64376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6960E8" w:rsidRPr="008D4109" w14:paraId="1880F602" w14:textId="77777777" w:rsidTr="003606FD">
        <w:trPr>
          <w:gridAfter w:val="1"/>
          <w:wAfter w:w="7" w:type="dxa"/>
          <w:trHeight w:val="16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B838435" w14:textId="77777777" w:rsidR="006960E8" w:rsidRPr="008D4109" w:rsidRDefault="006960E8" w:rsidP="006960E8">
            <w:pPr>
              <w:spacing w:line="240" w:lineRule="auto"/>
              <w:ind w:left="150" w:right="-468" w:hanging="15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ไซด์วอล์ค แลนด์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5F73D379" w14:textId="30DBA07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rtl/>
                <w:cs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7182D0FA" w14:textId="434C3303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599DAD9A" w14:textId="5D4DE17D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87B15B2" w14:textId="0FD06BBA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41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FC250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282575CE" w14:textId="49C186F3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41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402527C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C73726D" w14:textId="206303F4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F9B2D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D4EA3AB" w14:textId="119B5BCB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E9AE7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BD7C34E" w14:textId="101D3E69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6C75A2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1EE989B7" w14:textId="4CEFF67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54FE5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7AED0D5" w14:textId="2CCE4503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88E6B2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AB25F83" w14:textId="003A5684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06E6F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6BD7DC1C" w14:textId="5915B1E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3240F7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29721449" w14:textId="30580F9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6960E8" w:rsidRPr="008D4109" w14:paraId="471BCE35" w14:textId="77777777" w:rsidTr="003606FD">
        <w:trPr>
          <w:gridAfter w:val="1"/>
          <w:wAfter w:w="7" w:type="dxa"/>
          <w:trHeight w:val="34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E0250A4" w14:textId="4272224D" w:rsidR="006960E8" w:rsidRPr="008D4109" w:rsidRDefault="006960E8" w:rsidP="006960E8">
            <w:pPr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ไพร์ม พลัส แอสเซ็ท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19DC9180" w14:textId="6FF7C1B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0816DF96" w14:textId="3D5A0B90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4F0E36F2" w14:textId="427A5DA4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E9540F6" w14:textId="6B673D9C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E9ED9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4F4D8E7B" w14:textId="72B36C20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6D5FD47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0675DAF" w14:textId="6847FB89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881C4B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565490C" w14:textId="2C89B6F9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9B028A7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6145998" w14:textId="3A3D402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5BE0EA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574444B3" w14:textId="5AD20B60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0C7DC9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7428467" w14:textId="470B567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DE2AF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F237E34" w14:textId="1900DEFC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AD725F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7C098C7C" w14:textId="5177358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55F796B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0AC1C7D4" w14:textId="654D368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6960E8" w:rsidRPr="008D4109" w14:paraId="476EC450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10C297F4" w14:textId="77777777" w:rsidR="006960E8" w:rsidRPr="008D4109" w:rsidRDefault="006960E8" w:rsidP="006960E8">
            <w:pPr>
              <w:tabs>
                <w:tab w:val="clear" w:pos="1871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เฟิร์ส แสควร์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144C372C" w14:textId="4C0A7E6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0C3EE856" w14:textId="5E3306D5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656CD5A3" w14:textId="6699EF05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D70D12E" w14:textId="3A738442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15CB6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04982331" w14:textId="7CA5B1F6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5B8AC366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34EB5FA" w14:textId="7BA93056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A8320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4C0C034" w14:textId="24B04AC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9A5D6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BFC296A" w14:textId="1A309D2A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CDA2E3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15716B84" w14:textId="560A1FE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B365680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8588450" w14:textId="5D77FF3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D8E97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96D0A94" w14:textId="5F86062A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3BC6A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441A428" w14:textId="33A773C4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543324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7D7D3532" w14:textId="3A10FF5E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6960E8" w:rsidRPr="008D4109" w14:paraId="1196988D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F6E025B" w14:textId="77777777" w:rsidR="006960E8" w:rsidRPr="008D4109" w:rsidRDefault="006960E8" w:rsidP="006960E8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8D4109">
              <w:rPr>
                <w:rFonts w:ascii="Angsana New" w:hAnsi="Angsana New"/>
                <w:sz w:val="22"/>
                <w:szCs w:val="22"/>
                <w:cs/>
              </w:rPr>
              <w:t>บริษัท รีกัล รีเจี้ยน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3A5D6055" w14:textId="4E070C9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</w:rPr>
            </w:pPr>
            <w:r w:rsidRPr="008D4109">
              <w:rPr>
                <w:rFonts w:ascii="Angsana New" w:hAnsi="Angsana New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24413300" w14:textId="392198D5" w:rsidR="006960E8" w:rsidRPr="008D4109" w:rsidRDefault="006960E8" w:rsidP="006960E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78B5E586" w14:textId="58F0FB7E" w:rsidR="006960E8" w:rsidRPr="008D4109" w:rsidRDefault="006960E8" w:rsidP="006960E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56612B2" w14:textId="2FED01FE" w:rsidR="006960E8" w:rsidRPr="008D4109" w:rsidRDefault="006960E8" w:rsidP="006960E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E80B08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02638D25" w14:textId="3272325C" w:rsidR="006960E8" w:rsidRPr="008D4109" w:rsidRDefault="006960E8" w:rsidP="006960E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D4109">
              <w:rPr>
                <w:rFonts w:ascii="Angsana New" w:hAnsi="Angsana New"/>
                <w:szCs w:val="22"/>
                <w:lang w:bidi="th-TH"/>
              </w:rPr>
              <w:t>21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402A775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ED6FB44" w14:textId="6202B907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87221D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2C9A48F" w14:textId="1D8137E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BAF33E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A9CB841" w14:textId="014B7F01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556604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621594BA" w14:textId="4853FF29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F78F51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1D06542" w14:textId="5970B1C5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C976FC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3B6F20E" w14:textId="5360AAC2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70D3CA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5D1854B" w14:textId="3E83A64C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1F37B7D" w14:textId="77777777" w:rsidR="006960E8" w:rsidRPr="008D4109" w:rsidRDefault="006960E8" w:rsidP="006960E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1970A5D5" w14:textId="5B8F98EF" w:rsidR="006960E8" w:rsidRPr="008D4109" w:rsidRDefault="006960E8" w:rsidP="006960E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D410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</w:tbl>
    <w:p w14:paraId="5694E061" w14:textId="77777777" w:rsidR="002D35A5" w:rsidRPr="008D4109" w:rsidRDefault="002D35A5" w:rsidP="0061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0ACD32DC" w14:textId="77777777" w:rsidR="002D35A5" w:rsidRPr="008D4109" w:rsidRDefault="00C17453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  <w:r w:rsidRPr="008D4109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 w:rsidRPr="008D4109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24D06A3A" w14:textId="56A3969D" w:rsidR="002D35A5" w:rsidRPr="008D4109" w:rsidRDefault="002D35A5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  <w:r w:rsidRPr="008D410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1. </w:t>
      </w:r>
      <w:r w:rsidR="00C17453" w:rsidRPr="008D4109">
        <w:rPr>
          <w:rFonts w:ascii="Angsana New" w:eastAsia="Times New Roman" w:hAnsi="Angsana New"/>
          <w:spacing w:val="-2"/>
          <w:sz w:val="30"/>
          <w:szCs w:val="30"/>
        </w:rPr>
        <w:t xml:space="preserve">Frasers Property </w:t>
      </w:r>
      <w:proofErr w:type="gramStart"/>
      <w:r w:rsidR="00C17453" w:rsidRPr="008D4109">
        <w:rPr>
          <w:rFonts w:ascii="Angsana New" w:eastAsia="Times New Roman" w:hAnsi="Angsana New"/>
          <w:spacing w:val="-2"/>
          <w:sz w:val="30"/>
          <w:szCs w:val="30"/>
        </w:rPr>
        <w:t>Thailand  (</w:t>
      </w:r>
      <w:proofErr w:type="gramEnd"/>
      <w:r w:rsidR="00C17453" w:rsidRPr="008D4109">
        <w:rPr>
          <w:rFonts w:ascii="Angsana New" w:eastAsia="Times New Roman" w:hAnsi="Angsana New"/>
          <w:spacing w:val="-2"/>
          <w:sz w:val="30"/>
          <w:szCs w:val="30"/>
        </w:rPr>
        <w:t xml:space="preserve">Hong Kong) Limited </w:t>
      </w:r>
      <w:r w:rsidRPr="008D4109">
        <w:rPr>
          <w:rFonts w:ascii="Angsana New" w:eastAsia="Times New Roman" w:hAnsi="Angsana New" w:hint="cs"/>
          <w:spacing w:val="-2"/>
          <w:sz w:val="30"/>
          <w:szCs w:val="30"/>
          <w:cs/>
        </w:rPr>
        <w:t>จดทะเบียนจัดตั้งและ</w:t>
      </w:r>
      <w:r w:rsidR="00C17453" w:rsidRPr="008D4109">
        <w:rPr>
          <w:rFonts w:ascii="Angsana New" w:eastAsia="Times New Roman" w:hAnsi="Angsana New" w:hint="cs"/>
          <w:spacing w:val="-2"/>
          <w:sz w:val="30"/>
          <w:szCs w:val="30"/>
          <w:cs/>
        </w:rPr>
        <w:t>ดำเนินธุรกิจใน</w:t>
      </w:r>
      <w:r w:rsidRPr="008D4109">
        <w:rPr>
          <w:rFonts w:ascii="Angsana New" w:eastAsia="Times New Roman" w:hAnsi="Angsana New" w:hint="cs"/>
          <w:spacing w:val="-2"/>
          <w:sz w:val="30"/>
          <w:szCs w:val="30"/>
          <w:cs/>
        </w:rPr>
        <w:t>เขตบริหารพิเศษ</w:t>
      </w:r>
      <w:r w:rsidR="00C17453" w:rsidRPr="008D4109">
        <w:rPr>
          <w:rFonts w:ascii="Angsana New" w:eastAsia="Times New Roman" w:hAnsi="Angsana New" w:hint="cs"/>
          <w:spacing w:val="-2"/>
          <w:sz w:val="30"/>
          <w:szCs w:val="30"/>
          <w:cs/>
        </w:rPr>
        <w:t>ฮ่องกง</w:t>
      </w:r>
      <w:r w:rsidR="00C17453" w:rsidRPr="008D4109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125EC337" w14:textId="62006827" w:rsidR="00A01B4E" w:rsidRPr="008D4109" w:rsidRDefault="002D35A5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  <w:r w:rsidRPr="008D410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2. </w:t>
      </w:r>
      <w:r w:rsidR="00C17453" w:rsidRPr="008D4109">
        <w:rPr>
          <w:rFonts w:ascii="Angsana New" w:eastAsia="Times New Roman" w:hAnsi="Angsana New"/>
          <w:spacing w:val="-2"/>
          <w:sz w:val="30"/>
          <w:szCs w:val="30"/>
        </w:rPr>
        <w:t>Frasers Property Thailand (International) Pte. Ltd., Frasers Property Thailand (Vietnam) Pte. Ltd.</w:t>
      </w:r>
      <w:proofErr w:type="gramStart"/>
      <w:r w:rsidR="00C17453" w:rsidRPr="008D4109">
        <w:rPr>
          <w:rFonts w:ascii="Angsana New" w:eastAsia="Times New Roman" w:hAnsi="Angsana New"/>
          <w:spacing w:val="-2"/>
          <w:sz w:val="30"/>
          <w:szCs w:val="30"/>
        </w:rPr>
        <w:t xml:space="preserve">,  </w:t>
      </w:r>
      <w:r w:rsidRPr="008D4109">
        <w:rPr>
          <w:rFonts w:ascii="Angsana New" w:eastAsia="Times New Roman" w:hAnsi="Angsana New"/>
          <w:spacing w:val="-2"/>
          <w:sz w:val="30"/>
          <w:szCs w:val="30"/>
        </w:rPr>
        <w:t>ALPS</w:t>
      </w:r>
      <w:proofErr w:type="gramEnd"/>
      <w:r w:rsidRPr="008D4109">
        <w:rPr>
          <w:rFonts w:ascii="Angsana New" w:eastAsia="Times New Roman" w:hAnsi="Angsana New"/>
          <w:spacing w:val="-2"/>
          <w:sz w:val="30"/>
          <w:szCs w:val="30"/>
        </w:rPr>
        <w:t xml:space="preserve"> Ventura Pte. Ltd., New Motion Pte. Ltd., Grand Trail Holding, Grand Trail Investment Pte. Ltd., </w:t>
      </w:r>
      <w:proofErr w:type="spellStart"/>
      <w:r w:rsidRPr="008D4109">
        <w:rPr>
          <w:rFonts w:ascii="Angsana New" w:eastAsia="Times New Roman" w:hAnsi="Angsana New"/>
          <w:spacing w:val="-2"/>
          <w:sz w:val="30"/>
          <w:szCs w:val="30"/>
        </w:rPr>
        <w:t>Amiogos</w:t>
      </w:r>
      <w:proofErr w:type="spellEnd"/>
      <w:r w:rsidRPr="008D4109">
        <w:rPr>
          <w:rFonts w:ascii="Angsana New" w:eastAsia="Times New Roman" w:hAnsi="Angsana New"/>
          <w:spacing w:val="-2"/>
          <w:sz w:val="30"/>
          <w:szCs w:val="30"/>
        </w:rPr>
        <w:t xml:space="preserve"> An </w:t>
      </w:r>
      <w:proofErr w:type="spellStart"/>
      <w:r w:rsidRPr="008D4109">
        <w:rPr>
          <w:rFonts w:ascii="Angsana New" w:eastAsia="Times New Roman" w:hAnsi="Angsana New"/>
          <w:spacing w:val="-2"/>
          <w:sz w:val="30"/>
          <w:szCs w:val="30"/>
        </w:rPr>
        <w:t>Phu</w:t>
      </w:r>
      <w:proofErr w:type="spellEnd"/>
      <w:r w:rsidRPr="008D4109">
        <w:rPr>
          <w:rFonts w:ascii="Angsana New" w:eastAsia="Times New Roman" w:hAnsi="Angsana New"/>
          <w:spacing w:val="-2"/>
          <w:sz w:val="30"/>
          <w:szCs w:val="30"/>
        </w:rPr>
        <w:t xml:space="preserve"> (Singapore) Pte. Ltd. </w:t>
      </w:r>
      <w:r w:rsidRPr="008D4109">
        <w:rPr>
          <w:rFonts w:ascii="Angsana New" w:eastAsia="Times New Roman" w:hAnsi="Angsana New" w:hint="cs"/>
          <w:spacing w:val="-2"/>
          <w:sz w:val="30"/>
          <w:szCs w:val="30"/>
          <w:cs/>
        </w:rPr>
        <w:t>และ</w:t>
      </w:r>
      <w:r w:rsidRPr="008D4109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C17453" w:rsidRPr="008D4109">
        <w:rPr>
          <w:rFonts w:ascii="Angsana New" w:eastAsia="Times New Roman" w:hAnsi="Angsana New"/>
          <w:spacing w:val="-2"/>
          <w:sz w:val="30"/>
          <w:szCs w:val="30"/>
        </w:rPr>
        <w:t xml:space="preserve">Amigos An </w:t>
      </w:r>
      <w:proofErr w:type="spellStart"/>
      <w:r w:rsidR="00C17453" w:rsidRPr="008D4109">
        <w:rPr>
          <w:rFonts w:ascii="Angsana New" w:eastAsia="Times New Roman" w:hAnsi="Angsana New"/>
          <w:spacing w:val="-2"/>
          <w:sz w:val="30"/>
          <w:szCs w:val="30"/>
        </w:rPr>
        <w:t>Phu</w:t>
      </w:r>
      <w:proofErr w:type="spellEnd"/>
      <w:r w:rsidR="00C17453" w:rsidRPr="008D4109">
        <w:rPr>
          <w:rFonts w:ascii="Angsana New" w:eastAsia="Times New Roman" w:hAnsi="Angsana New"/>
          <w:spacing w:val="-2"/>
          <w:sz w:val="30"/>
          <w:szCs w:val="30"/>
        </w:rPr>
        <w:t xml:space="preserve"> Holding </w:t>
      </w:r>
      <w:r w:rsidR="002B0C9D" w:rsidRPr="008D4109">
        <w:rPr>
          <w:rFonts w:ascii="Angsana New" w:eastAsia="Times New Roman" w:hAnsi="Angsana New" w:hint="cs"/>
          <w:spacing w:val="-2"/>
          <w:sz w:val="30"/>
          <w:szCs w:val="30"/>
          <w:cs/>
        </w:rPr>
        <w:t>จดทะเบียนจัดตั้ง</w:t>
      </w:r>
      <w:r w:rsidRPr="008D4109">
        <w:rPr>
          <w:rFonts w:ascii="Angsana New" w:eastAsia="Times New Roman" w:hAnsi="Angsana New" w:hint="cs"/>
          <w:spacing w:val="-2"/>
          <w:sz w:val="30"/>
          <w:szCs w:val="30"/>
          <w:cs/>
        </w:rPr>
        <w:t>และดำเนิน</w:t>
      </w:r>
      <w:r w:rsidR="002B0C9D" w:rsidRPr="008D4109">
        <w:rPr>
          <w:rFonts w:ascii="Angsana New" w:eastAsia="Times New Roman" w:hAnsi="Angsana New" w:hint="cs"/>
          <w:spacing w:val="-2"/>
          <w:sz w:val="30"/>
          <w:szCs w:val="30"/>
          <w:cs/>
        </w:rPr>
        <w:t>ธุรกิจในประเทศสิงคโปร์</w:t>
      </w:r>
      <w:r w:rsidR="00C17453" w:rsidRPr="008D4109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5873E30E" w14:textId="77777777" w:rsidR="00E231D2" w:rsidRPr="008D4109" w:rsidRDefault="00E231D2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</w:p>
    <w:p w14:paraId="07AB28ED" w14:textId="77777777" w:rsidR="00E231D2" w:rsidRPr="008D4109" w:rsidRDefault="00E231D2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  <w:cs/>
        </w:rPr>
        <w:sectPr w:rsidR="00E231D2" w:rsidRPr="008D4109" w:rsidSect="0045421F">
          <w:pgSz w:w="16834" w:h="11909" w:orient="landscape" w:code="9"/>
          <w:pgMar w:top="691" w:right="1152" w:bottom="576" w:left="1238" w:header="720" w:footer="720" w:gutter="0"/>
          <w:paperSrc w:first="15" w:other="15"/>
          <w:cols w:space="720"/>
          <w:docGrid w:linePitch="245"/>
        </w:sectPr>
      </w:pPr>
    </w:p>
    <w:p w14:paraId="3CD84A77" w14:textId="77777777" w:rsidR="004670C8" w:rsidRPr="00735969" w:rsidRDefault="004670C8" w:rsidP="00467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735969">
        <w:rPr>
          <w:rFonts w:ascii="Angsana New" w:hAnsi="Angsana New"/>
          <w:i/>
          <w:iCs/>
          <w:sz w:val="30"/>
          <w:szCs w:val="30"/>
          <w:cs/>
          <w:lang w:val="en-GB"/>
        </w:rPr>
        <w:t>เงินให้กู้ยืมระยะสั้นเพื่อโครงการลงทุน</w:t>
      </w:r>
    </w:p>
    <w:p w14:paraId="50AD9890" w14:textId="77777777" w:rsidR="004670C8" w:rsidRPr="008D4109" w:rsidRDefault="004670C8" w:rsidP="00467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9CA9C3B" w14:textId="0A65DFED" w:rsidR="004670C8" w:rsidRPr="008D4109" w:rsidRDefault="00A208AD" w:rsidP="00884C2E">
      <w:pPr>
        <w:pStyle w:val="Heading6"/>
        <w:tabs>
          <w:tab w:val="left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en-GB" w:eastAsia="en-US"/>
        </w:rPr>
      </w:pPr>
      <w:r w:rsidRPr="008D4109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 xml:space="preserve">ณ วันที่ </w:t>
      </w:r>
      <w:r w:rsidR="00AB22FF" w:rsidRPr="008D4109">
        <w:rPr>
          <w:rFonts w:asciiTheme="majorBidi" w:hAnsiTheme="majorBidi"/>
          <w:b w:val="0"/>
          <w:bCs w:val="0"/>
          <w:sz w:val="30"/>
          <w:szCs w:val="30"/>
          <w:lang w:val="en-GB" w:eastAsia="en-US"/>
        </w:rPr>
        <w:t>31</w:t>
      </w:r>
      <w:r w:rsidR="0000581E" w:rsidRPr="008D4109">
        <w:rPr>
          <w:rFonts w:asciiTheme="majorBidi" w:hAnsiTheme="majorBidi"/>
          <w:b w:val="0"/>
          <w:bCs w:val="0"/>
          <w:sz w:val="30"/>
          <w:szCs w:val="30"/>
          <w:lang w:val="en-GB" w:eastAsia="en-US"/>
        </w:rPr>
        <w:t xml:space="preserve"> </w:t>
      </w:r>
      <w:r w:rsidR="0000581E" w:rsidRPr="008D4109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>ธันวาคม</w:t>
      </w:r>
      <w:r w:rsidRPr="008D4109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 xml:space="preserve"> </w:t>
      </w:r>
      <w:r w:rsidR="00AB22FF" w:rsidRPr="008D4109">
        <w:rPr>
          <w:rFonts w:asciiTheme="majorBidi" w:hAnsiTheme="majorBidi"/>
          <w:b w:val="0"/>
          <w:bCs w:val="0"/>
          <w:sz w:val="30"/>
          <w:szCs w:val="30"/>
          <w:lang w:val="en-GB" w:eastAsia="en-US"/>
        </w:rPr>
        <w:t>2563</w:t>
      </w:r>
      <w:r w:rsidR="0000581E" w:rsidRPr="008D4109">
        <w:rPr>
          <w:rFonts w:asciiTheme="majorBidi" w:hAnsiTheme="majorBidi"/>
          <w:b w:val="0"/>
          <w:bCs w:val="0"/>
          <w:sz w:val="30"/>
          <w:szCs w:val="30"/>
          <w:lang w:val="en-US" w:eastAsia="en-US"/>
        </w:rPr>
        <w:t xml:space="preserve"> </w:t>
      </w:r>
      <w:r w:rsidRPr="008D4109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 xml:space="preserve">บริษัทย่อยทางอ้อมของบริษัท </w:t>
      </w:r>
      <w:r w:rsidR="00AB22FF" w:rsidRPr="008D4109">
        <w:rPr>
          <w:rFonts w:asciiTheme="majorBidi" w:hAnsiTheme="majorBidi"/>
          <w:b w:val="0"/>
          <w:bCs w:val="0"/>
          <w:sz w:val="30"/>
          <w:szCs w:val="30"/>
          <w:lang w:val="en-GB" w:eastAsia="en-US"/>
        </w:rPr>
        <w:t>2</w:t>
      </w:r>
      <w:r w:rsidRPr="008D4109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 xml:space="preserve"> แห่งมีเงินให้กู้ยืมระยะสั้นและเงินมัดจำแก่บริษัทในต่างประเทศแห่งหนึ่งเป็นจำนวนเงินรวม </w:t>
      </w:r>
      <w:r w:rsidR="00AB22FF" w:rsidRPr="008D4109">
        <w:rPr>
          <w:rFonts w:asciiTheme="majorBidi" w:hAnsiTheme="majorBidi"/>
          <w:b w:val="0"/>
          <w:bCs w:val="0"/>
          <w:sz w:val="30"/>
          <w:szCs w:val="30"/>
          <w:lang w:val="en-GB" w:eastAsia="en-US"/>
        </w:rPr>
        <w:t>1,</w:t>
      </w:r>
      <w:r w:rsidR="005E69E3" w:rsidRPr="008D4109">
        <w:rPr>
          <w:rFonts w:asciiTheme="majorBidi" w:hAnsiTheme="majorBidi"/>
          <w:b w:val="0"/>
          <w:bCs w:val="0"/>
          <w:sz w:val="30"/>
          <w:szCs w:val="30"/>
          <w:lang w:val="en-GB" w:eastAsia="en-US"/>
        </w:rPr>
        <w:t>539</w:t>
      </w:r>
      <w:r w:rsidR="00AB22FF" w:rsidRPr="008D4109">
        <w:rPr>
          <w:rFonts w:asciiTheme="majorBidi" w:hAnsiTheme="majorBidi"/>
          <w:b w:val="0"/>
          <w:bCs w:val="0"/>
          <w:sz w:val="30"/>
          <w:szCs w:val="30"/>
          <w:lang w:val="en-GB" w:eastAsia="en-US"/>
        </w:rPr>
        <w:t>.</w:t>
      </w:r>
      <w:r w:rsidR="005E69E3" w:rsidRPr="008D4109">
        <w:rPr>
          <w:rFonts w:asciiTheme="majorBidi" w:hAnsiTheme="majorBidi"/>
          <w:b w:val="0"/>
          <w:bCs w:val="0"/>
          <w:sz w:val="30"/>
          <w:szCs w:val="30"/>
          <w:lang w:val="en-GB" w:eastAsia="en-US"/>
        </w:rPr>
        <w:t>39</w:t>
      </w:r>
      <w:r w:rsidRPr="008D4109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 xml:space="preserve"> ล้านบาท</w:t>
      </w:r>
      <w:r w:rsidRPr="008D4109">
        <w:rPr>
          <w:rFonts w:asciiTheme="majorBidi" w:hAnsiTheme="majorBidi"/>
          <w:b w:val="0"/>
          <w:bCs w:val="0"/>
          <w:sz w:val="30"/>
          <w:szCs w:val="30"/>
          <w:lang w:val="en-GB" w:eastAsia="en-US"/>
        </w:rPr>
        <w:t xml:space="preserve"> </w:t>
      </w:r>
      <w:r w:rsidRPr="008D4109">
        <w:rPr>
          <w:rFonts w:asciiTheme="majorBidi" w:hAnsiTheme="majorBidi"/>
          <w:b w:val="0"/>
          <w:bCs w:val="0"/>
          <w:i/>
          <w:iCs/>
          <w:sz w:val="30"/>
          <w:szCs w:val="30"/>
          <w:lang w:val="en-GB" w:eastAsia="en-US"/>
        </w:rPr>
        <w:t xml:space="preserve">(30 </w:t>
      </w:r>
      <w:r w:rsidRPr="008D4109">
        <w:rPr>
          <w:rFonts w:asciiTheme="majorBidi" w:hAnsiTheme="majorBidi"/>
          <w:b w:val="0"/>
          <w:bCs w:val="0"/>
          <w:i/>
          <w:iCs/>
          <w:sz w:val="30"/>
          <w:szCs w:val="30"/>
          <w:cs/>
          <w:lang w:val="en-GB" w:eastAsia="en-US"/>
        </w:rPr>
        <w:t xml:space="preserve">กันยายน </w:t>
      </w:r>
      <w:r w:rsidRPr="008D4109">
        <w:rPr>
          <w:rFonts w:asciiTheme="majorBidi" w:hAnsiTheme="majorBidi"/>
          <w:b w:val="0"/>
          <w:bCs w:val="0"/>
          <w:i/>
          <w:iCs/>
          <w:sz w:val="30"/>
          <w:szCs w:val="30"/>
          <w:lang w:val="en-US" w:eastAsia="en-US"/>
        </w:rPr>
        <w:t>2563: 1,644.52</w:t>
      </w:r>
      <w:r w:rsidR="003A18AA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  <w:lang w:val="en-US" w:eastAsia="en-US"/>
        </w:rPr>
        <w:t xml:space="preserve"> ล้านบาท</w:t>
      </w:r>
      <w:r w:rsidRPr="008D4109">
        <w:rPr>
          <w:rFonts w:asciiTheme="majorBidi" w:hAnsiTheme="majorBidi"/>
          <w:b w:val="0"/>
          <w:bCs w:val="0"/>
          <w:i/>
          <w:iCs/>
          <w:sz w:val="30"/>
          <w:szCs w:val="30"/>
          <w:lang w:val="en-US" w:eastAsia="en-US"/>
        </w:rPr>
        <w:t>)</w:t>
      </w:r>
      <w:r w:rsidRPr="008D4109">
        <w:rPr>
          <w:rFonts w:asciiTheme="majorBidi" w:hAnsiTheme="majorBidi"/>
          <w:b w:val="0"/>
          <w:bCs w:val="0"/>
          <w:sz w:val="30"/>
          <w:szCs w:val="30"/>
          <w:lang w:val="en-US" w:eastAsia="en-US"/>
        </w:rPr>
        <w:t xml:space="preserve"> </w:t>
      </w:r>
      <w:r w:rsidRPr="008D4109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 xml:space="preserve"> เพื่อโครงการลงทุนพัฒนาอสังหาริมทรัพย์ในต่างประเทศ ทั้งนี้คู่สัญญาดังกล่าวต้องชำระเงินกู้พร้อมดอกเบี้ยให้แก่กลุ่มบริษัทหากไม่สามารถปฎิบัติตามเงื่อนไขที่ระบุในสัญญาในอนาคตได้</w:t>
      </w:r>
    </w:p>
    <w:p w14:paraId="0BA3F29B" w14:textId="77777777" w:rsidR="004670C8" w:rsidRPr="008D4109" w:rsidRDefault="004670C8" w:rsidP="004670C8">
      <w:pPr>
        <w:rPr>
          <w:rFonts w:asciiTheme="majorBidi" w:hAnsiTheme="majorBidi" w:cstheme="majorBidi"/>
          <w:sz w:val="30"/>
          <w:szCs w:val="30"/>
        </w:rPr>
      </w:pPr>
    </w:p>
    <w:p w14:paraId="648885B4" w14:textId="110BB926" w:rsidR="00E76E33" w:rsidRPr="008D4109" w:rsidRDefault="007A1A3D" w:rsidP="00E76E3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bookmarkStart w:id="13" w:name="_Hlk59721822"/>
      <w:r w:rsidRPr="008D4109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bookmarkEnd w:id="13"/>
    </w:p>
    <w:p w14:paraId="647E384F" w14:textId="77777777" w:rsidR="00E76E33" w:rsidRPr="008D4109" w:rsidRDefault="00E76E33" w:rsidP="00E76E33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  <w:lang w:val="en-US"/>
        </w:rPr>
      </w:pPr>
    </w:p>
    <w:p w14:paraId="5CB398B6" w14:textId="52451F5A" w:rsidR="00E50D11" w:rsidRPr="008D4109" w:rsidRDefault="00E50D11" w:rsidP="00730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 xml:space="preserve">การซื้อ จำหน่าย และโอนอสังหาริมทรัพย์เพื่อการลงทุนไม่รวมสินทรัพย์สิทธิการใช้ระหว่างงวดสามเดือนสิ้นสุดวันที่ </w:t>
      </w:r>
      <w:r w:rsidR="001502DF" w:rsidRPr="008D4109">
        <w:rPr>
          <w:rFonts w:ascii="Angsana New" w:hAnsi="Angsana New"/>
          <w:sz w:val="30"/>
          <w:szCs w:val="30"/>
        </w:rPr>
        <w:t xml:space="preserve">31 </w:t>
      </w:r>
      <w:r w:rsidRPr="008D4109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21B3F49E" w14:textId="77777777" w:rsidR="00444F31" w:rsidRPr="008D4109" w:rsidRDefault="00444F31" w:rsidP="009207B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7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774"/>
        <w:gridCol w:w="1017"/>
        <w:gridCol w:w="236"/>
        <w:gridCol w:w="1030"/>
        <w:gridCol w:w="236"/>
        <w:gridCol w:w="973"/>
        <w:gridCol w:w="271"/>
        <w:gridCol w:w="936"/>
      </w:tblGrid>
      <w:tr w:rsidR="00473AB4" w:rsidRPr="008D4109" w14:paraId="483F61D7" w14:textId="77777777" w:rsidTr="00735969">
        <w:tc>
          <w:tcPr>
            <w:tcW w:w="3600" w:type="dxa"/>
            <w:vAlign w:val="bottom"/>
          </w:tcPr>
          <w:p w14:paraId="0FBC0C72" w14:textId="77777777" w:rsidR="00473AB4" w:rsidRPr="008D4109" w:rsidRDefault="00473AB4" w:rsidP="00471B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74" w:type="dxa"/>
          </w:tcPr>
          <w:p w14:paraId="70672620" w14:textId="77777777" w:rsidR="00473AB4" w:rsidRPr="008D4109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83" w:type="dxa"/>
            <w:gridSpan w:val="3"/>
            <w:vAlign w:val="bottom"/>
          </w:tcPr>
          <w:p w14:paraId="3C3629FC" w14:textId="6DAF128A" w:rsidR="00473AB4" w:rsidRPr="008D4109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04F587B6" w14:textId="77777777" w:rsidR="00473AB4" w:rsidRPr="008D4109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5A63F874" w14:textId="77777777" w:rsidR="00473AB4" w:rsidRPr="008D4109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AB4" w:rsidRPr="008D4109" w14:paraId="73C7222F" w14:textId="77777777" w:rsidTr="00735969">
        <w:tc>
          <w:tcPr>
            <w:tcW w:w="3600" w:type="dxa"/>
            <w:vAlign w:val="bottom"/>
          </w:tcPr>
          <w:p w14:paraId="42995DEE" w14:textId="77777777" w:rsidR="00473AB4" w:rsidRPr="008D4109" w:rsidRDefault="00473AB4" w:rsidP="00471B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74" w:type="dxa"/>
          </w:tcPr>
          <w:p w14:paraId="54CAC30A" w14:textId="1BF4A4F7" w:rsidR="00473AB4" w:rsidRPr="008D4109" w:rsidRDefault="00473AB4" w:rsidP="00471B4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017" w:type="dxa"/>
            <w:vAlign w:val="bottom"/>
          </w:tcPr>
          <w:p w14:paraId="10B551B9" w14:textId="402E8C57" w:rsidR="00473AB4" w:rsidRPr="008D4109" w:rsidRDefault="00473AB4" w:rsidP="00471B4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vAlign w:val="bottom"/>
          </w:tcPr>
          <w:p w14:paraId="170CED04" w14:textId="77777777" w:rsidR="00473AB4" w:rsidRPr="008D4109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65ED7EE1" w14:textId="0FDB9C74" w:rsidR="00473AB4" w:rsidRPr="008D4109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63296211" w14:textId="77777777" w:rsidR="00473AB4" w:rsidRPr="008D4109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45A40855" w14:textId="039837B2" w:rsidR="00473AB4" w:rsidRPr="008D4109" w:rsidRDefault="00473AB4" w:rsidP="00471B4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1" w:type="dxa"/>
            <w:vAlign w:val="bottom"/>
          </w:tcPr>
          <w:p w14:paraId="40E07CC5" w14:textId="77777777" w:rsidR="00473AB4" w:rsidRPr="008D4109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F1F6DE0" w14:textId="2552E564" w:rsidR="00473AB4" w:rsidRPr="008D4109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73AB4" w:rsidRPr="008D4109" w14:paraId="0AB06E85" w14:textId="77777777" w:rsidTr="00735969">
        <w:tc>
          <w:tcPr>
            <w:tcW w:w="3600" w:type="dxa"/>
            <w:vAlign w:val="bottom"/>
          </w:tcPr>
          <w:p w14:paraId="105FFF21" w14:textId="77777777" w:rsidR="00473AB4" w:rsidRPr="008D4109" w:rsidRDefault="00473AB4" w:rsidP="00471B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74" w:type="dxa"/>
          </w:tcPr>
          <w:p w14:paraId="559DE222" w14:textId="77777777" w:rsidR="00473AB4" w:rsidRPr="008D4109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99" w:type="dxa"/>
            <w:gridSpan w:val="7"/>
            <w:vAlign w:val="bottom"/>
          </w:tcPr>
          <w:p w14:paraId="4DCB48B0" w14:textId="01A943E2" w:rsidR="00473AB4" w:rsidRPr="008D4109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3AB4" w:rsidRPr="008D4109" w14:paraId="51FC2B3C" w14:textId="77777777" w:rsidTr="00735969">
        <w:tc>
          <w:tcPr>
            <w:tcW w:w="3600" w:type="dxa"/>
            <w:vAlign w:val="bottom"/>
          </w:tcPr>
          <w:p w14:paraId="2D8C8AFB" w14:textId="77777777" w:rsidR="00473AB4" w:rsidRPr="008D4109" w:rsidRDefault="00473AB4" w:rsidP="00473AB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</w:p>
        </w:tc>
        <w:tc>
          <w:tcPr>
            <w:tcW w:w="774" w:type="dxa"/>
          </w:tcPr>
          <w:p w14:paraId="0249E5F3" w14:textId="77777777" w:rsidR="00473AB4" w:rsidRPr="008D4109" w:rsidRDefault="00473AB4" w:rsidP="009207B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3BC8E89" w14:textId="2C3A8344" w:rsidR="00473AB4" w:rsidRPr="008D4109" w:rsidRDefault="00473AB4" w:rsidP="00473AB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34,364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B4DEF4" w14:textId="77777777" w:rsidR="00473AB4" w:rsidRPr="008D4109" w:rsidRDefault="00473AB4" w:rsidP="00444F3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CDA37E3" w14:textId="369D2E5A" w:rsidR="00473AB4" w:rsidRPr="008D4109" w:rsidRDefault="00473AB4" w:rsidP="00473AB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35,69</w:t>
            </w: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9F0C67" w14:textId="77777777" w:rsidR="00473AB4" w:rsidRPr="008D4109" w:rsidRDefault="00473AB4" w:rsidP="00444F3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2ABBEE2" w14:textId="0526D590" w:rsidR="00473AB4" w:rsidRPr="008D4109" w:rsidRDefault="00473AB4" w:rsidP="00473AB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5,366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1C6BA6C" w14:textId="77777777" w:rsidR="00473AB4" w:rsidRPr="008D4109" w:rsidRDefault="00473AB4" w:rsidP="00444F3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FEA7E4D" w14:textId="193276C9" w:rsidR="00473AB4" w:rsidRPr="008D4109" w:rsidRDefault="00473AB4" w:rsidP="00473AB4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6,378</w:t>
            </w:r>
          </w:p>
        </w:tc>
      </w:tr>
      <w:tr w:rsidR="00473AB4" w:rsidRPr="008D4109" w14:paraId="27B26981" w14:textId="77777777" w:rsidTr="00735969">
        <w:tc>
          <w:tcPr>
            <w:tcW w:w="3600" w:type="dxa"/>
          </w:tcPr>
          <w:p w14:paraId="4985F796" w14:textId="6B597E26" w:rsidR="00473AB4" w:rsidRPr="008D4109" w:rsidRDefault="00473AB4" w:rsidP="00473AB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ผลกระทบจากการใช้ตาม 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16</w:t>
            </w:r>
          </w:p>
        </w:tc>
        <w:tc>
          <w:tcPr>
            <w:tcW w:w="774" w:type="dxa"/>
          </w:tcPr>
          <w:p w14:paraId="795FAB10" w14:textId="7F79CAC7" w:rsidR="00473AB4" w:rsidRPr="008D4109" w:rsidRDefault="00473AB4" w:rsidP="00473AB4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3(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3781D09" w14:textId="4EDE9FEE" w:rsidR="00473AB4" w:rsidRPr="008D4109" w:rsidRDefault="00473AB4" w:rsidP="00473AB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(2,859)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EADE0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504"/>
                <w:tab w:val="decimal" w:pos="79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61286A" w14:textId="01E286E6" w:rsidR="00473AB4" w:rsidRPr="008D4109" w:rsidRDefault="00473AB4" w:rsidP="00CF5D0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853A2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B8D419E" w14:textId="68031D0E" w:rsidR="00473AB4" w:rsidRPr="008D4109" w:rsidRDefault="007A77C4" w:rsidP="00CE6CB9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51B4D73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37702C8" w14:textId="2F21BDE1" w:rsidR="00473AB4" w:rsidRPr="008D4109" w:rsidRDefault="00CE6CB9" w:rsidP="00CE6CB9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3AB4" w:rsidRPr="008D4109" w14:paraId="10526C46" w14:textId="77777777" w:rsidTr="00735969">
        <w:trPr>
          <w:trHeight w:val="68"/>
        </w:trPr>
        <w:tc>
          <w:tcPr>
            <w:tcW w:w="3600" w:type="dxa"/>
            <w:vAlign w:val="bottom"/>
          </w:tcPr>
          <w:p w14:paraId="52137FC7" w14:textId="77777777" w:rsidR="00473AB4" w:rsidRPr="008D4109" w:rsidRDefault="00473AB4" w:rsidP="00473AB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774" w:type="dxa"/>
          </w:tcPr>
          <w:p w14:paraId="3AB5A12B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119CD1C" w14:textId="426BB3C9" w:rsidR="00473AB4" w:rsidRPr="008D4109" w:rsidRDefault="00473AB4" w:rsidP="00473AB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9B58DC"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DE8083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504"/>
                <w:tab w:val="decimal" w:pos="79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3F51D86" w14:textId="1704616A" w:rsidR="00473AB4" w:rsidRPr="008D4109" w:rsidRDefault="00473AB4" w:rsidP="00473AB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7A61CB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B06607F" w14:textId="6E2AAE97" w:rsidR="00473AB4" w:rsidRPr="008D4109" w:rsidRDefault="00117CAC" w:rsidP="00473AB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173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EB0A102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91D9E65" w14:textId="6C934766" w:rsidR="00473AB4" w:rsidRPr="008D4109" w:rsidRDefault="00473AB4" w:rsidP="00473AB4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473AB4" w:rsidRPr="008D4109" w14:paraId="304F06E3" w14:textId="77777777" w:rsidTr="00735969">
        <w:tc>
          <w:tcPr>
            <w:tcW w:w="3600" w:type="dxa"/>
            <w:vAlign w:val="bottom"/>
          </w:tcPr>
          <w:p w14:paraId="45107C44" w14:textId="77777777" w:rsidR="00473AB4" w:rsidRPr="008D4109" w:rsidRDefault="00473AB4" w:rsidP="00473AB4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74" w:type="dxa"/>
          </w:tcPr>
          <w:p w14:paraId="1EC0BCC6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47C1771" w14:textId="45CAE952" w:rsidR="00473AB4" w:rsidRPr="008D4109" w:rsidRDefault="00473AB4" w:rsidP="00473AB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(1,645)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C229E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BE8D5B3" w14:textId="62B0FD55" w:rsidR="00473AB4" w:rsidRPr="008D4109" w:rsidRDefault="00473AB4" w:rsidP="00CE6CB9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B06C0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51EBB9B" w14:textId="7678C55F" w:rsidR="00473AB4" w:rsidRPr="008D4109" w:rsidRDefault="00117CAC" w:rsidP="00CE6CB9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7100A91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D722DAC" w14:textId="16DD0C38" w:rsidR="00473AB4" w:rsidRPr="008D4109" w:rsidRDefault="00473AB4" w:rsidP="00CE6CB9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3AB4" w:rsidRPr="008D4109" w14:paraId="32EFEC41" w14:textId="77777777" w:rsidTr="00735969">
        <w:tc>
          <w:tcPr>
            <w:tcW w:w="3600" w:type="dxa"/>
            <w:vAlign w:val="bottom"/>
          </w:tcPr>
          <w:p w14:paraId="62C7FF6A" w14:textId="77777777" w:rsidR="00473AB4" w:rsidRPr="008D4109" w:rsidRDefault="00473AB4" w:rsidP="00473AB4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774" w:type="dxa"/>
          </w:tcPr>
          <w:p w14:paraId="78F3D85A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D9E7441" w14:textId="19A7CECB" w:rsidR="00473AB4" w:rsidRPr="008D4109" w:rsidRDefault="00AB0875" w:rsidP="00473AB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473AB4"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169</w:t>
            </w: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EA6EC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2B68640" w14:textId="2F514FA6" w:rsidR="00473AB4" w:rsidRPr="008D4109" w:rsidRDefault="00473AB4" w:rsidP="00473AB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(208)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4908E9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FE7AD4F" w14:textId="4B3641CC" w:rsidR="00473AB4" w:rsidRPr="008D4109" w:rsidRDefault="00117CAC" w:rsidP="00473AB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5F0814C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69D1307" w14:textId="2C9BB19C" w:rsidR="00473AB4" w:rsidRPr="008D4109" w:rsidRDefault="00473AB4" w:rsidP="00473AB4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(24)</w:t>
            </w:r>
          </w:p>
        </w:tc>
      </w:tr>
      <w:tr w:rsidR="00CF5D05" w:rsidRPr="008D4109" w14:paraId="7869E8B3" w14:textId="77777777" w:rsidTr="00735969">
        <w:tc>
          <w:tcPr>
            <w:tcW w:w="3600" w:type="dxa"/>
            <w:vAlign w:val="bottom"/>
          </w:tcPr>
          <w:p w14:paraId="49B425F0" w14:textId="05EA5947" w:rsidR="00CF5D05" w:rsidRPr="008D4109" w:rsidRDefault="00CF5D05" w:rsidP="00CF5D05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โอนออกไปที่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774" w:type="dxa"/>
          </w:tcPr>
          <w:p w14:paraId="1F2050A4" w14:textId="77777777" w:rsidR="00CF5D05" w:rsidRPr="008D4109" w:rsidRDefault="00CF5D05" w:rsidP="00473AB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5C25EFF" w14:textId="77777777" w:rsidR="00CF5D05" w:rsidRPr="008D4109" w:rsidRDefault="00CF5D05" w:rsidP="00473AB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C3380C" w14:textId="77777777" w:rsidR="00CF5D05" w:rsidRPr="008D4109" w:rsidRDefault="00CF5D05" w:rsidP="00473AB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84A1546" w14:textId="77777777" w:rsidR="00CF5D05" w:rsidRPr="008D4109" w:rsidRDefault="00CF5D05" w:rsidP="00473AB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1F1470" w14:textId="77777777" w:rsidR="00CF5D05" w:rsidRPr="008D4109" w:rsidRDefault="00CF5D05" w:rsidP="00473AB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C60101D" w14:textId="77777777" w:rsidR="00CF5D05" w:rsidRPr="008D4109" w:rsidRDefault="00CF5D05" w:rsidP="00473AB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C56F316" w14:textId="77777777" w:rsidR="00CF5D05" w:rsidRPr="008D4109" w:rsidRDefault="00CF5D05" w:rsidP="00473AB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EB888EE" w14:textId="77777777" w:rsidR="00CF5D05" w:rsidRPr="008D4109" w:rsidRDefault="00CF5D05" w:rsidP="00473AB4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F5D05" w:rsidRPr="008D4109" w14:paraId="46E7795B" w14:textId="77777777" w:rsidTr="00735969">
        <w:tc>
          <w:tcPr>
            <w:tcW w:w="3600" w:type="dxa"/>
            <w:vAlign w:val="bottom"/>
          </w:tcPr>
          <w:p w14:paraId="3568E316" w14:textId="5C9AD8E0" w:rsidR="00CF5D05" w:rsidRPr="008D4109" w:rsidRDefault="00AB0875" w:rsidP="00473AB4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F5D05" w:rsidRPr="008D410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74" w:type="dxa"/>
          </w:tcPr>
          <w:p w14:paraId="13DCA4A0" w14:textId="0D47B058" w:rsidR="00CF5D05" w:rsidRPr="00735969" w:rsidRDefault="00CA29B3" w:rsidP="0073596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673" w:right="143" w:hanging="81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3596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2A45B9B" w14:textId="14E9EA62" w:rsidR="00CF5D05" w:rsidRPr="008D4109" w:rsidRDefault="00CF5D05" w:rsidP="00473AB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AF5BE" w14:textId="77777777" w:rsidR="00CF5D05" w:rsidRPr="008D4109" w:rsidRDefault="00CF5D05" w:rsidP="00473AB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A9248DA" w14:textId="6669D4F4" w:rsidR="00CF5D05" w:rsidRPr="008D4109" w:rsidRDefault="00CA29B3" w:rsidP="00735969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0189F8" w14:textId="77777777" w:rsidR="00CF5D05" w:rsidRPr="008D4109" w:rsidRDefault="00CF5D05" w:rsidP="00735969">
            <w:pPr>
              <w:pStyle w:val="acctfourfigures"/>
              <w:tabs>
                <w:tab w:val="clear" w:pos="765"/>
                <w:tab w:val="decimal" w:pos="453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B16C077" w14:textId="051B8EDA" w:rsidR="00CF5D05" w:rsidRPr="008D4109" w:rsidRDefault="00CA29B3" w:rsidP="00735969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2E2791D" w14:textId="77777777" w:rsidR="00CF5D05" w:rsidRPr="008D4109" w:rsidRDefault="00CF5D05" w:rsidP="00735969">
            <w:pPr>
              <w:pStyle w:val="acctfourfigures"/>
              <w:tabs>
                <w:tab w:val="clear" w:pos="765"/>
                <w:tab w:val="decimal" w:pos="453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54D05E2" w14:textId="0D43FE7D" w:rsidR="00CF5D05" w:rsidRPr="008D4109" w:rsidRDefault="00CA29B3" w:rsidP="00735969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3AB4" w:rsidRPr="008D4109" w14:paraId="539AE165" w14:textId="77777777" w:rsidTr="00735969">
        <w:tc>
          <w:tcPr>
            <w:tcW w:w="3600" w:type="dxa"/>
            <w:vAlign w:val="bottom"/>
          </w:tcPr>
          <w:p w14:paraId="394744FE" w14:textId="77777777" w:rsidR="00473AB4" w:rsidRPr="008D4109" w:rsidRDefault="00473AB4" w:rsidP="00473AB4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ขาดทุนจากการด้อยค่าสำหรับงวด</w:t>
            </w:r>
          </w:p>
        </w:tc>
        <w:tc>
          <w:tcPr>
            <w:tcW w:w="774" w:type="dxa"/>
          </w:tcPr>
          <w:p w14:paraId="09BDFAE3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E2E93C5" w14:textId="1D09E5D8" w:rsidR="00473AB4" w:rsidRPr="008D4109" w:rsidRDefault="00473AB4" w:rsidP="00CF5D05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E7E20D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9D805BB" w14:textId="2E25D1CA" w:rsidR="00473AB4" w:rsidRPr="008D4109" w:rsidRDefault="00473AB4" w:rsidP="00473AB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0BE30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D6CF673" w14:textId="7B871143" w:rsidR="00473AB4" w:rsidRPr="008D4109" w:rsidRDefault="00117CAC" w:rsidP="00CE6CB9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83790C4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6B973C3" w14:textId="5C15FDB0" w:rsidR="00473AB4" w:rsidRPr="008D4109" w:rsidRDefault="00473AB4" w:rsidP="00CE6CB9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3AB4" w:rsidRPr="008D4109" w14:paraId="02C97684" w14:textId="77777777" w:rsidTr="00735969">
        <w:tc>
          <w:tcPr>
            <w:tcW w:w="3600" w:type="dxa"/>
            <w:vAlign w:val="bottom"/>
          </w:tcPr>
          <w:p w14:paraId="77C5CC8F" w14:textId="77777777" w:rsidR="00473AB4" w:rsidRPr="008D4109" w:rsidRDefault="00473AB4" w:rsidP="00473AB4">
            <w:pPr>
              <w:ind w:left="-18" w:firstLine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74" w:type="dxa"/>
          </w:tcPr>
          <w:p w14:paraId="580054DE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5873A" w14:textId="6AA8D7ED" w:rsidR="00473AB4" w:rsidRPr="008D4109" w:rsidRDefault="00473AB4" w:rsidP="00473AB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29,990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1B0E2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BAED6" w14:textId="763539EE" w:rsidR="00473AB4" w:rsidRPr="008D4109" w:rsidRDefault="00473AB4" w:rsidP="00473AB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35,67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FF0E53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D56409" w14:textId="13BF04DD" w:rsidR="00473AB4" w:rsidRPr="008D4109" w:rsidRDefault="00117CAC" w:rsidP="00473AB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5,519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6B9DF6" w14:textId="77777777" w:rsidR="00473AB4" w:rsidRPr="008D4109" w:rsidRDefault="00473AB4" w:rsidP="00473AB4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97C766" w14:textId="1776F7C3" w:rsidR="00473AB4" w:rsidRPr="008D4109" w:rsidRDefault="00473AB4" w:rsidP="00473AB4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6,368</w:t>
            </w:r>
          </w:p>
        </w:tc>
      </w:tr>
    </w:tbl>
    <w:p w14:paraId="05D44CFF" w14:textId="1D2AB730" w:rsidR="00444F31" w:rsidRPr="008D4109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0AC26ADB" w14:textId="5F8A12CC" w:rsidR="00A3214A" w:rsidRPr="008D4109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4F0001A3" w14:textId="4E4BA8C6" w:rsidR="00A3214A" w:rsidRPr="008D4109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4796969C" w14:textId="771CC0FA" w:rsidR="00A3214A" w:rsidRPr="008D4109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25241CA6" w14:textId="756BE072" w:rsidR="00A3214A" w:rsidRPr="008D4109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468E74F1" w14:textId="62292162" w:rsidR="00A3214A" w:rsidRPr="008D4109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5EF292A7" w14:textId="1AF0F9A5" w:rsidR="00A3214A" w:rsidRPr="008D4109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29A5F4C7" w14:textId="77777777" w:rsidR="00A3214A" w:rsidRPr="008D4109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83"/>
        <w:gridCol w:w="994"/>
        <w:gridCol w:w="271"/>
        <w:gridCol w:w="1003"/>
        <w:gridCol w:w="271"/>
        <w:gridCol w:w="944"/>
        <w:gridCol w:w="271"/>
        <w:gridCol w:w="935"/>
      </w:tblGrid>
      <w:tr w:rsidR="00A3214A" w:rsidRPr="008D4109" w14:paraId="51D6A74E" w14:textId="77777777" w:rsidTr="00156798">
        <w:tc>
          <w:tcPr>
            <w:tcW w:w="4383" w:type="dxa"/>
            <w:vAlign w:val="bottom"/>
          </w:tcPr>
          <w:p w14:paraId="715EAB46" w14:textId="4615753F" w:rsidR="00A3214A" w:rsidRPr="008D4109" w:rsidRDefault="00A3214A" w:rsidP="00A3214A">
            <w:pPr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1455BC2F" w14:textId="3ECA2705" w:rsidR="00A3214A" w:rsidRPr="008D4109" w:rsidRDefault="00A3214A" w:rsidP="0073596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82113FE" w14:textId="77777777" w:rsidR="00A3214A" w:rsidRPr="008D4109" w:rsidRDefault="00A3214A" w:rsidP="0073596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50" w:type="dxa"/>
            <w:gridSpan w:val="3"/>
            <w:shd w:val="clear" w:color="auto" w:fill="auto"/>
            <w:vAlign w:val="bottom"/>
          </w:tcPr>
          <w:p w14:paraId="2CD711E7" w14:textId="66C3E9B9" w:rsidR="00A3214A" w:rsidRPr="008D4109" w:rsidRDefault="00A3214A" w:rsidP="007359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14A" w:rsidRPr="008D4109" w14:paraId="0C11BC69" w14:textId="77777777" w:rsidTr="00E430F5">
        <w:tc>
          <w:tcPr>
            <w:tcW w:w="4383" w:type="dxa"/>
            <w:vAlign w:val="bottom"/>
          </w:tcPr>
          <w:p w14:paraId="11CFEEFB" w14:textId="7F758C2C" w:rsidR="00A3214A" w:rsidRPr="00735969" w:rsidRDefault="00A3214A" w:rsidP="00A3214A">
            <w:pPr>
              <w:ind w:left="-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735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สำหรับงวดสามเดือนสิ้นสุดวันที่ </w:t>
            </w:r>
            <w:r w:rsidRPr="00735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 w:rsidRPr="00735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ธันวาคม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10FC289" w14:textId="47D44427" w:rsidR="00A3214A" w:rsidRPr="008D4109" w:rsidRDefault="00A3214A" w:rsidP="00735969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4A6FA2F" w14:textId="77777777" w:rsidR="00A3214A" w:rsidRPr="008D4109" w:rsidRDefault="00A3214A" w:rsidP="0073596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4D88CA8" w14:textId="354756B9" w:rsidR="00A3214A" w:rsidRPr="008D4109" w:rsidRDefault="00A3214A" w:rsidP="00735969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98C99E" w14:textId="77777777" w:rsidR="00A3214A" w:rsidRPr="008D4109" w:rsidRDefault="00A3214A" w:rsidP="0073596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A7BA244" w14:textId="43A6BE0E" w:rsidR="00A3214A" w:rsidRPr="008D4109" w:rsidRDefault="00A3214A" w:rsidP="00735969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40CEBD0" w14:textId="77777777" w:rsidR="00A3214A" w:rsidRPr="008D4109" w:rsidRDefault="00A3214A" w:rsidP="0073596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EBF4D9F" w14:textId="08691441" w:rsidR="00A3214A" w:rsidRPr="008D4109" w:rsidRDefault="00A3214A" w:rsidP="00735969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3214A" w:rsidRPr="008D4109" w14:paraId="017723E4" w14:textId="77777777" w:rsidTr="00156798">
        <w:tc>
          <w:tcPr>
            <w:tcW w:w="4383" w:type="dxa"/>
            <w:vAlign w:val="bottom"/>
          </w:tcPr>
          <w:p w14:paraId="1DDEC4A5" w14:textId="77777777" w:rsidR="00A3214A" w:rsidRPr="008D4109" w:rsidRDefault="00A3214A" w:rsidP="00A3214A">
            <w:pPr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4689" w:type="dxa"/>
            <w:gridSpan w:val="7"/>
            <w:shd w:val="clear" w:color="auto" w:fill="auto"/>
            <w:vAlign w:val="bottom"/>
          </w:tcPr>
          <w:p w14:paraId="77C5FC90" w14:textId="5475B872" w:rsidR="00A3214A" w:rsidRPr="008D4109" w:rsidRDefault="00A3214A" w:rsidP="007359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214A" w:rsidRPr="008D4109" w14:paraId="53DCFACB" w14:textId="77777777" w:rsidTr="00E430F5">
        <w:tc>
          <w:tcPr>
            <w:tcW w:w="4383" w:type="dxa"/>
            <w:vAlign w:val="bottom"/>
          </w:tcPr>
          <w:p w14:paraId="53BC2048" w14:textId="76571A85" w:rsidR="00A3214A" w:rsidRPr="008D4109" w:rsidRDefault="00A3214A" w:rsidP="00A3214A">
            <w:pPr>
              <w:pStyle w:val="acctfourfigures"/>
              <w:tabs>
                <w:tab w:val="clear" w:pos="765"/>
              </w:tabs>
              <w:spacing w:line="240" w:lineRule="atLeast"/>
              <w:ind w:left="-9"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จำนวนเงินที่รับรู้ในกำไรหรือขาดทุนที่เกี่ยวกับ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อสังหาริมทรัพย์เพื่อการลงทุน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32F5C45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AF3B567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28337D0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010918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5C6B229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2ADC3EF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F427707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3214A" w:rsidRPr="008D4109" w14:paraId="5CFCC77B" w14:textId="77777777" w:rsidTr="00E430F5">
        <w:tc>
          <w:tcPr>
            <w:tcW w:w="4383" w:type="dxa"/>
            <w:vAlign w:val="bottom"/>
          </w:tcPr>
          <w:p w14:paraId="40182BC7" w14:textId="403FC402" w:rsidR="00A3214A" w:rsidRPr="008D4109" w:rsidRDefault="00A3214A" w:rsidP="00A3214A">
            <w:pPr>
              <w:ind w:left="-9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="006653B7" w:rsidRPr="008D4109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8D4109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A543D1E" w14:textId="2088521A" w:rsidR="00A3214A" w:rsidRPr="008D4109" w:rsidRDefault="00A3214A" w:rsidP="00A3214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CB9A136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86A4B17" w14:textId="364462F4" w:rsidR="00A3214A" w:rsidRPr="008D4109" w:rsidRDefault="00A3214A" w:rsidP="00A3214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0CF8D38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5696B59" w14:textId="0F9681EE" w:rsidR="00A3214A" w:rsidRPr="008D4109" w:rsidRDefault="00A3214A" w:rsidP="00A321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847EC2E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A3C790D" w14:textId="1B9431EC" w:rsidR="00A3214A" w:rsidRPr="008D4109" w:rsidRDefault="00A3214A" w:rsidP="00A3214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</w:tr>
      <w:tr w:rsidR="00A3214A" w:rsidRPr="008D4109" w14:paraId="3F17EE5D" w14:textId="77777777" w:rsidTr="00E430F5">
        <w:tc>
          <w:tcPr>
            <w:tcW w:w="4383" w:type="dxa"/>
            <w:vAlign w:val="bottom"/>
          </w:tcPr>
          <w:p w14:paraId="7A052300" w14:textId="08A21668" w:rsidR="00A3214A" w:rsidRPr="008D4109" w:rsidRDefault="00A3214A" w:rsidP="00A3214A">
            <w:pPr>
              <w:ind w:left="-9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21CB3C2" w14:textId="46BB2DFD" w:rsidR="00A3214A" w:rsidRPr="008D4109" w:rsidRDefault="00A3214A" w:rsidP="00A3214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228DD97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4C9A19A" w14:textId="07C59544" w:rsidR="00A3214A" w:rsidRPr="008D4109" w:rsidRDefault="00A3214A" w:rsidP="00A3214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649702F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A616961" w14:textId="1C034761" w:rsidR="00A3214A" w:rsidRPr="008D4109" w:rsidRDefault="00A3214A" w:rsidP="00A321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61491D2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E2AE820" w14:textId="1F4BEABA" w:rsidR="00A3214A" w:rsidRPr="008D4109" w:rsidRDefault="00A3214A" w:rsidP="00A3214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3214A" w:rsidRPr="008D4109" w14:paraId="25FB5744" w14:textId="77777777" w:rsidTr="00E430F5">
        <w:tc>
          <w:tcPr>
            <w:tcW w:w="4383" w:type="dxa"/>
            <w:vAlign w:val="bottom"/>
          </w:tcPr>
          <w:p w14:paraId="65D130DD" w14:textId="34D41A17" w:rsidR="00A3214A" w:rsidRPr="008D4109" w:rsidRDefault="00A3214A" w:rsidP="00A3214A">
            <w:pPr>
              <w:ind w:left="-9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8D4109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54C77B6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1994A67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0C7F741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2656E67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849391D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C20E341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BB06A9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3214A" w:rsidRPr="008D4109" w14:paraId="48375C9E" w14:textId="77777777" w:rsidTr="00E430F5">
        <w:trPr>
          <w:trHeight w:val="68"/>
        </w:trPr>
        <w:tc>
          <w:tcPr>
            <w:tcW w:w="4383" w:type="dxa"/>
            <w:vAlign w:val="bottom"/>
          </w:tcPr>
          <w:p w14:paraId="32DD33C1" w14:textId="77777777" w:rsidR="00A3214A" w:rsidRPr="008D4109" w:rsidRDefault="00A3214A" w:rsidP="00A3214A">
            <w:pPr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8D4109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B173379" w14:textId="6765470B" w:rsidR="00A3214A" w:rsidRPr="008D4109" w:rsidRDefault="00A3214A" w:rsidP="00A3214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41EAA48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77779C6" w14:textId="28E52928" w:rsidR="00A3214A" w:rsidRPr="008D4109" w:rsidRDefault="00A3214A" w:rsidP="00A3214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18</w:t>
            </w: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D87973E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5C1F817" w14:textId="63667834" w:rsidR="00A3214A" w:rsidRPr="008D4109" w:rsidRDefault="00A3214A" w:rsidP="00A321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D579101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3629694" w14:textId="0885D0B8" w:rsidR="00A3214A" w:rsidRPr="008D4109" w:rsidRDefault="00A3214A" w:rsidP="00A3214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A3214A" w:rsidRPr="008D4109" w14:paraId="1B5E8518" w14:textId="77777777" w:rsidTr="00E430F5">
        <w:trPr>
          <w:trHeight w:val="68"/>
        </w:trPr>
        <w:tc>
          <w:tcPr>
            <w:tcW w:w="4383" w:type="dxa"/>
            <w:vAlign w:val="bottom"/>
          </w:tcPr>
          <w:p w14:paraId="0EE903BA" w14:textId="77777777" w:rsidR="00A3214A" w:rsidRPr="008D4109" w:rsidRDefault="00A3214A" w:rsidP="00A3214A">
            <w:pPr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8D4109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0A062" w14:textId="78F99209" w:rsidR="00A3214A" w:rsidRPr="008D4109" w:rsidRDefault="00A3214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65590B6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D9066" w14:textId="3DB5EACF" w:rsidR="00A3214A" w:rsidRPr="008D4109" w:rsidRDefault="00A3214A" w:rsidP="00A3214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6B983AD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D6FE5" w14:textId="7ECD6233" w:rsidR="00A3214A" w:rsidRPr="008D4109" w:rsidRDefault="00A3214A" w:rsidP="00A321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BA7B56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A4F3C" w14:textId="1DC1E4D8" w:rsidR="00A3214A" w:rsidRPr="008D4109" w:rsidRDefault="00A3214A" w:rsidP="00A3214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A3214A" w:rsidRPr="008D4109" w14:paraId="0A5672E8" w14:textId="77777777" w:rsidTr="00E430F5">
        <w:trPr>
          <w:trHeight w:val="68"/>
        </w:trPr>
        <w:tc>
          <w:tcPr>
            <w:tcW w:w="4383" w:type="dxa"/>
            <w:vAlign w:val="bottom"/>
          </w:tcPr>
          <w:p w14:paraId="1424AA76" w14:textId="77777777" w:rsidR="00A3214A" w:rsidRPr="008D4109" w:rsidRDefault="00A3214A" w:rsidP="00A3214A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C21F2" w14:textId="072E97E5" w:rsidR="00A3214A" w:rsidRPr="008D4109" w:rsidRDefault="00A3214A" w:rsidP="0073596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9F19C8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CD178" w14:textId="1BC0DFA3" w:rsidR="00A3214A" w:rsidRPr="008D4109" w:rsidRDefault="00A3214A" w:rsidP="00A3214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20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1ECAAD4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276BB" w14:textId="0C8CCDED" w:rsidR="00A3214A" w:rsidRPr="008D4109" w:rsidRDefault="00A3214A" w:rsidP="00A321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71DD77" w14:textId="77777777" w:rsidR="00A3214A" w:rsidRPr="008D4109" w:rsidRDefault="00A3214A" w:rsidP="00A321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A100C" w14:textId="33ACF704" w:rsidR="00A3214A" w:rsidRPr="008D4109" w:rsidRDefault="00A3214A" w:rsidP="00A3214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5FD9D172" w14:textId="77777777" w:rsidR="00CF5D05" w:rsidRPr="008D4109" w:rsidRDefault="00CF5D05" w:rsidP="00D500B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4" w:name="_Hlk59722749"/>
    </w:p>
    <w:p w14:paraId="3BA38D34" w14:textId="00A200E4" w:rsidR="001F0444" w:rsidRPr="008D4109" w:rsidRDefault="00D500B0" w:rsidP="00CF5D0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410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รายการเคลื่อนไหวของสินทรัพย์สิทธิการใช้ที่รับรู้เป็น</w:t>
      </w:r>
      <w:r w:rsidR="00F270BD" w:rsidRPr="008D4109">
        <w:rPr>
          <w:rFonts w:asciiTheme="majorBidi" w:hAnsiTheme="majorBidi"/>
          <w:sz w:val="30"/>
          <w:szCs w:val="30"/>
          <w:cs/>
        </w:rPr>
        <w:t>อสังหาริมทรัพย์เพื่อการลงทุน</w:t>
      </w:r>
      <w:r w:rsidRPr="008D410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bookmarkEnd w:id="14"/>
    </w:p>
    <w:p w14:paraId="6208E379" w14:textId="77777777" w:rsidR="00782328" w:rsidRPr="008D4109" w:rsidRDefault="00782328" w:rsidP="00CF5D0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68"/>
        <w:gridCol w:w="1033"/>
        <w:gridCol w:w="281"/>
        <w:gridCol w:w="1251"/>
        <w:gridCol w:w="281"/>
        <w:gridCol w:w="1281"/>
      </w:tblGrid>
      <w:tr w:rsidR="001F0444" w:rsidRPr="008D4109" w14:paraId="58C0D3B9" w14:textId="77777777" w:rsidTr="00735969">
        <w:trPr>
          <w:trHeight w:val="743"/>
          <w:tblHeader/>
        </w:trPr>
        <w:tc>
          <w:tcPr>
            <w:tcW w:w="4968" w:type="dxa"/>
            <w:vAlign w:val="bottom"/>
          </w:tcPr>
          <w:p w14:paraId="46EAADAA" w14:textId="049AFF18" w:rsidR="001F0444" w:rsidRPr="008D4109" w:rsidRDefault="001F0444" w:rsidP="001F04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33" w:type="dxa"/>
            <w:vAlign w:val="bottom"/>
          </w:tcPr>
          <w:p w14:paraId="34152508" w14:textId="5FC02543" w:rsidR="001F0444" w:rsidRPr="008D4109" w:rsidRDefault="00B85522" w:rsidP="001F044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1" w:type="dxa"/>
            <w:vAlign w:val="bottom"/>
          </w:tcPr>
          <w:p w14:paraId="2A3A6851" w14:textId="77777777" w:rsidR="001F0444" w:rsidRPr="008D4109" w:rsidRDefault="001F044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44BA4E57" w14:textId="3B6C1646" w:rsidR="001F0444" w:rsidRPr="008D4109" w:rsidRDefault="001F0444" w:rsidP="001F044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1" w:type="dxa"/>
            <w:vAlign w:val="bottom"/>
          </w:tcPr>
          <w:p w14:paraId="3A5C3519" w14:textId="77777777" w:rsidR="001F0444" w:rsidRPr="008D4109" w:rsidRDefault="001F044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E6DE395" w14:textId="41A485D7" w:rsidR="001F0444" w:rsidRPr="008D4109" w:rsidRDefault="001F0444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444" w:rsidRPr="008D4109" w14:paraId="7F028DAE" w14:textId="77777777" w:rsidTr="00735969">
        <w:trPr>
          <w:trHeight w:val="354"/>
          <w:tblHeader/>
        </w:trPr>
        <w:tc>
          <w:tcPr>
            <w:tcW w:w="4968" w:type="dxa"/>
          </w:tcPr>
          <w:p w14:paraId="0F49F0F6" w14:textId="77777777" w:rsidR="001F0444" w:rsidRPr="008D4109" w:rsidRDefault="001F0444" w:rsidP="001F04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  <w:vAlign w:val="bottom"/>
          </w:tcPr>
          <w:p w14:paraId="203F870E" w14:textId="694F5D8F" w:rsidR="001F0444" w:rsidRPr="008D4109" w:rsidRDefault="001F044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94" w:type="dxa"/>
            <w:gridSpan w:val="4"/>
            <w:vAlign w:val="bottom"/>
          </w:tcPr>
          <w:p w14:paraId="22ADC245" w14:textId="137DD00C" w:rsidR="001F0444" w:rsidRPr="008D4109" w:rsidRDefault="001F044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0444" w:rsidRPr="008D4109" w14:paraId="5504068C" w14:textId="77777777" w:rsidTr="00735969">
        <w:trPr>
          <w:trHeight w:val="365"/>
        </w:trPr>
        <w:tc>
          <w:tcPr>
            <w:tcW w:w="4968" w:type="dxa"/>
          </w:tcPr>
          <w:p w14:paraId="20024A64" w14:textId="7263F5F3" w:rsidR="001F0444" w:rsidRPr="008D4109" w:rsidRDefault="001F0444" w:rsidP="0036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  <w:r w:rsidRPr="008D410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12ECB3AD" w14:textId="2F0928BC" w:rsidR="001F0444" w:rsidRPr="008D4109" w:rsidRDefault="001F0444" w:rsidP="009207BC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</w:rPr>
              <w:t>3(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ข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DB5A30E" w14:textId="77777777" w:rsidR="001F0444" w:rsidRPr="008D4109" w:rsidRDefault="001F0444" w:rsidP="001F04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6DD7CA9" w14:textId="64F532BB" w:rsidR="001F0444" w:rsidRPr="008D4109" w:rsidRDefault="00360414" w:rsidP="00360414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2,435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A045A6D" w14:textId="77777777" w:rsidR="001F0444" w:rsidRPr="008D4109" w:rsidRDefault="001F0444" w:rsidP="001F04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40DEB2D" w14:textId="6432F1BC" w:rsidR="001F0444" w:rsidRPr="008D4109" w:rsidRDefault="00360414" w:rsidP="0073014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</w:p>
        </w:tc>
      </w:tr>
      <w:tr w:rsidR="00360414" w:rsidRPr="008D4109" w14:paraId="4D0517AB" w14:textId="77777777" w:rsidTr="00735969">
        <w:trPr>
          <w:trHeight w:val="60"/>
        </w:trPr>
        <w:tc>
          <w:tcPr>
            <w:tcW w:w="4968" w:type="dxa"/>
          </w:tcPr>
          <w:p w14:paraId="101F5F9F" w14:textId="3778E3F2" w:rsidR="00360414" w:rsidRPr="008D4109" w:rsidRDefault="00360414" w:rsidP="0036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มูลค่าสุทธิทางบัญชี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1EA423B7" w14:textId="77777777" w:rsidR="00360414" w:rsidRPr="008D4109" w:rsidRDefault="00360414" w:rsidP="001F04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19FAEBDD" w14:textId="77777777" w:rsidR="00360414" w:rsidRPr="008D4109" w:rsidRDefault="00360414" w:rsidP="001F04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A374298" w14:textId="24C5392D" w:rsidR="00360414" w:rsidRPr="008D4109" w:rsidRDefault="00360414" w:rsidP="00360414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(39</w:t>
            </w:r>
            <w:r w:rsidR="00782328"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5029BBB" w14:textId="77777777" w:rsidR="00360414" w:rsidRPr="008D4109" w:rsidRDefault="00360414" w:rsidP="001F04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1D3EF6" w14:textId="033032AE" w:rsidR="00360414" w:rsidRPr="008D4109" w:rsidRDefault="00360414" w:rsidP="0036041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F0444" w:rsidRPr="008D4109" w14:paraId="29C443BC" w14:textId="77777777" w:rsidTr="00735969">
        <w:trPr>
          <w:trHeight w:val="365"/>
        </w:trPr>
        <w:tc>
          <w:tcPr>
            <w:tcW w:w="4968" w:type="dxa"/>
          </w:tcPr>
          <w:p w14:paraId="5AB50EE1" w14:textId="5FFE3727" w:rsidR="001F0444" w:rsidRPr="008D4109" w:rsidRDefault="001F0444" w:rsidP="0036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="00B2537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F08A879" w14:textId="77777777" w:rsidR="001F0444" w:rsidRPr="008D4109" w:rsidRDefault="001F0444" w:rsidP="001F04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3A3428E3" w14:textId="77777777" w:rsidR="001F0444" w:rsidRPr="008D4109" w:rsidRDefault="001F0444" w:rsidP="001F044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A6896E4" w14:textId="239AC2CF" w:rsidR="001F0444" w:rsidRPr="008D4109" w:rsidRDefault="00360414" w:rsidP="00360414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(21)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9714C1E" w14:textId="77777777" w:rsidR="001F0444" w:rsidRPr="008D4109" w:rsidRDefault="001F0444" w:rsidP="001F044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A8209F1" w14:textId="0D84F63D" w:rsidR="001F0444" w:rsidRPr="008D4109" w:rsidRDefault="00360414" w:rsidP="0073014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US" w:bidi="th-TH"/>
              </w:rPr>
              <w:t>(3)</w:t>
            </w:r>
          </w:p>
        </w:tc>
      </w:tr>
      <w:tr w:rsidR="001F0444" w:rsidRPr="008D4109" w14:paraId="1B48308E" w14:textId="77777777" w:rsidTr="00735969">
        <w:trPr>
          <w:trHeight w:val="365"/>
        </w:trPr>
        <w:tc>
          <w:tcPr>
            <w:tcW w:w="4968" w:type="dxa"/>
            <w:vAlign w:val="bottom"/>
          </w:tcPr>
          <w:p w14:paraId="3BDED305" w14:textId="6810B85B" w:rsidR="001F0444" w:rsidRPr="008D4109" w:rsidRDefault="001F0444" w:rsidP="0036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E523D48" w14:textId="77777777" w:rsidR="001F0444" w:rsidRPr="008D4109" w:rsidRDefault="001F0444" w:rsidP="001F04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6405E485" w14:textId="77777777" w:rsidR="001F0444" w:rsidRPr="008D4109" w:rsidRDefault="001F0444" w:rsidP="001F044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F3E24" w14:textId="3D2F4159" w:rsidR="001F0444" w:rsidRPr="008D4109" w:rsidRDefault="00360414" w:rsidP="00360414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2,02</w:t>
            </w:r>
            <w:r w:rsidR="00782328"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A7FBDF3" w14:textId="77777777" w:rsidR="001F0444" w:rsidRPr="008D4109" w:rsidRDefault="001F0444" w:rsidP="001F0444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6E913" w14:textId="788062D5" w:rsidR="001F0444" w:rsidRPr="008D4109" w:rsidRDefault="00360414" w:rsidP="0073014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</w:tr>
    </w:tbl>
    <w:p w14:paraId="678BC7A9" w14:textId="78777F46" w:rsidR="001F0444" w:rsidRPr="008D4109" w:rsidRDefault="001F0444" w:rsidP="00D500B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4F99E30" w14:textId="77777777" w:rsidR="00455797" w:rsidRPr="008D4109" w:rsidRDefault="00455797" w:rsidP="0045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 w:bidi="ar-SA"/>
        </w:rPr>
      </w:pPr>
      <w:r w:rsidRPr="008D4109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>อสังหาริมทรัพย์เพื่อการลงทุนของกลุ่มกิจการประกอบด้วย 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557C84A5" w14:textId="77777777" w:rsidR="00455797" w:rsidRPr="008D4109" w:rsidRDefault="00455797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p w14:paraId="03EDCEBB" w14:textId="47384A05" w:rsidR="00444F31" w:rsidRPr="008D4109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 w:bidi="ar-SA"/>
        </w:rPr>
      </w:pPr>
      <w:r w:rsidRPr="008D4109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อสังหาริมทรัพย์เพื่อการลงทุนเพื่ออุตสาหกรรมประกอบด้วย ที่ดินและส่วนปรับปรุงที่ดิน</w:t>
      </w:r>
      <w:r w:rsidRPr="008D4109">
        <w:rPr>
          <w:rFonts w:ascii="Angsana New" w:hAnsi="Angsana New"/>
          <w:spacing w:val="-6"/>
          <w:sz w:val="30"/>
          <w:szCs w:val="30"/>
          <w:lang w:val="en-GB" w:eastAsia="x-none" w:bidi="ar-SA"/>
        </w:rPr>
        <w:t xml:space="preserve"> </w:t>
      </w:r>
      <w:r w:rsidRPr="008D4109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>งานระหว่างก่อสร้างสินทรัพย์ส่วนกลาง</w:t>
      </w:r>
      <w:r w:rsidRPr="008D4109">
        <w:rPr>
          <w:rFonts w:ascii="Angsana New" w:hAnsi="Angsana New"/>
          <w:spacing w:val="-6"/>
          <w:sz w:val="30"/>
          <w:szCs w:val="30"/>
          <w:lang w:val="en-GB" w:eastAsia="x-none" w:bidi="ar-SA"/>
        </w:rPr>
        <w:t xml:space="preserve"> </w:t>
      </w:r>
      <w:r w:rsidRPr="008D4109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>อาคารโรงงานและคลังสินค้า</w:t>
      </w:r>
    </w:p>
    <w:p w14:paraId="552099AC" w14:textId="77777777" w:rsidR="00444F31" w:rsidRPr="008D4109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 xml:space="preserve"> </w:t>
      </w:r>
    </w:p>
    <w:p w14:paraId="5EB44F19" w14:textId="3FC3EE6F" w:rsidR="00444F31" w:rsidRPr="008D4109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="009E438C" w:rsidRPr="008D4109">
        <w:rPr>
          <w:rFonts w:ascii="Angsana New" w:hAnsi="Angsana New" w:hint="cs"/>
          <w:sz w:val="30"/>
          <w:szCs w:val="30"/>
          <w:cs/>
        </w:rPr>
        <w:t>บริษัทย่อย</w:t>
      </w:r>
      <w:r w:rsidRPr="008D4109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464B5656" w14:textId="44B953F2" w:rsidR="00444F31" w:rsidRPr="008D4109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3BFC6E" w14:textId="77777777" w:rsidR="00444F31" w:rsidRPr="008D4109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8D4109">
        <w:rPr>
          <w:rFonts w:ascii="Angsana New" w:hAnsi="Angsana New" w:hint="cs"/>
          <w:i/>
          <w:iCs/>
          <w:spacing w:val="-2"/>
          <w:sz w:val="30"/>
          <w:szCs w:val="30"/>
          <w:cs/>
        </w:rPr>
        <w:t>ภาระค้ำประกัน</w:t>
      </w:r>
    </w:p>
    <w:p w14:paraId="3F4FE3F9" w14:textId="77777777" w:rsidR="00444F31" w:rsidRPr="008D4109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76E9A364" w14:textId="57BD8CF7" w:rsidR="00444F31" w:rsidRPr="008D4109" w:rsidRDefault="00444F31" w:rsidP="00444F31">
      <w:pPr>
        <w:tabs>
          <w:tab w:val="left" w:pos="540"/>
          <w:tab w:val="left" w:pos="720"/>
          <w:tab w:val="right" w:pos="7200"/>
          <w:tab w:val="right" w:pos="8540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กลุ่มบริษัทและบริษัทมีภาระค้ำประกันในอสังหาริมทรัพย์เพื่อการลงทุนเพื่ออุตสาหกรรม ตามรายละเอียดในหมายเหตุข้อ </w:t>
      </w:r>
      <w:r w:rsidRPr="008D4109">
        <w:rPr>
          <w:rFonts w:ascii="Angsana New" w:hAnsi="Angsana New" w:hint="cs"/>
          <w:sz w:val="30"/>
          <w:szCs w:val="30"/>
        </w:rPr>
        <w:t>1</w:t>
      </w:r>
      <w:r w:rsidR="00E50D11" w:rsidRPr="008D4109">
        <w:rPr>
          <w:rFonts w:ascii="Angsana New" w:hAnsi="Angsana New" w:hint="cs"/>
          <w:sz w:val="30"/>
          <w:szCs w:val="30"/>
          <w:cs/>
        </w:rPr>
        <w:t>2</w:t>
      </w:r>
    </w:p>
    <w:p w14:paraId="2DE7FE8B" w14:textId="58EAD08B" w:rsidR="00E50D11" w:rsidRPr="008D4109" w:rsidRDefault="00E5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14:paraId="25BC4305" w14:textId="77777777" w:rsidR="009849DD" w:rsidRPr="008D4109" w:rsidRDefault="009849DD" w:rsidP="009849D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ท</w:t>
      </w:r>
      <w:r w:rsidRPr="008D4109">
        <w:rPr>
          <w:rFonts w:ascii="Angsana New" w:hAnsi="Angsana New" w:hint="cs"/>
          <w:sz w:val="30"/>
          <w:szCs w:val="30"/>
          <w:cs/>
        </w:rPr>
        <w:t>ี่</w:t>
      </w:r>
      <w:r w:rsidRPr="008D4109">
        <w:rPr>
          <w:rFonts w:ascii="Angsana New" w:hAnsi="Angsana New"/>
          <w:sz w:val="30"/>
          <w:szCs w:val="30"/>
          <w:cs/>
        </w:rPr>
        <w:t>ด</w:t>
      </w:r>
      <w:r w:rsidRPr="008D4109">
        <w:rPr>
          <w:rFonts w:ascii="Angsana New" w:hAnsi="Angsana New" w:hint="cs"/>
          <w:sz w:val="30"/>
          <w:szCs w:val="30"/>
          <w:cs/>
        </w:rPr>
        <w:t>ิ</w:t>
      </w:r>
      <w:r w:rsidRPr="008D4109">
        <w:rPr>
          <w:rFonts w:ascii="Angsana New" w:hAnsi="Angsana New"/>
          <w:sz w:val="30"/>
          <w:szCs w:val="30"/>
          <w:cs/>
        </w:rPr>
        <w:t>น อาคารและอุปกรณ์</w:t>
      </w:r>
      <w:r w:rsidRPr="008D4109">
        <w:rPr>
          <w:rFonts w:ascii="Angsana New" w:hAnsi="Angsana New"/>
          <w:sz w:val="30"/>
          <w:szCs w:val="30"/>
        </w:rPr>
        <w:t xml:space="preserve"> </w:t>
      </w:r>
    </w:p>
    <w:p w14:paraId="4263CEA3" w14:textId="41A64EAE" w:rsidR="000E682E" w:rsidRPr="008D4109" w:rsidRDefault="000E682E" w:rsidP="006B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D995C4B" w14:textId="1D5711AD" w:rsidR="00E50D11" w:rsidRPr="008D4109" w:rsidRDefault="00E50D11" w:rsidP="00FC6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Pr="008D4109">
        <w:rPr>
          <w:rFonts w:ascii="Angsana New" w:hAnsi="Angsana New" w:hint="cs"/>
          <w:sz w:val="30"/>
          <w:szCs w:val="30"/>
          <w:cs/>
        </w:rPr>
        <w:t>สาม</w:t>
      </w:r>
      <w:r w:rsidRPr="008D410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502DF" w:rsidRPr="008D4109">
        <w:rPr>
          <w:rFonts w:ascii="Angsana New" w:hAnsi="Angsana New"/>
          <w:sz w:val="30"/>
          <w:szCs w:val="30"/>
        </w:rPr>
        <w:t xml:space="preserve">31 </w:t>
      </w:r>
      <w:r w:rsidRPr="008D4109">
        <w:rPr>
          <w:rFonts w:ascii="Angsana New" w:hAnsi="Angsana New" w:hint="cs"/>
          <w:sz w:val="30"/>
          <w:szCs w:val="30"/>
          <w:cs/>
        </w:rPr>
        <w:t>ธันวาคม</w:t>
      </w:r>
      <w:r w:rsidRPr="008D410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BCAB898" w14:textId="77777777" w:rsidR="007C5E98" w:rsidRPr="008D4109" w:rsidRDefault="007C5E98" w:rsidP="007C5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2"/>
          <w:szCs w:val="22"/>
        </w:rPr>
      </w:pPr>
    </w:p>
    <w:tbl>
      <w:tblPr>
        <w:tblW w:w="921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500"/>
        <w:gridCol w:w="815"/>
        <w:gridCol w:w="959"/>
        <w:gridCol w:w="240"/>
        <w:gridCol w:w="1137"/>
        <w:gridCol w:w="241"/>
        <w:gridCol w:w="1042"/>
        <w:gridCol w:w="240"/>
        <w:gridCol w:w="1043"/>
      </w:tblGrid>
      <w:tr w:rsidR="007C5E98" w:rsidRPr="008D4109" w14:paraId="028D8740" w14:textId="77777777" w:rsidTr="00730147">
        <w:trPr>
          <w:tblHeader/>
        </w:trPr>
        <w:tc>
          <w:tcPr>
            <w:tcW w:w="1899" w:type="pct"/>
          </w:tcPr>
          <w:p w14:paraId="1B1857F1" w14:textId="77777777" w:rsidR="007C5E98" w:rsidRPr="008D4109" w:rsidRDefault="007C5E98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14:paraId="0FF27F49" w14:textId="77777777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pct"/>
            <w:gridSpan w:val="3"/>
          </w:tcPr>
          <w:p w14:paraId="6509D8FA" w14:textId="77777777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45D5D745" w14:textId="77777777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37B053D9" w14:textId="77777777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06C" w:rsidRPr="008D4109" w14:paraId="22BA1473" w14:textId="77777777" w:rsidTr="00730147">
        <w:trPr>
          <w:tblHeader/>
        </w:trPr>
        <w:tc>
          <w:tcPr>
            <w:tcW w:w="1899" w:type="pct"/>
          </w:tcPr>
          <w:p w14:paraId="0A8A4672" w14:textId="77777777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" w:type="pct"/>
          </w:tcPr>
          <w:p w14:paraId="75BD2CA0" w14:textId="7579C395" w:rsidR="007C5E98" w:rsidRPr="008D4109" w:rsidRDefault="003C206C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0" w:type="pct"/>
          </w:tcPr>
          <w:p w14:paraId="7565E335" w14:textId="085F791C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60CA6B4D" w14:textId="77777777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0835D56" w14:textId="68ADAB69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1" w:type="pct"/>
          </w:tcPr>
          <w:p w14:paraId="5AA08974" w14:textId="77777777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BC5FF7B" w14:textId="5F928D5A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55E6F171" w14:textId="77777777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17C95B23" w14:textId="13FD8D55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C5E98" w:rsidRPr="008D4109" w14:paraId="1EFF2659" w14:textId="77777777" w:rsidTr="00730147">
        <w:trPr>
          <w:tblHeader/>
        </w:trPr>
        <w:tc>
          <w:tcPr>
            <w:tcW w:w="1899" w:type="pct"/>
          </w:tcPr>
          <w:p w14:paraId="0D05E20D" w14:textId="77777777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" w:type="pct"/>
          </w:tcPr>
          <w:p w14:paraId="35BDCD9D" w14:textId="77777777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9" w:type="pct"/>
            <w:gridSpan w:val="7"/>
          </w:tcPr>
          <w:p w14:paraId="4D85BF0D" w14:textId="77777777" w:rsidR="007C5E98" w:rsidRPr="008D4109" w:rsidRDefault="007C5E98" w:rsidP="0047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206C" w:rsidRPr="008D4109" w14:paraId="2547B926" w14:textId="77777777" w:rsidTr="00730147">
        <w:trPr>
          <w:tblHeader/>
        </w:trPr>
        <w:tc>
          <w:tcPr>
            <w:tcW w:w="1899" w:type="pct"/>
          </w:tcPr>
          <w:p w14:paraId="3D6EE8E4" w14:textId="77777777" w:rsidR="007C5E98" w:rsidRPr="008D4109" w:rsidRDefault="007C5E98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442" w:type="pct"/>
          </w:tcPr>
          <w:p w14:paraId="62E95462" w14:textId="77777777" w:rsidR="007C5E98" w:rsidRPr="008D4109" w:rsidRDefault="007C5E98" w:rsidP="003C2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2C572079" w14:textId="7D2B0F7B" w:rsidR="007C5E98" w:rsidRPr="008D4109" w:rsidRDefault="002B3C96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2,546</w:t>
            </w:r>
          </w:p>
        </w:tc>
        <w:tc>
          <w:tcPr>
            <w:tcW w:w="130" w:type="pct"/>
          </w:tcPr>
          <w:p w14:paraId="258598E0" w14:textId="77777777" w:rsidR="007C5E98" w:rsidRPr="008D4109" w:rsidRDefault="007C5E98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14697D4" w14:textId="0CABF51C" w:rsidR="007C5E98" w:rsidRPr="008D4109" w:rsidRDefault="007C5E98" w:rsidP="00760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2,626</w:t>
            </w:r>
          </w:p>
        </w:tc>
        <w:tc>
          <w:tcPr>
            <w:tcW w:w="131" w:type="pct"/>
          </w:tcPr>
          <w:p w14:paraId="5C3B5A4F" w14:textId="77777777" w:rsidR="007C5E98" w:rsidRPr="008D4109" w:rsidRDefault="007C5E98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C046EAD" w14:textId="4E41894E" w:rsidR="007C5E98" w:rsidRPr="008D4109" w:rsidRDefault="002B3C96" w:rsidP="00760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30" w:type="pct"/>
          </w:tcPr>
          <w:p w14:paraId="0116C4DC" w14:textId="77777777" w:rsidR="007C5E98" w:rsidRPr="008D4109" w:rsidRDefault="007C5E98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618ACF83" w14:textId="655903AB" w:rsidR="007C5E98" w:rsidRPr="008D4109" w:rsidRDefault="007C5E98" w:rsidP="00760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3C206C" w:rsidRPr="008D4109" w14:paraId="38F82C92" w14:textId="77777777" w:rsidTr="00730147">
        <w:trPr>
          <w:tblHeader/>
        </w:trPr>
        <w:tc>
          <w:tcPr>
            <w:tcW w:w="1899" w:type="pct"/>
          </w:tcPr>
          <w:p w14:paraId="4B969C9A" w14:textId="77777777" w:rsidR="007C5E98" w:rsidRPr="008D4109" w:rsidRDefault="007C5E98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442" w:type="pct"/>
          </w:tcPr>
          <w:p w14:paraId="6C02A9D1" w14:textId="77777777" w:rsidR="007C5E98" w:rsidRPr="008D4109" w:rsidRDefault="007C5E98" w:rsidP="003C2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3D39AA04" w14:textId="6BE70FB3" w:rsidR="007C5E98" w:rsidRPr="008D4109" w:rsidRDefault="002B3C96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683C354A" w14:textId="77777777" w:rsidR="007C5E98" w:rsidRPr="008D4109" w:rsidRDefault="007C5E98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8D54FEA" w14:textId="248FDB74" w:rsidR="007C5E98" w:rsidRPr="008D4109" w:rsidRDefault="007C5E98" w:rsidP="00760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1" w:type="pct"/>
          </w:tcPr>
          <w:p w14:paraId="5A67C3C2" w14:textId="77777777" w:rsidR="007C5E98" w:rsidRPr="008D4109" w:rsidRDefault="007C5E98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9CDDE10" w14:textId="057FE1AD" w:rsidR="007C5E98" w:rsidRPr="008D4109" w:rsidRDefault="003C206C" w:rsidP="00760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49CCFDEE" w14:textId="77777777" w:rsidR="007C5E98" w:rsidRPr="008D4109" w:rsidRDefault="007C5E98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8365F70" w14:textId="38721A0D" w:rsidR="007C5E98" w:rsidRPr="008D4109" w:rsidRDefault="007C5E98" w:rsidP="00760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C206C" w:rsidRPr="008D4109" w14:paraId="3A60982B" w14:textId="77777777" w:rsidTr="00730147">
        <w:trPr>
          <w:tblHeader/>
        </w:trPr>
        <w:tc>
          <w:tcPr>
            <w:tcW w:w="1899" w:type="pct"/>
          </w:tcPr>
          <w:p w14:paraId="75C53587" w14:textId="74554BC2" w:rsidR="002B3C96" w:rsidRPr="008D4109" w:rsidRDefault="002B3C96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โอนมาจาก</w:t>
            </w:r>
            <w:r w:rsidR="00AB0875" w:rsidRPr="008D4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42" w:type="pct"/>
          </w:tcPr>
          <w:p w14:paraId="29A3720F" w14:textId="66CEFAE8" w:rsidR="002B3C96" w:rsidRPr="008D4109" w:rsidRDefault="002B3C96" w:rsidP="003C2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" w:type="pct"/>
          </w:tcPr>
          <w:p w14:paraId="7E5B6038" w14:textId="244E3188" w:rsidR="002B3C96" w:rsidRPr="008D4109" w:rsidRDefault="002B3C96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2873C15" w14:textId="77777777" w:rsidR="002B3C96" w:rsidRPr="008D4109" w:rsidRDefault="002B3C96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918AF4B" w14:textId="3F7FC8FC" w:rsidR="002B3C96" w:rsidRPr="008D4109" w:rsidRDefault="002B3C96" w:rsidP="00760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309BCE4" w14:textId="77777777" w:rsidR="002B3C96" w:rsidRPr="008D4109" w:rsidRDefault="002B3C96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7A05F34" w14:textId="5B67FDC8" w:rsidR="002B3C96" w:rsidRPr="008D4109" w:rsidRDefault="002B3C96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E7128C7" w14:textId="77777777" w:rsidR="002B3C96" w:rsidRPr="008D4109" w:rsidRDefault="002B3C96" w:rsidP="007C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163640CC" w14:textId="6B168E8F" w:rsidR="002B3C96" w:rsidRPr="008D4109" w:rsidRDefault="002B3C96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0875" w:rsidRPr="008D4109" w14:paraId="128A929B" w14:textId="77777777" w:rsidTr="00730147">
        <w:trPr>
          <w:tblHeader/>
        </w:trPr>
        <w:tc>
          <w:tcPr>
            <w:tcW w:w="1899" w:type="pct"/>
          </w:tcPr>
          <w:p w14:paraId="16D0B674" w14:textId="68295AC2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8D4109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42" w:type="pct"/>
          </w:tcPr>
          <w:p w14:paraId="5FF42C46" w14:textId="77A31E34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10</w:t>
            </w:r>
          </w:p>
        </w:tc>
        <w:tc>
          <w:tcPr>
            <w:tcW w:w="520" w:type="pct"/>
          </w:tcPr>
          <w:p w14:paraId="355352BF" w14:textId="47CAA51B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30" w:type="pct"/>
          </w:tcPr>
          <w:p w14:paraId="589A30A4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E48F9D1" w14:textId="442CCC28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40A49287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4962973" w14:textId="05A10216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FC0E38B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5E5F8E6" w14:textId="0CD9BA85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B0875" w:rsidRPr="008D4109" w14:paraId="740C82C8" w14:textId="77777777" w:rsidTr="00730147">
        <w:trPr>
          <w:tblHeader/>
        </w:trPr>
        <w:tc>
          <w:tcPr>
            <w:tcW w:w="1899" w:type="pct"/>
          </w:tcPr>
          <w:p w14:paraId="23D2B18F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42" w:type="pct"/>
          </w:tcPr>
          <w:p w14:paraId="64F29097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48A1E24C" w14:textId="2370E08C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573579A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4F46831" w14:textId="3C2263F1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31" w:type="pct"/>
          </w:tcPr>
          <w:p w14:paraId="1F4DF0F3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C216941" w14:textId="3FD781B2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8CFA752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152E448" w14:textId="1819DA66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0875" w:rsidRPr="008D4109" w14:paraId="6E383FAF" w14:textId="77777777" w:rsidTr="00730147">
        <w:trPr>
          <w:tblHeader/>
        </w:trPr>
        <w:tc>
          <w:tcPr>
            <w:tcW w:w="1899" w:type="pct"/>
          </w:tcPr>
          <w:p w14:paraId="1F0230B0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42" w:type="pct"/>
          </w:tcPr>
          <w:p w14:paraId="3212977F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E4AA886" w14:textId="583925ED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130" w:type="pct"/>
          </w:tcPr>
          <w:p w14:paraId="612FD7CC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3769304" w14:textId="34508A69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131" w:type="pct"/>
          </w:tcPr>
          <w:p w14:paraId="76F2B520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81B8110" w14:textId="13525A1A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0" w:type="pct"/>
          </w:tcPr>
          <w:p w14:paraId="32332725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6F71723B" w14:textId="461F8FFD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AB0875" w:rsidRPr="008D4109" w14:paraId="7023AE9E" w14:textId="77777777" w:rsidTr="00730147">
        <w:trPr>
          <w:tblHeader/>
        </w:trPr>
        <w:tc>
          <w:tcPr>
            <w:tcW w:w="1899" w:type="pct"/>
          </w:tcPr>
          <w:p w14:paraId="7EF01F52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2" w:type="pct"/>
          </w:tcPr>
          <w:p w14:paraId="5CEE8BA4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46700059" w14:textId="5EC2A2A9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2,509</w:t>
            </w:r>
          </w:p>
        </w:tc>
        <w:tc>
          <w:tcPr>
            <w:tcW w:w="130" w:type="pct"/>
          </w:tcPr>
          <w:p w14:paraId="51CA3424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53F32CD" w14:textId="3132F755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2,602</w:t>
            </w:r>
          </w:p>
        </w:tc>
        <w:tc>
          <w:tcPr>
            <w:tcW w:w="131" w:type="pct"/>
          </w:tcPr>
          <w:p w14:paraId="748CC79F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7D32734" w14:textId="4C8123B0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30" w:type="pct"/>
          </w:tcPr>
          <w:p w14:paraId="5A93ED40" w14:textId="77777777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780197A6" w14:textId="12C12B99" w:rsidR="00AB0875" w:rsidRPr="008D4109" w:rsidRDefault="00AB0875" w:rsidP="00A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</w:tbl>
    <w:p w14:paraId="23EED238" w14:textId="2BC2E3BD" w:rsidR="007C5E98" w:rsidRPr="00735969" w:rsidRDefault="007C5E98" w:rsidP="007C5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sz w:val="30"/>
          <w:szCs w:val="30"/>
        </w:rPr>
      </w:pPr>
    </w:p>
    <w:p w14:paraId="2D91D5B2" w14:textId="359FC0A1" w:rsidR="005F7B70" w:rsidRPr="008D4109" w:rsidRDefault="005F7B70" w:rsidP="005F7B7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410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รายการเคลื่อนไหวของสินทรัพย์สิทธิการใช้ที่รับรู้เป็น</w:t>
      </w:r>
      <w:r w:rsidRPr="008D4109">
        <w:rPr>
          <w:rFonts w:asciiTheme="majorBidi" w:hAnsiTheme="majorBidi"/>
          <w:sz w:val="30"/>
          <w:szCs w:val="30"/>
          <w:cs/>
        </w:rPr>
        <w:t>ที่ดิน อาคารและอุปกรณ์</w:t>
      </w:r>
      <w:r w:rsidRPr="008D410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EBFCE54" w14:textId="3AC51A1F" w:rsidR="005F7B70" w:rsidRPr="008D4109" w:rsidRDefault="005F7B70" w:rsidP="005F7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tbl>
      <w:tblPr>
        <w:tblW w:w="94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996"/>
        <w:gridCol w:w="765"/>
        <w:gridCol w:w="747"/>
        <w:gridCol w:w="178"/>
        <w:gridCol w:w="776"/>
        <w:gridCol w:w="180"/>
        <w:gridCol w:w="900"/>
        <w:gridCol w:w="178"/>
        <w:gridCol w:w="711"/>
        <w:gridCol w:w="180"/>
        <w:gridCol w:w="749"/>
        <w:gridCol w:w="180"/>
        <w:gridCol w:w="954"/>
        <w:gridCol w:w="180"/>
        <w:gridCol w:w="722"/>
        <w:gridCol w:w="9"/>
      </w:tblGrid>
      <w:tr w:rsidR="00E54847" w:rsidRPr="008D4109" w14:paraId="0F155030" w14:textId="77777777" w:rsidTr="00567C7D">
        <w:trPr>
          <w:gridAfter w:val="1"/>
          <w:wAfter w:w="9" w:type="dxa"/>
          <w:trHeight w:val="20"/>
          <w:tblHeader/>
        </w:trPr>
        <w:tc>
          <w:tcPr>
            <w:tcW w:w="1998" w:type="dxa"/>
            <w:vAlign w:val="bottom"/>
            <w:hideMark/>
          </w:tcPr>
          <w:p w14:paraId="7A0C78F0" w14:textId="77777777" w:rsidR="00E54847" w:rsidRPr="008D4109" w:rsidRDefault="00E54847" w:rsidP="00473AB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65" w:type="dxa"/>
          </w:tcPr>
          <w:p w14:paraId="4B8891B6" w14:textId="77777777" w:rsidR="00E54847" w:rsidRPr="008D4109" w:rsidRDefault="00E54847" w:rsidP="00473AB4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668" w:type="dxa"/>
            <w:gridSpan w:val="7"/>
          </w:tcPr>
          <w:p w14:paraId="514ADD24" w14:textId="77777777" w:rsidR="00E54847" w:rsidRPr="008D4109" w:rsidRDefault="00E54847" w:rsidP="00473AB4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bidi="ar-SA"/>
              </w:rPr>
            </w:pPr>
            <w:r w:rsidRPr="008D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401288BE" w14:textId="77777777" w:rsidR="00E54847" w:rsidRPr="008D4109" w:rsidRDefault="00E54847" w:rsidP="00473AB4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5" w:type="dxa"/>
            <w:gridSpan w:val="5"/>
          </w:tcPr>
          <w:p w14:paraId="2214B29F" w14:textId="77777777" w:rsidR="00E54847" w:rsidRPr="008D4109" w:rsidRDefault="00E54847" w:rsidP="00473AB4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D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67C7D" w:rsidRPr="008D4109" w14:paraId="0E427168" w14:textId="77777777" w:rsidTr="00567C7D">
        <w:trPr>
          <w:trHeight w:val="20"/>
          <w:tblHeader/>
        </w:trPr>
        <w:tc>
          <w:tcPr>
            <w:tcW w:w="1998" w:type="dxa"/>
            <w:vAlign w:val="bottom"/>
            <w:hideMark/>
          </w:tcPr>
          <w:p w14:paraId="3FB1ED6C" w14:textId="77777777" w:rsidR="00567C7D" w:rsidRPr="008D4109" w:rsidRDefault="00567C7D" w:rsidP="00473AB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765" w:type="dxa"/>
          </w:tcPr>
          <w:p w14:paraId="27EE139D" w14:textId="77777777" w:rsidR="00567C7D" w:rsidRPr="008D4109" w:rsidRDefault="00567C7D" w:rsidP="00473AB4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dxa"/>
            <w:hideMark/>
          </w:tcPr>
          <w:p w14:paraId="73733D88" w14:textId="77777777" w:rsidR="00567C7D" w:rsidRPr="008D4109" w:rsidRDefault="00567C7D" w:rsidP="00473AB4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8D410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ที่ดิน</w:t>
            </w:r>
            <w:r w:rsidRPr="008D4109">
              <w:rPr>
                <w:rFonts w:ascii="Angsana New" w:hAnsi="Angsana New" w:hint="cs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78" w:type="dxa"/>
          </w:tcPr>
          <w:p w14:paraId="270C7FE5" w14:textId="77777777" w:rsidR="00567C7D" w:rsidRPr="008D4109" w:rsidRDefault="00567C7D" w:rsidP="00473AB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776" w:type="dxa"/>
          </w:tcPr>
          <w:p w14:paraId="259346D7" w14:textId="77777777" w:rsidR="00567C7D" w:rsidRPr="008D4109" w:rsidRDefault="00567C7D" w:rsidP="00473AB4">
            <w:pPr>
              <w:pStyle w:val="acctmergecolhdg"/>
              <w:spacing w:line="240" w:lineRule="atLeast"/>
              <w:ind w:left="-82" w:right="-65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 w:rsidRPr="008D4109">
              <w:rPr>
                <w:rFonts w:ascii="Angsana New" w:hAnsi="Angsana New" w:hint="cs"/>
                <w:b w:val="0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E1166FF" w14:textId="77777777" w:rsidR="00567C7D" w:rsidRPr="008D4109" w:rsidRDefault="00567C7D" w:rsidP="00473AB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CA903A7" w14:textId="77777777" w:rsidR="00567C7D" w:rsidRPr="008D4109" w:rsidRDefault="00567C7D" w:rsidP="00473AB4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8D410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1AFDEE4B" w14:textId="77777777" w:rsidR="00567C7D" w:rsidRPr="008D4109" w:rsidRDefault="00567C7D" w:rsidP="00473AB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711" w:type="dxa"/>
            <w:vAlign w:val="bottom"/>
            <w:hideMark/>
          </w:tcPr>
          <w:p w14:paraId="1AAB77CF" w14:textId="77777777" w:rsidR="00567C7D" w:rsidRPr="008D4109" w:rsidRDefault="00567C7D" w:rsidP="00473AB4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8D410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</w:tcPr>
          <w:p w14:paraId="3F1FFB65" w14:textId="77777777" w:rsidR="00567C7D" w:rsidRPr="008D4109" w:rsidRDefault="00567C7D" w:rsidP="00473AB4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9" w:type="dxa"/>
          </w:tcPr>
          <w:p w14:paraId="4F776ADD" w14:textId="77777777" w:rsidR="00567C7D" w:rsidRPr="008D4109" w:rsidRDefault="00567C7D" w:rsidP="00473AB4">
            <w:pPr>
              <w:pStyle w:val="Pa47"/>
              <w:ind w:left="-89" w:right="-7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D4109">
              <w:rPr>
                <w:rFonts w:ascii="Angsana New" w:hAnsi="Angsana New" w:hint="cs"/>
                <w:b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80" w:type="dxa"/>
          </w:tcPr>
          <w:p w14:paraId="334B80F2" w14:textId="77777777" w:rsidR="00567C7D" w:rsidRPr="008D4109" w:rsidRDefault="00567C7D" w:rsidP="00473AB4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54" w:type="dxa"/>
            <w:hideMark/>
          </w:tcPr>
          <w:p w14:paraId="729E8387" w14:textId="77777777" w:rsidR="00567C7D" w:rsidRPr="008D4109" w:rsidRDefault="00567C7D" w:rsidP="00473AB4">
            <w:pPr>
              <w:pStyle w:val="Pa47"/>
              <w:ind w:left="-84" w:right="-6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D410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4628B40D" w14:textId="77777777" w:rsidR="00567C7D" w:rsidRPr="008D4109" w:rsidRDefault="00567C7D" w:rsidP="00473AB4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gridSpan w:val="2"/>
            <w:vAlign w:val="bottom"/>
            <w:hideMark/>
          </w:tcPr>
          <w:p w14:paraId="229020AE" w14:textId="77777777" w:rsidR="00567C7D" w:rsidRPr="008D4109" w:rsidRDefault="00567C7D" w:rsidP="00473AB4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D410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54847" w:rsidRPr="008D4109" w14:paraId="5DB34226" w14:textId="77777777" w:rsidTr="00567C7D">
        <w:trPr>
          <w:gridAfter w:val="1"/>
          <w:wAfter w:w="9" w:type="dxa"/>
          <w:trHeight w:val="20"/>
          <w:tblHeader/>
        </w:trPr>
        <w:tc>
          <w:tcPr>
            <w:tcW w:w="1998" w:type="dxa"/>
          </w:tcPr>
          <w:p w14:paraId="26054D1E" w14:textId="77777777" w:rsidR="00E54847" w:rsidRPr="008D4109" w:rsidRDefault="00E54847" w:rsidP="00473AB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65" w:type="dxa"/>
            <w:hideMark/>
          </w:tcPr>
          <w:p w14:paraId="346C436D" w14:textId="77777777" w:rsidR="00E54847" w:rsidRPr="008D4109" w:rsidRDefault="00E54847" w:rsidP="00473AB4">
            <w:pPr>
              <w:pStyle w:val="acctfourfigures"/>
              <w:tabs>
                <w:tab w:val="clear" w:pos="765"/>
              </w:tabs>
              <w:spacing w:line="240" w:lineRule="atLeast"/>
              <w:ind w:left="-69" w:right="-9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D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6633" w:type="dxa"/>
            <w:gridSpan w:val="13"/>
          </w:tcPr>
          <w:p w14:paraId="38638A09" w14:textId="77777777" w:rsidR="00E54847" w:rsidRPr="008D4109" w:rsidRDefault="00E54847" w:rsidP="00473AB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D410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8D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8D410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567C7D" w:rsidRPr="008D4109" w14:paraId="0C69A8C3" w14:textId="77777777" w:rsidTr="00567C7D">
        <w:trPr>
          <w:trHeight w:val="20"/>
        </w:trPr>
        <w:tc>
          <w:tcPr>
            <w:tcW w:w="1998" w:type="dxa"/>
            <w:hideMark/>
          </w:tcPr>
          <w:p w14:paraId="40FDA590" w14:textId="77777777" w:rsidR="00567C7D" w:rsidRPr="008D4109" w:rsidRDefault="00567C7D" w:rsidP="00473A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D410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D410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D4109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8D4109">
              <w:rPr>
                <w:rFonts w:ascii="Angsana New" w:hAnsi="Angsana New" w:hint="cs"/>
                <w:sz w:val="28"/>
                <w:szCs w:val="28"/>
              </w:rPr>
              <w:t>2563</w:t>
            </w:r>
            <w:r w:rsidRPr="008D4109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765" w:type="dxa"/>
            <w:hideMark/>
          </w:tcPr>
          <w:p w14:paraId="5DC56585" w14:textId="77777777" w:rsidR="00567C7D" w:rsidRPr="008D4109" w:rsidRDefault="00567C7D" w:rsidP="00473A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D4109">
              <w:rPr>
                <w:rFonts w:ascii="Angsana New" w:hAnsi="Angsana New" w:hint="cs"/>
                <w:i/>
                <w:iCs/>
                <w:sz w:val="28"/>
                <w:szCs w:val="28"/>
              </w:rPr>
              <w:t>3</w:t>
            </w:r>
            <w:r w:rsidRPr="008D410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D41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ข</w:t>
            </w:r>
            <w:r w:rsidRPr="008D410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747" w:type="dxa"/>
          </w:tcPr>
          <w:p w14:paraId="78D481D8" w14:textId="77777777" w:rsidR="00567C7D" w:rsidRPr="008D4109" w:rsidRDefault="00567C7D" w:rsidP="00473A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109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78" w:type="dxa"/>
          </w:tcPr>
          <w:p w14:paraId="0B863634" w14:textId="77777777" w:rsidR="00567C7D" w:rsidRPr="008D4109" w:rsidRDefault="00567C7D" w:rsidP="00473AB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36DA30BF" w14:textId="0E54ACD0" w:rsidR="00567C7D" w:rsidRPr="008D4109" w:rsidRDefault="00567C7D" w:rsidP="00AB0875">
            <w:pPr>
              <w:pStyle w:val="acctmergecolhdg"/>
              <w:spacing w:line="240" w:lineRule="atLeast"/>
              <w:ind w:hanging="76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8D4109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180" w:type="dxa"/>
          </w:tcPr>
          <w:p w14:paraId="6B8CF0A4" w14:textId="77777777" w:rsidR="00567C7D" w:rsidRPr="008D4109" w:rsidRDefault="00567C7D" w:rsidP="00473AB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8F8BAF1" w14:textId="127545E8" w:rsidR="00567C7D" w:rsidRPr="008D4109" w:rsidRDefault="00567C7D" w:rsidP="00473A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109">
              <w:rPr>
                <w:rFonts w:ascii="Angsana New" w:hAnsi="Angsana New"/>
                <w:sz w:val="28"/>
                <w:szCs w:val="28"/>
              </w:rPr>
              <w:t>2</w:t>
            </w:r>
            <w:r w:rsidR="00AB0875" w:rsidRPr="008D410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14:paraId="192870AB" w14:textId="77777777" w:rsidR="00567C7D" w:rsidRPr="008D4109" w:rsidRDefault="00567C7D" w:rsidP="00473AB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1" w:type="dxa"/>
          </w:tcPr>
          <w:p w14:paraId="3F76FDAE" w14:textId="6C03818D" w:rsidR="00567C7D" w:rsidRPr="008D4109" w:rsidRDefault="00567C7D" w:rsidP="00AB087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D4109">
              <w:rPr>
                <w:rFonts w:ascii="Angsana New" w:hAnsi="Angsana New"/>
                <w:sz w:val="28"/>
                <w:szCs w:val="28"/>
                <w:lang w:bidi="th-TH"/>
              </w:rPr>
              <w:t>53</w:t>
            </w:r>
            <w:r w:rsidR="00141CFC" w:rsidRPr="008D4109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52EEC078" w14:textId="77777777" w:rsidR="00567C7D" w:rsidRPr="008D4109" w:rsidRDefault="00567C7D" w:rsidP="00473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dxa"/>
          </w:tcPr>
          <w:p w14:paraId="5EEE5775" w14:textId="59B05107" w:rsidR="00567C7D" w:rsidRPr="008D4109" w:rsidRDefault="00567C7D" w:rsidP="00567C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D4109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</w:tcPr>
          <w:p w14:paraId="789E000A" w14:textId="77777777" w:rsidR="00567C7D" w:rsidRPr="008D4109" w:rsidRDefault="00567C7D" w:rsidP="00473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607465FC" w14:textId="067FDD28" w:rsidR="00567C7D" w:rsidRPr="008D4109" w:rsidRDefault="00567C7D" w:rsidP="00AB0875">
            <w:pPr>
              <w:pStyle w:val="acctfourfigures"/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D4109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6C79532E" w14:textId="77777777" w:rsidR="00567C7D" w:rsidRPr="008D4109" w:rsidRDefault="00567C7D" w:rsidP="00473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gridSpan w:val="2"/>
          </w:tcPr>
          <w:p w14:paraId="0578F55D" w14:textId="475E2997" w:rsidR="00567C7D" w:rsidRPr="008D4109" w:rsidRDefault="00567C7D" w:rsidP="00AB0875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D4109">
              <w:rPr>
                <w:rFonts w:ascii="Angsana New" w:hAnsi="Angsana New"/>
                <w:sz w:val="28"/>
                <w:szCs w:val="28"/>
                <w:lang w:bidi="th-TH"/>
              </w:rPr>
              <w:t>58</w:t>
            </w:r>
          </w:p>
        </w:tc>
      </w:tr>
      <w:tr w:rsidR="00567C7D" w:rsidRPr="008D4109" w14:paraId="61ACF86D" w14:textId="77777777" w:rsidTr="00567C7D">
        <w:trPr>
          <w:trHeight w:val="20"/>
        </w:trPr>
        <w:tc>
          <w:tcPr>
            <w:tcW w:w="1998" w:type="dxa"/>
            <w:hideMark/>
          </w:tcPr>
          <w:p w14:paraId="4C7BE840" w14:textId="77777777" w:rsidR="00567C7D" w:rsidRPr="008D4109" w:rsidRDefault="00567C7D" w:rsidP="00473AB4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D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8D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765" w:type="dxa"/>
          </w:tcPr>
          <w:p w14:paraId="4889CDEB" w14:textId="77777777" w:rsidR="00567C7D" w:rsidRPr="008D4109" w:rsidRDefault="00567C7D" w:rsidP="004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D9513" w14:textId="77777777" w:rsidR="00567C7D" w:rsidRPr="008D4109" w:rsidRDefault="00567C7D" w:rsidP="00AB0875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-295"/>
              <w:rPr>
                <w:rFonts w:ascii="Angsana New" w:hAnsi="Angsana New"/>
                <w:sz w:val="28"/>
                <w:szCs w:val="28"/>
                <w:cs/>
              </w:rPr>
            </w:pPr>
            <w:r w:rsidRPr="008D4109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78" w:type="dxa"/>
          </w:tcPr>
          <w:p w14:paraId="433CD889" w14:textId="77777777" w:rsidR="00567C7D" w:rsidRPr="008D4109" w:rsidRDefault="00567C7D" w:rsidP="00473AB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104BE96C" w14:textId="17BAD96E" w:rsidR="00567C7D" w:rsidRPr="008D4109" w:rsidRDefault="00567C7D" w:rsidP="00AB0875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8D4109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80" w:type="dxa"/>
          </w:tcPr>
          <w:p w14:paraId="4B468C0E" w14:textId="77777777" w:rsidR="00567C7D" w:rsidRPr="008D4109" w:rsidRDefault="00567C7D" w:rsidP="00473AB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7DB49" w14:textId="15721C81" w:rsidR="00567C7D" w:rsidRPr="008D4109" w:rsidRDefault="00567C7D" w:rsidP="00AB087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8D4109">
              <w:rPr>
                <w:rFonts w:ascii="Angsana New" w:hAnsi="Angsana New"/>
                <w:sz w:val="28"/>
                <w:szCs w:val="28"/>
              </w:rPr>
              <w:t>(</w:t>
            </w:r>
            <w:r w:rsidR="00AB0875" w:rsidRPr="008D4109">
              <w:rPr>
                <w:rFonts w:ascii="Angsana New" w:hAnsi="Angsana New"/>
                <w:sz w:val="28"/>
                <w:szCs w:val="28"/>
              </w:rPr>
              <w:t>2</w:t>
            </w:r>
            <w:r w:rsidRPr="008D41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4D24766E" w14:textId="77777777" w:rsidR="00567C7D" w:rsidRPr="008D4109" w:rsidRDefault="00567C7D" w:rsidP="00473AB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03DFE" w14:textId="27AEF814" w:rsidR="00567C7D" w:rsidRPr="008D4109" w:rsidRDefault="00567C7D" w:rsidP="00AB087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</w:rPr>
            </w:pPr>
            <w:r w:rsidRPr="008D4109">
              <w:rPr>
                <w:rFonts w:ascii="Angsana New" w:hAnsi="Angsana New"/>
                <w:sz w:val="28"/>
                <w:szCs w:val="28"/>
              </w:rPr>
              <w:t>(2</w:t>
            </w:r>
            <w:r w:rsidR="00141CFC" w:rsidRPr="008D4109">
              <w:rPr>
                <w:rFonts w:ascii="Angsana New" w:hAnsi="Angsana New"/>
                <w:sz w:val="28"/>
                <w:szCs w:val="28"/>
              </w:rPr>
              <w:t>4</w:t>
            </w:r>
            <w:r w:rsidRPr="008D41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7B6FF8E" w14:textId="77777777" w:rsidR="00567C7D" w:rsidRPr="008D4109" w:rsidRDefault="00567C7D" w:rsidP="00473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53C87E3E" w14:textId="5E432DE1" w:rsidR="00567C7D" w:rsidRPr="008D4109" w:rsidRDefault="00567C7D" w:rsidP="00AB087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</w:rPr>
            </w:pPr>
            <w:r w:rsidRPr="008D4109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80" w:type="dxa"/>
          </w:tcPr>
          <w:p w14:paraId="4DA00111" w14:textId="77777777" w:rsidR="00567C7D" w:rsidRPr="008D4109" w:rsidRDefault="00567C7D" w:rsidP="00473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5BC46" w14:textId="77777777" w:rsidR="00567C7D" w:rsidRPr="008D4109" w:rsidRDefault="00567C7D" w:rsidP="00567C7D">
            <w:pPr>
              <w:pStyle w:val="acctfourfigures"/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D4109">
              <w:rPr>
                <w:rFonts w:ascii="Angsana New" w:hAnsi="Angsana New"/>
                <w:sz w:val="28"/>
                <w:szCs w:val="28"/>
                <w:lang w:bidi="th-TH"/>
              </w:rPr>
              <w:t>(1)</w:t>
            </w:r>
          </w:p>
        </w:tc>
        <w:tc>
          <w:tcPr>
            <w:tcW w:w="180" w:type="dxa"/>
          </w:tcPr>
          <w:p w14:paraId="0A248DC5" w14:textId="77777777" w:rsidR="00567C7D" w:rsidRPr="008D4109" w:rsidRDefault="00567C7D" w:rsidP="00473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F64DB" w14:textId="14E3DD6A" w:rsidR="00567C7D" w:rsidRPr="008D4109" w:rsidRDefault="00567C7D" w:rsidP="00567C7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D4109">
              <w:rPr>
                <w:rFonts w:ascii="Angsana New" w:hAnsi="Angsana New"/>
                <w:sz w:val="28"/>
                <w:szCs w:val="28"/>
                <w:lang w:bidi="th-TH"/>
              </w:rPr>
              <w:t>(3)</w:t>
            </w:r>
          </w:p>
        </w:tc>
      </w:tr>
      <w:tr w:rsidR="00567C7D" w:rsidRPr="008D4109" w14:paraId="6D2D146C" w14:textId="77777777" w:rsidTr="00567C7D">
        <w:trPr>
          <w:trHeight w:val="20"/>
        </w:trPr>
        <w:tc>
          <w:tcPr>
            <w:tcW w:w="1998" w:type="dxa"/>
            <w:vAlign w:val="bottom"/>
            <w:hideMark/>
          </w:tcPr>
          <w:p w14:paraId="43C369C1" w14:textId="77777777" w:rsidR="00567C7D" w:rsidRPr="008D4109" w:rsidRDefault="00567C7D" w:rsidP="004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4109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8D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1 ธันวาคม </w:t>
            </w:r>
            <w:r w:rsidRPr="008D4109">
              <w:rPr>
                <w:rFonts w:ascii="Angsana New" w:hAnsi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5" w:type="dxa"/>
          </w:tcPr>
          <w:p w14:paraId="3ABCEA21" w14:textId="77777777" w:rsidR="00567C7D" w:rsidRPr="008D4109" w:rsidRDefault="00567C7D" w:rsidP="00473A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6EC5BB" w14:textId="77777777" w:rsidR="00567C7D" w:rsidRPr="008D4109" w:rsidRDefault="00567C7D" w:rsidP="00473A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109">
              <w:rPr>
                <w:rFonts w:ascii="Angsana New" w:hAnsi="Angsana New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178" w:type="dxa"/>
          </w:tcPr>
          <w:p w14:paraId="40A49DA8" w14:textId="77777777" w:rsidR="00567C7D" w:rsidRPr="008D4109" w:rsidRDefault="00567C7D" w:rsidP="00473AB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0641004A" w14:textId="0FF9A51A" w:rsidR="00567C7D" w:rsidRPr="008D4109" w:rsidRDefault="00567C7D" w:rsidP="00473AB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109">
              <w:rPr>
                <w:rFonts w:ascii="Angsana New" w:hAnsi="Angsana New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180" w:type="dxa"/>
          </w:tcPr>
          <w:p w14:paraId="06B4CA96" w14:textId="77777777" w:rsidR="00567C7D" w:rsidRPr="008D4109" w:rsidRDefault="00567C7D" w:rsidP="00473AB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CC9CB4" w14:textId="0231CDF2" w:rsidR="00567C7D" w:rsidRPr="008D4109" w:rsidRDefault="00567C7D" w:rsidP="00473A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109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78" w:type="dxa"/>
          </w:tcPr>
          <w:p w14:paraId="24A498C8" w14:textId="77777777" w:rsidR="00567C7D" w:rsidRPr="008D4109" w:rsidRDefault="00567C7D" w:rsidP="00473AB4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60001" w14:textId="31C685A2" w:rsidR="00567C7D" w:rsidRPr="008D4109" w:rsidRDefault="00567C7D" w:rsidP="00473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109">
              <w:rPr>
                <w:rFonts w:ascii="Angsana New" w:hAnsi="Angsana New"/>
                <w:b/>
                <w:bCs/>
                <w:sz w:val="28"/>
                <w:szCs w:val="28"/>
              </w:rPr>
              <w:t>508</w:t>
            </w:r>
          </w:p>
        </w:tc>
        <w:tc>
          <w:tcPr>
            <w:tcW w:w="180" w:type="dxa"/>
          </w:tcPr>
          <w:p w14:paraId="04BB0DEB" w14:textId="77777777" w:rsidR="00567C7D" w:rsidRPr="008D4109" w:rsidRDefault="00567C7D" w:rsidP="00473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7C6631B8" w14:textId="39D388CD" w:rsidR="00567C7D" w:rsidRPr="008D4109" w:rsidRDefault="00567C7D" w:rsidP="00567C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49</w:t>
            </w:r>
          </w:p>
        </w:tc>
        <w:tc>
          <w:tcPr>
            <w:tcW w:w="180" w:type="dxa"/>
          </w:tcPr>
          <w:p w14:paraId="778E59AD" w14:textId="77777777" w:rsidR="00567C7D" w:rsidRPr="008D4109" w:rsidRDefault="00567C7D" w:rsidP="00473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13292D" w14:textId="793C8194" w:rsidR="00567C7D" w:rsidRPr="008D4109" w:rsidRDefault="00567C7D" w:rsidP="00567C7D">
            <w:pPr>
              <w:pStyle w:val="acctfourfigures"/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191F6969" w14:textId="77777777" w:rsidR="00567C7D" w:rsidRPr="008D4109" w:rsidRDefault="00567C7D" w:rsidP="00473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B8E40" w14:textId="0956A296" w:rsidR="00567C7D" w:rsidRPr="008D4109" w:rsidRDefault="00567C7D" w:rsidP="00567C7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55</w:t>
            </w:r>
          </w:p>
        </w:tc>
      </w:tr>
    </w:tbl>
    <w:p w14:paraId="3687DC59" w14:textId="151D07F2" w:rsidR="00E54847" w:rsidRPr="008D4109" w:rsidRDefault="00E54847" w:rsidP="005F7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p w14:paraId="5FE9F46B" w14:textId="1C9EEADF" w:rsidR="005D145A" w:rsidRPr="008D4109" w:rsidRDefault="005D145A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8D4109">
        <w:rPr>
          <w:rFonts w:ascii="Angsana New" w:hAnsi="Angsana New"/>
          <w:i/>
          <w:iCs/>
          <w:spacing w:val="-2"/>
          <w:sz w:val="30"/>
          <w:szCs w:val="30"/>
          <w:cs/>
        </w:rPr>
        <w:t>ภาระค้ำประกัน</w:t>
      </w:r>
    </w:p>
    <w:p w14:paraId="2D529998" w14:textId="77777777" w:rsidR="005D145A" w:rsidRPr="008D4109" w:rsidRDefault="005D145A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58F9A137" w14:textId="42BBB696" w:rsidR="00B43482" w:rsidRPr="008D4109" w:rsidRDefault="005D145A" w:rsidP="0073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 w:rsidRPr="008D4109">
        <w:rPr>
          <w:rFonts w:ascii="Angsana New" w:hAnsi="Angsana New" w:hint="cs"/>
          <w:sz w:val="30"/>
          <w:szCs w:val="30"/>
          <w:cs/>
        </w:rPr>
        <w:t>กลุ่มบริษัทมีภาระค้ำประกันใน</w:t>
      </w:r>
      <w:r w:rsidRPr="008D4109">
        <w:rPr>
          <w:rFonts w:ascii="Angsana New" w:hAnsi="Angsana New"/>
          <w:sz w:val="30"/>
          <w:szCs w:val="30"/>
          <w:cs/>
        </w:rPr>
        <w:t>ที่ดินและส่วนปรับปรุงที่ดิน และอาคาร</w:t>
      </w:r>
      <w:r w:rsidRPr="008D4109">
        <w:rPr>
          <w:rFonts w:ascii="Angsana New" w:hAnsi="Angsana New" w:hint="cs"/>
          <w:sz w:val="30"/>
          <w:szCs w:val="30"/>
          <w:cs/>
        </w:rPr>
        <w:t xml:space="preserve">ตามรายละเอียดในหมายเหตุข้อ </w:t>
      </w:r>
      <w:r w:rsidR="008556AE" w:rsidRPr="008D4109">
        <w:rPr>
          <w:rFonts w:ascii="Angsana New" w:hAnsi="Angsana New"/>
          <w:sz w:val="30"/>
          <w:szCs w:val="30"/>
        </w:rPr>
        <w:t>1</w:t>
      </w:r>
      <w:r w:rsidR="00E50D11" w:rsidRPr="008D4109">
        <w:rPr>
          <w:rFonts w:ascii="Angsana New" w:hAnsi="Angsana New" w:hint="cs"/>
          <w:sz w:val="30"/>
          <w:szCs w:val="30"/>
          <w:cs/>
        </w:rPr>
        <w:t>2</w:t>
      </w:r>
    </w:p>
    <w:p w14:paraId="01290042" w14:textId="624DAD2E" w:rsidR="00E56BB0" w:rsidRPr="008D4109" w:rsidRDefault="0031115B" w:rsidP="000D568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1CFB8446" w14:textId="77777777" w:rsidR="006D131E" w:rsidRPr="008D4109" w:rsidRDefault="006D131E" w:rsidP="00A94A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98"/>
        <w:gridCol w:w="432"/>
        <w:gridCol w:w="990"/>
        <w:gridCol w:w="270"/>
        <w:gridCol w:w="990"/>
        <w:gridCol w:w="270"/>
        <w:gridCol w:w="990"/>
        <w:gridCol w:w="270"/>
        <w:gridCol w:w="990"/>
      </w:tblGrid>
      <w:tr w:rsidR="0051278F" w:rsidRPr="008D4109" w14:paraId="345A867B" w14:textId="77777777" w:rsidTr="00E74CAB">
        <w:trPr>
          <w:cantSplit/>
          <w:tblHeader/>
        </w:trPr>
        <w:tc>
          <w:tcPr>
            <w:tcW w:w="3798" w:type="dxa"/>
            <w:shd w:val="clear" w:color="auto" w:fill="auto"/>
          </w:tcPr>
          <w:p w14:paraId="780E2FEB" w14:textId="77777777" w:rsidR="0051278F" w:rsidRPr="008D4109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32" w:type="dxa"/>
            <w:shd w:val="clear" w:color="auto" w:fill="auto"/>
          </w:tcPr>
          <w:p w14:paraId="53514271" w14:textId="77777777" w:rsidR="0051278F" w:rsidRPr="008D4109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F6ED937" w14:textId="77777777" w:rsidR="0051278F" w:rsidRPr="008D4109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A900FF7" w14:textId="77777777" w:rsidR="0051278F" w:rsidRPr="008D4109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3C1294E" w14:textId="77777777" w:rsidR="0051278F" w:rsidRPr="008D4109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D5681" w:rsidRPr="008D4109" w14:paraId="67965B4B" w14:textId="77777777" w:rsidTr="00E74CAB">
        <w:trPr>
          <w:cantSplit/>
          <w:tblHeader/>
        </w:trPr>
        <w:tc>
          <w:tcPr>
            <w:tcW w:w="3798" w:type="dxa"/>
            <w:shd w:val="clear" w:color="auto" w:fill="auto"/>
          </w:tcPr>
          <w:p w14:paraId="0FE5DACD" w14:textId="77777777" w:rsidR="000D5681" w:rsidRPr="008D4109" w:rsidRDefault="000D5681" w:rsidP="000D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432" w:type="dxa"/>
            <w:shd w:val="clear" w:color="auto" w:fill="auto"/>
          </w:tcPr>
          <w:p w14:paraId="0007B435" w14:textId="77777777" w:rsidR="000D5681" w:rsidRPr="008D4109" w:rsidRDefault="000D5681" w:rsidP="000D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98FE8A" w14:textId="23BF8061" w:rsidR="000D5681" w:rsidRPr="008D4109" w:rsidRDefault="000D5681" w:rsidP="000D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 w:bidi="ar-SA"/>
              </w:rPr>
            </w:pPr>
            <w:r w:rsidRPr="008D4109">
              <w:rPr>
                <w:rFonts w:ascii="Angsana New" w:hAnsi="Angsana New"/>
                <w:sz w:val="30"/>
                <w:szCs w:val="30"/>
                <w:lang w:eastAsia="th-TH"/>
              </w:rPr>
              <w:t xml:space="preserve">31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269D133" w14:textId="77777777" w:rsidR="000D5681" w:rsidRPr="008D4109" w:rsidRDefault="000D5681" w:rsidP="000D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08B4335" w14:textId="77777777" w:rsidR="000D5681" w:rsidRPr="008D4109" w:rsidRDefault="000D5681" w:rsidP="000D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699E0C24" w14:textId="77777777" w:rsidR="000D5681" w:rsidRPr="008D4109" w:rsidRDefault="000D5681" w:rsidP="000D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F44A149" w14:textId="07D2EABE" w:rsidR="000D5681" w:rsidRPr="008D4109" w:rsidRDefault="000D5681" w:rsidP="000D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hAnsi="Angsana New"/>
                <w:sz w:val="30"/>
                <w:szCs w:val="30"/>
                <w:lang w:eastAsia="th-TH"/>
              </w:rPr>
              <w:t xml:space="preserve">31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6EC500D" w14:textId="77777777" w:rsidR="000D5681" w:rsidRPr="008D4109" w:rsidRDefault="000D5681" w:rsidP="000D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2C7D72B" w14:textId="77777777" w:rsidR="000D5681" w:rsidRPr="008D4109" w:rsidRDefault="000D5681" w:rsidP="000D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413CD1" w:rsidRPr="008D4109" w14:paraId="132FE281" w14:textId="77777777" w:rsidTr="00E74CAB">
        <w:trPr>
          <w:cantSplit/>
          <w:tblHeader/>
        </w:trPr>
        <w:tc>
          <w:tcPr>
            <w:tcW w:w="3798" w:type="dxa"/>
            <w:shd w:val="clear" w:color="auto" w:fill="auto"/>
          </w:tcPr>
          <w:p w14:paraId="0E3941D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432" w:type="dxa"/>
            <w:shd w:val="clear" w:color="auto" w:fill="auto"/>
          </w:tcPr>
          <w:p w14:paraId="459E7BD0" w14:textId="2AF72F85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00BDB1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37A150D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D868757" w14:textId="0C2DCFD2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8D4109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D02D293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0550D33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9E80F0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966866" w14:textId="204F5516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8D4109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</w:tr>
      <w:tr w:rsidR="00413CD1" w:rsidRPr="008D4109" w14:paraId="72B6FD53" w14:textId="77777777" w:rsidTr="00E74CAB">
        <w:trPr>
          <w:cantSplit/>
          <w:tblHeader/>
        </w:trPr>
        <w:tc>
          <w:tcPr>
            <w:tcW w:w="3798" w:type="dxa"/>
            <w:shd w:val="clear" w:color="auto" w:fill="auto"/>
          </w:tcPr>
          <w:p w14:paraId="2F113359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" w:type="dxa"/>
            <w:shd w:val="clear" w:color="auto" w:fill="auto"/>
          </w:tcPr>
          <w:p w14:paraId="41EBB7EC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AFBA35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3CD1" w:rsidRPr="008D4109" w14:paraId="2E0D1E86" w14:textId="77777777" w:rsidTr="00E74CAB">
        <w:tc>
          <w:tcPr>
            <w:tcW w:w="3798" w:type="dxa"/>
            <w:shd w:val="clear" w:color="auto" w:fill="auto"/>
          </w:tcPr>
          <w:p w14:paraId="7121517C" w14:textId="01E2E41B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ส่วนที่หมุนเวียน </w:t>
            </w:r>
            <w:r w:rsidR="00E74CAB" w:rsidRPr="008D410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E74CAB" w:rsidRPr="008D410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ไม่รวมดอกเบี้ยค้างจ่าย</w:t>
            </w:r>
            <w:r w:rsidR="00E74CAB" w:rsidRPr="008D410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32" w:type="dxa"/>
            <w:shd w:val="clear" w:color="auto" w:fill="auto"/>
          </w:tcPr>
          <w:p w14:paraId="263FF776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05359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5E6E0B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4893B2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56CFC2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6D12E1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7A0D91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67469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413CD1" w:rsidRPr="008D4109" w14:paraId="6B30F343" w14:textId="77777777" w:rsidTr="00E74CAB">
        <w:tc>
          <w:tcPr>
            <w:tcW w:w="3798" w:type="dxa"/>
            <w:shd w:val="clear" w:color="auto" w:fill="auto"/>
          </w:tcPr>
          <w:p w14:paraId="4858CFB9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32" w:type="dxa"/>
            <w:shd w:val="clear" w:color="auto" w:fill="auto"/>
          </w:tcPr>
          <w:p w14:paraId="1225CC45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1A214C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87C3D39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457AAB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17FA61F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14CF5A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E636C3C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3C3102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413CD1" w:rsidRPr="008D4109" w14:paraId="1A17BC31" w14:textId="77777777" w:rsidTr="00E74CAB">
        <w:tc>
          <w:tcPr>
            <w:tcW w:w="3798" w:type="dxa"/>
            <w:shd w:val="clear" w:color="auto" w:fill="auto"/>
          </w:tcPr>
          <w:p w14:paraId="4FF153DD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ส่วนที่มีหลักประกัน</w:t>
            </w:r>
          </w:p>
        </w:tc>
        <w:tc>
          <w:tcPr>
            <w:tcW w:w="432" w:type="dxa"/>
            <w:shd w:val="clear" w:color="auto" w:fill="auto"/>
          </w:tcPr>
          <w:p w14:paraId="782B2F4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C2C45D" w14:textId="3321969C" w:rsidR="00413CD1" w:rsidRPr="008D4109" w:rsidRDefault="00986E7F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 w:hint="cs"/>
                <w:sz w:val="30"/>
                <w:szCs w:val="30"/>
                <w:cs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69F3F588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1F42C3" w14:textId="71D5CAC9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7D51234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C459D4" w14:textId="304E6FCF" w:rsidR="00413CD1" w:rsidRPr="008D4109" w:rsidRDefault="004D5DDD" w:rsidP="004D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B6E27A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1B083D" w14:textId="0B2A0C47" w:rsidR="00413CD1" w:rsidRPr="008D4109" w:rsidRDefault="004D5DDD" w:rsidP="004D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413CD1" w:rsidRPr="008D4109" w14:paraId="5DD69F68" w14:textId="77777777" w:rsidTr="00E74CAB">
        <w:tc>
          <w:tcPr>
            <w:tcW w:w="3798" w:type="dxa"/>
            <w:shd w:val="clear" w:color="auto" w:fill="auto"/>
          </w:tcPr>
          <w:p w14:paraId="1B9B67D7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ส่วนที่ไม่มีหลักประกัน</w:t>
            </w:r>
          </w:p>
        </w:tc>
        <w:tc>
          <w:tcPr>
            <w:tcW w:w="432" w:type="dxa"/>
            <w:shd w:val="clear" w:color="auto" w:fill="auto"/>
          </w:tcPr>
          <w:p w14:paraId="33EB53E3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FDE874" w14:textId="0DFBAED8" w:rsidR="00413CD1" w:rsidRPr="008D4109" w:rsidRDefault="00986E7F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2,010</w:t>
            </w:r>
          </w:p>
        </w:tc>
        <w:tc>
          <w:tcPr>
            <w:tcW w:w="270" w:type="dxa"/>
            <w:shd w:val="clear" w:color="auto" w:fill="auto"/>
          </w:tcPr>
          <w:p w14:paraId="58CBA4CC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7E0D37" w14:textId="40E5F7C3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1,398</w:t>
            </w:r>
          </w:p>
        </w:tc>
        <w:tc>
          <w:tcPr>
            <w:tcW w:w="270" w:type="dxa"/>
            <w:shd w:val="clear" w:color="auto" w:fill="auto"/>
          </w:tcPr>
          <w:p w14:paraId="59CDA80F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B52050" w14:textId="3B4716E8" w:rsidR="00413CD1" w:rsidRPr="008D4109" w:rsidRDefault="00C51F13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D4109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5CA5873C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41F165" w14:textId="6CED8D0E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499</w:t>
            </w:r>
          </w:p>
        </w:tc>
      </w:tr>
      <w:tr w:rsidR="00CA4D09" w:rsidRPr="008D4109" w14:paraId="636B0F85" w14:textId="77777777" w:rsidTr="00E74CAB">
        <w:tc>
          <w:tcPr>
            <w:tcW w:w="3798" w:type="dxa"/>
            <w:shd w:val="clear" w:color="auto" w:fill="auto"/>
          </w:tcPr>
          <w:p w14:paraId="3241FD27" w14:textId="0FA1E2B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 w:hint="cs"/>
                <w:sz w:val="30"/>
                <w:szCs w:val="30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432" w:type="dxa"/>
            <w:shd w:val="clear" w:color="auto" w:fill="auto"/>
          </w:tcPr>
          <w:p w14:paraId="28999D85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3CB911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9496C8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69516F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5D829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223F4A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4E2BBAB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469265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CA4D09" w:rsidRPr="008D4109" w14:paraId="033B0E69" w14:textId="77777777" w:rsidTr="00E74CAB">
        <w:tc>
          <w:tcPr>
            <w:tcW w:w="3798" w:type="dxa"/>
            <w:shd w:val="clear" w:color="auto" w:fill="auto"/>
          </w:tcPr>
          <w:p w14:paraId="5A0862CE" w14:textId="5891F2C6" w:rsidR="00CA4D09" w:rsidRPr="008D4109" w:rsidRDefault="00CA4D09" w:rsidP="00CA4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1"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432" w:type="dxa"/>
            <w:shd w:val="clear" w:color="auto" w:fill="auto"/>
          </w:tcPr>
          <w:p w14:paraId="0EC35706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EE4104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412D5E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762CD1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A21436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EE1DA0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5F3844E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275D81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CA4D09" w:rsidRPr="008D4109" w14:paraId="65A140DA" w14:textId="77777777" w:rsidTr="00E74CAB">
        <w:tc>
          <w:tcPr>
            <w:tcW w:w="3798" w:type="dxa"/>
            <w:shd w:val="clear" w:color="auto" w:fill="auto"/>
          </w:tcPr>
          <w:p w14:paraId="355ACC79" w14:textId="59833EA4" w:rsidR="00CA4D09" w:rsidRPr="008D4109" w:rsidRDefault="00CA4D09" w:rsidP="00CA4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1"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>- ส่วนที่ไม่มีหลักประกัน</w:t>
            </w:r>
          </w:p>
        </w:tc>
        <w:tc>
          <w:tcPr>
            <w:tcW w:w="432" w:type="dxa"/>
            <w:shd w:val="clear" w:color="auto" w:fill="auto"/>
          </w:tcPr>
          <w:p w14:paraId="7762FB52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506FED" w14:textId="16723F36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47E2A9BE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96C546" w14:textId="23F552C9" w:rsidR="00CA4D09" w:rsidRPr="008D4109" w:rsidRDefault="00CA4D09" w:rsidP="00CA4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1AF3CE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081CD3" w14:textId="02161376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F468F37" w14:textId="77777777" w:rsidR="00CA4D09" w:rsidRPr="008D4109" w:rsidRDefault="00CA4D09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F0EC2C" w14:textId="1575B65A" w:rsidR="00CA4D09" w:rsidRPr="008D4109" w:rsidRDefault="00CA4D09" w:rsidP="00CA4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413CD1" w:rsidRPr="008D4109" w14:paraId="15823149" w14:textId="77777777" w:rsidTr="00E74CAB">
        <w:tc>
          <w:tcPr>
            <w:tcW w:w="3798" w:type="dxa"/>
            <w:shd w:val="clear" w:color="auto" w:fill="auto"/>
          </w:tcPr>
          <w:p w14:paraId="0DAE5251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2" w:type="dxa"/>
            <w:shd w:val="clear" w:color="auto" w:fill="auto"/>
          </w:tcPr>
          <w:p w14:paraId="7398B8BA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F3A677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245F67A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0D7897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CD823A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DBAB1B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8401FED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1576FB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413CD1" w:rsidRPr="008D4109" w14:paraId="2753BB9C" w14:textId="77777777" w:rsidTr="00E74CAB">
        <w:tc>
          <w:tcPr>
            <w:tcW w:w="3798" w:type="dxa"/>
            <w:shd w:val="clear" w:color="auto" w:fill="auto"/>
          </w:tcPr>
          <w:p w14:paraId="3EA9768A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432" w:type="dxa"/>
            <w:shd w:val="clear" w:color="auto" w:fill="auto"/>
          </w:tcPr>
          <w:p w14:paraId="06356EB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E623FF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9FFD795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FE692F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9162C3B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ABAC72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F038986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BFBA1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413CD1" w:rsidRPr="008D4109" w14:paraId="4FEE487E" w14:textId="77777777" w:rsidTr="00E74CAB">
        <w:tc>
          <w:tcPr>
            <w:tcW w:w="3798" w:type="dxa"/>
            <w:shd w:val="clear" w:color="auto" w:fill="auto"/>
          </w:tcPr>
          <w:p w14:paraId="525117AD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</w:t>
            </w:r>
            <w:r w:rsidRPr="008D4109"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dxa"/>
            <w:shd w:val="clear" w:color="auto" w:fill="auto"/>
          </w:tcPr>
          <w:p w14:paraId="0C06370B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7A69C0" w14:textId="48BA4E7B" w:rsidR="00413CD1" w:rsidRPr="008D4109" w:rsidRDefault="00986E7F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2437D2E7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A2ADD4" w14:textId="30A1CED1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1,020</w:t>
            </w:r>
          </w:p>
        </w:tc>
        <w:tc>
          <w:tcPr>
            <w:tcW w:w="270" w:type="dxa"/>
            <w:shd w:val="clear" w:color="auto" w:fill="auto"/>
          </w:tcPr>
          <w:p w14:paraId="57F3638C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3EE147" w14:textId="729ED04D" w:rsidR="00413CD1" w:rsidRPr="008D4109" w:rsidRDefault="004D5DDD" w:rsidP="004D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553E75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49C3ED" w14:textId="70494ED7" w:rsidR="00413CD1" w:rsidRPr="008D4109" w:rsidRDefault="004D5DDD" w:rsidP="004D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413CD1" w:rsidRPr="008D4109" w14:paraId="1D13989C" w14:textId="77777777" w:rsidTr="00E74CAB">
        <w:tc>
          <w:tcPr>
            <w:tcW w:w="3798" w:type="dxa"/>
            <w:shd w:val="clear" w:color="auto" w:fill="auto"/>
          </w:tcPr>
          <w:p w14:paraId="5E9D1C8F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432" w:type="dxa"/>
            <w:shd w:val="clear" w:color="auto" w:fill="auto"/>
          </w:tcPr>
          <w:p w14:paraId="4C5D9162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9F4AF9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0BFB4A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B40EA3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A26B5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FDBB0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FDF3FC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85D39B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413CD1" w:rsidRPr="008D4109" w14:paraId="3578D798" w14:textId="77777777" w:rsidTr="00E74CAB">
        <w:tc>
          <w:tcPr>
            <w:tcW w:w="3798" w:type="dxa"/>
            <w:shd w:val="clear" w:color="auto" w:fill="auto"/>
          </w:tcPr>
          <w:p w14:paraId="13D24E19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ส่วนที่ไม่มีหลักประกัน</w:t>
            </w:r>
          </w:p>
        </w:tc>
        <w:tc>
          <w:tcPr>
            <w:tcW w:w="432" w:type="dxa"/>
            <w:shd w:val="clear" w:color="auto" w:fill="auto"/>
          </w:tcPr>
          <w:p w14:paraId="060ADC1E" w14:textId="67E6CFC4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AB25DD" w14:textId="571DBD62" w:rsidR="00413CD1" w:rsidRPr="008D4109" w:rsidRDefault="00986E7F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11,299</w:t>
            </w:r>
          </w:p>
        </w:tc>
        <w:tc>
          <w:tcPr>
            <w:tcW w:w="270" w:type="dxa"/>
            <w:shd w:val="clear" w:color="auto" w:fill="auto"/>
          </w:tcPr>
          <w:p w14:paraId="65D88D9D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BDA351" w14:textId="468238C5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8,298</w:t>
            </w:r>
          </w:p>
        </w:tc>
        <w:tc>
          <w:tcPr>
            <w:tcW w:w="270" w:type="dxa"/>
            <w:shd w:val="clear" w:color="auto" w:fill="auto"/>
          </w:tcPr>
          <w:p w14:paraId="692F27C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14DBF9" w14:textId="0CB5D271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8,299</w:t>
            </w:r>
          </w:p>
        </w:tc>
        <w:tc>
          <w:tcPr>
            <w:tcW w:w="270" w:type="dxa"/>
            <w:shd w:val="clear" w:color="auto" w:fill="auto"/>
          </w:tcPr>
          <w:p w14:paraId="2847B687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320F11" w14:textId="69849D76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8,298</w:t>
            </w:r>
          </w:p>
        </w:tc>
      </w:tr>
      <w:tr w:rsidR="00413CD1" w:rsidRPr="008D4109" w14:paraId="6B83AF93" w14:textId="77777777" w:rsidTr="00E74CAB">
        <w:trPr>
          <w:trHeight w:val="316"/>
        </w:trPr>
        <w:tc>
          <w:tcPr>
            <w:tcW w:w="3798" w:type="dxa"/>
            <w:shd w:val="clear" w:color="auto" w:fill="auto"/>
          </w:tcPr>
          <w:p w14:paraId="77F3A294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432" w:type="dxa"/>
            <w:shd w:val="clear" w:color="auto" w:fill="auto"/>
          </w:tcPr>
          <w:p w14:paraId="58B10917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A4FA" w14:textId="43381973" w:rsidR="00413CD1" w:rsidRPr="008D4109" w:rsidRDefault="00FF6CE6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14,296</w:t>
            </w:r>
          </w:p>
        </w:tc>
        <w:tc>
          <w:tcPr>
            <w:tcW w:w="270" w:type="dxa"/>
            <w:shd w:val="clear" w:color="auto" w:fill="auto"/>
          </w:tcPr>
          <w:p w14:paraId="6BE3DAB1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9AA45" w14:textId="1AA9DB00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11,546</w:t>
            </w:r>
          </w:p>
        </w:tc>
        <w:tc>
          <w:tcPr>
            <w:tcW w:w="270" w:type="dxa"/>
            <w:shd w:val="clear" w:color="auto" w:fill="auto"/>
          </w:tcPr>
          <w:p w14:paraId="6815D72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CEFCE" w14:textId="441E39DD" w:rsidR="00413CD1" w:rsidRPr="008D4109" w:rsidRDefault="00FF6CE6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8,438</w:t>
            </w:r>
          </w:p>
        </w:tc>
        <w:tc>
          <w:tcPr>
            <w:tcW w:w="270" w:type="dxa"/>
            <w:shd w:val="clear" w:color="auto" w:fill="auto"/>
          </w:tcPr>
          <w:p w14:paraId="24B8817D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C4F1B" w14:textId="45C81774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8,797</w:t>
            </w:r>
          </w:p>
        </w:tc>
      </w:tr>
      <w:tr w:rsidR="00413CD1" w:rsidRPr="008D4109" w14:paraId="0ABF2D02" w14:textId="77777777" w:rsidTr="00E74CAB">
        <w:tc>
          <w:tcPr>
            <w:tcW w:w="3798" w:type="dxa"/>
            <w:shd w:val="clear" w:color="auto" w:fill="auto"/>
          </w:tcPr>
          <w:p w14:paraId="35F38267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432" w:type="dxa"/>
            <w:shd w:val="clear" w:color="auto" w:fill="auto"/>
          </w:tcPr>
          <w:p w14:paraId="59DE87C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0AC4E3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D302722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5A280D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BF7FB8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939F91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F5D62D4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A54119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13CD1" w:rsidRPr="008D4109" w14:paraId="32C776CB" w14:textId="77777777" w:rsidTr="00E74CAB">
        <w:tc>
          <w:tcPr>
            <w:tcW w:w="3798" w:type="dxa"/>
            <w:shd w:val="clear" w:color="auto" w:fill="auto"/>
          </w:tcPr>
          <w:p w14:paraId="632E5FCB" w14:textId="03DBC1E0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  <w:r w:rsidR="00E74CAB" w:rsidRPr="008D410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74CAB" w:rsidRPr="008D410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E74CAB" w:rsidRPr="008D410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ไม่รวมดอกเบี้ยค้างจ่าย</w:t>
            </w:r>
            <w:r w:rsidR="00E74CAB" w:rsidRPr="008D410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32" w:type="dxa"/>
            <w:shd w:val="clear" w:color="auto" w:fill="auto"/>
          </w:tcPr>
          <w:p w14:paraId="051DE63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146114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DD2B76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D916A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45B9E9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FA0BEB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A7FBFC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7A9C36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413CD1" w:rsidRPr="008D4109" w14:paraId="47F187A8" w14:textId="77777777" w:rsidTr="00E74CAB">
        <w:tc>
          <w:tcPr>
            <w:tcW w:w="3798" w:type="dxa"/>
            <w:shd w:val="clear" w:color="auto" w:fill="auto"/>
          </w:tcPr>
          <w:p w14:paraId="292525E9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2" w:type="dxa"/>
            <w:shd w:val="clear" w:color="auto" w:fill="auto"/>
          </w:tcPr>
          <w:p w14:paraId="112C1F28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B40E42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93D3D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31CA99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3628F9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CEA6AF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7DD5354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0D2897F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413CD1" w:rsidRPr="008D4109" w14:paraId="613F03B7" w14:textId="77777777" w:rsidTr="00E74CAB">
        <w:tc>
          <w:tcPr>
            <w:tcW w:w="3798" w:type="dxa"/>
            <w:shd w:val="clear" w:color="auto" w:fill="auto"/>
          </w:tcPr>
          <w:p w14:paraId="17EE0C8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ส่วนที่มีหลักประกัน</w:t>
            </w:r>
          </w:p>
        </w:tc>
        <w:tc>
          <w:tcPr>
            <w:tcW w:w="432" w:type="dxa"/>
            <w:shd w:val="clear" w:color="auto" w:fill="auto"/>
          </w:tcPr>
          <w:p w14:paraId="226452D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CBD9B9" w14:textId="20E3E750" w:rsidR="00413CD1" w:rsidRPr="008D4109" w:rsidRDefault="00986E7F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1,901</w:t>
            </w:r>
          </w:p>
        </w:tc>
        <w:tc>
          <w:tcPr>
            <w:tcW w:w="270" w:type="dxa"/>
            <w:shd w:val="clear" w:color="auto" w:fill="auto"/>
          </w:tcPr>
          <w:p w14:paraId="106C8E9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A5E3A2" w14:textId="4069EF6A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2,257</w:t>
            </w:r>
          </w:p>
        </w:tc>
        <w:tc>
          <w:tcPr>
            <w:tcW w:w="270" w:type="dxa"/>
            <w:shd w:val="clear" w:color="auto" w:fill="auto"/>
          </w:tcPr>
          <w:p w14:paraId="0A1A95F9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F815F3" w14:textId="0AC9B363" w:rsidR="00413CD1" w:rsidRPr="008D4109" w:rsidRDefault="004D5DDD" w:rsidP="004D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6ED05D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C4564" w14:textId="2838A1FF" w:rsidR="00413CD1" w:rsidRPr="008D4109" w:rsidRDefault="004D5DDD" w:rsidP="004D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413CD1" w:rsidRPr="008D4109" w14:paraId="4AD163E3" w14:textId="77777777" w:rsidTr="00E74CAB">
        <w:tc>
          <w:tcPr>
            <w:tcW w:w="3798" w:type="dxa"/>
            <w:shd w:val="clear" w:color="auto" w:fill="auto"/>
          </w:tcPr>
          <w:p w14:paraId="497E5D05" w14:textId="106DD9E1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</w:t>
            </w:r>
            <w:r w:rsidRPr="008D4109">
              <w:rPr>
                <w:rFonts w:ascii="Angsana New" w:eastAsia="MS Mincho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8D4109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32" w:type="dxa"/>
            <w:shd w:val="clear" w:color="auto" w:fill="auto"/>
          </w:tcPr>
          <w:p w14:paraId="0FC364FB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05B4B1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F1DD64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71F2A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03864B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43C4A2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DB6F7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4F0DC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413CD1" w:rsidRPr="008D4109" w14:paraId="6583D766" w14:textId="77777777" w:rsidTr="00E74CAB">
        <w:tc>
          <w:tcPr>
            <w:tcW w:w="3798" w:type="dxa"/>
            <w:shd w:val="clear" w:color="auto" w:fill="auto"/>
          </w:tcPr>
          <w:p w14:paraId="5DF1E35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</w:t>
            </w:r>
            <w:r w:rsidRPr="008D4109"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32" w:type="dxa"/>
            <w:shd w:val="clear" w:color="auto" w:fill="auto"/>
          </w:tcPr>
          <w:p w14:paraId="23AA6AD3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BD0F6AB" w14:textId="799234B7" w:rsidR="00413CD1" w:rsidRPr="008D4109" w:rsidRDefault="00986E7F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7A93EC0A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D32762" w14:textId="3582882A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9A95DF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74597D" w14:textId="76F38234" w:rsidR="00413CD1" w:rsidRPr="008D4109" w:rsidRDefault="004D5DDD" w:rsidP="004D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99E336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6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AE3713" w14:textId="1FAB79D9" w:rsidR="00413CD1" w:rsidRPr="008D4109" w:rsidRDefault="004D5DDD" w:rsidP="004D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413CD1" w:rsidRPr="008D4109" w14:paraId="3FC203BB" w14:textId="77777777" w:rsidTr="00275CA2">
        <w:tc>
          <w:tcPr>
            <w:tcW w:w="3798" w:type="dxa"/>
            <w:shd w:val="clear" w:color="auto" w:fill="auto"/>
          </w:tcPr>
          <w:p w14:paraId="0DEB5BD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32" w:type="dxa"/>
            <w:shd w:val="clear" w:color="auto" w:fill="auto"/>
          </w:tcPr>
          <w:p w14:paraId="19301823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51AAAF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1CAA2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B97D41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06F895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7B6165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E541D6E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F9F892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413CD1" w:rsidRPr="008D4109" w14:paraId="68B683C0" w14:textId="77777777" w:rsidTr="00275CA2">
        <w:tc>
          <w:tcPr>
            <w:tcW w:w="3798" w:type="dxa"/>
            <w:shd w:val="clear" w:color="auto" w:fill="auto"/>
            <w:vAlign w:val="bottom"/>
          </w:tcPr>
          <w:p w14:paraId="1115FF2B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</w:rPr>
              <w:t xml:space="preserve">   - </w:t>
            </w: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32" w:type="dxa"/>
            <w:shd w:val="clear" w:color="auto" w:fill="auto"/>
          </w:tcPr>
          <w:p w14:paraId="13EACD1F" w14:textId="1CBD72DD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BD017" w14:textId="0DEF8807" w:rsidR="00413CD1" w:rsidRPr="008D4109" w:rsidRDefault="00986E7F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29,981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AD42D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AA9AD" w14:textId="3E250A1B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32,979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3C17E7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6DF2C1" w14:textId="6F92A622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23,487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69713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EA040" w14:textId="443C0458" w:rsidR="00413CD1" w:rsidRPr="008D4109" w:rsidRDefault="004D5DDD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23,486</w:t>
            </w:r>
          </w:p>
        </w:tc>
      </w:tr>
      <w:tr w:rsidR="00275CA2" w:rsidRPr="008D4109" w14:paraId="38347906" w14:textId="77777777" w:rsidTr="00275CA2">
        <w:tc>
          <w:tcPr>
            <w:tcW w:w="3798" w:type="dxa"/>
            <w:shd w:val="clear" w:color="auto" w:fill="auto"/>
          </w:tcPr>
          <w:p w14:paraId="62A51753" w14:textId="4BA362EC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D4109">
              <w:rPr>
                <w:rFonts w:ascii="Angsana New" w:eastAsia="MS Mincho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32" w:type="dxa"/>
            <w:shd w:val="clear" w:color="auto" w:fill="auto"/>
          </w:tcPr>
          <w:p w14:paraId="727CADAE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41FE6F2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EB99C5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76FBD2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A79EA7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7E2DB4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AC45B5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FAF922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275CA2" w:rsidRPr="008D4109" w14:paraId="5715608F" w14:textId="77777777" w:rsidTr="00275CA2">
        <w:tc>
          <w:tcPr>
            <w:tcW w:w="3798" w:type="dxa"/>
            <w:shd w:val="clear" w:color="auto" w:fill="auto"/>
          </w:tcPr>
          <w:p w14:paraId="6FB1D0D3" w14:textId="5616E2F5" w:rsidR="00275CA2" w:rsidRPr="008D4109" w:rsidRDefault="00275CA2" w:rsidP="00FA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1"/>
              <w:rPr>
                <w:rFonts w:ascii="Angsana New" w:eastAsia="MS Mincho" w:hAnsi="Angsana New"/>
                <w:sz w:val="30"/>
                <w:szCs w:val="30"/>
              </w:rPr>
            </w:pP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>- ส่วนที่</w:t>
            </w:r>
            <w:r w:rsidRPr="008D4109">
              <w:rPr>
                <w:rFonts w:ascii="Angsana New" w:eastAsia="MS Mincho" w:hAnsi="Angsana New" w:hint="cs"/>
                <w:sz w:val="30"/>
                <w:szCs w:val="30"/>
                <w:cs/>
              </w:rPr>
              <w:t>ไม่</w:t>
            </w:r>
            <w:r w:rsidRPr="008D4109">
              <w:rPr>
                <w:rFonts w:ascii="Angsana New" w:eastAsia="MS Mincho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432" w:type="dxa"/>
            <w:shd w:val="clear" w:color="auto" w:fill="auto"/>
          </w:tcPr>
          <w:p w14:paraId="13A50F17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409024" w14:textId="470DA812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2,399</w:t>
            </w:r>
          </w:p>
        </w:tc>
        <w:tc>
          <w:tcPr>
            <w:tcW w:w="270" w:type="dxa"/>
            <w:shd w:val="clear" w:color="auto" w:fill="auto"/>
          </w:tcPr>
          <w:p w14:paraId="4DE6840D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64D1CC" w14:textId="71F596EC" w:rsidR="00275CA2" w:rsidRPr="008D4109" w:rsidRDefault="00275CA2" w:rsidP="00B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D1483C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CD30C9" w14:textId="75ABDA83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16D58D20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93D314" w14:textId="5CEABA51" w:rsidR="00275CA2" w:rsidRPr="008D4109" w:rsidRDefault="00275CA2" w:rsidP="00B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275CA2" w:rsidRPr="008D4109" w14:paraId="737E0F60" w14:textId="77777777" w:rsidTr="00E74CAB">
        <w:tc>
          <w:tcPr>
            <w:tcW w:w="3798" w:type="dxa"/>
            <w:shd w:val="clear" w:color="auto" w:fill="auto"/>
          </w:tcPr>
          <w:p w14:paraId="3CE9480C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b/>
                <w:bCs/>
                <w:spacing w:val="-6"/>
                <w:sz w:val="30"/>
                <w:szCs w:val="30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432" w:type="dxa"/>
            <w:shd w:val="clear" w:color="auto" w:fill="auto"/>
          </w:tcPr>
          <w:p w14:paraId="5C7DD265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D44F5" w14:textId="140AA74A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34,554</w:t>
            </w:r>
          </w:p>
        </w:tc>
        <w:tc>
          <w:tcPr>
            <w:tcW w:w="270" w:type="dxa"/>
            <w:shd w:val="clear" w:color="auto" w:fill="auto"/>
          </w:tcPr>
          <w:p w14:paraId="4C4B43CB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4A5F3" w14:textId="26EA722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35,509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F47FF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9F10E" w14:textId="1DCFE754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23,675</w:t>
            </w:r>
          </w:p>
        </w:tc>
        <w:tc>
          <w:tcPr>
            <w:tcW w:w="270" w:type="dxa"/>
            <w:shd w:val="clear" w:color="auto" w:fill="auto"/>
          </w:tcPr>
          <w:p w14:paraId="1CB183C0" w14:textId="77777777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8122C" w14:textId="44111A55" w:rsidR="00275CA2" w:rsidRPr="008D4109" w:rsidRDefault="00275CA2" w:rsidP="0027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23,486</w:t>
            </w:r>
          </w:p>
        </w:tc>
      </w:tr>
    </w:tbl>
    <w:p w14:paraId="73DB7EE0" w14:textId="77777777" w:rsidR="00E50D11" w:rsidRPr="008D4109" w:rsidRDefault="00E50D11" w:rsidP="00A9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DB1B3A" w14:textId="36585F3A" w:rsidR="004D7D68" w:rsidRPr="008D4109" w:rsidRDefault="00E50D11" w:rsidP="00C87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D4109">
        <w:rPr>
          <w:rFonts w:asciiTheme="majorBidi" w:hAnsiTheme="majorBidi" w:cstheme="majorBidi"/>
          <w:sz w:val="30"/>
          <w:szCs w:val="30"/>
          <w:cs/>
        </w:rPr>
        <w:br w:type="page"/>
      </w:r>
      <w:r w:rsidR="004D7D68" w:rsidRPr="008D4109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2E72F7" w:rsidRPr="008D4109">
        <w:rPr>
          <w:rFonts w:asciiTheme="majorBidi" w:hAnsiTheme="majorBidi" w:cstheme="majorBidi"/>
          <w:sz w:val="30"/>
          <w:szCs w:val="30"/>
        </w:rPr>
        <w:t xml:space="preserve">31 </w:t>
      </w:r>
      <w:r w:rsidR="002E72F7" w:rsidRPr="008D410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5E4CEC" w:rsidRPr="008D41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6AE" w:rsidRPr="008D4109">
        <w:rPr>
          <w:rFonts w:asciiTheme="majorBidi" w:hAnsiTheme="majorBidi" w:cstheme="majorBidi"/>
          <w:sz w:val="30"/>
          <w:szCs w:val="30"/>
        </w:rPr>
        <w:t>2563</w:t>
      </w:r>
      <w:r w:rsidR="004D7D68" w:rsidRPr="008D4109">
        <w:rPr>
          <w:rFonts w:asciiTheme="majorBidi" w:hAnsiTheme="majorBidi" w:cstheme="majorBidi"/>
          <w:sz w:val="30"/>
          <w:szCs w:val="30"/>
        </w:rPr>
        <w:t xml:space="preserve"> </w:t>
      </w:r>
      <w:r w:rsidR="004D7D68" w:rsidRPr="008D410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556AE" w:rsidRPr="008D4109">
        <w:rPr>
          <w:rFonts w:asciiTheme="majorBidi" w:hAnsiTheme="majorBidi" w:cstheme="majorBidi"/>
          <w:sz w:val="30"/>
          <w:szCs w:val="30"/>
        </w:rPr>
        <w:t>30</w:t>
      </w:r>
      <w:r w:rsidR="005E4CEC" w:rsidRPr="008D4109">
        <w:rPr>
          <w:rFonts w:asciiTheme="majorBidi" w:hAnsiTheme="majorBidi" w:cstheme="majorBidi"/>
          <w:sz w:val="30"/>
          <w:szCs w:val="30"/>
        </w:rPr>
        <w:t xml:space="preserve"> </w:t>
      </w:r>
      <w:r w:rsidR="005E4CEC" w:rsidRPr="008D410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8556AE" w:rsidRPr="008D4109">
        <w:rPr>
          <w:rFonts w:asciiTheme="majorBidi" w:hAnsiTheme="majorBidi" w:cstheme="majorBidi"/>
          <w:sz w:val="30"/>
          <w:szCs w:val="30"/>
        </w:rPr>
        <w:t>256</w:t>
      </w:r>
      <w:r w:rsidR="006B2D5A" w:rsidRPr="008D4109">
        <w:rPr>
          <w:rFonts w:asciiTheme="majorBidi" w:hAnsiTheme="majorBidi" w:cstheme="majorBidi"/>
          <w:sz w:val="30"/>
          <w:szCs w:val="30"/>
        </w:rPr>
        <w:t>3</w:t>
      </w:r>
      <w:r w:rsidR="005E4CEC" w:rsidRPr="008D4109">
        <w:rPr>
          <w:rFonts w:asciiTheme="majorBidi" w:hAnsiTheme="majorBidi" w:cstheme="majorBidi"/>
          <w:sz w:val="30"/>
          <w:szCs w:val="30"/>
        </w:rPr>
        <w:t xml:space="preserve"> </w:t>
      </w:r>
      <w:r w:rsidR="004D7D68" w:rsidRPr="008D4109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7099D753" w14:textId="77777777" w:rsidR="00085796" w:rsidRPr="008D4109" w:rsidRDefault="00085796" w:rsidP="00A9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270"/>
        <w:gridCol w:w="990"/>
        <w:gridCol w:w="270"/>
        <w:gridCol w:w="990"/>
        <w:gridCol w:w="270"/>
        <w:gridCol w:w="990"/>
        <w:gridCol w:w="270"/>
        <w:gridCol w:w="1107"/>
      </w:tblGrid>
      <w:tr w:rsidR="00085796" w:rsidRPr="008D4109" w14:paraId="5DC0F6EF" w14:textId="77777777" w:rsidTr="00735969">
        <w:trPr>
          <w:cantSplit/>
          <w:tblHeader/>
        </w:trPr>
        <w:tc>
          <w:tcPr>
            <w:tcW w:w="2952" w:type="dxa"/>
            <w:shd w:val="clear" w:color="auto" w:fill="auto"/>
          </w:tcPr>
          <w:p w14:paraId="578A3286" w14:textId="77777777" w:rsidR="00085796" w:rsidRPr="008D4109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783B34" w14:textId="65571191" w:rsidR="00085796" w:rsidRPr="008D4109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92D300F" w14:textId="1F7D0D69" w:rsidR="00085796" w:rsidRPr="008D4109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BC1336A" w14:textId="3BCA4105" w:rsidR="00085796" w:rsidRPr="008D4109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DDE698F" w14:textId="77777777" w:rsidR="00085796" w:rsidRPr="008D4109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8847D20" w14:textId="77777777" w:rsidR="00085796" w:rsidRPr="008D4109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E72F7" w:rsidRPr="008D4109" w14:paraId="185E16E0" w14:textId="77777777" w:rsidTr="00735969">
        <w:trPr>
          <w:cantSplit/>
          <w:tblHeader/>
        </w:trPr>
        <w:tc>
          <w:tcPr>
            <w:tcW w:w="2952" w:type="dxa"/>
            <w:shd w:val="clear" w:color="auto" w:fill="auto"/>
          </w:tcPr>
          <w:p w14:paraId="4ECE2583" w14:textId="77777777" w:rsidR="002E72F7" w:rsidRPr="008D4109" w:rsidRDefault="002E72F7" w:rsidP="002E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016999" w14:textId="5849D8BE" w:rsidR="002E72F7" w:rsidRPr="008D4109" w:rsidRDefault="002E72F7" w:rsidP="002E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2D21866" w14:textId="6E840D5C" w:rsidR="002E72F7" w:rsidRPr="008D4109" w:rsidRDefault="002E72F7" w:rsidP="002E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581E1A3" w14:textId="53409074" w:rsidR="002E72F7" w:rsidRPr="008D4109" w:rsidRDefault="002E72F7" w:rsidP="002E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31</w:t>
            </w: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2BA1C41" w14:textId="77777777" w:rsidR="002E72F7" w:rsidRPr="008D4109" w:rsidRDefault="002E72F7" w:rsidP="002E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8DAD4FC" w14:textId="77777777" w:rsidR="002E72F7" w:rsidRPr="008D4109" w:rsidRDefault="002E72F7" w:rsidP="002E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2E29ACA0" w14:textId="77777777" w:rsidR="002E72F7" w:rsidRPr="008D4109" w:rsidRDefault="002E72F7" w:rsidP="002E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FD0513E" w14:textId="15B3A511" w:rsidR="002E72F7" w:rsidRPr="008D4109" w:rsidRDefault="002E72F7" w:rsidP="002E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31</w:t>
            </w: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5C96634" w14:textId="77777777" w:rsidR="002E72F7" w:rsidRPr="008D4109" w:rsidRDefault="002E72F7" w:rsidP="002E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7" w:type="dxa"/>
            <w:shd w:val="clear" w:color="auto" w:fill="auto"/>
          </w:tcPr>
          <w:p w14:paraId="5A62B8F3" w14:textId="77777777" w:rsidR="002E72F7" w:rsidRPr="008D4109" w:rsidRDefault="002E72F7" w:rsidP="002E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413CD1" w:rsidRPr="008D4109" w14:paraId="1ED50668" w14:textId="77777777" w:rsidTr="00735969">
        <w:trPr>
          <w:cantSplit/>
          <w:tblHeader/>
        </w:trPr>
        <w:tc>
          <w:tcPr>
            <w:tcW w:w="2952" w:type="dxa"/>
            <w:shd w:val="clear" w:color="auto" w:fill="auto"/>
          </w:tcPr>
          <w:p w14:paraId="6CA0459F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F8F4E4" w14:textId="01423E2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lang w:bidi="ar-SA"/>
              </w:rPr>
            </w:pPr>
            <w:r w:rsidRPr="008D4109">
              <w:rPr>
                <w:rFonts w:asciiTheme="majorBidi" w:eastAsia="Times New Roman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270" w:type="dxa"/>
          </w:tcPr>
          <w:p w14:paraId="40F17D62" w14:textId="603CF111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B9BD215" w14:textId="30FEFB0A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3D74A12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541513A" w14:textId="790CA56B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5D62337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11ECA4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1B02C7D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7" w:type="dxa"/>
            <w:shd w:val="clear" w:color="auto" w:fill="auto"/>
          </w:tcPr>
          <w:p w14:paraId="1EA79A3E" w14:textId="1B6617E4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Pr="008D410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413CD1" w:rsidRPr="008D4109" w14:paraId="75F79839" w14:textId="77777777" w:rsidTr="00735969">
        <w:trPr>
          <w:cantSplit/>
          <w:tblHeader/>
        </w:trPr>
        <w:tc>
          <w:tcPr>
            <w:tcW w:w="2952" w:type="dxa"/>
            <w:shd w:val="clear" w:color="auto" w:fill="auto"/>
          </w:tcPr>
          <w:p w14:paraId="6D637B0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91A649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BD110" w14:textId="15D78EE5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87" w:type="dxa"/>
            <w:gridSpan w:val="7"/>
            <w:shd w:val="clear" w:color="auto" w:fill="auto"/>
          </w:tcPr>
          <w:p w14:paraId="1C72AA2F" w14:textId="0B63EEC6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8D4109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D4109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13CD1" w:rsidRPr="008D4109" w14:paraId="6D22375C" w14:textId="77777777" w:rsidTr="00735969">
        <w:trPr>
          <w:trHeight w:val="72"/>
        </w:trPr>
        <w:tc>
          <w:tcPr>
            <w:tcW w:w="2952" w:type="dxa"/>
            <w:shd w:val="clear" w:color="auto" w:fill="auto"/>
          </w:tcPr>
          <w:p w14:paraId="4E8DBEAB" w14:textId="48779250" w:rsidR="00413CD1" w:rsidRPr="008D4109" w:rsidRDefault="00E74CAB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D891A5" w14:textId="265E6884" w:rsidR="00413CD1" w:rsidRPr="008D4109" w:rsidRDefault="00413CD1" w:rsidP="00413CD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5583385" w14:textId="77777777" w:rsidR="00413CD1" w:rsidRPr="008D4109" w:rsidRDefault="00413CD1" w:rsidP="00413CD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BD4138" w14:textId="2874F55D" w:rsidR="00413CD1" w:rsidRPr="008D4109" w:rsidRDefault="00E26102" w:rsidP="00413CD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14,775</w:t>
            </w:r>
          </w:p>
        </w:tc>
        <w:tc>
          <w:tcPr>
            <w:tcW w:w="270" w:type="dxa"/>
            <w:shd w:val="clear" w:color="auto" w:fill="auto"/>
          </w:tcPr>
          <w:p w14:paraId="6E7BDB41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74B9E" w14:textId="4BC23FEB" w:rsidR="00413CD1" w:rsidRPr="008D4109" w:rsidRDefault="004D5DDD" w:rsidP="00413CD1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17,451</w:t>
            </w:r>
          </w:p>
        </w:tc>
        <w:tc>
          <w:tcPr>
            <w:tcW w:w="270" w:type="dxa"/>
            <w:shd w:val="clear" w:color="auto" w:fill="auto"/>
          </w:tcPr>
          <w:p w14:paraId="673CC1BD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E16B98" w14:textId="47AA4B73" w:rsidR="00413CD1" w:rsidRPr="008D4109" w:rsidRDefault="004D5DDD" w:rsidP="004D5DDD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E96A55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FA0F6A0" w14:textId="6CB94D7B" w:rsidR="00413CD1" w:rsidRPr="008D4109" w:rsidRDefault="004D5DDD" w:rsidP="004D5DDD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2D5A" w:rsidRPr="008D4109" w14:paraId="1B3BE5EB" w14:textId="77777777" w:rsidTr="00735969">
        <w:tc>
          <w:tcPr>
            <w:tcW w:w="2952" w:type="dxa"/>
            <w:shd w:val="clear" w:color="auto" w:fill="auto"/>
          </w:tcPr>
          <w:p w14:paraId="2BEC6A08" w14:textId="6BF6987E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0D1D6AE4" w14:textId="60180464" w:rsidR="006B2D5A" w:rsidRPr="008D4109" w:rsidRDefault="006B2D5A" w:rsidP="006B2D5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476B664" w14:textId="07E23BD1" w:rsidR="006B2D5A" w:rsidRPr="008D4109" w:rsidRDefault="006B2D5A" w:rsidP="006B2D5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C7E56" w14:textId="5DD629EC" w:rsidR="006B2D5A" w:rsidRPr="008D4109" w:rsidRDefault="006B2D5A" w:rsidP="006B2D5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1,193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778362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F80DC9" w14:textId="2E72F9E2" w:rsidR="006B2D5A" w:rsidRPr="008D4109" w:rsidRDefault="006B2D5A" w:rsidP="006B2D5A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5A0ED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6B73D2" w14:textId="5D4FDF2D" w:rsidR="006B2D5A" w:rsidRPr="008D4109" w:rsidRDefault="006B2D5A" w:rsidP="006B2D5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72351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222C712" w14:textId="739E6862" w:rsidR="006B2D5A" w:rsidRPr="008D4109" w:rsidRDefault="006B2D5A" w:rsidP="006B2D5A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2D5A" w:rsidRPr="008D4109" w14:paraId="710DC75C" w14:textId="77777777" w:rsidTr="00735969">
        <w:tc>
          <w:tcPr>
            <w:tcW w:w="2952" w:type="dxa"/>
            <w:shd w:val="clear" w:color="auto" w:fill="auto"/>
          </w:tcPr>
          <w:p w14:paraId="4918A79F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  <w:shd w:val="clear" w:color="auto" w:fill="auto"/>
          </w:tcPr>
          <w:p w14:paraId="51E35BAC" w14:textId="77777777" w:rsidR="006B2D5A" w:rsidRPr="008D4109" w:rsidRDefault="006B2D5A" w:rsidP="006B2D5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8D410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14:paraId="1A40B851" w14:textId="77777777" w:rsidR="006B2D5A" w:rsidRPr="008D4109" w:rsidRDefault="006B2D5A" w:rsidP="006B2D5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EBC54E" w14:textId="3F4133BC" w:rsidR="006B2D5A" w:rsidRPr="008D4109" w:rsidRDefault="006B2D5A" w:rsidP="006B2D5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52FD1EEC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98188D" w14:textId="0E7A012A" w:rsidR="006B2D5A" w:rsidRPr="008D4109" w:rsidRDefault="006B2D5A" w:rsidP="006B2D5A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  <w:shd w:val="clear" w:color="auto" w:fill="auto"/>
          </w:tcPr>
          <w:p w14:paraId="0CF2CABE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58959E" w14:textId="5C3199B0" w:rsidR="006B2D5A" w:rsidRPr="008D4109" w:rsidRDefault="006B2D5A" w:rsidP="006B2D5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70A9E3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B323AFD" w14:textId="23CC6729" w:rsidR="006B2D5A" w:rsidRPr="008D4109" w:rsidRDefault="006B2D5A" w:rsidP="006B2D5A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2D5A" w:rsidRPr="008D4109" w14:paraId="442D39AF" w14:textId="77777777" w:rsidTr="00735969">
        <w:tc>
          <w:tcPr>
            <w:tcW w:w="2952" w:type="dxa"/>
            <w:shd w:val="clear" w:color="auto" w:fill="auto"/>
          </w:tcPr>
          <w:p w14:paraId="12DC94BB" w14:textId="5BB59648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D41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ภาระค้ำประกัน</w:t>
            </w:r>
          </w:p>
        </w:tc>
        <w:tc>
          <w:tcPr>
            <w:tcW w:w="990" w:type="dxa"/>
          </w:tcPr>
          <w:p w14:paraId="33427698" w14:textId="77777777" w:rsidR="006B2D5A" w:rsidRPr="008D4109" w:rsidRDefault="006B2D5A" w:rsidP="006B2D5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C6296" w14:textId="77777777" w:rsidR="006B2D5A" w:rsidRPr="008D4109" w:rsidRDefault="006B2D5A" w:rsidP="006B2D5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EEE545" w14:textId="32206FA5" w:rsidR="006B2D5A" w:rsidRPr="008D4109" w:rsidRDefault="00541D42" w:rsidP="00541D42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E3432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8561D8" w14:textId="2B01AD56" w:rsidR="006B2D5A" w:rsidRPr="008D4109" w:rsidRDefault="00541D42" w:rsidP="006B2D5A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762BA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634972" w14:textId="75E1D4B1" w:rsidR="006B2D5A" w:rsidRPr="008D4109" w:rsidRDefault="006B2D5A" w:rsidP="006B2D5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56604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C278BDB" w14:textId="074CAE6E" w:rsidR="006B2D5A" w:rsidRPr="008D4109" w:rsidRDefault="006B2D5A" w:rsidP="006B2D5A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2D5A" w:rsidRPr="008D4109" w14:paraId="11B9CB03" w14:textId="77777777" w:rsidTr="00735969">
        <w:tc>
          <w:tcPr>
            <w:tcW w:w="2952" w:type="dxa"/>
            <w:shd w:val="clear" w:color="auto" w:fill="auto"/>
          </w:tcPr>
          <w:p w14:paraId="63F01CD2" w14:textId="3D312739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7CF74A2" w14:textId="77777777" w:rsidR="006B2D5A" w:rsidRPr="008D4109" w:rsidRDefault="006B2D5A" w:rsidP="006B2D5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FD4486" w14:textId="3C9A5584" w:rsidR="006B2D5A" w:rsidRPr="008D4109" w:rsidRDefault="006B2D5A" w:rsidP="006B2D5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E83D3" w14:textId="67DFAB64" w:rsidR="006B2D5A" w:rsidRPr="008D4109" w:rsidRDefault="006B2D5A" w:rsidP="006B2D5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16,71</w:t>
            </w:r>
            <w:r w:rsidR="008C032E"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F63FFD5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A617A" w14:textId="5CEF8BD9" w:rsidR="006B2D5A" w:rsidRPr="008D4109" w:rsidRDefault="006B2D5A" w:rsidP="006B2D5A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19,33</w:t>
            </w:r>
            <w:r w:rsidR="008C032E"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85A49A7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7EAE" w14:textId="73A98FBF" w:rsidR="006B2D5A" w:rsidRPr="008D4109" w:rsidRDefault="006B2D5A" w:rsidP="006B2D5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B0D272" w14:textId="77777777" w:rsidR="006B2D5A" w:rsidRPr="008D4109" w:rsidRDefault="006B2D5A" w:rsidP="006B2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6355C" w14:textId="4F122CC7" w:rsidR="006B2D5A" w:rsidRPr="008D4109" w:rsidRDefault="006B2D5A" w:rsidP="006B2D5A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2956629" w14:textId="77777777" w:rsidR="00CC6EDF" w:rsidRPr="008D4109" w:rsidRDefault="00CC6EDF" w:rsidP="002B6C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117FB" w14:textId="2AAD4848" w:rsidR="00B144AC" w:rsidRPr="008D4109" w:rsidRDefault="00B144AC" w:rsidP="00B144A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D410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917E6" w:rsidRPr="008D4109">
        <w:rPr>
          <w:rFonts w:asciiTheme="majorBidi" w:hAnsiTheme="majorBidi" w:cstheme="majorBidi"/>
          <w:sz w:val="30"/>
          <w:szCs w:val="30"/>
        </w:rPr>
        <w:t xml:space="preserve">31 </w:t>
      </w:r>
      <w:r w:rsidR="006917E6" w:rsidRPr="008D410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D4109">
        <w:rPr>
          <w:rFonts w:asciiTheme="majorBidi" w:hAnsiTheme="majorBidi" w:cstheme="majorBidi"/>
          <w:sz w:val="30"/>
          <w:szCs w:val="30"/>
        </w:rPr>
        <w:t xml:space="preserve"> </w:t>
      </w:r>
      <w:r w:rsidR="008556AE" w:rsidRPr="008D4109">
        <w:rPr>
          <w:rFonts w:asciiTheme="majorBidi" w:hAnsiTheme="majorBidi" w:cstheme="majorBidi"/>
          <w:sz w:val="30"/>
          <w:szCs w:val="30"/>
        </w:rPr>
        <w:t>2563</w:t>
      </w:r>
      <w:r w:rsidRPr="008D4109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กลุ่มบริษัทและบริษัทมีวงเงินสินเชื่อซึ่งยังไม่ได้เบิกใช้เป็นจำนวนเงินรวม </w:t>
      </w:r>
      <w:r w:rsidR="0034285F" w:rsidRPr="008D4109">
        <w:rPr>
          <w:rFonts w:asciiTheme="majorBidi" w:hAnsiTheme="majorBidi" w:cstheme="majorBidi"/>
          <w:sz w:val="30"/>
          <w:szCs w:val="30"/>
        </w:rPr>
        <w:t>17,045.17</w:t>
      </w:r>
      <w:r w:rsidRPr="008D4109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34285F" w:rsidRPr="008D4109">
        <w:rPr>
          <w:rFonts w:asciiTheme="majorBidi" w:hAnsiTheme="majorBidi" w:cstheme="majorBidi"/>
          <w:sz w:val="30"/>
          <w:szCs w:val="30"/>
        </w:rPr>
        <w:t>4,820.41</w:t>
      </w:r>
      <w:r w:rsidRPr="008D410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8D410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556AE" w:rsidRPr="008D4109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6B3875" w:rsidRPr="008D410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B3875" w:rsidRPr="008D41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8556AE" w:rsidRPr="008D410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50C6C" w:rsidRPr="008D410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A2249" w:rsidRPr="008D410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D41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4285F" w:rsidRPr="008D410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6B2D5A" w:rsidRPr="008D410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4285F" w:rsidRPr="008D4109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B2D5A" w:rsidRPr="008D4109">
        <w:rPr>
          <w:rFonts w:asciiTheme="majorBidi" w:hAnsiTheme="majorBidi" w:cstheme="majorBidi"/>
          <w:i/>
          <w:iCs/>
          <w:sz w:val="30"/>
          <w:szCs w:val="30"/>
        </w:rPr>
        <w:t>035</w:t>
      </w:r>
      <w:r w:rsidR="00650C6C" w:rsidRPr="008D4109">
        <w:rPr>
          <w:rFonts w:asciiTheme="majorBidi" w:hAnsiTheme="majorBidi" w:cstheme="majorBidi"/>
          <w:i/>
          <w:iCs/>
          <w:sz w:val="30"/>
          <w:szCs w:val="30"/>
        </w:rPr>
        <w:t>.60</w:t>
      </w:r>
      <w:r w:rsidRPr="008D41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="00650C6C" w:rsidRPr="008D4109">
        <w:rPr>
          <w:rFonts w:asciiTheme="majorBidi" w:hAnsiTheme="majorBidi" w:cstheme="majorBidi"/>
          <w:i/>
          <w:iCs/>
          <w:sz w:val="30"/>
          <w:szCs w:val="30"/>
        </w:rPr>
        <w:t>2,585.14</w:t>
      </w:r>
      <w:r w:rsidRPr="008D41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 </w:t>
      </w:r>
    </w:p>
    <w:p w14:paraId="5B21D279" w14:textId="77777777" w:rsidR="00C00696" w:rsidRPr="00735969" w:rsidRDefault="00C00696" w:rsidP="00C0069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FA7AC0" w14:textId="14647D86" w:rsidR="0072568B" w:rsidRPr="008D4109" w:rsidRDefault="00D70F82">
      <w:pPr>
        <w:numPr>
          <w:ilvl w:val="0"/>
          <w:numId w:val="2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en-GB" w:eastAsia="x-none"/>
        </w:rPr>
      </w:pPr>
      <w:r w:rsidRPr="008D410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917E6" w:rsidRPr="008D4109">
        <w:rPr>
          <w:rFonts w:asciiTheme="majorBidi" w:hAnsiTheme="majorBidi" w:cstheme="majorBidi"/>
          <w:sz w:val="30"/>
          <w:szCs w:val="30"/>
        </w:rPr>
        <w:t xml:space="preserve">31 </w:t>
      </w:r>
      <w:r w:rsidR="006917E6" w:rsidRPr="008D410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917E6" w:rsidRPr="008D4109">
        <w:rPr>
          <w:rFonts w:asciiTheme="majorBidi" w:hAnsiTheme="majorBidi" w:cstheme="majorBidi"/>
          <w:sz w:val="30"/>
          <w:szCs w:val="30"/>
        </w:rPr>
        <w:t xml:space="preserve"> </w:t>
      </w:r>
      <w:r w:rsidRPr="008D4109">
        <w:rPr>
          <w:rFonts w:asciiTheme="majorBidi" w:hAnsiTheme="majorBidi" w:cstheme="majorBidi"/>
          <w:sz w:val="30"/>
          <w:szCs w:val="30"/>
        </w:rPr>
        <w:t>2563</w:t>
      </w:r>
      <w:r w:rsidRPr="008D41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06BD" w:rsidRPr="008D4109">
        <w:rPr>
          <w:rFonts w:asciiTheme="majorBidi" w:hAnsiTheme="majorBidi" w:cstheme="majorBidi"/>
          <w:sz w:val="30"/>
          <w:szCs w:val="30"/>
          <w:cs/>
          <w:lang w:val="en-GB" w:eastAsia="x-none"/>
        </w:rPr>
        <w:t>บริษัทมีเงินกู้ยืมระยะสั้นจากธนาคาร</w:t>
      </w:r>
      <w:r w:rsidR="00CC6FBC" w:rsidRPr="008D4109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จำนวนทั้งสิ้น </w:t>
      </w:r>
      <w:r w:rsidR="004B7F14" w:rsidRPr="008D4109">
        <w:rPr>
          <w:rFonts w:asciiTheme="majorBidi" w:hAnsiTheme="majorBidi" w:cstheme="majorBidi"/>
          <w:sz w:val="30"/>
          <w:szCs w:val="30"/>
          <w:lang w:val="en-GB" w:eastAsia="x-none"/>
        </w:rPr>
        <w:t>120</w:t>
      </w:r>
      <w:r w:rsidR="00CC6FBC" w:rsidRPr="008D410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CC6FBC" w:rsidRPr="008D4109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="00756E16" w:rsidRPr="008D4109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 </w:t>
      </w:r>
      <w:r w:rsidR="001E24BF" w:rsidRPr="008D4109">
        <w:rPr>
          <w:rFonts w:asciiTheme="majorBidi" w:hAnsiTheme="majorBidi"/>
          <w:i/>
          <w:iCs/>
          <w:sz w:val="30"/>
          <w:szCs w:val="30"/>
          <w:cs/>
          <w:lang w:val="en-GB" w:eastAsia="x-none"/>
        </w:rPr>
        <w:t>(</w:t>
      </w:r>
      <w:r w:rsidR="001E24BF" w:rsidRPr="008D4109">
        <w:rPr>
          <w:rFonts w:asciiTheme="majorBidi" w:hAnsiTheme="majorBidi"/>
          <w:i/>
          <w:iCs/>
          <w:sz w:val="30"/>
          <w:szCs w:val="30"/>
          <w:lang w:val="en-GB" w:eastAsia="x-none"/>
        </w:rPr>
        <w:t>30</w:t>
      </w:r>
      <w:r w:rsidR="001E24BF" w:rsidRPr="008D4109">
        <w:rPr>
          <w:rFonts w:asciiTheme="majorBidi" w:hAnsiTheme="majorBidi"/>
          <w:i/>
          <w:iCs/>
          <w:sz w:val="30"/>
          <w:szCs w:val="30"/>
          <w:cs/>
          <w:lang w:val="en-GB" w:eastAsia="x-none"/>
        </w:rPr>
        <w:t xml:space="preserve"> กันยายน </w:t>
      </w:r>
      <w:r w:rsidR="001E24BF" w:rsidRPr="008D4109">
        <w:rPr>
          <w:rFonts w:asciiTheme="majorBidi" w:hAnsiTheme="majorBidi"/>
          <w:i/>
          <w:iCs/>
          <w:sz w:val="30"/>
          <w:szCs w:val="30"/>
          <w:lang w:val="en-GB" w:eastAsia="x-none"/>
        </w:rPr>
        <w:t>2563</w:t>
      </w:r>
      <w:r w:rsidR="001E24BF" w:rsidRPr="008D4109">
        <w:rPr>
          <w:rFonts w:asciiTheme="majorBidi" w:hAnsiTheme="majorBidi"/>
          <w:i/>
          <w:iCs/>
          <w:sz w:val="30"/>
          <w:szCs w:val="30"/>
          <w:cs/>
          <w:lang w:val="en-GB" w:eastAsia="x-none"/>
        </w:rPr>
        <w:t xml:space="preserve"> : </w:t>
      </w:r>
      <w:r w:rsidR="001E24BF" w:rsidRPr="008D4109">
        <w:rPr>
          <w:rFonts w:asciiTheme="majorBidi" w:hAnsiTheme="majorBidi"/>
          <w:i/>
          <w:iCs/>
          <w:sz w:val="30"/>
          <w:szCs w:val="30"/>
          <w:lang w:val="en-GB" w:eastAsia="x-none"/>
        </w:rPr>
        <w:t xml:space="preserve">500 </w:t>
      </w:r>
      <w:r w:rsidR="001E24BF" w:rsidRPr="008D4109">
        <w:rPr>
          <w:rFonts w:asciiTheme="majorBidi" w:hAnsiTheme="majorBidi"/>
          <w:i/>
          <w:iCs/>
          <w:sz w:val="30"/>
          <w:szCs w:val="30"/>
          <w:cs/>
          <w:lang w:val="en-GB" w:eastAsia="x-none"/>
        </w:rPr>
        <w:t>ล้านบาท)</w:t>
      </w:r>
      <w:r w:rsidR="00CC6FBC" w:rsidRPr="008D4109">
        <w:rPr>
          <w:rFonts w:asciiTheme="majorBidi" w:hAnsiTheme="majorBidi" w:cstheme="majorBidi"/>
          <w:sz w:val="30"/>
          <w:szCs w:val="30"/>
          <w:cs/>
          <w:lang w:val="en-GB" w:eastAsia="x-none"/>
        </w:rPr>
        <w:t>โดยมีกำหนดชำระคืนเงินต้นเมื่อ</w:t>
      </w:r>
      <w:r w:rsidR="004B7F14" w:rsidRPr="008D4109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ตั๋วแลกเงินครบกำหนด </w:t>
      </w:r>
      <w:r w:rsidR="00756E16" w:rsidRPr="00735969">
        <w:rPr>
          <w:rFonts w:asciiTheme="majorBidi" w:hAnsiTheme="majorBidi" w:cstheme="majorBidi"/>
          <w:sz w:val="30"/>
          <w:szCs w:val="30"/>
          <w:cs/>
          <w:lang w:val="en-GB" w:eastAsia="x-none"/>
        </w:rPr>
        <w:t>โดย</w:t>
      </w:r>
      <w:r w:rsidR="007C06BD" w:rsidRPr="00735969">
        <w:rPr>
          <w:rFonts w:asciiTheme="majorBidi" w:hAnsiTheme="majorBidi" w:cstheme="majorBidi"/>
          <w:sz w:val="30"/>
          <w:szCs w:val="30"/>
          <w:cs/>
          <w:lang w:val="en-GB" w:eastAsia="x-none"/>
        </w:rPr>
        <w:t>มีอัตราดอกเบี้ยร้อยละ</w:t>
      </w:r>
      <w:r w:rsidR="007C06BD" w:rsidRPr="008D4109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 </w:t>
      </w:r>
      <w:r w:rsidR="004B7F14" w:rsidRPr="008D4109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194D4E" w:rsidRPr="008D4109">
        <w:rPr>
          <w:rFonts w:asciiTheme="majorBidi" w:hAnsiTheme="majorBidi" w:cstheme="majorBidi"/>
          <w:sz w:val="30"/>
          <w:szCs w:val="30"/>
          <w:lang w:val="en-GB" w:eastAsia="x-none"/>
        </w:rPr>
        <w:t>.</w:t>
      </w:r>
      <w:r w:rsidR="004B7F14" w:rsidRPr="008D4109">
        <w:rPr>
          <w:rFonts w:asciiTheme="majorBidi" w:hAnsiTheme="majorBidi" w:cstheme="majorBidi"/>
          <w:sz w:val="30"/>
          <w:szCs w:val="30"/>
          <w:lang w:val="en-GB" w:eastAsia="x-none"/>
        </w:rPr>
        <w:t>67</w:t>
      </w:r>
      <w:r w:rsidR="00DC55A9" w:rsidRPr="008D4109">
        <w:rPr>
          <w:rFonts w:asciiTheme="majorBidi" w:hAnsiTheme="majorBidi" w:cstheme="majorBidi"/>
          <w:sz w:val="30"/>
          <w:szCs w:val="30"/>
          <w:lang w:val="en-GB" w:eastAsia="x-none"/>
        </w:rPr>
        <w:t xml:space="preserve"> </w:t>
      </w:r>
      <w:r w:rsidR="007C06BD" w:rsidRPr="008D4109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ต่อปี </w:t>
      </w:r>
      <w:r w:rsidR="007C06BD" w:rsidRPr="008D4109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>(</w:t>
      </w:r>
      <w:r w:rsidR="008556AE" w:rsidRPr="008D4109">
        <w:rPr>
          <w:rFonts w:asciiTheme="majorBidi" w:hAnsiTheme="majorBidi" w:cstheme="majorBidi"/>
          <w:i/>
          <w:iCs/>
          <w:sz w:val="30"/>
          <w:szCs w:val="30"/>
          <w:lang w:eastAsia="x-none"/>
        </w:rPr>
        <w:t>30</w:t>
      </w:r>
      <w:r w:rsidR="007C06BD" w:rsidRPr="008D4109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 xml:space="preserve"> กันยายน </w:t>
      </w:r>
      <w:r w:rsidR="008556AE" w:rsidRPr="008D4109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</w:t>
      </w:r>
      <w:r w:rsidR="00650C6C" w:rsidRPr="008D4109">
        <w:rPr>
          <w:rFonts w:asciiTheme="majorBidi" w:hAnsiTheme="majorBidi" w:cstheme="majorBidi"/>
          <w:i/>
          <w:iCs/>
          <w:sz w:val="30"/>
          <w:szCs w:val="30"/>
          <w:lang w:eastAsia="x-none"/>
        </w:rPr>
        <w:t>3</w:t>
      </w:r>
      <w:r w:rsidR="007A2249" w:rsidRPr="008D4109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7C06BD" w:rsidRPr="008D4109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 xml:space="preserve">: </w:t>
      </w:r>
      <w:r w:rsidR="00CC6FBC" w:rsidRPr="008D4109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</w:t>
      </w:r>
      <w:r w:rsidR="004B7F14" w:rsidRPr="008D4109">
        <w:rPr>
          <w:rFonts w:asciiTheme="majorBidi" w:hAnsiTheme="majorBidi" w:cstheme="majorBidi"/>
          <w:i/>
          <w:iCs/>
          <w:sz w:val="30"/>
          <w:szCs w:val="30"/>
          <w:lang w:eastAsia="x-none"/>
        </w:rPr>
        <w:t>.</w:t>
      </w:r>
      <w:r w:rsidR="00CC6FBC" w:rsidRPr="008D4109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05 </w:t>
      </w:r>
      <w:r w:rsidR="007C06BD" w:rsidRPr="008D4109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>ต่อปี)</w:t>
      </w:r>
    </w:p>
    <w:p w14:paraId="3E7DB974" w14:textId="78406955" w:rsidR="007C0DEC" w:rsidRPr="008D4109" w:rsidRDefault="007C0DEC" w:rsidP="007C0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8D4109">
        <w:rPr>
          <w:rFonts w:asciiTheme="majorBidi" w:hAnsiTheme="majorBidi" w:cstheme="majorBidi"/>
          <w:sz w:val="30"/>
          <w:szCs w:val="30"/>
          <w:lang w:val="en-GB" w:eastAsia="x-none"/>
        </w:rPr>
        <w:br w:type="page"/>
      </w:r>
    </w:p>
    <w:p w14:paraId="222F7862" w14:textId="60532690" w:rsidR="009A45B0" w:rsidRPr="008D4109" w:rsidRDefault="0070308B" w:rsidP="00930908">
      <w:pPr>
        <w:pStyle w:val="Heading6"/>
        <w:numPr>
          <w:ilvl w:val="0"/>
          <w:numId w:val="16"/>
        </w:numPr>
        <w:tabs>
          <w:tab w:val="left" w:pos="90"/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B144AC" w:rsidRPr="008D4109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122A16CE" w14:textId="77777777" w:rsidR="009A45B0" w:rsidRPr="008D4109" w:rsidRDefault="009A45B0" w:rsidP="00930908">
      <w:pPr>
        <w:spacing w:line="240" w:lineRule="auto"/>
        <w:rPr>
          <w:rFonts w:ascii="Angsana New" w:hAnsi="Angsana New"/>
          <w:sz w:val="30"/>
          <w:szCs w:val="30"/>
        </w:rPr>
      </w:pPr>
    </w:p>
    <w:p w14:paraId="73B99016" w14:textId="739FE3A2" w:rsidR="0070308B" w:rsidRPr="008D4109" w:rsidRDefault="00CB6CF4" w:rsidP="00930908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กลุ่มบริษัทมี</w:t>
      </w:r>
      <w:r w:rsidR="0070308B" w:rsidRPr="008D4109">
        <w:rPr>
          <w:rFonts w:ascii="Angsana New" w:hAnsi="Angsana New"/>
          <w:sz w:val="30"/>
          <w:szCs w:val="30"/>
          <w:cs/>
        </w:rPr>
        <w:t xml:space="preserve"> </w:t>
      </w:r>
      <w:r w:rsidR="00FC2AEC" w:rsidRPr="008D4109">
        <w:rPr>
          <w:rFonts w:ascii="Angsana New" w:hAnsi="Angsana New"/>
          <w:sz w:val="30"/>
          <w:szCs w:val="30"/>
        </w:rPr>
        <w:t>4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="0070308B" w:rsidRPr="008D4109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117908" w:rsidRPr="008D4109">
        <w:rPr>
          <w:rFonts w:ascii="Angsana New" w:hAnsi="Angsana New"/>
          <w:sz w:val="30"/>
          <w:szCs w:val="30"/>
        </w:rPr>
        <w:t xml:space="preserve"> </w:t>
      </w:r>
      <w:r w:rsidR="00117908" w:rsidRPr="008D4109">
        <w:rPr>
          <w:rFonts w:ascii="Angsana New" w:hAnsi="Angsana New"/>
          <w:sz w:val="30"/>
          <w:szCs w:val="30"/>
          <w:cs/>
        </w:rPr>
        <w:t xml:space="preserve">ระหว่างปี </w:t>
      </w:r>
      <w:r w:rsidR="00117908" w:rsidRPr="008D4109">
        <w:rPr>
          <w:rFonts w:ascii="Angsana New" w:hAnsi="Angsana New"/>
          <w:sz w:val="30"/>
          <w:szCs w:val="30"/>
        </w:rPr>
        <w:t xml:space="preserve">2563 </w:t>
      </w:r>
      <w:r w:rsidR="00117908" w:rsidRPr="008D4109">
        <w:rPr>
          <w:rFonts w:ascii="Angsana New" w:hAnsi="Angsana New"/>
          <w:sz w:val="30"/>
          <w:szCs w:val="30"/>
          <w:cs/>
        </w:rPr>
        <w:t xml:space="preserve">คณะผู้บริหารได้เปลี่ยนหลักเกณฑ์ในการประเมินผลการปฏิบัติงานของกลุ่มกิจการ โดยได้เปลี่ยนแปลงการรายงานข้อมูลทางการเงินจำแนกตามส่วนงานที่รายงานในปี </w:t>
      </w:r>
      <w:r w:rsidR="00117908" w:rsidRPr="008D4109">
        <w:rPr>
          <w:rFonts w:ascii="Angsana New" w:hAnsi="Angsana New"/>
          <w:sz w:val="30"/>
          <w:szCs w:val="30"/>
        </w:rPr>
        <w:t xml:space="preserve">2563 </w:t>
      </w:r>
      <w:r w:rsidR="00117908" w:rsidRPr="008D4109">
        <w:rPr>
          <w:rFonts w:ascii="Angsana New" w:hAnsi="Angsana New"/>
          <w:sz w:val="30"/>
          <w:szCs w:val="30"/>
          <w:cs/>
        </w:rPr>
        <w:t xml:space="preserve">และ </w:t>
      </w:r>
      <w:r w:rsidR="00117908" w:rsidRPr="008D4109">
        <w:rPr>
          <w:rFonts w:ascii="Angsana New" w:hAnsi="Angsana New"/>
          <w:sz w:val="30"/>
          <w:szCs w:val="30"/>
        </w:rPr>
        <w:t>2562</w:t>
      </w:r>
      <w:r w:rsidR="0070308B" w:rsidRPr="008D4109">
        <w:rPr>
          <w:rFonts w:ascii="Angsana New" w:hAnsi="Angsana New"/>
          <w:sz w:val="30"/>
          <w:szCs w:val="30"/>
          <w:cs/>
        </w:rPr>
        <w:t xml:space="preserve"> การดำเนินงานของแต่ละส่วนงานที่รายงานของกลุ่มบริษัทโดยสรุปมีดังนี้</w:t>
      </w:r>
    </w:p>
    <w:p w14:paraId="30D97F20" w14:textId="77777777" w:rsidR="0070308B" w:rsidRPr="008D4109" w:rsidRDefault="0070308B" w:rsidP="0093090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EEAE17" w14:textId="77777777" w:rsidR="00CA4BCF" w:rsidRPr="008D4109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D4109">
        <w:rPr>
          <w:rFonts w:ascii="Angsana New" w:hAnsi="Angsana New"/>
          <w:sz w:val="30"/>
          <w:szCs w:val="30"/>
        </w:rPr>
        <w:t>1</w:t>
      </w:r>
      <w:r w:rsidRPr="008D4109">
        <w:rPr>
          <w:rFonts w:ascii="Angsana New" w:hAnsi="Angsana New"/>
          <w:sz w:val="30"/>
          <w:szCs w:val="30"/>
          <w:cs/>
        </w:rPr>
        <w:t xml:space="preserve">  </w:t>
      </w:r>
      <w:r w:rsidRPr="008D4109">
        <w:rPr>
          <w:rFonts w:ascii="Angsana New" w:hAnsi="Angsana New"/>
          <w:sz w:val="30"/>
          <w:szCs w:val="30"/>
          <w:cs/>
        </w:rPr>
        <w:tab/>
        <w:t>ธุรกิจพัฒนาอสังหาริมทรัพย์เพื่อขาย</w:t>
      </w:r>
    </w:p>
    <w:p w14:paraId="39997C6D" w14:textId="77777777" w:rsidR="00CA4BCF" w:rsidRPr="008D4109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D4109">
        <w:rPr>
          <w:rFonts w:ascii="Angsana New" w:hAnsi="Angsana New"/>
          <w:sz w:val="30"/>
          <w:szCs w:val="30"/>
        </w:rPr>
        <w:t>2</w:t>
      </w:r>
      <w:r w:rsidRPr="008D4109">
        <w:rPr>
          <w:rFonts w:ascii="Angsana New" w:hAnsi="Angsana New"/>
          <w:sz w:val="30"/>
          <w:szCs w:val="30"/>
          <w:cs/>
        </w:rPr>
        <w:tab/>
        <w:t xml:space="preserve">    </w:t>
      </w:r>
      <w:r w:rsidRPr="008D4109">
        <w:rPr>
          <w:rFonts w:ascii="Angsana New" w:hAnsi="Angsana New"/>
          <w:sz w:val="30"/>
          <w:szCs w:val="30"/>
          <w:cs/>
        </w:rPr>
        <w:tab/>
        <w:t>ธุรกิจให้เช่าและบริการอาคารเพื่อการพาณิชย์</w:t>
      </w:r>
    </w:p>
    <w:p w14:paraId="504733CB" w14:textId="77777777" w:rsidR="00CA4BCF" w:rsidRPr="008D4109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D4109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D4109">
        <w:rPr>
          <w:rFonts w:ascii="Angsana New" w:hAnsi="Angsana New"/>
          <w:sz w:val="30"/>
          <w:szCs w:val="30"/>
        </w:rPr>
        <w:t>3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ab/>
        <w:t>ธุรกิจโรงแรม</w:t>
      </w:r>
    </w:p>
    <w:p w14:paraId="569AD68D" w14:textId="781F4942" w:rsidR="00CA4BCF" w:rsidRPr="008D4109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D4109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D4109">
        <w:rPr>
          <w:rFonts w:ascii="Angsana New" w:hAnsi="Angsana New"/>
          <w:sz w:val="30"/>
          <w:szCs w:val="30"/>
        </w:rPr>
        <w:t>4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ab/>
      </w:r>
      <w:bookmarkStart w:id="15" w:name="_Hlk59402650"/>
      <w:r w:rsidRPr="008D4109">
        <w:rPr>
          <w:rFonts w:ascii="Angsana New" w:hAnsi="Angsana New"/>
          <w:sz w:val="30"/>
          <w:szCs w:val="30"/>
          <w:cs/>
        </w:rPr>
        <w:t>พัฒนาอสังหาริมทรัพย์เพื่อการลงทุน</w:t>
      </w:r>
      <w:r w:rsidR="006167FF" w:rsidRPr="008D4109">
        <w:rPr>
          <w:rFonts w:ascii="Angsana New" w:hAnsi="Angsana New"/>
          <w:sz w:val="30"/>
          <w:szCs w:val="30"/>
          <w:cs/>
        </w:rPr>
        <w:t>เพื่ออุตสาหกรรม</w:t>
      </w:r>
      <w:bookmarkEnd w:id="15"/>
    </w:p>
    <w:p w14:paraId="667DA7F1" w14:textId="77777777" w:rsidR="006167FF" w:rsidRPr="008D4109" w:rsidRDefault="006167F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550157F" w14:textId="77777777" w:rsidR="00CA4BCF" w:rsidRPr="008D4109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 xml:space="preserve">ธุรกิจอื่นได้รวมหน่วยธุรกิจที่หยุดดำเนินธุรกิจแล้วและอื่นๆไม่มีส่วนงานใดที่เข้าเกณฑ์เชิงปริมาณเพื่อกำหนดส่วนงานที่รายงานในปี </w:t>
      </w:r>
      <w:r w:rsidR="008556AE" w:rsidRPr="008D4109">
        <w:rPr>
          <w:rFonts w:ascii="Angsana New" w:hAnsi="Angsana New"/>
          <w:sz w:val="30"/>
          <w:szCs w:val="30"/>
        </w:rPr>
        <w:t>2563</w:t>
      </w:r>
      <w:r w:rsidRPr="008D4109">
        <w:rPr>
          <w:rFonts w:ascii="Angsana New" w:hAnsi="Angsana New"/>
          <w:sz w:val="30"/>
          <w:szCs w:val="30"/>
          <w:cs/>
        </w:rPr>
        <w:t xml:space="preserve"> หรือ </w:t>
      </w:r>
      <w:r w:rsidR="008556AE" w:rsidRPr="008D4109">
        <w:rPr>
          <w:rFonts w:ascii="Angsana New" w:hAnsi="Angsana New"/>
          <w:sz w:val="30"/>
          <w:szCs w:val="30"/>
        </w:rPr>
        <w:t>2562</w:t>
      </w:r>
    </w:p>
    <w:p w14:paraId="7C55934F" w14:textId="77777777" w:rsidR="00CA4BCF" w:rsidRPr="008D4109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A01264C" w14:textId="77777777" w:rsidR="00CA4BCF" w:rsidRPr="008D4109" w:rsidRDefault="00604D96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กลุ่มบริษัท</w:t>
      </w:r>
      <w:r w:rsidR="00CA4BCF" w:rsidRPr="008D4109">
        <w:rPr>
          <w:rFonts w:ascii="Angsana New" w:hAnsi="Angsana New"/>
          <w:sz w:val="30"/>
          <w:szCs w:val="30"/>
          <w:cs/>
        </w:rPr>
        <w:t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</w:t>
      </w:r>
    </w:p>
    <w:p w14:paraId="19272155" w14:textId="77777777" w:rsidR="00CA4BCF" w:rsidRPr="008D4109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D3666C4" w14:textId="23818DDC" w:rsidR="00770D13" w:rsidRPr="008D4109" w:rsidRDefault="0070308B" w:rsidP="0073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</w:t>
      </w:r>
      <w:r w:rsidR="00F76931" w:rsidRPr="008D4109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8D4109">
        <w:rPr>
          <w:rFonts w:ascii="Angsana New" w:hAnsi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F76931" w:rsidRPr="008D4109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8D4109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</w:t>
      </w:r>
      <w:r w:rsidR="00770D13" w:rsidRPr="008D4109">
        <w:rPr>
          <w:rFonts w:ascii="Angsana New" w:hAnsi="Angsana New"/>
          <w:sz w:val="30"/>
          <w:szCs w:val="30"/>
          <w:cs/>
        </w:rPr>
        <w:t>น</w:t>
      </w:r>
    </w:p>
    <w:p w14:paraId="7B11191C" w14:textId="77777777" w:rsidR="005E2590" w:rsidRPr="008D4109" w:rsidRDefault="005E2590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FD31F2" w14:textId="5A73B829" w:rsidR="00537BCD" w:rsidRPr="008D4109" w:rsidRDefault="00537BCD" w:rsidP="00930908">
      <w:pPr>
        <w:spacing w:line="240" w:lineRule="auto"/>
        <w:ind w:left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D410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6171E49B" w14:textId="77777777" w:rsidR="00537BCD" w:rsidRPr="008D4109" w:rsidRDefault="00537BCD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5C0A63" w14:textId="77777777" w:rsidR="00537BCD" w:rsidRPr="008D4109" w:rsidRDefault="00537BCD" w:rsidP="00930908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D4109">
        <w:rPr>
          <w:rFonts w:ascii="Angsana New" w:hAnsi="Angsana New"/>
          <w:sz w:val="30"/>
          <w:szCs w:val="30"/>
          <w:cs/>
        </w:rPr>
        <w:t>กลุ่มบริษัท</w:t>
      </w:r>
      <w:r w:rsidRPr="008D4109">
        <w:rPr>
          <w:rFonts w:ascii="Angsana New" w:hAnsi="Angsana New"/>
          <w:snapToGrid w:val="0"/>
          <w:sz w:val="30"/>
          <w:szCs w:val="30"/>
          <w:cs/>
          <w:lang w:eastAsia="th-TH"/>
        </w:rPr>
        <w:t>ดำเนินธุรกิจหลักในประเทศเท่านั้น ไม่มีรายได้จากต่างประเทศที่มีสาระสำคัญ</w:t>
      </w:r>
    </w:p>
    <w:p w14:paraId="0B077061" w14:textId="77777777" w:rsidR="00537BCD" w:rsidRPr="008D4109" w:rsidRDefault="00537BCD" w:rsidP="00E91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537BCD" w:rsidRPr="008D4109" w:rsidSect="00CC71B4">
          <w:headerReference w:type="default" r:id="rId12"/>
          <w:pgSz w:w="11909" w:h="16834" w:code="9"/>
          <w:pgMar w:top="691" w:right="1152" w:bottom="576" w:left="1440" w:header="720" w:footer="720" w:gutter="0"/>
          <w:paperSrc w:first="7" w:other="7"/>
          <w:cols w:space="720"/>
          <w:docGrid w:linePitch="245"/>
        </w:sectPr>
      </w:pPr>
    </w:p>
    <w:p w14:paraId="376EE8BE" w14:textId="3EBE9F52" w:rsidR="003B4A77" w:rsidRPr="008D4109" w:rsidRDefault="0091537F" w:rsidP="00B3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4109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31F2F22B" w14:textId="77777777" w:rsidR="000C39A2" w:rsidRPr="00735969" w:rsidRDefault="000C39A2" w:rsidP="00B3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15712" w:type="dxa"/>
        <w:tblInd w:w="-432" w:type="dxa"/>
        <w:tblLayout w:type="fixed"/>
        <w:tblLook w:val="00A0" w:firstRow="1" w:lastRow="0" w:firstColumn="1" w:lastColumn="0" w:noHBand="0" w:noVBand="0"/>
      </w:tblPr>
      <w:tblGrid>
        <w:gridCol w:w="8"/>
        <w:gridCol w:w="2429"/>
        <w:gridCol w:w="59"/>
        <w:gridCol w:w="818"/>
        <w:gridCol w:w="95"/>
        <w:gridCol w:w="963"/>
        <w:gridCol w:w="905"/>
        <w:gridCol w:w="31"/>
        <w:gridCol w:w="870"/>
        <w:gridCol w:w="157"/>
        <w:gridCol w:w="743"/>
        <w:gridCol w:w="157"/>
        <w:gridCol w:w="743"/>
        <w:gridCol w:w="238"/>
        <w:gridCol w:w="662"/>
        <w:gridCol w:w="238"/>
        <w:gridCol w:w="662"/>
        <w:gridCol w:w="310"/>
        <w:gridCol w:w="653"/>
        <w:gridCol w:w="157"/>
        <w:gridCol w:w="774"/>
        <w:gridCol w:w="258"/>
        <w:gridCol w:w="770"/>
        <w:gridCol w:w="130"/>
        <w:gridCol w:w="826"/>
        <w:gridCol w:w="191"/>
        <w:gridCol w:w="706"/>
        <w:gridCol w:w="194"/>
        <w:gridCol w:w="712"/>
        <w:gridCol w:w="222"/>
        <w:gridCol w:w="31"/>
      </w:tblGrid>
      <w:tr w:rsidR="00B44FC6" w:rsidRPr="008D4109" w14:paraId="0DE6904C" w14:textId="77777777" w:rsidTr="00735969">
        <w:trPr>
          <w:gridBefore w:val="1"/>
          <w:wBefore w:w="8" w:type="dxa"/>
          <w:trHeight w:val="73"/>
        </w:trPr>
        <w:tc>
          <w:tcPr>
            <w:tcW w:w="2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017C74" w14:textId="0B2182D9" w:rsidR="00B44FC6" w:rsidRPr="008D4109" w:rsidRDefault="005A068C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023C9" w14:textId="77777777" w:rsidR="00B44FC6" w:rsidRPr="008D4109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9D852" w14:textId="77777777" w:rsidR="00B44FC6" w:rsidRPr="008D4109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ADC2" w14:textId="77777777" w:rsidR="00B44FC6" w:rsidRPr="008D4109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E1DE" w14:textId="77777777" w:rsidR="00B44FC6" w:rsidRPr="008D4109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4"/>
          </w:tcPr>
          <w:p w14:paraId="7378DED0" w14:textId="77777777" w:rsidR="00B44FC6" w:rsidRPr="008D4109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D410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917" w:type="dxa"/>
            <w:gridSpan w:val="4"/>
            <w:vAlign w:val="bottom"/>
          </w:tcPr>
          <w:p w14:paraId="7F08BB6F" w14:textId="77777777" w:rsidR="00B44FC6" w:rsidRPr="008D4109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65" w:type="dxa"/>
            <w:gridSpan w:val="5"/>
            <w:vAlign w:val="bottom"/>
          </w:tcPr>
          <w:p w14:paraId="0D0B847E" w14:textId="77777777" w:rsidR="00B44FC6" w:rsidRPr="008D4109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44FC6" w:rsidRPr="008D4109" w14:paraId="13EB483B" w14:textId="77777777" w:rsidTr="00735969">
        <w:trPr>
          <w:gridBefore w:val="1"/>
          <w:wBefore w:w="8" w:type="dxa"/>
          <w:trHeight w:val="73"/>
        </w:trPr>
        <w:tc>
          <w:tcPr>
            <w:tcW w:w="2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3A61C3" w14:textId="1C30F2D2" w:rsidR="00B44FC6" w:rsidRPr="008D4109" w:rsidRDefault="00B44FC6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8D410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8D410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5CEA" w14:textId="4EB43454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30A1" w14:textId="4444099B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FE03" w14:textId="722EDA3C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5AE6E" w14:textId="015DDC79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6D9E" w14:textId="56496D88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04AB" w14:textId="4EA60B82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9AE01" w14:textId="5519DCED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3A2C" w14:textId="075C0149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0" w:type="dxa"/>
            <w:gridSpan w:val="2"/>
            <w:vAlign w:val="bottom"/>
          </w:tcPr>
          <w:p w14:paraId="17D12D30" w14:textId="54F04179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32" w:type="dxa"/>
            <w:gridSpan w:val="2"/>
            <w:vAlign w:val="bottom"/>
          </w:tcPr>
          <w:p w14:paraId="4EBF5B82" w14:textId="12CEE012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gridSpan w:val="2"/>
            <w:vAlign w:val="bottom"/>
          </w:tcPr>
          <w:p w14:paraId="44ED4E6A" w14:textId="2E6D11D4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17" w:type="dxa"/>
            <w:gridSpan w:val="2"/>
            <w:vAlign w:val="bottom"/>
          </w:tcPr>
          <w:p w14:paraId="5EE60143" w14:textId="11FEB53B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gridSpan w:val="2"/>
            <w:vAlign w:val="bottom"/>
          </w:tcPr>
          <w:p w14:paraId="6AB55AAE" w14:textId="0E7BC198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65" w:type="dxa"/>
            <w:gridSpan w:val="3"/>
            <w:vAlign w:val="bottom"/>
          </w:tcPr>
          <w:p w14:paraId="4A64B11B" w14:textId="3C40E288" w:rsidR="00B44FC6" w:rsidRPr="008D4109" w:rsidRDefault="00B44FC6" w:rsidP="003541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B44FC6" w:rsidRPr="008D4109" w14:paraId="5B6BE843" w14:textId="77777777" w:rsidTr="00735969">
        <w:trPr>
          <w:gridBefore w:val="1"/>
          <w:wBefore w:w="8" w:type="dxa"/>
          <w:trHeight w:val="73"/>
        </w:trPr>
        <w:tc>
          <w:tcPr>
            <w:tcW w:w="2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EB6BB" w14:textId="77777777" w:rsidR="00B44FC6" w:rsidRPr="008D4109" w:rsidRDefault="00B44FC6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FFB9" w14:textId="77777777" w:rsidR="00B44FC6" w:rsidRPr="008D4109" w:rsidRDefault="00B44FC6" w:rsidP="00354191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233D" w14:textId="77777777" w:rsidR="00B44FC6" w:rsidRPr="008D4109" w:rsidRDefault="00B44FC6" w:rsidP="00B4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BC7E" w14:textId="77777777" w:rsidR="00B44FC6" w:rsidRPr="008D4109" w:rsidRDefault="00B44FC6" w:rsidP="00354191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05BE" w14:textId="77777777" w:rsidR="00B44FC6" w:rsidRPr="008D4109" w:rsidRDefault="00B44FC6" w:rsidP="00B4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06F1" w14:textId="77777777" w:rsidR="00B44FC6" w:rsidRPr="008D4109" w:rsidRDefault="00B44FC6" w:rsidP="00354191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18E0" w14:textId="77777777" w:rsidR="00B44FC6" w:rsidRPr="008D4109" w:rsidRDefault="00B44FC6" w:rsidP="00B4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349A" w14:textId="77777777" w:rsidR="00B44FC6" w:rsidRPr="008D4109" w:rsidRDefault="00B44FC6" w:rsidP="00354191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A8BA" w14:textId="77777777" w:rsidR="00B44FC6" w:rsidRPr="008D4109" w:rsidRDefault="00B44FC6" w:rsidP="00B4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810" w:type="dxa"/>
            <w:gridSpan w:val="2"/>
            <w:vAlign w:val="bottom"/>
          </w:tcPr>
          <w:p w14:paraId="5815AD69" w14:textId="77777777" w:rsidR="00B44FC6" w:rsidRPr="008D4109" w:rsidRDefault="00B44FC6" w:rsidP="00354191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52AA6C96" w14:textId="77777777" w:rsidR="00B44FC6" w:rsidRPr="008D4109" w:rsidRDefault="00B44FC6" w:rsidP="00B4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vAlign w:val="bottom"/>
          </w:tcPr>
          <w:p w14:paraId="6F148F5B" w14:textId="77777777" w:rsidR="00B44FC6" w:rsidRPr="008D4109" w:rsidRDefault="00B44FC6" w:rsidP="00354191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2CC803C" w14:textId="77777777" w:rsidR="00B44FC6" w:rsidRPr="008D4109" w:rsidRDefault="00B44FC6" w:rsidP="00B4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vAlign w:val="bottom"/>
          </w:tcPr>
          <w:p w14:paraId="7A60401B" w14:textId="77777777" w:rsidR="00B44FC6" w:rsidRPr="008D4109" w:rsidRDefault="00B44FC6" w:rsidP="00354191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65" w:type="dxa"/>
            <w:gridSpan w:val="3"/>
            <w:vAlign w:val="bottom"/>
          </w:tcPr>
          <w:p w14:paraId="5988427F" w14:textId="77777777" w:rsidR="00B44FC6" w:rsidRPr="008D4109" w:rsidRDefault="00B44FC6" w:rsidP="00B4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</w:tr>
      <w:tr w:rsidR="00354191" w:rsidRPr="008D4109" w14:paraId="071538BE" w14:textId="77777777" w:rsidTr="00735969">
        <w:trPr>
          <w:gridBefore w:val="1"/>
          <w:gridAfter w:val="1"/>
          <w:wBefore w:w="8" w:type="dxa"/>
          <w:wAfter w:w="31" w:type="dxa"/>
          <w:trHeight w:val="73"/>
        </w:trPr>
        <w:tc>
          <w:tcPr>
            <w:tcW w:w="2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BA4248" w14:textId="77777777" w:rsidR="00354191" w:rsidRPr="008D4109" w:rsidRDefault="00354191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3244" w:type="dxa"/>
            <w:gridSpan w:val="28"/>
            <w:tcBorders>
              <w:top w:val="nil"/>
              <w:left w:val="nil"/>
            </w:tcBorders>
          </w:tcPr>
          <w:p w14:paraId="658DAC3B" w14:textId="77777777" w:rsidR="00354191" w:rsidRPr="008D4109" w:rsidRDefault="00354191" w:rsidP="0035419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41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44FC6" w:rsidRPr="008D4109" w14:paraId="3CC14A56" w14:textId="77777777" w:rsidTr="00735969">
        <w:trPr>
          <w:gridBefore w:val="1"/>
          <w:wBefore w:w="8" w:type="dxa"/>
          <w:trHeight w:val="7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42E7450" w14:textId="77777777" w:rsidR="00B44FC6" w:rsidRPr="008D4109" w:rsidRDefault="00B44FC6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8D4109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31101C" w14:textId="7DF02F90" w:rsidR="00B44FC6" w:rsidRPr="008D4109" w:rsidRDefault="003B0557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3,054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43BCFE" w14:textId="2AFDE3CD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GB"/>
              </w:rPr>
              <w:t>3,5</w:t>
            </w:r>
            <w:r w:rsidR="006D65D7" w:rsidRPr="008D4109">
              <w:rPr>
                <w:rFonts w:ascii="Angsana New" w:hAnsi="Angsan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B6264E" w14:textId="121D344A" w:rsidR="00B44FC6" w:rsidRPr="008D4109" w:rsidRDefault="003B0557" w:rsidP="0035419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E8437F" w14:textId="7089361E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="006D65D7" w:rsidRPr="008D4109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722BB6" w14:textId="11E9D01E" w:rsidR="00B44FC6" w:rsidRPr="008D4109" w:rsidRDefault="003B0557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03D762" w14:textId="08A85CED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144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6AA498" w14:textId="6E8FC0BC" w:rsidR="00B44FC6" w:rsidRPr="008D4109" w:rsidRDefault="00C229FD" w:rsidP="0035419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545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391477" w14:textId="6D4D4727" w:rsidR="00B44FC6" w:rsidRPr="008D4109" w:rsidRDefault="006D65D7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564</w:t>
            </w:r>
          </w:p>
        </w:tc>
        <w:tc>
          <w:tcPr>
            <w:tcW w:w="810" w:type="dxa"/>
            <w:gridSpan w:val="2"/>
            <w:vAlign w:val="bottom"/>
          </w:tcPr>
          <w:p w14:paraId="026FB4B2" w14:textId="6618FA29" w:rsidR="00B44FC6" w:rsidRPr="008D4109" w:rsidRDefault="00E254C6" w:rsidP="006D65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2" w:type="dxa"/>
            <w:gridSpan w:val="2"/>
            <w:vAlign w:val="bottom"/>
          </w:tcPr>
          <w:p w14:paraId="1273B36F" w14:textId="78933ED2" w:rsidR="00B44FC6" w:rsidRPr="008D4109" w:rsidRDefault="006D65D7" w:rsidP="006D65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BB76797" w14:textId="6741EAF5" w:rsidR="00B44FC6" w:rsidRPr="008D4109" w:rsidRDefault="00E254C6" w:rsidP="006D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7" w:type="dxa"/>
            <w:gridSpan w:val="2"/>
            <w:vAlign w:val="bottom"/>
          </w:tcPr>
          <w:p w14:paraId="460DFA86" w14:textId="25381615" w:rsidR="00B44FC6" w:rsidRPr="008D4109" w:rsidRDefault="00B44FC6" w:rsidP="006D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150CB76" w14:textId="14C66EDF" w:rsidR="00B44FC6" w:rsidRPr="008D4109" w:rsidRDefault="00E254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3,839</w:t>
            </w:r>
          </w:p>
        </w:tc>
        <w:tc>
          <w:tcPr>
            <w:tcW w:w="965" w:type="dxa"/>
            <w:gridSpan w:val="3"/>
            <w:vAlign w:val="bottom"/>
          </w:tcPr>
          <w:p w14:paraId="339A2D1C" w14:textId="6B8AA6C4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4,</w:t>
            </w:r>
            <w:r w:rsidR="00793C67" w:rsidRPr="008D4109">
              <w:rPr>
                <w:rFonts w:ascii="Angsana New" w:hAnsi="Angsana New" w:hint="cs"/>
                <w:sz w:val="24"/>
                <w:szCs w:val="24"/>
                <w:cs/>
              </w:rPr>
              <w:t>609</w:t>
            </w:r>
          </w:p>
        </w:tc>
      </w:tr>
      <w:tr w:rsidR="003B0557" w:rsidRPr="008D4109" w14:paraId="776FD29F" w14:textId="77777777" w:rsidTr="00735969">
        <w:trPr>
          <w:gridBefore w:val="1"/>
          <w:wBefore w:w="8" w:type="dxa"/>
          <w:trHeight w:val="7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EE6F208" w14:textId="0DD1400E" w:rsidR="003B0557" w:rsidRPr="008D4109" w:rsidRDefault="00C229FD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8D410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กำไรจากการจำหน่าย</w:t>
            </w:r>
            <w:r w:rsidRPr="008D4109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br/>
            </w:r>
            <w:r w:rsidRPr="008D410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อสังหาริมทรัพย์เพื่อการลงทุน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DFDEEB" w14:textId="5A33533F" w:rsidR="003B0557" w:rsidRPr="008D4109" w:rsidRDefault="00C229FD" w:rsidP="00C2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77B82F" w14:textId="53E2123B" w:rsidR="003B0557" w:rsidRPr="008D4109" w:rsidRDefault="00C229FD" w:rsidP="00C2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E1C29B" w14:textId="2DE38502" w:rsidR="003B0557" w:rsidRPr="008D4109" w:rsidRDefault="00C229FD" w:rsidP="00C2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F3A4DB" w14:textId="2AEAAC13" w:rsidR="003B0557" w:rsidRPr="008D4109" w:rsidRDefault="00C229FD" w:rsidP="00C2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08124A" w14:textId="56FABE23" w:rsidR="003B0557" w:rsidRPr="008D4109" w:rsidRDefault="00C229FD" w:rsidP="00C2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B28B95" w14:textId="04828306" w:rsidR="003B0557" w:rsidRPr="008D4109" w:rsidRDefault="00C229FD" w:rsidP="00C2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A19FC8" w14:textId="502C8EBC" w:rsidR="003B0557" w:rsidRPr="008D4109" w:rsidRDefault="00C229FD" w:rsidP="0035419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263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7B8E86" w14:textId="22311AAF" w:rsidR="003B0557" w:rsidRPr="008D4109" w:rsidRDefault="00C229FD" w:rsidP="00C2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517A6D5" w14:textId="7027764F" w:rsidR="003B0557" w:rsidRPr="008D4109" w:rsidRDefault="00D17918" w:rsidP="006D65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2" w:type="dxa"/>
            <w:gridSpan w:val="2"/>
            <w:vAlign w:val="bottom"/>
          </w:tcPr>
          <w:p w14:paraId="576838D5" w14:textId="6B55A273" w:rsidR="003B0557" w:rsidRPr="008D4109" w:rsidRDefault="00C229FD" w:rsidP="00C2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4591C18" w14:textId="3964463F" w:rsidR="003B0557" w:rsidRPr="008D4109" w:rsidRDefault="00C229FD" w:rsidP="00C2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17" w:type="dxa"/>
            <w:gridSpan w:val="2"/>
            <w:vAlign w:val="bottom"/>
          </w:tcPr>
          <w:p w14:paraId="7997A0F4" w14:textId="76703D34" w:rsidR="003B0557" w:rsidRPr="008D4109" w:rsidRDefault="00C229FD" w:rsidP="00C2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906A17B" w14:textId="75A2C20E" w:rsidR="003B0557" w:rsidRPr="008D4109" w:rsidRDefault="00793C67" w:rsidP="00793C6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263</w:t>
            </w:r>
          </w:p>
        </w:tc>
        <w:tc>
          <w:tcPr>
            <w:tcW w:w="965" w:type="dxa"/>
            <w:gridSpan w:val="3"/>
            <w:vAlign w:val="bottom"/>
          </w:tcPr>
          <w:p w14:paraId="1E6DDACE" w14:textId="1AEA5C89" w:rsidR="003B0557" w:rsidRPr="008D4109" w:rsidRDefault="00C229FD" w:rsidP="00C2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44FC6" w:rsidRPr="008D4109" w14:paraId="150AEDC9" w14:textId="77777777" w:rsidTr="00735969">
        <w:trPr>
          <w:gridBefore w:val="1"/>
          <w:wBefore w:w="8" w:type="dxa"/>
          <w:trHeight w:val="6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E4DA3CD" w14:textId="77777777" w:rsidR="00B44FC6" w:rsidRPr="008D4109" w:rsidRDefault="00B44FC6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D4109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77" w:type="dxa"/>
            <w:gridSpan w:val="2"/>
            <w:tcBorders>
              <w:left w:val="nil"/>
              <w:right w:val="nil"/>
            </w:tcBorders>
          </w:tcPr>
          <w:p w14:paraId="6391D227" w14:textId="025DB348" w:rsidR="00B44FC6" w:rsidRPr="008D4109" w:rsidRDefault="003B0557" w:rsidP="00C22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8" w:type="dxa"/>
            <w:gridSpan w:val="2"/>
            <w:tcBorders>
              <w:left w:val="nil"/>
              <w:right w:val="nil"/>
            </w:tcBorders>
          </w:tcPr>
          <w:p w14:paraId="6C380479" w14:textId="50216C0C" w:rsidR="00B44FC6" w:rsidRPr="008D4109" w:rsidRDefault="00B44FC6" w:rsidP="00C22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</w:tcPr>
          <w:p w14:paraId="3C107BC9" w14:textId="42AA5630" w:rsidR="00B44FC6" w:rsidRPr="008D4109" w:rsidRDefault="003B0557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</w:tcPr>
          <w:p w14:paraId="5F69A22A" w14:textId="7B6776DF" w:rsidR="00B44FC6" w:rsidRPr="008D4109" w:rsidRDefault="00B44FC6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727EFE6B" w14:textId="51E1D93A" w:rsidR="00B44FC6" w:rsidRPr="008D4109" w:rsidRDefault="003B0557" w:rsidP="00C22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</w:tcPr>
          <w:p w14:paraId="0CF354EC" w14:textId="614040D0" w:rsidR="00B44FC6" w:rsidRPr="008D4109" w:rsidRDefault="00B44FC6" w:rsidP="00C229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6E0D938F" w14:textId="5B81D04E" w:rsidR="00B44FC6" w:rsidRPr="008D4109" w:rsidRDefault="00C229FD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106</w:t>
            </w:r>
          </w:p>
        </w:tc>
        <w:tc>
          <w:tcPr>
            <w:tcW w:w="972" w:type="dxa"/>
            <w:gridSpan w:val="2"/>
            <w:tcBorders>
              <w:left w:val="nil"/>
              <w:right w:val="nil"/>
            </w:tcBorders>
          </w:tcPr>
          <w:p w14:paraId="19E2CD23" w14:textId="50DA0B81" w:rsidR="00B44FC6" w:rsidRPr="008D4109" w:rsidRDefault="006D65D7" w:rsidP="006D65D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810" w:type="dxa"/>
            <w:gridSpan w:val="2"/>
          </w:tcPr>
          <w:p w14:paraId="306157AB" w14:textId="4C05D978" w:rsidR="00B44FC6" w:rsidRPr="008D4109" w:rsidRDefault="006D65D7" w:rsidP="006D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2" w:type="dxa"/>
            <w:gridSpan w:val="2"/>
          </w:tcPr>
          <w:p w14:paraId="216D000F" w14:textId="1BD806B4" w:rsidR="00B44FC6" w:rsidRPr="008D4109" w:rsidRDefault="006D65D7" w:rsidP="006D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14:paraId="6DA7F71E" w14:textId="4A808E99" w:rsidR="00B44FC6" w:rsidRPr="008D4109" w:rsidRDefault="00D17918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(107)</w:t>
            </w:r>
          </w:p>
        </w:tc>
        <w:tc>
          <w:tcPr>
            <w:tcW w:w="1017" w:type="dxa"/>
            <w:gridSpan w:val="2"/>
          </w:tcPr>
          <w:p w14:paraId="5FC03887" w14:textId="6401A4E7" w:rsidR="00B44FC6" w:rsidRPr="008D4109" w:rsidRDefault="00B44FC6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 (62)</w:t>
            </w:r>
          </w:p>
        </w:tc>
        <w:tc>
          <w:tcPr>
            <w:tcW w:w="900" w:type="dxa"/>
            <w:gridSpan w:val="2"/>
          </w:tcPr>
          <w:p w14:paraId="6C456BFB" w14:textId="1774B107" w:rsidR="00B44FC6" w:rsidRPr="008D4109" w:rsidRDefault="006D65D7" w:rsidP="006D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5" w:type="dxa"/>
            <w:gridSpan w:val="3"/>
          </w:tcPr>
          <w:p w14:paraId="3E4C6D53" w14:textId="69B6575B" w:rsidR="00B44FC6" w:rsidRPr="008D4109" w:rsidRDefault="00B44FC6" w:rsidP="006D65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44FC6" w:rsidRPr="008D4109" w14:paraId="226EBAAF" w14:textId="77777777" w:rsidTr="00735969">
        <w:trPr>
          <w:gridBefore w:val="1"/>
          <w:wBefore w:w="8" w:type="dxa"/>
          <w:trHeight w:val="6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F50E952" w14:textId="77777777" w:rsidR="00B44FC6" w:rsidRPr="008D4109" w:rsidRDefault="00B44FC6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77" w:type="dxa"/>
            <w:gridSpan w:val="2"/>
            <w:tcBorders>
              <w:left w:val="nil"/>
              <w:right w:val="nil"/>
            </w:tcBorders>
          </w:tcPr>
          <w:p w14:paraId="3E13DC8F" w14:textId="59F4FEF4" w:rsidR="00B44FC6" w:rsidRPr="008D4109" w:rsidRDefault="003B0557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3,054</w:t>
            </w:r>
          </w:p>
        </w:tc>
        <w:tc>
          <w:tcPr>
            <w:tcW w:w="1058" w:type="dxa"/>
            <w:gridSpan w:val="2"/>
            <w:tcBorders>
              <w:left w:val="nil"/>
              <w:right w:val="nil"/>
            </w:tcBorders>
          </w:tcPr>
          <w:p w14:paraId="1B0137C3" w14:textId="6BD1BB3B" w:rsidR="00B44FC6" w:rsidRPr="008D4109" w:rsidRDefault="00B44FC6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3,5</w:t>
            </w:r>
            <w:r w:rsidR="006D65D7" w:rsidRPr="008D4109">
              <w:rPr>
                <w:rFonts w:ascii="Angsana New" w:hAnsi="Angsana New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</w:tcPr>
          <w:p w14:paraId="18C4F734" w14:textId="27C67BFE" w:rsidR="00B44FC6" w:rsidRPr="008D4109" w:rsidRDefault="003B0557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</w:tcPr>
          <w:p w14:paraId="574C44AE" w14:textId="5B4A6D76" w:rsidR="00B44FC6" w:rsidRPr="008D4109" w:rsidRDefault="00B44FC6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6D65D7" w:rsidRPr="008D4109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23F3A94B" w14:textId="141B32E7" w:rsidR="00B44FC6" w:rsidRPr="008D4109" w:rsidRDefault="003B0557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</w:tcPr>
          <w:p w14:paraId="55B2732B" w14:textId="0F563D67" w:rsidR="00B44FC6" w:rsidRPr="008D4109" w:rsidRDefault="00B44FC6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9F9190E" w14:textId="020549E6" w:rsidR="00B44FC6" w:rsidRPr="008D4109" w:rsidRDefault="00C229FD" w:rsidP="00354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914</w:t>
            </w:r>
          </w:p>
        </w:tc>
        <w:tc>
          <w:tcPr>
            <w:tcW w:w="972" w:type="dxa"/>
            <w:gridSpan w:val="2"/>
            <w:tcBorders>
              <w:left w:val="nil"/>
              <w:right w:val="nil"/>
            </w:tcBorders>
          </w:tcPr>
          <w:p w14:paraId="2442FF29" w14:textId="412C8ED6" w:rsidR="00B44FC6" w:rsidRPr="008D4109" w:rsidRDefault="006D65D7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793C67"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10" w:type="dxa"/>
            <w:gridSpan w:val="2"/>
          </w:tcPr>
          <w:p w14:paraId="0C23E382" w14:textId="41C209FC" w:rsidR="00B44FC6" w:rsidRPr="008D4109" w:rsidRDefault="006D65D7" w:rsidP="006D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32" w:type="dxa"/>
            <w:gridSpan w:val="2"/>
          </w:tcPr>
          <w:p w14:paraId="57DBB416" w14:textId="22EAA0FB" w:rsidR="00B44FC6" w:rsidRPr="008D4109" w:rsidRDefault="006D65D7" w:rsidP="006D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14:paraId="2298A33C" w14:textId="0B98C2D3" w:rsidR="00B44FC6" w:rsidRPr="008D4109" w:rsidRDefault="00D17918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(107)</w:t>
            </w:r>
          </w:p>
        </w:tc>
        <w:tc>
          <w:tcPr>
            <w:tcW w:w="1017" w:type="dxa"/>
            <w:gridSpan w:val="2"/>
          </w:tcPr>
          <w:p w14:paraId="54BAF635" w14:textId="76FAD354" w:rsidR="00B44FC6" w:rsidRPr="008D4109" w:rsidRDefault="00B44FC6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(62)</w:t>
            </w:r>
          </w:p>
        </w:tc>
        <w:tc>
          <w:tcPr>
            <w:tcW w:w="900" w:type="dxa"/>
            <w:gridSpan w:val="2"/>
          </w:tcPr>
          <w:p w14:paraId="23843F0D" w14:textId="1966AB6D" w:rsidR="00B44FC6" w:rsidRPr="008D4109" w:rsidRDefault="006D65D7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4,102</w:t>
            </w:r>
          </w:p>
        </w:tc>
        <w:tc>
          <w:tcPr>
            <w:tcW w:w="965" w:type="dxa"/>
            <w:gridSpan w:val="3"/>
          </w:tcPr>
          <w:p w14:paraId="23738980" w14:textId="488036B1" w:rsidR="00B44FC6" w:rsidRPr="008D4109" w:rsidRDefault="00B44FC6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4,</w:t>
            </w:r>
            <w:r w:rsidR="00793C67"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609</w:t>
            </w:r>
          </w:p>
        </w:tc>
      </w:tr>
      <w:tr w:rsidR="00B44FC6" w:rsidRPr="008D4109" w14:paraId="272DB045" w14:textId="77777777" w:rsidTr="00735969">
        <w:trPr>
          <w:gridBefore w:val="1"/>
          <w:wBefore w:w="8" w:type="dxa"/>
          <w:trHeight w:val="6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CFC947C" w14:textId="77777777" w:rsidR="00B44FC6" w:rsidRPr="008D4109" w:rsidRDefault="00B44FC6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77" w:type="dxa"/>
            <w:gridSpan w:val="2"/>
            <w:tcBorders>
              <w:left w:val="nil"/>
              <w:right w:val="nil"/>
            </w:tcBorders>
            <w:vAlign w:val="bottom"/>
          </w:tcPr>
          <w:p w14:paraId="50D90268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left w:val="nil"/>
              <w:right w:val="nil"/>
            </w:tcBorders>
            <w:vAlign w:val="bottom"/>
          </w:tcPr>
          <w:p w14:paraId="303E33D0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5D5678D8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5966DED8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A7FDF48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6A5ACB0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CDECC7B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left w:val="nil"/>
              <w:right w:val="nil"/>
            </w:tcBorders>
            <w:vAlign w:val="bottom"/>
          </w:tcPr>
          <w:p w14:paraId="1A575DEE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0A15060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gridSpan w:val="2"/>
          </w:tcPr>
          <w:p w14:paraId="6795419F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4036D4A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7284ABBD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6BD552A" w14:textId="283FE940" w:rsidR="00B44FC6" w:rsidRPr="008D4109" w:rsidRDefault="008508D5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</w:t>
            </w:r>
            <w:r w:rsidR="00033D0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65" w:type="dxa"/>
            <w:gridSpan w:val="3"/>
          </w:tcPr>
          <w:p w14:paraId="08790E7E" w14:textId="319840B0" w:rsidR="00B44FC6" w:rsidRPr="008D4109" w:rsidRDefault="00B44FC6" w:rsidP="003541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</w:t>
            </w:r>
            <w:r w:rsidR="00793C67" w:rsidRPr="008D4109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</w:tr>
      <w:tr w:rsidR="00B44FC6" w:rsidRPr="008D4109" w14:paraId="390D48B1" w14:textId="77777777" w:rsidTr="00735969">
        <w:trPr>
          <w:gridBefore w:val="1"/>
          <w:wBefore w:w="8" w:type="dxa"/>
          <w:trHeight w:val="6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ED01F42" w14:textId="77777777" w:rsidR="00B44FC6" w:rsidRPr="008D4109" w:rsidRDefault="00B44FC6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77" w:type="dxa"/>
            <w:gridSpan w:val="2"/>
            <w:tcBorders>
              <w:left w:val="nil"/>
              <w:right w:val="nil"/>
            </w:tcBorders>
            <w:vAlign w:val="bottom"/>
          </w:tcPr>
          <w:p w14:paraId="314BF8CD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left w:val="nil"/>
              <w:right w:val="nil"/>
            </w:tcBorders>
            <w:vAlign w:val="bottom"/>
          </w:tcPr>
          <w:p w14:paraId="4A94916F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409C3BAC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44AA01FC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91B0BD8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DA23B81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3D19C21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left w:val="nil"/>
              <w:right w:val="nil"/>
            </w:tcBorders>
            <w:vAlign w:val="bottom"/>
          </w:tcPr>
          <w:p w14:paraId="5B5F76C7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A37CFFA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gridSpan w:val="2"/>
          </w:tcPr>
          <w:p w14:paraId="0A32877C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F845578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2CFC9FE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884D03F" w14:textId="62D4F434" w:rsidR="00B44FC6" w:rsidRPr="008D4109" w:rsidRDefault="006D65D7" w:rsidP="003541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4,1</w:t>
            </w:r>
            <w:r w:rsidR="008508D5" w:rsidRPr="008D4109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033D0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gridSpan w:val="3"/>
          </w:tcPr>
          <w:p w14:paraId="3A35B27D" w14:textId="54C92C98" w:rsidR="00B44FC6" w:rsidRPr="008D4109" w:rsidRDefault="00B44FC6" w:rsidP="003541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4,6</w:t>
            </w:r>
            <w:r w:rsidR="00793C67"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55</w:t>
            </w:r>
          </w:p>
        </w:tc>
      </w:tr>
      <w:tr w:rsidR="00B44FC6" w:rsidRPr="008D4109" w14:paraId="0F44EEAA" w14:textId="77777777" w:rsidTr="00735969">
        <w:trPr>
          <w:gridBefore w:val="1"/>
          <w:wBefore w:w="8" w:type="dxa"/>
          <w:trHeight w:val="6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A7BA0" w14:textId="77777777" w:rsidR="00B44FC6" w:rsidRPr="008D4109" w:rsidRDefault="00B44FC6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77" w:type="dxa"/>
            <w:gridSpan w:val="2"/>
            <w:tcBorders>
              <w:left w:val="nil"/>
              <w:right w:val="nil"/>
            </w:tcBorders>
            <w:vAlign w:val="bottom"/>
          </w:tcPr>
          <w:p w14:paraId="2055945A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left w:val="nil"/>
              <w:right w:val="nil"/>
            </w:tcBorders>
            <w:vAlign w:val="bottom"/>
          </w:tcPr>
          <w:p w14:paraId="0E28F167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53C1B271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48E77177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1F8C8F4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04239F7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7B6A65A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left w:val="nil"/>
              <w:right w:val="nil"/>
            </w:tcBorders>
            <w:vAlign w:val="bottom"/>
          </w:tcPr>
          <w:p w14:paraId="75189AA4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5CADF41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gridSpan w:val="2"/>
          </w:tcPr>
          <w:p w14:paraId="42E3889F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DFD0498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EA603F9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1F34F9C" w14:textId="77777777" w:rsidR="00B44FC6" w:rsidRPr="008D4109" w:rsidRDefault="00B44FC6" w:rsidP="00354191">
            <w:pPr>
              <w:pStyle w:val="BodyText3"/>
              <w:rPr>
                <w:sz w:val="24"/>
                <w:szCs w:val="24"/>
              </w:rPr>
            </w:pPr>
          </w:p>
        </w:tc>
        <w:tc>
          <w:tcPr>
            <w:tcW w:w="965" w:type="dxa"/>
            <w:gridSpan w:val="3"/>
          </w:tcPr>
          <w:p w14:paraId="0E41D995" w14:textId="77777777" w:rsidR="00B44FC6" w:rsidRPr="008D4109" w:rsidRDefault="00B44FC6" w:rsidP="00354191">
            <w:pPr>
              <w:pStyle w:val="BodyText3"/>
              <w:rPr>
                <w:sz w:val="24"/>
                <w:szCs w:val="24"/>
              </w:rPr>
            </w:pPr>
          </w:p>
        </w:tc>
      </w:tr>
      <w:tr w:rsidR="00B44FC6" w:rsidRPr="008D4109" w14:paraId="12B6E09E" w14:textId="77777777" w:rsidTr="00735969">
        <w:trPr>
          <w:gridBefore w:val="1"/>
          <w:wBefore w:w="8" w:type="dxa"/>
          <w:trHeight w:val="4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2C38" w14:textId="5BD61AC7" w:rsidR="00B44FC6" w:rsidRPr="008D4109" w:rsidRDefault="00B44FC6" w:rsidP="00C22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4"/>
                <w:szCs w:val="24"/>
              </w:rPr>
            </w:pPr>
            <w:r w:rsidRPr="008D4109">
              <w:rPr>
                <w:rFonts w:ascii="Angsana New" w:eastAsia="Times New Roman" w:hAnsi="Angsana New"/>
                <w:sz w:val="24"/>
                <w:szCs w:val="24"/>
                <w:cs/>
              </w:rPr>
              <w:t>รวมกำไร (ขาดทุน) จากส่วนงาน</w:t>
            </w:r>
            <w:r w:rsidR="00C229FD" w:rsidRPr="008D4109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="00C229FD" w:rsidRPr="008D410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8D4109">
              <w:rPr>
                <w:rFonts w:ascii="Angsana New" w:eastAsia="Times New Roman" w:hAnsi="Angsana New"/>
                <w:sz w:val="24"/>
                <w:szCs w:val="24"/>
                <w:cs/>
              </w:rPr>
              <w:t>ที่รายงานก่อนต้นทุนทางการ</w:t>
            </w:r>
            <w:r w:rsidR="00C229FD" w:rsidRPr="008D4109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="00C229FD" w:rsidRPr="008D410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8D4109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เงินและภาษีเงินได้    </w:t>
            </w:r>
          </w:p>
        </w:tc>
        <w:tc>
          <w:tcPr>
            <w:tcW w:w="877" w:type="dxa"/>
            <w:gridSpan w:val="2"/>
            <w:tcBorders>
              <w:left w:val="nil"/>
              <w:right w:val="nil"/>
            </w:tcBorders>
            <w:vAlign w:val="bottom"/>
          </w:tcPr>
          <w:p w14:paraId="66A73130" w14:textId="1CE02AD2" w:rsidR="00B44FC6" w:rsidRPr="008D4109" w:rsidRDefault="006D65D7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="00B10C58" w:rsidRPr="008D4109">
              <w:rPr>
                <w:rFonts w:ascii="Angsana New" w:hAnsi="Angsana New"/>
                <w:sz w:val="24"/>
                <w:szCs w:val="24"/>
              </w:rPr>
              <w:t>2</w:t>
            </w:r>
            <w:r w:rsidRPr="008D410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58" w:type="dxa"/>
            <w:gridSpan w:val="2"/>
            <w:tcBorders>
              <w:left w:val="nil"/>
              <w:right w:val="nil"/>
            </w:tcBorders>
            <w:vAlign w:val="bottom"/>
          </w:tcPr>
          <w:p w14:paraId="3716FE44" w14:textId="62A96B34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484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08254BE6" w14:textId="5B38BB37" w:rsidR="00B44FC6" w:rsidRPr="008D4109" w:rsidRDefault="00A60D49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19DD7E30" w14:textId="7579188A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13EC3CA" w14:textId="1611FDC8" w:rsidR="00B44FC6" w:rsidRPr="008D4109" w:rsidRDefault="006D65D7" w:rsidP="0014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(48)</w:t>
            </w: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3FE9F9BE" w14:textId="5912EECB" w:rsidR="00B44FC6" w:rsidRPr="008D4109" w:rsidRDefault="00B44FC6" w:rsidP="006D65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E1ED44E" w14:textId="0E5D930B" w:rsidR="00B44FC6" w:rsidRPr="008D4109" w:rsidRDefault="005503CE" w:rsidP="00354191">
            <w:pPr>
              <w:tabs>
                <w:tab w:val="clear" w:pos="680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</w:t>
            </w:r>
            <w:r w:rsidR="007A632C" w:rsidRPr="008D4109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972" w:type="dxa"/>
            <w:gridSpan w:val="2"/>
            <w:tcBorders>
              <w:left w:val="nil"/>
              <w:right w:val="nil"/>
            </w:tcBorders>
            <w:vAlign w:val="bottom"/>
          </w:tcPr>
          <w:p w14:paraId="4FC3657D" w14:textId="0E611604" w:rsidR="00B44FC6" w:rsidRPr="008D4109" w:rsidRDefault="006D65D7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810" w:type="dxa"/>
            <w:gridSpan w:val="2"/>
          </w:tcPr>
          <w:p w14:paraId="3509EDD2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6CBA8CF" w14:textId="77777777" w:rsidR="006D65D7" w:rsidRPr="008D4109" w:rsidRDefault="006D65D7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1CDE6D9" w14:textId="372F7958" w:rsidR="006D65D7" w:rsidRPr="008D4109" w:rsidRDefault="00033D0A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32" w:type="dxa"/>
            <w:gridSpan w:val="2"/>
          </w:tcPr>
          <w:p w14:paraId="0F1E8952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186C736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AED7A0" w14:textId="5773E0FA" w:rsidR="00B44FC6" w:rsidRPr="008D4109" w:rsidRDefault="006D65D7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(14)</w:t>
            </w:r>
          </w:p>
        </w:tc>
        <w:tc>
          <w:tcPr>
            <w:tcW w:w="900" w:type="dxa"/>
            <w:gridSpan w:val="2"/>
          </w:tcPr>
          <w:p w14:paraId="6812DDC9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10E0E7" w14:textId="77777777" w:rsidR="006D65D7" w:rsidRPr="008D4109" w:rsidRDefault="006D65D7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4D193E1" w14:textId="30FAADF9" w:rsidR="006D65D7" w:rsidRPr="008D4109" w:rsidRDefault="006D65D7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</w:t>
            </w:r>
            <w:r w:rsidR="00FC0BD1" w:rsidRPr="008D4109">
              <w:rPr>
                <w:rFonts w:ascii="Angsana New" w:hAnsi="Angsana New"/>
                <w:sz w:val="24"/>
                <w:szCs w:val="24"/>
              </w:rPr>
              <w:t>4</w:t>
            </w:r>
            <w:r w:rsidR="00141CFC" w:rsidRPr="008D4109">
              <w:rPr>
                <w:rFonts w:ascii="Angsana New" w:hAnsi="Angsana New"/>
                <w:sz w:val="24"/>
                <w:szCs w:val="24"/>
              </w:rPr>
              <w:t>4</w:t>
            </w:r>
            <w:r w:rsidRPr="008D410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17" w:type="dxa"/>
            <w:gridSpan w:val="2"/>
          </w:tcPr>
          <w:p w14:paraId="2BDE7B6D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31D2C0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C0CE0AB" w14:textId="3F6ED489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900" w:type="dxa"/>
            <w:gridSpan w:val="2"/>
          </w:tcPr>
          <w:p w14:paraId="7EE9863A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0927D3F" w14:textId="77777777" w:rsidR="006D65D7" w:rsidRPr="008D4109" w:rsidRDefault="006D65D7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540BDA1" w14:textId="05FD490A" w:rsidR="006D65D7" w:rsidRPr="008D4109" w:rsidRDefault="00FC0BD1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7</w:t>
            </w:r>
            <w:r w:rsidR="00033D0A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965" w:type="dxa"/>
            <w:gridSpan w:val="3"/>
          </w:tcPr>
          <w:p w14:paraId="4DAFD8D0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E1D942D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A01661B" w14:textId="7FCA82C5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698</w:t>
            </w:r>
          </w:p>
        </w:tc>
      </w:tr>
      <w:tr w:rsidR="00B44FC6" w:rsidRPr="008D4109" w14:paraId="13149DE5" w14:textId="77777777" w:rsidTr="00735969">
        <w:trPr>
          <w:gridBefore w:val="1"/>
          <w:wBefore w:w="8" w:type="dxa"/>
          <w:trHeight w:val="4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3D9D4" w14:textId="77777777" w:rsidR="00B44FC6" w:rsidRPr="008D4109" w:rsidRDefault="00B44FC6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77" w:type="dxa"/>
            <w:gridSpan w:val="2"/>
            <w:tcBorders>
              <w:left w:val="nil"/>
              <w:right w:val="nil"/>
            </w:tcBorders>
            <w:vAlign w:val="bottom"/>
          </w:tcPr>
          <w:p w14:paraId="365857FB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left w:val="nil"/>
              <w:right w:val="nil"/>
            </w:tcBorders>
            <w:vAlign w:val="bottom"/>
          </w:tcPr>
          <w:p w14:paraId="76341A56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47E3537F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77070B85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451EC18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35DB3B72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6845F61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left w:val="nil"/>
              <w:right w:val="nil"/>
            </w:tcBorders>
            <w:vAlign w:val="bottom"/>
          </w:tcPr>
          <w:p w14:paraId="0F4BD359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85E0760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gridSpan w:val="2"/>
          </w:tcPr>
          <w:p w14:paraId="5A4DBEA5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397B8CC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E9969CA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E7C31A3" w14:textId="384FD302" w:rsidR="00B44FC6" w:rsidRPr="008D4109" w:rsidRDefault="006D65D7" w:rsidP="00354191">
            <w:pPr>
              <w:tabs>
                <w:tab w:val="clear" w:pos="680"/>
              </w:tabs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</w:t>
            </w:r>
            <w:r w:rsidR="00FC0BD1" w:rsidRPr="008D4109">
              <w:rPr>
                <w:rFonts w:ascii="Angsana New" w:hAnsi="Angsana New"/>
                <w:sz w:val="24"/>
                <w:szCs w:val="24"/>
              </w:rPr>
              <w:t>27</w:t>
            </w:r>
            <w:r w:rsidRPr="008D4109">
              <w:rPr>
                <w:rFonts w:ascii="Angsana New" w:hAnsi="Angsana New"/>
                <w:sz w:val="24"/>
                <w:szCs w:val="24"/>
              </w:rPr>
              <w:t>3)</w:t>
            </w:r>
          </w:p>
        </w:tc>
        <w:tc>
          <w:tcPr>
            <w:tcW w:w="965" w:type="dxa"/>
            <w:gridSpan w:val="3"/>
          </w:tcPr>
          <w:p w14:paraId="7D893073" w14:textId="21432412" w:rsidR="00B44FC6" w:rsidRPr="008D4109" w:rsidRDefault="00B44FC6" w:rsidP="00354191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(262)</w:t>
            </w:r>
          </w:p>
        </w:tc>
      </w:tr>
      <w:tr w:rsidR="00B44FC6" w:rsidRPr="008D4109" w14:paraId="7F177FBA" w14:textId="77777777" w:rsidTr="00735969">
        <w:trPr>
          <w:gridBefore w:val="1"/>
          <w:wBefore w:w="8" w:type="dxa"/>
          <w:trHeight w:val="4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CDF66" w14:textId="77777777" w:rsidR="00B44FC6" w:rsidRPr="008D4109" w:rsidRDefault="00B44FC6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hanging="8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</w:rPr>
              <w:t>ส่วนแบ่งกำไร (ขาดทุน) จากเงินลงทุนในบริษัทร่วมและการร่วมค้าสุทธิจากกำไรที่ยังไม่เกิดขึ้นจากการขายอสังหาริมทรัพย์ให้บริษัทร่วมและร่วมค้า</w:t>
            </w:r>
          </w:p>
        </w:tc>
        <w:tc>
          <w:tcPr>
            <w:tcW w:w="877" w:type="dxa"/>
            <w:gridSpan w:val="2"/>
            <w:tcBorders>
              <w:left w:val="nil"/>
              <w:right w:val="nil"/>
            </w:tcBorders>
            <w:vAlign w:val="bottom"/>
          </w:tcPr>
          <w:p w14:paraId="05832659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left w:val="nil"/>
              <w:right w:val="nil"/>
            </w:tcBorders>
            <w:vAlign w:val="bottom"/>
          </w:tcPr>
          <w:p w14:paraId="1362D317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5148DA05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72E0C249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38A6DDF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60A5C785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2E42C68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left w:val="nil"/>
              <w:right w:val="nil"/>
            </w:tcBorders>
            <w:vAlign w:val="bottom"/>
          </w:tcPr>
          <w:p w14:paraId="16886BA0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2F88DB6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gridSpan w:val="2"/>
          </w:tcPr>
          <w:p w14:paraId="14612482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DC25B34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431D1C6" w14:textId="77777777" w:rsidR="00B44FC6" w:rsidRPr="008D4109" w:rsidRDefault="00B44FC6" w:rsidP="003541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31F4C75" w14:textId="02C4F62E" w:rsidR="00B10C58" w:rsidRPr="008D4109" w:rsidRDefault="00B10C58" w:rsidP="00354191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24F5BC" w14:textId="79F421E2" w:rsidR="00B10C58" w:rsidRPr="008D4109" w:rsidRDefault="00B10C58" w:rsidP="00354191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C4E439" w14:textId="0D7421C5" w:rsidR="00B10C58" w:rsidRPr="008D4109" w:rsidRDefault="00B10C58" w:rsidP="00354191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BDBEED" w14:textId="77777777" w:rsidR="00B10C58" w:rsidRPr="008D4109" w:rsidRDefault="00B10C58" w:rsidP="00B10C58">
            <w:pPr>
              <w:pBdr>
                <w:bottom w:val="single" w:sz="4" w:space="0" w:color="auto"/>
              </w:pBd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5D8371" w14:textId="27FF53CA" w:rsidR="006D65D7" w:rsidRPr="00735969" w:rsidRDefault="00B10C58" w:rsidP="00735969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10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D410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3D0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D410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65" w:type="dxa"/>
            <w:gridSpan w:val="3"/>
          </w:tcPr>
          <w:p w14:paraId="4D8DB3B3" w14:textId="77777777" w:rsidR="00B44FC6" w:rsidRPr="008D4109" w:rsidRDefault="00B44FC6" w:rsidP="00354191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1A8B36" w14:textId="77777777" w:rsidR="006D65D7" w:rsidRPr="008D4109" w:rsidRDefault="006D65D7" w:rsidP="00354191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678252" w14:textId="77777777" w:rsidR="006D65D7" w:rsidRPr="008D4109" w:rsidRDefault="006D65D7" w:rsidP="00354191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E2D938" w14:textId="77777777" w:rsidR="006D65D7" w:rsidRPr="008D4109" w:rsidRDefault="006D65D7" w:rsidP="00354191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4D85EB" w14:textId="60F6978A" w:rsidR="006D65D7" w:rsidRPr="008D4109" w:rsidRDefault="006D65D7" w:rsidP="00354191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44FC6" w:rsidRPr="008D4109" w14:paraId="6CF47236" w14:textId="77777777" w:rsidTr="00735969">
        <w:trPr>
          <w:gridBefore w:val="1"/>
          <w:wBefore w:w="8" w:type="dxa"/>
          <w:trHeight w:val="4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9933" w14:textId="77777777" w:rsidR="00B44FC6" w:rsidRPr="008D4109" w:rsidRDefault="00B44FC6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77" w:type="dxa"/>
            <w:gridSpan w:val="2"/>
            <w:tcBorders>
              <w:left w:val="nil"/>
              <w:right w:val="nil"/>
            </w:tcBorders>
            <w:vAlign w:val="bottom"/>
          </w:tcPr>
          <w:p w14:paraId="715C1FE0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left w:val="nil"/>
              <w:right w:val="nil"/>
            </w:tcBorders>
            <w:vAlign w:val="bottom"/>
          </w:tcPr>
          <w:p w14:paraId="763FD938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0A7D3B7F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01603E3F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440B8D2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1FF4A80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9D9D941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left w:val="nil"/>
              <w:right w:val="nil"/>
            </w:tcBorders>
            <w:vAlign w:val="bottom"/>
          </w:tcPr>
          <w:p w14:paraId="15707AC4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FA5D098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gridSpan w:val="2"/>
          </w:tcPr>
          <w:p w14:paraId="774034E0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5397786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38AB3D27" w14:textId="77777777" w:rsidR="00B44FC6" w:rsidRPr="008D4109" w:rsidRDefault="00B44FC6" w:rsidP="0035419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C55C32F" w14:textId="093E41E1" w:rsidR="00B44FC6" w:rsidRPr="008D4109" w:rsidRDefault="00E77129" w:rsidP="003541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498</w:t>
            </w:r>
          </w:p>
        </w:tc>
        <w:tc>
          <w:tcPr>
            <w:tcW w:w="965" w:type="dxa"/>
            <w:gridSpan w:val="3"/>
          </w:tcPr>
          <w:p w14:paraId="212D9687" w14:textId="51D975D5" w:rsidR="00B44FC6" w:rsidRPr="008D4109" w:rsidRDefault="00B44FC6" w:rsidP="0035419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441</w:t>
            </w:r>
          </w:p>
        </w:tc>
      </w:tr>
      <w:tr w:rsidR="00576A59" w:rsidRPr="008D4109" w14:paraId="1CCE611F" w14:textId="77777777" w:rsidTr="00735969">
        <w:trPr>
          <w:gridAfter w:val="2"/>
          <w:wAfter w:w="253" w:type="dxa"/>
          <w:trHeight w:val="73"/>
          <w:tblHeader/>
        </w:trPr>
        <w:tc>
          <w:tcPr>
            <w:tcW w:w="2496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3F2B818B" w14:textId="77777777" w:rsidR="00576A59" w:rsidRPr="008D4109" w:rsidRDefault="00576A59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7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3157922" w14:textId="77777777" w:rsidR="00576A59" w:rsidRPr="008D4109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9D4B357" w14:textId="77777777" w:rsidR="00576A59" w:rsidRPr="008D4109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1FF0EDF9" w14:textId="77777777" w:rsidR="00576A59" w:rsidRPr="008D4109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8E61A02" w14:textId="77777777" w:rsidR="00576A59" w:rsidRPr="008D4109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94" w:type="dxa"/>
            <w:gridSpan w:val="4"/>
          </w:tcPr>
          <w:p w14:paraId="1A7495DE" w14:textId="77777777" w:rsidR="00576A59" w:rsidRPr="008D4109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984" w:type="dxa"/>
            <w:gridSpan w:val="4"/>
            <w:vAlign w:val="bottom"/>
          </w:tcPr>
          <w:p w14:paraId="05A62C3C" w14:textId="77777777" w:rsidR="00576A59" w:rsidRPr="008D4109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03" w:type="dxa"/>
            <w:gridSpan w:val="4"/>
            <w:vAlign w:val="bottom"/>
          </w:tcPr>
          <w:p w14:paraId="52FBB151" w14:textId="77777777" w:rsidR="00576A59" w:rsidRPr="008D4109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A73B7" w:rsidRPr="008D4109" w14:paraId="41C54799" w14:textId="77777777" w:rsidTr="00735969">
        <w:trPr>
          <w:gridAfter w:val="2"/>
          <w:wAfter w:w="253" w:type="dxa"/>
          <w:trHeight w:val="73"/>
          <w:tblHeader/>
        </w:trPr>
        <w:tc>
          <w:tcPr>
            <w:tcW w:w="249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4709CEE" w14:textId="77777777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5CC5" w14:textId="44BCB8D6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E3C2" w14:textId="77777777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7800" w14:textId="4998628F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31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44688" w14:textId="44FC5657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A057" w14:textId="7609E2D6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23D0" w14:textId="5A27A38C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FC05" w14:textId="3ED8C0F2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31</w:t>
            </w:r>
            <w:r w:rsidR="00001DD5" w:rsidRPr="008D410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1E4F" w14:textId="2B2641F3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94B4" w14:textId="1C6ED776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EA683" w14:textId="1379088B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3B0B" w14:textId="75E95544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EF5EC" w14:textId="25497345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18B41" w14:textId="776FBC62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81C60" w14:textId="149AEC39" w:rsidR="00AA73B7" w:rsidRPr="008D4109" w:rsidRDefault="00AA73B7" w:rsidP="0000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D4109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413CD1" w:rsidRPr="008D4109" w14:paraId="57469EBE" w14:textId="77777777" w:rsidTr="00735969">
        <w:trPr>
          <w:gridAfter w:val="2"/>
          <w:wAfter w:w="253" w:type="dxa"/>
          <w:trHeight w:val="73"/>
          <w:tblHeader/>
        </w:trPr>
        <w:tc>
          <w:tcPr>
            <w:tcW w:w="249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8587F50" w14:textId="77777777" w:rsidR="00413CD1" w:rsidRPr="008D4109" w:rsidRDefault="00413CD1" w:rsidP="0041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0BE3" w14:textId="77777777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9E9C58E" w14:textId="7AA59D42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84C9400" w14:textId="0AB82046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C5C6" w14:textId="1EB37D08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2DD9" w14:textId="77777777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AD68" w14:textId="50EDB98F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644DF" w14:textId="77777777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13E6" w14:textId="27F5E7ED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63" w:type="dxa"/>
            <w:gridSpan w:val="2"/>
            <w:vAlign w:val="bottom"/>
          </w:tcPr>
          <w:p w14:paraId="5463810E" w14:textId="77777777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31" w:type="dxa"/>
            <w:gridSpan w:val="2"/>
            <w:vAlign w:val="bottom"/>
          </w:tcPr>
          <w:p w14:paraId="085AE2E3" w14:textId="6A87BAE3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28" w:type="dxa"/>
            <w:gridSpan w:val="2"/>
            <w:vAlign w:val="bottom"/>
          </w:tcPr>
          <w:p w14:paraId="21BEC80D" w14:textId="77777777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56" w:type="dxa"/>
            <w:gridSpan w:val="2"/>
            <w:vAlign w:val="bottom"/>
          </w:tcPr>
          <w:p w14:paraId="2F0D6D4C" w14:textId="03F29F61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97" w:type="dxa"/>
            <w:gridSpan w:val="2"/>
            <w:vAlign w:val="bottom"/>
          </w:tcPr>
          <w:p w14:paraId="3126B688" w14:textId="77777777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6" w:type="dxa"/>
            <w:gridSpan w:val="2"/>
            <w:vAlign w:val="bottom"/>
          </w:tcPr>
          <w:p w14:paraId="3535428B" w14:textId="42F15ED9" w:rsidR="00413CD1" w:rsidRPr="008D4109" w:rsidRDefault="00413CD1" w:rsidP="00413CD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B74DA9" w:rsidRPr="008D4109" w14:paraId="7500551B" w14:textId="77777777" w:rsidTr="00735969">
        <w:trPr>
          <w:gridAfter w:val="2"/>
          <w:wAfter w:w="253" w:type="dxa"/>
          <w:trHeight w:val="73"/>
          <w:tblHeader/>
        </w:trPr>
        <w:tc>
          <w:tcPr>
            <w:tcW w:w="249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0BFE618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E67C" w14:textId="77777777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8ECA0" w14:textId="50FF15F1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A9E33" w14:textId="77777777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EFD4" w14:textId="64F9AB92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8809" w14:textId="77777777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38A06" w14:textId="5937E4E4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F054" w14:textId="77777777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B2CA" w14:textId="5054EB66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63" w:type="dxa"/>
            <w:gridSpan w:val="2"/>
            <w:vAlign w:val="bottom"/>
          </w:tcPr>
          <w:p w14:paraId="5E09B4FD" w14:textId="77777777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3571444C" w14:textId="64D78976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028" w:type="dxa"/>
            <w:gridSpan w:val="2"/>
            <w:vAlign w:val="bottom"/>
          </w:tcPr>
          <w:p w14:paraId="5555F126" w14:textId="77777777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5D111AF7" w14:textId="3BC152CD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897" w:type="dxa"/>
            <w:gridSpan w:val="2"/>
            <w:vAlign w:val="bottom"/>
          </w:tcPr>
          <w:p w14:paraId="74445F9A" w14:textId="77777777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E148A08" w14:textId="029261A3" w:rsidR="00B74DA9" w:rsidRPr="008D4109" w:rsidRDefault="00B74DA9" w:rsidP="00B74DA9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8D4109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</w:tr>
      <w:tr w:rsidR="00B74DA9" w:rsidRPr="008D4109" w14:paraId="63493257" w14:textId="77777777" w:rsidTr="00735969">
        <w:trPr>
          <w:gridAfter w:val="2"/>
          <w:wAfter w:w="253" w:type="dxa"/>
          <w:trHeight w:val="73"/>
          <w:tblHeader/>
        </w:trPr>
        <w:tc>
          <w:tcPr>
            <w:tcW w:w="249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3037AC4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2963" w:type="dxa"/>
            <w:gridSpan w:val="26"/>
            <w:tcBorders>
              <w:top w:val="nil"/>
              <w:left w:val="nil"/>
              <w:bottom w:val="nil"/>
            </w:tcBorders>
            <w:vAlign w:val="bottom"/>
          </w:tcPr>
          <w:p w14:paraId="71624DA2" w14:textId="368223A1" w:rsidR="00B74DA9" w:rsidRPr="008D4109" w:rsidRDefault="00B74DA9" w:rsidP="00B74D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74DA9" w:rsidRPr="008D4109" w14:paraId="72D48EB5" w14:textId="77777777" w:rsidTr="00735969">
        <w:trPr>
          <w:gridAfter w:val="2"/>
          <w:wAfter w:w="253" w:type="dxa"/>
          <w:trHeight w:val="73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A7AD" w14:textId="77777777" w:rsidR="00B74DA9" w:rsidRPr="008D4109" w:rsidRDefault="00B74DA9" w:rsidP="00B74DA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B7809A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0CCD44E0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vAlign w:val="bottom"/>
          </w:tcPr>
          <w:p w14:paraId="39D8104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F64C64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DD59D0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CB7754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AD813F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441C6A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42D6039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27558AD5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17BBDD55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1D26B217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08AD646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94B24E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4DA9" w:rsidRPr="008D4109" w14:paraId="56BB388E" w14:textId="77777777" w:rsidTr="00735969">
        <w:trPr>
          <w:gridAfter w:val="2"/>
          <w:wAfter w:w="253" w:type="dxa"/>
          <w:trHeight w:val="63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0879" w14:textId="1421339F" w:rsidR="00B74DA9" w:rsidRPr="008D4109" w:rsidRDefault="00B74DA9" w:rsidP="00B74DA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28A502E5" w14:textId="347211E1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34,3</w:t>
            </w:r>
            <w:r w:rsidR="00A511CC" w:rsidRPr="008D4109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D6CC542" w14:textId="7F718DCD" w:rsidR="00B74DA9" w:rsidRPr="008D4109" w:rsidRDefault="0094321B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34,539</w:t>
            </w: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0D86C6A" w14:textId="7763C0A6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3FB">
              <w:rPr>
                <w:rFonts w:ascii="Angsana New" w:hAnsi="Angsana New"/>
                <w:sz w:val="24"/>
                <w:szCs w:val="24"/>
              </w:rPr>
              <w:t>5,5</w:t>
            </w:r>
            <w:r w:rsidR="002203FB" w:rsidRPr="002203FB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vAlign w:val="bottom"/>
          </w:tcPr>
          <w:p w14:paraId="79C3E683" w14:textId="02CC2D78" w:rsidR="00B74DA9" w:rsidRPr="008D4109" w:rsidRDefault="0094321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7,16</w:t>
            </w:r>
            <w:r w:rsidR="009C105D" w:rsidRPr="008D410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B6F1EC8" w14:textId="6C6264D8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1,871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0FCCDC7" w14:textId="29DF9D08" w:rsidR="00B74DA9" w:rsidRPr="008D4109" w:rsidRDefault="0094321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1,670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D6F0D28" w14:textId="1724C6F9" w:rsidR="00B74DA9" w:rsidRPr="008D4109" w:rsidRDefault="00FC0BD1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70</w:t>
            </w:r>
            <w:r w:rsidR="00B74DA9" w:rsidRPr="008D4109">
              <w:rPr>
                <w:rFonts w:ascii="Angsana New" w:hAnsi="Angsana New"/>
                <w:sz w:val="24"/>
                <w:szCs w:val="24"/>
              </w:rPr>
              <w:t>,</w:t>
            </w:r>
            <w:r w:rsidR="00A511CC"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="00707852">
              <w:rPr>
                <w:rFonts w:ascii="Angsana New" w:hAnsi="Angsana New"/>
                <w:sz w:val="24"/>
                <w:szCs w:val="24"/>
              </w:rPr>
              <w:t>8</w:t>
            </w:r>
            <w:r w:rsidR="00A511CC" w:rsidRPr="008D4109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8588468" w14:textId="525B0CB5" w:rsidR="00B74DA9" w:rsidRPr="008D4109" w:rsidRDefault="007A632C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7</w:t>
            </w:r>
            <w:r w:rsidR="00576ACA" w:rsidRPr="008D4109">
              <w:rPr>
                <w:rFonts w:ascii="Angsana New" w:hAnsi="Angsana New"/>
                <w:sz w:val="24"/>
                <w:szCs w:val="24"/>
              </w:rPr>
              <w:t>0</w:t>
            </w:r>
            <w:r w:rsidR="0094321B" w:rsidRPr="008D4109">
              <w:rPr>
                <w:rFonts w:ascii="Angsana New" w:hAnsi="Angsana New"/>
                <w:sz w:val="24"/>
                <w:szCs w:val="24"/>
              </w:rPr>
              <w:t>,</w:t>
            </w:r>
            <w:r w:rsidRPr="008D4109">
              <w:rPr>
                <w:rFonts w:ascii="Angsana New" w:hAnsi="Angsana New"/>
                <w:sz w:val="24"/>
                <w:szCs w:val="24"/>
              </w:rPr>
              <w:t>921</w:t>
            </w:r>
          </w:p>
        </w:tc>
        <w:tc>
          <w:tcPr>
            <w:tcW w:w="963" w:type="dxa"/>
            <w:gridSpan w:val="2"/>
            <w:vAlign w:val="bottom"/>
          </w:tcPr>
          <w:p w14:paraId="7C351760" w14:textId="408B947F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3FB">
              <w:rPr>
                <w:rFonts w:ascii="Angsana New" w:hAnsi="Angsana New"/>
                <w:sz w:val="24"/>
                <w:szCs w:val="24"/>
              </w:rPr>
              <w:t>104</w:t>
            </w:r>
          </w:p>
        </w:tc>
        <w:tc>
          <w:tcPr>
            <w:tcW w:w="931" w:type="dxa"/>
            <w:gridSpan w:val="2"/>
            <w:vAlign w:val="bottom"/>
          </w:tcPr>
          <w:p w14:paraId="1BCEAB6C" w14:textId="54876BD1" w:rsidR="00B74DA9" w:rsidRPr="008D4109" w:rsidRDefault="007A632C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594</w:t>
            </w:r>
          </w:p>
        </w:tc>
        <w:tc>
          <w:tcPr>
            <w:tcW w:w="1028" w:type="dxa"/>
            <w:gridSpan w:val="2"/>
            <w:vAlign w:val="bottom"/>
          </w:tcPr>
          <w:p w14:paraId="6293174A" w14:textId="4140645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</w:t>
            </w:r>
            <w:r w:rsidR="00FC0BD1" w:rsidRPr="008D4109">
              <w:rPr>
                <w:rFonts w:ascii="Angsana New" w:hAnsi="Angsana New"/>
                <w:sz w:val="24"/>
                <w:szCs w:val="24"/>
              </w:rPr>
              <w:t>35</w:t>
            </w:r>
            <w:r w:rsidRPr="008D4109">
              <w:rPr>
                <w:rFonts w:ascii="Angsana New" w:hAnsi="Angsana New"/>
                <w:sz w:val="24"/>
                <w:szCs w:val="24"/>
              </w:rPr>
              <w:t>,</w:t>
            </w:r>
            <w:r w:rsidR="00FC0BD1" w:rsidRPr="008D4109">
              <w:rPr>
                <w:rFonts w:ascii="Angsana New" w:hAnsi="Angsana New"/>
                <w:sz w:val="24"/>
                <w:szCs w:val="24"/>
              </w:rPr>
              <w:t>249</w:t>
            </w:r>
            <w:r w:rsidRPr="008D410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56" w:type="dxa"/>
            <w:gridSpan w:val="2"/>
            <w:vAlign w:val="bottom"/>
          </w:tcPr>
          <w:p w14:paraId="3FF14F8B" w14:textId="78F1F6F3" w:rsidR="00B74DA9" w:rsidRPr="008D4109" w:rsidRDefault="0094321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</w:t>
            </w:r>
            <w:r w:rsidR="007A632C" w:rsidRPr="008D4109">
              <w:rPr>
                <w:rFonts w:ascii="Angsana New" w:hAnsi="Angsana New"/>
                <w:sz w:val="24"/>
                <w:szCs w:val="24"/>
              </w:rPr>
              <w:t>36</w:t>
            </w:r>
            <w:r w:rsidRPr="008D4109">
              <w:rPr>
                <w:rFonts w:ascii="Angsana New" w:hAnsi="Angsana New"/>
                <w:sz w:val="24"/>
                <w:szCs w:val="24"/>
              </w:rPr>
              <w:t>,</w:t>
            </w:r>
            <w:r w:rsidR="007A632C" w:rsidRPr="008D4109">
              <w:rPr>
                <w:rFonts w:ascii="Angsana New" w:hAnsi="Angsana New"/>
                <w:sz w:val="24"/>
                <w:szCs w:val="24"/>
              </w:rPr>
              <w:t>041</w:t>
            </w:r>
            <w:r w:rsidRPr="008D410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7" w:type="dxa"/>
            <w:gridSpan w:val="2"/>
            <w:vAlign w:val="bottom"/>
          </w:tcPr>
          <w:p w14:paraId="27856349" w14:textId="759BC6D4" w:rsidR="00B74DA9" w:rsidRPr="008D4109" w:rsidRDefault="00FC0BD1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7</w:t>
            </w:r>
            <w:r w:rsidR="002203FB">
              <w:rPr>
                <w:rFonts w:ascii="Angsana New" w:hAnsi="Angsana New"/>
                <w:sz w:val="24"/>
                <w:szCs w:val="24"/>
              </w:rPr>
              <w:t>7,0</w:t>
            </w:r>
            <w:r w:rsidR="00707852">
              <w:rPr>
                <w:rFonts w:ascii="Angsana New" w:hAnsi="Angsana New"/>
                <w:sz w:val="24"/>
                <w:szCs w:val="24"/>
              </w:rPr>
              <w:t>0</w:t>
            </w:r>
            <w:r w:rsidR="002203FB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06" w:type="dxa"/>
            <w:gridSpan w:val="2"/>
            <w:vAlign w:val="bottom"/>
          </w:tcPr>
          <w:p w14:paraId="433EAE8D" w14:textId="7427AB46" w:rsidR="00B74DA9" w:rsidRPr="00735969" w:rsidRDefault="0067506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78,8</w:t>
            </w:r>
            <w:r w:rsidR="00887D5A" w:rsidRPr="008D4109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B74DA9" w:rsidRPr="008D4109" w14:paraId="1503F889" w14:textId="77777777" w:rsidTr="00735969">
        <w:trPr>
          <w:gridAfter w:val="2"/>
          <w:wAfter w:w="253" w:type="dxa"/>
          <w:trHeight w:val="63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778D" w14:textId="77777777" w:rsidR="00B74DA9" w:rsidRPr="008D4109" w:rsidRDefault="00B74DA9" w:rsidP="00B74DA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20783F81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0290531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00B8EDAA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vAlign w:val="bottom"/>
          </w:tcPr>
          <w:p w14:paraId="51824376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D62E242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58EBB7F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FBBAF7B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E47F24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516CDCE6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5863414A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72CC96A3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2DBBD47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9D3A132" w14:textId="30E28ACD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10,</w:t>
            </w:r>
            <w:r w:rsidR="00033D0A"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906" w:type="dxa"/>
            <w:gridSpan w:val="2"/>
            <w:vAlign w:val="bottom"/>
          </w:tcPr>
          <w:p w14:paraId="66DBB036" w14:textId="29B398F0" w:rsidR="00B74DA9" w:rsidRPr="00735969" w:rsidRDefault="0094321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10,723</w:t>
            </w:r>
          </w:p>
        </w:tc>
      </w:tr>
      <w:tr w:rsidR="00B74DA9" w:rsidRPr="008D4109" w14:paraId="6A6D34EE" w14:textId="77777777" w:rsidTr="00735969">
        <w:trPr>
          <w:gridAfter w:val="2"/>
          <w:wAfter w:w="253" w:type="dxa"/>
          <w:trHeight w:val="43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6F58" w14:textId="77777777" w:rsidR="00B74DA9" w:rsidRPr="008D4109" w:rsidRDefault="00B74DA9" w:rsidP="00B74DA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5F56590F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EA38957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2D88FDF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vAlign w:val="bottom"/>
          </w:tcPr>
          <w:p w14:paraId="39141981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3234C3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C30D353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827C0BD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819E53B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5D08766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28B44868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274A8D95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722651C3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31B8E5D" w14:textId="77E4E716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3,</w:t>
            </w:r>
            <w:r w:rsidR="00FC0BD1" w:rsidRPr="008D4109">
              <w:rPr>
                <w:rFonts w:ascii="Angsana New" w:hAnsi="Angsana New"/>
                <w:sz w:val="24"/>
                <w:szCs w:val="24"/>
              </w:rPr>
              <w:t>601</w:t>
            </w:r>
          </w:p>
        </w:tc>
        <w:tc>
          <w:tcPr>
            <w:tcW w:w="906" w:type="dxa"/>
            <w:gridSpan w:val="2"/>
            <w:vAlign w:val="bottom"/>
          </w:tcPr>
          <w:p w14:paraId="13316E9D" w14:textId="4A16A37B" w:rsidR="00B74DA9" w:rsidRPr="00735969" w:rsidRDefault="0094321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2,934</w:t>
            </w:r>
          </w:p>
        </w:tc>
      </w:tr>
      <w:tr w:rsidR="00B74DA9" w:rsidRPr="008D4109" w14:paraId="2B5723EC" w14:textId="77777777" w:rsidTr="00735969">
        <w:trPr>
          <w:gridAfter w:val="2"/>
          <w:wAfter w:w="253" w:type="dxa"/>
          <w:trHeight w:val="43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7BA1" w14:textId="77777777" w:rsidR="00B74DA9" w:rsidRPr="008D4109" w:rsidRDefault="00B74DA9" w:rsidP="00B74DA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2D57C248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AC50220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12EF416C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vAlign w:val="bottom"/>
          </w:tcPr>
          <w:p w14:paraId="7FAD7DC2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DBE7E27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FFA6F9D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598C4E2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0C5ECB0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3EFD4156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14C04F4B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0AEBBED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3A6C381B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4B148CF" w14:textId="3DA4A927" w:rsidR="00B74DA9" w:rsidRPr="008D4109" w:rsidRDefault="00B74DA9" w:rsidP="00B74D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6</w:t>
            </w:r>
            <w:r w:rsidR="00033D0A"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906" w:type="dxa"/>
            <w:gridSpan w:val="2"/>
            <w:vAlign w:val="bottom"/>
          </w:tcPr>
          <w:p w14:paraId="004327B6" w14:textId="0E5E07BE" w:rsidR="00B74DA9" w:rsidRPr="00735969" w:rsidRDefault="0094321B" w:rsidP="00B74D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6</w:t>
            </w:r>
            <w:r w:rsidR="009C105D" w:rsidRPr="008D4109">
              <w:rPr>
                <w:rFonts w:ascii="Angsana New" w:hAnsi="Angsana New"/>
                <w:sz w:val="24"/>
                <w:szCs w:val="24"/>
              </w:rPr>
              <w:t>7</w:t>
            </w:r>
            <w:r w:rsidRPr="00735969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B74DA9" w:rsidRPr="008D4109" w14:paraId="4756EDFD" w14:textId="77777777" w:rsidTr="00735969">
        <w:trPr>
          <w:gridAfter w:val="2"/>
          <w:wAfter w:w="253" w:type="dxa"/>
          <w:trHeight w:val="43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CE0E" w14:textId="77777777" w:rsidR="00B74DA9" w:rsidRPr="008D4109" w:rsidRDefault="00B74DA9" w:rsidP="00B74DA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1832D597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138C7E9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2A5A2F7B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vAlign w:val="bottom"/>
          </w:tcPr>
          <w:p w14:paraId="60DC42A5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CF5A049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6130362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275B1F9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839828A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36DAEE80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07FC7919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7BBE6A54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530205D6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FA6BD2F" w14:textId="06CF8FF7" w:rsidR="00B74DA9" w:rsidRPr="008D4109" w:rsidRDefault="00B74DA9" w:rsidP="00B74D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FC0BD1" w:rsidRPr="008D410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33D0A">
              <w:rPr>
                <w:rFonts w:ascii="Angsana New" w:hAnsi="Angsana New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06" w:type="dxa"/>
            <w:gridSpan w:val="2"/>
            <w:vAlign w:val="bottom"/>
          </w:tcPr>
          <w:p w14:paraId="0AB470C5" w14:textId="63D2B465" w:rsidR="00B74DA9" w:rsidRPr="00735969" w:rsidRDefault="0067506B" w:rsidP="00B74D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5969">
              <w:rPr>
                <w:rFonts w:ascii="Angsana New" w:hAnsi="Angsana New"/>
                <w:b/>
                <w:bCs/>
                <w:sz w:val="24"/>
                <w:szCs w:val="24"/>
              </w:rPr>
              <w:t>93,185</w:t>
            </w:r>
          </w:p>
        </w:tc>
      </w:tr>
      <w:tr w:rsidR="00B74DA9" w:rsidRPr="008D4109" w14:paraId="2170C89E" w14:textId="77777777" w:rsidTr="00735969">
        <w:trPr>
          <w:gridAfter w:val="2"/>
          <w:wAfter w:w="253" w:type="dxa"/>
          <w:trHeight w:val="43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D421" w14:textId="77777777" w:rsidR="00B74DA9" w:rsidRPr="008D4109" w:rsidRDefault="00B74DA9" w:rsidP="00B74DA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077AF24C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2AE0E47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A6663E7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vAlign w:val="bottom"/>
          </w:tcPr>
          <w:p w14:paraId="051371E8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60594B7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F271C9A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A811DE9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6651E95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07488018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0366CFF2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1A44255F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435A78AA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0D3F2B8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E1331F7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4DA9" w:rsidRPr="008D4109" w14:paraId="7D618341" w14:textId="77777777" w:rsidTr="00735969">
        <w:trPr>
          <w:gridAfter w:val="2"/>
          <w:wAfter w:w="253" w:type="dxa"/>
          <w:trHeight w:val="43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2C50" w14:textId="77777777" w:rsidR="00B74DA9" w:rsidRPr="008D4109" w:rsidRDefault="00B74DA9" w:rsidP="00B74DA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2029EDE1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3978B1D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67C077C1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vAlign w:val="bottom"/>
          </w:tcPr>
          <w:p w14:paraId="5DBF04FF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42F9B55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166C68D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EDBCB51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113AFD3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5F350744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1064B6F7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02CBCD7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5F97113F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17D79C0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05B49FC2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4DA9" w:rsidRPr="008D4109" w14:paraId="6512EF0F" w14:textId="77777777" w:rsidTr="00735969">
        <w:trPr>
          <w:gridAfter w:val="2"/>
          <w:wAfter w:w="253" w:type="dxa"/>
          <w:trHeight w:val="43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5425" w14:textId="4FEDB198" w:rsidR="00B74DA9" w:rsidRPr="008D4109" w:rsidRDefault="00B74DA9" w:rsidP="00B74DA9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7EA9C8E8" w14:textId="255F735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20,1</w:t>
            </w:r>
            <w:r w:rsidR="00A511CC" w:rsidRPr="008D4109">
              <w:rPr>
                <w:rFonts w:ascii="Angsana New" w:hAnsi="Angsana New"/>
                <w:sz w:val="24"/>
                <w:szCs w:val="24"/>
              </w:rPr>
              <w:t>4</w:t>
            </w:r>
            <w:r w:rsidRPr="008D4109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28D78B2" w14:textId="5FF5D306" w:rsidR="00B74DA9" w:rsidRPr="008D4109" w:rsidRDefault="007A632C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21</w:t>
            </w:r>
            <w:r w:rsidR="0094321B" w:rsidRPr="008D4109">
              <w:rPr>
                <w:rFonts w:ascii="Angsana New" w:hAnsi="Angsana New"/>
                <w:sz w:val="24"/>
                <w:szCs w:val="24"/>
              </w:rPr>
              <w:t>,</w:t>
            </w:r>
            <w:r w:rsidRPr="008D4109">
              <w:rPr>
                <w:rFonts w:ascii="Angsana New" w:hAnsi="Angsana New"/>
                <w:sz w:val="24"/>
                <w:szCs w:val="24"/>
              </w:rPr>
              <w:t>686</w:t>
            </w: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185C2DCB" w14:textId="0937D70C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1,649</w:t>
            </w: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vAlign w:val="bottom"/>
          </w:tcPr>
          <w:p w14:paraId="23557228" w14:textId="1B1FE98A" w:rsidR="00B74DA9" w:rsidRPr="008D4109" w:rsidRDefault="0094321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6,5</w:t>
            </w:r>
            <w:r w:rsidR="009C105D" w:rsidRPr="008D4109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0091EDB" w14:textId="67CF7DB2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1,154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8F1857D" w14:textId="3B13351A" w:rsidR="00B74DA9" w:rsidRPr="008D4109" w:rsidRDefault="0094321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902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49ABC4B" w14:textId="405F0127" w:rsidR="00B74DA9" w:rsidRPr="008D4109" w:rsidRDefault="00FC0BD1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="00B74DA9" w:rsidRPr="008D4109">
              <w:rPr>
                <w:rFonts w:ascii="Angsana New" w:hAnsi="Angsana New"/>
                <w:sz w:val="24"/>
                <w:szCs w:val="24"/>
              </w:rPr>
              <w:t>2,</w:t>
            </w:r>
            <w:r w:rsidR="00A511CC" w:rsidRPr="008D4109">
              <w:rPr>
                <w:rFonts w:ascii="Angsana New" w:hAnsi="Angsana New"/>
                <w:sz w:val="24"/>
                <w:szCs w:val="24"/>
              </w:rPr>
              <w:t>493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F363F58" w14:textId="7F86833E" w:rsidR="00B74DA9" w:rsidRPr="008D4109" w:rsidRDefault="0094321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="007A632C" w:rsidRPr="008D4109">
              <w:rPr>
                <w:rFonts w:ascii="Angsana New" w:hAnsi="Angsana New"/>
                <w:sz w:val="24"/>
                <w:szCs w:val="24"/>
              </w:rPr>
              <w:t>2</w:t>
            </w:r>
            <w:r w:rsidRPr="008D4109">
              <w:rPr>
                <w:rFonts w:ascii="Angsana New" w:hAnsi="Angsana New"/>
                <w:sz w:val="24"/>
                <w:szCs w:val="24"/>
              </w:rPr>
              <w:t>,</w:t>
            </w:r>
            <w:r w:rsidR="007A632C" w:rsidRPr="008D4109"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963" w:type="dxa"/>
            <w:gridSpan w:val="2"/>
            <w:vAlign w:val="bottom"/>
          </w:tcPr>
          <w:p w14:paraId="41A7C2A6" w14:textId="33974E3C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1,358</w:t>
            </w:r>
          </w:p>
        </w:tc>
        <w:tc>
          <w:tcPr>
            <w:tcW w:w="931" w:type="dxa"/>
            <w:gridSpan w:val="2"/>
            <w:vAlign w:val="bottom"/>
          </w:tcPr>
          <w:p w14:paraId="3721C7E8" w14:textId="22183CC3" w:rsidR="00B74DA9" w:rsidRPr="008D4109" w:rsidRDefault="007A632C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365</w:t>
            </w:r>
          </w:p>
        </w:tc>
        <w:tc>
          <w:tcPr>
            <w:tcW w:w="1028" w:type="dxa"/>
            <w:gridSpan w:val="2"/>
            <w:vAlign w:val="bottom"/>
          </w:tcPr>
          <w:p w14:paraId="3BCCC3C4" w14:textId="62EC6461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(1</w:t>
            </w:r>
            <w:r w:rsidR="00FC0BD1" w:rsidRPr="008D4109">
              <w:rPr>
                <w:rFonts w:ascii="Angsana New" w:hAnsi="Angsana New"/>
                <w:sz w:val="24"/>
                <w:szCs w:val="24"/>
              </w:rPr>
              <w:t>5,409</w:t>
            </w:r>
            <w:r w:rsidRPr="008D410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56" w:type="dxa"/>
            <w:gridSpan w:val="2"/>
            <w:vAlign w:val="bottom"/>
          </w:tcPr>
          <w:p w14:paraId="5B0482C1" w14:textId="223FCC6E" w:rsidR="00B74DA9" w:rsidRPr="008D4109" w:rsidRDefault="0094321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(1</w:t>
            </w:r>
            <w:r w:rsidR="007A632C" w:rsidRPr="008D4109">
              <w:rPr>
                <w:rFonts w:ascii="Angsana New" w:hAnsi="Angsana New"/>
                <w:sz w:val="24"/>
                <w:szCs w:val="24"/>
              </w:rPr>
              <w:t>6</w:t>
            </w:r>
            <w:r w:rsidRPr="008D4109">
              <w:rPr>
                <w:rFonts w:ascii="Angsana New" w:hAnsi="Angsana New"/>
                <w:sz w:val="24"/>
                <w:szCs w:val="24"/>
              </w:rPr>
              <w:t>,</w:t>
            </w:r>
            <w:r w:rsidR="007A632C" w:rsidRPr="008D4109">
              <w:rPr>
                <w:rFonts w:ascii="Angsana New" w:hAnsi="Angsana New"/>
                <w:sz w:val="24"/>
                <w:szCs w:val="24"/>
              </w:rPr>
              <w:t>22</w:t>
            </w:r>
            <w:r w:rsidR="009C105D" w:rsidRPr="008D4109">
              <w:rPr>
                <w:rFonts w:ascii="Angsana New" w:hAnsi="Angsana New"/>
                <w:sz w:val="24"/>
                <w:szCs w:val="24"/>
              </w:rPr>
              <w:t>0</w:t>
            </w:r>
            <w:r w:rsidRPr="008D410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7" w:type="dxa"/>
            <w:gridSpan w:val="2"/>
            <w:vAlign w:val="bottom"/>
          </w:tcPr>
          <w:p w14:paraId="74960B84" w14:textId="04925C4D" w:rsidR="00B74DA9" w:rsidRPr="008D4109" w:rsidRDefault="0094321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4</w:t>
            </w:r>
            <w:r w:rsidR="00920B96" w:rsidRPr="008D4109">
              <w:rPr>
                <w:rFonts w:ascii="Angsana New" w:hAnsi="Angsana New"/>
                <w:sz w:val="24"/>
                <w:szCs w:val="24"/>
              </w:rPr>
              <w:t>1</w:t>
            </w:r>
            <w:r w:rsidRPr="008D4109">
              <w:rPr>
                <w:rFonts w:ascii="Angsana New" w:hAnsi="Angsana New"/>
                <w:sz w:val="24"/>
                <w:szCs w:val="24"/>
              </w:rPr>
              <w:t>,</w:t>
            </w:r>
            <w:r w:rsidR="00920B96" w:rsidRPr="008D4109">
              <w:rPr>
                <w:rFonts w:ascii="Angsana New" w:hAnsi="Angsana New"/>
                <w:sz w:val="24"/>
                <w:szCs w:val="24"/>
              </w:rPr>
              <w:t>3</w:t>
            </w:r>
            <w:r w:rsidR="00A511CC" w:rsidRPr="008D4109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906" w:type="dxa"/>
            <w:gridSpan w:val="2"/>
            <w:vAlign w:val="bottom"/>
          </w:tcPr>
          <w:p w14:paraId="596DD1B5" w14:textId="7DEB9C42" w:rsidR="00B74DA9" w:rsidRPr="00735969" w:rsidRDefault="0067506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45,79</w:t>
            </w:r>
            <w:r w:rsidR="00576ACA" w:rsidRPr="008D4109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B74DA9" w:rsidRPr="008D4109" w14:paraId="1189E326" w14:textId="77777777" w:rsidTr="00735969">
        <w:trPr>
          <w:gridAfter w:val="2"/>
          <w:wAfter w:w="253" w:type="dxa"/>
          <w:trHeight w:val="43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9F847" w14:textId="77777777" w:rsidR="00B74DA9" w:rsidRPr="008D4109" w:rsidRDefault="00B74DA9" w:rsidP="00B74DA9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56668FDD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7A9E37B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0B88C97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vAlign w:val="bottom"/>
          </w:tcPr>
          <w:p w14:paraId="19A69827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727DE8B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F915430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557792C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7D06E9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087DAAD0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580EA455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44C3489D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12C592EB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0A1F9B8" w14:textId="3169A04B" w:rsidR="00B74DA9" w:rsidRPr="008D4109" w:rsidRDefault="0094321B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906" w:type="dxa"/>
            <w:gridSpan w:val="2"/>
            <w:vAlign w:val="bottom"/>
          </w:tcPr>
          <w:p w14:paraId="20F5D21A" w14:textId="29E778E4" w:rsidR="00B74DA9" w:rsidRPr="00735969" w:rsidRDefault="0094321B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</w:tr>
      <w:tr w:rsidR="00B74DA9" w:rsidRPr="008D4109" w14:paraId="0A383AE7" w14:textId="77777777" w:rsidTr="00735969">
        <w:trPr>
          <w:gridAfter w:val="2"/>
          <w:wAfter w:w="253" w:type="dxa"/>
          <w:trHeight w:val="43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E904" w14:textId="77777777" w:rsidR="00B74DA9" w:rsidRPr="008D4109" w:rsidRDefault="00B74DA9" w:rsidP="00B74DA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1C8731D8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8FFAD2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73960B79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vAlign w:val="bottom"/>
          </w:tcPr>
          <w:p w14:paraId="5E432235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08431D4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A788567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CA2B620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931F79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79B07BF0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028F9CE1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5A820C6C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4A237D47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E89E8CE" w14:textId="039F7B66" w:rsidR="00B74DA9" w:rsidRPr="008D4109" w:rsidRDefault="0094321B" w:rsidP="00B74D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7</w:t>
            </w:r>
            <w:r w:rsidR="00033D0A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906" w:type="dxa"/>
            <w:gridSpan w:val="2"/>
            <w:vAlign w:val="bottom"/>
          </w:tcPr>
          <w:p w14:paraId="1BB502C7" w14:textId="2241FDEB" w:rsidR="00B74DA9" w:rsidRPr="00735969" w:rsidRDefault="0094321B" w:rsidP="00B74D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26</w:t>
            </w:r>
            <w:r w:rsidR="00576ACA" w:rsidRPr="008D4109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74DA9" w:rsidRPr="008D4109" w14:paraId="08816D12" w14:textId="77777777" w:rsidTr="00735969">
        <w:trPr>
          <w:gridAfter w:val="2"/>
          <w:wAfter w:w="253" w:type="dxa"/>
          <w:trHeight w:val="443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862A5" w14:textId="77777777" w:rsidR="00B74DA9" w:rsidRPr="008D4109" w:rsidRDefault="00B74DA9" w:rsidP="00B74DA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502D2CA8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0170544" w14:textId="77777777" w:rsidR="00B74DA9" w:rsidRPr="008D4109" w:rsidRDefault="00B74DA9" w:rsidP="00B7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E31F28C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vAlign w:val="bottom"/>
          </w:tcPr>
          <w:p w14:paraId="1D32AD9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C3B4830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94D1F58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EB85ED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21C33B3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1282CC5E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3EE6E4E0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AE73E17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5445D497" w14:textId="77777777" w:rsidR="00B74DA9" w:rsidRPr="008D4109" w:rsidRDefault="00B74DA9" w:rsidP="00B74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5F995B3" w14:textId="0B5AB290" w:rsidR="00B74DA9" w:rsidRPr="008D4109" w:rsidRDefault="00920B96" w:rsidP="00B74D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57</w:t>
            </w:r>
            <w:r w:rsidR="0094321B" w:rsidRPr="008D410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511CC" w:rsidRPr="008D410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033D0A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06" w:type="dxa"/>
            <w:gridSpan w:val="2"/>
            <w:vAlign w:val="bottom"/>
          </w:tcPr>
          <w:p w14:paraId="22F0BCA3" w14:textId="3180FEE7" w:rsidR="00B74DA9" w:rsidRPr="00735969" w:rsidRDefault="0067506B" w:rsidP="00B74D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5969">
              <w:rPr>
                <w:rFonts w:ascii="Angsana New" w:hAnsi="Angsana New"/>
                <w:b/>
                <w:bCs/>
                <w:sz w:val="24"/>
                <w:szCs w:val="24"/>
              </w:rPr>
              <w:t>61,053</w:t>
            </w:r>
          </w:p>
        </w:tc>
      </w:tr>
    </w:tbl>
    <w:p w14:paraId="6841F353" w14:textId="77777777" w:rsidR="00F13EFA" w:rsidRPr="008D4109" w:rsidRDefault="00F13EFA" w:rsidP="00B3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920" w:type="dxa"/>
        <w:tblInd w:w="20722" w:type="dxa"/>
        <w:tblLayout w:type="fixed"/>
        <w:tblLook w:val="00A0" w:firstRow="1" w:lastRow="0" w:firstColumn="1" w:lastColumn="0" w:noHBand="0" w:noVBand="0"/>
      </w:tblPr>
      <w:tblGrid>
        <w:gridCol w:w="1102"/>
        <w:gridCol w:w="673"/>
        <w:gridCol w:w="611"/>
        <w:gridCol w:w="673"/>
        <w:gridCol w:w="611"/>
        <w:gridCol w:w="611"/>
        <w:gridCol w:w="611"/>
        <w:gridCol w:w="611"/>
        <w:gridCol w:w="611"/>
        <w:gridCol w:w="611"/>
        <w:gridCol w:w="611"/>
        <w:gridCol w:w="561"/>
        <w:gridCol w:w="576"/>
        <w:gridCol w:w="611"/>
        <w:gridCol w:w="611"/>
        <w:gridCol w:w="611"/>
        <w:gridCol w:w="614"/>
      </w:tblGrid>
      <w:tr w:rsidR="00835FE6" w:rsidRPr="008D4109" w14:paraId="03031C65" w14:textId="77777777" w:rsidTr="00952758">
        <w:trPr>
          <w:trHeight w:val="43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87A8" w14:textId="77777777" w:rsidR="00835FE6" w:rsidRPr="008D4109" w:rsidRDefault="00835FE6" w:rsidP="008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5906FC71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7C0F4EAB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7249EB3B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18D2330B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2FCE32B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AA3CEF9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94804F2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2AF26D44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vAlign w:val="bottom"/>
          </w:tcPr>
          <w:p w14:paraId="315689C5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vAlign w:val="bottom"/>
          </w:tcPr>
          <w:p w14:paraId="5FF009A8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1" w:type="dxa"/>
          </w:tcPr>
          <w:p w14:paraId="16AF49A0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5DA83F90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</w:tcPr>
          <w:p w14:paraId="1A9B593F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</w:tcPr>
          <w:p w14:paraId="54BB88DF" w14:textId="77777777" w:rsidR="00835FE6" w:rsidRPr="008D4109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</w:tcPr>
          <w:p w14:paraId="397EBBB0" w14:textId="77777777" w:rsidR="00835FE6" w:rsidRPr="008D4109" w:rsidRDefault="00835FE6" w:rsidP="00835F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4" w:type="dxa"/>
          </w:tcPr>
          <w:p w14:paraId="4DF31F43" w14:textId="77777777" w:rsidR="00835FE6" w:rsidRPr="008D4109" w:rsidRDefault="00835FE6" w:rsidP="00835F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5048FB4A" w14:textId="77777777" w:rsidR="009C5E31" w:rsidRPr="008D4109" w:rsidRDefault="009C5E31" w:rsidP="001618A0">
      <w:pPr>
        <w:spacing w:line="240" w:lineRule="auto"/>
        <w:rPr>
          <w:rFonts w:ascii="Angsana New" w:hAnsi="Angsana New"/>
          <w:sz w:val="30"/>
          <w:szCs w:val="30"/>
        </w:rPr>
      </w:pPr>
    </w:p>
    <w:p w14:paraId="32EE0D29" w14:textId="77777777" w:rsidR="003A1254" w:rsidRPr="008D4109" w:rsidRDefault="003A1254" w:rsidP="001618A0">
      <w:pPr>
        <w:spacing w:line="240" w:lineRule="auto"/>
        <w:rPr>
          <w:rFonts w:ascii="Angsana New" w:hAnsi="Angsana New"/>
          <w:sz w:val="30"/>
          <w:szCs w:val="30"/>
        </w:rPr>
      </w:pPr>
    </w:p>
    <w:p w14:paraId="312DA584" w14:textId="77777777" w:rsidR="003A1254" w:rsidRPr="008D4109" w:rsidRDefault="003A1254" w:rsidP="001618A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1478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899"/>
        <w:gridCol w:w="269"/>
        <w:gridCol w:w="810"/>
        <w:gridCol w:w="250"/>
        <w:gridCol w:w="20"/>
        <w:gridCol w:w="893"/>
        <w:gridCol w:w="250"/>
        <w:gridCol w:w="853"/>
        <w:gridCol w:w="250"/>
        <w:gridCol w:w="900"/>
        <w:gridCol w:w="270"/>
        <w:gridCol w:w="807"/>
        <w:gridCol w:w="251"/>
        <w:gridCol w:w="897"/>
        <w:gridCol w:w="250"/>
        <w:gridCol w:w="860"/>
        <w:gridCol w:w="250"/>
        <w:gridCol w:w="20"/>
        <w:gridCol w:w="868"/>
        <w:gridCol w:w="270"/>
        <w:gridCol w:w="867"/>
      </w:tblGrid>
      <w:tr w:rsidR="003A1254" w:rsidRPr="008D4109" w14:paraId="65D39F9B" w14:textId="77777777" w:rsidTr="0052215B">
        <w:trPr>
          <w:tblHeader/>
        </w:trPr>
        <w:tc>
          <w:tcPr>
            <w:tcW w:w="3780" w:type="dxa"/>
            <w:vAlign w:val="center"/>
          </w:tcPr>
          <w:p w14:paraId="1025B022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04" w:type="dxa"/>
            <w:gridSpan w:val="21"/>
            <w:vAlign w:val="center"/>
          </w:tcPr>
          <w:p w14:paraId="10E2BF5A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A1254" w:rsidRPr="008D4109" w14:paraId="49D936C5" w14:textId="77777777" w:rsidTr="0052215B">
        <w:trPr>
          <w:tblHeader/>
        </w:trPr>
        <w:tc>
          <w:tcPr>
            <w:tcW w:w="3780" w:type="dxa"/>
            <w:vAlign w:val="center"/>
          </w:tcPr>
          <w:p w14:paraId="029EFB31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978" w:type="dxa"/>
            <w:gridSpan w:val="3"/>
            <w:vAlign w:val="center"/>
            <w:hideMark/>
          </w:tcPr>
          <w:p w14:paraId="28174046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  <w:hideMark/>
          </w:tcPr>
          <w:p w14:paraId="1F097D20" w14:textId="77777777" w:rsidR="003A1254" w:rsidRPr="008D4109" w:rsidRDefault="003A1254" w:rsidP="001F044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4"/>
            <w:vAlign w:val="center"/>
            <w:hideMark/>
          </w:tcPr>
          <w:p w14:paraId="4A11E7E0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vAlign w:val="center"/>
            <w:hideMark/>
          </w:tcPr>
          <w:p w14:paraId="2BF95F82" w14:textId="77777777" w:rsidR="003A1254" w:rsidRPr="008D4109" w:rsidRDefault="003A1254" w:rsidP="001F044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vAlign w:val="center"/>
            <w:hideMark/>
          </w:tcPr>
          <w:p w14:paraId="18D1BD9E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41642380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vAlign w:val="center"/>
            <w:hideMark/>
          </w:tcPr>
          <w:p w14:paraId="39B2BBD1" w14:textId="70BA667C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0" w:type="dxa"/>
            <w:vAlign w:val="center"/>
            <w:hideMark/>
          </w:tcPr>
          <w:p w14:paraId="18DC245C" w14:textId="77777777" w:rsidR="003A1254" w:rsidRPr="008D4109" w:rsidRDefault="003A1254" w:rsidP="001F044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center"/>
            <w:hideMark/>
          </w:tcPr>
          <w:p w14:paraId="506B9252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A1254" w:rsidRPr="008D4109" w14:paraId="0E20243C" w14:textId="77777777" w:rsidTr="0052215B">
        <w:trPr>
          <w:tblHeader/>
        </w:trPr>
        <w:tc>
          <w:tcPr>
            <w:tcW w:w="3780" w:type="dxa"/>
            <w:vAlign w:val="center"/>
          </w:tcPr>
          <w:p w14:paraId="2D16FB62" w14:textId="77777777" w:rsidR="003A1254" w:rsidRPr="008D4109" w:rsidRDefault="003A1254" w:rsidP="001F04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8D410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9" w:type="dxa"/>
            <w:vAlign w:val="center"/>
          </w:tcPr>
          <w:p w14:paraId="65B6B3F1" w14:textId="77777777" w:rsidR="003A1254" w:rsidRPr="008D4109" w:rsidRDefault="003A125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69" w:type="dxa"/>
            <w:vAlign w:val="center"/>
          </w:tcPr>
          <w:p w14:paraId="2D22207C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44F929" w14:textId="77777777" w:rsidR="003A1254" w:rsidRPr="008D4109" w:rsidRDefault="003A125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  <w:vAlign w:val="center"/>
          </w:tcPr>
          <w:p w14:paraId="1E1751A5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7FA3DFCF" w14:textId="77777777" w:rsidR="003A1254" w:rsidRPr="008D4109" w:rsidRDefault="003A125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4CCE033B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165ED22B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vAlign w:val="center"/>
          </w:tcPr>
          <w:p w14:paraId="4EB16608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6A41368" w14:textId="77777777" w:rsidR="003A1254" w:rsidRPr="008D4109" w:rsidRDefault="003A125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5F892FBB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</w:tcPr>
          <w:p w14:paraId="2CF9068E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1" w:type="dxa"/>
            <w:vAlign w:val="center"/>
          </w:tcPr>
          <w:p w14:paraId="687D4575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center"/>
          </w:tcPr>
          <w:p w14:paraId="28DE8B79" w14:textId="77777777" w:rsidR="003A1254" w:rsidRPr="008D4109" w:rsidRDefault="003A125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7C995EFF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22DE45C3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  <w:vAlign w:val="center"/>
          </w:tcPr>
          <w:p w14:paraId="44271DAF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2BAAA63B" w14:textId="77777777" w:rsidR="003A1254" w:rsidRPr="008D4109" w:rsidRDefault="003A125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4CB7EF3D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4761CDC7" w14:textId="77777777" w:rsidR="003A1254" w:rsidRPr="008D4109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96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3A1254" w:rsidRPr="008D4109" w14:paraId="4542C2D5" w14:textId="77777777" w:rsidTr="0052215B">
        <w:trPr>
          <w:tblHeader/>
        </w:trPr>
        <w:tc>
          <w:tcPr>
            <w:tcW w:w="3780" w:type="dxa"/>
            <w:vAlign w:val="center"/>
          </w:tcPr>
          <w:p w14:paraId="021ADC94" w14:textId="77777777" w:rsidR="003A1254" w:rsidRPr="008D4109" w:rsidRDefault="003A1254" w:rsidP="001F04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04" w:type="dxa"/>
            <w:gridSpan w:val="21"/>
            <w:vAlign w:val="center"/>
            <w:hideMark/>
          </w:tcPr>
          <w:p w14:paraId="5B8CD7E1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A1254" w:rsidRPr="008D4109" w14:paraId="0E058775" w14:textId="77777777" w:rsidTr="0052215B">
        <w:trPr>
          <w:trHeight w:val="80"/>
        </w:trPr>
        <w:tc>
          <w:tcPr>
            <w:tcW w:w="3780" w:type="dxa"/>
            <w:vAlign w:val="bottom"/>
            <w:hideMark/>
          </w:tcPr>
          <w:p w14:paraId="2D394C08" w14:textId="77777777" w:rsidR="003A1254" w:rsidRPr="008D4109" w:rsidRDefault="003A1254" w:rsidP="001F0444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8D410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center"/>
          </w:tcPr>
          <w:p w14:paraId="0A26A2E8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07444326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0D0CA5E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4F04F84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52274CD9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8BC0F20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719D26D9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4E84613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DD50877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0B2949A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5DFB837A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14EFCD9E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4EAFF3B9" w14:textId="77777777" w:rsidR="003A1254" w:rsidRPr="008D4109" w:rsidRDefault="003A1254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F25EB6E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7CC5B206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74B92EE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39508CF4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23C33F8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14:paraId="3AA2AE4D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1254" w:rsidRPr="008D4109" w14:paraId="4D6BCFD4" w14:textId="77777777" w:rsidTr="0052215B">
        <w:tc>
          <w:tcPr>
            <w:tcW w:w="3780" w:type="dxa"/>
            <w:vAlign w:val="bottom"/>
            <w:hideMark/>
          </w:tcPr>
          <w:p w14:paraId="052A51EC" w14:textId="77777777" w:rsidR="003A1254" w:rsidRPr="008D4109" w:rsidRDefault="003A1254" w:rsidP="001F0444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ณ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จุด</w:t>
            </w:r>
            <w:r w:rsidRPr="008D4109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เวลาใดเวลาหนึ่ง</w:t>
            </w:r>
          </w:p>
        </w:tc>
        <w:tc>
          <w:tcPr>
            <w:tcW w:w="899" w:type="dxa"/>
            <w:vAlign w:val="center"/>
          </w:tcPr>
          <w:p w14:paraId="439589F9" w14:textId="2A81FAC2" w:rsidR="003A1254" w:rsidRPr="008D4109" w:rsidRDefault="00074377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4109">
              <w:rPr>
                <w:rFonts w:ascii="Angsana New" w:hAnsi="Angsana New"/>
                <w:sz w:val="24"/>
                <w:szCs w:val="24"/>
                <w:lang w:val="en-GB"/>
              </w:rPr>
              <w:t>3,054</w:t>
            </w:r>
          </w:p>
        </w:tc>
        <w:tc>
          <w:tcPr>
            <w:tcW w:w="269" w:type="dxa"/>
            <w:vAlign w:val="center"/>
          </w:tcPr>
          <w:p w14:paraId="5ADAFAFC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DDB741C" w14:textId="4A1CA9F6" w:rsidR="003A1254" w:rsidRPr="008D4109" w:rsidRDefault="00E30F9D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3,590</w:t>
            </w:r>
          </w:p>
        </w:tc>
        <w:tc>
          <w:tcPr>
            <w:tcW w:w="270" w:type="dxa"/>
            <w:gridSpan w:val="2"/>
            <w:vAlign w:val="center"/>
          </w:tcPr>
          <w:p w14:paraId="0702127E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758C27B7" w14:textId="0C26EFEA" w:rsidR="003A1254" w:rsidRPr="008D4109" w:rsidRDefault="00074377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center"/>
          </w:tcPr>
          <w:p w14:paraId="1CDC7D4F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51C013D8" w14:textId="1AACCC29" w:rsidR="003A1254" w:rsidRPr="008D4109" w:rsidRDefault="00074377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center"/>
          </w:tcPr>
          <w:p w14:paraId="50C61EA2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B920C89" w14:textId="086D3B57" w:rsidR="003A1254" w:rsidRPr="008D4109" w:rsidRDefault="00074377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270" w:type="dxa"/>
            <w:vAlign w:val="center"/>
          </w:tcPr>
          <w:p w14:paraId="0CF7BBE3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16EFBE52" w14:textId="55E7A2E5" w:rsidR="003A1254" w:rsidRPr="008D4109" w:rsidRDefault="003A5CF0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144</w:t>
            </w:r>
          </w:p>
        </w:tc>
        <w:tc>
          <w:tcPr>
            <w:tcW w:w="251" w:type="dxa"/>
            <w:vAlign w:val="center"/>
          </w:tcPr>
          <w:p w14:paraId="066514E0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6EDE9AFB" w14:textId="190552EF" w:rsidR="003A1254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263</w:t>
            </w:r>
          </w:p>
        </w:tc>
        <w:tc>
          <w:tcPr>
            <w:tcW w:w="250" w:type="dxa"/>
            <w:vAlign w:val="center"/>
          </w:tcPr>
          <w:p w14:paraId="6CEC8591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48CD0B94" w14:textId="5330A013" w:rsidR="003A1254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7D420900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696035D7" w14:textId="2AC9D438" w:rsidR="003A1254" w:rsidRPr="008D4109" w:rsidRDefault="00074377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3,353</w:t>
            </w:r>
          </w:p>
        </w:tc>
        <w:tc>
          <w:tcPr>
            <w:tcW w:w="270" w:type="dxa"/>
            <w:vAlign w:val="center"/>
          </w:tcPr>
          <w:p w14:paraId="2AFE683A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14:paraId="7CF13ADB" w14:textId="2AC164F8" w:rsidR="003A1254" w:rsidRPr="008D4109" w:rsidRDefault="003A5CF0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3,734</w:t>
            </w:r>
          </w:p>
        </w:tc>
      </w:tr>
      <w:tr w:rsidR="003A1254" w:rsidRPr="008D4109" w14:paraId="296AD4BF" w14:textId="77777777" w:rsidTr="00D42FB3">
        <w:tc>
          <w:tcPr>
            <w:tcW w:w="3780" w:type="dxa"/>
            <w:vAlign w:val="bottom"/>
            <w:hideMark/>
          </w:tcPr>
          <w:p w14:paraId="3C10E3FD" w14:textId="77777777" w:rsidR="003A1254" w:rsidRPr="008D4109" w:rsidRDefault="003A1254" w:rsidP="001F0444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ตลอดช่วงเวลา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ของสัญญา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6F0730EE" w14:textId="577DA01E" w:rsidR="003A1254" w:rsidRPr="008D4109" w:rsidRDefault="00074377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01ED1A5E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0193E07" w14:textId="7220FEB5" w:rsidR="003A1254" w:rsidRPr="008D4109" w:rsidRDefault="00074377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636D36A9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FD6D0FF" w14:textId="07688534" w:rsidR="003A1254" w:rsidRPr="008D4109" w:rsidRDefault="00074377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250" w:type="dxa"/>
            <w:vAlign w:val="center"/>
          </w:tcPr>
          <w:p w14:paraId="1F1CAD37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2A2DE415" w14:textId="0DEDA0FF" w:rsidR="003A1254" w:rsidRPr="008D4109" w:rsidRDefault="00E30F9D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31</w:t>
            </w:r>
            <w:r w:rsidR="003A5CF0" w:rsidRPr="008D41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</w:tcPr>
          <w:p w14:paraId="3D93CFF2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A9D5A57" w14:textId="618A3A2A" w:rsidR="003A1254" w:rsidRPr="008D4109" w:rsidRDefault="00074377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19FBD3C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582B636A" w14:textId="61EB4B18" w:rsidR="003A1254" w:rsidRPr="008D4109" w:rsidRDefault="00074377" w:rsidP="0014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center"/>
          </w:tcPr>
          <w:p w14:paraId="1391B154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574C927F" w14:textId="2C208DFE" w:rsidR="003A1254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545</w:t>
            </w:r>
          </w:p>
        </w:tc>
        <w:tc>
          <w:tcPr>
            <w:tcW w:w="250" w:type="dxa"/>
            <w:vAlign w:val="center"/>
          </w:tcPr>
          <w:p w14:paraId="2F9CE7B5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3171CEDD" w14:textId="3AD34A0E" w:rsidR="003A1254" w:rsidRPr="008D4109" w:rsidRDefault="003A5CF0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564</w:t>
            </w:r>
          </w:p>
        </w:tc>
        <w:tc>
          <w:tcPr>
            <w:tcW w:w="270" w:type="dxa"/>
            <w:gridSpan w:val="2"/>
            <w:vAlign w:val="center"/>
          </w:tcPr>
          <w:p w14:paraId="7619D264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57A94BED" w14:textId="784E2C66" w:rsidR="003A1254" w:rsidRPr="008D4109" w:rsidRDefault="00074377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749</w:t>
            </w:r>
          </w:p>
        </w:tc>
        <w:tc>
          <w:tcPr>
            <w:tcW w:w="270" w:type="dxa"/>
            <w:vAlign w:val="center"/>
          </w:tcPr>
          <w:p w14:paraId="14D297D8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6E17FDA7" w14:textId="58064707" w:rsidR="003A1254" w:rsidRPr="008D4109" w:rsidRDefault="003A5CF0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875</w:t>
            </w:r>
          </w:p>
        </w:tc>
      </w:tr>
      <w:tr w:rsidR="003A1254" w:rsidRPr="008D4109" w14:paraId="75D6C4D1" w14:textId="77777777" w:rsidTr="00D42FB3">
        <w:tc>
          <w:tcPr>
            <w:tcW w:w="3780" w:type="dxa"/>
            <w:vAlign w:val="bottom"/>
          </w:tcPr>
          <w:p w14:paraId="02707E94" w14:textId="77777777" w:rsidR="003A1254" w:rsidRPr="008D4109" w:rsidRDefault="003A1254" w:rsidP="001F0444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8D410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B4A96A" w14:textId="279B4EB3" w:rsidR="003A1254" w:rsidRPr="008D4109" w:rsidRDefault="00074377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3,054</w:t>
            </w:r>
          </w:p>
        </w:tc>
        <w:tc>
          <w:tcPr>
            <w:tcW w:w="269" w:type="dxa"/>
            <w:vAlign w:val="center"/>
          </w:tcPr>
          <w:p w14:paraId="1DD42373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60B862" w14:textId="21221BA0" w:rsidR="003A1254" w:rsidRPr="008D4109" w:rsidRDefault="00E30F9D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3,590</w:t>
            </w:r>
          </w:p>
        </w:tc>
        <w:tc>
          <w:tcPr>
            <w:tcW w:w="270" w:type="dxa"/>
            <w:gridSpan w:val="2"/>
            <w:vAlign w:val="center"/>
          </w:tcPr>
          <w:p w14:paraId="0F8E7DFE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842C73" w14:textId="4A5DC731" w:rsidR="003A1254" w:rsidRPr="008D4109" w:rsidRDefault="00074377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250" w:type="dxa"/>
            <w:vAlign w:val="center"/>
          </w:tcPr>
          <w:p w14:paraId="31AA13F1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BC80F" w14:textId="7B642F1C" w:rsidR="003A1254" w:rsidRPr="008D4109" w:rsidRDefault="00E30F9D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A5CF0" w:rsidRPr="008D410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</w:tcPr>
          <w:p w14:paraId="78C6DA89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AB9F8" w14:textId="363D6DCF" w:rsidR="003A1254" w:rsidRPr="008D4109" w:rsidRDefault="00074377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70" w:type="dxa"/>
            <w:vAlign w:val="center"/>
          </w:tcPr>
          <w:p w14:paraId="397D5734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874653" w14:textId="7DA2374E" w:rsidR="003A1254" w:rsidRPr="008D4109" w:rsidRDefault="003A5CF0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251" w:type="dxa"/>
            <w:vAlign w:val="center"/>
          </w:tcPr>
          <w:p w14:paraId="18A1AF3A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CC0C14" w14:textId="5AEFA347" w:rsidR="003A1254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808</w:t>
            </w:r>
          </w:p>
        </w:tc>
        <w:tc>
          <w:tcPr>
            <w:tcW w:w="250" w:type="dxa"/>
            <w:vAlign w:val="center"/>
          </w:tcPr>
          <w:p w14:paraId="67F82418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8D9BD7" w14:textId="6F0B96E7" w:rsidR="003A1254" w:rsidRPr="008D4109" w:rsidRDefault="003A5CF0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564</w:t>
            </w:r>
          </w:p>
        </w:tc>
        <w:tc>
          <w:tcPr>
            <w:tcW w:w="270" w:type="dxa"/>
            <w:gridSpan w:val="2"/>
            <w:vAlign w:val="center"/>
          </w:tcPr>
          <w:p w14:paraId="14A048E5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93F19" w14:textId="2D0AE826" w:rsidR="003A1254" w:rsidRPr="008D4109" w:rsidRDefault="00074377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4,102</w:t>
            </w:r>
          </w:p>
        </w:tc>
        <w:tc>
          <w:tcPr>
            <w:tcW w:w="270" w:type="dxa"/>
            <w:vAlign w:val="center"/>
          </w:tcPr>
          <w:p w14:paraId="37968DFB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D19F3E" w14:textId="78B6C29F" w:rsidR="003A1254" w:rsidRPr="008D4109" w:rsidRDefault="003A5CF0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4,609</w:t>
            </w:r>
          </w:p>
        </w:tc>
      </w:tr>
      <w:tr w:rsidR="003A1254" w:rsidRPr="008D4109" w14:paraId="78D9DBE1" w14:textId="77777777" w:rsidTr="00D42FB3">
        <w:tc>
          <w:tcPr>
            <w:tcW w:w="3780" w:type="dxa"/>
          </w:tcPr>
          <w:p w14:paraId="4B498813" w14:textId="77777777" w:rsidR="003A1254" w:rsidRPr="008D4109" w:rsidRDefault="003A1254" w:rsidP="001F0444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center"/>
          </w:tcPr>
          <w:p w14:paraId="5EF62E5F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255DDAD0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1CA03169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8944670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center"/>
          </w:tcPr>
          <w:p w14:paraId="7B5F007D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6A2B865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vAlign w:val="center"/>
          </w:tcPr>
          <w:p w14:paraId="2B88AD45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56BFAD9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0A8314F4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1C77801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3C53B460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723BA3EF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center"/>
          </w:tcPr>
          <w:p w14:paraId="750CF897" w14:textId="77777777" w:rsidR="003A1254" w:rsidRPr="008D4109" w:rsidRDefault="003A1254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DA9A0EF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vAlign w:val="center"/>
          </w:tcPr>
          <w:p w14:paraId="3F8FAFD7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6599BBB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6B8197E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FB6D854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495FB63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1254" w:rsidRPr="008D4109" w14:paraId="33AC2D96" w14:textId="77777777" w:rsidTr="0052215B">
        <w:trPr>
          <w:trHeight w:val="333"/>
        </w:trPr>
        <w:tc>
          <w:tcPr>
            <w:tcW w:w="3780" w:type="dxa"/>
          </w:tcPr>
          <w:p w14:paraId="58D53B8D" w14:textId="77777777" w:rsidR="003A1254" w:rsidRPr="008D4109" w:rsidRDefault="003A1254" w:rsidP="001F0444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004" w:type="dxa"/>
            <w:gridSpan w:val="21"/>
            <w:vAlign w:val="center"/>
          </w:tcPr>
          <w:p w14:paraId="075A70F5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A1254" w:rsidRPr="008D4109" w14:paraId="39945C53" w14:textId="77777777" w:rsidTr="0052215B">
        <w:trPr>
          <w:tblHeader/>
        </w:trPr>
        <w:tc>
          <w:tcPr>
            <w:tcW w:w="3780" w:type="dxa"/>
            <w:vAlign w:val="center"/>
          </w:tcPr>
          <w:p w14:paraId="6F5DB160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978" w:type="dxa"/>
            <w:gridSpan w:val="3"/>
            <w:vAlign w:val="center"/>
            <w:hideMark/>
          </w:tcPr>
          <w:p w14:paraId="786AA090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  <w:hideMark/>
          </w:tcPr>
          <w:p w14:paraId="2D9EBBB6" w14:textId="77777777" w:rsidR="003A1254" w:rsidRPr="008D4109" w:rsidRDefault="003A1254" w:rsidP="001F044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4"/>
            <w:vAlign w:val="center"/>
            <w:hideMark/>
          </w:tcPr>
          <w:p w14:paraId="3D93F149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vAlign w:val="center"/>
            <w:hideMark/>
          </w:tcPr>
          <w:p w14:paraId="6F9C51E3" w14:textId="77777777" w:rsidR="003A1254" w:rsidRPr="008D4109" w:rsidRDefault="003A1254" w:rsidP="001F044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vAlign w:val="center"/>
            <w:hideMark/>
          </w:tcPr>
          <w:p w14:paraId="5AFE5F88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6BA3DE2A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vAlign w:val="center"/>
            <w:hideMark/>
          </w:tcPr>
          <w:p w14:paraId="088ED178" w14:textId="394D509C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8D410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0" w:type="dxa"/>
            <w:vAlign w:val="center"/>
            <w:hideMark/>
          </w:tcPr>
          <w:p w14:paraId="6A06A4C2" w14:textId="77777777" w:rsidR="003A1254" w:rsidRPr="008D4109" w:rsidRDefault="003A1254" w:rsidP="001F044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center"/>
            <w:hideMark/>
          </w:tcPr>
          <w:p w14:paraId="1BEBA136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21518" w:rsidRPr="008D4109" w14:paraId="1B99B889" w14:textId="77777777" w:rsidTr="0052215B">
        <w:trPr>
          <w:tblHeader/>
        </w:trPr>
        <w:tc>
          <w:tcPr>
            <w:tcW w:w="3780" w:type="dxa"/>
            <w:vAlign w:val="center"/>
          </w:tcPr>
          <w:p w14:paraId="0BA6AF7A" w14:textId="77777777" w:rsidR="00621518" w:rsidRPr="008D4109" w:rsidRDefault="00621518" w:rsidP="006215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8D410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9" w:type="dxa"/>
            <w:vAlign w:val="center"/>
          </w:tcPr>
          <w:p w14:paraId="14A68E33" w14:textId="3CBFAD6C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69" w:type="dxa"/>
            <w:vAlign w:val="center"/>
          </w:tcPr>
          <w:p w14:paraId="54A9FAD1" w14:textId="77777777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07F7EC" w14:textId="206CE958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  <w:vAlign w:val="center"/>
          </w:tcPr>
          <w:p w14:paraId="04BEE3F7" w14:textId="77777777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2A3C3C4B" w14:textId="0D409808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63E1E09C" w14:textId="77777777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6B72B8EE" w14:textId="02153431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vAlign w:val="center"/>
          </w:tcPr>
          <w:p w14:paraId="2B2D70C2" w14:textId="77777777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94B8458" w14:textId="027FE1A5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3120CA7C" w14:textId="77777777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</w:tcPr>
          <w:p w14:paraId="5204B875" w14:textId="7F002000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1" w:type="dxa"/>
            <w:vAlign w:val="center"/>
          </w:tcPr>
          <w:p w14:paraId="1A25504D" w14:textId="77777777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center"/>
          </w:tcPr>
          <w:p w14:paraId="24864DC0" w14:textId="42D8A585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4F6185EE" w14:textId="77777777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6B5BEABA" w14:textId="0C52A587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  <w:vAlign w:val="center"/>
          </w:tcPr>
          <w:p w14:paraId="4048D7A8" w14:textId="77777777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45862C0F" w14:textId="59A4E716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47552818" w14:textId="77777777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28F00918" w14:textId="264215EE" w:rsidR="00621518" w:rsidRPr="008D4109" w:rsidRDefault="00621518" w:rsidP="00621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3A1254" w:rsidRPr="008D4109" w14:paraId="21529C2E" w14:textId="77777777" w:rsidTr="0052215B">
        <w:trPr>
          <w:tblHeader/>
        </w:trPr>
        <w:tc>
          <w:tcPr>
            <w:tcW w:w="3780" w:type="dxa"/>
            <w:vAlign w:val="center"/>
          </w:tcPr>
          <w:p w14:paraId="734918F0" w14:textId="77777777" w:rsidR="003A1254" w:rsidRPr="008D4109" w:rsidRDefault="003A1254" w:rsidP="001F04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04" w:type="dxa"/>
            <w:gridSpan w:val="21"/>
            <w:vAlign w:val="center"/>
            <w:hideMark/>
          </w:tcPr>
          <w:p w14:paraId="564E9FBB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A1254" w:rsidRPr="008D4109" w14:paraId="283389BA" w14:textId="77777777" w:rsidTr="00BD5BE6">
        <w:tc>
          <w:tcPr>
            <w:tcW w:w="3780" w:type="dxa"/>
            <w:vAlign w:val="bottom"/>
            <w:hideMark/>
          </w:tcPr>
          <w:p w14:paraId="793E62FB" w14:textId="77777777" w:rsidR="003A1254" w:rsidRPr="008D4109" w:rsidRDefault="003A1254" w:rsidP="001F0444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8D410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696821F4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5AEB87B3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C1B3BF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19786F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E2E1032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683007C8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15A777A6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54A5D5AC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03146D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339DDA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53B583D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0B4DDCC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5ADB972" w14:textId="77777777" w:rsidR="003A1254" w:rsidRPr="008D4109" w:rsidRDefault="003A1254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34B01831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29CD81B" w14:textId="77777777" w:rsidR="003A1254" w:rsidRPr="008D4109" w:rsidRDefault="003A1254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61B6883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54854839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309C5C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BEB2D3F" w14:textId="77777777" w:rsidR="003A1254" w:rsidRPr="008D4109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4377" w:rsidRPr="008D4109" w14:paraId="2D9C2DA4" w14:textId="77777777" w:rsidTr="00BD5BE6">
        <w:tc>
          <w:tcPr>
            <w:tcW w:w="3780" w:type="dxa"/>
            <w:vAlign w:val="bottom"/>
            <w:hideMark/>
          </w:tcPr>
          <w:p w14:paraId="6EF463C5" w14:textId="77777777" w:rsidR="00074377" w:rsidRPr="008D4109" w:rsidRDefault="00074377" w:rsidP="0007437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ตลอดช่วงเวลา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ของสัญญา</w:t>
            </w:r>
          </w:p>
        </w:tc>
        <w:tc>
          <w:tcPr>
            <w:tcW w:w="899" w:type="dxa"/>
            <w:vAlign w:val="center"/>
          </w:tcPr>
          <w:p w14:paraId="30A464F1" w14:textId="51D247B1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DC14C71" w14:textId="77777777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B9E4B30" w14:textId="6611CBD5" w:rsidR="00074377" w:rsidRPr="008D4109" w:rsidRDefault="00074377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2B75CDC" w14:textId="77777777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3F723778" w14:textId="44E68D0C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center"/>
          </w:tcPr>
          <w:p w14:paraId="1BC6BE61" w14:textId="77777777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3282432A" w14:textId="239CA74A" w:rsidR="00074377" w:rsidRPr="008D4109" w:rsidRDefault="00074377" w:rsidP="00141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center"/>
          </w:tcPr>
          <w:p w14:paraId="4A577760" w14:textId="77777777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88B84E7" w14:textId="3EA4533C" w:rsidR="00074377" w:rsidRPr="008D4109" w:rsidRDefault="00074377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B766264" w14:textId="77777777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47A97350" w14:textId="2D43CB5A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center"/>
          </w:tcPr>
          <w:p w14:paraId="4AB9ADDC" w14:textId="77777777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504FBD0B" w14:textId="60616AF8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250" w:type="dxa"/>
            <w:vAlign w:val="center"/>
          </w:tcPr>
          <w:p w14:paraId="1E142CF5" w14:textId="77777777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070D844E" w14:textId="0ABBBDB5" w:rsidR="00074377" w:rsidRPr="008D4109" w:rsidRDefault="003A5CF0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14</w:t>
            </w:r>
            <w:r w:rsidR="004279DD" w:rsidRPr="008D410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2C995AE3" w14:textId="77777777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center"/>
          </w:tcPr>
          <w:p w14:paraId="124072EF" w14:textId="1573F15B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270" w:type="dxa"/>
            <w:vAlign w:val="center"/>
          </w:tcPr>
          <w:p w14:paraId="4D8604B4" w14:textId="77777777" w:rsidR="00074377" w:rsidRPr="008D4109" w:rsidRDefault="00074377" w:rsidP="00074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center"/>
          </w:tcPr>
          <w:p w14:paraId="296F4AFA" w14:textId="5B61BA56" w:rsidR="00074377" w:rsidRPr="008D4109" w:rsidRDefault="003A5CF0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D4109">
              <w:rPr>
                <w:rFonts w:ascii="Angsana New" w:hAnsi="Angsana New"/>
                <w:sz w:val="24"/>
                <w:szCs w:val="24"/>
              </w:rPr>
              <w:t>14</w:t>
            </w:r>
            <w:r w:rsidR="004279DD" w:rsidRPr="008D4109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</w:tbl>
    <w:p w14:paraId="445BC873" w14:textId="77777777" w:rsidR="003A1254" w:rsidRPr="008D4109" w:rsidRDefault="003A1254" w:rsidP="001618A0">
      <w:pPr>
        <w:spacing w:line="240" w:lineRule="auto"/>
        <w:rPr>
          <w:rFonts w:ascii="Angsana New" w:hAnsi="Angsana New"/>
          <w:sz w:val="30"/>
          <w:szCs w:val="30"/>
        </w:rPr>
      </w:pPr>
    </w:p>
    <w:p w14:paraId="3D9CEF5A" w14:textId="77777777" w:rsidR="003A1254" w:rsidRPr="008D4109" w:rsidRDefault="003A1254" w:rsidP="001618A0">
      <w:pPr>
        <w:spacing w:line="240" w:lineRule="auto"/>
        <w:rPr>
          <w:rFonts w:ascii="Angsana New" w:hAnsi="Angsana New"/>
          <w:sz w:val="30"/>
          <w:szCs w:val="30"/>
        </w:rPr>
      </w:pPr>
    </w:p>
    <w:p w14:paraId="12EEDC77" w14:textId="598B1CB9" w:rsidR="00BD5BE6" w:rsidRPr="008D4109" w:rsidRDefault="00BD5BE6" w:rsidP="00BD5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ab/>
      </w:r>
    </w:p>
    <w:p w14:paraId="20F1B5BD" w14:textId="708C8304" w:rsidR="00BD5BE6" w:rsidRPr="008D4109" w:rsidRDefault="00BD5BE6" w:rsidP="00BD5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rPr>
          <w:rFonts w:ascii="Angsana New" w:hAnsi="Angsana New"/>
          <w:sz w:val="30"/>
          <w:szCs w:val="30"/>
          <w:cs/>
        </w:rPr>
        <w:sectPr w:rsidR="00BD5BE6" w:rsidRPr="008D4109" w:rsidSect="008A6F48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8D4109">
        <w:rPr>
          <w:rFonts w:ascii="Angsana New" w:hAnsi="Angsana New"/>
          <w:sz w:val="30"/>
          <w:szCs w:val="30"/>
          <w:cs/>
        </w:rPr>
        <w:tab/>
      </w:r>
    </w:p>
    <w:p w14:paraId="3C79AF9F" w14:textId="6C4AA1B2" w:rsidR="000E0417" w:rsidRPr="008D4109" w:rsidRDefault="000E0417" w:rsidP="00AA73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8D4109">
        <w:rPr>
          <w:rFonts w:ascii="Angsana New" w:hAnsi="Angsana New"/>
          <w:sz w:val="30"/>
          <w:szCs w:val="30"/>
          <w:cs/>
          <w:lang w:val="en-US"/>
        </w:rPr>
        <w:t>สัญญาเช่า</w:t>
      </w:r>
    </w:p>
    <w:p w14:paraId="062A115E" w14:textId="77777777" w:rsidR="000E0417" w:rsidRPr="00735969" w:rsidRDefault="000E0417" w:rsidP="00952758">
      <w:pPr>
        <w:rPr>
          <w:sz w:val="30"/>
          <w:szCs w:val="30"/>
        </w:rPr>
      </w:pPr>
    </w:p>
    <w:tbl>
      <w:tblPr>
        <w:tblW w:w="89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442"/>
        <w:gridCol w:w="34"/>
      </w:tblGrid>
      <w:tr w:rsidR="00B04B7B" w:rsidRPr="008D4109" w14:paraId="282697E9" w14:textId="77777777" w:rsidTr="00735969">
        <w:trPr>
          <w:cantSplit/>
          <w:trHeight w:val="144"/>
          <w:tblHeader/>
        </w:trPr>
        <w:tc>
          <w:tcPr>
            <w:tcW w:w="5940" w:type="dxa"/>
            <w:shd w:val="clear" w:color="auto" w:fill="auto"/>
          </w:tcPr>
          <w:p w14:paraId="7C20D743" w14:textId="30DA9525" w:rsidR="00B04B7B" w:rsidRPr="00735969" w:rsidRDefault="00B04B7B" w:rsidP="00E7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73596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74CAB" w:rsidRPr="008D4109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73596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งวดสิ้นสุดวันที่ </w:t>
            </w:r>
            <w:r w:rsidRPr="0073596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596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3596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  <w:r w:rsidRPr="0073596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73596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12EF2745" w14:textId="77777777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73596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73596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BC23457" w14:textId="77777777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76" w:type="dxa"/>
            <w:gridSpan w:val="2"/>
          </w:tcPr>
          <w:p w14:paraId="645EE93C" w14:textId="53BD21D9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73596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73596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br/>
            </w:r>
            <w:r w:rsidRPr="0073596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04B7B" w:rsidRPr="008D4109" w14:paraId="71363538" w14:textId="77777777" w:rsidTr="00735969">
        <w:trPr>
          <w:gridAfter w:val="1"/>
          <w:wAfter w:w="34" w:type="dxa"/>
          <w:cantSplit/>
          <w:trHeight w:val="144"/>
          <w:tblHeader/>
        </w:trPr>
        <w:tc>
          <w:tcPr>
            <w:tcW w:w="5940" w:type="dxa"/>
          </w:tcPr>
          <w:p w14:paraId="13D71A25" w14:textId="30E2F4AF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E12C5AC" w14:textId="77777777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735969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735969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735969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04B7B" w:rsidRPr="008D4109" w14:paraId="5D6C15B1" w14:textId="77777777" w:rsidTr="00735969">
        <w:trPr>
          <w:gridAfter w:val="1"/>
          <w:wAfter w:w="34" w:type="dxa"/>
          <w:cantSplit/>
          <w:trHeight w:val="191"/>
        </w:trPr>
        <w:tc>
          <w:tcPr>
            <w:tcW w:w="5940" w:type="dxa"/>
          </w:tcPr>
          <w:p w14:paraId="01530ACD" w14:textId="77777777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735969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350" w:type="dxa"/>
          </w:tcPr>
          <w:p w14:paraId="69D200E9" w14:textId="527C271A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3596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</w:t>
            </w:r>
          </w:p>
        </w:tc>
        <w:tc>
          <w:tcPr>
            <w:tcW w:w="180" w:type="dxa"/>
          </w:tcPr>
          <w:p w14:paraId="3879E273" w14:textId="77777777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442" w:type="dxa"/>
          </w:tcPr>
          <w:p w14:paraId="36F12D85" w14:textId="7FF4E962" w:rsidR="00B04B7B" w:rsidRPr="00735969" w:rsidRDefault="00B04B7B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3596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B04B7B" w:rsidRPr="008D4109" w14:paraId="2EE20A5A" w14:textId="77777777" w:rsidTr="00735969">
        <w:trPr>
          <w:gridAfter w:val="1"/>
          <w:wAfter w:w="34" w:type="dxa"/>
          <w:cantSplit/>
          <w:trHeight w:val="144"/>
        </w:trPr>
        <w:tc>
          <w:tcPr>
            <w:tcW w:w="5940" w:type="dxa"/>
          </w:tcPr>
          <w:p w14:paraId="168900FE" w14:textId="0DD1BBEA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 w:rsidRPr="00735969">
              <w:rPr>
                <w:rFonts w:ascii="Angsana New" w:eastAsia="Cordi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="00C61C8C" w:rsidRPr="00735969">
              <w:rPr>
                <w:rFonts w:ascii="Angsana New" w:eastAsia="Cordia New" w:hAnsi="Angsana New"/>
                <w:sz w:val="30"/>
                <w:szCs w:val="30"/>
                <w:cs/>
              </w:rPr>
              <w:t>บันทึกเป็นส่วนหนึ่งใน</w:t>
            </w:r>
            <w:r w:rsidR="00C61C8C" w:rsidRPr="00735969">
              <w:rPr>
                <w:rFonts w:ascii="Angsana New" w:eastAsia="Cordia New" w:hAnsi="Angsana New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20F7D403" w14:textId="4222A76C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5E8D325B" w14:textId="77777777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69D1C0E5" w14:textId="467DA28A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C61C8C" w:rsidRPr="008D4109" w14:paraId="50945739" w14:textId="77777777" w:rsidTr="00516800">
        <w:trPr>
          <w:gridAfter w:val="1"/>
          <w:wAfter w:w="34" w:type="dxa"/>
          <w:cantSplit/>
          <w:trHeight w:val="144"/>
        </w:trPr>
        <w:tc>
          <w:tcPr>
            <w:tcW w:w="5940" w:type="dxa"/>
          </w:tcPr>
          <w:p w14:paraId="11E51BD8" w14:textId="4418834B" w:rsidR="00C61C8C" w:rsidRPr="00735969" w:rsidRDefault="00C61C8C" w:rsidP="00735969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3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35969">
              <w:rPr>
                <w:rFonts w:ascii="Angsana New" w:eastAsia="Cordia New" w:hAnsi="Angsana New"/>
                <w:sz w:val="30"/>
                <w:szCs w:val="30"/>
                <w:cs/>
              </w:rPr>
              <w:t>ต้นทุนของอสังหาริมทรัพย์เพื่อการลงทุน</w:t>
            </w:r>
          </w:p>
        </w:tc>
        <w:tc>
          <w:tcPr>
            <w:tcW w:w="1350" w:type="dxa"/>
          </w:tcPr>
          <w:p w14:paraId="1D69E37F" w14:textId="3F9E51FB" w:rsidR="00C61C8C" w:rsidRPr="008D4109" w:rsidRDefault="008C1CB4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180" w:type="dxa"/>
          </w:tcPr>
          <w:p w14:paraId="02493131" w14:textId="77777777" w:rsidR="00C61C8C" w:rsidRPr="008D4109" w:rsidRDefault="00C61C8C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4CF0E52A" w14:textId="322823C4" w:rsidR="00C61C8C" w:rsidRPr="008D4109" w:rsidRDefault="008C1CB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61C8C" w:rsidRPr="008D4109" w14:paraId="42D19CD3" w14:textId="77777777" w:rsidTr="00516800">
        <w:trPr>
          <w:gridAfter w:val="1"/>
          <w:wAfter w:w="34" w:type="dxa"/>
          <w:cantSplit/>
          <w:trHeight w:val="144"/>
        </w:trPr>
        <w:tc>
          <w:tcPr>
            <w:tcW w:w="5940" w:type="dxa"/>
          </w:tcPr>
          <w:p w14:paraId="0B7121B0" w14:textId="7EA92E54" w:rsidR="00C61C8C" w:rsidRPr="00735969" w:rsidRDefault="00C61C8C" w:rsidP="00735969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3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 w:rsidRPr="008D4109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E260447" w14:textId="3D21F79F" w:rsidR="00C61C8C" w:rsidRPr="008D4109" w:rsidRDefault="008C1CB4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27</w:t>
            </w:r>
          </w:p>
        </w:tc>
        <w:tc>
          <w:tcPr>
            <w:tcW w:w="180" w:type="dxa"/>
          </w:tcPr>
          <w:p w14:paraId="637ED921" w14:textId="77777777" w:rsidR="00C61C8C" w:rsidRPr="008D4109" w:rsidRDefault="00C61C8C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145CAFD1" w14:textId="452EDEDA" w:rsidR="00C61C8C" w:rsidRPr="008D4109" w:rsidRDefault="008C1CB4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</w:t>
            </w:r>
          </w:p>
        </w:tc>
      </w:tr>
      <w:tr w:rsidR="00B04B7B" w:rsidRPr="008D4109" w14:paraId="2B85C14F" w14:textId="77777777" w:rsidTr="00735969">
        <w:trPr>
          <w:gridAfter w:val="1"/>
          <w:wAfter w:w="34" w:type="dxa"/>
          <w:cantSplit/>
          <w:trHeight w:val="144"/>
        </w:trPr>
        <w:tc>
          <w:tcPr>
            <w:tcW w:w="5940" w:type="dxa"/>
          </w:tcPr>
          <w:p w14:paraId="30B3ED85" w14:textId="5CD16CD6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 w:rsidRPr="00735969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ค่าใช้จ่ายที่เกี่ยวกับสัญญาเช่าระยะสั้นและสัญญาเช่าสินทรัพย์ที่มีมูลค่าต่ำ</w:t>
            </w:r>
          </w:p>
        </w:tc>
        <w:tc>
          <w:tcPr>
            <w:tcW w:w="1350" w:type="dxa"/>
          </w:tcPr>
          <w:p w14:paraId="01ABE475" w14:textId="08F91898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35969">
              <w:rPr>
                <w:rFonts w:ascii="Angsana New" w:eastAsia="Times New Roman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80" w:type="dxa"/>
          </w:tcPr>
          <w:p w14:paraId="3A680783" w14:textId="77777777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43F51079" w14:textId="47603C19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35969">
              <w:rPr>
                <w:rFonts w:ascii="Angsana New" w:eastAsia="Times New Roman" w:hAnsi="Angsana New"/>
                <w:sz w:val="30"/>
                <w:szCs w:val="30"/>
                <w:cs/>
              </w:rPr>
              <w:t>3</w:t>
            </w:r>
          </w:p>
        </w:tc>
      </w:tr>
      <w:tr w:rsidR="00B04B7B" w:rsidRPr="008D4109" w14:paraId="64681BA1" w14:textId="77777777" w:rsidTr="00735969">
        <w:trPr>
          <w:gridAfter w:val="1"/>
          <w:wAfter w:w="34" w:type="dxa"/>
          <w:cantSplit/>
          <w:trHeight w:val="144"/>
        </w:trPr>
        <w:tc>
          <w:tcPr>
            <w:tcW w:w="5940" w:type="dxa"/>
          </w:tcPr>
          <w:p w14:paraId="431F796A" w14:textId="69492C60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735969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ค่าเสื่อมราคาของสินทรัพย์สิทธิการใช้อสังหาริมทรัพย์เพื่อการลงท</w:t>
            </w:r>
            <w:r w:rsidR="00C61C8C" w:rsidRPr="008D4109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ุน</w:t>
            </w:r>
          </w:p>
        </w:tc>
        <w:tc>
          <w:tcPr>
            <w:tcW w:w="1350" w:type="dxa"/>
          </w:tcPr>
          <w:p w14:paraId="2981B1CC" w14:textId="37384886" w:rsidR="00B04B7B" w:rsidRPr="00735969" w:rsidRDefault="00B04B7B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F8EB43A" w14:textId="77777777" w:rsidR="00B04B7B" w:rsidRPr="00735969" w:rsidRDefault="00B04B7B" w:rsidP="00B04B7B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50A4FC19" w14:textId="05431ADE" w:rsidR="00B04B7B" w:rsidRPr="00735969" w:rsidRDefault="00B04B7B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C61C8C" w:rsidRPr="008D4109" w14:paraId="4738E483" w14:textId="77777777" w:rsidTr="00516800">
        <w:trPr>
          <w:gridAfter w:val="1"/>
          <w:wAfter w:w="34" w:type="dxa"/>
          <w:cantSplit/>
          <w:trHeight w:val="144"/>
        </w:trPr>
        <w:tc>
          <w:tcPr>
            <w:tcW w:w="5940" w:type="dxa"/>
          </w:tcPr>
          <w:p w14:paraId="0441867A" w14:textId="4EE0DD8C" w:rsidR="00C61C8C" w:rsidRPr="008D4109" w:rsidRDefault="00C61C8C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 w:hanging="175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8D4109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บันทึกเป็นส่วนหนึ่งใน</w:t>
            </w:r>
            <w:r w:rsidRPr="008D4109">
              <w:rPr>
                <w:rFonts w:ascii="Angsana New" w:eastAsia="Cordi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60D0B2A3" w14:textId="77777777" w:rsidR="00C61C8C" w:rsidRPr="008D4109" w:rsidRDefault="00C61C8C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4161F985" w14:textId="77777777" w:rsidR="00C61C8C" w:rsidRPr="008D4109" w:rsidRDefault="00C61C8C" w:rsidP="00B04B7B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66AE4924" w14:textId="77777777" w:rsidR="00C61C8C" w:rsidRPr="008D4109" w:rsidRDefault="00C61C8C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C61C8C" w:rsidRPr="008D4109" w14:paraId="0530F9B8" w14:textId="77777777" w:rsidTr="00516800">
        <w:trPr>
          <w:gridAfter w:val="1"/>
          <w:wAfter w:w="34" w:type="dxa"/>
          <w:cantSplit/>
          <w:trHeight w:val="144"/>
        </w:trPr>
        <w:tc>
          <w:tcPr>
            <w:tcW w:w="5940" w:type="dxa"/>
          </w:tcPr>
          <w:p w14:paraId="5DDE8DD2" w14:textId="6CE21ABC" w:rsidR="00C61C8C" w:rsidRPr="00735969" w:rsidRDefault="00C61C8C" w:rsidP="00735969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3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735969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ต้นทุนของอสังหาริมทรัพย์เพื่อการลงทุน</w:t>
            </w:r>
          </w:p>
        </w:tc>
        <w:tc>
          <w:tcPr>
            <w:tcW w:w="1350" w:type="dxa"/>
          </w:tcPr>
          <w:p w14:paraId="3DF3A820" w14:textId="5B255F88" w:rsidR="00C61C8C" w:rsidRPr="008D4109" w:rsidRDefault="008C1CB4" w:rsidP="00C6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</w:tcPr>
          <w:p w14:paraId="4785B09C" w14:textId="77777777" w:rsidR="00C61C8C" w:rsidRPr="008D4109" w:rsidRDefault="00C61C8C" w:rsidP="00C61C8C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6ED53A78" w14:textId="23926296" w:rsidR="00C61C8C" w:rsidRPr="008D4109" w:rsidRDefault="008C1CB4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C61C8C" w:rsidRPr="008D4109" w14:paraId="00B9D8C3" w14:textId="77777777" w:rsidTr="00516800">
        <w:trPr>
          <w:gridAfter w:val="1"/>
          <w:wAfter w:w="34" w:type="dxa"/>
          <w:cantSplit/>
          <w:trHeight w:val="144"/>
        </w:trPr>
        <w:tc>
          <w:tcPr>
            <w:tcW w:w="5940" w:type="dxa"/>
          </w:tcPr>
          <w:p w14:paraId="27D5CEB4" w14:textId="00F48F4A" w:rsidR="00C61C8C" w:rsidRPr="00735969" w:rsidRDefault="00C61C8C" w:rsidP="00735969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3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735969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50678E41" w14:textId="720B5304" w:rsidR="00C61C8C" w:rsidRPr="008D4109" w:rsidRDefault="008C1CB4" w:rsidP="00C6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20</w:t>
            </w:r>
          </w:p>
        </w:tc>
        <w:tc>
          <w:tcPr>
            <w:tcW w:w="180" w:type="dxa"/>
          </w:tcPr>
          <w:p w14:paraId="2FC93CAA" w14:textId="77777777" w:rsidR="00C61C8C" w:rsidRPr="008D4109" w:rsidRDefault="00C61C8C" w:rsidP="00C61C8C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5629128F" w14:textId="5D073464" w:rsidR="00C61C8C" w:rsidRPr="008D4109" w:rsidRDefault="008C1CB4" w:rsidP="00C6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D4109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</w:tr>
      <w:tr w:rsidR="00C61C8C" w:rsidRPr="008D4109" w14:paraId="3FC30B17" w14:textId="77777777" w:rsidTr="00735969">
        <w:trPr>
          <w:gridAfter w:val="1"/>
          <w:wAfter w:w="34" w:type="dxa"/>
          <w:cantSplit/>
          <w:trHeight w:val="144"/>
        </w:trPr>
        <w:tc>
          <w:tcPr>
            <w:tcW w:w="5940" w:type="dxa"/>
          </w:tcPr>
          <w:p w14:paraId="08F8D372" w14:textId="432CF008" w:rsidR="00C61C8C" w:rsidRPr="00735969" w:rsidRDefault="00C61C8C" w:rsidP="00C6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735969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อาคารและอุปกรณ์</w:t>
            </w:r>
          </w:p>
        </w:tc>
        <w:tc>
          <w:tcPr>
            <w:tcW w:w="1350" w:type="dxa"/>
          </w:tcPr>
          <w:p w14:paraId="4CD47BBA" w14:textId="31D3B65B" w:rsidR="00C61C8C" w:rsidRPr="00735969" w:rsidRDefault="00C61C8C" w:rsidP="00C6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3596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24</w:t>
            </w:r>
          </w:p>
        </w:tc>
        <w:tc>
          <w:tcPr>
            <w:tcW w:w="180" w:type="dxa"/>
          </w:tcPr>
          <w:p w14:paraId="0E9B7B12" w14:textId="77777777" w:rsidR="00C61C8C" w:rsidRPr="00735969" w:rsidRDefault="00C61C8C" w:rsidP="00C61C8C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7DCD159C" w14:textId="448DE1C8" w:rsidR="00C61C8C" w:rsidRPr="00735969" w:rsidRDefault="00C61C8C" w:rsidP="00C6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35969">
              <w:rPr>
                <w:rFonts w:ascii="Angsana New" w:eastAsia="Times New Roman" w:hAnsi="Angsana New"/>
                <w:sz w:val="30"/>
                <w:szCs w:val="30"/>
                <w:cs/>
              </w:rPr>
              <w:t>3</w:t>
            </w:r>
          </w:p>
        </w:tc>
      </w:tr>
    </w:tbl>
    <w:p w14:paraId="51BD6B5C" w14:textId="77777777" w:rsidR="006D60BA" w:rsidRPr="008D4109" w:rsidRDefault="006D60BA" w:rsidP="006D60BA">
      <w:pPr>
        <w:pStyle w:val="Heading6"/>
        <w:tabs>
          <w:tab w:val="left" w:pos="540"/>
        </w:tabs>
        <w:ind w:left="540"/>
        <w:jc w:val="thaiDistribute"/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</w:pPr>
    </w:p>
    <w:p w14:paraId="650BD5C1" w14:textId="29EC551F" w:rsidR="006D60BA" w:rsidRPr="008D4109" w:rsidRDefault="006D60BA" w:rsidP="006D60BA">
      <w:pPr>
        <w:pStyle w:val="Heading6"/>
        <w:tabs>
          <w:tab w:val="left" w:pos="540"/>
        </w:tabs>
        <w:ind w:left="540"/>
        <w:jc w:val="thaiDistribute"/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</w:pPr>
      <w:r w:rsidRPr="008D4109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212012" w:rsidRPr="008D4109">
        <w:rPr>
          <w:rFonts w:asciiTheme="majorBidi" w:eastAsia="Cordia New" w:hAnsiTheme="majorBidi" w:cstheme="majorBidi" w:hint="cs"/>
          <w:b w:val="0"/>
          <w:bCs w:val="0"/>
          <w:color w:val="000000"/>
          <w:sz w:val="30"/>
          <w:szCs w:val="30"/>
          <w:cs/>
          <w:lang w:val="en-US" w:eastAsia="en-US"/>
        </w:rPr>
        <w:t>สาม</w:t>
      </w:r>
      <w:r w:rsidRPr="008D4109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 xml:space="preserve">เดือนสิ้นสุดวันที่ </w:t>
      </w:r>
      <w:r w:rsidRPr="008D4109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31 </w:t>
      </w:r>
      <w:r w:rsidRPr="008D4109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 xml:space="preserve">ธันวาคม </w:t>
      </w:r>
      <w:r w:rsidRPr="008D4109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2563</w:t>
      </w:r>
      <w:r w:rsidRPr="008D4109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 xml:space="preserve"> มีจำนวน </w:t>
      </w:r>
      <w:r w:rsidR="005E17F9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34.47</w:t>
      </w:r>
      <w:r w:rsidRPr="008D4109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8D4109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 xml:space="preserve">ล้านบาทและ </w:t>
      </w:r>
      <w:r w:rsidR="005E17F9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7.47</w:t>
      </w:r>
      <w:r w:rsidRPr="008D4109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8D4109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>ล้านบาท ตามลำดับ</w:t>
      </w:r>
    </w:p>
    <w:p w14:paraId="77C0F066" w14:textId="77777777" w:rsidR="0075403A" w:rsidRPr="008D4109" w:rsidRDefault="0075403A" w:rsidP="0075403A"/>
    <w:p w14:paraId="73D5E94D" w14:textId="1D96C7BF" w:rsidR="00AB4A09" w:rsidRPr="008D4109" w:rsidRDefault="00AB4A09" w:rsidP="00AA73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8D4109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70642069" w14:textId="77777777" w:rsidR="00EA4E44" w:rsidRPr="008D4109" w:rsidRDefault="00EA4E44" w:rsidP="00401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3E17C75" w14:textId="64FDC008" w:rsidR="009564B1" w:rsidRPr="008D4109" w:rsidRDefault="009564B1" w:rsidP="0012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D4109">
        <w:rPr>
          <w:rFonts w:ascii="Angsana New" w:hAnsi="Angsana New" w:hint="cs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8D41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pacing w:val="-2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สามเดือนสิ้นสุดวันที่</w:t>
      </w:r>
      <w:r w:rsidRPr="008D4109">
        <w:rPr>
          <w:rFonts w:ascii="Angsana New" w:hAnsi="Angsana New" w:hint="eastAsia"/>
          <w:spacing w:val="-2"/>
          <w:sz w:val="30"/>
          <w:szCs w:val="30"/>
        </w:rPr>
        <w:t> </w:t>
      </w:r>
      <w:r w:rsidR="007D46CB" w:rsidRPr="008D4109">
        <w:rPr>
          <w:rFonts w:ascii="Angsana New" w:hAnsi="Angsana New"/>
          <w:spacing w:val="-2"/>
          <w:sz w:val="30"/>
          <w:szCs w:val="30"/>
        </w:rPr>
        <w:t>31</w:t>
      </w:r>
      <w:r w:rsidRPr="008D4109">
        <w:rPr>
          <w:rFonts w:ascii="Angsana New" w:hAnsi="Angsana New"/>
          <w:spacing w:val="-2"/>
          <w:sz w:val="30"/>
          <w:szCs w:val="30"/>
        </w:rPr>
        <w:t> </w:t>
      </w:r>
      <w:r w:rsidRPr="008D4109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8D4109">
        <w:rPr>
          <w:rFonts w:ascii="Angsana New" w:hAnsi="Angsana New" w:hint="eastAsia"/>
          <w:spacing w:val="-2"/>
          <w:sz w:val="30"/>
          <w:szCs w:val="30"/>
        </w:rPr>
        <w:t> </w:t>
      </w:r>
      <w:r w:rsidR="007D46CB" w:rsidRPr="008D4109">
        <w:rPr>
          <w:rFonts w:ascii="Angsana New" w:hAnsi="Angsana New"/>
          <w:spacing w:val="-2"/>
          <w:sz w:val="30"/>
          <w:szCs w:val="30"/>
        </w:rPr>
        <w:t>2563</w:t>
      </w:r>
      <w:r w:rsidRPr="008D4109">
        <w:rPr>
          <w:rFonts w:ascii="Angsana New" w:hAnsi="Angsana New"/>
          <w:spacing w:val="-2"/>
          <w:sz w:val="30"/>
          <w:szCs w:val="30"/>
        </w:rPr>
        <w:t> </w:t>
      </w:r>
      <w:r w:rsidRPr="008D4109">
        <w:rPr>
          <w:rFonts w:ascii="Angsana New" w:hAnsi="Angsana New" w:hint="cs"/>
          <w:spacing w:val="-2"/>
          <w:sz w:val="30"/>
          <w:szCs w:val="30"/>
          <w:cs/>
        </w:rPr>
        <w:t xml:space="preserve">คือร้อยละ </w:t>
      </w:r>
      <w:r w:rsidR="003B5D53" w:rsidRPr="008D4109">
        <w:rPr>
          <w:rFonts w:ascii="Angsana New" w:hAnsi="Angsana New"/>
          <w:spacing w:val="-2"/>
          <w:sz w:val="30"/>
          <w:szCs w:val="30"/>
        </w:rPr>
        <w:t>1</w:t>
      </w:r>
      <w:r w:rsidR="00C65B7A" w:rsidRPr="008D4109">
        <w:rPr>
          <w:rFonts w:ascii="Angsana New" w:hAnsi="Angsana New"/>
          <w:spacing w:val="-2"/>
          <w:sz w:val="30"/>
          <w:szCs w:val="30"/>
        </w:rPr>
        <w:t>0</w:t>
      </w:r>
      <w:r w:rsidR="003B5D53" w:rsidRPr="008D4109">
        <w:rPr>
          <w:rFonts w:ascii="Angsana New" w:hAnsi="Angsana New"/>
          <w:spacing w:val="-2"/>
          <w:sz w:val="30"/>
          <w:szCs w:val="30"/>
        </w:rPr>
        <w:t>.</w:t>
      </w:r>
      <w:r w:rsidR="00835602" w:rsidRPr="008D4109">
        <w:rPr>
          <w:rFonts w:ascii="Angsana New" w:hAnsi="Angsana New"/>
          <w:spacing w:val="-2"/>
          <w:sz w:val="30"/>
          <w:szCs w:val="30"/>
        </w:rPr>
        <w:t>45</w:t>
      </w:r>
      <w:r w:rsidRPr="008D4109">
        <w:rPr>
          <w:rFonts w:ascii="Angsana New" w:hAnsi="Angsana New" w:hint="cs"/>
          <w:spacing w:val="-2"/>
          <w:sz w:val="30"/>
          <w:szCs w:val="30"/>
          <w:cs/>
        </w:rPr>
        <w:t xml:space="preserve"> และร้อยละ </w:t>
      </w:r>
      <w:r w:rsidR="00C65B7A" w:rsidRPr="008D4109">
        <w:rPr>
          <w:rFonts w:ascii="Angsana New" w:hAnsi="Angsana New"/>
          <w:spacing w:val="-2"/>
          <w:sz w:val="30"/>
          <w:szCs w:val="30"/>
        </w:rPr>
        <w:t>(18.2</w:t>
      </w:r>
      <w:r w:rsidR="008F563C" w:rsidRPr="008D4109">
        <w:rPr>
          <w:rFonts w:ascii="Angsana New" w:hAnsi="Angsana New"/>
          <w:spacing w:val="-2"/>
          <w:sz w:val="30"/>
          <w:szCs w:val="30"/>
        </w:rPr>
        <w:t>6</w:t>
      </w:r>
      <w:r w:rsidR="00C65B7A" w:rsidRPr="008D4109">
        <w:rPr>
          <w:rFonts w:ascii="Angsana New" w:hAnsi="Angsana New"/>
          <w:spacing w:val="-2"/>
          <w:sz w:val="30"/>
          <w:szCs w:val="30"/>
        </w:rPr>
        <w:t xml:space="preserve">) </w:t>
      </w:r>
      <w:r w:rsidRPr="008D4109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</w:p>
    <w:p w14:paraId="0C7065F4" w14:textId="77777777" w:rsidR="009564B1" w:rsidRPr="008D4109" w:rsidRDefault="009564B1" w:rsidP="0095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040620" w14:textId="0879A3FE" w:rsidR="009564B1" w:rsidRPr="008D4109" w:rsidRDefault="009564B1" w:rsidP="0095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D4109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จำนวนภาษีเงินได้ในงบกำไรขาดทุนของงบการเงินรวม</w:t>
      </w:r>
      <w:r w:rsidR="00D63771" w:rsidRPr="008D4109">
        <w:rPr>
          <w:rFonts w:ascii="Angsana New" w:hAnsi="Angsana New" w:hint="cs"/>
          <w:sz w:val="30"/>
          <w:szCs w:val="30"/>
          <w:cs/>
        </w:rPr>
        <w:t>ต่ำ</w:t>
      </w:r>
      <w:r w:rsidRPr="008D4109">
        <w:rPr>
          <w:rFonts w:ascii="Angsana New" w:hAnsi="Angsana New" w:hint="cs"/>
          <w:sz w:val="30"/>
          <w:szCs w:val="30"/>
          <w:cs/>
        </w:rPr>
        <w:t>กว่าจำนวนภาษีเงินได้ที่คำนวณโดยการใช้อัตราภาษีเงินได้คูณกับยอดกำไรสุทธิตามบัญชีสำหรับงวด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="00D63771" w:rsidRPr="008D4109">
        <w:rPr>
          <w:rFonts w:ascii="Angsana New" w:hAnsi="Angsana New" w:hint="cs"/>
          <w:sz w:val="30"/>
          <w:szCs w:val="30"/>
          <w:cs/>
        </w:rPr>
        <w:t>สาเหตุหลัก</w:t>
      </w:r>
      <w:r w:rsidRPr="008D4109">
        <w:rPr>
          <w:rFonts w:ascii="Angsana New" w:hAnsi="Angsana New" w:hint="cs"/>
          <w:sz w:val="30"/>
          <w:szCs w:val="30"/>
          <w:cs/>
        </w:rPr>
        <w:t>เนื่องจาก</w:t>
      </w:r>
      <w:r w:rsidR="00D63771" w:rsidRPr="008D4109">
        <w:rPr>
          <w:rFonts w:ascii="Angsana New" w:hAnsi="Angsana New" w:hint="cs"/>
          <w:sz w:val="30"/>
          <w:szCs w:val="30"/>
          <w:cs/>
        </w:rPr>
        <w:t>รายได้ที่ได้รับการยกเว้นจากการส่งเสริมการลงทุน</w:t>
      </w:r>
    </w:p>
    <w:p w14:paraId="686BD436" w14:textId="77777777" w:rsidR="009564B1" w:rsidRPr="008D4109" w:rsidRDefault="009564B1" w:rsidP="0095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</w:rPr>
        <w:t xml:space="preserve"> </w:t>
      </w:r>
    </w:p>
    <w:p w14:paraId="40533C0A" w14:textId="5BCEC09A" w:rsidR="00937512" w:rsidRPr="008D4109" w:rsidRDefault="00D63771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ของงบการเงินเฉพาะกิจการต่ำกว่าจำนวนภาษีเงินได้ที่คำนวณโดยการใช้อัตราภาษีเงินได้คูณกับยอดกำไรสุทธิตามบัญชีสำหรับงวด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สาเหตุหลักเนื่องจากการรับรู้สินทรัพย์ภาษีเงินได้รอการตัดบัญชีจากผลขาดทุนทางภาษี</w:t>
      </w:r>
    </w:p>
    <w:p w14:paraId="218ED6D8" w14:textId="77777777" w:rsidR="00BE5689" w:rsidRPr="008D4109" w:rsidRDefault="00BE5689" w:rsidP="003D190F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7FD4D5A3" w14:textId="77777777" w:rsidR="007440A3" w:rsidRPr="008D4109" w:rsidRDefault="007440A3" w:rsidP="00A63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4BEC2" w14:textId="77777777" w:rsidR="0055240A" w:rsidRPr="008D4109" w:rsidRDefault="009C1EC5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D410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83EDC" w:rsidRPr="008D410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6DE6EBB8" w14:textId="77777777" w:rsidR="0055240A" w:rsidRPr="008D4109" w:rsidRDefault="0055240A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EDEA7A" w14:textId="77777777" w:rsidR="00BE5689" w:rsidRPr="008D4109" w:rsidRDefault="0055240A" w:rsidP="00023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/>
          <w:sz w:val="30"/>
          <w:szCs w:val="30"/>
        </w:rPr>
        <w:t xml:space="preserve">    </w:t>
      </w:r>
      <w:r w:rsidRPr="008D4109">
        <w:rPr>
          <w:rFonts w:ascii="Angsana New" w:hAnsi="Angsana New" w:hint="cs"/>
          <w:sz w:val="30"/>
          <w:szCs w:val="30"/>
          <w:cs/>
        </w:rPr>
        <w:t>ลําดับชั้นมูลค่ายุติธรรม</w:t>
      </w:r>
      <w:r w:rsidR="00E21AE9" w:rsidRPr="008D4109">
        <w:rPr>
          <w:rFonts w:ascii="Angsana New" w:hAnsi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แต่ไม่รวมถึงการแสดงข้อมูลมูลค่ายุติธรรมสําหรับสินทรัพย์ทางการเงินและหนี้สินทางการเงินที่</w:t>
      </w:r>
      <w:r w:rsidR="00CA7648" w:rsidRPr="008D4109">
        <w:rPr>
          <w:rFonts w:ascii="Angsana New" w:hAnsi="Angsana New" w:hint="cs"/>
          <w:sz w:val="30"/>
          <w:szCs w:val="30"/>
          <w:cs/>
        </w:rPr>
        <w:t>ไม่ได้</w:t>
      </w:r>
      <w:r w:rsidRPr="008D4109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B8C6D14" w14:textId="77777777" w:rsidR="000D06E1" w:rsidRPr="008D4109" w:rsidRDefault="000D06E1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243"/>
        <w:gridCol w:w="927"/>
        <w:gridCol w:w="236"/>
        <w:gridCol w:w="934"/>
        <w:gridCol w:w="236"/>
        <w:gridCol w:w="934"/>
        <w:gridCol w:w="236"/>
        <w:gridCol w:w="934"/>
      </w:tblGrid>
      <w:tr w:rsidR="00FB7776" w:rsidRPr="008D4109" w14:paraId="698ECE3C" w14:textId="77777777" w:rsidTr="00E84DD4">
        <w:trPr>
          <w:tblHeader/>
        </w:trPr>
        <w:tc>
          <w:tcPr>
            <w:tcW w:w="3060" w:type="dxa"/>
            <w:shd w:val="clear" w:color="auto" w:fill="auto"/>
          </w:tcPr>
          <w:p w14:paraId="079221A2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0C210378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7776" w:rsidRPr="008D4109" w14:paraId="75C50878" w14:textId="77777777" w:rsidTr="00E84DD4">
        <w:trPr>
          <w:tblHeader/>
        </w:trPr>
        <w:tc>
          <w:tcPr>
            <w:tcW w:w="3060" w:type="dxa"/>
            <w:shd w:val="clear" w:color="auto" w:fill="auto"/>
          </w:tcPr>
          <w:p w14:paraId="268AC41E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927117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7109500D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50F49E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7776" w:rsidRPr="008D4109" w14:paraId="3F2559C1" w14:textId="77777777" w:rsidTr="00E84DD4">
        <w:trPr>
          <w:tblHeader/>
        </w:trPr>
        <w:tc>
          <w:tcPr>
            <w:tcW w:w="3060" w:type="dxa"/>
            <w:shd w:val="clear" w:color="auto" w:fill="auto"/>
          </w:tcPr>
          <w:p w14:paraId="22E2D0D7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729BA6" w14:textId="37F37776" w:rsidR="00B07B0F" w:rsidRPr="008D4109" w:rsidRDefault="0055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31CA1D73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1D89F38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D41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E60E409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6190C0E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D410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F0464F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21C61AA5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D41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F8EC88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396E6E9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776" w:rsidRPr="008D4109" w14:paraId="46771BB1" w14:textId="77777777" w:rsidTr="00E84DD4">
        <w:trPr>
          <w:tblHeader/>
        </w:trPr>
        <w:tc>
          <w:tcPr>
            <w:tcW w:w="3060" w:type="dxa"/>
            <w:shd w:val="clear" w:color="auto" w:fill="auto"/>
          </w:tcPr>
          <w:p w14:paraId="16F1042D" w14:textId="04019D05" w:rsidR="003679FC" w:rsidRPr="008D4109" w:rsidRDefault="003679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3739FBA1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7776" w:rsidRPr="008D4109" w14:paraId="3E2738E7" w14:textId="77777777" w:rsidTr="00E84DD4">
        <w:tc>
          <w:tcPr>
            <w:tcW w:w="3060" w:type="dxa"/>
            <w:shd w:val="clear" w:color="auto" w:fill="auto"/>
          </w:tcPr>
          <w:p w14:paraId="626E24B9" w14:textId="763A3158" w:rsidR="0055240A" w:rsidRPr="008D4109" w:rsidRDefault="00C66663" w:rsidP="004D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2319D" w:rsidRPr="008D41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02319D"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D70F82"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D70F82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3683BBBA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6C5A556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64BB1F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6B56E0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F09535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98F72F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54F9341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0DB89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F82F614" w14:textId="77777777" w:rsidR="0055240A" w:rsidRPr="008D4109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8D4109" w14:paraId="439ED29F" w14:textId="77777777" w:rsidTr="00E84DD4">
        <w:tc>
          <w:tcPr>
            <w:tcW w:w="3060" w:type="dxa"/>
            <w:shd w:val="clear" w:color="auto" w:fill="auto"/>
          </w:tcPr>
          <w:p w14:paraId="7C19EE50" w14:textId="339FAB4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09D8651B" w14:textId="76604A99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DAB81F8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7A5D3AC" w14:textId="4AA350D1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B63963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CC464E1" w14:textId="3ABB9DD9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5EE461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46C3282" w14:textId="311CD8F3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DA73D5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89A5440" w14:textId="6C7DCC8B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8D4109" w14:paraId="493E8C22" w14:textId="77777777" w:rsidTr="00E84DD4">
        <w:tc>
          <w:tcPr>
            <w:tcW w:w="3060" w:type="dxa"/>
            <w:shd w:val="clear" w:color="auto" w:fill="auto"/>
          </w:tcPr>
          <w:p w14:paraId="3B29DAC3" w14:textId="7DF0BD56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260" w:type="dxa"/>
            <w:shd w:val="clear" w:color="auto" w:fill="auto"/>
          </w:tcPr>
          <w:p w14:paraId="4FBA3E4F" w14:textId="16F51E86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9A1DA2" w:rsidRPr="008D4109">
              <w:rPr>
                <w:rFonts w:ascii="Angsana New" w:hAnsi="Angsana New"/>
                <w:sz w:val="30"/>
                <w:szCs w:val="30"/>
              </w:rPr>
              <w:t>8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36F543E0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A39C6C8" w14:textId="056126EA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8BE1C4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260E077" w14:textId="6130D656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8FFAEA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399BA00" w14:textId="3795D48B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9A1DA2" w:rsidRPr="008D4109">
              <w:rPr>
                <w:rFonts w:ascii="Angsana New" w:hAnsi="Angsana New"/>
                <w:sz w:val="30"/>
                <w:szCs w:val="30"/>
              </w:rPr>
              <w:t>8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B81676B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695069" w14:textId="5696EC1C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9A1DA2" w:rsidRPr="008D4109">
              <w:rPr>
                <w:rFonts w:ascii="Angsana New" w:hAnsi="Angsana New"/>
                <w:sz w:val="30"/>
                <w:szCs w:val="30"/>
              </w:rPr>
              <w:t>8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E234F5" w:rsidRPr="008D4109" w14:paraId="4E2EB576" w14:textId="77777777" w:rsidTr="00356DA6">
        <w:trPr>
          <w:trHeight w:val="164"/>
        </w:trPr>
        <w:tc>
          <w:tcPr>
            <w:tcW w:w="3060" w:type="dxa"/>
            <w:shd w:val="clear" w:color="auto" w:fill="auto"/>
          </w:tcPr>
          <w:p w14:paraId="1CD93950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786563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9D67111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2BC547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0066E4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0780B9F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62C7F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09D926B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06BDF5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5B2247D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8D4109" w14:paraId="4D4BB612" w14:textId="77777777" w:rsidTr="00E84DD4">
        <w:tc>
          <w:tcPr>
            <w:tcW w:w="3060" w:type="dxa"/>
            <w:shd w:val="clear" w:color="auto" w:fill="auto"/>
          </w:tcPr>
          <w:p w14:paraId="4B47F3D8" w14:textId="0BF1613E" w:rsidR="00E234F5" w:rsidRPr="008D4109" w:rsidRDefault="00C66663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เครื่องมือที่ใช้ในการป้องกัน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260" w:type="dxa"/>
            <w:shd w:val="clear" w:color="auto" w:fill="auto"/>
          </w:tcPr>
          <w:p w14:paraId="226288AD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9222998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EA27067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BF047E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31C5754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4EE729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B07123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51F42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80FB2D0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8D4109" w14:paraId="7065A32A" w14:textId="77777777" w:rsidTr="00E234F5">
        <w:tc>
          <w:tcPr>
            <w:tcW w:w="3060" w:type="dxa"/>
            <w:shd w:val="clear" w:color="auto" w:fill="auto"/>
          </w:tcPr>
          <w:p w14:paraId="33075963" w14:textId="770BD0FA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firstLine="24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เงินฝากธนาคาร </w:t>
            </w:r>
            <w:r w:rsidRPr="008D4109">
              <w:rPr>
                <w:rFonts w:ascii="Angsana New" w:hAnsi="Angsana New"/>
                <w:sz w:val="30"/>
                <w:szCs w:val="30"/>
              </w:rPr>
              <w:t>(USD)</w:t>
            </w:r>
          </w:p>
        </w:tc>
        <w:tc>
          <w:tcPr>
            <w:tcW w:w="1260" w:type="dxa"/>
            <w:shd w:val="clear" w:color="auto" w:fill="auto"/>
          </w:tcPr>
          <w:p w14:paraId="3BFCEDF4" w14:textId="0D221D46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1,</w:t>
            </w:r>
            <w:r w:rsidR="00C66663" w:rsidRPr="008D4109">
              <w:rPr>
                <w:rFonts w:ascii="Angsana New" w:hAnsi="Angsana New"/>
                <w:sz w:val="30"/>
                <w:szCs w:val="30"/>
              </w:rPr>
              <w:t>07</w:t>
            </w:r>
            <w:r w:rsidRPr="008D410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71416BF3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5D73FF6" w14:textId="325344DC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BDB5C7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1F38568" w14:textId="45461B40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1,</w:t>
            </w:r>
            <w:r w:rsidR="00C66663" w:rsidRPr="008D4109">
              <w:rPr>
                <w:rFonts w:ascii="Angsana New" w:hAnsi="Angsana New"/>
                <w:sz w:val="30"/>
                <w:szCs w:val="30"/>
              </w:rPr>
              <w:t>07</w:t>
            </w:r>
            <w:r w:rsidRPr="008D410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651D920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D035B26" w14:textId="3F858649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CC6EF6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1C9A903" w14:textId="31FFA7DC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1,</w:t>
            </w:r>
            <w:r w:rsidR="00C66663" w:rsidRPr="008D4109">
              <w:rPr>
                <w:rFonts w:ascii="Angsana New" w:hAnsi="Angsana New"/>
                <w:sz w:val="30"/>
                <w:szCs w:val="30"/>
              </w:rPr>
              <w:t>07</w:t>
            </w:r>
            <w:r w:rsidRPr="008D410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234F5" w:rsidRPr="008D4109" w14:paraId="0108AA00" w14:textId="77777777" w:rsidTr="00E84DD4">
        <w:tc>
          <w:tcPr>
            <w:tcW w:w="3060" w:type="dxa"/>
            <w:shd w:val="clear" w:color="auto" w:fill="auto"/>
          </w:tcPr>
          <w:p w14:paraId="26E90DED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C80AA6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64D5C11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0D1E93F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EDCD1B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0E27FFE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54FE6D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3B17C8D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042F1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A8EBD7F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8D4109" w14:paraId="0AD9D4A8" w14:textId="77777777" w:rsidTr="00E84DD4">
        <w:tc>
          <w:tcPr>
            <w:tcW w:w="3060" w:type="dxa"/>
            <w:shd w:val="clear" w:color="auto" w:fill="auto"/>
          </w:tcPr>
          <w:p w14:paraId="1D7C794F" w14:textId="561BC23E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260" w:type="dxa"/>
            <w:shd w:val="clear" w:color="auto" w:fill="auto"/>
          </w:tcPr>
          <w:p w14:paraId="4B467EA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A74DBF9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027D878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A8347C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6F2380F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5D8E70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12E2340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0B097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C7620EB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8D4109" w14:paraId="338EE5D7" w14:textId="77777777" w:rsidTr="00E84DD4">
        <w:tc>
          <w:tcPr>
            <w:tcW w:w="3060" w:type="dxa"/>
            <w:shd w:val="clear" w:color="auto" w:fill="auto"/>
          </w:tcPr>
          <w:p w14:paraId="28188EC8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</w:t>
            </w:r>
          </w:p>
          <w:p w14:paraId="512A6233" w14:textId="085B6136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  จ่ายจาก</w:t>
            </w:r>
            <w:r w:rsidR="009267A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</w:t>
            </w:r>
          </w:p>
        </w:tc>
        <w:tc>
          <w:tcPr>
            <w:tcW w:w="1260" w:type="dxa"/>
            <w:shd w:val="clear" w:color="auto" w:fill="auto"/>
          </w:tcPr>
          <w:p w14:paraId="78F59EE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EC9CC6" w14:textId="43F34551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43" w:type="dxa"/>
            <w:shd w:val="clear" w:color="auto" w:fill="auto"/>
          </w:tcPr>
          <w:p w14:paraId="0D472D0D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E980C62" w14:textId="3DE783D0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0271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41371A7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0AF307" w14:textId="48FBC4BF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1A110F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0D4B28" w14:textId="546BAF09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36" w:type="dxa"/>
            <w:shd w:val="clear" w:color="auto" w:fill="auto"/>
          </w:tcPr>
          <w:p w14:paraId="6D092E25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B610CF5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6B7C860" w14:textId="77531C41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517</w:t>
            </w:r>
          </w:p>
        </w:tc>
      </w:tr>
      <w:tr w:rsidR="00E234F5" w:rsidRPr="008D4109" w14:paraId="4D19377B" w14:textId="77777777" w:rsidTr="00E84DD4">
        <w:tc>
          <w:tcPr>
            <w:tcW w:w="3060" w:type="dxa"/>
            <w:shd w:val="clear" w:color="auto" w:fill="auto"/>
          </w:tcPr>
          <w:p w14:paraId="0C143037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8A6FEA" w14:textId="3375645E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41,300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F45E37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3CF47B6" w14:textId="75B890A3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EE1E4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2CBA54" w14:textId="2CB1C13A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41,602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4DB78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9451DB" w14:textId="4226C549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4E81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17C625" w14:textId="7624EBF8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41,602</w:t>
            </w:r>
          </w:p>
        </w:tc>
      </w:tr>
      <w:tr w:rsidR="00E234F5" w:rsidRPr="008D4109" w14:paraId="3B7A5F08" w14:textId="77777777" w:rsidTr="00E84DD4">
        <w:tc>
          <w:tcPr>
            <w:tcW w:w="3060" w:type="dxa"/>
            <w:shd w:val="clear" w:color="auto" w:fill="auto"/>
          </w:tcPr>
          <w:p w14:paraId="5B7252CE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DFA2F8" w14:textId="156AE98A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7BE0C7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46B2694" w14:textId="4491A165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3F85F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4C310D" w14:textId="2D37286C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27FB6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EA479B" w14:textId="608187EA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9BAA7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0AA576" w14:textId="28FE5C70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534</w:t>
            </w:r>
          </w:p>
        </w:tc>
      </w:tr>
      <w:tr w:rsidR="00E234F5" w:rsidRPr="008D4109" w14:paraId="0F9DDE75" w14:textId="77777777" w:rsidTr="00E84DD4">
        <w:tc>
          <w:tcPr>
            <w:tcW w:w="3060" w:type="dxa"/>
            <w:shd w:val="clear" w:color="auto" w:fill="auto"/>
          </w:tcPr>
          <w:p w14:paraId="003495B6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09C9477" w14:textId="27ABADBB" w:rsidR="007D087F" w:rsidRPr="008D4109" w:rsidRDefault="007D087F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F87BE9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4B67BF3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7BDFF1B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082E0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BD9C3EF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3E8BA0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67F773C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0DE0E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6791EC3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73A" w:rsidRPr="008D4109" w14:paraId="0AE355D2" w14:textId="77777777" w:rsidTr="00E84DD4">
        <w:tc>
          <w:tcPr>
            <w:tcW w:w="3060" w:type="dxa"/>
            <w:shd w:val="clear" w:color="auto" w:fill="auto"/>
          </w:tcPr>
          <w:p w14:paraId="1B2CF262" w14:textId="77777777" w:rsidR="000F273A" w:rsidRPr="008D4109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5B5373" w14:textId="77777777" w:rsidR="000F273A" w:rsidRPr="008D4109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89D1EF3" w14:textId="77777777" w:rsidR="000F273A" w:rsidRPr="008D4109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EB8FE48" w14:textId="77777777" w:rsidR="000F273A" w:rsidRPr="008D4109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FFFE39" w14:textId="77777777" w:rsidR="000F273A" w:rsidRPr="008D4109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CC8CA63" w14:textId="77777777" w:rsidR="000F273A" w:rsidRPr="008D4109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093791" w14:textId="77777777" w:rsidR="000F273A" w:rsidRPr="008D4109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2A59C66" w14:textId="77777777" w:rsidR="000F273A" w:rsidRPr="008D4109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6DF674" w14:textId="77777777" w:rsidR="000F273A" w:rsidRPr="008D4109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94B4A7" w14:textId="77777777" w:rsidR="000F273A" w:rsidRPr="008D4109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8D4109" w14:paraId="4F8F8B58" w14:textId="77777777" w:rsidTr="00E84DD4">
        <w:tc>
          <w:tcPr>
            <w:tcW w:w="3060" w:type="dxa"/>
            <w:shd w:val="clear" w:color="auto" w:fill="auto"/>
          </w:tcPr>
          <w:p w14:paraId="366BEA26" w14:textId="5FBD1C03" w:rsidR="00E234F5" w:rsidRPr="008D4109" w:rsidRDefault="00C66663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234F5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E234F5"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E234F5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027DC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B9F6008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C33E39B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AF7CD7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054FB2E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34DA97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B2CC9D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60835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9AA3ED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8D4109" w14:paraId="52F4C41A" w14:textId="77777777" w:rsidTr="00E84DD4">
        <w:tc>
          <w:tcPr>
            <w:tcW w:w="3060" w:type="dxa"/>
            <w:shd w:val="clear" w:color="auto" w:fill="auto"/>
          </w:tcPr>
          <w:p w14:paraId="50E19D6A" w14:textId="266506C5" w:rsidR="00E234F5" w:rsidRPr="008D4109" w:rsidRDefault="00E234F5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60BB4E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BFE8A55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F0DC768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A7A33D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02E5FC9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1D68F9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51192F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3FFC50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BF538A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8D4109" w14:paraId="4489DB78" w14:textId="77777777" w:rsidTr="00E84DD4">
        <w:tc>
          <w:tcPr>
            <w:tcW w:w="3060" w:type="dxa"/>
            <w:shd w:val="clear" w:color="auto" w:fill="auto"/>
          </w:tcPr>
          <w:p w14:paraId="5A5E62F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</w:t>
            </w:r>
          </w:p>
          <w:p w14:paraId="5CD53A4B" w14:textId="5AE2AF81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  จ่ายจาก</w:t>
            </w:r>
            <w:r w:rsidR="00AD787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850E6F1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B2A4208" w14:textId="66771E39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43" w:type="dxa"/>
            <w:shd w:val="clear" w:color="auto" w:fill="auto"/>
          </w:tcPr>
          <w:p w14:paraId="1F34379A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145CAD0" w14:textId="1713D65B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826C6C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F13132F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86436C" w14:textId="49D3DFC5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57E6C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55FB632" w14:textId="23CC68F2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36" w:type="dxa"/>
            <w:shd w:val="clear" w:color="auto" w:fill="auto"/>
          </w:tcPr>
          <w:p w14:paraId="73DD888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72506A1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4CAD63F" w14:textId="2B7C8F64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E234F5" w:rsidRPr="008D4109" w14:paraId="009E4E9B" w14:textId="77777777" w:rsidTr="00E84DD4">
        <w:tc>
          <w:tcPr>
            <w:tcW w:w="3060" w:type="dxa"/>
            <w:shd w:val="clear" w:color="auto" w:fill="auto"/>
          </w:tcPr>
          <w:p w14:paraId="38BA6BF9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CFFEE" w14:textId="1828A70D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41,300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8335E9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DB80D6D" w14:textId="102FA759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7EA15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0C1F83" w14:textId="636EBACE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41,404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1D669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2B2A52" w14:textId="50ABB85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03841F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F08EAD" w14:textId="6A0BA346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41,404</w:t>
            </w:r>
          </w:p>
        </w:tc>
      </w:tr>
      <w:tr w:rsidR="00E234F5" w:rsidRPr="008D4109" w14:paraId="60A2E85C" w14:textId="77777777" w:rsidTr="00E84DD4">
        <w:tc>
          <w:tcPr>
            <w:tcW w:w="3060" w:type="dxa"/>
            <w:shd w:val="clear" w:color="auto" w:fill="auto"/>
          </w:tcPr>
          <w:p w14:paraId="543A35EC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337F9E" w14:textId="5F2E3CCD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B3B06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A826D3A" w14:textId="464D080C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52ACE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67E76B" w14:textId="143A8BE1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5D1C2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ECC9CE" w14:textId="771BB881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6C4DE" w14:textId="77777777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ABB5B1A" w14:textId="6E97E76E" w:rsidR="00E234F5" w:rsidRPr="008D4109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</w:tbl>
    <w:p w14:paraId="6A41311A" w14:textId="6205B126" w:rsidR="00DC65BC" w:rsidRPr="008D4109" w:rsidRDefault="00DC65BC">
      <w:pPr>
        <w:rPr>
          <w:rFonts w:ascii="Angsana New" w:hAnsi="Angsana New"/>
          <w:sz w:val="30"/>
          <w:szCs w:val="30"/>
        </w:rPr>
      </w:pPr>
    </w:p>
    <w:tbl>
      <w:tblPr>
        <w:tblW w:w="900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069"/>
        <w:gridCol w:w="1260"/>
        <w:gridCol w:w="236"/>
        <w:gridCol w:w="934"/>
        <w:gridCol w:w="236"/>
        <w:gridCol w:w="934"/>
        <w:gridCol w:w="236"/>
        <w:gridCol w:w="934"/>
        <w:gridCol w:w="236"/>
        <w:gridCol w:w="934"/>
      </w:tblGrid>
      <w:tr w:rsidR="007F0387" w:rsidRPr="008D4109" w14:paraId="4E82DBB5" w14:textId="77777777" w:rsidTr="00AF3CE5">
        <w:trPr>
          <w:tblHeader/>
        </w:trPr>
        <w:tc>
          <w:tcPr>
            <w:tcW w:w="3069" w:type="dxa"/>
            <w:shd w:val="clear" w:color="auto" w:fill="auto"/>
          </w:tcPr>
          <w:p w14:paraId="25235B25" w14:textId="05430AA5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586C5196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1C05" w:rsidRPr="008D4109" w14:paraId="1BC55BC4" w14:textId="77777777" w:rsidTr="00AF3CE5">
        <w:trPr>
          <w:tblHeader/>
        </w:trPr>
        <w:tc>
          <w:tcPr>
            <w:tcW w:w="3069" w:type="dxa"/>
            <w:shd w:val="clear" w:color="auto" w:fill="auto"/>
          </w:tcPr>
          <w:p w14:paraId="0D337E08" w14:textId="77777777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76B321" w14:textId="762FD969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14:paraId="63C2B1A2" w14:textId="77777777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F2579FB" w14:textId="77777777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A1C05" w:rsidRPr="008D4109" w14:paraId="1BA35460" w14:textId="77777777" w:rsidTr="00AF3CE5">
        <w:trPr>
          <w:tblHeader/>
        </w:trPr>
        <w:tc>
          <w:tcPr>
            <w:tcW w:w="3069" w:type="dxa"/>
            <w:shd w:val="clear" w:color="auto" w:fill="auto"/>
          </w:tcPr>
          <w:p w14:paraId="7D5E2FE9" w14:textId="77777777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610950" w14:textId="24B486A2" w:rsidR="003A1C05" w:rsidRPr="008D4109" w:rsidRDefault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22AF0BB8" w14:textId="77777777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0615A87" w14:textId="77777777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8D41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1DAA7DD" w14:textId="77777777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C669350" w14:textId="77777777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8D410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62E4F95" w14:textId="77777777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9AFFA12" w14:textId="77777777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8D41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F195072" w14:textId="77777777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92FD8F7" w14:textId="77777777" w:rsidR="003A1C05" w:rsidRPr="008D4109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F0387" w:rsidRPr="008D4109" w14:paraId="25C8F436" w14:textId="77777777" w:rsidTr="00AF3CE5">
        <w:trPr>
          <w:tblHeader/>
        </w:trPr>
        <w:tc>
          <w:tcPr>
            <w:tcW w:w="3069" w:type="dxa"/>
            <w:shd w:val="clear" w:color="auto" w:fill="auto"/>
          </w:tcPr>
          <w:p w14:paraId="63E895C7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6CC6E841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0387" w:rsidRPr="008D4109" w14:paraId="193464CD" w14:textId="77777777" w:rsidTr="00AF3CE5">
        <w:tc>
          <w:tcPr>
            <w:tcW w:w="3069" w:type="dxa"/>
            <w:shd w:val="clear" w:color="auto" w:fill="auto"/>
          </w:tcPr>
          <w:p w14:paraId="294D72FE" w14:textId="0464E422" w:rsidR="007F0387" w:rsidRPr="008D4109" w:rsidRDefault="00C66663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319D" w:rsidRPr="008D41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02319D"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D70F82"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D70F82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B4136AB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DB0109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FC3719C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EA687C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B7056F" w14:textId="77777777" w:rsidR="007F0387" w:rsidRPr="008D4109" w:rsidRDefault="007F0387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58497D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4083C45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CE049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235135C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8D4109" w14:paraId="3587C567" w14:textId="77777777" w:rsidTr="00AF3CE5">
        <w:tc>
          <w:tcPr>
            <w:tcW w:w="3069" w:type="dxa"/>
            <w:shd w:val="clear" w:color="auto" w:fill="auto"/>
          </w:tcPr>
          <w:p w14:paraId="0A0BBEAE" w14:textId="3FFBCD58" w:rsidR="007F0387" w:rsidRPr="008D4109" w:rsidRDefault="002873EC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E1185D"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วัดมูลค่าด้วยวิธีราคาทุนตัดจำหน่าย</w:t>
            </w:r>
            <w:r w:rsidR="00E1185D"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="00E1185D"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7F9EC125" w14:textId="77777777" w:rsidR="007F0387" w:rsidRPr="008D4109" w:rsidRDefault="007F0387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64A187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7957FE7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587BCF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692AB90" w14:textId="77777777" w:rsidR="007F0387" w:rsidRPr="008D4109" w:rsidRDefault="007F0387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CC7459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5986DA6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B341B0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EEBC23E" w14:textId="77777777" w:rsidR="007F0387" w:rsidRPr="008D4109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6FC" w:rsidRPr="008D4109" w14:paraId="19BFE052" w14:textId="77777777" w:rsidTr="00AF3CE5">
        <w:trPr>
          <w:trHeight w:val="60"/>
        </w:trPr>
        <w:tc>
          <w:tcPr>
            <w:tcW w:w="3069" w:type="dxa"/>
            <w:shd w:val="clear" w:color="auto" w:fill="auto"/>
          </w:tcPr>
          <w:p w14:paraId="3B89F3D0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5B4476" w14:textId="1654236B" w:rsidR="003426FC" w:rsidRPr="008D4109" w:rsidRDefault="003426FC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31,800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E2ACC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9CBC56" w14:textId="34DF7572" w:rsidR="003426FC" w:rsidRPr="008D4109" w:rsidRDefault="003426FC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1FC1F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661F2AC" w14:textId="7BA96B61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32,038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7A047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7BC9DEE" w14:textId="2D8967B1" w:rsidR="003426FC" w:rsidRPr="008D4109" w:rsidRDefault="003426FC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3A102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84492C9" w14:textId="0B5BCA18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32,038</w:t>
            </w:r>
          </w:p>
        </w:tc>
      </w:tr>
      <w:tr w:rsidR="003426FC" w:rsidRPr="008D4109" w14:paraId="623D21E3" w14:textId="77777777" w:rsidTr="00AF3CE5">
        <w:tc>
          <w:tcPr>
            <w:tcW w:w="3069" w:type="dxa"/>
            <w:shd w:val="clear" w:color="auto" w:fill="auto"/>
          </w:tcPr>
          <w:p w14:paraId="710D5F36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0A8804" w14:textId="5B64B78F" w:rsidR="003426FC" w:rsidRPr="008D4109" w:rsidRDefault="003426FC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0BC6D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1195333" w14:textId="41E2D5AC" w:rsidR="003426FC" w:rsidRPr="008D4109" w:rsidRDefault="003426FC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9AECF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D40886" w14:textId="362BF077" w:rsidR="003426FC" w:rsidRPr="008D4109" w:rsidRDefault="003426FC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7E7E7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5685FFC" w14:textId="4EB4DBEC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3722EE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E44033E" w14:textId="0B65CCA5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E84DD4" w:rsidRPr="008D4109" w14:paraId="6C3803BF" w14:textId="77777777" w:rsidTr="00AF3CE5">
        <w:trPr>
          <w:trHeight w:val="290"/>
        </w:trPr>
        <w:tc>
          <w:tcPr>
            <w:tcW w:w="3069" w:type="dxa"/>
            <w:shd w:val="clear" w:color="auto" w:fill="auto"/>
          </w:tcPr>
          <w:p w14:paraId="59712770" w14:textId="77777777" w:rsidR="00E84DD4" w:rsidRPr="008D4109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02DD69" w14:textId="77777777" w:rsidR="00E84DD4" w:rsidRPr="008D4109" w:rsidRDefault="00E84DD4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F4EA4C" w14:textId="77777777" w:rsidR="00E84DD4" w:rsidRPr="008D4109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CD47B2" w14:textId="77777777" w:rsidR="00E84DD4" w:rsidRPr="008D4109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442238" w14:textId="77777777" w:rsidR="00E84DD4" w:rsidRPr="008D4109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E1C524" w14:textId="77777777" w:rsidR="00E84DD4" w:rsidRPr="008D4109" w:rsidRDefault="00E84DD4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54C739" w14:textId="77777777" w:rsidR="00E84DD4" w:rsidRPr="008D4109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86BCB0C" w14:textId="77777777" w:rsidR="00E84DD4" w:rsidRPr="008D4109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95011" w14:textId="77777777" w:rsidR="00E84DD4" w:rsidRPr="008D4109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618BAB" w14:textId="77777777" w:rsidR="00E84DD4" w:rsidRPr="008D4109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6FC" w:rsidRPr="008D4109" w14:paraId="2B324F62" w14:textId="77777777" w:rsidTr="00AF3CE5">
        <w:tc>
          <w:tcPr>
            <w:tcW w:w="3069" w:type="dxa"/>
            <w:shd w:val="clear" w:color="auto" w:fill="auto"/>
          </w:tcPr>
          <w:p w14:paraId="75DB0FCD" w14:textId="24DD19F2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br w:type="page"/>
            </w:r>
            <w:r w:rsidR="00C66663"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="00C66663"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FA1D96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4DF5E8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DFAD34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04A1A0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B922CF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793511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F5AD29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0CB84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08C8E0E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6FC" w:rsidRPr="008D4109" w14:paraId="35E02677" w14:textId="77777777" w:rsidTr="00AF3CE5">
        <w:tc>
          <w:tcPr>
            <w:tcW w:w="3069" w:type="dxa"/>
            <w:shd w:val="clear" w:color="auto" w:fill="auto"/>
          </w:tcPr>
          <w:p w14:paraId="441C2118" w14:textId="1558F8B5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วัดมูลค่าด้วยวิธีราคาทุนตัดจำหน่าย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2E676F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42B0B1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28145F3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655856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FACC02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7150CE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35ADD9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B54D1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D1C0DA" w14:textId="77777777" w:rsidR="003426FC" w:rsidRPr="008D4109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CE5" w:rsidRPr="008D4109" w14:paraId="016871F5" w14:textId="77777777" w:rsidTr="00AF3CE5">
        <w:tc>
          <w:tcPr>
            <w:tcW w:w="3069" w:type="dxa"/>
            <w:shd w:val="clear" w:color="auto" w:fill="auto"/>
          </w:tcPr>
          <w:p w14:paraId="5DB373E7" w14:textId="77777777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725FBA" w14:textId="1C5B8079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31,800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F313E" w14:textId="77777777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A10D16" w14:textId="11EE6DC2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FDE9A" w14:textId="77777777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8BC371" w14:textId="2CB03AAA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</w:t>
            </w:r>
            <w:r w:rsidR="00BB4999" w:rsidRPr="008D4109">
              <w:rPr>
                <w:rFonts w:ascii="Angsana New" w:hAnsi="Angsana New"/>
                <w:sz w:val="30"/>
                <w:szCs w:val="30"/>
              </w:rPr>
              <w:t>1</w:t>
            </w:r>
            <w:r w:rsidRPr="008D4109">
              <w:rPr>
                <w:rFonts w:ascii="Angsana New" w:hAnsi="Angsana New"/>
                <w:sz w:val="30"/>
                <w:szCs w:val="30"/>
              </w:rPr>
              <w:t>,</w:t>
            </w:r>
            <w:r w:rsidR="00BB4999" w:rsidRPr="008D4109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D58584" w14:textId="77777777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6FED06" w14:textId="4D86671B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4D160" w14:textId="77777777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4133AF" w14:textId="27893861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</w:t>
            </w:r>
            <w:r w:rsidR="00BB4999" w:rsidRPr="008D4109">
              <w:rPr>
                <w:rFonts w:ascii="Angsana New" w:hAnsi="Angsana New"/>
                <w:sz w:val="30"/>
                <w:szCs w:val="30"/>
              </w:rPr>
              <w:t>1</w:t>
            </w:r>
            <w:r w:rsidRPr="008D4109">
              <w:rPr>
                <w:rFonts w:ascii="Angsana New" w:hAnsi="Angsana New"/>
                <w:sz w:val="30"/>
                <w:szCs w:val="30"/>
              </w:rPr>
              <w:t>,</w:t>
            </w:r>
            <w:r w:rsidR="00BB4999" w:rsidRPr="008D4109">
              <w:rPr>
                <w:rFonts w:ascii="Angsana New" w:hAnsi="Angsana New"/>
                <w:sz w:val="30"/>
                <w:szCs w:val="30"/>
              </w:rPr>
              <w:t>871</w:t>
            </w:r>
          </w:p>
        </w:tc>
      </w:tr>
      <w:tr w:rsidR="00AF3CE5" w:rsidRPr="008D4109" w14:paraId="59E9CEDA" w14:textId="77777777" w:rsidTr="00AF3CE5">
        <w:tc>
          <w:tcPr>
            <w:tcW w:w="3069" w:type="dxa"/>
            <w:shd w:val="clear" w:color="auto" w:fill="auto"/>
          </w:tcPr>
          <w:p w14:paraId="1EE86C05" w14:textId="77777777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84AF24" w14:textId="03FE49BE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FEDAD" w14:textId="77777777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8DF617" w14:textId="02F575CF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6ADF1" w14:textId="77777777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EBCB5E" w14:textId="1DB540DF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E5C6AA" w14:textId="77777777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0348B8" w14:textId="698EF857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96FF9" w14:textId="77777777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4194E9F" w14:textId="3F11336B" w:rsidR="00AF3CE5" w:rsidRPr="008D4109" w:rsidRDefault="00AF3CE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</w:tbl>
    <w:p w14:paraId="79B157A9" w14:textId="7C60121F" w:rsidR="007F0387" w:rsidRPr="008D4109" w:rsidRDefault="007F0387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CA43982" w14:textId="77777777" w:rsidR="007D087F" w:rsidRPr="008D4109" w:rsidRDefault="007D087F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37CDFC3" w14:textId="77777777" w:rsidR="00C5541D" w:rsidRPr="008D4109" w:rsidRDefault="00C5541D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D4109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08A10EF0" w14:textId="77777777" w:rsidR="00C5541D" w:rsidRPr="008D4109" w:rsidRDefault="00C5541D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5C6D186" w14:textId="77777777" w:rsidR="00AD69B8" w:rsidRPr="008D4109" w:rsidRDefault="00C5541D" w:rsidP="002F3EC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D4109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8D4109">
        <w:rPr>
          <w:rFonts w:ascii="Angsana New" w:hAnsi="Angsana New" w:hint="cs"/>
          <w:sz w:val="30"/>
          <w:szCs w:val="30"/>
          <w:cs/>
          <w:lang w:val="en-US" w:bidi="th-TH"/>
        </w:rPr>
        <w:t>ใกล้เคียงกับอัตราดอกเบี้ย</w:t>
      </w:r>
      <w:r w:rsidR="00FA6539" w:rsidRPr="008D4109">
        <w:rPr>
          <w:rFonts w:ascii="Angsana New" w:hAnsi="Angsana New"/>
          <w:sz w:val="30"/>
          <w:szCs w:val="30"/>
          <w:lang w:val="en-US" w:bidi="th-TH"/>
        </w:rPr>
        <w:br/>
      </w:r>
      <w:r w:rsidRPr="008D4109">
        <w:rPr>
          <w:rFonts w:ascii="Angsana New" w:hAnsi="Angsana New" w:hint="cs"/>
          <w:sz w:val="30"/>
          <w:szCs w:val="30"/>
          <w:cs/>
          <w:lang w:val="en-US" w:bidi="th-TH"/>
        </w:rPr>
        <w:t>ในตลาด</w:t>
      </w:r>
    </w:p>
    <w:p w14:paraId="69EA05A0" w14:textId="77777777" w:rsidR="00DC65BC" w:rsidRPr="008D4109" w:rsidRDefault="00DC65BC" w:rsidP="007D087F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4FBAAC9" w14:textId="6063A627" w:rsidR="000360CF" w:rsidRPr="008D4109" w:rsidRDefault="000360CF" w:rsidP="000360CF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8D4109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5C9F5DE1" w14:textId="77777777" w:rsidR="005C0A05" w:rsidRPr="008D4109" w:rsidRDefault="005C0A05" w:rsidP="00C3290C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71E8872D" w14:textId="15D30CD1" w:rsidR="00C3290C" w:rsidRPr="008D4109" w:rsidRDefault="00C3290C" w:rsidP="00C3290C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8D4109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0096C68F" w14:textId="77777777" w:rsidR="00C3290C" w:rsidRPr="008D4109" w:rsidRDefault="00C3290C" w:rsidP="00C3290C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34BFD25" w14:textId="77777777" w:rsidR="00C3290C" w:rsidRPr="008D4109" w:rsidRDefault="00C3290C" w:rsidP="00C3290C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8D4109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เครื่องมือทางการเงินที่ไม่ได้วัดด้วยมูลค่ายุติธรรม</w:t>
      </w:r>
    </w:p>
    <w:p w14:paraId="053B39D5" w14:textId="77777777" w:rsidR="00C3290C" w:rsidRPr="008D4109" w:rsidRDefault="00C3290C" w:rsidP="00C3290C">
      <w:pPr>
        <w:pStyle w:val="block"/>
        <w:tabs>
          <w:tab w:val="left" w:pos="4320"/>
        </w:tabs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090" w:type="dxa"/>
        <w:tblInd w:w="378" w:type="dxa"/>
        <w:tblLook w:val="04A0" w:firstRow="1" w:lastRow="0" w:firstColumn="1" w:lastColumn="0" w:noHBand="0" w:noVBand="1"/>
      </w:tblPr>
      <w:tblGrid>
        <w:gridCol w:w="2772"/>
        <w:gridCol w:w="3060"/>
        <w:gridCol w:w="3258"/>
      </w:tblGrid>
      <w:tr w:rsidR="00C3290C" w:rsidRPr="008D4109" w14:paraId="17F92AEF" w14:textId="77777777" w:rsidTr="00735969">
        <w:tc>
          <w:tcPr>
            <w:tcW w:w="2772" w:type="dxa"/>
            <w:shd w:val="clear" w:color="auto" w:fill="auto"/>
          </w:tcPr>
          <w:p w14:paraId="4C2640A3" w14:textId="77777777" w:rsidR="00C3290C" w:rsidRPr="008D4109" w:rsidRDefault="00C3290C" w:rsidP="007A1F99">
            <w:pPr>
              <w:pStyle w:val="block"/>
              <w:spacing w:after="0" w:line="240" w:lineRule="atLeast"/>
              <w:ind w:left="18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ประเภท</w:t>
            </w:r>
          </w:p>
        </w:tc>
        <w:tc>
          <w:tcPr>
            <w:tcW w:w="3060" w:type="dxa"/>
            <w:shd w:val="clear" w:color="auto" w:fill="auto"/>
          </w:tcPr>
          <w:p w14:paraId="728A7B66" w14:textId="77777777" w:rsidR="00C3290C" w:rsidRPr="008D4109" w:rsidRDefault="00C3290C" w:rsidP="007A1F9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เทคนิคการประเมินมูลค่า</w:t>
            </w:r>
          </w:p>
        </w:tc>
        <w:tc>
          <w:tcPr>
            <w:tcW w:w="3258" w:type="dxa"/>
            <w:shd w:val="clear" w:color="auto" w:fill="auto"/>
          </w:tcPr>
          <w:p w14:paraId="45ACF9D5" w14:textId="77777777" w:rsidR="00C3290C" w:rsidRPr="008D4109" w:rsidRDefault="00C3290C" w:rsidP="007A1F99">
            <w:pPr>
              <w:pStyle w:val="block"/>
              <w:spacing w:after="0" w:line="240" w:lineRule="atLeast"/>
              <w:ind w:left="-106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ข้อมูลที่ไม่สามารถสังเกตได้ที่มีนัยสำคัญ</w:t>
            </w:r>
          </w:p>
        </w:tc>
      </w:tr>
      <w:tr w:rsidR="00C3290C" w:rsidRPr="008D4109" w14:paraId="540DBF24" w14:textId="77777777" w:rsidTr="00735969">
        <w:tc>
          <w:tcPr>
            <w:tcW w:w="2772" w:type="dxa"/>
            <w:shd w:val="clear" w:color="auto" w:fill="auto"/>
          </w:tcPr>
          <w:p w14:paraId="4CF0E266" w14:textId="73AB7A51" w:rsidR="00C3290C" w:rsidRPr="00335744" w:rsidRDefault="00C3290C" w:rsidP="007A1F99">
            <w:pPr>
              <w:pStyle w:val="block"/>
              <w:spacing w:after="0" w:line="240" w:lineRule="atLeast"/>
              <w:ind w:left="60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335744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เงินกู้ยืมระยะยาวและเงินให้</w:t>
            </w:r>
          </w:p>
        </w:tc>
        <w:tc>
          <w:tcPr>
            <w:tcW w:w="3060" w:type="dxa"/>
            <w:shd w:val="clear" w:color="auto" w:fill="auto"/>
          </w:tcPr>
          <w:p w14:paraId="502A3926" w14:textId="0BDCA282" w:rsidR="00C3290C" w:rsidRPr="008D4109" w:rsidRDefault="00C3290C" w:rsidP="007A1F9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</w:p>
        </w:tc>
        <w:tc>
          <w:tcPr>
            <w:tcW w:w="3258" w:type="dxa"/>
            <w:shd w:val="clear" w:color="auto" w:fill="auto"/>
          </w:tcPr>
          <w:p w14:paraId="7EDF3553" w14:textId="1E85BE27" w:rsidR="00C3290C" w:rsidRPr="008D4109" w:rsidRDefault="00C3290C" w:rsidP="007A1F99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</w:p>
        </w:tc>
      </w:tr>
      <w:tr w:rsidR="00335744" w:rsidRPr="008D4109" w14:paraId="1722DC29" w14:textId="77777777" w:rsidTr="00D0390F">
        <w:tc>
          <w:tcPr>
            <w:tcW w:w="2772" w:type="dxa"/>
            <w:shd w:val="clear" w:color="auto" w:fill="auto"/>
          </w:tcPr>
          <w:p w14:paraId="7A0633FA" w14:textId="655B9B55" w:rsidR="00335744" w:rsidRPr="00335744" w:rsidRDefault="00335744" w:rsidP="00335744">
            <w:pPr>
              <w:pStyle w:val="block"/>
              <w:spacing w:after="0" w:line="240" w:lineRule="atLeast"/>
              <w:ind w:left="24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335744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กู้ยืมระยะยาวแก่กิจการที่</w:t>
            </w:r>
          </w:p>
        </w:tc>
        <w:tc>
          <w:tcPr>
            <w:tcW w:w="3060" w:type="dxa"/>
            <w:shd w:val="clear" w:color="auto" w:fill="auto"/>
          </w:tcPr>
          <w:p w14:paraId="5B04F568" w14:textId="77777777" w:rsidR="00335744" w:rsidRPr="008D4109" w:rsidRDefault="00335744" w:rsidP="007A1F9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</w:p>
        </w:tc>
        <w:tc>
          <w:tcPr>
            <w:tcW w:w="3258" w:type="dxa"/>
            <w:shd w:val="clear" w:color="auto" w:fill="auto"/>
          </w:tcPr>
          <w:p w14:paraId="68476CB9" w14:textId="77777777" w:rsidR="00335744" w:rsidRPr="008D4109" w:rsidRDefault="00335744" w:rsidP="007A1F99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</w:p>
        </w:tc>
      </w:tr>
      <w:tr w:rsidR="00335744" w:rsidRPr="008D4109" w14:paraId="32BF628A" w14:textId="77777777" w:rsidTr="00D0390F">
        <w:tc>
          <w:tcPr>
            <w:tcW w:w="2772" w:type="dxa"/>
            <w:shd w:val="clear" w:color="auto" w:fill="auto"/>
          </w:tcPr>
          <w:p w14:paraId="1BF3E6B8" w14:textId="57F1767E" w:rsidR="00335744" w:rsidRPr="008D4109" w:rsidRDefault="00335744" w:rsidP="00335744">
            <w:pPr>
              <w:pStyle w:val="block"/>
              <w:spacing w:after="0" w:line="240" w:lineRule="atLeast"/>
              <w:ind w:left="240" w:right="-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 w:eastAsia="en-US" w:bidi="th-TH"/>
              </w:rPr>
            </w:pPr>
            <w:r w:rsidRPr="00335744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เกี่ยวข้อง</w:t>
            </w:r>
            <w:r w:rsidRPr="00335744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กั</w:t>
            </w:r>
            <w:r w:rsidRPr="00335744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น</w:t>
            </w:r>
          </w:p>
        </w:tc>
        <w:tc>
          <w:tcPr>
            <w:tcW w:w="3060" w:type="dxa"/>
            <w:shd w:val="clear" w:color="auto" w:fill="auto"/>
          </w:tcPr>
          <w:p w14:paraId="76E6D212" w14:textId="540ECD97" w:rsidR="00335744" w:rsidRPr="008D4109" w:rsidRDefault="00335744" w:rsidP="0033574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258" w:type="dxa"/>
            <w:shd w:val="clear" w:color="auto" w:fill="auto"/>
          </w:tcPr>
          <w:p w14:paraId="1015E358" w14:textId="56F20A66" w:rsidR="00335744" w:rsidRPr="008D4109" w:rsidRDefault="00335744" w:rsidP="00335744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  <w:tr w:rsidR="00335744" w:rsidRPr="008D4109" w14:paraId="69A4D316" w14:textId="77777777" w:rsidTr="00735969">
        <w:tc>
          <w:tcPr>
            <w:tcW w:w="2772" w:type="dxa"/>
            <w:shd w:val="clear" w:color="auto" w:fill="auto"/>
          </w:tcPr>
          <w:p w14:paraId="2E6AAA03" w14:textId="77777777" w:rsidR="00335744" w:rsidRPr="008D4109" w:rsidRDefault="00335744" w:rsidP="00335744">
            <w:pPr>
              <w:pStyle w:val="block"/>
              <w:spacing w:after="0" w:line="240" w:lineRule="atLeast"/>
              <w:ind w:left="60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</w:t>
            </w:r>
            <w:r w:rsidRPr="008D4109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มัดจำจากลูกค้า</w:t>
            </w:r>
          </w:p>
        </w:tc>
        <w:tc>
          <w:tcPr>
            <w:tcW w:w="3060" w:type="dxa"/>
            <w:shd w:val="clear" w:color="auto" w:fill="auto"/>
          </w:tcPr>
          <w:p w14:paraId="4D08F813" w14:textId="77777777" w:rsidR="00335744" w:rsidRPr="008D4109" w:rsidRDefault="00335744" w:rsidP="0033574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258" w:type="dxa"/>
            <w:shd w:val="clear" w:color="auto" w:fill="auto"/>
          </w:tcPr>
          <w:p w14:paraId="6C21D993" w14:textId="77777777" w:rsidR="00335744" w:rsidRPr="008D4109" w:rsidRDefault="00335744" w:rsidP="00335744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</w:tbl>
    <w:p w14:paraId="1AACB31D" w14:textId="51E6B4B3" w:rsidR="00E84DD4" w:rsidRPr="008D4109" w:rsidRDefault="00E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78A58888" w14:textId="67A406FB" w:rsidR="007B570F" w:rsidRPr="008D4109" w:rsidRDefault="007A0B06" w:rsidP="0095275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cs/>
          <w:lang w:bidi="th-TH"/>
        </w:rPr>
      </w:pPr>
      <w:r w:rsidRPr="008D4109">
        <w:rPr>
          <w:rFonts w:ascii="Angsana New" w:hAnsi="Angsana New"/>
          <w:sz w:val="30"/>
          <w:szCs w:val="30"/>
          <w:cs/>
          <w:lang w:bidi="th-TH"/>
        </w:rPr>
        <w:t>ตราสารทุน</w:t>
      </w:r>
      <w:r w:rsidR="007B570F" w:rsidRPr="008D4109">
        <w:rPr>
          <w:rFonts w:ascii="Angsana New" w:hAnsi="Angsana New"/>
          <w:sz w:val="30"/>
          <w:szCs w:val="30"/>
          <w:cs/>
          <w:lang w:bidi="th-TH"/>
        </w:rPr>
        <w:t>ที่วัดมูลค่าด้วยมูลค่ายุติธรรม</w:t>
      </w:r>
      <w:r w:rsidRPr="008D4109">
        <w:rPr>
          <w:rFonts w:ascii="Angsana New" w:hAnsi="Angsana New"/>
          <w:sz w:val="30"/>
          <w:szCs w:val="30"/>
          <w:cs/>
          <w:lang w:bidi="th-TH"/>
        </w:rPr>
        <w:t>ผ่านกำไรขาดทุนเบ็ดเสร็จอื่น</w:t>
      </w:r>
      <w:r w:rsidR="007B570F" w:rsidRPr="008D4109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0173CEEF" w14:textId="77777777" w:rsidR="007B570F" w:rsidRPr="008D4109" w:rsidRDefault="007B570F" w:rsidP="007B570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  <w:lang w:bidi="th-TH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376"/>
      </w:tblGrid>
      <w:tr w:rsidR="007B570F" w:rsidRPr="008D4109" w14:paraId="72B44DDD" w14:textId="77777777" w:rsidTr="007A1F99">
        <w:trPr>
          <w:tblHeader/>
        </w:trPr>
        <w:tc>
          <w:tcPr>
            <w:tcW w:w="1710" w:type="dxa"/>
            <w:vAlign w:val="bottom"/>
          </w:tcPr>
          <w:p w14:paraId="52D64E50" w14:textId="77777777" w:rsidR="007B570F" w:rsidRPr="008D4109" w:rsidRDefault="007B570F" w:rsidP="007A1F9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2872258" w14:textId="77777777" w:rsidR="007B570F" w:rsidRPr="008D4109" w:rsidRDefault="007B570F" w:rsidP="007A1F9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153D294B" w14:textId="77777777" w:rsidR="007B570F" w:rsidRPr="008D4109" w:rsidRDefault="007B570F" w:rsidP="007A1F9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665D2E0" w14:textId="77777777" w:rsidR="007B570F" w:rsidRPr="008D4109" w:rsidRDefault="007B570F" w:rsidP="007A1F9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6B57C7CB" w14:textId="77777777" w:rsidR="007B570F" w:rsidRPr="008D4109" w:rsidRDefault="007B570F" w:rsidP="007A1F9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2198B095" w14:textId="77777777" w:rsidR="007B570F" w:rsidRPr="008D4109" w:rsidRDefault="007B570F" w:rsidP="007A1F9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9BB0517" w14:textId="77777777" w:rsidR="007B570F" w:rsidRPr="008D4109" w:rsidRDefault="007B570F" w:rsidP="007A1F9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vAlign w:val="bottom"/>
          </w:tcPr>
          <w:p w14:paraId="16BF2FB4" w14:textId="77777777" w:rsidR="007B570F" w:rsidRPr="008D4109" w:rsidRDefault="007B570F" w:rsidP="007A1F99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</w:t>
            </w:r>
          </w:p>
          <w:p w14:paraId="3F95D90B" w14:textId="77777777" w:rsidR="007B570F" w:rsidRPr="008D4109" w:rsidRDefault="007B570F" w:rsidP="007A1F99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B570F" w:rsidRPr="008D4109" w14:paraId="30E6834D" w14:textId="77777777" w:rsidTr="007A1F99">
        <w:tc>
          <w:tcPr>
            <w:tcW w:w="1710" w:type="dxa"/>
          </w:tcPr>
          <w:p w14:paraId="0A1C1372" w14:textId="77777777" w:rsidR="007B570F" w:rsidRPr="008D4109" w:rsidRDefault="007B570F" w:rsidP="00C46864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เงินลงทุนอื่น </w:t>
            </w:r>
            <w:r w:rsidRPr="008D410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  <w:r w:rsidRPr="008D410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</w:tcPr>
          <w:p w14:paraId="7222AF23" w14:textId="77777777" w:rsidR="007B570F" w:rsidRPr="008D4109" w:rsidRDefault="007B570F" w:rsidP="007A1F9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</w:tcPr>
          <w:p w14:paraId="37A5D0CB" w14:textId="600B60B7" w:rsidR="007B570F" w:rsidRPr="008D4109" w:rsidRDefault="00C46864" w:rsidP="007A1F99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="Angsana New" w:hAnsi="Angsana New"/>
                <w:sz w:val="24"/>
                <w:szCs w:val="24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236" w:type="dxa"/>
          </w:tcPr>
          <w:p w14:paraId="6F47D7FB" w14:textId="77777777" w:rsidR="007B570F" w:rsidRPr="008D4109" w:rsidRDefault="007B570F" w:rsidP="007A1F9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</w:tcPr>
          <w:p w14:paraId="1DA35DC3" w14:textId="2358A786" w:rsidR="007B570F" w:rsidRPr="008D4109" w:rsidRDefault="00C46864" w:rsidP="007A1F99">
            <w:pPr>
              <w:pStyle w:val="block"/>
              <w:numPr>
                <w:ilvl w:val="0"/>
                <w:numId w:val="39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</w:t>
            </w:r>
          </w:p>
          <w:p w14:paraId="790BD648" w14:textId="4A63A28D" w:rsidR="007B570F" w:rsidRPr="008D4109" w:rsidRDefault="00C46864" w:rsidP="00C46864">
            <w:pPr>
              <w:pStyle w:val="block"/>
              <w:numPr>
                <w:ilvl w:val="0"/>
                <w:numId w:val="39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41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</w:tcPr>
          <w:p w14:paraId="56287793" w14:textId="77777777" w:rsidR="007B570F" w:rsidRPr="008D4109" w:rsidRDefault="007B570F" w:rsidP="007A1F9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</w:tcPr>
          <w:p w14:paraId="69802023" w14:textId="77777777" w:rsidR="007B570F" w:rsidRPr="008D4109" w:rsidRDefault="007B570F" w:rsidP="007A1F9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735DC178" w14:textId="32F16154" w:rsidR="007B570F" w:rsidRPr="008D4109" w:rsidRDefault="00C46864" w:rsidP="00C46864">
            <w:pPr>
              <w:pStyle w:val="block"/>
              <w:numPr>
                <w:ilvl w:val="0"/>
                <w:numId w:val="39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อัตราการเติบโตของกระแสเงินสดหลังจากช่วงระยะเวลาประมาณการสูงขึ้น</w:t>
            </w:r>
            <w:r w:rsidR="007B570F" w:rsidRPr="008D41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(ต่ำลง)</w:t>
            </w:r>
            <w:r w:rsidRPr="008D41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หรือ</w:t>
            </w:r>
          </w:p>
          <w:p w14:paraId="6ED401DE" w14:textId="6D051640" w:rsidR="00C46864" w:rsidRPr="008D4109" w:rsidRDefault="007B570F" w:rsidP="00C46864">
            <w:pPr>
              <w:pStyle w:val="block"/>
              <w:numPr>
                <w:ilvl w:val="0"/>
                <w:numId w:val="39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</w:t>
            </w:r>
            <w:r w:rsidR="00C46864" w:rsidRPr="008D41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คิดลด</w:t>
            </w:r>
            <w:r w:rsidRPr="008D41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ต่ำลง </w:t>
            </w:r>
            <w:r w:rsidR="00681084" w:rsidRPr="008D41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81084" w:rsidRPr="008D41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สูงขึ้น</w:t>
            </w:r>
            <w:r w:rsidR="00681084" w:rsidRPr="008D41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  <w:p w14:paraId="1CB6EE73" w14:textId="35053A10" w:rsidR="007B570F" w:rsidRPr="008D4109" w:rsidRDefault="007B570F" w:rsidP="007A1F9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</w:tbl>
    <w:p w14:paraId="5416C4CC" w14:textId="133EF709" w:rsidR="00610B78" w:rsidRPr="008D4109" w:rsidRDefault="00610B78" w:rsidP="007D46CB">
      <w:pPr>
        <w:pStyle w:val="block"/>
        <w:spacing w:after="0" w:line="240" w:lineRule="auto"/>
        <w:ind w:left="540" w:right="-7"/>
        <w:jc w:val="both"/>
        <w:rPr>
          <w:rFonts w:asciiTheme="majorBidi" w:hAnsiTheme="majorBidi"/>
          <w:sz w:val="20"/>
          <w:lang w:bidi="th-TH"/>
        </w:rPr>
      </w:pPr>
    </w:p>
    <w:p w14:paraId="7197E0B2" w14:textId="513B7B26" w:rsidR="007D087F" w:rsidRDefault="007D087F" w:rsidP="007D46CB">
      <w:pPr>
        <w:pStyle w:val="block"/>
        <w:spacing w:after="0" w:line="240" w:lineRule="auto"/>
        <w:ind w:left="540" w:right="-7"/>
        <w:jc w:val="both"/>
        <w:rPr>
          <w:rFonts w:asciiTheme="majorBidi" w:hAnsiTheme="majorBidi"/>
          <w:sz w:val="20"/>
          <w:lang w:bidi="th-TH"/>
        </w:rPr>
      </w:pPr>
    </w:p>
    <w:p w14:paraId="71F044D5" w14:textId="77777777" w:rsidR="00ED5BC2" w:rsidRPr="008D4109" w:rsidRDefault="00ED5BC2" w:rsidP="007D46CB">
      <w:pPr>
        <w:pStyle w:val="block"/>
        <w:spacing w:after="0" w:line="240" w:lineRule="auto"/>
        <w:ind w:left="540" w:right="-7"/>
        <w:jc w:val="both"/>
        <w:rPr>
          <w:rFonts w:asciiTheme="majorBidi" w:hAnsiTheme="majorBidi"/>
          <w:sz w:val="20"/>
          <w:lang w:bidi="th-TH"/>
        </w:rPr>
      </w:pPr>
    </w:p>
    <w:p w14:paraId="48912281" w14:textId="77777777" w:rsidR="007D087F" w:rsidRPr="008D4109" w:rsidRDefault="007D087F" w:rsidP="007D46CB">
      <w:pPr>
        <w:pStyle w:val="block"/>
        <w:spacing w:after="0" w:line="240" w:lineRule="auto"/>
        <w:ind w:left="540" w:right="-7"/>
        <w:jc w:val="both"/>
        <w:rPr>
          <w:rFonts w:asciiTheme="majorBidi" w:hAnsiTheme="majorBidi"/>
          <w:sz w:val="20"/>
          <w:lang w:bidi="th-TH"/>
        </w:rPr>
      </w:pPr>
    </w:p>
    <w:p w14:paraId="0888ABCA" w14:textId="1F0D8A80" w:rsidR="00610B78" w:rsidRPr="008D4109" w:rsidRDefault="00610B78" w:rsidP="00610B7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D410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การกระทบยอดของมูลค่ายุติธรรม</w:t>
      </w:r>
      <w:r w:rsidR="00B9452E" w:rsidRPr="008D4109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ตราสารทุนที่วัดมูลค่าด้วยมูลค่ายุติธรรมผ่านกำไรขาดทุนเบ็ดเสร็จอื่น</w:t>
      </w:r>
    </w:p>
    <w:p w14:paraId="7E332A83" w14:textId="77777777" w:rsidR="00610B78" w:rsidRPr="008D4109" w:rsidRDefault="00610B78" w:rsidP="00610B78">
      <w:pPr>
        <w:pStyle w:val="block"/>
        <w:spacing w:after="0" w:line="240" w:lineRule="auto"/>
        <w:ind w:left="540" w:right="-7"/>
        <w:jc w:val="both"/>
        <w:rPr>
          <w:rFonts w:asciiTheme="majorBidi" w:hAnsiTheme="majorBidi"/>
          <w:sz w:val="20"/>
          <w:lang w:bidi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720"/>
        <w:gridCol w:w="236"/>
        <w:gridCol w:w="1384"/>
      </w:tblGrid>
      <w:tr w:rsidR="00AD2155" w:rsidRPr="008D4109" w14:paraId="07813CF3" w14:textId="77777777" w:rsidTr="00952758">
        <w:trPr>
          <w:tblHeader/>
        </w:trPr>
        <w:tc>
          <w:tcPr>
            <w:tcW w:w="6750" w:type="dxa"/>
            <w:vAlign w:val="bottom"/>
          </w:tcPr>
          <w:p w14:paraId="041CCEB6" w14:textId="77777777" w:rsidR="00AD2155" w:rsidRPr="008D4109" w:rsidRDefault="00AD2155" w:rsidP="0092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032C986" w14:textId="77777777" w:rsidR="00AD2155" w:rsidRPr="008D4109" w:rsidRDefault="00AD2155" w:rsidP="0092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769F65E" w14:textId="77777777" w:rsidR="00AD2155" w:rsidRPr="008D4109" w:rsidRDefault="00AD2155" w:rsidP="0092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71D4213" w14:textId="14CDAF15" w:rsidR="00AD2155" w:rsidRPr="008D4109" w:rsidRDefault="00AD2155" w:rsidP="0092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D2155" w:rsidRPr="008D4109" w14:paraId="045C1A36" w14:textId="77777777" w:rsidTr="00952758">
        <w:trPr>
          <w:tblHeader/>
        </w:trPr>
        <w:tc>
          <w:tcPr>
            <w:tcW w:w="6750" w:type="dxa"/>
            <w:vAlign w:val="bottom"/>
          </w:tcPr>
          <w:p w14:paraId="5669B49F" w14:textId="77777777" w:rsidR="00AD2155" w:rsidRPr="008D4109" w:rsidRDefault="00AD2155" w:rsidP="0092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0431BDE" w14:textId="0C9DBA28" w:rsidR="00AD2155" w:rsidRPr="008D4109" w:rsidRDefault="00AD2155" w:rsidP="0092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990E0E7" w14:textId="77777777" w:rsidR="00AD2155" w:rsidRPr="008D4109" w:rsidRDefault="00AD2155" w:rsidP="0092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610BBCF" w14:textId="6E31A636" w:rsidR="00AD2155" w:rsidRPr="008D4109" w:rsidRDefault="00AD2155" w:rsidP="0092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2563</w:t>
            </w:r>
          </w:p>
        </w:tc>
      </w:tr>
      <w:tr w:rsidR="00AD2155" w:rsidRPr="008D4109" w14:paraId="7626F9CD" w14:textId="77777777" w:rsidTr="00952758">
        <w:trPr>
          <w:tblHeader/>
        </w:trPr>
        <w:tc>
          <w:tcPr>
            <w:tcW w:w="6750" w:type="dxa"/>
            <w:vAlign w:val="bottom"/>
          </w:tcPr>
          <w:p w14:paraId="5CE7D59B" w14:textId="77777777" w:rsidR="00AD2155" w:rsidRPr="008D4109" w:rsidRDefault="00AD2155" w:rsidP="0092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4FA705A" w14:textId="77777777" w:rsidR="00AD2155" w:rsidRPr="008D4109" w:rsidRDefault="00AD2155" w:rsidP="0092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6B50CC1" w14:textId="77777777" w:rsidR="00AD2155" w:rsidRPr="008D4109" w:rsidRDefault="00AD2155" w:rsidP="0092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AB71CB4" w14:textId="2DDAB91C" w:rsidR="00AD2155" w:rsidRPr="008D4109" w:rsidRDefault="00AD2155" w:rsidP="0092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2155" w:rsidRPr="008D4109" w14:paraId="5C0CB9B1" w14:textId="77777777" w:rsidTr="00952758">
        <w:tc>
          <w:tcPr>
            <w:tcW w:w="6750" w:type="dxa"/>
            <w:vAlign w:val="bottom"/>
          </w:tcPr>
          <w:p w14:paraId="568647CD" w14:textId="543BA3D4" w:rsidR="00AD2155" w:rsidRPr="008D4109" w:rsidRDefault="00AD2155" w:rsidP="008E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ตุลาคม</w:t>
            </w:r>
          </w:p>
        </w:tc>
        <w:tc>
          <w:tcPr>
            <w:tcW w:w="720" w:type="dxa"/>
          </w:tcPr>
          <w:p w14:paraId="787D58AA" w14:textId="77777777" w:rsidR="00AD2155" w:rsidRPr="008D4109" w:rsidRDefault="00AD2155" w:rsidP="008E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F5FC0" w14:textId="77777777" w:rsidR="00AD2155" w:rsidRPr="008D4109" w:rsidRDefault="00AD2155" w:rsidP="008E77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7C93B76" w14:textId="75BCDF8D" w:rsidR="00AD2155" w:rsidRPr="008D4109" w:rsidRDefault="00A72F75" w:rsidP="008E77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36C18"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4A3365"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D41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D2155" w:rsidRPr="008D4109" w14:paraId="538B5B08" w14:textId="77777777" w:rsidTr="00952758">
        <w:tc>
          <w:tcPr>
            <w:tcW w:w="6750" w:type="dxa"/>
            <w:vAlign w:val="bottom"/>
          </w:tcPr>
          <w:p w14:paraId="66AF3DD4" w14:textId="77777777" w:rsidR="00AD2155" w:rsidRPr="008D4109" w:rsidRDefault="00AD2155" w:rsidP="008E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การเปลี่ยนแปลงสุทธิในมูลค่ายุติธรรม</w:t>
            </w:r>
            <w:r w:rsidRPr="008D41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(รวมรายการที่ยังไม่เกิดขึ้น)</w:t>
            </w:r>
          </w:p>
        </w:tc>
        <w:tc>
          <w:tcPr>
            <w:tcW w:w="720" w:type="dxa"/>
            <w:vAlign w:val="bottom"/>
          </w:tcPr>
          <w:p w14:paraId="6BE3E380" w14:textId="77777777" w:rsidR="00AD2155" w:rsidRPr="008D4109" w:rsidRDefault="00AD2155" w:rsidP="008E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9B9E83" w14:textId="77777777" w:rsidR="00AD2155" w:rsidRPr="008D4109" w:rsidRDefault="00AD2155" w:rsidP="008E77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D1CC88E" w14:textId="77777777" w:rsidR="00AD2155" w:rsidRPr="008D4109" w:rsidRDefault="00AD2155" w:rsidP="008E77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2155" w:rsidRPr="008D4109" w14:paraId="31DB2410" w14:textId="77777777" w:rsidTr="00952758">
        <w:tc>
          <w:tcPr>
            <w:tcW w:w="6750" w:type="dxa"/>
          </w:tcPr>
          <w:p w14:paraId="05FB79CF" w14:textId="77777777" w:rsidR="00AD2155" w:rsidRPr="008D4109" w:rsidRDefault="00AD2155" w:rsidP="008E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>- รับรู้ในกำไรขาดทุนเบ็ดเสร็จอื่น</w:t>
            </w:r>
          </w:p>
        </w:tc>
        <w:tc>
          <w:tcPr>
            <w:tcW w:w="720" w:type="dxa"/>
          </w:tcPr>
          <w:p w14:paraId="1B7CB445" w14:textId="19FB4DC0" w:rsidR="00AD2155" w:rsidRPr="008D4109" w:rsidRDefault="00AD2155" w:rsidP="008E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1C8C24" w14:textId="77777777" w:rsidR="00AD2155" w:rsidRPr="008D4109" w:rsidRDefault="00AD2155" w:rsidP="008E77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4390915" w14:textId="69D90C98" w:rsidR="00AD2155" w:rsidRPr="008D4109" w:rsidRDefault="00A72F75" w:rsidP="008E77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36C18"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8D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D2155" w:rsidRPr="008D4109" w14:paraId="3BBC7BEB" w14:textId="77777777" w:rsidTr="00952758">
        <w:tc>
          <w:tcPr>
            <w:tcW w:w="6750" w:type="dxa"/>
          </w:tcPr>
          <w:p w14:paraId="3F033635" w14:textId="467DE126" w:rsidR="00AD2155" w:rsidRPr="008D4109" w:rsidRDefault="00AD2155" w:rsidP="008E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79435229" w14:textId="77777777" w:rsidR="00AD2155" w:rsidRPr="008D4109" w:rsidRDefault="00AD2155" w:rsidP="008E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B3F6F7" w14:textId="77777777" w:rsidR="00AD2155" w:rsidRPr="008D4109" w:rsidRDefault="00AD2155" w:rsidP="008E77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116362C" w14:textId="4B23E09C" w:rsidR="00AD2155" w:rsidRPr="008D4109" w:rsidRDefault="00A72F75" w:rsidP="008E77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8D41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636C18"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E1AFECA" w14:textId="77777777" w:rsidR="00676283" w:rsidRPr="008D4109" w:rsidRDefault="00676283" w:rsidP="003E760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1D01BF65" w14:textId="141A4021" w:rsidR="003E7607" w:rsidRPr="00735969" w:rsidRDefault="003E7607" w:rsidP="003E760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inorBidi"/>
          <w:b/>
          <w:bCs/>
          <w:sz w:val="30"/>
          <w:szCs w:val="30"/>
          <w:cs/>
          <w:lang w:bidi="th-TH"/>
        </w:rPr>
      </w:pPr>
      <w:r w:rsidRPr="0073596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การวิเคราะห์ความอ่อนไหว</w:t>
      </w:r>
    </w:p>
    <w:p w14:paraId="67185424" w14:textId="77777777" w:rsidR="003E7607" w:rsidRPr="00735969" w:rsidRDefault="003E7607" w:rsidP="003E760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2B60C9BD" w14:textId="1740AD5A" w:rsidR="003E7607" w:rsidRPr="00735969" w:rsidRDefault="003E7607" w:rsidP="003E7607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35969">
        <w:rPr>
          <w:rFonts w:ascii="Angsana New" w:hAnsi="Angsana New" w:cs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Pr="00735969">
        <w:rPr>
          <w:rFonts w:ascii="Angsana New" w:hAnsi="Angsana New" w:cs="Angsana New"/>
          <w:sz w:val="30"/>
          <w:szCs w:val="30"/>
        </w:rPr>
        <w:t xml:space="preserve"> </w:t>
      </w:r>
      <w:r w:rsidR="002C3B2F" w:rsidRPr="008D4109">
        <w:rPr>
          <w:rFonts w:ascii="Angsana New" w:hAnsi="Angsana New" w:cs="Angsana New"/>
          <w:sz w:val="30"/>
          <w:szCs w:val="30"/>
        </w:rPr>
        <w:t>31</w:t>
      </w:r>
      <w:r w:rsidR="004F13F8" w:rsidRPr="00735969">
        <w:rPr>
          <w:rFonts w:ascii="Angsana New" w:hAnsi="Angsana New" w:cs="Angsana New"/>
          <w:sz w:val="30"/>
          <w:szCs w:val="30"/>
        </w:rPr>
        <w:t xml:space="preserve"> </w:t>
      </w:r>
      <w:r w:rsidR="004F13F8" w:rsidRPr="00735969">
        <w:rPr>
          <w:rFonts w:ascii="Angsana New" w:hAnsi="Angsana New" w:cs="Angsana New"/>
          <w:sz w:val="30"/>
          <w:szCs w:val="30"/>
          <w:cs/>
        </w:rPr>
        <w:t>ธันวาคม</w:t>
      </w:r>
      <w:r w:rsidR="004F13F8" w:rsidRPr="00735969">
        <w:rPr>
          <w:rFonts w:ascii="Angsana New" w:hAnsi="Angsana New" w:cs="Angsana New"/>
          <w:sz w:val="30"/>
          <w:szCs w:val="30"/>
        </w:rPr>
        <w:t xml:space="preserve"> 2563 </w:t>
      </w:r>
      <w:r w:rsidRPr="00735969">
        <w:rPr>
          <w:rFonts w:ascii="Angsana New" w:hAnsi="Angsana New" w:cs="Angsana New"/>
          <w:sz w:val="30"/>
          <w:szCs w:val="30"/>
          <w:cs/>
        </w:rPr>
        <w:t>โดยถือว่าข้อมูลอื่นๆ คงที่จะมีผลกระทบต่อมูลค่ายุติธรรมของ</w:t>
      </w:r>
      <w:r w:rsidR="000E07AB" w:rsidRPr="00735969">
        <w:rPr>
          <w:rFonts w:ascii="Angsana New" w:hAnsi="Angsana New" w:cs="Angsana New"/>
          <w:sz w:val="30"/>
          <w:szCs w:val="30"/>
          <w:cs/>
        </w:rPr>
        <w:t>ตราสารทุนที่วัดมูลค่าด้วยมูลค่ายุติธรรมผ่านกำไรขาดทุนเบ็ดเสร็จอื่น</w:t>
      </w:r>
      <w:r w:rsidRPr="00735969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633B873C" w14:textId="77777777" w:rsidR="00005B9B" w:rsidRPr="00735969" w:rsidRDefault="00005B9B" w:rsidP="003E7607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89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178"/>
        <w:gridCol w:w="964"/>
        <w:gridCol w:w="178"/>
        <w:gridCol w:w="1085"/>
        <w:gridCol w:w="180"/>
        <w:gridCol w:w="1105"/>
      </w:tblGrid>
      <w:tr w:rsidR="00206A1E" w:rsidRPr="008D4109" w14:paraId="7F1D6879" w14:textId="77777777" w:rsidTr="007A1F99">
        <w:trPr>
          <w:cantSplit/>
          <w:tblHeader/>
        </w:trPr>
        <w:tc>
          <w:tcPr>
            <w:tcW w:w="4122" w:type="dxa"/>
            <w:vMerge w:val="restart"/>
          </w:tcPr>
          <w:p w14:paraId="2868D1A2" w14:textId="77777777" w:rsidR="00206A1E" w:rsidRPr="008D4109" w:rsidRDefault="00206A1E" w:rsidP="007A1F99">
            <w:pPr>
              <w:pStyle w:val="acctfourfigures"/>
              <w:tabs>
                <w:tab w:val="clear" w:pos="765"/>
              </w:tabs>
              <w:spacing w:line="240" w:lineRule="auto"/>
              <w:ind w:left="182" w:right="-79" w:hanging="18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0259BAE1" w14:textId="6DFB8DA9" w:rsidR="00206A1E" w:rsidRPr="008D4109" w:rsidDel="00EC3B9E" w:rsidRDefault="009D7697" w:rsidP="00952758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ตราสารทุนที่วัดมูลค่าด้วยมูลค่ายุติธรรมผ่านกำไรขาดทุนเบ็ดเสร็จอื่น</w:t>
            </w:r>
            <w:r w:rsidR="00206A1E" w:rsidRPr="008D41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ผลกระทบต่อกำไรขาดทุนเบ็ดเสร็จอื่น </w:t>
            </w:r>
            <w:r w:rsidR="005057D6" w:rsidRPr="008D41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="00206A1E" w:rsidRPr="008D41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สุทธิจากภาษีเงินได้</w:t>
            </w:r>
          </w:p>
        </w:tc>
        <w:tc>
          <w:tcPr>
            <w:tcW w:w="2222" w:type="dxa"/>
            <w:gridSpan w:val="3"/>
            <w:vAlign w:val="bottom"/>
          </w:tcPr>
          <w:p w14:paraId="4762F546" w14:textId="7AED6283" w:rsidR="00206A1E" w:rsidRPr="008D4109" w:rsidRDefault="00206A1E" w:rsidP="007A1F9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8D4109"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A68465D" w14:textId="77777777" w:rsidR="00206A1E" w:rsidRPr="008D4109" w:rsidRDefault="00206A1E" w:rsidP="007A1F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70" w:type="dxa"/>
            <w:gridSpan w:val="3"/>
            <w:shd w:val="clear" w:color="auto" w:fill="auto"/>
            <w:vAlign w:val="bottom"/>
          </w:tcPr>
          <w:p w14:paraId="4D6036A6" w14:textId="7FE930ED" w:rsidR="00206A1E" w:rsidRPr="008D4109" w:rsidRDefault="00206A1E" w:rsidP="007A1F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06A1E" w:rsidRPr="008D4109" w14:paraId="5DEC4DC0" w14:textId="77777777" w:rsidTr="007A1F99">
        <w:trPr>
          <w:cantSplit/>
          <w:tblHeader/>
        </w:trPr>
        <w:tc>
          <w:tcPr>
            <w:tcW w:w="4122" w:type="dxa"/>
            <w:vMerge/>
          </w:tcPr>
          <w:p w14:paraId="263DF8EC" w14:textId="77777777" w:rsidR="00206A1E" w:rsidRPr="008D4109" w:rsidRDefault="00206A1E" w:rsidP="007A1F9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833F17" w14:textId="77777777" w:rsidR="00206A1E" w:rsidRPr="008D4109" w:rsidRDefault="00206A1E" w:rsidP="007A1F9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Pr="008D4109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70182886" w14:textId="77777777" w:rsidR="00206A1E" w:rsidRPr="008D4109" w:rsidRDefault="00206A1E" w:rsidP="007A1F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9D78E58" w14:textId="77777777" w:rsidR="00206A1E" w:rsidRPr="008D4109" w:rsidRDefault="00206A1E" w:rsidP="007A1F9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Pr="008D4109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0D7CB4F1" w14:textId="77777777" w:rsidR="00206A1E" w:rsidRPr="008D4109" w:rsidRDefault="00206A1E" w:rsidP="007A1F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4363568" w14:textId="77777777" w:rsidR="00206A1E" w:rsidRPr="008D4109" w:rsidRDefault="00206A1E" w:rsidP="007A1F99">
            <w:pPr>
              <w:pStyle w:val="acctmergecolhdg"/>
              <w:spacing w:line="240" w:lineRule="auto"/>
              <w:ind w:left="-80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Pr="008D4109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B7E92" w14:textId="77777777" w:rsidR="00206A1E" w:rsidRPr="008D4109" w:rsidRDefault="00206A1E" w:rsidP="007A1F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4236BD4" w14:textId="77777777" w:rsidR="00206A1E" w:rsidRPr="008D4109" w:rsidRDefault="00206A1E" w:rsidP="007A1F99">
            <w:pPr>
              <w:pStyle w:val="acctmergecolhdg"/>
              <w:spacing w:line="240" w:lineRule="auto"/>
              <w:ind w:left="-50" w:right="-7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ข้อสมมติดลงร้อยละ </w:t>
            </w:r>
            <w:r w:rsidRPr="008D4109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206A1E" w:rsidRPr="008D4109" w14:paraId="283EA6B4" w14:textId="77777777" w:rsidTr="007A1F99">
        <w:trPr>
          <w:cantSplit/>
          <w:tblHeader/>
        </w:trPr>
        <w:tc>
          <w:tcPr>
            <w:tcW w:w="4122" w:type="dxa"/>
          </w:tcPr>
          <w:p w14:paraId="4D6F9F42" w14:textId="77777777" w:rsidR="00206A1E" w:rsidRPr="008D4109" w:rsidRDefault="00206A1E" w:rsidP="007A1F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4E3D7F04" w14:textId="77777777" w:rsidR="00206A1E" w:rsidRPr="008D4109" w:rsidRDefault="00206A1E" w:rsidP="007A1F9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06A1E" w:rsidRPr="008D4109" w14:paraId="0B6B2B6A" w14:textId="77777777" w:rsidTr="007A1F99">
        <w:trPr>
          <w:cantSplit/>
        </w:trPr>
        <w:tc>
          <w:tcPr>
            <w:tcW w:w="4122" w:type="dxa"/>
          </w:tcPr>
          <w:p w14:paraId="068E1099" w14:textId="27FC9BB8" w:rsidR="00206A1E" w:rsidRPr="008D4109" w:rsidRDefault="00206A1E" w:rsidP="007A1F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E16EB" w:rsidRPr="008D41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D41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E16EB" w:rsidRPr="008D41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D41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8D41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131F82D2" w14:textId="77777777" w:rsidR="00206A1E" w:rsidRPr="008D4109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AEA5F79" w14:textId="77777777" w:rsidR="00206A1E" w:rsidRPr="008D4109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5D6CBD" w14:textId="77777777" w:rsidR="00206A1E" w:rsidRPr="008D4109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72168F3" w14:textId="77777777" w:rsidR="00206A1E" w:rsidRPr="008D4109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7C40766" w14:textId="77777777" w:rsidR="00206A1E" w:rsidRPr="008D4109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5C94B7" w14:textId="77777777" w:rsidR="00206A1E" w:rsidRPr="008D4109" w:rsidRDefault="00206A1E" w:rsidP="007A1F9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8C22751" w14:textId="77777777" w:rsidR="00206A1E" w:rsidRPr="008D4109" w:rsidRDefault="00206A1E" w:rsidP="007A1F9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06A1E" w:rsidRPr="008D4109" w14:paraId="5554E9D8" w14:textId="77777777" w:rsidTr="007A1F99">
        <w:trPr>
          <w:cantSplit/>
        </w:trPr>
        <w:tc>
          <w:tcPr>
            <w:tcW w:w="4122" w:type="dxa"/>
          </w:tcPr>
          <w:p w14:paraId="296D44F2" w14:textId="118CCB7A" w:rsidR="00206A1E" w:rsidRPr="008D4109" w:rsidRDefault="00206A1E" w:rsidP="007A1F9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</w:t>
            </w:r>
            <w:r w:rsidR="00A72F75" w:rsidRPr="008D410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เติบโตของกระแสเงินสดหลังจากช่วงระยะเวลา</w:t>
            </w:r>
          </w:p>
        </w:tc>
        <w:tc>
          <w:tcPr>
            <w:tcW w:w="1080" w:type="dxa"/>
            <w:vAlign w:val="bottom"/>
          </w:tcPr>
          <w:p w14:paraId="5FFABDAC" w14:textId="28582580" w:rsidR="00206A1E" w:rsidRPr="008D4109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4B4D72" w14:textId="77777777" w:rsidR="00206A1E" w:rsidRPr="008D4109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0E6DFB6" w14:textId="54179912" w:rsidR="00206A1E" w:rsidRPr="008D4109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212608" w14:textId="77777777" w:rsidR="00206A1E" w:rsidRPr="008D4109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6BCBD60" w14:textId="19184B90" w:rsidR="00206A1E" w:rsidRPr="008D4109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B9D5C1" w14:textId="77777777" w:rsidR="00206A1E" w:rsidRPr="008D4109" w:rsidRDefault="00206A1E" w:rsidP="007A1F9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14A2AB3" w14:textId="7682F5B0" w:rsidR="00206A1E" w:rsidRPr="008D4109" w:rsidRDefault="00206A1E" w:rsidP="007A1F9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2F75" w:rsidRPr="008D4109" w14:paraId="59CDC6F0" w14:textId="77777777" w:rsidTr="007A1F99">
        <w:trPr>
          <w:cantSplit/>
        </w:trPr>
        <w:tc>
          <w:tcPr>
            <w:tcW w:w="4122" w:type="dxa"/>
          </w:tcPr>
          <w:p w14:paraId="27CC95FC" w14:textId="6D307199" w:rsidR="00A72F75" w:rsidRPr="008D4109" w:rsidRDefault="00A72F75" w:rsidP="00A72F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10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80" w:type="dxa"/>
            <w:vAlign w:val="bottom"/>
          </w:tcPr>
          <w:p w14:paraId="6EA2B94A" w14:textId="17782B85" w:rsidR="00A72F75" w:rsidRPr="008D4109" w:rsidRDefault="00A72F75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54</w:t>
            </w:r>
          </w:p>
        </w:tc>
        <w:tc>
          <w:tcPr>
            <w:tcW w:w="178" w:type="dxa"/>
          </w:tcPr>
          <w:p w14:paraId="73AB366E" w14:textId="77777777" w:rsidR="00A72F75" w:rsidRPr="008D4109" w:rsidRDefault="00A72F75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A53FF31" w14:textId="15FBB728" w:rsidR="00A72F75" w:rsidRPr="008D4109" w:rsidRDefault="00A72F75" w:rsidP="000019E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(41)</w:t>
            </w:r>
          </w:p>
        </w:tc>
        <w:tc>
          <w:tcPr>
            <w:tcW w:w="178" w:type="dxa"/>
            <w:vAlign w:val="bottom"/>
          </w:tcPr>
          <w:p w14:paraId="5371BD90" w14:textId="77777777" w:rsidR="00A72F75" w:rsidRPr="008D4109" w:rsidRDefault="00A72F75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D821115" w14:textId="58A370CC" w:rsidR="00A72F75" w:rsidRPr="008D4109" w:rsidRDefault="00A72F75" w:rsidP="000019E7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D62F51" w14:textId="77777777" w:rsidR="00A72F75" w:rsidRPr="008D4109" w:rsidRDefault="00A72F75" w:rsidP="007A1F9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60E20459" w14:textId="112B1F06" w:rsidR="00A72F75" w:rsidRPr="008D4109" w:rsidRDefault="00A72F75" w:rsidP="000019E7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72F75" w:rsidRPr="008D4109" w14:paraId="3B4F2525" w14:textId="77777777" w:rsidTr="007A1F99">
        <w:trPr>
          <w:cantSplit/>
        </w:trPr>
        <w:tc>
          <w:tcPr>
            <w:tcW w:w="4122" w:type="dxa"/>
          </w:tcPr>
          <w:p w14:paraId="7D06AEE9" w14:textId="37C768BD" w:rsidR="00A72F75" w:rsidRPr="008D4109" w:rsidRDefault="00A72F75" w:rsidP="00A72F7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  <w:r w:rsidRPr="008D41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471196F" w14:textId="238E184F" w:rsidR="00A72F75" w:rsidRPr="008D4109" w:rsidRDefault="00A72F75" w:rsidP="000019E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</w:rPr>
              <w:t>(54)</w:t>
            </w:r>
          </w:p>
        </w:tc>
        <w:tc>
          <w:tcPr>
            <w:tcW w:w="178" w:type="dxa"/>
          </w:tcPr>
          <w:p w14:paraId="01E96350" w14:textId="77777777" w:rsidR="00A72F75" w:rsidRPr="008D4109" w:rsidRDefault="00A72F75" w:rsidP="00A72F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1939913" w14:textId="0CCFA74E" w:rsidR="00A72F75" w:rsidRPr="008D4109" w:rsidRDefault="00A72F75" w:rsidP="00A72F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8D4109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78" w:type="dxa"/>
            <w:vAlign w:val="bottom"/>
          </w:tcPr>
          <w:p w14:paraId="466463C4" w14:textId="77777777" w:rsidR="00A72F75" w:rsidRPr="008D4109" w:rsidRDefault="00A72F75" w:rsidP="00A72F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4543C55" w14:textId="5B91CDB4" w:rsidR="00A72F75" w:rsidRPr="008D4109" w:rsidRDefault="00A72F75" w:rsidP="000019E7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1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9B5274" w14:textId="77777777" w:rsidR="00A72F75" w:rsidRPr="008D4109" w:rsidRDefault="00A72F75" w:rsidP="00A72F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7B73A95" w14:textId="602DB408" w:rsidR="00A72F75" w:rsidRPr="008D4109" w:rsidRDefault="00A72F75" w:rsidP="000019E7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41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459736B0" w14:textId="77777777" w:rsidR="00005B9B" w:rsidRPr="00735969" w:rsidRDefault="00005B9B" w:rsidP="00ED6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5DAB2DCD" w14:textId="7DBFE3E8" w:rsidR="00ED6451" w:rsidRPr="008D4109" w:rsidRDefault="00ED6451" w:rsidP="00ED6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  <w:r w:rsidRPr="008D4109"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0B08EEB0" w14:textId="77777777" w:rsidR="00ED6451" w:rsidRPr="00735969" w:rsidRDefault="00ED6451" w:rsidP="00ED6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70B987E9" w14:textId="67DC7764" w:rsidR="00ED6451" w:rsidRPr="008D4109" w:rsidRDefault="00ED6451" w:rsidP="00ED6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bookmarkStart w:id="16" w:name="_Hlk60128622"/>
      <w:r w:rsidRPr="008D4109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่าเผื่อผลขาดทุนจากการด้อยค่า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8D4109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D4109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8D4109" w:rsidDel="005B6E1D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</w:t>
      </w:r>
      <w:r w:rsidRPr="008D4109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bookmarkEnd w:id="16"/>
    <w:p w14:paraId="0FDD17C4" w14:textId="608BB985" w:rsidR="00E10873" w:rsidRPr="008D4109" w:rsidRDefault="00E10873" w:rsidP="00ED6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7"/>
        <w:gridCol w:w="861"/>
        <w:gridCol w:w="236"/>
        <w:gridCol w:w="1156"/>
        <w:gridCol w:w="236"/>
        <w:gridCol w:w="894"/>
        <w:gridCol w:w="238"/>
        <w:gridCol w:w="829"/>
        <w:gridCol w:w="239"/>
        <w:gridCol w:w="1140"/>
        <w:gridCol w:w="239"/>
        <w:gridCol w:w="825"/>
      </w:tblGrid>
      <w:tr w:rsidR="00CC78F9" w:rsidRPr="008D4109" w14:paraId="7FD94B05" w14:textId="77777777" w:rsidTr="00AF3A82">
        <w:trPr>
          <w:trHeight w:val="20"/>
          <w:tblHeader/>
        </w:trPr>
        <w:tc>
          <w:tcPr>
            <w:tcW w:w="2017" w:type="dxa"/>
            <w:shd w:val="clear" w:color="auto" w:fill="auto"/>
            <w:vAlign w:val="bottom"/>
          </w:tcPr>
          <w:p w14:paraId="5A0301D4" w14:textId="77777777" w:rsidR="00CC78F9" w:rsidRPr="008D4109" w:rsidRDefault="00CC78F9" w:rsidP="009A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D410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3383" w:type="dxa"/>
            <w:gridSpan w:val="5"/>
            <w:vAlign w:val="bottom"/>
          </w:tcPr>
          <w:p w14:paraId="4069FA6E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CB934B0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2" w:type="dxa"/>
            <w:gridSpan w:val="5"/>
          </w:tcPr>
          <w:p w14:paraId="28271EE7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78F9" w:rsidRPr="008D4109" w14:paraId="6456952D" w14:textId="77777777" w:rsidTr="00AF3A82">
        <w:trPr>
          <w:trHeight w:val="20"/>
          <w:tblHeader/>
        </w:trPr>
        <w:tc>
          <w:tcPr>
            <w:tcW w:w="2017" w:type="dxa"/>
            <w:shd w:val="clear" w:color="auto" w:fill="auto"/>
            <w:vAlign w:val="bottom"/>
          </w:tcPr>
          <w:p w14:paraId="4E200D7B" w14:textId="77777777" w:rsidR="00CC78F9" w:rsidRPr="008D4109" w:rsidRDefault="00CC78F9" w:rsidP="009A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1" w:type="dxa"/>
            <w:vAlign w:val="bottom"/>
          </w:tcPr>
          <w:p w14:paraId="3EB1FB87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4D0B4DB2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  <w:vAlign w:val="bottom"/>
          </w:tcPr>
          <w:p w14:paraId="45B095D5" w14:textId="69954466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="00AF3A82" w:rsidRPr="008D410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D4109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</w:p>
          <w:p w14:paraId="2270E300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236" w:type="dxa"/>
            <w:vAlign w:val="bottom"/>
          </w:tcPr>
          <w:p w14:paraId="5FC12993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1064DD8C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089401FB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8" w:type="dxa"/>
          </w:tcPr>
          <w:p w14:paraId="311C9D8D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9" w:type="dxa"/>
            <w:vAlign w:val="bottom"/>
          </w:tcPr>
          <w:p w14:paraId="31D4F9DF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9" w:type="dxa"/>
            <w:vAlign w:val="bottom"/>
          </w:tcPr>
          <w:p w14:paraId="5282BD12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vAlign w:val="bottom"/>
          </w:tcPr>
          <w:p w14:paraId="7C9C4C4E" w14:textId="1E6DDEFD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="00AF3A82" w:rsidRPr="008D410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D4109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</w:p>
          <w:p w14:paraId="13283457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239" w:type="dxa"/>
            <w:vAlign w:val="bottom"/>
          </w:tcPr>
          <w:p w14:paraId="086CA595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4B18EC8A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163758CE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</w:tr>
      <w:tr w:rsidR="00AF3A82" w:rsidRPr="008D4109" w14:paraId="55A1A1F3" w14:textId="77777777" w:rsidTr="00AF3A82">
        <w:trPr>
          <w:trHeight w:val="20"/>
          <w:tblHeader/>
        </w:trPr>
        <w:tc>
          <w:tcPr>
            <w:tcW w:w="2017" w:type="dxa"/>
            <w:shd w:val="clear" w:color="auto" w:fill="auto"/>
            <w:vAlign w:val="bottom"/>
          </w:tcPr>
          <w:p w14:paraId="4255FB39" w14:textId="77777777" w:rsidR="00AF3A82" w:rsidRPr="008D4109" w:rsidRDefault="00AF3A82" w:rsidP="009A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93" w:type="dxa"/>
            <w:gridSpan w:val="11"/>
            <w:vAlign w:val="bottom"/>
          </w:tcPr>
          <w:p w14:paraId="5660AB8A" w14:textId="3A8ECDA2" w:rsidR="00AF3A82" w:rsidRPr="008D4109" w:rsidRDefault="00AF3A82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D4109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D4109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CC78F9" w:rsidRPr="008D4109" w14:paraId="62B84C29" w14:textId="77777777" w:rsidTr="00AF3A82">
        <w:trPr>
          <w:trHeight w:val="20"/>
        </w:trPr>
        <w:tc>
          <w:tcPr>
            <w:tcW w:w="2017" w:type="dxa"/>
          </w:tcPr>
          <w:p w14:paraId="68A5BDFB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861" w:type="dxa"/>
          </w:tcPr>
          <w:p w14:paraId="39762FD5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15DC91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FBB6685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58A681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AF86075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59927D1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1F99696D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B6E2EAC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D015F8B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8BB0FEB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</w:tcPr>
          <w:p w14:paraId="2B5E7B98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8F9" w:rsidRPr="008D4109" w14:paraId="00190625" w14:textId="77777777" w:rsidTr="00AF3A82">
        <w:trPr>
          <w:trHeight w:val="20"/>
        </w:trPr>
        <w:tc>
          <w:tcPr>
            <w:tcW w:w="2017" w:type="dxa"/>
          </w:tcPr>
          <w:p w14:paraId="534EA7D8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61" w:type="dxa"/>
          </w:tcPr>
          <w:p w14:paraId="0B89F957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2F3959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9B7F4C1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357FC2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C7301D5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319FF61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1766EC28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27E6BAF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6F60F6A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8BA0C21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</w:tcPr>
          <w:p w14:paraId="247037CA" w14:textId="77777777" w:rsidR="00CC78F9" w:rsidRPr="008D4109" w:rsidRDefault="00CC78F9" w:rsidP="009A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5CF0" w:rsidRPr="008D4109" w14:paraId="3EA47628" w14:textId="77777777" w:rsidTr="00AF3A82">
        <w:trPr>
          <w:trHeight w:val="20"/>
        </w:trPr>
        <w:tc>
          <w:tcPr>
            <w:tcW w:w="2017" w:type="dxa"/>
          </w:tcPr>
          <w:p w14:paraId="5B0D7109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61" w:type="dxa"/>
          </w:tcPr>
          <w:p w14:paraId="2DB65DEF" w14:textId="61C656BF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2,061</w:t>
            </w:r>
          </w:p>
        </w:tc>
        <w:tc>
          <w:tcPr>
            <w:tcW w:w="236" w:type="dxa"/>
          </w:tcPr>
          <w:p w14:paraId="483E5E02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1BA957CF" w14:textId="0CE03EF3" w:rsidR="003A5CF0" w:rsidRPr="008D4109" w:rsidRDefault="003A5CF0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9A54F3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DB9C353" w14:textId="1BA81D5B" w:rsidR="003A5CF0" w:rsidRPr="008D4109" w:rsidRDefault="003A5CF0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2,061</w:t>
            </w:r>
          </w:p>
        </w:tc>
        <w:tc>
          <w:tcPr>
            <w:tcW w:w="238" w:type="dxa"/>
          </w:tcPr>
          <w:p w14:paraId="7A8700D8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2838596E" w14:textId="684F5E3F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39" w:type="dxa"/>
          </w:tcPr>
          <w:p w14:paraId="14CB8749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F11C972" w14:textId="0E38C5EC" w:rsidR="003A5CF0" w:rsidRPr="008D4109" w:rsidRDefault="003A5CF0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869F0A8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</w:tcPr>
          <w:p w14:paraId="2342397F" w14:textId="673274A7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3A5CF0" w:rsidRPr="008D4109" w14:paraId="2F397360" w14:textId="77777777" w:rsidTr="00AF3A82">
        <w:trPr>
          <w:trHeight w:val="20"/>
        </w:trPr>
        <w:tc>
          <w:tcPr>
            <w:tcW w:w="2017" w:type="dxa"/>
          </w:tcPr>
          <w:p w14:paraId="4655BF23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8D410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61" w:type="dxa"/>
          </w:tcPr>
          <w:p w14:paraId="62927D0D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D445AC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281AB2D" w14:textId="77777777" w:rsidR="003A5CF0" w:rsidRPr="008D4109" w:rsidRDefault="003A5CF0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90D96D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6F22303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235D9AB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46EC5C13" w14:textId="4CD2644A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4950E67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15568CE4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467C9E4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</w:tcPr>
          <w:p w14:paraId="0CB8F91D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7DE1" w:rsidRPr="008D4109" w14:paraId="3DC7B6C3" w14:textId="77777777" w:rsidTr="00AF3A82">
        <w:trPr>
          <w:trHeight w:val="20"/>
        </w:trPr>
        <w:tc>
          <w:tcPr>
            <w:tcW w:w="2017" w:type="dxa"/>
          </w:tcPr>
          <w:p w14:paraId="7642D670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8D4109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8D4109">
              <w:rPr>
                <w:rFonts w:ascii="Angsana New" w:eastAsia="Batang" w:hAnsi="Angsana New"/>
                <w:sz w:val="26"/>
                <w:szCs w:val="26"/>
              </w:rPr>
              <w:t xml:space="preserve">6 </w:t>
            </w: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61" w:type="dxa"/>
          </w:tcPr>
          <w:p w14:paraId="7D298D68" w14:textId="7E4572E0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E22BF66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6158631" w14:textId="1DF71D80" w:rsidR="007A7DE1" w:rsidRPr="008D4109" w:rsidRDefault="007A7DE1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C9F359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6889663C" w14:textId="55D845AE" w:rsidR="007A7DE1" w:rsidRPr="008D4109" w:rsidRDefault="007A7DE1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8" w:type="dxa"/>
          </w:tcPr>
          <w:p w14:paraId="7A2401E1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52691F21" w14:textId="69B1588C" w:rsidR="007A7DE1" w:rsidRPr="008D4109" w:rsidRDefault="007A7DE1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5DC21B6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09060C1A" w14:textId="0FC92D90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80AF1C6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</w:tcPr>
          <w:p w14:paraId="66EA18D6" w14:textId="0BDA711C" w:rsidR="007A7DE1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5CF0" w:rsidRPr="008D4109" w14:paraId="797D4157" w14:textId="77777777" w:rsidTr="00AF3A82">
        <w:trPr>
          <w:trHeight w:val="20"/>
        </w:trPr>
        <w:tc>
          <w:tcPr>
            <w:tcW w:w="2017" w:type="dxa"/>
          </w:tcPr>
          <w:p w14:paraId="48B5C785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0B406B9" w14:textId="5C7EF094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2,062</w:t>
            </w:r>
          </w:p>
        </w:tc>
        <w:tc>
          <w:tcPr>
            <w:tcW w:w="236" w:type="dxa"/>
          </w:tcPr>
          <w:p w14:paraId="15728CAD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668B756E" w14:textId="35872DDC" w:rsidR="003A5CF0" w:rsidRPr="008D4109" w:rsidRDefault="003A5CF0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24E53A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157A9F37" w14:textId="64F60132" w:rsidR="003A5CF0" w:rsidRPr="008D4109" w:rsidRDefault="003A5CF0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2,</w:t>
            </w:r>
            <w:r w:rsidRPr="008D41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062</w:t>
            </w:r>
          </w:p>
        </w:tc>
        <w:tc>
          <w:tcPr>
            <w:tcW w:w="238" w:type="dxa"/>
          </w:tcPr>
          <w:p w14:paraId="1C3ABCDA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146BAFB2" w14:textId="5B49BDA9" w:rsidR="003A5CF0" w:rsidRPr="008D4109" w:rsidRDefault="00CF7116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239" w:type="dxa"/>
          </w:tcPr>
          <w:p w14:paraId="023FF17F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6A204098" w14:textId="70D04612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25AEE8B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14:paraId="257E4DD9" w14:textId="570C3B51" w:rsidR="003A5CF0" w:rsidRPr="008D4109" w:rsidRDefault="00CF7116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</w:p>
        </w:tc>
      </w:tr>
      <w:tr w:rsidR="005C625B" w:rsidRPr="008D4109" w14:paraId="51B3A864" w14:textId="77777777" w:rsidTr="005C625B">
        <w:trPr>
          <w:trHeight w:val="20"/>
        </w:trPr>
        <w:tc>
          <w:tcPr>
            <w:tcW w:w="2017" w:type="dxa"/>
          </w:tcPr>
          <w:p w14:paraId="6A5512EA" w14:textId="77777777" w:rsidR="005C625B" w:rsidRPr="008D4109" w:rsidRDefault="005C625B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5CC39CB5" w14:textId="77777777" w:rsidR="005C625B" w:rsidRPr="008D4109" w:rsidRDefault="005C625B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75FB5B4" w14:textId="77777777" w:rsidR="005C625B" w:rsidRPr="008D4109" w:rsidRDefault="005C625B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DCA8E17" w14:textId="77777777" w:rsidR="005C625B" w:rsidRPr="008D4109" w:rsidRDefault="005C625B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EB9B7B6" w14:textId="77777777" w:rsidR="005C625B" w:rsidRPr="008D4109" w:rsidRDefault="005C625B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25C9932A" w14:textId="77777777" w:rsidR="005C625B" w:rsidRPr="008D4109" w:rsidRDefault="005C625B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411F8820" w14:textId="77777777" w:rsidR="005C625B" w:rsidRPr="008D4109" w:rsidRDefault="005C625B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71B6139B" w14:textId="77777777" w:rsidR="005C625B" w:rsidRPr="008D4109" w:rsidRDefault="005C625B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11B154B" w14:textId="77777777" w:rsidR="005C625B" w:rsidRPr="008D4109" w:rsidRDefault="005C625B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70CE558" w14:textId="77777777" w:rsidR="005C625B" w:rsidRPr="008D4109" w:rsidRDefault="005C625B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4C727A1" w14:textId="77777777" w:rsidR="005C625B" w:rsidRPr="008D4109" w:rsidRDefault="005C625B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674809FA" w14:textId="77777777" w:rsidR="005C625B" w:rsidRPr="008D4109" w:rsidRDefault="005C625B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A5CF0" w:rsidRPr="008D4109" w14:paraId="17087A27" w14:textId="77777777" w:rsidTr="005C625B">
        <w:trPr>
          <w:trHeight w:val="20"/>
        </w:trPr>
        <w:tc>
          <w:tcPr>
            <w:tcW w:w="2017" w:type="dxa"/>
          </w:tcPr>
          <w:p w14:paraId="518F15F8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861" w:type="dxa"/>
          </w:tcPr>
          <w:p w14:paraId="794AB4F7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0D71D3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18D47C81" w14:textId="77777777" w:rsidR="003A5CF0" w:rsidRPr="008D4109" w:rsidRDefault="003A5CF0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B913F7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93FBFED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DB2AEBB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0AE6084A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5D8B5E2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5C65F04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37F3F8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</w:tcPr>
          <w:p w14:paraId="1B9750EE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5CF0" w:rsidRPr="008D4109" w14:paraId="1D53A43D" w14:textId="77777777" w:rsidTr="00AF3A82">
        <w:trPr>
          <w:trHeight w:val="20"/>
        </w:trPr>
        <w:tc>
          <w:tcPr>
            <w:tcW w:w="2017" w:type="dxa"/>
          </w:tcPr>
          <w:p w14:paraId="3B42ECC8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61" w:type="dxa"/>
          </w:tcPr>
          <w:p w14:paraId="11827A7E" w14:textId="0569C699" w:rsidR="003A5CF0" w:rsidRPr="008D4109" w:rsidRDefault="005B76A7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36" w:type="dxa"/>
          </w:tcPr>
          <w:p w14:paraId="55A1F256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0DAC0C8" w14:textId="49377A93" w:rsidR="003A5CF0" w:rsidRPr="008D4109" w:rsidRDefault="003A5CF0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2295F2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00DF1DDD" w14:textId="5E5CD3EC" w:rsidR="003A5CF0" w:rsidRPr="008D4109" w:rsidRDefault="003A5CF0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B76A7" w:rsidRPr="008D410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8" w:type="dxa"/>
          </w:tcPr>
          <w:p w14:paraId="0A895C90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52B0B969" w14:textId="01A48C97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39" w:type="dxa"/>
          </w:tcPr>
          <w:p w14:paraId="60C5BFDB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1D5E1A77" w14:textId="152C57D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E29FBE8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</w:tcPr>
          <w:p w14:paraId="6BB1C15B" w14:textId="3435D1F1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3A5CF0" w:rsidRPr="008D4109" w14:paraId="09EAB4CA" w14:textId="77777777" w:rsidTr="00AF3A82">
        <w:trPr>
          <w:trHeight w:val="20"/>
        </w:trPr>
        <w:tc>
          <w:tcPr>
            <w:tcW w:w="2017" w:type="dxa"/>
          </w:tcPr>
          <w:p w14:paraId="2CD08C75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8D410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61" w:type="dxa"/>
          </w:tcPr>
          <w:p w14:paraId="57A9253E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0692F8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A40E699" w14:textId="77777777" w:rsidR="003A5CF0" w:rsidRPr="008D4109" w:rsidRDefault="003A5CF0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DB3F64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541BC7ED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8D1BED1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31922B19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F8C2962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F1C837F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3ED7263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</w:tcPr>
          <w:p w14:paraId="1749EBE0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7DE1" w:rsidRPr="008D4109" w14:paraId="68E69829" w14:textId="77777777" w:rsidTr="00AF3A82">
        <w:trPr>
          <w:trHeight w:val="20"/>
        </w:trPr>
        <w:tc>
          <w:tcPr>
            <w:tcW w:w="2017" w:type="dxa"/>
          </w:tcPr>
          <w:p w14:paraId="0C2656A5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น้อยกว่า </w:t>
            </w:r>
            <w:r w:rsidRPr="008D4109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61" w:type="dxa"/>
          </w:tcPr>
          <w:p w14:paraId="35D6A054" w14:textId="4C8C8A58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36" w:type="dxa"/>
          </w:tcPr>
          <w:p w14:paraId="05D18CB0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30EEB11" w14:textId="10E22A40" w:rsidR="007A7DE1" w:rsidRPr="008D4109" w:rsidRDefault="007A7DE1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5CCEAD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4971CB71" w14:textId="2AE3103D" w:rsidR="007A7DE1" w:rsidRPr="008D4109" w:rsidRDefault="007A7DE1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38" w:type="dxa"/>
          </w:tcPr>
          <w:p w14:paraId="2D968CFD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03AB7EB6" w14:textId="51E9D145" w:rsidR="007A7DE1" w:rsidRPr="008D4109" w:rsidRDefault="007A7DE1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528B374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657950D7" w14:textId="41F48695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A1F30ED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</w:tcPr>
          <w:p w14:paraId="19A4F8B9" w14:textId="7B72952A" w:rsidR="007A7DE1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5CF0" w:rsidRPr="008D4109" w14:paraId="67FA2621" w14:textId="77777777" w:rsidTr="00AF3A82">
        <w:trPr>
          <w:trHeight w:val="20"/>
        </w:trPr>
        <w:tc>
          <w:tcPr>
            <w:tcW w:w="2017" w:type="dxa"/>
          </w:tcPr>
          <w:p w14:paraId="71685D9E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8D4109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8D4109">
              <w:rPr>
                <w:rFonts w:ascii="Angsana New" w:eastAsia="Batang" w:hAnsi="Angsana New"/>
                <w:sz w:val="26"/>
                <w:szCs w:val="26"/>
              </w:rPr>
              <w:t xml:space="preserve">6 </w:t>
            </w: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61" w:type="dxa"/>
          </w:tcPr>
          <w:p w14:paraId="4BDC78D9" w14:textId="711C361F" w:rsidR="003A5CF0" w:rsidRPr="008D4109" w:rsidRDefault="005B76A7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6414FFCF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14A6A662" w14:textId="6ADC2F26" w:rsidR="003A5CF0" w:rsidRPr="008D4109" w:rsidRDefault="003A5CF0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49AC95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D6EA5B3" w14:textId="0BB83947" w:rsidR="003A5CF0" w:rsidRPr="008D4109" w:rsidRDefault="005B76A7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8" w:type="dxa"/>
          </w:tcPr>
          <w:p w14:paraId="38D78823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3F8E84D3" w14:textId="7E82994D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9" w:type="dxa"/>
          </w:tcPr>
          <w:p w14:paraId="598A71E3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F3FE623" w14:textId="6CEE5671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16C89EE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</w:tcPr>
          <w:p w14:paraId="7BF458A8" w14:textId="7FB93EEB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7A7DE1" w:rsidRPr="008D4109" w14:paraId="53BD7E6F" w14:textId="77777777" w:rsidTr="00AF3A82">
        <w:trPr>
          <w:trHeight w:val="20"/>
        </w:trPr>
        <w:tc>
          <w:tcPr>
            <w:tcW w:w="2017" w:type="dxa"/>
          </w:tcPr>
          <w:p w14:paraId="0295BEFF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8D4109">
              <w:rPr>
                <w:rFonts w:ascii="Angsana New" w:eastAsia="Batang" w:hAnsi="Angsana New"/>
                <w:sz w:val="26"/>
                <w:szCs w:val="26"/>
              </w:rPr>
              <w:t>6</w:t>
            </w: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8D4109">
              <w:rPr>
                <w:rFonts w:ascii="Angsana New" w:eastAsia="Batang" w:hAnsi="Angsana New"/>
                <w:sz w:val="26"/>
                <w:szCs w:val="26"/>
              </w:rPr>
              <w:t xml:space="preserve">12 </w:t>
            </w: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61" w:type="dxa"/>
          </w:tcPr>
          <w:p w14:paraId="45CCEB8B" w14:textId="31E16A82" w:rsidR="007A7DE1" w:rsidRPr="008D4109" w:rsidRDefault="00CF7116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1750219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60DE5850" w14:textId="54E088F7" w:rsidR="007A7DE1" w:rsidRPr="008D4109" w:rsidRDefault="007A7DE1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EF018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057DAC4D" w14:textId="6CE5FC99" w:rsidR="007A7DE1" w:rsidRPr="008D4109" w:rsidRDefault="00CF7116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8" w:type="dxa"/>
          </w:tcPr>
          <w:p w14:paraId="4147C8CF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79EF87EF" w14:textId="1B37AFF1" w:rsidR="007A7DE1" w:rsidRPr="008D4109" w:rsidRDefault="007A7DE1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53EDAC0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075AEC91" w14:textId="462898CF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632310B" w14:textId="77777777" w:rsidR="007A7DE1" w:rsidRPr="008D4109" w:rsidRDefault="007A7DE1" w:rsidP="007A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</w:tcPr>
          <w:p w14:paraId="0E905FF2" w14:textId="75DEAD65" w:rsidR="007A7DE1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5CF0" w:rsidRPr="008D4109" w14:paraId="147F9388" w14:textId="77777777" w:rsidTr="00AF3A82">
        <w:trPr>
          <w:trHeight w:val="20"/>
        </w:trPr>
        <w:tc>
          <w:tcPr>
            <w:tcW w:w="2017" w:type="dxa"/>
          </w:tcPr>
          <w:p w14:paraId="27A85905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มากกว่า </w:t>
            </w:r>
            <w:r w:rsidRPr="008D4109">
              <w:rPr>
                <w:rFonts w:ascii="Angsana New" w:eastAsia="Batang" w:hAnsi="Angsana New"/>
                <w:sz w:val="26"/>
                <w:szCs w:val="26"/>
              </w:rPr>
              <w:t xml:space="preserve">12  </w:t>
            </w:r>
            <w:r w:rsidRPr="008D4109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006BCF7D" w14:textId="6ACB51E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F7116" w:rsidRPr="008D410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303AA81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EB0E443" w14:textId="270A6565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236" w:type="dxa"/>
          </w:tcPr>
          <w:p w14:paraId="6331DBFE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0AD190A5" w14:textId="1CA2FEBB" w:rsidR="003A5CF0" w:rsidRPr="008D4109" w:rsidRDefault="00CF7116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8" w:type="dxa"/>
          </w:tcPr>
          <w:p w14:paraId="24A6B69A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AB7EF50" w14:textId="0F803521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9" w:type="dxa"/>
          </w:tcPr>
          <w:p w14:paraId="6D64A0D5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487B043D" w14:textId="6F68370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7A7DE1" w:rsidRPr="008D410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D410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325E718D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6C36FC72" w14:textId="676EAD16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5CF0" w:rsidRPr="008D4109" w14:paraId="32BBED26" w14:textId="77777777" w:rsidTr="00AF3A82">
        <w:trPr>
          <w:trHeight w:val="20"/>
        </w:trPr>
        <w:tc>
          <w:tcPr>
            <w:tcW w:w="2017" w:type="dxa"/>
          </w:tcPr>
          <w:p w14:paraId="7D4B9474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578B345A" w14:textId="589B90B0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B76A7" w:rsidRPr="008D4109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1264579C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2E81B944" w14:textId="56C38765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236" w:type="dxa"/>
          </w:tcPr>
          <w:p w14:paraId="41AD2505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2A71F6F3" w14:textId="42B52E26" w:rsidR="003A5CF0" w:rsidRPr="008D4109" w:rsidRDefault="007A7DE1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3A5CF0" w:rsidRPr="008D41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711BA2B7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4C3E2989" w14:textId="3FFDAB30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239" w:type="dxa"/>
          </w:tcPr>
          <w:p w14:paraId="07CC4BB5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4381178D" w14:textId="02D3B558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(1</w:t>
            </w:r>
            <w:r w:rsidR="007A7DE1" w:rsidRPr="008D410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4A7149EC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14:paraId="772DCA6F" w14:textId="489D3292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</w:tr>
      <w:tr w:rsidR="003A5CF0" w:rsidRPr="008D4109" w14:paraId="312A464D" w14:textId="77777777" w:rsidTr="00AF3A82">
        <w:trPr>
          <w:trHeight w:val="20"/>
        </w:trPr>
        <w:tc>
          <w:tcPr>
            <w:tcW w:w="2017" w:type="dxa"/>
          </w:tcPr>
          <w:p w14:paraId="6E85A923" w14:textId="77777777" w:rsidR="003A5CF0" w:rsidRPr="0073596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59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  <w:p w14:paraId="18B697DB" w14:textId="1CE0CFAF" w:rsidR="003A5CF0" w:rsidRPr="0073596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7359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ดำเนินงานที่ยังไม่เรียก</w:t>
            </w:r>
            <w:r w:rsidRPr="007359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</w:t>
            </w:r>
            <w:r w:rsidR="00005B9B" w:rsidRPr="008D41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359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546A60B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E1A935D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FEC7504" w14:textId="4AA45863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6" w:type="dxa"/>
          </w:tcPr>
          <w:p w14:paraId="1D51E6BC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2F01FE14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B3C3635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A0D6A53" w14:textId="3FF86A98" w:rsidR="003A5CF0" w:rsidRPr="008D4109" w:rsidRDefault="003A5CF0" w:rsidP="00AF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B4DC8E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2A8860BD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8234C99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87DE45C" w14:textId="2ACF2B56" w:rsidR="003A5CF0" w:rsidRPr="008D4109" w:rsidRDefault="003A5CF0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8" w:type="dxa"/>
          </w:tcPr>
          <w:p w14:paraId="10AEA725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6904ED21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07CA09B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74EE486" w14:textId="7F4BAED4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39" w:type="dxa"/>
          </w:tcPr>
          <w:p w14:paraId="48A1B75B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521076B9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FF05C4A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F03ED41" w14:textId="631152D4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4B1D697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14:paraId="26427645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6794971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58241FC" w14:textId="7D477823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</w:tr>
      <w:tr w:rsidR="003A5CF0" w:rsidRPr="008D4109" w14:paraId="50946CCE" w14:textId="77777777" w:rsidTr="00AF3A82">
        <w:trPr>
          <w:trHeight w:val="20"/>
        </w:trPr>
        <w:tc>
          <w:tcPr>
            <w:tcW w:w="2017" w:type="dxa"/>
          </w:tcPr>
          <w:p w14:paraId="3DD7C513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19B04039" w14:textId="57BB8A4D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2,3</w:t>
            </w:r>
            <w:r w:rsidR="005B76A7" w:rsidRPr="008D4109"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236" w:type="dxa"/>
          </w:tcPr>
          <w:p w14:paraId="199C87C7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25119232" w14:textId="084927A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236" w:type="dxa"/>
          </w:tcPr>
          <w:p w14:paraId="2E2244C8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73B58478" w14:textId="30319129" w:rsidR="003A5CF0" w:rsidRPr="008D4109" w:rsidRDefault="003A5CF0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2,3</w:t>
            </w:r>
            <w:r w:rsidR="007A7DE1" w:rsidRPr="008D4109">
              <w:rPr>
                <w:rFonts w:ascii="Angsana New" w:hAnsi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38" w:type="dxa"/>
          </w:tcPr>
          <w:p w14:paraId="15A7EB4E" w14:textId="77777777" w:rsidR="003A5CF0" w:rsidRPr="008D4109" w:rsidRDefault="003A5CF0" w:rsidP="00CF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65FABE9D" w14:textId="4B08955A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113</w:t>
            </w:r>
          </w:p>
        </w:tc>
        <w:tc>
          <w:tcPr>
            <w:tcW w:w="239" w:type="dxa"/>
          </w:tcPr>
          <w:p w14:paraId="5F6F7E7A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5353E84F" w14:textId="58806C91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(1</w:t>
            </w:r>
            <w:r w:rsidR="007A7DE1" w:rsidRPr="008D410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5503FE4F" w14:textId="77777777" w:rsidR="003A5CF0" w:rsidRPr="008D4109" w:rsidRDefault="003A5CF0" w:rsidP="003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153FEDD9" w14:textId="7109BA7C" w:rsidR="003A5CF0" w:rsidRPr="008D4109" w:rsidRDefault="007A7DE1" w:rsidP="00BE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109">
              <w:rPr>
                <w:rFonts w:ascii="Angsana New" w:hAnsi="Angsana New"/>
                <w:b/>
                <w:bCs/>
                <w:sz w:val="26"/>
                <w:szCs w:val="26"/>
              </w:rPr>
              <w:t>101</w:t>
            </w:r>
          </w:p>
        </w:tc>
      </w:tr>
    </w:tbl>
    <w:p w14:paraId="57CA9764" w14:textId="547A949D" w:rsidR="00890CA4" w:rsidRDefault="0089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bookmarkStart w:id="17" w:name="_Hlk60149641"/>
    </w:p>
    <w:p w14:paraId="7DA4404B" w14:textId="77777777" w:rsidR="00890CA4" w:rsidRDefault="0089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Cordia New" w:hAnsiTheme="majorBidi" w:cstheme="majorBidi"/>
          <w:color w:val="000000"/>
          <w:sz w:val="30"/>
          <w:szCs w:val="30"/>
          <w:cs/>
        </w:rPr>
        <w:br w:type="page"/>
      </w:r>
    </w:p>
    <w:p w14:paraId="06492321" w14:textId="71DA1E55" w:rsidR="00773EA7" w:rsidRPr="008D4109" w:rsidRDefault="00773EA7" w:rsidP="00773EA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8" w:lineRule="exact"/>
        <w:ind w:left="630" w:hanging="90"/>
        <w:jc w:val="both"/>
        <w:outlineLvl w:val="5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 w:rsidRPr="008D4109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การวิเคราะห์อายุของลูกหนี้การค้า มีดังนี้</w:t>
      </w:r>
    </w:p>
    <w:bookmarkEnd w:id="17"/>
    <w:p w14:paraId="3ED558DE" w14:textId="77777777" w:rsidR="00773EA7" w:rsidRPr="008D4109" w:rsidRDefault="00773EA7" w:rsidP="00773EA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7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57"/>
        <w:gridCol w:w="630"/>
        <w:gridCol w:w="1449"/>
        <w:gridCol w:w="270"/>
        <w:gridCol w:w="1269"/>
      </w:tblGrid>
      <w:tr w:rsidR="0018243A" w:rsidRPr="008D4109" w14:paraId="0804484F" w14:textId="77777777" w:rsidTr="00735969">
        <w:trPr>
          <w:tblHeader/>
        </w:trPr>
        <w:tc>
          <w:tcPr>
            <w:tcW w:w="5157" w:type="dxa"/>
            <w:vAlign w:val="bottom"/>
          </w:tcPr>
          <w:p w14:paraId="4EE787C1" w14:textId="2897BB07" w:rsidR="0018243A" w:rsidRPr="008D4109" w:rsidRDefault="0018243A" w:rsidP="00BA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16345"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516345" w:rsidRPr="008D4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0" w:type="dxa"/>
          </w:tcPr>
          <w:p w14:paraId="3A85F979" w14:textId="77777777" w:rsidR="0018243A" w:rsidRPr="008D4109" w:rsidRDefault="0018243A" w:rsidP="00BA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</w:tcPr>
          <w:p w14:paraId="0E242976" w14:textId="77777777" w:rsidR="00516345" w:rsidRPr="008D4109" w:rsidRDefault="00516345" w:rsidP="0095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0C07405" w14:textId="11F20E88" w:rsidR="0018243A" w:rsidRPr="008D4109" w:rsidRDefault="0018243A" w:rsidP="0095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2FAE39" w14:textId="77777777" w:rsidR="0018243A" w:rsidRPr="008D4109" w:rsidRDefault="0018243A" w:rsidP="009527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6A3B8258" w14:textId="420C03C8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0F5B16"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</w:t>
            </w:r>
            <w:r w:rsidRPr="008D41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จการ</w:t>
            </w:r>
          </w:p>
        </w:tc>
      </w:tr>
      <w:tr w:rsidR="0018243A" w:rsidRPr="008D4109" w14:paraId="42658585" w14:textId="77777777" w:rsidTr="00735969">
        <w:trPr>
          <w:tblHeader/>
        </w:trPr>
        <w:tc>
          <w:tcPr>
            <w:tcW w:w="5157" w:type="dxa"/>
            <w:vAlign w:val="bottom"/>
          </w:tcPr>
          <w:p w14:paraId="498A3A45" w14:textId="071D02C7" w:rsidR="0018243A" w:rsidRPr="008D4109" w:rsidDel="00D31C77" w:rsidRDefault="0018243A" w:rsidP="007A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8883626" w14:textId="77777777" w:rsidR="0018243A" w:rsidRPr="008D4109" w:rsidRDefault="0018243A" w:rsidP="007A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14:paraId="42D00BE7" w14:textId="33100B20" w:rsidR="0018243A" w:rsidRPr="008D4109" w:rsidRDefault="0018243A" w:rsidP="0095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5B9B" w:rsidRPr="008D4109" w14:paraId="453ECA3B" w14:textId="77777777" w:rsidTr="009207BC">
        <w:tc>
          <w:tcPr>
            <w:tcW w:w="5157" w:type="dxa"/>
            <w:vAlign w:val="bottom"/>
          </w:tcPr>
          <w:p w14:paraId="7FF647D6" w14:textId="1A9EAB3E" w:rsidR="00005B9B" w:rsidRPr="00735969" w:rsidRDefault="00005B9B" w:rsidP="007A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14:paraId="262EDA79" w14:textId="77777777" w:rsidR="00005B9B" w:rsidRPr="00735969" w:rsidRDefault="00005B9B" w:rsidP="007A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988" w:type="dxa"/>
            <w:gridSpan w:val="3"/>
          </w:tcPr>
          <w:p w14:paraId="6E802600" w14:textId="77777777" w:rsidR="00005B9B" w:rsidRPr="00735969" w:rsidRDefault="00005B9B" w:rsidP="0095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</w:rPr>
            </w:pPr>
          </w:p>
        </w:tc>
      </w:tr>
      <w:tr w:rsidR="0018243A" w:rsidRPr="008D4109" w14:paraId="43AEA49E" w14:textId="77777777" w:rsidTr="009207BC">
        <w:trPr>
          <w:trHeight w:val="360"/>
        </w:trPr>
        <w:tc>
          <w:tcPr>
            <w:tcW w:w="5157" w:type="dxa"/>
          </w:tcPr>
          <w:p w14:paraId="4BC008AC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ยังไม่ครบกําหนดชําระ</w:t>
            </w:r>
          </w:p>
        </w:tc>
        <w:tc>
          <w:tcPr>
            <w:tcW w:w="630" w:type="dxa"/>
          </w:tcPr>
          <w:p w14:paraId="19FB1F9F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51F8DB2C" w14:textId="5FEECA5E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16345" w:rsidRPr="008D4109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2FCFA9B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E26DB0F" w14:textId="1F369583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18243A" w:rsidRPr="008D4109" w14:paraId="74640CF2" w14:textId="77777777" w:rsidTr="009207BC">
        <w:trPr>
          <w:trHeight w:val="360"/>
        </w:trPr>
        <w:tc>
          <w:tcPr>
            <w:tcW w:w="5157" w:type="dxa"/>
          </w:tcPr>
          <w:p w14:paraId="1DEE16E5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เกินกําหนดชําระ</w:t>
            </w:r>
          </w:p>
        </w:tc>
        <w:tc>
          <w:tcPr>
            <w:tcW w:w="630" w:type="dxa"/>
          </w:tcPr>
          <w:p w14:paraId="0816CFE9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E32C3BE" w14:textId="77777777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C4B05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D26CBC5" w14:textId="77777777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59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43A" w:rsidRPr="008D4109" w14:paraId="72F15EDB" w14:textId="77777777" w:rsidTr="009207BC">
        <w:trPr>
          <w:trHeight w:val="360"/>
        </w:trPr>
        <w:tc>
          <w:tcPr>
            <w:tcW w:w="5157" w:type="dxa"/>
          </w:tcPr>
          <w:p w14:paraId="3D518B96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8D4109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0" w:type="dxa"/>
          </w:tcPr>
          <w:p w14:paraId="0F1473C9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EAAA3C3" w14:textId="66D65548" w:rsidR="0018243A" w:rsidRPr="008D4109" w:rsidRDefault="00516345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593D18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1897F9C" w14:textId="3F8C8AB4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243A" w:rsidRPr="008D4109" w14:paraId="34C6AA6D" w14:textId="77777777" w:rsidTr="009207BC">
        <w:tc>
          <w:tcPr>
            <w:tcW w:w="5157" w:type="dxa"/>
          </w:tcPr>
          <w:p w14:paraId="35C3CF3C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31C251F6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F190C" w14:textId="4792A2E4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516345"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2008A32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9C279C6" w14:textId="21810F32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</w:tr>
      <w:tr w:rsidR="0018243A" w:rsidRPr="008D4109" w14:paraId="1F447FF3" w14:textId="77777777" w:rsidTr="009207BC">
        <w:tc>
          <w:tcPr>
            <w:tcW w:w="5157" w:type="dxa"/>
            <w:vAlign w:val="bottom"/>
          </w:tcPr>
          <w:p w14:paraId="2F898FD1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30" w:type="dxa"/>
          </w:tcPr>
          <w:p w14:paraId="02FA1348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</w:tcPr>
          <w:p w14:paraId="4EC26C59" w14:textId="77777777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37F35" w14:textId="77777777" w:rsidR="0018243A" w:rsidRPr="008D4109" w:rsidRDefault="0018243A" w:rsidP="00E472A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4DF3DBCF" w14:textId="77777777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243A" w:rsidRPr="008D4109" w14:paraId="39080368" w14:textId="77777777" w:rsidTr="009207BC">
        <w:tc>
          <w:tcPr>
            <w:tcW w:w="5157" w:type="dxa"/>
          </w:tcPr>
          <w:p w14:paraId="21ED4866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ยังไม่ครบกําหนดชําระ</w:t>
            </w:r>
          </w:p>
        </w:tc>
        <w:tc>
          <w:tcPr>
            <w:tcW w:w="630" w:type="dxa"/>
          </w:tcPr>
          <w:p w14:paraId="5E7B4C23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</w:tcPr>
          <w:p w14:paraId="3B24BAD9" w14:textId="72B9D5A8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B20F266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9FFE52F" w14:textId="38B2F30B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8243A" w:rsidRPr="008D4109" w14:paraId="6426854B" w14:textId="77777777" w:rsidTr="009207BC">
        <w:tc>
          <w:tcPr>
            <w:tcW w:w="5157" w:type="dxa"/>
          </w:tcPr>
          <w:p w14:paraId="037783A1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เกินกําหนดชําระ</w:t>
            </w:r>
          </w:p>
        </w:tc>
        <w:tc>
          <w:tcPr>
            <w:tcW w:w="630" w:type="dxa"/>
          </w:tcPr>
          <w:p w14:paraId="68F7E5F2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093D5799" w14:textId="77777777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64487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58FAE82" w14:textId="77777777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43A" w:rsidRPr="008D4109" w14:paraId="7519B255" w14:textId="77777777" w:rsidTr="009207BC">
        <w:tc>
          <w:tcPr>
            <w:tcW w:w="5157" w:type="dxa"/>
          </w:tcPr>
          <w:p w14:paraId="34D486CF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8D4109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0" w:type="dxa"/>
          </w:tcPr>
          <w:p w14:paraId="0B2BA104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</w:tcPr>
          <w:p w14:paraId="23CCD1B9" w14:textId="5E469251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39673B0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DE0D35F" w14:textId="04415C48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18243A" w:rsidRPr="008D4109" w14:paraId="7FA54875" w14:textId="77777777" w:rsidTr="009207BC">
        <w:tc>
          <w:tcPr>
            <w:tcW w:w="5157" w:type="dxa"/>
          </w:tcPr>
          <w:p w14:paraId="75DB6A60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3 - </w:t>
            </w:r>
            <w:r w:rsidRPr="008D4109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6 </w:t>
            </w: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dxa"/>
          </w:tcPr>
          <w:p w14:paraId="683AE0F1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</w:tcPr>
          <w:p w14:paraId="35D45A50" w14:textId="54680E75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E9983F5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2682020" w14:textId="2B89FCC0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18243A" w:rsidRPr="008D4109" w14:paraId="4DBBA10F" w14:textId="77777777" w:rsidTr="009207BC">
        <w:tc>
          <w:tcPr>
            <w:tcW w:w="5157" w:type="dxa"/>
          </w:tcPr>
          <w:p w14:paraId="02D9B2BC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6 - </w:t>
            </w:r>
            <w:r w:rsidRPr="008D4109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12 </w:t>
            </w: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dxa"/>
          </w:tcPr>
          <w:p w14:paraId="4B719C1B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07EA25B" w14:textId="36FF80F6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276222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864"/>
              </w:tabs>
              <w:spacing w:line="240" w:lineRule="auto"/>
              <w:ind w:left="-109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2ECB3D5" w14:textId="35793CFB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8243A" w:rsidRPr="008D4109" w14:paraId="4EA28633" w14:textId="77777777" w:rsidTr="009207BC">
        <w:tc>
          <w:tcPr>
            <w:tcW w:w="5157" w:type="dxa"/>
          </w:tcPr>
          <w:p w14:paraId="321E9C83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D4109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12  </w:t>
            </w:r>
            <w:r w:rsidRPr="008D410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6616708" w14:textId="77777777" w:rsidR="0018243A" w:rsidRPr="008D4109" w:rsidRDefault="0018243A" w:rsidP="00E472A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A5E92" w14:textId="03032AC6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AD783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A9993" w14:textId="3C01C96C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18243A" w:rsidRPr="008D4109" w14:paraId="7EAF69D0" w14:textId="77777777" w:rsidTr="009207BC">
        <w:tc>
          <w:tcPr>
            <w:tcW w:w="5157" w:type="dxa"/>
          </w:tcPr>
          <w:p w14:paraId="4C033EA6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3CD547" w14:textId="77777777" w:rsidR="0018243A" w:rsidRPr="008D4109" w:rsidRDefault="0018243A" w:rsidP="00E472A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EC2FB" w14:textId="2B8C9365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B0E3F" w14:textId="77777777" w:rsidR="0018243A" w:rsidRPr="008D4109" w:rsidRDefault="0018243A" w:rsidP="00E4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E527D" w14:textId="26BB633C" w:rsidR="0018243A" w:rsidRPr="008D4109" w:rsidRDefault="0018243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</w:tr>
      <w:tr w:rsidR="00C76340" w:rsidRPr="008D4109" w14:paraId="0A33BDD4" w14:textId="77777777" w:rsidTr="009207BC">
        <w:tc>
          <w:tcPr>
            <w:tcW w:w="5157" w:type="dxa"/>
          </w:tcPr>
          <w:p w14:paraId="37E3C481" w14:textId="73870C3B" w:rsidR="00C76340" w:rsidRPr="00A46565" w:rsidRDefault="00C76340" w:rsidP="00C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6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7F66B78" w14:textId="77777777" w:rsidR="00C76340" w:rsidRPr="008D4109" w:rsidRDefault="00C76340" w:rsidP="00C7634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5B5EF" w14:textId="5259624C" w:rsidR="00C76340" w:rsidRPr="008D4109" w:rsidRDefault="00C76340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15569" w14:textId="77777777" w:rsidR="00C76340" w:rsidRPr="008D4109" w:rsidRDefault="00C76340" w:rsidP="00C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70D7" w14:textId="5E8A288C" w:rsidR="00C76340" w:rsidRPr="008D4109" w:rsidRDefault="00C76340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  <w:tr w:rsidR="00C76340" w:rsidRPr="008D4109" w14:paraId="0DC8C4C9" w14:textId="77777777" w:rsidTr="009207BC">
        <w:tc>
          <w:tcPr>
            <w:tcW w:w="5157" w:type="dxa"/>
          </w:tcPr>
          <w:p w14:paraId="6858B087" w14:textId="1EED2627" w:rsidR="00C76340" w:rsidRPr="008D4109" w:rsidRDefault="00C76340" w:rsidP="00C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D792002" w14:textId="77777777" w:rsidR="00C76340" w:rsidRPr="008D4109" w:rsidRDefault="00C76340" w:rsidP="00C7634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DB4F6" w14:textId="5F7FE8B5" w:rsidR="00C76340" w:rsidRPr="008D4109" w:rsidRDefault="00C76340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516345"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3F8BD" w14:textId="77777777" w:rsidR="00C76340" w:rsidRPr="008D4109" w:rsidRDefault="00C76340" w:rsidP="00C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A4D6B" w14:textId="75426490" w:rsidR="00C76340" w:rsidRPr="008D4109" w:rsidRDefault="00C76340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C76340" w:rsidRPr="008D4109" w14:paraId="1D424B60" w14:textId="77777777" w:rsidTr="009207BC">
        <w:tc>
          <w:tcPr>
            <w:tcW w:w="5157" w:type="dxa"/>
          </w:tcPr>
          <w:p w14:paraId="5ACC57CE" w14:textId="0ADD5D3E" w:rsidR="00C76340" w:rsidRPr="008D4109" w:rsidRDefault="00C76340" w:rsidP="00C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D4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516A4D" w14:textId="77777777" w:rsidR="00C76340" w:rsidRPr="008D4109" w:rsidRDefault="00C76340" w:rsidP="00C7634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7FE77" w14:textId="51F7AC20" w:rsidR="00C76340" w:rsidRPr="008D4109" w:rsidRDefault="00C76340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99E3AF" w14:textId="77777777" w:rsidR="00C76340" w:rsidRPr="008D4109" w:rsidRDefault="00C76340" w:rsidP="00C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0A336" w14:textId="0F18E320" w:rsidR="00C76340" w:rsidRPr="008D4109" w:rsidRDefault="00C76340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</w:tr>
      <w:tr w:rsidR="00C76340" w:rsidRPr="008D4109" w14:paraId="3ACFECC3" w14:textId="77777777" w:rsidTr="000C116A">
        <w:tc>
          <w:tcPr>
            <w:tcW w:w="5157" w:type="dxa"/>
          </w:tcPr>
          <w:p w14:paraId="5D1D16A1" w14:textId="694EDA67" w:rsidR="00C76340" w:rsidRPr="008D4109" w:rsidRDefault="00C76340" w:rsidP="00C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FFA0032" w14:textId="77777777" w:rsidR="00C76340" w:rsidRPr="008D4109" w:rsidRDefault="00C76340" w:rsidP="00C7634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6529B" w14:textId="490F4677" w:rsidR="00C76340" w:rsidRPr="008D4109" w:rsidRDefault="00C76340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516345"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BF959" w14:textId="77777777" w:rsidR="00C76340" w:rsidRPr="008D4109" w:rsidRDefault="00C76340" w:rsidP="00C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99AAE" w14:textId="48CDEB03" w:rsidR="00C76340" w:rsidRPr="008D4109" w:rsidRDefault="00C76340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4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0A4395E4" w14:textId="77777777" w:rsidR="00773EA7" w:rsidRPr="008D4109" w:rsidRDefault="00773EA7" w:rsidP="00773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90"/>
        <w:jc w:val="thaiDistribute"/>
        <w:rPr>
          <w:rFonts w:ascii="Angsana New" w:hAnsi="Angsana New"/>
          <w:sz w:val="30"/>
          <w:szCs w:val="30"/>
        </w:rPr>
      </w:pPr>
    </w:p>
    <w:p w14:paraId="08EB5C27" w14:textId="7F00428A" w:rsidR="008B5613" w:rsidRPr="008D4109" w:rsidRDefault="00773EA7" w:rsidP="00773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90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2C3B2F" w:rsidRPr="008D4109">
        <w:rPr>
          <w:rFonts w:asciiTheme="majorBidi" w:hAnsiTheme="majorBidi" w:cstheme="majorBidi"/>
          <w:sz w:val="30"/>
          <w:szCs w:val="30"/>
        </w:rPr>
        <w:t>30</w:t>
      </w:r>
      <w:r w:rsidRPr="008D4109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2C3B2F" w:rsidRPr="008D4109">
        <w:rPr>
          <w:rFonts w:asciiTheme="majorBidi" w:hAnsiTheme="majorBidi" w:cstheme="majorBidi"/>
          <w:sz w:val="30"/>
          <w:szCs w:val="30"/>
        </w:rPr>
        <w:t>45</w:t>
      </w:r>
      <w:r w:rsidRPr="008D4109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D45B1E1" w14:textId="214387B7" w:rsidR="00890CA4" w:rsidRDefault="0089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sz w:val="30"/>
          <w:szCs w:val="30"/>
          <w:cs/>
          <w:lang w:val="x-none" w:eastAsia="x-none"/>
        </w:rPr>
        <w:br w:type="page"/>
      </w:r>
    </w:p>
    <w:p w14:paraId="678A69BB" w14:textId="43390370" w:rsidR="006719AD" w:rsidRPr="008D4109" w:rsidRDefault="00C35F8B" w:rsidP="00EB17CB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ภาระผูกพันกับกิจการที่ไม่เกี่ยวข้องกัน</w:t>
      </w:r>
    </w:p>
    <w:p w14:paraId="44070A64" w14:textId="77777777" w:rsidR="00ED5CB2" w:rsidRPr="00735969" w:rsidRDefault="00ED5CB2" w:rsidP="00047543">
      <w:pPr>
        <w:tabs>
          <w:tab w:val="clear" w:pos="680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78"/>
        <w:gridCol w:w="976"/>
        <w:gridCol w:w="11"/>
        <w:gridCol w:w="266"/>
        <w:gridCol w:w="11"/>
        <w:gridCol w:w="999"/>
        <w:gridCol w:w="277"/>
        <w:gridCol w:w="1087"/>
        <w:gridCol w:w="7"/>
        <w:gridCol w:w="281"/>
        <w:gridCol w:w="1107"/>
      </w:tblGrid>
      <w:tr w:rsidR="00BE5689" w:rsidRPr="008D4109" w14:paraId="39E6624B" w14:textId="77777777" w:rsidTr="00EB17CB">
        <w:trPr>
          <w:tblHeader/>
        </w:trPr>
        <w:tc>
          <w:tcPr>
            <w:tcW w:w="2210" w:type="pct"/>
          </w:tcPr>
          <w:p w14:paraId="5D2687E7" w14:textId="77777777" w:rsidR="00C35F8B" w:rsidRPr="008D4109" w:rsidRDefault="00C35F8B" w:rsidP="00C3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5"/>
          </w:tcPr>
          <w:p w14:paraId="2A388023" w14:textId="77777777" w:rsidR="00C35F8B" w:rsidRPr="008D410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549882AD" w14:textId="77777777" w:rsidR="00C35F8B" w:rsidRPr="008D410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pct"/>
            <w:gridSpan w:val="4"/>
          </w:tcPr>
          <w:p w14:paraId="79D9F705" w14:textId="77777777" w:rsidR="00C35F8B" w:rsidRPr="008D410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B17CB" w:rsidRPr="008D4109" w14:paraId="58FDFF3B" w14:textId="77777777" w:rsidTr="00EB17CB">
        <w:trPr>
          <w:trHeight w:val="344"/>
          <w:tblHeader/>
        </w:trPr>
        <w:tc>
          <w:tcPr>
            <w:tcW w:w="2210" w:type="pct"/>
          </w:tcPr>
          <w:p w14:paraId="5655AB3D" w14:textId="77777777" w:rsidR="00EB17CB" w:rsidRPr="008D4109" w:rsidRDefault="00EB17CB" w:rsidP="00EB1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2F9734C1" w14:textId="714E2CE1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31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  <w:gridSpan w:val="2"/>
          </w:tcPr>
          <w:p w14:paraId="56CF91AD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4147136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14:paraId="4F481CE0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1C88ABBF" w14:textId="6A0F19E8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31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6" w:type="pct"/>
          </w:tcPr>
          <w:p w14:paraId="42318738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11D381A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30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B17CB" w:rsidRPr="008D4109" w14:paraId="05BE4939" w14:textId="77777777" w:rsidTr="00EB17CB">
        <w:trPr>
          <w:trHeight w:val="344"/>
          <w:tblHeader/>
        </w:trPr>
        <w:tc>
          <w:tcPr>
            <w:tcW w:w="2210" w:type="pct"/>
          </w:tcPr>
          <w:p w14:paraId="233566B5" w14:textId="77777777" w:rsidR="00EB17CB" w:rsidRPr="008D4109" w:rsidRDefault="00EB17CB" w:rsidP="00EB1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52B1FEC0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4" w:type="pct"/>
            <w:gridSpan w:val="2"/>
          </w:tcPr>
          <w:p w14:paraId="1186F327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12AEC20" w14:textId="01695E34" w:rsidR="00EB17CB" w:rsidRPr="008D4109" w:rsidRDefault="00413CD1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4" w:type="pct"/>
          </w:tcPr>
          <w:p w14:paraId="66B129A4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5976441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6" w:type="pct"/>
          </w:tcPr>
          <w:p w14:paraId="0BEDD13B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D808014" w14:textId="5E85281C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256</w:t>
            </w:r>
            <w:r w:rsidR="00516345" w:rsidRPr="008D410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17CB" w:rsidRPr="008D4109" w14:paraId="2290A638" w14:textId="77777777" w:rsidTr="00EB17CB">
        <w:trPr>
          <w:tblHeader/>
        </w:trPr>
        <w:tc>
          <w:tcPr>
            <w:tcW w:w="2210" w:type="pct"/>
          </w:tcPr>
          <w:p w14:paraId="700BCDE5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pct"/>
            <w:gridSpan w:val="10"/>
          </w:tcPr>
          <w:p w14:paraId="0FE6C141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D41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17CB" w:rsidRPr="008D4109" w14:paraId="4A803B26" w14:textId="77777777" w:rsidTr="00EB17CB">
        <w:tc>
          <w:tcPr>
            <w:tcW w:w="2210" w:type="pct"/>
          </w:tcPr>
          <w:p w14:paraId="22457063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8" w:type="pct"/>
            <w:gridSpan w:val="2"/>
          </w:tcPr>
          <w:p w14:paraId="5CF548B9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8F3DB57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4E32754B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00CA8C2D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5704A39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6FDC6F88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AF9F53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7CB" w:rsidRPr="008D4109" w14:paraId="2F933B22" w14:textId="77777777" w:rsidTr="00EB17CB">
        <w:tc>
          <w:tcPr>
            <w:tcW w:w="2210" w:type="pct"/>
          </w:tcPr>
          <w:p w14:paraId="3469EE5B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8" w:type="pct"/>
            <w:gridSpan w:val="2"/>
          </w:tcPr>
          <w:p w14:paraId="5EE9F2D2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015535B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5D2BA791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6EC859E3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72D4F1B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4040792E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475A04C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7CB" w:rsidRPr="008D4109" w14:paraId="76846C16" w14:textId="77777777" w:rsidTr="00EB17CB">
        <w:tc>
          <w:tcPr>
            <w:tcW w:w="2210" w:type="pct"/>
          </w:tcPr>
          <w:p w14:paraId="3E5051AE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8" w:type="pct"/>
            <w:gridSpan w:val="2"/>
          </w:tcPr>
          <w:p w14:paraId="2A5A613F" w14:textId="72325C31" w:rsidR="00EB17CB" w:rsidRPr="008D4109" w:rsidRDefault="004B182F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48" w:type="pct"/>
          </w:tcPr>
          <w:p w14:paraId="685169FA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165B8F96" w14:textId="4064C1D9" w:rsidR="00EB17CB" w:rsidRPr="008D4109" w:rsidRDefault="0051634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154" w:type="pct"/>
          </w:tcPr>
          <w:p w14:paraId="51A03952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AC3D1BD" w14:textId="0F22C865" w:rsidR="00EB17CB" w:rsidRPr="008D4109" w:rsidRDefault="004B182F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60" w:type="pct"/>
            <w:gridSpan w:val="2"/>
          </w:tcPr>
          <w:p w14:paraId="1551F610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4597259" w14:textId="7FBA9419" w:rsidR="00EB17CB" w:rsidRPr="008D4109" w:rsidRDefault="00516345" w:rsidP="0092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  <w:tr w:rsidR="00EB17CB" w:rsidRPr="008D4109" w14:paraId="05668060" w14:textId="77777777" w:rsidTr="00EB17CB">
        <w:trPr>
          <w:trHeight w:val="182"/>
        </w:trPr>
        <w:tc>
          <w:tcPr>
            <w:tcW w:w="2210" w:type="pct"/>
          </w:tcPr>
          <w:p w14:paraId="51338B31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48" w:type="pct"/>
            <w:gridSpan w:val="2"/>
          </w:tcPr>
          <w:p w14:paraId="416FB2BD" w14:textId="701721A1" w:rsidR="00EB17CB" w:rsidRPr="008D4109" w:rsidRDefault="004B182F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8" w:type="pct"/>
          </w:tcPr>
          <w:p w14:paraId="7528D1A0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39FEE694" w14:textId="24B303BD" w:rsidR="00EB17CB" w:rsidRPr="008D4109" w:rsidRDefault="0051634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54" w:type="pct"/>
          </w:tcPr>
          <w:p w14:paraId="02E0948F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CAFEECA" w14:textId="5EBCDFDA" w:rsidR="00EB17CB" w:rsidRPr="008D4109" w:rsidRDefault="004B182F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60" w:type="pct"/>
            <w:gridSpan w:val="2"/>
          </w:tcPr>
          <w:p w14:paraId="0468A81C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E05F3CB" w14:textId="33D07FFD" w:rsidR="00EB17CB" w:rsidRPr="008D4109" w:rsidRDefault="00516345" w:rsidP="0092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B17CB" w:rsidRPr="008D4109" w14:paraId="28BE21C6" w14:textId="77777777" w:rsidTr="000F273A">
        <w:tc>
          <w:tcPr>
            <w:tcW w:w="2210" w:type="pct"/>
          </w:tcPr>
          <w:p w14:paraId="48579D3E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</w:tcPr>
          <w:p w14:paraId="64384078" w14:textId="42721AEB" w:rsidR="00EB17CB" w:rsidRPr="008D4109" w:rsidRDefault="004B182F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D0E197A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</w:tcPr>
          <w:p w14:paraId="00F44E04" w14:textId="02A3392A" w:rsidR="00EB17CB" w:rsidRPr="008D4109" w:rsidRDefault="0051634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" w:type="pct"/>
          </w:tcPr>
          <w:p w14:paraId="3761AA1F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8C849B8" w14:textId="0EE48DA8" w:rsidR="00EB17CB" w:rsidRPr="008D4109" w:rsidRDefault="004B182F" w:rsidP="004B1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</w:tcPr>
          <w:p w14:paraId="76C0F0B5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2DF39ED" w14:textId="60CADEF4" w:rsidR="00EB17CB" w:rsidRPr="008D4109" w:rsidRDefault="00516345" w:rsidP="0092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B17CB" w:rsidRPr="008D4109" w14:paraId="0CC2A3E4" w14:textId="77777777" w:rsidTr="000F273A">
        <w:tc>
          <w:tcPr>
            <w:tcW w:w="2210" w:type="pct"/>
          </w:tcPr>
          <w:p w14:paraId="21227941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9281AA" w14:textId="71025455" w:rsidR="00EB17CB" w:rsidRPr="008D4109" w:rsidRDefault="004B182F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148" w:type="pct"/>
          </w:tcPr>
          <w:p w14:paraId="09852270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86E7B2" w14:textId="4B76681F" w:rsidR="00EB17CB" w:rsidRPr="008D4109" w:rsidRDefault="0051634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154" w:type="pct"/>
          </w:tcPr>
          <w:p w14:paraId="79737CAA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E828044" w14:textId="2DB16AFC" w:rsidR="00EB17CB" w:rsidRPr="008D4109" w:rsidRDefault="004B182F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160" w:type="pct"/>
            <w:gridSpan w:val="2"/>
          </w:tcPr>
          <w:p w14:paraId="4F7F89F1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ADBC933" w14:textId="17A92844" w:rsidR="00EB17CB" w:rsidRPr="008D4109" w:rsidRDefault="00516345" w:rsidP="0092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</w:tr>
      <w:tr w:rsidR="000F273A" w:rsidRPr="008D4109" w14:paraId="2495B5C1" w14:textId="77777777" w:rsidTr="000F273A">
        <w:tc>
          <w:tcPr>
            <w:tcW w:w="2210" w:type="pct"/>
          </w:tcPr>
          <w:p w14:paraId="3ED9BA57" w14:textId="77777777" w:rsidR="000F273A" w:rsidRPr="008D4109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  <w:tcBorders>
              <w:top w:val="double" w:sz="4" w:space="0" w:color="auto"/>
            </w:tcBorders>
          </w:tcPr>
          <w:p w14:paraId="41CE64E3" w14:textId="77777777" w:rsidR="000F273A" w:rsidRPr="008D4109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60124AB" w14:textId="77777777" w:rsidR="000F273A" w:rsidRPr="008D4109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double" w:sz="4" w:space="0" w:color="auto"/>
            </w:tcBorders>
          </w:tcPr>
          <w:p w14:paraId="14E8838C" w14:textId="77777777" w:rsidR="000F273A" w:rsidRPr="008D4109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370B5A04" w14:textId="77777777" w:rsidR="000F273A" w:rsidRPr="008D4109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49892238" w14:textId="77777777" w:rsidR="000F273A" w:rsidRPr="008D4109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2CF2A539" w14:textId="77777777" w:rsidR="000F273A" w:rsidRPr="008D4109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3B93E3E" w14:textId="77777777" w:rsidR="000F273A" w:rsidRPr="008D4109" w:rsidRDefault="000F273A" w:rsidP="0092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17CB" w:rsidRPr="008D4109" w14:paraId="373AEA7C" w14:textId="77777777" w:rsidTr="00EB17CB">
        <w:trPr>
          <w:trHeight w:val="380"/>
        </w:trPr>
        <w:tc>
          <w:tcPr>
            <w:tcW w:w="2210" w:type="pct"/>
          </w:tcPr>
          <w:p w14:paraId="0FC33F1B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</w:p>
        </w:tc>
        <w:tc>
          <w:tcPr>
            <w:tcW w:w="548" w:type="pct"/>
            <w:gridSpan w:val="2"/>
          </w:tcPr>
          <w:p w14:paraId="5058B8E9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6BAB522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73C3C82B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8E30C56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5D1CAD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04220619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8509A44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7CB" w:rsidRPr="008D4109" w14:paraId="1F2BAE20" w14:textId="77777777" w:rsidTr="00EB17CB">
        <w:tc>
          <w:tcPr>
            <w:tcW w:w="2210" w:type="pct"/>
          </w:tcPr>
          <w:p w14:paraId="6A427155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ทั้งสิ้นภายใต้สัญญาเช่าดำเนินงานที่บอก</w:t>
            </w:r>
          </w:p>
        </w:tc>
        <w:tc>
          <w:tcPr>
            <w:tcW w:w="548" w:type="pct"/>
            <w:gridSpan w:val="2"/>
          </w:tcPr>
          <w:p w14:paraId="1202C55D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F5A4174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148DA941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19A2D93D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774BC99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7473FF56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1178A91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7CB" w:rsidRPr="008D4109" w14:paraId="49575DF5" w14:textId="77777777" w:rsidTr="00EB17CB">
        <w:tc>
          <w:tcPr>
            <w:tcW w:w="2210" w:type="pct"/>
          </w:tcPr>
          <w:p w14:paraId="69C3C61B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เลิกไม่ได้</w:t>
            </w:r>
          </w:p>
        </w:tc>
        <w:tc>
          <w:tcPr>
            <w:tcW w:w="548" w:type="pct"/>
            <w:gridSpan w:val="2"/>
          </w:tcPr>
          <w:p w14:paraId="1693FAC3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607D578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35953323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7D797B0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4E309D6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74FD3AD8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1C76416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7CB" w:rsidRPr="008D4109" w14:paraId="5BAD28D3" w14:textId="77777777" w:rsidTr="00EB17CB">
        <w:tc>
          <w:tcPr>
            <w:tcW w:w="2210" w:type="pct"/>
          </w:tcPr>
          <w:p w14:paraId="37BC6229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8" w:type="pct"/>
            <w:gridSpan w:val="2"/>
            <w:shd w:val="clear" w:color="auto" w:fill="auto"/>
          </w:tcPr>
          <w:p w14:paraId="510E96C9" w14:textId="4190F715" w:rsidR="00EB17CB" w:rsidRPr="008D4109" w:rsidRDefault="00DB67E1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8" w:type="pct"/>
          </w:tcPr>
          <w:p w14:paraId="37BB7955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2E2A8354" w14:textId="15EDE6B4" w:rsidR="00EB17CB" w:rsidRPr="008D4109" w:rsidRDefault="0051634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54" w:type="pct"/>
          </w:tcPr>
          <w:p w14:paraId="2FFCF200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5DCC497" w14:textId="5EAE942D" w:rsidR="00EB17CB" w:rsidRPr="008D4109" w:rsidRDefault="00DB67E1" w:rsidP="004B1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</w:tcPr>
          <w:p w14:paraId="516E9F7C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1BE92E97" w14:textId="725D1EE7" w:rsidR="00EB17CB" w:rsidRPr="008D4109" w:rsidRDefault="0051634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EB17CB" w:rsidRPr="008D4109" w14:paraId="5097FC0F" w14:textId="77777777" w:rsidTr="00EB17CB">
        <w:tc>
          <w:tcPr>
            <w:tcW w:w="2210" w:type="pct"/>
          </w:tcPr>
          <w:p w14:paraId="1D041BEB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48" w:type="pct"/>
            <w:gridSpan w:val="2"/>
            <w:shd w:val="clear" w:color="auto" w:fill="auto"/>
          </w:tcPr>
          <w:p w14:paraId="41AFC41D" w14:textId="7163C88E" w:rsidR="00EB17CB" w:rsidRPr="008D4109" w:rsidRDefault="00DB67E1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0F0359CA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0E985847" w14:textId="20E3FEE2" w:rsidR="00EB17CB" w:rsidRPr="008D4109" w:rsidRDefault="0051634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154" w:type="pct"/>
          </w:tcPr>
          <w:p w14:paraId="057F509F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044996A" w14:textId="6A776F11" w:rsidR="00EB17CB" w:rsidRPr="008D4109" w:rsidRDefault="00DB67E1" w:rsidP="004B1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</w:tcPr>
          <w:p w14:paraId="62BE2D14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4D4539A" w14:textId="78AFCF75" w:rsidR="00EB17CB" w:rsidRPr="008D4109" w:rsidRDefault="0051634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EB17CB" w:rsidRPr="008D4109" w14:paraId="52DCDDF6" w14:textId="77777777" w:rsidTr="00EB17CB">
        <w:tc>
          <w:tcPr>
            <w:tcW w:w="2210" w:type="pct"/>
          </w:tcPr>
          <w:p w14:paraId="71AD9F5E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548" w:type="pct"/>
            <w:gridSpan w:val="2"/>
            <w:shd w:val="clear" w:color="auto" w:fill="auto"/>
          </w:tcPr>
          <w:p w14:paraId="2CC7C3C6" w14:textId="1C11DDF5" w:rsidR="00EB17CB" w:rsidRPr="008D4109" w:rsidRDefault="00DB67E1" w:rsidP="004B1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6AE48B1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672765E5" w14:textId="228BC617" w:rsidR="00EB17CB" w:rsidRPr="008D4109" w:rsidRDefault="0051634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2,880</w:t>
            </w:r>
          </w:p>
        </w:tc>
        <w:tc>
          <w:tcPr>
            <w:tcW w:w="154" w:type="pct"/>
          </w:tcPr>
          <w:p w14:paraId="6D7CF9D9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E89FD1B" w14:textId="02ECCE86" w:rsidR="00EB17CB" w:rsidRPr="008D4109" w:rsidRDefault="00DB67E1" w:rsidP="004B1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</w:tcPr>
          <w:p w14:paraId="3EBFD7A4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60C07888" w14:textId="62BB7CDA" w:rsidR="00EB17CB" w:rsidRPr="008D4109" w:rsidRDefault="0051634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  <w:tr w:rsidR="00EB17CB" w:rsidRPr="008D4109" w14:paraId="531B1A92" w14:textId="77777777" w:rsidTr="00EB17CB">
        <w:tc>
          <w:tcPr>
            <w:tcW w:w="2210" w:type="pct"/>
          </w:tcPr>
          <w:p w14:paraId="7E3BF710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212B4" w14:textId="7234625E" w:rsidR="00EB17CB" w:rsidRPr="008D4109" w:rsidRDefault="00DB67E1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8" w:type="pct"/>
          </w:tcPr>
          <w:p w14:paraId="621460D3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D36BE6" w14:textId="19435D95" w:rsidR="00EB17CB" w:rsidRPr="008D4109" w:rsidRDefault="0051634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3,52</w:t>
            </w:r>
            <w:r w:rsidR="008B5613"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4" w:type="pct"/>
          </w:tcPr>
          <w:p w14:paraId="43DF29F3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3592F7C" w14:textId="51BB9B02" w:rsidR="00EB17CB" w:rsidRPr="008D4109" w:rsidRDefault="00DB67E1" w:rsidP="004B1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</w:tcPr>
          <w:p w14:paraId="6F7F8A93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AF42423" w14:textId="2172DEB3" w:rsidR="00EB17CB" w:rsidRPr="008D4109" w:rsidRDefault="0051634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</w:tr>
      <w:tr w:rsidR="00EB17CB" w:rsidRPr="008D4109" w14:paraId="40028B48" w14:textId="77777777" w:rsidTr="00EB17CB">
        <w:tc>
          <w:tcPr>
            <w:tcW w:w="2210" w:type="pct"/>
          </w:tcPr>
          <w:p w14:paraId="51D7344C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FE189B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A02D9B5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</w:tcBorders>
          </w:tcPr>
          <w:p w14:paraId="5A66E811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38E1C2FF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8027CEA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227EF367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7B4C7A73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17CB" w:rsidRPr="008D4109" w14:paraId="7A27D4EA" w14:textId="77777777" w:rsidTr="00EB17CB">
        <w:tc>
          <w:tcPr>
            <w:tcW w:w="2210" w:type="pct"/>
          </w:tcPr>
          <w:p w14:paraId="3CA62C96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2" w:type="pct"/>
          </w:tcPr>
          <w:p w14:paraId="4E0951C1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56923C18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43183C89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13D7291E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4051131B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156B6EC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B4337A" w14:textId="77777777" w:rsidR="00EB17CB" w:rsidRPr="008D4109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7F41" w:rsidRPr="008D4109" w14:paraId="6CC6C8E3" w14:textId="77777777" w:rsidTr="00EB17CB">
        <w:tc>
          <w:tcPr>
            <w:tcW w:w="2210" w:type="pct"/>
          </w:tcPr>
          <w:p w14:paraId="459ACB30" w14:textId="4157CA65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2" w:type="pct"/>
          </w:tcPr>
          <w:p w14:paraId="5E71BD2A" w14:textId="5FFC6D84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3,291</w:t>
            </w:r>
          </w:p>
        </w:tc>
        <w:tc>
          <w:tcPr>
            <w:tcW w:w="154" w:type="pct"/>
            <w:gridSpan w:val="2"/>
          </w:tcPr>
          <w:p w14:paraId="4C72CE19" w14:textId="77777777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6B5966C0" w14:textId="72023F36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3,173</w:t>
            </w:r>
          </w:p>
        </w:tc>
        <w:tc>
          <w:tcPr>
            <w:tcW w:w="154" w:type="pct"/>
          </w:tcPr>
          <w:p w14:paraId="5FC7D380" w14:textId="77777777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1009CA2B" w14:textId="4869D9D2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6" w:type="pct"/>
          </w:tcPr>
          <w:p w14:paraId="629D7FFA" w14:textId="77777777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F43880A" w14:textId="3DABFCE3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D47F41" w:rsidRPr="008D4109" w14:paraId="7BBBAC7D" w14:textId="77777777" w:rsidTr="00D47F41">
        <w:trPr>
          <w:trHeight w:val="71"/>
        </w:trPr>
        <w:tc>
          <w:tcPr>
            <w:tcW w:w="2210" w:type="pct"/>
          </w:tcPr>
          <w:p w14:paraId="4E8FFDE2" w14:textId="1E813728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สัญญาจ้างเพื่องานอสังหาริมทรัพย์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542" w:type="pct"/>
          </w:tcPr>
          <w:p w14:paraId="050BB420" w14:textId="7E83DFD5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154" w:type="pct"/>
            <w:gridSpan w:val="2"/>
          </w:tcPr>
          <w:p w14:paraId="2D09EE1E" w14:textId="77777777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7100BB1B" w14:textId="6D65524E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154" w:type="pct"/>
          </w:tcPr>
          <w:p w14:paraId="4416DC37" w14:textId="77777777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C0B08EA" w14:textId="7C3CDE4B" w:rsidR="00D47F41" w:rsidRPr="008D4109" w:rsidRDefault="00D47F41" w:rsidP="0038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0E61D82C" w14:textId="77777777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AAEB752" w14:textId="26B0C6DF" w:rsidR="00D47F41" w:rsidRPr="008D4109" w:rsidRDefault="00D47F41" w:rsidP="0038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7F41" w:rsidRPr="008D4109" w14:paraId="03C12B55" w14:textId="77777777" w:rsidTr="00EB17CB">
        <w:tc>
          <w:tcPr>
            <w:tcW w:w="2210" w:type="pct"/>
          </w:tcPr>
          <w:p w14:paraId="65201BA7" w14:textId="77777777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สัญญาซื้อขายที่ดิน</w:t>
            </w:r>
          </w:p>
        </w:tc>
        <w:tc>
          <w:tcPr>
            <w:tcW w:w="542" w:type="pct"/>
          </w:tcPr>
          <w:p w14:paraId="1BD1BF3F" w14:textId="636646DA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lang w:val="en-GB"/>
              </w:rPr>
              <w:t>521</w:t>
            </w:r>
          </w:p>
        </w:tc>
        <w:tc>
          <w:tcPr>
            <w:tcW w:w="154" w:type="pct"/>
            <w:gridSpan w:val="2"/>
          </w:tcPr>
          <w:p w14:paraId="58A284BD" w14:textId="77777777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6DCB30FB" w14:textId="1589BC9D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154" w:type="pct"/>
          </w:tcPr>
          <w:p w14:paraId="272303B9" w14:textId="77777777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05529179" w14:textId="0BC1C661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4BA38A73" w14:textId="77777777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C034028" w14:textId="543C0146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7F41" w:rsidRPr="008D4109" w14:paraId="13AC7BA2" w14:textId="77777777" w:rsidTr="00EB17CB">
        <w:tc>
          <w:tcPr>
            <w:tcW w:w="2210" w:type="pct"/>
          </w:tcPr>
          <w:p w14:paraId="4AB39F58" w14:textId="77777777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7F4C277" w14:textId="1AB03E79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4,779</w:t>
            </w:r>
          </w:p>
        </w:tc>
        <w:tc>
          <w:tcPr>
            <w:tcW w:w="154" w:type="pct"/>
            <w:gridSpan w:val="2"/>
          </w:tcPr>
          <w:p w14:paraId="33D5502F" w14:textId="77777777" w:rsidR="00D47F41" w:rsidRPr="008D4109" w:rsidRDefault="00D47F41" w:rsidP="00D47F4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71E5B5" w14:textId="4589D84E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5,460</w:t>
            </w:r>
          </w:p>
        </w:tc>
        <w:tc>
          <w:tcPr>
            <w:tcW w:w="154" w:type="pct"/>
          </w:tcPr>
          <w:p w14:paraId="418600EF" w14:textId="77777777" w:rsidR="00D47F41" w:rsidRPr="008D4109" w:rsidRDefault="00D47F41" w:rsidP="00D47F4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DEA2CC" w14:textId="1FD62C13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56" w:type="pct"/>
          </w:tcPr>
          <w:p w14:paraId="14183B03" w14:textId="77777777" w:rsidR="00D47F41" w:rsidRPr="008D4109" w:rsidRDefault="00D47F41" w:rsidP="00D47F4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09C9FD6" w14:textId="0E4C2319" w:rsidR="00D47F41" w:rsidRPr="008D4109" w:rsidRDefault="00D47F41" w:rsidP="00D47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</w:tr>
    </w:tbl>
    <w:p w14:paraId="094E6D6A" w14:textId="2BDA4023" w:rsidR="00890CA4" w:rsidRDefault="0089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6EDB5AA6" w14:textId="77777777" w:rsidR="00890CA4" w:rsidRDefault="0089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sz w:val="30"/>
          <w:szCs w:val="30"/>
          <w:cs/>
          <w:lang w:val="x-none" w:eastAsia="x-none"/>
        </w:rPr>
        <w:br w:type="page"/>
      </w:r>
    </w:p>
    <w:p w14:paraId="0EA1B0D6" w14:textId="405744B4" w:rsidR="00C667F4" w:rsidRPr="008D4109" w:rsidRDefault="001E186A" w:rsidP="00C667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bookmarkStart w:id="18" w:name="_Hlk62744698"/>
      <w:r w:rsidRPr="008D4109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6EF37911" w14:textId="0D786C8D" w:rsidR="00BB3CEE" w:rsidRPr="008D4109" w:rsidRDefault="00BB3CEE" w:rsidP="00BB3CEE">
      <w:pPr>
        <w:rPr>
          <w:sz w:val="30"/>
          <w:szCs w:val="30"/>
          <w:lang w:val="x-none" w:eastAsia="x-none"/>
        </w:rPr>
      </w:pPr>
    </w:p>
    <w:p w14:paraId="57D1F564" w14:textId="3CF1442D" w:rsidR="00B20EDF" w:rsidRPr="008D4109" w:rsidRDefault="00BB3CEE" w:rsidP="00B20EDF">
      <w:pPr>
        <w:tabs>
          <w:tab w:val="clear" w:pos="680"/>
          <w:tab w:val="clear" w:pos="907"/>
          <w:tab w:val="left" w:pos="540"/>
        </w:tabs>
        <w:rPr>
          <w:sz w:val="30"/>
          <w:szCs w:val="30"/>
          <w:cs/>
          <w:lang w:eastAsia="x-none"/>
        </w:rPr>
      </w:pPr>
      <w:r w:rsidRPr="008D4109">
        <w:rPr>
          <w:sz w:val="30"/>
          <w:szCs w:val="30"/>
          <w:cs/>
          <w:lang w:val="x-none" w:eastAsia="x-none"/>
        </w:rPr>
        <w:tab/>
      </w:r>
      <w:r w:rsidRPr="008D4109">
        <w:rPr>
          <w:sz w:val="30"/>
          <w:szCs w:val="30"/>
          <w:cs/>
          <w:lang w:val="x-none" w:eastAsia="x-none"/>
        </w:rPr>
        <w:tab/>
      </w:r>
      <w:r w:rsidR="00B20EDF" w:rsidRPr="008D4109">
        <w:rPr>
          <w:rFonts w:asciiTheme="majorBidi" w:eastAsia="MS Mincho" w:hAnsiTheme="majorBidi" w:cstheme="majorBidi" w:hint="cs"/>
          <w:sz w:val="30"/>
          <w:szCs w:val="30"/>
          <w:cs/>
        </w:rPr>
        <w:t xml:space="preserve">ในการประชุมสามัญผู้ถือหุ้นของบริษัท เมื่อวันที่ </w:t>
      </w:r>
      <w:r w:rsidR="00B20EDF" w:rsidRPr="008D4109">
        <w:rPr>
          <w:rFonts w:asciiTheme="majorBidi" w:eastAsia="MS Mincho" w:hAnsiTheme="majorBidi" w:cstheme="majorBidi"/>
          <w:sz w:val="30"/>
          <w:szCs w:val="30"/>
        </w:rPr>
        <w:t>13</w:t>
      </w:r>
      <w:r w:rsidR="00B20EDF" w:rsidRPr="008D4109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มกราคม </w:t>
      </w:r>
      <w:r w:rsidR="00B20EDF" w:rsidRPr="008D4109">
        <w:rPr>
          <w:rFonts w:asciiTheme="majorBidi" w:eastAsia="MS Mincho" w:hAnsiTheme="majorBidi" w:cstheme="majorBidi"/>
          <w:sz w:val="30"/>
          <w:szCs w:val="30"/>
        </w:rPr>
        <w:t>256</w:t>
      </w:r>
      <w:r w:rsidR="00214D7B" w:rsidRPr="008D4109">
        <w:rPr>
          <w:rFonts w:asciiTheme="majorBidi" w:eastAsia="MS Mincho" w:hAnsiTheme="majorBidi" w:cstheme="majorBidi"/>
          <w:sz w:val="30"/>
          <w:szCs w:val="30"/>
        </w:rPr>
        <w:t>4</w:t>
      </w:r>
      <w:r w:rsidR="00B20EDF" w:rsidRPr="008D4109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B20EDF" w:rsidRPr="008D4109">
        <w:rPr>
          <w:rFonts w:asciiTheme="majorBidi" w:eastAsia="MS Mincho" w:hAnsiTheme="majorBidi" w:cstheme="majorBidi" w:hint="cs"/>
          <w:sz w:val="30"/>
          <w:szCs w:val="30"/>
          <w:cs/>
        </w:rPr>
        <w:t>ผู้ถือหุ้นมีมติอนุมัติในเรื่องดังต่อไปนี้</w:t>
      </w:r>
    </w:p>
    <w:p w14:paraId="2CBFDAC4" w14:textId="77777777" w:rsidR="00B20EDF" w:rsidRPr="008D4109" w:rsidRDefault="00B20EDF" w:rsidP="00B20EDF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8D4109">
        <w:rPr>
          <w:rFonts w:ascii="Angsana New" w:hAnsi="Angsana New"/>
          <w:sz w:val="30"/>
          <w:szCs w:val="30"/>
          <w:cs/>
          <w:lang w:val="x-none" w:eastAsia="x-none"/>
        </w:rPr>
        <w:tab/>
      </w:r>
    </w:p>
    <w:p w14:paraId="57385816" w14:textId="6D262E01" w:rsidR="00B20EDF" w:rsidRPr="008D4109" w:rsidRDefault="00B20EDF" w:rsidP="00B20EDF">
      <w:pPr>
        <w:pStyle w:val="ListParagraph"/>
        <w:numPr>
          <w:ilvl w:val="0"/>
          <w:numId w:val="45"/>
        </w:numPr>
        <w:tabs>
          <w:tab w:val="clear" w:pos="227"/>
          <w:tab w:val="clear" w:pos="907"/>
        </w:tabs>
        <w:spacing w:line="240" w:lineRule="auto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8D4109">
        <w:rPr>
          <w:rFonts w:ascii="Angsana New" w:hAnsi="Angsana New" w:hint="cs"/>
          <w:sz w:val="30"/>
          <w:szCs w:val="30"/>
          <w:cs/>
          <w:lang w:val="x-none" w:eastAsia="x-none"/>
        </w:rPr>
        <w:t>การจัดสรรกำไรที่ต้อง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>สำรองตามกฎหมายเป็นจำนวนเงิน</w:t>
      </w:r>
      <w:r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2192D" w:rsidRPr="008D4109">
        <w:rPr>
          <w:rFonts w:ascii="Angsana New" w:hAnsi="Angsana New"/>
          <w:sz w:val="30"/>
          <w:szCs w:val="30"/>
          <w:lang w:eastAsia="x-none"/>
        </w:rPr>
        <w:t>29.21</w:t>
      </w:r>
      <w:r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>ล้านบาท และจ่ายเงินปันผลในอัตราหุ้นละ</w:t>
      </w:r>
      <w:r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2192D" w:rsidRPr="008D4109">
        <w:rPr>
          <w:rFonts w:ascii="Angsana New" w:hAnsi="Angsana New"/>
          <w:sz w:val="30"/>
          <w:szCs w:val="30"/>
          <w:lang w:eastAsia="x-none"/>
        </w:rPr>
        <w:t>0.60</w:t>
      </w:r>
      <w:r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>บาท สำหรับหุ้นสามัญจำนวน</w:t>
      </w:r>
      <w:r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4047D" w:rsidRPr="008D4109">
        <w:rPr>
          <w:rFonts w:ascii="Angsana New" w:hAnsi="Angsana New"/>
          <w:sz w:val="30"/>
          <w:szCs w:val="30"/>
          <w:lang w:eastAsia="x-none"/>
        </w:rPr>
        <w:t xml:space="preserve">2,319.28 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ล้านหุ้น เป็นจำนวนเงินรวม </w:t>
      </w:r>
      <w:r w:rsidR="0022192D" w:rsidRPr="008D4109">
        <w:rPr>
          <w:rFonts w:ascii="Angsana New" w:hAnsi="Angsana New"/>
          <w:sz w:val="30"/>
          <w:szCs w:val="30"/>
          <w:lang w:eastAsia="x-none"/>
        </w:rPr>
        <w:t>1,391.57</w:t>
      </w:r>
      <w:r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โดยกำหนดจ่ายเงินปันผลวันที่ </w:t>
      </w:r>
      <w:r w:rsidR="0022192D" w:rsidRPr="008D4109">
        <w:rPr>
          <w:rFonts w:ascii="Angsana New" w:hAnsi="Angsana New"/>
          <w:sz w:val="30"/>
          <w:szCs w:val="30"/>
          <w:lang w:eastAsia="x-none"/>
        </w:rPr>
        <w:t>11</w:t>
      </w:r>
      <w:r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Pr="008D4109">
        <w:rPr>
          <w:rFonts w:ascii="Angsana New" w:hAnsi="Angsana New"/>
          <w:sz w:val="30"/>
          <w:szCs w:val="30"/>
          <w:lang w:eastAsia="x-none"/>
        </w:rPr>
        <w:t>2564</w:t>
      </w:r>
    </w:p>
    <w:p w14:paraId="27981764" w14:textId="77777777" w:rsidR="00B20EDF" w:rsidRPr="008D4109" w:rsidRDefault="00B20EDF" w:rsidP="00B20EDF">
      <w:pPr>
        <w:pStyle w:val="ListParagraph"/>
        <w:tabs>
          <w:tab w:val="clear" w:pos="227"/>
          <w:tab w:val="clear" w:pos="907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98DA785" w14:textId="39201204" w:rsidR="00B20EDF" w:rsidRDefault="00B20EDF" w:rsidP="00023606">
      <w:pPr>
        <w:pStyle w:val="ListParagraph"/>
        <w:numPr>
          <w:ilvl w:val="0"/>
          <w:numId w:val="45"/>
        </w:numPr>
        <w:tabs>
          <w:tab w:val="clear" w:pos="227"/>
          <w:tab w:val="clear" w:pos="907"/>
        </w:tabs>
        <w:spacing w:line="240" w:lineRule="auto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การลดทุนจดทะเบียนจาก </w:t>
      </w:r>
      <w:r w:rsidR="0022192D" w:rsidRPr="008D4109">
        <w:rPr>
          <w:rFonts w:ascii="Angsana New" w:hAnsi="Angsana New"/>
          <w:sz w:val="30"/>
          <w:szCs w:val="30"/>
          <w:lang w:eastAsia="x-none"/>
        </w:rPr>
        <w:t>3</w:t>
      </w:r>
      <w:r w:rsidR="00C14CD4" w:rsidRPr="008D4109">
        <w:rPr>
          <w:rFonts w:ascii="Angsana New" w:hAnsi="Angsana New"/>
          <w:sz w:val="30"/>
          <w:szCs w:val="30"/>
          <w:lang w:eastAsia="x-none"/>
        </w:rPr>
        <w:t>,</w:t>
      </w:r>
      <w:r w:rsidR="0022192D" w:rsidRPr="008D4109">
        <w:rPr>
          <w:rFonts w:ascii="Angsana New" w:hAnsi="Angsana New"/>
          <w:sz w:val="30"/>
          <w:szCs w:val="30"/>
          <w:lang w:eastAsia="x-none"/>
        </w:rPr>
        <w:t>2</w:t>
      </w:r>
      <w:r w:rsidR="00C14CD4" w:rsidRPr="008D4109">
        <w:rPr>
          <w:rFonts w:ascii="Angsana New" w:hAnsi="Angsana New"/>
          <w:sz w:val="30"/>
          <w:szCs w:val="30"/>
          <w:lang w:eastAsia="x-none"/>
        </w:rPr>
        <w:t>26.82</w:t>
      </w:r>
      <w:r w:rsidR="0022192D"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เป็น </w:t>
      </w:r>
      <w:r w:rsidR="00C14CD4" w:rsidRPr="008D4109">
        <w:rPr>
          <w:rFonts w:ascii="Angsana New" w:hAnsi="Angsana New"/>
          <w:sz w:val="30"/>
          <w:szCs w:val="30"/>
          <w:lang w:eastAsia="x-none"/>
        </w:rPr>
        <w:t>2,319.28</w:t>
      </w:r>
      <w:r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โดยการยกเลิกหุ้นสามัญที่ยังไม่ได้จำหน่ายจำนวน </w:t>
      </w:r>
      <w:r w:rsidR="00C14CD4" w:rsidRPr="008D4109">
        <w:rPr>
          <w:rFonts w:ascii="Angsana New" w:hAnsi="Angsana New"/>
          <w:sz w:val="30"/>
          <w:szCs w:val="30"/>
          <w:lang w:eastAsia="x-none"/>
        </w:rPr>
        <w:t>907.54</w:t>
      </w:r>
      <w:r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ล้านหุ้น มูลค่าหุ้นละ </w:t>
      </w:r>
      <w:r w:rsidRPr="008D4109">
        <w:rPr>
          <w:rFonts w:ascii="Angsana New" w:hAnsi="Angsana New"/>
          <w:sz w:val="30"/>
          <w:szCs w:val="30"/>
          <w:lang w:eastAsia="x-none"/>
        </w:rPr>
        <w:t>1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 บาท</w:t>
      </w:r>
    </w:p>
    <w:p w14:paraId="32C154FB" w14:textId="77777777" w:rsidR="00890CA4" w:rsidRPr="008D4109" w:rsidRDefault="00890CA4" w:rsidP="00851DFB">
      <w:pPr>
        <w:pStyle w:val="ListParagraph"/>
        <w:tabs>
          <w:tab w:val="clear" w:pos="227"/>
          <w:tab w:val="clear" w:pos="907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</w:p>
    <w:p w14:paraId="6A604752" w14:textId="13FC9664" w:rsidR="00B20EDF" w:rsidRPr="008D4109" w:rsidRDefault="00B20EDF" w:rsidP="00B20EDF">
      <w:pPr>
        <w:pStyle w:val="ListParagraph"/>
        <w:numPr>
          <w:ilvl w:val="0"/>
          <w:numId w:val="45"/>
        </w:numPr>
        <w:tabs>
          <w:tab w:val="clear" w:pos="227"/>
          <w:tab w:val="clear" w:pos="907"/>
        </w:tabs>
        <w:spacing w:line="240" w:lineRule="auto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การเพิ่มทุนจดทะเบียนจาก </w:t>
      </w:r>
      <w:r w:rsidR="00877772" w:rsidRPr="008D4109">
        <w:rPr>
          <w:rFonts w:ascii="Angsana New" w:hAnsi="Angsana New"/>
          <w:sz w:val="30"/>
          <w:szCs w:val="30"/>
          <w:lang w:eastAsia="x-none"/>
        </w:rPr>
        <w:t>2,319.28</w:t>
      </w:r>
      <w:r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เป็น </w:t>
      </w:r>
      <w:r w:rsidR="00E24FDE" w:rsidRPr="008D4109">
        <w:rPr>
          <w:rFonts w:ascii="Angsana New" w:hAnsi="Angsana New"/>
          <w:sz w:val="30"/>
          <w:szCs w:val="30"/>
          <w:lang w:eastAsia="x-none"/>
        </w:rPr>
        <w:t>3</w:t>
      </w:r>
      <w:r w:rsidR="00877772" w:rsidRPr="008D4109">
        <w:rPr>
          <w:rFonts w:ascii="Angsana New" w:hAnsi="Angsana New"/>
          <w:sz w:val="30"/>
          <w:szCs w:val="30"/>
          <w:lang w:eastAsia="x-none"/>
        </w:rPr>
        <w:t>,</w:t>
      </w:r>
      <w:r w:rsidR="00E24FDE" w:rsidRPr="008D4109">
        <w:rPr>
          <w:rFonts w:ascii="Angsana New" w:hAnsi="Angsana New"/>
          <w:sz w:val="30"/>
          <w:szCs w:val="30"/>
          <w:lang w:eastAsia="x-none"/>
        </w:rPr>
        <w:t>710</w:t>
      </w:r>
      <w:r w:rsidR="00877772" w:rsidRPr="008D4109">
        <w:rPr>
          <w:rFonts w:ascii="Angsana New" w:hAnsi="Angsana New"/>
          <w:sz w:val="30"/>
          <w:szCs w:val="30"/>
          <w:lang w:eastAsia="x-none"/>
        </w:rPr>
        <w:t>.</w:t>
      </w:r>
      <w:r w:rsidR="00E24FDE" w:rsidRPr="008D4109">
        <w:rPr>
          <w:rFonts w:ascii="Angsana New" w:hAnsi="Angsana New"/>
          <w:sz w:val="30"/>
          <w:szCs w:val="30"/>
          <w:lang w:eastAsia="x-none"/>
        </w:rPr>
        <w:t>85</w:t>
      </w:r>
      <w:r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โดยการออกหุ้นสามัญจำนวน </w:t>
      </w:r>
      <w:r w:rsidR="00877772" w:rsidRPr="008D4109">
        <w:rPr>
          <w:rFonts w:ascii="Angsana New" w:hAnsi="Angsana New"/>
          <w:sz w:val="30"/>
          <w:szCs w:val="30"/>
          <w:lang w:eastAsia="x-none"/>
        </w:rPr>
        <w:t>1</w:t>
      </w:r>
      <w:r w:rsidR="00E24FDE" w:rsidRPr="008D4109">
        <w:rPr>
          <w:rFonts w:ascii="Angsana New" w:hAnsi="Angsana New"/>
          <w:sz w:val="30"/>
          <w:szCs w:val="30"/>
          <w:lang w:eastAsia="x-none"/>
        </w:rPr>
        <w:t>,391.57</w:t>
      </w:r>
      <w:r w:rsidRPr="008D410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ล้านหุ้น มูลค่าหุ้นละ </w:t>
      </w:r>
      <w:r w:rsidRPr="008D4109">
        <w:rPr>
          <w:rFonts w:ascii="Angsana New" w:hAnsi="Angsana New"/>
          <w:sz w:val="30"/>
          <w:szCs w:val="30"/>
          <w:lang w:eastAsia="x-none"/>
        </w:rPr>
        <w:t>1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 xml:space="preserve"> บาท</w:t>
      </w:r>
    </w:p>
    <w:p w14:paraId="6609BC91" w14:textId="10F5EC10" w:rsidR="00C14CD4" w:rsidRDefault="00C14CD4" w:rsidP="00C14CD4">
      <w:pPr>
        <w:pStyle w:val="ListParagraph"/>
        <w:rPr>
          <w:rFonts w:ascii="Angsana New" w:hAnsi="Angsana New"/>
          <w:sz w:val="30"/>
          <w:szCs w:val="30"/>
          <w:lang w:eastAsia="x-none"/>
        </w:rPr>
      </w:pPr>
    </w:p>
    <w:p w14:paraId="08209BE8" w14:textId="704FEB38" w:rsidR="00C14CD4" w:rsidRPr="008D4109" w:rsidRDefault="00C14CD4" w:rsidP="00B20EDF">
      <w:pPr>
        <w:pStyle w:val="ListParagraph"/>
        <w:numPr>
          <w:ilvl w:val="0"/>
          <w:numId w:val="45"/>
        </w:numPr>
        <w:tabs>
          <w:tab w:val="clear" w:pos="227"/>
          <w:tab w:val="clear" w:pos="907"/>
        </w:tabs>
        <w:spacing w:line="240" w:lineRule="auto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8D4109">
        <w:rPr>
          <w:rFonts w:ascii="Angsana New" w:hAnsi="Angsana New" w:hint="cs"/>
          <w:sz w:val="30"/>
          <w:szCs w:val="30"/>
          <w:cs/>
          <w:lang w:eastAsia="x-none"/>
        </w:rPr>
        <w:t>การจัดสรรหุ้นสามัญเพิ่มทุนของบริษัทแบบมอบอำนาจทั่วไป เพื่อเสนอขายให้แก่ผู้ถือหุ้นเดิมตามสัดส่วนการถือหุ้น และ</w:t>
      </w:r>
      <w:r w:rsidRPr="008D4109">
        <w:rPr>
          <w:rFonts w:ascii="Angsana New" w:hAnsi="Angsana New"/>
          <w:sz w:val="30"/>
          <w:szCs w:val="30"/>
          <w:lang w:eastAsia="x-none"/>
        </w:rPr>
        <w:t>/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>หรือเพื่อเสนอขายให้แก่ประชาชนทั่วไป และ</w:t>
      </w:r>
      <w:r w:rsidRPr="008D4109">
        <w:rPr>
          <w:rFonts w:ascii="Angsana New" w:hAnsi="Angsana New"/>
          <w:sz w:val="30"/>
          <w:szCs w:val="30"/>
          <w:lang w:eastAsia="x-none"/>
        </w:rPr>
        <w:t>/</w:t>
      </w:r>
      <w:r w:rsidRPr="008D4109">
        <w:rPr>
          <w:rFonts w:ascii="Angsana New" w:hAnsi="Angsana New" w:hint="cs"/>
          <w:sz w:val="30"/>
          <w:szCs w:val="30"/>
          <w:cs/>
          <w:lang w:eastAsia="x-none"/>
        </w:rPr>
        <w:t>หรือเพื่อเสนอขายให้แก่บุคคลในวงจำกัด ทั้งนี้ให้ทำการจัดสรรหุ้นสามัญเพิ่มทุนดังกล่าวให้แล้วเสร็จภายในวันประชุมสามัญผู้ถือหุ้น</w:t>
      </w:r>
      <w:r w:rsidR="00434DFE" w:rsidRPr="008D4109">
        <w:rPr>
          <w:rFonts w:ascii="Angsana New" w:hAnsi="Angsana New" w:hint="cs"/>
          <w:sz w:val="30"/>
          <w:szCs w:val="30"/>
          <w:cs/>
          <w:lang w:eastAsia="x-none"/>
        </w:rPr>
        <w:t>ครั้งต่อไป</w:t>
      </w:r>
    </w:p>
    <w:p w14:paraId="049B74C4" w14:textId="77777777" w:rsidR="00B20EDF" w:rsidRPr="008D4109" w:rsidRDefault="00B20EDF" w:rsidP="00B20EDF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5ADB437E" w14:textId="77777777" w:rsidR="00B20EDF" w:rsidRPr="008D4109" w:rsidRDefault="00B20EDF" w:rsidP="00B2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i/>
          <w:iCs/>
          <w:sz w:val="30"/>
          <w:szCs w:val="30"/>
        </w:rPr>
      </w:pPr>
      <w:r w:rsidRPr="008D4109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การเพิ่มทุนในบริษัทย่อย</w:t>
      </w:r>
    </w:p>
    <w:p w14:paraId="28B90CC5" w14:textId="77777777" w:rsidR="00B20EDF" w:rsidRPr="008D4109" w:rsidRDefault="00B20EDF" w:rsidP="00B2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Segoe UI" w:eastAsia="Times New Roman" w:hAnsi="Segoe UI" w:cs="Segoe UI"/>
          <w:sz w:val="30"/>
          <w:szCs w:val="30"/>
        </w:rPr>
      </w:pPr>
    </w:p>
    <w:p w14:paraId="5E2BACCB" w14:textId="7B60E357" w:rsidR="00B20EDF" w:rsidRPr="008D4109" w:rsidRDefault="00B20EDF" w:rsidP="00B2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</w:rPr>
      </w:pPr>
      <w:r w:rsidRPr="008D4109">
        <w:rPr>
          <w:rFonts w:ascii="Angsana New" w:eastAsia="Times New Roman" w:hAnsi="Angsana New" w:hint="cs"/>
          <w:sz w:val="30"/>
          <w:szCs w:val="30"/>
          <w:cs/>
        </w:rPr>
        <w:t>ในเดือนมกราค</w:t>
      </w:r>
      <w:r w:rsidR="009E56A2" w:rsidRPr="008D4109">
        <w:rPr>
          <w:rFonts w:ascii="Angsana New" w:eastAsia="Times New Roman" w:hAnsi="Angsana New" w:hint="cs"/>
          <w:sz w:val="30"/>
          <w:szCs w:val="30"/>
          <w:cs/>
        </w:rPr>
        <w:t>ม</w:t>
      </w:r>
      <w:r w:rsidRPr="008D4109">
        <w:rPr>
          <w:rFonts w:ascii="Angsana New" w:eastAsia="Times New Roman" w:hAnsi="Angsana New" w:hint="cs"/>
          <w:sz w:val="30"/>
          <w:szCs w:val="30"/>
        </w:rPr>
        <w:t xml:space="preserve"> 256</w:t>
      </w:r>
      <w:r w:rsidRPr="008D4109">
        <w:rPr>
          <w:rFonts w:ascii="Angsana New" w:eastAsia="Times New Roman" w:hAnsi="Angsana New"/>
          <w:sz w:val="30"/>
          <w:szCs w:val="30"/>
        </w:rPr>
        <w:t>4</w:t>
      </w:r>
      <w:r w:rsidRPr="008D4109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8D4109">
        <w:rPr>
          <w:rFonts w:ascii="Angsana New" w:eastAsia="Times New Roman" w:hAnsi="Angsana New" w:hint="cs"/>
          <w:sz w:val="30"/>
          <w:szCs w:val="30"/>
          <w:cs/>
        </w:rPr>
        <w:t>บริษัทย่อยมีการเพิ่มทุนจดทะเบียน โดยมีรายละเอียดดังนี้</w:t>
      </w:r>
    </w:p>
    <w:p w14:paraId="4C90CFAC" w14:textId="77777777" w:rsidR="00B20EDF" w:rsidRPr="008D4109" w:rsidRDefault="00B20EDF" w:rsidP="00B2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</w:rPr>
      </w:pPr>
    </w:p>
    <w:tbl>
      <w:tblPr>
        <w:tblStyle w:val="TableGrid"/>
        <w:tblW w:w="891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5"/>
        <w:gridCol w:w="2700"/>
        <w:gridCol w:w="1170"/>
        <w:gridCol w:w="1170"/>
        <w:gridCol w:w="1710"/>
      </w:tblGrid>
      <w:tr w:rsidR="00B20EDF" w:rsidRPr="008D4109" w14:paraId="47BAEBAA" w14:textId="77777777" w:rsidTr="00A7334A">
        <w:trPr>
          <w:trHeight w:val="255"/>
          <w:tblHeader/>
        </w:trPr>
        <w:tc>
          <w:tcPr>
            <w:tcW w:w="2165" w:type="dxa"/>
          </w:tcPr>
          <w:p w14:paraId="4AFE8A6F" w14:textId="77777777" w:rsidR="00A7334A" w:rsidRPr="008D4109" w:rsidRDefault="00A7334A" w:rsidP="00C14CD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2B080D18" w14:textId="365737A5" w:rsidR="00B20EDF" w:rsidRPr="008D4109" w:rsidRDefault="00B20EDF" w:rsidP="00C14CD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0" w:type="dxa"/>
          </w:tcPr>
          <w:p w14:paraId="6B65AAD2" w14:textId="77777777" w:rsidR="00A7334A" w:rsidRPr="008D4109" w:rsidRDefault="00A7334A" w:rsidP="00C14CD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4C43DD88" w14:textId="33875F74" w:rsidR="00B20EDF" w:rsidRPr="008D4109" w:rsidRDefault="00B20EDF" w:rsidP="00C14CD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ถือหุ้นโดย</w:t>
            </w:r>
          </w:p>
        </w:tc>
        <w:tc>
          <w:tcPr>
            <w:tcW w:w="1170" w:type="dxa"/>
          </w:tcPr>
          <w:p w14:paraId="416DCCCE" w14:textId="77777777" w:rsidR="00B20EDF" w:rsidRPr="008D4109" w:rsidRDefault="00B20EDF" w:rsidP="00C14CD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170" w:type="dxa"/>
          </w:tcPr>
          <w:p w14:paraId="2C56C025" w14:textId="77777777" w:rsidR="00B20EDF" w:rsidRPr="008D4109" w:rsidRDefault="00B20EDF" w:rsidP="00C14CD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8D4109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ทุน</w:t>
            </w: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เ</w:t>
            </w:r>
            <w:r w:rsidRPr="008D4109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รียกชำระเพิ่ม</w:t>
            </w:r>
          </w:p>
        </w:tc>
        <w:tc>
          <w:tcPr>
            <w:tcW w:w="1710" w:type="dxa"/>
          </w:tcPr>
          <w:p w14:paraId="171625F5" w14:textId="77777777" w:rsidR="00B20EDF" w:rsidRPr="008D4109" w:rsidRDefault="00B20EDF" w:rsidP="00C14CD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8D4109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ทุนชำระเพิ่ม</w:t>
            </w: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br/>
            </w:r>
            <w:r w:rsidRPr="008D4109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โดยบริษัทย่อย</w:t>
            </w:r>
          </w:p>
        </w:tc>
      </w:tr>
      <w:tr w:rsidR="00B20EDF" w:rsidRPr="008D4109" w14:paraId="7D69EDAA" w14:textId="77777777" w:rsidTr="00A7334A">
        <w:trPr>
          <w:trHeight w:val="255"/>
          <w:tblHeader/>
        </w:trPr>
        <w:tc>
          <w:tcPr>
            <w:tcW w:w="2165" w:type="dxa"/>
          </w:tcPr>
          <w:p w14:paraId="68EFB36B" w14:textId="77777777" w:rsidR="00B20EDF" w:rsidRPr="008D4109" w:rsidRDefault="00B20EDF" w:rsidP="00C14CD4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700" w:type="dxa"/>
          </w:tcPr>
          <w:p w14:paraId="4EC307D5" w14:textId="77777777" w:rsidR="00B20EDF" w:rsidRPr="008D4109" w:rsidRDefault="00B20EDF" w:rsidP="00C14CD4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1048CD" w14:textId="77777777" w:rsidR="00B20EDF" w:rsidRPr="008D4109" w:rsidRDefault="00B20EDF" w:rsidP="00C14CD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(%)</w:t>
            </w:r>
          </w:p>
        </w:tc>
        <w:tc>
          <w:tcPr>
            <w:tcW w:w="2880" w:type="dxa"/>
            <w:gridSpan w:val="2"/>
          </w:tcPr>
          <w:p w14:paraId="2AC5B2D2" w14:textId="77777777" w:rsidR="00B20EDF" w:rsidRPr="008D4109" w:rsidRDefault="00B20EDF" w:rsidP="00C14CD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</w:pPr>
            <w:r w:rsidRPr="008D4109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8D4109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ล้านบาท</w:t>
            </w:r>
            <w:r w:rsidRPr="008D4109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B20EDF" w:rsidRPr="008D4109" w14:paraId="0D2B50E7" w14:textId="77777777" w:rsidTr="00A7334A">
        <w:trPr>
          <w:trHeight w:val="485"/>
        </w:trPr>
        <w:tc>
          <w:tcPr>
            <w:tcW w:w="2165" w:type="dxa"/>
          </w:tcPr>
          <w:p w14:paraId="63CF889E" w14:textId="0707382F" w:rsidR="00B20EDF" w:rsidRPr="008D4109" w:rsidRDefault="00137040" w:rsidP="00137040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</w:rPr>
              <w:t>Frasers Property Thailand</w:t>
            </w:r>
          </w:p>
        </w:tc>
        <w:tc>
          <w:tcPr>
            <w:tcW w:w="2700" w:type="dxa"/>
          </w:tcPr>
          <w:p w14:paraId="2BB90AF6" w14:textId="48D7FEF3" w:rsidR="00B20EDF" w:rsidRPr="008D4109" w:rsidRDefault="00137040" w:rsidP="00C14CD4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8D4109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บริษัท</w:t>
            </w: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เฟรเซอร์ส</w:t>
            </w: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พร็อพเพอร์ตี้</w:t>
            </w:r>
          </w:p>
        </w:tc>
        <w:tc>
          <w:tcPr>
            <w:tcW w:w="1170" w:type="dxa"/>
          </w:tcPr>
          <w:p w14:paraId="74E658FB" w14:textId="77777777" w:rsidR="00B20EDF" w:rsidRPr="008D4109" w:rsidRDefault="00B20EDF" w:rsidP="00C14C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F07850" w14:textId="77777777" w:rsidR="00B20EDF" w:rsidRPr="008D4109" w:rsidRDefault="00B20EDF" w:rsidP="00C14CD4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447AE3" w14:textId="4FD79F7F" w:rsidR="00B20EDF" w:rsidRPr="008D4109" w:rsidRDefault="00B20EDF" w:rsidP="00C14C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</w:p>
        </w:tc>
      </w:tr>
      <w:tr w:rsidR="00137040" w:rsidRPr="008D4109" w14:paraId="68D9C505" w14:textId="77777777" w:rsidTr="00A7334A">
        <w:trPr>
          <w:trHeight w:val="485"/>
        </w:trPr>
        <w:tc>
          <w:tcPr>
            <w:tcW w:w="2165" w:type="dxa"/>
          </w:tcPr>
          <w:p w14:paraId="609E61A7" w14:textId="096927B2" w:rsidR="00137040" w:rsidRPr="008D4109" w:rsidRDefault="00137040" w:rsidP="00137040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</w:rPr>
              <w:t xml:space="preserve">   (International) Pte. Ltd.</w:t>
            </w:r>
          </w:p>
        </w:tc>
        <w:tc>
          <w:tcPr>
            <w:tcW w:w="2700" w:type="dxa"/>
          </w:tcPr>
          <w:p w14:paraId="37152F6A" w14:textId="1D37D196" w:rsidR="00137040" w:rsidRPr="008D4109" w:rsidRDefault="00137040" w:rsidP="00137040">
            <w:pPr>
              <w:tabs>
                <w:tab w:val="clear" w:pos="227"/>
                <w:tab w:val="clear" w:pos="907"/>
              </w:tabs>
              <w:spacing w:line="240" w:lineRule="auto"/>
              <w:ind w:left="181" w:hanging="22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(</w:t>
            </w:r>
            <w:r w:rsidRPr="008D4109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ประเทศไทย</w:t>
            </w: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) </w:t>
            </w:r>
            <w:r w:rsidRPr="008D4109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จำกัด</w:t>
            </w: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 (</w:t>
            </w:r>
            <w:r w:rsidRPr="008D4109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มหาชน</w:t>
            </w: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2C8D6FD" w14:textId="64976568" w:rsidR="00137040" w:rsidRPr="008D4109" w:rsidRDefault="00137040" w:rsidP="00C14C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170" w:type="dxa"/>
          </w:tcPr>
          <w:p w14:paraId="2DEC8DD0" w14:textId="4995C523" w:rsidR="00137040" w:rsidRPr="008D4109" w:rsidRDefault="00D14B28" w:rsidP="0038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D4109">
              <w:rPr>
                <w:rFonts w:ascii="Angsana New" w:hAnsi="Angsana New"/>
                <w:sz w:val="30"/>
                <w:szCs w:val="30"/>
                <w:lang w:eastAsia="x-none"/>
              </w:rPr>
              <w:t>605.27</w:t>
            </w:r>
          </w:p>
        </w:tc>
        <w:tc>
          <w:tcPr>
            <w:tcW w:w="1710" w:type="dxa"/>
          </w:tcPr>
          <w:p w14:paraId="67093F99" w14:textId="69445E3A" w:rsidR="00137040" w:rsidRPr="008D4109" w:rsidRDefault="00D14B28" w:rsidP="0038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8D4109">
              <w:rPr>
                <w:rFonts w:ascii="Angsana New" w:hAnsi="Angsana New"/>
                <w:sz w:val="30"/>
                <w:szCs w:val="30"/>
                <w:lang w:eastAsia="x-none"/>
              </w:rPr>
              <w:t>605.27</w:t>
            </w:r>
          </w:p>
        </w:tc>
      </w:tr>
    </w:tbl>
    <w:p w14:paraId="2C44C716" w14:textId="70318DA2" w:rsidR="00947D2A" w:rsidRDefault="00947D2A" w:rsidP="00B2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Segoe UI" w:eastAsia="Times New Roman" w:hAnsi="Segoe UI" w:cstheme="minorBidi"/>
          <w:sz w:val="30"/>
          <w:szCs w:val="30"/>
        </w:rPr>
      </w:pPr>
    </w:p>
    <w:p w14:paraId="38137F75" w14:textId="5F0D6BDE" w:rsidR="00890CA4" w:rsidRDefault="00890CA4" w:rsidP="00B2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Segoe UI" w:eastAsia="Times New Roman" w:hAnsi="Segoe UI" w:cstheme="minorBidi"/>
          <w:sz w:val="30"/>
          <w:szCs w:val="30"/>
        </w:rPr>
      </w:pPr>
    </w:p>
    <w:p w14:paraId="20EFFE9D" w14:textId="32079425" w:rsidR="00890CA4" w:rsidRDefault="00890CA4" w:rsidP="00B2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Segoe UI" w:eastAsia="Times New Roman" w:hAnsi="Segoe UI" w:cstheme="minorBidi"/>
          <w:sz w:val="30"/>
          <w:szCs w:val="30"/>
        </w:rPr>
      </w:pPr>
    </w:p>
    <w:p w14:paraId="67CB1160" w14:textId="77777777" w:rsidR="00890CA4" w:rsidRPr="008D4109" w:rsidRDefault="00890CA4" w:rsidP="00B2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Segoe UI" w:eastAsia="Times New Roman" w:hAnsi="Segoe UI" w:cstheme="minorBidi"/>
          <w:sz w:val="30"/>
          <w:szCs w:val="30"/>
        </w:rPr>
      </w:pPr>
    </w:p>
    <w:p w14:paraId="7E6E9262" w14:textId="7FBC6669" w:rsidR="00EC2231" w:rsidRPr="008D4109" w:rsidRDefault="009E56A2" w:rsidP="00B2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8D4109">
        <w:rPr>
          <w:rFonts w:ascii="Angsana New" w:eastAsia="Times New Roman" w:hAnsi="Angsana New" w:hint="cs"/>
          <w:i/>
          <w:iCs/>
          <w:sz w:val="30"/>
          <w:szCs w:val="30"/>
          <w:cs/>
        </w:rPr>
        <w:t>การ</w:t>
      </w:r>
      <w:r w:rsidR="00A7334A" w:rsidRPr="008D4109">
        <w:rPr>
          <w:rFonts w:ascii="Angsana New" w:eastAsia="Times New Roman" w:hAnsi="Angsana New" w:hint="cs"/>
          <w:i/>
          <w:iCs/>
          <w:sz w:val="30"/>
          <w:szCs w:val="30"/>
          <w:cs/>
        </w:rPr>
        <w:t>ซื้อหน่วยลงทุน</w:t>
      </w:r>
      <w:r w:rsidR="00C509A5" w:rsidRPr="008D4109">
        <w:rPr>
          <w:rFonts w:ascii="Angsana New" w:eastAsia="Times New Roman" w:hAnsi="Angsana New" w:hint="cs"/>
          <w:i/>
          <w:iCs/>
          <w:sz w:val="30"/>
          <w:szCs w:val="30"/>
          <w:cs/>
        </w:rPr>
        <w:t>ในบริษัทร่วม</w:t>
      </w:r>
    </w:p>
    <w:p w14:paraId="109CE3C3" w14:textId="6596740D" w:rsidR="009E56A2" w:rsidRPr="008D4109" w:rsidRDefault="009E56A2" w:rsidP="00B2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30"/>
          <w:szCs w:val="30"/>
        </w:rPr>
      </w:pPr>
    </w:p>
    <w:p w14:paraId="5372132C" w14:textId="632F9AB6" w:rsidR="00947D2A" w:rsidRPr="008D4109" w:rsidRDefault="00947D2A" w:rsidP="00947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30"/>
          <w:szCs w:val="30"/>
        </w:rPr>
      </w:pPr>
      <w:r w:rsidRPr="008D4109">
        <w:rPr>
          <w:rFonts w:asciiTheme="majorBidi" w:eastAsia="Times New Roman" w:hAnsiTheme="majorBidi" w:cstheme="majorBidi"/>
          <w:sz w:val="30"/>
          <w:szCs w:val="30"/>
          <w:cs/>
        </w:rPr>
        <w:t>ในเดือนมกราคม</w:t>
      </w:r>
      <w:r w:rsidRPr="008D4109">
        <w:rPr>
          <w:rFonts w:asciiTheme="majorBidi" w:eastAsia="Times New Roman" w:hAnsiTheme="majorBidi" w:cstheme="majorBidi"/>
          <w:sz w:val="30"/>
          <w:szCs w:val="30"/>
        </w:rPr>
        <w:t xml:space="preserve"> 2564 </w:t>
      </w:r>
      <w:r w:rsidRPr="008D4109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="003A695D"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</w:t>
      </w:r>
      <w:r w:rsidR="00553659"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>ย่อย</w:t>
      </w:r>
      <w:r w:rsidRPr="008D4109">
        <w:rPr>
          <w:rFonts w:asciiTheme="majorBidi" w:eastAsia="Times New Roman" w:hAnsiTheme="majorBidi" w:cstheme="majorBidi"/>
          <w:sz w:val="30"/>
          <w:szCs w:val="30"/>
          <w:cs/>
        </w:rPr>
        <w:t>มีการ</w:t>
      </w:r>
      <w:r w:rsidR="00A7334A"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>ซื้อหน่วยลงทุน</w:t>
      </w:r>
      <w:r w:rsidR="00837235"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>ในบริษัทร่วม</w:t>
      </w:r>
      <w:r w:rsidR="006F7035"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8D4109">
        <w:rPr>
          <w:rFonts w:asciiTheme="majorBidi" w:eastAsia="Times New Roman" w:hAnsiTheme="majorBidi" w:cstheme="majorBidi"/>
          <w:sz w:val="30"/>
          <w:szCs w:val="30"/>
          <w:cs/>
        </w:rPr>
        <w:t>โดยมีรายละเอียดดังนี้</w:t>
      </w:r>
    </w:p>
    <w:p w14:paraId="63A4507A" w14:textId="77777777" w:rsidR="00947D2A" w:rsidRPr="008D4109" w:rsidRDefault="00947D2A" w:rsidP="00B2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Style w:val="TableGrid"/>
        <w:tblW w:w="891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5"/>
        <w:gridCol w:w="2700"/>
        <w:gridCol w:w="1170"/>
        <w:gridCol w:w="1170"/>
        <w:gridCol w:w="1710"/>
      </w:tblGrid>
      <w:tr w:rsidR="009E56A2" w:rsidRPr="008D4109" w14:paraId="4D581CF6" w14:textId="77777777" w:rsidTr="00A7334A">
        <w:trPr>
          <w:trHeight w:val="255"/>
          <w:tblHeader/>
        </w:trPr>
        <w:tc>
          <w:tcPr>
            <w:tcW w:w="2165" w:type="dxa"/>
          </w:tcPr>
          <w:p w14:paraId="157695C1" w14:textId="28A5DBAA" w:rsidR="009E56A2" w:rsidRPr="008D4109" w:rsidRDefault="009E56A2" w:rsidP="00B67E62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</w:p>
          <w:p w14:paraId="7DE8D0AF" w14:textId="77777777" w:rsidR="00A7334A" w:rsidRPr="008D4109" w:rsidRDefault="00A7334A" w:rsidP="00B67E62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</w:p>
          <w:p w14:paraId="015BCF94" w14:textId="0AB58A89" w:rsidR="009E56A2" w:rsidRPr="008D4109" w:rsidRDefault="00B67E62" w:rsidP="00B67E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</w:pPr>
            <w:r w:rsidRPr="008D4109">
              <w:rPr>
                <w:rFonts w:asciiTheme="majorBidi" w:eastAsia="MS Mincho" w:hAnsiTheme="majorBidi" w:hint="cs"/>
                <w:spacing w:val="-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0" w:type="dxa"/>
          </w:tcPr>
          <w:p w14:paraId="3A3718AA" w14:textId="7C4019BE" w:rsidR="009E56A2" w:rsidRPr="008D4109" w:rsidRDefault="009E56A2" w:rsidP="00B67E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</w:p>
          <w:p w14:paraId="42288C94" w14:textId="77777777" w:rsidR="00A7334A" w:rsidRPr="008D4109" w:rsidRDefault="00A7334A" w:rsidP="00B67E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</w:p>
          <w:p w14:paraId="6EB9F890" w14:textId="77777777" w:rsidR="009E56A2" w:rsidRPr="008D4109" w:rsidRDefault="009E56A2" w:rsidP="00B67E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</w:pPr>
            <w:r w:rsidRPr="008D4109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ถือหุ้นโดย</w:t>
            </w:r>
          </w:p>
        </w:tc>
        <w:tc>
          <w:tcPr>
            <w:tcW w:w="1170" w:type="dxa"/>
          </w:tcPr>
          <w:p w14:paraId="1A605240" w14:textId="77777777" w:rsidR="00A7334A" w:rsidRPr="008D4109" w:rsidRDefault="00A7334A" w:rsidP="00B67E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</w:p>
          <w:p w14:paraId="5C795910" w14:textId="2211A7D5" w:rsidR="009E56A2" w:rsidRPr="008D4109" w:rsidRDefault="009E56A2" w:rsidP="00B67E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สัดส่วนการถือหุ้น</w:t>
            </w:r>
            <w:r w:rsidR="00A7334A" w:rsidRPr="008D4109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</w:rPr>
              <w:t>ใหม่</w:t>
            </w:r>
          </w:p>
        </w:tc>
        <w:tc>
          <w:tcPr>
            <w:tcW w:w="1170" w:type="dxa"/>
          </w:tcPr>
          <w:p w14:paraId="365A934E" w14:textId="6494B67B" w:rsidR="009E56A2" w:rsidRPr="008D4109" w:rsidRDefault="00A7334A" w:rsidP="00B67E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</w:rPr>
              <w:t>หน่วยลง</w:t>
            </w:r>
            <w:r w:rsidR="009E56A2" w:rsidRPr="008D4109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ทุนเรียกชำระเพิ่ม</w:t>
            </w:r>
          </w:p>
        </w:tc>
        <w:tc>
          <w:tcPr>
            <w:tcW w:w="1710" w:type="dxa"/>
          </w:tcPr>
          <w:p w14:paraId="4BD1DEAB" w14:textId="34F9AA4B" w:rsidR="009E56A2" w:rsidRPr="008D4109" w:rsidRDefault="00A7334A" w:rsidP="00B67E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</w:rPr>
              <w:t>หน่วยลง</w:t>
            </w:r>
            <w:r w:rsidR="009E56A2" w:rsidRPr="008D4109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ทุนชำระเพิ่มโดยบริษัท</w:t>
            </w:r>
            <w:r w:rsidRPr="008D4109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</w:rPr>
              <w:t>และบร</w:t>
            </w:r>
            <w:r w:rsidR="00382C9B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</w:rPr>
              <w:t>ิ</w:t>
            </w:r>
            <w:r w:rsidRPr="008D4109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</w:rPr>
              <w:t>ษัท</w:t>
            </w:r>
            <w:r w:rsidR="009E56A2" w:rsidRPr="008D4109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ย่อย</w:t>
            </w:r>
          </w:p>
        </w:tc>
      </w:tr>
      <w:tr w:rsidR="009E56A2" w:rsidRPr="008D4109" w14:paraId="0EA3BF7E" w14:textId="77777777" w:rsidTr="00A7334A">
        <w:trPr>
          <w:trHeight w:val="255"/>
          <w:tblHeader/>
        </w:trPr>
        <w:tc>
          <w:tcPr>
            <w:tcW w:w="2165" w:type="dxa"/>
          </w:tcPr>
          <w:p w14:paraId="485BF736" w14:textId="77777777" w:rsidR="009E56A2" w:rsidRPr="008D4109" w:rsidRDefault="009E56A2" w:rsidP="00B67E62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0" w:type="dxa"/>
          </w:tcPr>
          <w:p w14:paraId="0B27B766" w14:textId="77777777" w:rsidR="009E56A2" w:rsidRPr="008D4109" w:rsidRDefault="009E56A2" w:rsidP="00B67E62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B3834C" w14:textId="77777777" w:rsidR="009E56A2" w:rsidRPr="008D4109" w:rsidRDefault="009E56A2" w:rsidP="00B67E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8D4109">
              <w:rPr>
                <w:rFonts w:asciiTheme="majorBidi" w:eastAsia="MS Mincho" w:hAnsiTheme="majorBidi" w:cstheme="majorBidi"/>
                <w:i/>
                <w:iCs/>
                <w:spacing w:val="-6"/>
                <w:sz w:val="30"/>
                <w:szCs w:val="30"/>
              </w:rPr>
              <w:t>(%)</w:t>
            </w:r>
          </w:p>
        </w:tc>
        <w:tc>
          <w:tcPr>
            <w:tcW w:w="2880" w:type="dxa"/>
            <w:gridSpan w:val="2"/>
          </w:tcPr>
          <w:p w14:paraId="3AC0B9C6" w14:textId="77777777" w:rsidR="009E56A2" w:rsidRPr="008D4109" w:rsidRDefault="009E56A2" w:rsidP="00B67E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8D4109">
              <w:rPr>
                <w:rFonts w:asciiTheme="majorBidi" w:eastAsia="MS Mincho" w:hAnsiTheme="majorBidi" w:cstheme="majorBidi"/>
                <w:i/>
                <w:iCs/>
                <w:spacing w:val="-6"/>
                <w:sz w:val="30"/>
                <w:szCs w:val="30"/>
                <w:cs/>
              </w:rPr>
              <w:t>ล้านบาท</w:t>
            </w:r>
            <w:r w:rsidRPr="008D4109">
              <w:rPr>
                <w:rFonts w:asciiTheme="majorBidi" w:eastAsia="MS Mincho" w:hAnsiTheme="majorBidi" w:cstheme="majorBidi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F91D96" w:rsidRPr="008D4109" w14:paraId="36DF4E43" w14:textId="77777777" w:rsidTr="00A7334A">
        <w:trPr>
          <w:trHeight w:val="65"/>
        </w:trPr>
        <w:tc>
          <w:tcPr>
            <w:tcW w:w="2165" w:type="dxa"/>
          </w:tcPr>
          <w:p w14:paraId="255CE2AC" w14:textId="2CF8F572" w:rsidR="00F91D96" w:rsidRPr="008D4109" w:rsidRDefault="00D14B28" w:rsidP="00D14B28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D4109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FTREIT</w:t>
            </w:r>
          </w:p>
        </w:tc>
        <w:tc>
          <w:tcPr>
            <w:tcW w:w="2700" w:type="dxa"/>
          </w:tcPr>
          <w:p w14:paraId="77709ADA" w14:textId="6E7627FD" w:rsidR="00F91D96" w:rsidRPr="008D4109" w:rsidRDefault="00F91D96" w:rsidP="00A21C04">
            <w:pPr>
              <w:tabs>
                <w:tab w:val="clear" w:pos="227"/>
                <w:tab w:val="clear" w:pos="907"/>
              </w:tabs>
              <w:spacing w:line="240" w:lineRule="auto"/>
              <w:rPr>
                <w:rFonts w:asciiTheme="majorBidi" w:eastAsia="MS Mincho" w:hAnsiTheme="majorBidi" w:cstheme="majorBidi"/>
                <w:spacing w:val="-10"/>
                <w:sz w:val="30"/>
                <w:szCs w:val="30"/>
                <w:cs/>
              </w:rPr>
            </w:pP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</w:rPr>
              <w:t>Frasers Property Thailand</w:t>
            </w:r>
          </w:p>
        </w:tc>
        <w:tc>
          <w:tcPr>
            <w:tcW w:w="1170" w:type="dxa"/>
          </w:tcPr>
          <w:p w14:paraId="35F18A24" w14:textId="77777777" w:rsidR="00F91D96" w:rsidRPr="008D4109" w:rsidRDefault="00F91D96" w:rsidP="00F91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D651E" w14:textId="77777777" w:rsidR="00F91D96" w:rsidRPr="008D4109" w:rsidRDefault="00F91D96" w:rsidP="00F91D96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2CE1CD" w14:textId="77777777" w:rsidR="00F91D96" w:rsidRPr="008D4109" w:rsidRDefault="00F91D96" w:rsidP="00F91D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</w:p>
        </w:tc>
      </w:tr>
      <w:tr w:rsidR="00FE739D" w:rsidRPr="008D4109" w14:paraId="4E8AA25F" w14:textId="77777777" w:rsidTr="00A7334A">
        <w:trPr>
          <w:trHeight w:val="65"/>
        </w:trPr>
        <w:tc>
          <w:tcPr>
            <w:tcW w:w="2165" w:type="dxa"/>
          </w:tcPr>
          <w:p w14:paraId="6AAE87B9" w14:textId="77777777" w:rsidR="00FE739D" w:rsidRPr="008D4109" w:rsidRDefault="00FE739D" w:rsidP="00FE739D">
            <w:pPr>
              <w:tabs>
                <w:tab w:val="clear" w:pos="227"/>
                <w:tab w:val="clear" w:pos="907"/>
              </w:tabs>
              <w:spacing w:line="240" w:lineRule="auto"/>
              <w:ind w:left="133" w:firstLine="3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4499C502" w14:textId="4343DF7D" w:rsidR="00FE739D" w:rsidRPr="008D4109" w:rsidRDefault="00FE739D" w:rsidP="00FE739D">
            <w:pPr>
              <w:tabs>
                <w:tab w:val="clear" w:pos="227"/>
                <w:tab w:val="clear" w:pos="907"/>
              </w:tabs>
              <w:spacing w:line="240" w:lineRule="auto"/>
              <w:ind w:left="181" w:hanging="22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8D4109">
              <w:rPr>
                <w:rFonts w:ascii="Angsana New" w:eastAsia="MS Mincho" w:hAnsi="Angsana New"/>
                <w:spacing w:val="-6"/>
                <w:sz w:val="30"/>
                <w:szCs w:val="30"/>
              </w:rPr>
              <w:t>(International) Pte. Ltd.</w:t>
            </w:r>
            <w:r w:rsidRPr="008D4109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170" w:type="dxa"/>
          </w:tcPr>
          <w:p w14:paraId="5A27C0C8" w14:textId="1DE18C30" w:rsidR="00FE739D" w:rsidRPr="008D4109" w:rsidRDefault="00FE739D" w:rsidP="00FE73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21.46</w:t>
            </w:r>
          </w:p>
        </w:tc>
        <w:tc>
          <w:tcPr>
            <w:tcW w:w="1170" w:type="dxa"/>
            <w:vAlign w:val="center"/>
          </w:tcPr>
          <w:p w14:paraId="421B9771" w14:textId="25301363" w:rsidR="00FE739D" w:rsidRPr="00382C9B" w:rsidRDefault="00FE739D" w:rsidP="00A2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82C9B">
              <w:rPr>
                <w:rFonts w:ascii="Angsana New" w:hAnsi="Angsana New"/>
                <w:sz w:val="30"/>
                <w:szCs w:val="30"/>
                <w:lang w:eastAsia="x-none"/>
              </w:rPr>
              <w:t>2,819.70</w:t>
            </w:r>
          </w:p>
        </w:tc>
        <w:tc>
          <w:tcPr>
            <w:tcW w:w="1710" w:type="dxa"/>
          </w:tcPr>
          <w:p w14:paraId="378D9B46" w14:textId="469BE88A" w:rsidR="00FE739D" w:rsidRPr="00382C9B" w:rsidRDefault="00FE739D" w:rsidP="0038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82C9B">
              <w:rPr>
                <w:rFonts w:ascii="Angsana New" w:hAnsi="Angsana New"/>
                <w:sz w:val="30"/>
                <w:szCs w:val="30"/>
                <w:lang w:eastAsia="x-none"/>
              </w:rPr>
              <w:t>605.27</w:t>
            </w:r>
          </w:p>
        </w:tc>
      </w:tr>
      <w:tr w:rsidR="00FE739D" w:rsidRPr="008D4109" w14:paraId="686E4AB6" w14:textId="77777777" w:rsidTr="00A7334A">
        <w:trPr>
          <w:trHeight w:val="65"/>
        </w:trPr>
        <w:tc>
          <w:tcPr>
            <w:tcW w:w="2165" w:type="dxa"/>
          </w:tcPr>
          <w:p w14:paraId="7791C7BB" w14:textId="77777777" w:rsidR="00FE739D" w:rsidRPr="008D4109" w:rsidRDefault="00FE739D" w:rsidP="00FE739D">
            <w:pPr>
              <w:tabs>
                <w:tab w:val="clear" w:pos="227"/>
                <w:tab w:val="clear" w:pos="907"/>
              </w:tabs>
              <w:spacing w:line="240" w:lineRule="auto"/>
              <w:ind w:left="133" w:firstLine="3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2EA84E24" w14:textId="022089A7" w:rsidR="00FE739D" w:rsidRPr="008D4109" w:rsidRDefault="00FE739D" w:rsidP="00FE739D">
            <w:pPr>
              <w:tabs>
                <w:tab w:val="clear" w:pos="227"/>
                <w:tab w:val="clear" w:pos="907"/>
              </w:tabs>
              <w:spacing w:line="240" w:lineRule="auto"/>
              <w:ind w:left="181" w:hanging="22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spacing w:val="-10"/>
                <w:sz w:val="30"/>
                <w:szCs w:val="30"/>
                <w:cs/>
              </w:rPr>
              <w:t>บริษัท เฟรเซอร์ส พร็อพเพอร์ตี้</w:t>
            </w:r>
          </w:p>
        </w:tc>
        <w:tc>
          <w:tcPr>
            <w:tcW w:w="1170" w:type="dxa"/>
          </w:tcPr>
          <w:p w14:paraId="09CA82A3" w14:textId="77777777" w:rsidR="00FE739D" w:rsidRPr="008D4109" w:rsidRDefault="00FE739D" w:rsidP="00FE73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026C99" w14:textId="77777777" w:rsidR="00FE739D" w:rsidRPr="00382C9B" w:rsidRDefault="00FE739D" w:rsidP="0038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</w:tcPr>
          <w:p w14:paraId="2D0D0B11" w14:textId="77777777" w:rsidR="00FE739D" w:rsidRPr="00382C9B" w:rsidRDefault="00FE739D" w:rsidP="0038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FE739D" w:rsidRPr="008D4109" w14:paraId="0B1B963B" w14:textId="77777777" w:rsidTr="00A7334A">
        <w:trPr>
          <w:trHeight w:val="65"/>
        </w:trPr>
        <w:tc>
          <w:tcPr>
            <w:tcW w:w="2165" w:type="dxa"/>
          </w:tcPr>
          <w:p w14:paraId="5F1BAE96" w14:textId="77777777" w:rsidR="00FE739D" w:rsidRPr="008D4109" w:rsidRDefault="00FE739D" w:rsidP="00FE739D">
            <w:pPr>
              <w:tabs>
                <w:tab w:val="clear" w:pos="227"/>
                <w:tab w:val="clear" w:pos="907"/>
              </w:tabs>
              <w:spacing w:line="240" w:lineRule="auto"/>
              <w:ind w:left="133" w:firstLine="3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4405951F" w14:textId="354D81B1" w:rsidR="00FE739D" w:rsidRPr="008D4109" w:rsidRDefault="00FE739D" w:rsidP="00FE739D">
            <w:pPr>
              <w:tabs>
                <w:tab w:val="clear" w:pos="227"/>
                <w:tab w:val="clear" w:pos="907"/>
              </w:tabs>
              <w:spacing w:line="240" w:lineRule="auto"/>
              <w:ind w:left="181" w:hanging="22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(ประเทศไทย) จำกัด (มหาชน)</w:t>
            </w:r>
          </w:p>
        </w:tc>
        <w:tc>
          <w:tcPr>
            <w:tcW w:w="1170" w:type="dxa"/>
          </w:tcPr>
          <w:p w14:paraId="25369DEE" w14:textId="2180D936" w:rsidR="00FE739D" w:rsidRPr="008D4109" w:rsidRDefault="00FE739D" w:rsidP="00FE73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  <w:r w:rsidRPr="008D4109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5.32</w:t>
            </w:r>
          </w:p>
        </w:tc>
        <w:tc>
          <w:tcPr>
            <w:tcW w:w="1170" w:type="dxa"/>
            <w:vAlign w:val="center"/>
          </w:tcPr>
          <w:p w14:paraId="3B557ADE" w14:textId="6CF16D0C" w:rsidR="00FE739D" w:rsidRPr="00382C9B" w:rsidRDefault="00FE739D" w:rsidP="0038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82C9B">
              <w:rPr>
                <w:rFonts w:ascii="Angsana New" w:hAnsi="Angsana New"/>
                <w:sz w:val="30"/>
                <w:szCs w:val="30"/>
                <w:lang w:eastAsia="x-none"/>
              </w:rPr>
              <w:t>2,819.70</w:t>
            </w:r>
          </w:p>
        </w:tc>
        <w:tc>
          <w:tcPr>
            <w:tcW w:w="1710" w:type="dxa"/>
          </w:tcPr>
          <w:p w14:paraId="59577475" w14:textId="5E45BB1B" w:rsidR="00FE739D" w:rsidRPr="00382C9B" w:rsidRDefault="00FE739D" w:rsidP="0038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82C9B">
              <w:rPr>
                <w:rFonts w:ascii="Angsana New" w:hAnsi="Angsana New"/>
                <w:sz w:val="30"/>
                <w:szCs w:val="30"/>
                <w:lang w:eastAsia="x-none"/>
              </w:rPr>
              <w:t>1,642.40</w:t>
            </w:r>
          </w:p>
        </w:tc>
      </w:tr>
    </w:tbl>
    <w:p w14:paraId="46594C64" w14:textId="77777777" w:rsidR="00A7334A" w:rsidRPr="008D4109" w:rsidRDefault="00A7334A" w:rsidP="00EC2231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199AB30" w14:textId="2670C78C" w:rsidR="00EC2231" w:rsidRPr="008D4109" w:rsidRDefault="00EC2231" w:rsidP="00EC2231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>เมื่อวันที่</w:t>
      </w:r>
      <w:r w:rsidRPr="008D410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FD31BF">
        <w:rPr>
          <w:rFonts w:asciiTheme="majorBidi" w:eastAsia="Times New Roman" w:hAnsiTheme="majorBidi" w:cstheme="majorBidi"/>
          <w:sz w:val="30"/>
          <w:szCs w:val="30"/>
        </w:rPr>
        <w:t>1</w:t>
      </w:r>
      <w:r w:rsidRPr="008D410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>กุมภาพันธ์</w:t>
      </w:r>
      <w:r w:rsidRPr="008D410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FD31BF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8D410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บริษัทได้เข้าทำสัญญาจะซื้อจะขายที่ดินและสิ่งปลูกสร้างกับ </w:t>
      </w:r>
      <w:r w:rsidRPr="008D4109">
        <w:rPr>
          <w:rFonts w:asciiTheme="majorBidi" w:eastAsia="Times New Roman" w:hAnsiTheme="majorBidi" w:cstheme="majorBidi"/>
          <w:sz w:val="30"/>
          <w:szCs w:val="30"/>
        </w:rPr>
        <w:t xml:space="preserve">FTREIT </w:t>
      </w:r>
      <w:r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>โดย</w:t>
      </w:r>
      <w:r w:rsidR="0069566D"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="00410442" w:rsidRPr="008D410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>ตกลง</w:t>
      </w:r>
      <w:r w:rsidR="0007728E">
        <w:rPr>
          <w:rFonts w:asciiTheme="majorBidi" w:eastAsia="Times New Roman" w:hAnsiTheme="majorBidi" w:cstheme="majorBidi" w:hint="cs"/>
          <w:sz w:val="30"/>
          <w:szCs w:val="30"/>
          <w:cs/>
        </w:rPr>
        <w:t>ขาย</w:t>
      </w:r>
      <w:r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>ทรัพย์สินตามสัญญา ในราคา</w:t>
      </w:r>
      <w:r w:rsidR="0007728E">
        <w:rPr>
          <w:rFonts w:asciiTheme="majorBidi" w:eastAsia="Times New Roman" w:hAnsiTheme="majorBidi" w:cstheme="majorBidi" w:hint="cs"/>
          <w:sz w:val="30"/>
          <w:szCs w:val="30"/>
          <w:cs/>
        </w:rPr>
        <w:t>ขาย</w:t>
      </w:r>
      <w:r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>รวมทั้งสิ้น</w:t>
      </w:r>
      <w:r w:rsidRPr="008D410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FD31BF">
        <w:rPr>
          <w:rFonts w:asciiTheme="majorBidi" w:eastAsia="Times New Roman" w:hAnsiTheme="majorBidi" w:cstheme="majorBidi"/>
          <w:sz w:val="30"/>
          <w:szCs w:val="30"/>
        </w:rPr>
        <w:t>380.89</w:t>
      </w:r>
      <w:r w:rsidRPr="008D410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8D4109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</w:t>
      </w:r>
    </w:p>
    <w:p w14:paraId="61798D6C" w14:textId="77777777" w:rsidR="00A7334A" w:rsidRPr="00890CA4" w:rsidRDefault="00A7334A" w:rsidP="00EC2231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bookmarkEnd w:id="18"/>
    <w:p w14:paraId="74CBD228" w14:textId="121EC28E" w:rsidR="00CB7FA6" w:rsidRPr="008D4109" w:rsidRDefault="00CB7FA6" w:rsidP="00704E3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 xml:space="preserve">การจัดประเภทรายการใหม่   </w:t>
      </w:r>
    </w:p>
    <w:p w14:paraId="5CC775AE" w14:textId="77777777" w:rsidR="00C1530E" w:rsidRPr="00890CA4" w:rsidRDefault="00C1530E" w:rsidP="00C1530E">
      <w:pPr>
        <w:rPr>
          <w:rFonts w:ascii="Angsana New" w:hAnsi="Angsana New"/>
          <w:lang w:val="x-none" w:eastAsia="x-none"/>
        </w:rPr>
      </w:pPr>
    </w:p>
    <w:p w14:paraId="241D7D3E" w14:textId="4605CC03" w:rsidR="00C1530E" w:rsidRPr="008D4109" w:rsidRDefault="00052703" w:rsidP="00052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-43"/>
        <w:jc w:val="thaiDistribute"/>
        <w:rPr>
          <w:rFonts w:ascii="Angsana New" w:eastAsia="MS Mincho" w:hAnsi="Angsana New"/>
          <w:sz w:val="30"/>
          <w:szCs w:val="30"/>
        </w:rPr>
      </w:pPr>
      <w:r w:rsidRPr="008D4109">
        <w:rPr>
          <w:rFonts w:ascii="Angsana New" w:eastAsia="MS Mincho" w:hAnsi="Angsana New" w:hint="cs"/>
          <w:sz w:val="30"/>
          <w:szCs w:val="30"/>
          <w:cs/>
        </w:rPr>
        <w:t>รายการบางรายการในงบแสดงฐานะการเงินและงบแสดงการเปลี่ยนแปลง</w:t>
      </w:r>
      <w:r w:rsidR="00C930EA" w:rsidRPr="008D4109">
        <w:rPr>
          <w:rFonts w:ascii="Angsana New" w:eastAsia="MS Mincho" w:hAnsi="Angsana New" w:hint="cs"/>
          <w:sz w:val="30"/>
          <w:szCs w:val="30"/>
          <w:cs/>
        </w:rPr>
        <w:t xml:space="preserve">ส่วนของผู้ถือหุ้นสำหรับปีสิ้นสุดวันที่ </w:t>
      </w:r>
      <w:r w:rsidR="00FD31BF">
        <w:rPr>
          <w:rFonts w:ascii="Angsana New" w:eastAsia="MS Mincho" w:hAnsi="Angsana New"/>
          <w:sz w:val="30"/>
          <w:szCs w:val="30"/>
        </w:rPr>
        <w:t>30</w:t>
      </w:r>
      <w:r w:rsidR="00C930EA" w:rsidRPr="008D4109">
        <w:rPr>
          <w:rFonts w:ascii="Angsana New" w:eastAsia="MS Mincho" w:hAnsi="Angsana New" w:hint="cs"/>
          <w:sz w:val="30"/>
          <w:szCs w:val="30"/>
          <w:cs/>
        </w:rPr>
        <w:t xml:space="preserve"> กันยายน </w:t>
      </w:r>
      <w:r w:rsidR="00FD31BF">
        <w:rPr>
          <w:rFonts w:ascii="Angsana New" w:eastAsia="MS Mincho" w:hAnsi="Angsana New"/>
          <w:sz w:val="30"/>
          <w:szCs w:val="30"/>
        </w:rPr>
        <w:t>2563</w:t>
      </w:r>
      <w:r w:rsidR="00C930EA" w:rsidRPr="008D4109">
        <w:rPr>
          <w:rFonts w:ascii="Angsana New" w:eastAsia="MS Mincho" w:hAnsi="Angsana New"/>
          <w:sz w:val="30"/>
          <w:szCs w:val="30"/>
        </w:rPr>
        <w:t xml:space="preserve"> </w:t>
      </w:r>
      <w:r w:rsidRPr="008D4109">
        <w:rPr>
          <w:rFonts w:ascii="Angsana New" w:eastAsia="MS Mincho" w:hAnsi="Angsana New" w:hint="cs"/>
          <w:sz w:val="30"/>
          <w:szCs w:val="30"/>
          <w:cs/>
        </w:rPr>
        <w:t>และงบกำไรขาดทุนเบ็ดเสร็จสำหรับงวดสามเดือนสิ้นสุดวันที่</w:t>
      </w:r>
      <w:r w:rsidR="00C930EA" w:rsidRPr="008D4109">
        <w:rPr>
          <w:rFonts w:ascii="Angsana New" w:eastAsia="MS Mincho" w:hAnsi="Angsana New"/>
          <w:sz w:val="30"/>
          <w:szCs w:val="30"/>
        </w:rPr>
        <w:t xml:space="preserve"> 31</w:t>
      </w:r>
      <w:r w:rsidR="00C930EA" w:rsidRPr="008D4109">
        <w:rPr>
          <w:rFonts w:ascii="Angsana New" w:eastAsia="MS Mincho" w:hAnsi="Angsana New" w:hint="cs"/>
          <w:sz w:val="30"/>
          <w:szCs w:val="30"/>
          <w:cs/>
        </w:rPr>
        <w:t xml:space="preserve"> ธันวาคม </w:t>
      </w:r>
      <w:r w:rsidR="00C930EA" w:rsidRPr="008D4109">
        <w:rPr>
          <w:rFonts w:ascii="Angsana New" w:eastAsia="MS Mincho" w:hAnsi="Angsana New"/>
          <w:sz w:val="30"/>
          <w:szCs w:val="30"/>
        </w:rPr>
        <w:t>256</w:t>
      </w:r>
      <w:r w:rsidR="00AC7B12" w:rsidRPr="008D4109">
        <w:rPr>
          <w:rFonts w:ascii="Angsana New" w:eastAsia="MS Mincho" w:hAnsi="Angsana New"/>
          <w:sz w:val="30"/>
          <w:szCs w:val="30"/>
        </w:rPr>
        <w:t>2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D4109">
        <w:rPr>
          <w:rFonts w:ascii="Angsana New" w:eastAsia="MS Mincho" w:hAnsi="Angsana New" w:hint="cs"/>
          <w:sz w:val="30"/>
          <w:szCs w:val="30"/>
          <w:cs/>
        </w:rPr>
        <w:t>ได้มีการรจัดประเภทรายการใหม่เพื่อให้สอดคล้องกับการนำเสนองบการเงิน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D4109">
        <w:rPr>
          <w:rFonts w:ascii="Angsana New" w:eastAsia="MS Mincho" w:hAnsi="Angsana New" w:hint="cs"/>
          <w:sz w:val="30"/>
          <w:szCs w:val="30"/>
          <w:cs/>
        </w:rPr>
        <w:t>ระหว่างกาลสำหรับงวดสามเดือนสิ้นสุดวันที่</w:t>
      </w:r>
      <w:r w:rsidR="005F4F9B" w:rsidRPr="008D410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FD31BF">
        <w:rPr>
          <w:rFonts w:ascii="Angsana New" w:eastAsia="MS Mincho" w:hAnsi="Angsana New"/>
          <w:sz w:val="30"/>
          <w:szCs w:val="30"/>
        </w:rPr>
        <w:t>31</w:t>
      </w:r>
      <w:r w:rsidR="005F4F9B" w:rsidRPr="008D4109">
        <w:rPr>
          <w:rFonts w:ascii="Angsana New" w:eastAsia="MS Mincho" w:hAnsi="Angsana New"/>
          <w:sz w:val="30"/>
          <w:szCs w:val="30"/>
        </w:rPr>
        <w:t xml:space="preserve"> </w:t>
      </w:r>
      <w:r w:rsidR="005F4F9B" w:rsidRPr="008D4109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="005F4F9B" w:rsidRPr="008D4109">
        <w:rPr>
          <w:rFonts w:ascii="Angsana New" w:eastAsia="MS Mincho" w:hAnsi="Angsana New"/>
          <w:sz w:val="30"/>
          <w:szCs w:val="30"/>
        </w:rPr>
        <w:t>2563</w:t>
      </w:r>
      <w:r w:rsidRPr="008D410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D4109">
        <w:rPr>
          <w:rFonts w:ascii="Angsana New" w:eastAsia="MS Mincho" w:hAnsi="Angsana New" w:hint="cs"/>
          <w:sz w:val="30"/>
          <w:szCs w:val="30"/>
          <w:cs/>
        </w:rPr>
        <w:t>การจัดประเภทรายการอื่นที่มีสาระสำคัญมีดังนี้</w:t>
      </w:r>
    </w:p>
    <w:p w14:paraId="5B73B6BB" w14:textId="77777777" w:rsidR="00052703" w:rsidRPr="00890CA4" w:rsidRDefault="00052703" w:rsidP="00052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-43"/>
        <w:jc w:val="thaiDistribute"/>
        <w:rPr>
          <w:rFonts w:ascii="Angsana New" w:eastAsia="MS Mincho" w:hAnsi="Angsana New"/>
          <w:spacing w:val="-2"/>
          <w:sz w:val="20"/>
          <w:szCs w:val="20"/>
        </w:rPr>
      </w:pPr>
    </w:p>
    <w:tbl>
      <w:tblPr>
        <w:tblW w:w="9320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009"/>
        <w:gridCol w:w="885"/>
        <w:gridCol w:w="294"/>
        <w:gridCol w:w="787"/>
        <w:gridCol w:w="294"/>
        <w:gridCol w:w="793"/>
        <w:gridCol w:w="294"/>
        <w:gridCol w:w="787"/>
        <w:gridCol w:w="294"/>
        <w:gridCol w:w="784"/>
        <w:gridCol w:w="298"/>
        <w:gridCol w:w="787"/>
        <w:gridCol w:w="14"/>
      </w:tblGrid>
      <w:tr w:rsidR="00D81920" w:rsidRPr="008D4109" w14:paraId="30293691" w14:textId="77777777" w:rsidTr="005C625B">
        <w:trPr>
          <w:trHeight w:val="386"/>
          <w:tblHeader/>
        </w:trPr>
        <w:tc>
          <w:tcPr>
            <w:tcW w:w="3009" w:type="dxa"/>
          </w:tcPr>
          <w:p w14:paraId="3111A319" w14:textId="77777777" w:rsidR="00D81920" w:rsidRPr="008D4109" w:rsidRDefault="00D81920" w:rsidP="00FF4EF6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CAAD41F" w14:textId="469AE0ED" w:rsidR="00D81920" w:rsidRPr="008D4109" w:rsidRDefault="00D81920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" w:type="dxa"/>
          </w:tcPr>
          <w:p w14:paraId="10985B2B" w14:textId="77777777" w:rsidR="00D81920" w:rsidRPr="008D4109" w:rsidRDefault="00D81920" w:rsidP="00FF4EF6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4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3FEE330C" w14:textId="77777777" w:rsidR="00D81920" w:rsidRPr="008D4109" w:rsidRDefault="00D81920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1920" w:rsidRPr="008D4109" w14:paraId="6F72A7BF" w14:textId="77777777" w:rsidTr="005C625B">
        <w:trPr>
          <w:gridAfter w:val="1"/>
          <w:wAfter w:w="14" w:type="dxa"/>
          <w:trHeight w:val="1125"/>
          <w:tblHeader/>
        </w:trPr>
        <w:tc>
          <w:tcPr>
            <w:tcW w:w="3009" w:type="dxa"/>
            <w:vAlign w:val="bottom"/>
          </w:tcPr>
          <w:p w14:paraId="381F1F09" w14:textId="77777777" w:rsidR="00D81920" w:rsidRPr="008D4109" w:rsidRDefault="00D81920" w:rsidP="00940542">
            <w:pPr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CF66541" w14:textId="77777777" w:rsidR="00D81920" w:rsidRPr="008D4109" w:rsidRDefault="00D81920" w:rsidP="00940542">
            <w:pPr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  <w:hideMark/>
          </w:tcPr>
          <w:p w14:paraId="33971EF1" w14:textId="11762742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94" w:type="dxa"/>
            <w:vAlign w:val="bottom"/>
          </w:tcPr>
          <w:p w14:paraId="478AE375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644EC87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32B589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</w:tcPr>
          <w:p w14:paraId="6D6B0EFA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3F2A6E3A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94" w:type="dxa"/>
            <w:vAlign w:val="bottom"/>
          </w:tcPr>
          <w:p w14:paraId="59D38601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2C8B386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9BE962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  <w:vAlign w:val="bottom"/>
            <w:hideMark/>
          </w:tcPr>
          <w:p w14:paraId="605515F0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94" w:type="dxa"/>
            <w:vAlign w:val="bottom"/>
          </w:tcPr>
          <w:p w14:paraId="3B378103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B5D2E59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C7F981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  <w:hideMark/>
          </w:tcPr>
          <w:p w14:paraId="32BB964B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94" w:type="dxa"/>
            <w:vAlign w:val="bottom"/>
          </w:tcPr>
          <w:p w14:paraId="61817936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F13EEC6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BBF9D1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vAlign w:val="bottom"/>
          </w:tcPr>
          <w:p w14:paraId="186BC99A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7A21EA64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  <w:p w14:paraId="0229E92E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98" w:type="dxa"/>
            <w:vAlign w:val="bottom"/>
          </w:tcPr>
          <w:p w14:paraId="1CE33E17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4D1AA8F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891541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  <w:hideMark/>
          </w:tcPr>
          <w:p w14:paraId="48012845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หลังจัดประเภท</w:t>
            </w:r>
            <w:r w:rsidRPr="008D4109">
              <w:rPr>
                <w:rFonts w:ascii="Angsana New" w:hAnsi="Angsana New"/>
                <w:sz w:val="30"/>
                <w:szCs w:val="30"/>
              </w:rPr>
              <w:br/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</w:tr>
      <w:tr w:rsidR="00D81920" w:rsidRPr="008D4109" w14:paraId="77D73991" w14:textId="77777777" w:rsidTr="005C625B">
        <w:trPr>
          <w:trHeight w:val="294"/>
          <w:tblHeader/>
        </w:trPr>
        <w:tc>
          <w:tcPr>
            <w:tcW w:w="3009" w:type="dxa"/>
          </w:tcPr>
          <w:p w14:paraId="1C9A2B92" w14:textId="77777777" w:rsidR="00D81920" w:rsidRPr="008D4109" w:rsidRDefault="00D81920" w:rsidP="00FF4EF6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1" w:type="dxa"/>
            <w:gridSpan w:val="12"/>
            <w:hideMark/>
          </w:tcPr>
          <w:p w14:paraId="61864A24" w14:textId="575521EA" w:rsidR="00D81920" w:rsidRPr="008D4109" w:rsidRDefault="00D81920" w:rsidP="00FF4EF6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1920" w:rsidRPr="008D4109" w14:paraId="78C904A5" w14:textId="77777777" w:rsidTr="005C625B">
        <w:trPr>
          <w:gridAfter w:val="1"/>
          <w:wAfter w:w="14" w:type="dxa"/>
          <w:trHeight w:val="386"/>
        </w:trPr>
        <w:tc>
          <w:tcPr>
            <w:tcW w:w="3009" w:type="dxa"/>
            <w:hideMark/>
          </w:tcPr>
          <w:p w14:paraId="16C85E7F" w14:textId="77777777" w:rsidR="00D81920" w:rsidRPr="008D4109" w:rsidRDefault="00D81920" w:rsidP="00FF4EF6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885" w:type="dxa"/>
          </w:tcPr>
          <w:p w14:paraId="1FDDFA7E" w14:textId="23263A44" w:rsidR="00D81920" w:rsidRPr="008D4109" w:rsidRDefault="00D81920" w:rsidP="00FF4EF6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21DF6AC6" w14:textId="77777777" w:rsidR="00D81920" w:rsidRPr="008D4109" w:rsidRDefault="00D81920" w:rsidP="00FF4EF6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130FEDD9" w14:textId="77777777" w:rsidR="00D81920" w:rsidRPr="008D4109" w:rsidRDefault="00D81920" w:rsidP="00FF4EF6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65244EFC" w14:textId="77777777" w:rsidR="00D81920" w:rsidRPr="008D4109" w:rsidRDefault="00D81920" w:rsidP="00FF4EF6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3CF6F961" w14:textId="77777777" w:rsidR="00D81920" w:rsidRPr="008D4109" w:rsidRDefault="00D81920" w:rsidP="00FF4EF6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69C9E44A" w14:textId="77777777" w:rsidR="00D81920" w:rsidRPr="008D4109" w:rsidRDefault="00D81920" w:rsidP="00FF4EF6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0147D3DD" w14:textId="77777777" w:rsidR="00D81920" w:rsidRPr="008D4109" w:rsidRDefault="00D81920" w:rsidP="00FF4EF6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3B9764C1" w14:textId="77777777" w:rsidR="00D81920" w:rsidRPr="008D4109" w:rsidRDefault="00D81920" w:rsidP="00FF4E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</w:tcPr>
          <w:p w14:paraId="3A01250B" w14:textId="77777777" w:rsidR="00D81920" w:rsidRPr="008D4109" w:rsidRDefault="00D81920" w:rsidP="00FF4EF6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58F6EFA3" w14:textId="77777777" w:rsidR="00D81920" w:rsidRPr="008D4109" w:rsidRDefault="00D81920" w:rsidP="00FF4EF6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1454157C" w14:textId="77777777" w:rsidR="00D81920" w:rsidRPr="008D4109" w:rsidRDefault="00D81920" w:rsidP="00FF4EF6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1920" w:rsidRPr="008D4109" w14:paraId="0D3A6324" w14:textId="77777777" w:rsidTr="005C625B">
        <w:trPr>
          <w:gridAfter w:val="1"/>
          <w:wAfter w:w="14" w:type="dxa"/>
          <w:trHeight w:val="327"/>
        </w:trPr>
        <w:tc>
          <w:tcPr>
            <w:tcW w:w="3009" w:type="dxa"/>
          </w:tcPr>
          <w:p w14:paraId="52C41C89" w14:textId="79385882" w:rsidR="00D81920" w:rsidRPr="008D4109" w:rsidRDefault="00D81920" w:rsidP="00FF4EF6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85" w:type="dxa"/>
          </w:tcPr>
          <w:p w14:paraId="48879181" w14:textId="6FEF95EF" w:rsidR="00D81920" w:rsidRPr="008D4109" w:rsidRDefault="00D81920" w:rsidP="00FF4EF6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13E5E49F" w14:textId="77777777" w:rsidR="00D81920" w:rsidRPr="008D4109" w:rsidRDefault="00D81920" w:rsidP="00FF4EF6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75806AAB" w14:textId="77777777" w:rsidR="00D81920" w:rsidRPr="008D4109" w:rsidRDefault="00D81920" w:rsidP="00FF4EF6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5A892A31" w14:textId="77777777" w:rsidR="00D81920" w:rsidRPr="008D4109" w:rsidRDefault="00D81920" w:rsidP="00FF4EF6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5B246E3E" w14:textId="77777777" w:rsidR="00D81920" w:rsidRPr="008D4109" w:rsidRDefault="00D81920" w:rsidP="00FF4EF6">
            <w:pPr>
              <w:tabs>
                <w:tab w:val="clear" w:pos="680"/>
                <w:tab w:val="decimal" w:pos="612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1FA63590" w14:textId="77777777" w:rsidR="00D81920" w:rsidRPr="008D4109" w:rsidRDefault="00D81920" w:rsidP="00FF4EF6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4661A483" w14:textId="77777777" w:rsidR="00D81920" w:rsidRPr="008D4109" w:rsidRDefault="00D81920" w:rsidP="00FF4EF6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2AF10F35" w14:textId="77777777" w:rsidR="00D81920" w:rsidRPr="008D4109" w:rsidRDefault="00D81920" w:rsidP="00FF4E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</w:tcPr>
          <w:p w14:paraId="7CE12104" w14:textId="77777777" w:rsidR="00D81920" w:rsidRPr="008D4109" w:rsidRDefault="00D81920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27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63BCA291" w14:textId="77777777" w:rsidR="00D81920" w:rsidRPr="008D4109" w:rsidRDefault="00D81920" w:rsidP="00FF4EF6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56B5884A" w14:textId="77777777" w:rsidR="00D81920" w:rsidRPr="008D4109" w:rsidRDefault="00D81920" w:rsidP="00FF4EF6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1920" w:rsidRPr="008D4109" w14:paraId="6BB15B78" w14:textId="77777777" w:rsidTr="005C625B">
        <w:trPr>
          <w:gridAfter w:val="1"/>
          <w:wAfter w:w="14" w:type="dxa"/>
          <w:trHeight w:val="375"/>
        </w:trPr>
        <w:tc>
          <w:tcPr>
            <w:tcW w:w="3009" w:type="dxa"/>
            <w:hideMark/>
          </w:tcPr>
          <w:p w14:paraId="13FA10E8" w14:textId="5E5160ED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85" w:type="dxa"/>
          </w:tcPr>
          <w:p w14:paraId="7B6749ED" w14:textId="25C53824" w:rsidR="00D81920" w:rsidRPr="008D4109" w:rsidRDefault="00D81920" w:rsidP="00BF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(2,776)</w:t>
            </w:r>
          </w:p>
        </w:tc>
        <w:tc>
          <w:tcPr>
            <w:tcW w:w="294" w:type="dxa"/>
          </w:tcPr>
          <w:p w14:paraId="448C0B66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4B9E1D19" w14:textId="706DF725" w:rsidR="00D81920" w:rsidRPr="008D4109" w:rsidRDefault="00D81920" w:rsidP="00BF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(207)</w:t>
            </w:r>
          </w:p>
        </w:tc>
        <w:tc>
          <w:tcPr>
            <w:tcW w:w="294" w:type="dxa"/>
          </w:tcPr>
          <w:p w14:paraId="0BCF2825" w14:textId="77777777" w:rsidR="00D81920" w:rsidRPr="008D4109" w:rsidRDefault="00D81920" w:rsidP="00194D4E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2543C1AD" w14:textId="7189BE93" w:rsidR="00D81920" w:rsidRPr="008D4109" w:rsidRDefault="00D81920" w:rsidP="00BF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(2,983)</w:t>
            </w:r>
          </w:p>
        </w:tc>
        <w:tc>
          <w:tcPr>
            <w:tcW w:w="294" w:type="dxa"/>
          </w:tcPr>
          <w:p w14:paraId="3369C019" w14:textId="77777777" w:rsidR="00D81920" w:rsidRPr="008D4109" w:rsidRDefault="00D81920" w:rsidP="00194D4E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7AFB4609" w14:textId="61B888EB" w:rsidR="00D81920" w:rsidRPr="008D4109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294" w:type="dxa"/>
          </w:tcPr>
          <w:p w14:paraId="14BAC800" w14:textId="77777777" w:rsidR="00D81920" w:rsidRPr="008D4109" w:rsidRDefault="00D81920" w:rsidP="00194D4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</w:tcPr>
          <w:p w14:paraId="5C975DDF" w14:textId="13B34108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35F924DB" w14:textId="77777777" w:rsidR="00D81920" w:rsidRPr="008D4109" w:rsidRDefault="00D81920" w:rsidP="00194D4E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3207AE2A" w14:textId="6455349E" w:rsidR="00D81920" w:rsidRPr="008D4109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(97)</w:t>
            </w:r>
          </w:p>
        </w:tc>
      </w:tr>
      <w:tr w:rsidR="00D81920" w:rsidRPr="008D4109" w14:paraId="5F5E32E8" w14:textId="77777777" w:rsidTr="005C625B">
        <w:trPr>
          <w:gridAfter w:val="1"/>
          <w:wAfter w:w="14" w:type="dxa"/>
          <w:trHeight w:val="375"/>
        </w:trPr>
        <w:tc>
          <w:tcPr>
            <w:tcW w:w="3009" w:type="dxa"/>
            <w:hideMark/>
          </w:tcPr>
          <w:p w14:paraId="0E0EFF1C" w14:textId="450CA855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885" w:type="dxa"/>
          </w:tcPr>
          <w:p w14:paraId="705D9A07" w14:textId="102ABD77" w:rsidR="00D81920" w:rsidRPr="008D4109" w:rsidRDefault="00D81920" w:rsidP="00BF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(1,33</w:t>
            </w:r>
            <w:r w:rsidR="00F5218C" w:rsidRPr="008D4109">
              <w:rPr>
                <w:rFonts w:ascii="Angsana New" w:hAnsi="Angsana New"/>
                <w:sz w:val="30"/>
                <w:szCs w:val="30"/>
              </w:rPr>
              <w:t>2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4" w:type="dxa"/>
          </w:tcPr>
          <w:p w14:paraId="51EAFBF9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ED15BFE" w14:textId="27762198" w:rsidR="00D81920" w:rsidRPr="008D4109" w:rsidRDefault="00D81920" w:rsidP="00BF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94" w:type="dxa"/>
          </w:tcPr>
          <w:p w14:paraId="00C305A1" w14:textId="77777777" w:rsidR="00D81920" w:rsidRPr="008D4109" w:rsidRDefault="00D81920" w:rsidP="00194D4E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54BBA99C" w14:textId="089E1FF0" w:rsidR="00D81920" w:rsidRPr="008D4109" w:rsidRDefault="00D81920" w:rsidP="00BF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(1,</w:t>
            </w:r>
            <w:r w:rsidR="00F5218C" w:rsidRPr="008D4109">
              <w:rPr>
                <w:rFonts w:ascii="Angsana New" w:hAnsi="Angsana New"/>
                <w:sz w:val="30"/>
                <w:szCs w:val="30"/>
              </w:rPr>
              <w:t>125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4" w:type="dxa"/>
          </w:tcPr>
          <w:p w14:paraId="3E66A163" w14:textId="77777777" w:rsidR="00D81920" w:rsidRPr="008D4109" w:rsidRDefault="00D81920" w:rsidP="00194D4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024A1E7F" w14:textId="550C91B5" w:rsidR="00D81920" w:rsidRPr="008D4109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(401)</w:t>
            </w:r>
          </w:p>
        </w:tc>
        <w:tc>
          <w:tcPr>
            <w:tcW w:w="294" w:type="dxa"/>
          </w:tcPr>
          <w:p w14:paraId="7080A535" w14:textId="77777777" w:rsidR="00D81920" w:rsidRPr="008D4109" w:rsidRDefault="00D81920" w:rsidP="00194D4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124ECF81" w14:textId="304DF774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747B4BF8" w14:textId="77777777" w:rsidR="00D81920" w:rsidRPr="008D4109" w:rsidRDefault="00D81920" w:rsidP="00194D4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391E6D91" w14:textId="23141D08" w:rsidR="00D81920" w:rsidRPr="008D4109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(401)</w:t>
            </w:r>
          </w:p>
        </w:tc>
      </w:tr>
      <w:tr w:rsidR="00D81920" w:rsidRPr="008D4109" w14:paraId="29530612" w14:textId="77777777" w:rsidTr="005C625B">
        <w:trPr>
          <w:gridAfter w:val="1"/>
          <w:wAfter w:w="14" w:type="dxa"/>
          <w:trHeight w:val="217"/>
        </w:trPr>
        <w:tc>
          <w:tcPr>
            <w:tcW w:w="3009" w:type="dxa"/>
          </w:tcPr>
          <w:p w14:paraId="1682A9AD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</w:tcPr>
          <w:p w14:paraId="2DB401F4" w14:textId="201A4D79" w:rsidR="00D81920" w:rsidRPr="008D4109" w:rsidRDefault="00D81920" w:rsidP="00194D4E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6DBBB8A4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764F6" w14:textId="2D6840CB" w:rsidR="00D81920" w:rsidRPr="008D4109" w:rsidRDefault="00D81920" w:rsidP="001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</w:tcPr>
          <w:p w14:paraId="11D9151A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500B30DB" w14:textId="77777777" w:rsidR="00D81920" w:rsidRPr="008D4109" w:rsidRDefault="00D81920" w:rsidP="00194D4E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585E140E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2C343667" w14:textId="77777777" w:rsidR="00D81920" w:rsidRPr="008D4109" w:rsidRDefault="00D81920" w:rsidP="001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6A17D4AC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6C0B9" w14:textId="449DE476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485C44CF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16C89D9B" w14:textId="77777777" w:rsidR="00D81920" w:rsidRPr="008D4109" w:rsidRDefault="00D81920" w:rsidP="00194D4E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1920" w:rsidRPr="008D4109" w14:paraId="436E7178" w14:textId="77777777" w:rsidTr="005C625B">
        <w:trPr>
          <w:gridAfter w:val="1"/>
          <w:wAfter w:w="14" w:type="dxa"/>
          <w:trHeight w:val="166"/>
        </w:trPr>
        <w:tc>
          <w:tcPr>
            <w:tcW w:w="3009" w:type="dxa"/>
          </w:tcPr>
          <w:p w14:paraId="350F174F" w14:textId="3056406A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งบแสดงการเปลี่ยนแปลง</w:t>
            </w:r>
          </w:p>
        </w:tc>
        <w:tc>
          <w:tcPr>
            <w:tcW w:w="885" w:type="dxa"/>
          </w:tcPr>
          <w:p w14:paraId="1EFDF9A2" w14:textId="510007FD" w:rsidR="00D81920" w:rsidRPr="008D4109" w:rsidRDefault="00D81920" w:rsidP="00194D4E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105E7DB7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409A25C" w14:textId="77777777" w:rsidR="00D81920" w:rsidRPr="008D4109" w:rsidRDefault="00D81920" w:rsidP="001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50A664D5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1A772F2D" w14:textId="77777777" w:rsidR="00D81920" w:rsidRPr="008D4109" w:rsidRDefault="00D81920" w:rsidP="00194D4E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6959851F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2A54E3CF" w14:textId="77777777" w:rsidR="00D81920" w:rsidRPr="008D4109" w:rsidRDefault="00D81920" w:rsidP="001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15B4451B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3FCBEC88" w14:textId="77777777" w:rsidR="00D81920" w:rsidRPr="008D4109" w:rsidRDefault="00D81920" w:rsidP="001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" w:type="dxa"/>
          </w:tcPr>
          <w:p w14:paraId="0D3E0170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1EC9EBF9" w14:textId="77777777" w:rsidR="00D81920" w:rsidRPr="008D4109" w:rsidRDefault="00D81920" w:rsidP="00194D4E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1920" w:rsidRPr="008D4109" w14:paraId="6297BCF3" w14:textId="77777777" w:rsidTr="005C625B">
        <w:trPr>
          <w:gridAfter w:val="1"/>
          <w:wAfter w:w="14" w:type="dxa"/>
          <w:trHeight w:val="166"/>
        </w:trPr>
        <w:tc>
          <w:tcPr>
            <w:tcW w:w="3009" w:type="dxa"/>
          </w:tcPr>
          <w:p w14:paraId="2DA7714A" w14:textId="4CA46F76" w:rsidR="00D81920" w:rsidRPr="008D4109" w:rsidRDefault="00D81920" w:rsidP="00940542">
            <w:pPr>
              <w:ind w:left="13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885" w:type="dxa"/>
          </w:tcPr>
          <w:p w14:paraId="0BB1E4A0" w14:textId="5EDC34FA" w:rsidR="00D81920" w:rsidRPr="008D4109" w:rsidRDefault="00D81920" w:rsidP="00194D4E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429C7F34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8C8C6C2" w14:textId="77777777" w:rsidR="00D81920" w:rsidRPr="008D4109" w:rsidRDefault="00D81920" w:rsidP="001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197DC44A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08E00D20" w14:textId="77777777" w:rsidR="00D81920" w:rsidRPr="008D4109" w:rsidRDefault="00D81920" w:rsidP="00194D4E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1664279F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1B50AB92" w14:textId="77777777" w:rsidR="00D81920" w:rsidRPr="008D4109" w:rsidRDefault="00D81920" w:rsidP="001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00D2CB59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31CFB780" w14:textId="77777777" w:rsidR="00D81920" w:rsidRPr="008D4109" w:rsidRDefault="00D81920" w:rsidP="001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" w:type="dxa"/>
          </w:tcPr>
          <w:p w14:paraId="08BF7CC0" w14:textId="77777777" w:rsidR="00D81920" w:rsidRPr="008D4109" w:rsidRDefault="00D81920" w:rsidP="00194D4E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35218929" w14:textId="77777777" w:rsidR="00D81920" w:rsidRPr="008D4109" w:rsidRDefault="00D81920" w:rsidP="00194D4E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1920" w:rsidRPr="008D4109" w14:paraId="028E64A7" w14:textId="77777777" w:rsidTr="005C625B">
        <w:trPr>
          <w:gridAfter w:val="1"/>
          <w:wAfter w:w="14" w:type="dxa"/>
          <w:trHeight w:val="166"/>
        </w:trPr>
        <w:tc>
          <w:tcPr>
            <w:tcW w:w="3009" w:type="dxa"/>
          </w:tcPr>
          <w:p w14:paraId="6CE49A81" w14:textId="7581DDBC" w:rsidR="00D81920" w:rsidRPr="008D4109" w:rsidRDefault="00D81920" w:rsidP="00940542">
            <w:pPr>
              <w:tabs>
                <w:tab w:val="clear" w:pos="227"/>
              </w:tabs>
              <w:ind w:left="13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85" w:type="dxa"/>
          </w:tcPr>
          <w:p w14:paraId="6BF1C799" w14:textId="77777777" w:rsidR="00D81920" w:rsidRPr="008D4109" w:rsidRDefault="00D81920" w:rsidP="00940542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35833A5C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662A5FB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11863766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6507F3C8" w14:textId="77777777" w:rsidR="00D81920" w:rsidRPr="008D4109" w:rsidRDefault="00D81920" w:rsidP="00940542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7D20348A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578CA01F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48E7A731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7A05EC26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" w:type="dxa"/>
          </w:tcPr>
          <w:p w14:paraId="5041567B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759F7D14" w14:textId="77777777" w:rsidR="00D81920" w:rsidRPr="008D4109" w:rsidRDefault="00D81920" w:rsidP="00940542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1920" w:rsidRPr="008D4109" w14:paraId="32A650F5" w14:textId="77777777" w:rsidTr="005C625B">
        <w:trPr>
          <w:gridAfter w:val="1"/>
          <w:wAfter w:w="14" w:type="dxa"/>
          <w:trHeight w:val="166"/>
        </w:trPr>
        <w:tc>
          <w:tcPr>
            <w:tcW w:w="3009" w:type="dxa"/>
          </w:tcPr>
          <w:p w14:paraId="1F6D68CF" w14:textId="7351951B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สำรองตามกฎหมาย</w:t>
            </w:r>
          </w:p>
        </w:tc>
        <w:tc>
          <w:tcPr>
            <w:tcW w:w="885" w:type="dxa"/>
          </w:tcPr>
          <w:p w14:paraId="435A871E" w14:textId="3DCD1AA8" w:rsidR="00D81920" w:rsidRPr="008D4109" w:rsidRDefault="00D81920" w:rsidP="0034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</w:t>
            </w:r>
            <w:r w:rsidR="005C625B" w:rsidRPr="008D410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94" w:type="dxa"/>
          </w:tcPr>
          <w:p w14:paraId="02FE7367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9DE04D" w14:textId="126F15CC" w:rsidR="00D81920" w:rsidRPr="008D4109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9</w:t>
            </w:r>
            <w:r w:rsidR="005C625B" w:rsidRPr="008D410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94" w:type="dxa"/>
          </w:tcPr>
          <w:p w14:paraId="21B2D86C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652567BF" w14:textId="0E6FC78B" w:rsidR="00D81920" w:rsidRPr="008D4109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1,23</w:t>
            </w:r>
            <w:r w:rsidR="005C625B" w:rsidRPr="008D41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4" w:type="dxa"/>
          </w:tcPr>
          <w:p w14:paraId="6709F349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03C71CC0" w14:textId="73F2354A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08A6B471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7E64F97C" w14:textId="67CFA078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02C41139" w14:textId="18399B86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36D55EE5" w14:textId="75102756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1920" w:rsidRPr="008D4109" w14:paraId="70E40E68" w14:textId="77777777" w:rsidTr="005C625B">
        <w:trPr>
          <w:gridAfter w:val="1"/>
          <w:wAfter w:w="14" w:type="dxa"/>
          <w:trHeight w:val="166"/>
        </w:trPr>
        <w:tc>
          <w:tcPr>
            <w:tcW w:w="3009" w:type="dxa"/>
          </w:tcPr>
          <w:p w14:paraId="3EC9F740" w14:textId="5F1D1B0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กำไรสะสม </w:t>
            </w:r>
            <w:r w:rsidR="007B7760">
              <w:rPr>
                <w:rFonts w:ascii="Angsana New" w:hAnsi="Angsana New"/>
                <w:sz w:val="30"/>
                <w:szCs w:val="30"/>
              </w:rPr>
              <w:t>-</w:t>
            </w:r>
            <w:r w:rsidRPr="008D41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ยังไม</w:t>
            </w:r>
            <w:r w:rsidR="007B7760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ได้จัดสรร</w:t>
            </w:r>
          </w:p>
        </w:tc>
        <w:tc>
          <w:tcPr>
            <w:tcW w:w="885" w:type="dxa"/>
          </w:tcPr>
          <w:p w14:paraId="651F384D" w14:textId="175BA6A4" w:rsidR="00D81920" w:rsidRPr="008D4109" w:rsidRDefault="005C625B" w:rsidP="0034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6,544</w:t>
            </w:r>
          </w:p>
        </w:tc>
        <w:tc>
          <w:tcPr>
            <w:tcW w:w="294" w:type="dxa"/>
          </w:tcPr>
          <w:p w14:paraId="79BFCAF2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4DD9921C" w14:textId="09CCA6B8" w:rsidR="00D81920" w:rsidRPr="008D4109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</w:t>
            </w:r>
            <w:r w:rsidR="005C625B" w:rsidRPr="008D4109">
              <w:rPr>
                <w:rFonts w:ascii="Angsana New" w:hAnsi="Angsana New"/>
                <w:sz w:val="30"/>
                <w:szCs w:val="30"/>
              </w:rPr>
              <w:t>915</w:t>
            </w:r>
            <w:r w:rsidRPr="008D41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4" w:type="dxa"/>
          </w:tcPr>
          <w:p w14:paraId="2EC7211A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284DAFA0" w14:textId="7E53B658" w:rsidR="00D81920" w:rsidRPr="008D4109" w:rsidRDefault="005C625B" w:rsidP="0034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5,629</w:t>
            </w:r>
          </w:p>
        </w:tc>
        <w:tc>
          <w:tcPr>
            <w:tcW w:w="294" w:type="dxa"/>
          </w:tcPr>
          <w:p w14:paraId="4757440C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79DA5FAA" w14:textId="2DF33F49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4994FEC2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</w:tcPr>
          <w:p w14:paraId="73FE3802" w14:textId="234C0A57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7AB79544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6FE64B4F" w14:textId="07C20F46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1920" w:rsidRPr="008D4109" w14:paraId="7C765DE4" w14:textId="77777777" w:rsidTr="005C625B">
        <w:trPr>
          <w:gridAfter w:val="1"/>
          <w:wAfter w:w="14" w:type="dxa"/>
          <w:trHeight w:val="166"/>
        </w:trPr>
        <w:tc>
          <w:tcPr>
            <w:tcW w:w="3009" w:type="dxa"/>
          </w:tcPr>
          <w:p w14:paraId="5EF1FEF5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5" w:type="dxa"/>
          </w:tcPr>
          <w:p w14:paraId="0E87E8F9" w14:textId="77777777" w:rsidR="00D81920" w:rsidRPr="008D4109" w:rsidRDefault="00D81920" w:rsidP="00940542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0F014019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04B5EE" w14:textId="1C9690A6" w:rsidR="00D81920" w:rsidRPr="00FD31BF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1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55C443CD" w14:textId="77777777" w:rsidR="00D81920" w:rsidRPr="00FD31BF" w:rsidRDefault="00D81920" w:rsidP="00940542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3" w:type="dxa"/>
          </w:tcPr>
          <w:p w14:paraId="6569EF3B" w14:textId="77777777" w:rsidR="00D81920" w:rsidRPr="00FD31BF" w:rsidRDefault="00D81920" w:rsidP="00940542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2C0B8985" w14:textId="77777777" w:rsidR="00D81920" w:rsidRPr="00FD31BF" w:rsidRDefault="00D81920" w:rsidP="00940542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</w:tcPr>
          <w:p w14:paraId="51A77A0C" w14:textId="77777777" w:rsidR="00D81920" w:rsidRPr="00FD31BF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21020A2F" w14:textId="77777777" w:rsidR="00D81920" w:rsidRPr="00FD31BF" w:rsidRDefault="00D81920" w:rsidP="00940542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4D6F29" w14:textId="3AD09BD0" w:rsidR="00D81920" w:rsidRPr="00FD31BF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1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43AE59AD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12B31D43" w14:textId="77777777" w:rsidR="00D81920" w:rsidRPr="008D4109" w:rsidRDefault="00D81920" w:rsidP="00940542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1920" w:rsidRPr="008D4109" w14:paraId="7F58BCC8" w14:textId="77777777" w:rsidTr="00B92AF9">
        <w:trPr>
          <w:gridAfter w:val="1"/>
          <w:wAfter w:w="14" w:type="dxa"/>
          <w:trHeight w:val="166"/>
        </w:trPr>
        <w:tc>
          <w:tcPr>
            <w:tcW w:w="3009" w:type="dxa"/>
          </w:tcPr>
          <w:p w14:paraId="0E870A2A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</w:tcPr>
          <w:p w14:paraId="6D9D9B56" w14:textId="4FD2C117" w:rsidR="00D81920" w:rsidRPr="008D4109" w:rsidRDefault="00D81920" w:rsidP="00940542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525D2748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top w:val="double" w:sz="4" w:space="0" w:color="auto"/>
              <w:left w:val="nil"/>
              <w:right w:val="nil"/>
            </w:tcBorders>
          </w:tcPr>
          <w:p w14:paraId="5AB8C481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7D577069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1E806D66" w14:textId="77777777" w:rsidR="00D81920" w:rsidRPr="008D4109" w:rsidRDefault="00D81920" w:rsidP="00940542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3FF1A245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33EAFE18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5922AE11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double" w:sz="4" w:space="0" w:color="auto"/>
              <w:left w:val="nil"/>
              <w:right w:val="nil"/>
            </w:tcBorders>
          </w:tcPr>
          <w:p w14:paraId="227CA9BB" w14:textId="77777777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23881F76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382BB202" w14:textId="77777777" w:rsidR="00D81920" w:rsidRPr="008D4109" w:rsidRDefault="00D81920" w:rsidP="00940542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1920" w:rsidRPr="008D4109" w14:paraId="30CBEAC6" w14:textId="77777777" w:rsidTr="005C625B">
        <w:trPr>
          <w:gridAfter w:val="1"/>
          <w:wAfter w:w="14" w:type="dxa"/>
          <w:trHeight w:val="400"/>
        </w:trPr>
        <w:tc>
          <w:tcPr>
            <w:tcW w:w="3009" w:type="dxa"/>
          </w:tcPr>
          <w:p w14:paraId="494022ED" w14:textId="2196715B" w:rsidR="00D81920" w:rsidRPr="008D4109" w:rsidRDefault="00D81920" w:rsidP="00BF71C2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885" w:type="dxa"/>
          </w:tcPr>
          <w:p w14:paraId="3C88AFD8" w14:textId="1D86A8A0" w:rsidR="00D81920" w:rsidRPr="008D4109" w:rsidRDefault="00D81920" w:rsidP="00940542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62CED1D3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3547C1F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4B2A7D63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38192DC9" w14:textId="77777777" w:rsidR="00D81920" w:rsidRPr="008D4109" w:rsidRDefault="00D81920" w:rsidP="00940542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38FE444C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0D8EEE01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3F4D6066" w14:textId="77777777" w:rsidR="00D81920" w:rsidRPr="008D4109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16780033" w14:textId="77777777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14AC6186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3425FF9D" w14:textId="77777777" w:rsidR="00D81920" w:rsidRPr="008D4109" w:rsidRDefault="00D81920" w:rsidP="00940542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1920" w:rsidRPr="008D4109" w14:paraId="14BA703D" w14:textId="77777777" w:rsidTr="005C625B">
        <w:trPr>
          <w:gridAfter w:val="1"/>
          <w:wAfter w:w="14" w:type="dxa"/>
          <w:trHeight w:val="386"/>
        </w:trPr>
        <w:tc>
          <w:tcPr>
            <w:tcW w:w="3009" w:type="dxa"/>
          </w:tcPr>
          <w:p w14:paraId="19FA8560" w14:textId="0A4A2DFD" w:rsidR="00D81920" w:rsidRPr="008D4109" w:rsidRDefault="00D81920" w:rsidP="00BF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885" w:type="dxa"/>
          </w:tcPr>
          <w:p w14:paraId="3ADB6661" w14:textId="5C566A8D" w:rsidR="00D81920" w:rsidRPr="008D4109" w:rsidRDefault="00D81920" w:rsidP="00940542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0DF35B0D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BF8C3F5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21827DB9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261DF561" w14:textId="77777777" w:rsidR="00D81920" w:rsidRPr="008D4109" w:rsidRDefault="00D81920" w:rsidP="00940542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665B558A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58ED7E07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2A08A5CA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28CD08A8" w14:textId="77777777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5CD1D970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798F97AB" w14:textId="77777777" w:rsidR="00D81920" w:rsidRPr="008D4109" w:rsidRDefault="00D81920" w:rsidP="00940542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1920" w:rsidRPr="008D4109" w14:paraId="01859F3A" w14:textId="77777777" w:rsidTr="005C625B">
        <w:trPr>
          <w:gridAfter w:val="1"/>
          <w:wAfter w:w="14" w:type="dxa"/>
          <w:trHeight w:val="400"/>
        </w:trPr>
        <w:tc>
          <w:tcPr>
            <w:tcW w:w="3009" w:type="dxa"/>
          </w:tcPr>
          <w:p w14:paraId="4F70840A" w14:textId="0751815A" w:rsidR="00D81920" w:rsidRPr="008D4109" w:rsidRDefault="00D81920" w:rsidP="00BF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Pr="008D4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885" w:type="dxa"/>
          </w:tcPr>
          <w:p w14:paraId="2A865019" w14:textId="67AA139B" w:rsidR="00D81920" w:rsidRPr="008D4109" w:rsidRDefault="00D81920" w:rsidP="00940542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7DBB8819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E61300E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117D3E10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0CC2AF67" w14:textId="77777777" w:rsidR="00D81920" w:rsidRPr="008D4109" w:rsidRDefault="00D81920" w:rsidP="00940542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23CFAFC0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71962E77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298183A4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68A40085" w14:textId="77777777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76B4D544" w14:textId="77777777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12668193" w14:textId="77777777" w:rsidR="00D81920" w:rsidRPr="008D4109" w:rsidRDefault="00D81920" w:rsidP="00940542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1920" w:rsidRPr="008D4109" w14:paraId="54A62E4E" w14:textId="77777777" w:rsidTr="005C625B">
        <w:trPr>
          <w:gridAfter w:val="1"/>
          <w:wAfter w:w="14" w:type="dxa"/>
          <w:trHeight w:val="375"/>
        </w:trPr>
        <w:tc>
          <w:tcPr>
            <w:tcW w:w="3009" w:type="dxa"/>
          </w:tcPr>
          <w:p w14:paraId="15AD72D3" w14:textId="5D02013C" w:rsidR="00D81920" w:rsidRPr="008D4109" w:rsidRDefault="00D81920" w:rsidP="00BF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885" w:type="dxa"/>
          </w:tcPr>
          <w:p w14:paraId="2E70D282" w14:textId="7ED4EBCE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(3,546)</w:t>
            </w:r>
          </w:p>
        </w:tc>
        <w:tc>
          <w:tcPr>
            <w:tcW w:w="294" w:type="dxa"/>
          </w:tcPr>
          <w:p w14:paraId="39488631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6CA6AA85" w14:textId="15BBBA4D" w:rsidR="00D81920" w:rsidRPr="008D4109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(44)</w:t>
            </w:r>
          </w:p>
        </w:tc>
        <w:tc>
          <w:tcPr>
            <w:tcW w:w="294" w:type="dxa"/>
          </w:tcPr>
          <w:p w14:paraId="50E89B9D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4456EECE" w14:textId="7BB114F0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(3,590)</w:t>
            </w:r>
          </w:p>
        </w:tc>
        <w:tc>
          <w:tcPr>
            <w:tcW w:w="294" w:type="dxa"/>
          </w:tcPr>
          <w:p w14:paraId="56142DA0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7E5C213C" w14:textId="0312030C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2F73EA24" w14:textId="77777777" w:rsidR="00D81920" w:rsidRPr="008D4109" w:rsidRDefault="00D81920" w:rsidP="00940542">
            <w:pPr>
              <w:tabs>
                <w:tab w:val="clear" w:pos="454"/>
                <w:tab w:val="decimal" w:pos="432"/>
                <w:tab w:val="decimal" w:pos="612"/>
              </w:tabs>
              <w:ind w:left="-108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11564E38" w14:textId="07A68CEE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370378C3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7D7034CA" w14:textId="158AF409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1920" w:rsidRPr="008D4109" w14:paraId="4B8D4D4E" w14:textId="77777777" w:rsidTr="005C625B">
        <w:trPr>
          <w:gridAfter w:val="1"/>
          <w:wAfter w:w="14" w:type="dxa"/>
          <w:trHeight w:val="375"/>
        </w:trPr>
        <w:tc>
          <w:tcPr>
            <w:tcW w:w="3009" w:type="dxa"/>
          </w:tcPr>
          <w:p w14:paraId="1142C081" w14:textId="59317CCE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จากกิจการสนามกอล์ฟ</w:t>
            </w:r>
          </w:p>
        </w:tc>
        <w:tc>
          <w:tcPr>
            <w:tcW w:w="885" w:type="dxa"/>
          </w:tcPr>
          <w:p w14:paraId="4CA53CD0" w14:textId="229EB515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94" w:type="dxa"/>
          </w:tcPr>
          <w:p w14:paraId="7A1AC2B6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526BEF53" w14:textId="346A6B41" w:rsidR="00D81920" w:rsidRPr="008D4109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4" w:type="dxa"/>
          </w:tcPr>
          <w:p w14:paraId="11C922B0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1B8D45FF" w14:textId="57B7CF6D" w:rsidR="00D81920" w:rsidRPr="008D4109" w:rsidRDefault="00D81920" w:rsidP="003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15C30C0D" w14:textId="77777777" w:rsidR="00D81920" w:rsidRPr="008D4109" w:rsidRDefault="00D81920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251C9AEF" w14:textId="18C229A0" w:rsidR="00D81920" w:rsidRPr="008D4109" w:rsidRDefault="00D81920" w:rsidP="0073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55709911" w14:textId="77777777" w:rsidR="00D81920" w:rsidRPr="008D4109" w:rsidRDefault="00D81920" w:rsidP="009405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168B359A" w14:textId="4C9EE44B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7594112F" w14:textId="77777777" w:rsidR="00D81920" w:rsidRPr="008D4109" w:rsidRDefault="00D81920" w:rsidP="009405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3C094AF4" w14:textId="711D446F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625B" w:rsidRPr="008D4109" w14:paraId="1A200362" w14:textId="77777777" w:rsidTr="005C625B">
        <w:trPr>
          <w:gridAfter w:val="1"/>
          <w:wAfter w:w="14" w:type="dxa"/>
          <w:trHeight w:val="375"/>
        </w:trPr>
        <w:tc>
          <w:tcPr>
            <w:tcW w:w="3009" w:type="dxa"/>
          </w:tcPr>
          <w:p w14:paraId="06DB7AF0" w14:textId="01B7CF73" w:rsidR="005C625B" w:rsidRPr="008D4109" w:rsidRDefault="005C625B" w:rsidP="005C625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8D410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85" w:type="dxa"/>
          </w:tcPr>
          <w:p w14:paraId="2D07F53F" w14:textId="43130360" w:rsidR="005C625B" w:rsidRPr="008D4109" w:rsidRDefault="005C625B" w:rsidP="005C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94" w:type="dxa"/>
          </w:tcPr>
          <w:p w14:paraId="2558443C" w14:textId="77777777" w:rsidR="005C625B" w:rsidRPr="008D4109" w:rsidRDefault="005C625B" w:rsidP="005C625B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63E7D2D" w14:textId="64CB86D4" w:rsidR="005C625B" w:rsidRPr="008D4109" w:rsidRDefault="005C625B" w:rsidP="005C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94" w:type="dxa"/>
          </w:tcPr>
          <w:p w14:paraId="6654F6D8" w14:textId="77777777" w:rsidR="005C625B" w:rsidRPr="008D4109" w:rsidRDefault="005C625B" w:rsidP="005C625B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648EB1F4" w14:textId="525BD284" w:rsidR="005C625B" w:rsidRPr="008D4109" w:rsidRDefault="005C625B" w:rsidP="005C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294" w:type="dxa"/>
          </w:tcPr>
          <w:p w14:paraId="514DD6A6" w14:textId="77777777" w:rsidR="005C625B" w:rsidRPr="008D4109" w:rsidRDefault="005C625B" w:rsidP="005C625B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3230858F" w14:textId="41163B44" w:rsidR="005C625B" w:rsidRPr="008D4109" w:rsidRDefault="005C625B" w:rsidP="005C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0A807DF8" w14:textId="77777777" w:rsidR="005C625B" w:rsidRPr="008D4109" w:rsidRDefault="005C625B" w:rsidP="005C625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7E6D3D5A" w14:textId="660B4629" w:rsidR="005C625B" w:rsidRPr="008D4109" w:rsidRDefault="005C625B" w:rsidP="005C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3FD7909E" w14:textId="77777777" w:rsidR="005C625B" w:rsidRPr="008D4109" w:rsidRDefault="005C625B" w:rsidP="005C625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4BD3DF08" w14:textId="6EFA9214" w:rsidR="005C625B" w:rsidRPr="008D4109" w:rsidRDefault="005C625B" w:rsidP="005C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1920" w:rsidRPr="008D4109" w14:paraId="43D448A8" w14:textId="77777777" w:rsidTr="005C625B">
        <w:trPr>
          <w:gridAfter w:val="1"/>
          <w:wAfter w:w="14" w:type="dxa"/>
          <w:trHeight w:val="67"/>
        </w:trPr>
        <w:tc>
          <w:tcPr>
            <w:tcW w:w="3009" w:type="dxa"/>
          </w:tcPr>
          <w:p w14:paraId="592E9965" w14:textId="0A1D0EE1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885" w:type="dxa"/>
          </w:tcPr>
          <w:p w14:paraId="6BBFACE0" w14:textId="240E83AD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2,42</w:t>
            </w:r>
            <w:r w:rsidR="003716B9" w:rsidRPr="008D41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4" w:type="dxa"/>
          </w:tcPr>
          <w:p w14:paraId="335810E0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548C32D2" w14:textId="32C3A621" w:rsidR="00D81920" w:rsidRPr="008D4109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94" w:type="dxa"/>
          </w:tcPr>
          <w:p w14:paraId="21868D24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41E1524E" w14:textId="7B194D7D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2,46</w:t>
            </w:r>
            <w:r w:rsidR="003716B9" w:rsidRPr="008D410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4" w:type="dxa"/>
          </w:tcPr>
          <w:p w14:paraId="7C1F44F6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56A58E46" w14:textId="3CCE01BB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284FE57A" w14:textId="77777777" w:rsidR="00D81920" w:rsidRPr="008D4109" w:rsidRDefault="00D81920" w:rsidP="009405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1C234F31" w14:textId="462531E8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11A1C46C" w14:textId="77777777" w:rsidR="00D81920" w:rsidRPr="008D4109" w:rsidRDefault="00D81920" w:rsidP="009405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05F930DD" w14:textId="1BF87C5B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1920" w:rsidRPr="008D4109" w14:paraId="2C33331A" w14:textId="77777777" w:rsidTr="005C625B">
        <w:trPr>
          <w:gridAfter w:val="1"/>
          <w:wAfter w:w="14" w:type="dxa"/>
          <w:trHeight w:val="386"/>
        </w:trPr>
        <w:tc>
          <w:tcPr>
            <w:tcW w:w="3009" w:type="dxa"/>
          </w:tcPr>
          <w:p w14:paraId="4CD433EB" w14:textId="4D5AAE11" w:rsidR="00D81920" w:rsidRPr="008D4109" w:rsidRDefault="00D81920" w:rsidP="00940542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</w:t>
            </w:r>
            <w:r w:rsidRPr="008D410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กิจการสนามกอล์ฟ</w:t>
            </w:r>
          </w:p>
        </w:tc>
        <w:tc>
          <w:tcPr>
            <w:tcW w:w="885" w:type="dxa"/>
          </w:tcPr>
          <w:p w14:paraId="2AC0D9D9" w14:textId="65C04BA6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4" w:type="dxa"/>
          </w:tcPr>
          <w:p w14:paraId="437215ED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0C6E455" w14:textId="391EBAE0" w:rsidR="00D81920" w:rsidRPr="008D4109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94" w:type="dxa"/>
          </w:tcPr>
          <w:p w14:paraId="69323D76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dxa"/>
          </w:tcPr>
          <w:p w14:paraId="305A64D9" w14:textId="6AF4012F" w:rsidR="00D81920" w:rsidRPr="008D4109" w:rsidRDefault="00D81920" w:rsidP="003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16DBA2F0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2FCDF4E2" w14:textId="4742A798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0B384E62" w14:textId="77777777" w:rsidR="00D81920" w:rsidRPr="008D4109" w:rsidRDefault="00D81920" w:rsidP="009405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1A6E4430" w14:textId="02B1CB2F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133A970B" w14:textId="77777777" w:rsidR="00D81920" w:rsidRPr="008D4109" w:rsidRDefault="00D81920" w:rsidP="009405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</w:tcPr>
          <w:p w14:paraId="15710756" w14:textId="01E8A04C" w:rsidR="00D81920" w:rsidRPr="008D4109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1920" w:rsidRPr="008D4109" w14:paraId="4191ABBC" w14:textId="77777777" w:rsidTr="005C625B">
        <w:trPr>
          <w:gridAfter w:val="1"/>
          <w:wAfter w:w="14" w:type="dxa"/>
          <w:trHeight w:val="386"/>
        </w:trPr>
        <w:tc>
          <w:tcPr>
            <w:tcW w:w="3009" w:type="dxa"/>
          </w:tcPr>
          <w:p w14:paraId="166024A7" w14:textId="77777777" w:rsidR="00D81920" w:rsidRPr="008D4109" w:rsidRDefault="00D81920" w:rsidP="00940542">
            <w:pPr>
              <w:ind w:left="175" w:right="-405" w:hanging="17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016AE3BA" w14:textId="629FE7E5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7CAF0DDD" w14:textId="77777777" w:rsidR="00D81920" w:rsidRPr="008D4109" w:rsidRDefault="00D81920" w:rsidP="00940542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B3D96F" w14:textId="138A8211" w:rsidR="00D81920" w:rsidRPr="005D20D5" w:rsidRDefault="00D81920" w:rsidP="0053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</w:tcPr>
          <w:p w14:paraId="28A97056" w14:textId="77777777" w:rsidR="00D81920" w:rsidRPr="005D20D5" w:rsidRDefault="00D81920" w:rsidP="00940542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3" w:type="dxa"/>
          </w:tcPr>
          <w:p w14:paraId="07475422" w14:textId="77777777" w:rsidR="00D81920" w:rsidRPr="005D20D5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56735B5D" w14:textId="77777777" w:rsidR="00D81920" w:rsidRPr="005D20D5" w:rsidRDefault="00D81920" w:rsidP="00940542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</w:tcPr>
          <w:p w14:paraId="2284F5C6" w14:textId="77777777" w:rsidR="00D81920" w:rsidRPr="005D20D5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61D5717D" w14:textId="77777777" w:rsidR="00D81920" w:rsidRPr="005D20D5" w:rsidRDefault="00D81920" w:rsidP="009405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6FA9F7" w14:textId="2694CE2D" w:rsidR="00D81920" w:rsidRPr="005D20D5" w:rsidRDefault="00D81920" w:rsidP="00F7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5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8" w:type="dxa"/>
          </w:tcPr>
          <w:p w14:paraId="5AD8559A" w14:textId="77777777" w:rsidR="00D81920" w:rsidRPr="005D20D5" w:rsidRDefault="00D81920" w:rsidP="009405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</w:tcPr>
          <w:p w14:paraId="3858CBDD" w14:textId="77777777" w:rsidR="00D81920" w:rsidRPr="008D4109" w:rsidRDefault="00D81920" w:rsidP="0094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C7A2718" w14:textId="353AA953" w:rsidR="00B2020F" w:rsidRPr="0062531D" w:rsidRDefault="00B2020F" w:rsidP="00C1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rPr>
          <w:rFonts w:ascii="Angsana New" w:hAnsi="Angsana New"/>
          <w:sz w:val="30"/>
          <w:szCs w:val="30"/>
        </w:rPr>
      </w:pPr>
    </w:p>
    <w:p w14:paraId="6627E0A4" w14:textId="276BC92E" w:rsidR="00BF71C2" w:rsidRPr="008D4109" w:rsidRDefault="00D81920" w:rsidP="00C1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rPr>
          <w:rFonts w:ascii="Angsana New" w:hAnsi="Angsana New"/>
          <w:i/>
          <w:iCs/>
          <w:sz w:val="30"/>
          <w:szCs w:val="30"/>
        </w:rPr>
      </w:pPr>
      <w:r w:rsidRPr="008D4109">
        <w:rPr>
          <w:rFonts w:ascii="Angsana New" w:hAnsi="Angsana New" w:hint="cs"/>
          <w:i/>
          <w:iCs/>
          <w:sz w:val="30"/>
          <w:szCs w:val="30"/>
          <w:cs/>
        </w:rPr>
        <w:t>สำรองตามกฎหมาย</w:t>
      </w:r>
    </w:p>
    <w:p w14:paraId="5DD949B0" w14:textId="73ECC9B7" w:rsidR="00D81920" w:rsidRPr="008D4109" w:rsidRDefault="00D81920" w:rsidP="00C1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rPr>
          <w:rFonts w:ascii="Angsana New" w:hAnsi="Angsana New"/>
          <w:sz w:val="30"/>
          <w:szCs w:val="30"/>
        </w:rPr>
      </w:pPr>
    </w:p>
    <w:p w14:paraId="5E035715" w14:textId="54FE1987" w:rsidR="00D81920" w:rsidRPr="008D4109" w:rsidRDefault="00D81920" w:rsidP="00D8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jc w:val="thaiDistribute"/>
        <w:rPr>
          <w:rFonts w:ascii="Angsana New" w:hAnsi="Angsana New"/>
          <w:sz w:val="30"/>
          <w:szCs w:val="30"/>
          <w:cs/>
        </w:rPr>
      </w:pPr>
      <w:r w:rsidRPr="008D4109">
        <w:rPr>
          <w:rFonts w:ascii="Angsana New" w:hAnsi="Angsana New" w:hint="cs"/>
          <w:sz w:val="30"/>
          <w:szCs w:val="30"/>
          <w:cs/>
        </w:rPr>
        <w:t>ผู้บริหารได้ทบทวนการรายงานทุนสำรองตามกฎหมายในงบการเงินรวมของกลุ่มบริษัท</w:t>
      </w:r>
      <w:r w:rsidRPr="008D4109">
        <w:rPr>
          <w:rFonts w:ascii="Angsana New" w:hAnsi="Angsana New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โดยได้เปลี่ยนหลักเกณฑ์การรายงานทุนสำรองตามกฎหมายในงบการเงินรวมให้เท่ากับผลรวมของบริษัทและบริษัทย่อยที่มีการตั้งสำรองตามกฎหมาย</w:t>
      </w:r>
    </w:p>
    <w:p w14:paraId="3F63F7A7" w14:textId="77777777" w:rsidR="00E12A72" w:rsidRPr="008D4109" w:rsidRDefault="00E12A72" w:rsidP="00C1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rPr>
          <w:rFonts w:ascii="Angsana New" w:hAnsi="Angsana New"/>
          <w:sz w:val="30"/>
          <w:szCs w:val="30"/>
        </w:rPr>
      </w:pPr>
    </w:p>
    <w:p w14:paraId="7A231447" w14:textId="1E4B074E" w:rsidR="00CB7FA6" w:rsidRPr="006C4FEF" w:rsidRDefault="00C1530E" w:rsidP="00C1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CB7FA6" w:rsidRPr="006C4FEF" w:rsidSect="00792DDE">
      <w:pgSz w:w="11909" w:h="16834" w:code="9"/>
      <w:pgMar w:top="691" w:right="1152" w:bottom="576" w:left="1440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AA872" w14:textId="77777777" w:rsidR="00CB1EF1" w:rsidRDefault="00CB1EF1" w:rsidP="00900EE2">
      <w:r>
        <w:separator/>
      </w:r>
    </w:p>
  </w:endnote>
  <w:endnote w:type="continuationSeparator" w:id="0">
    <w:p w14:paraId="5E0EBA23" w14:textId="77777777" w:rsidR="00CB1EF1" w:rsidRDefault="00CB1EF1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35661" w14:textId="77777777" w:rsidR="00CB1EF1" w:rsidRPr="00E26638" w:rsidRDefault="00CB1EF1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8556AE">
      <w:rPr>
        <w:rFonts w:ascii="Angsana New" w:hAnsi="Angsana New"/>
        <w:noProof/>
        <w:sz w:val="30"/>
        <w:szCs w:val="30"/>
        <w:lang w:val="en-US"/>
      </w:rPr>
      <w:t>9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1F5BF" w14:textId="77777777" w:rsidR="00CB1EF1" w:rsidRPr="00E26638" w:rsidRDefault="00CB1EF1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8556AE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AEAE5" w14:textId="77777777" w:rsidR="00CB1EF1" w:rsidRDefault="00CB1EF1" w:rsidP="00900EE2">
      <w:r>
        <w:separator/>
      </w:r>
    </w:p>
  </w:footnote>
  <w:footnote w:type="continuationSeparator" w:id="0">
    <w:p w14:paraId="4395D1B5" w14:textId="77777777" w:rsidR="00CB1EF1" w:rsidRDefault="00CB1EF1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77D2F" w14:textId="77777777" w:rsidR="00CB1EF1" w:rsidRPr="004F256C" w:rsidRDefault="00CB1EF1" w:rsidP="0002488E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ADA5148" w14:textId="77777777" w:rsidR="00CB1EF1" w:rsidRPr="005351FF" w:rsidRDefault="00CB1EF1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6D35DC" w14:textId="2F9E82A1" w:rsidR="00CB1EF1" w:rsidRPr="005351FF" w:rsidRDefault="00CB1EF1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/>
        <w:b w:val="0"/>
        <w:bCs/>
        <w:sz w:val="32"/>
        <w:szCs w:val="32"/>
        <w:lang w:val="en-US"/>
      </w:rPr>
      <w:t xml:space="preserve"> </w:t>
    </w:r>
    <w:r w:rsidRPr="00F1032C">
      <w:rPr>
        <w:rFonts w:ascii="Angsana New" w:hAnsi="Angsana New"/>
        <w:sz w:val="32"/>
        <w:szCs w:val="32"/>
        <w:lang w:val="en-US"/>
      </w:rPr>
      <w:t>31</w:t>
    </w:r>
    <w:r>
      <w:rPr>
        <w:rFonts w:ascii="Angsana New" w:hAnsi="Angsana New"/>
        <w:b w:val="0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256</w:t>
    </w:r>
    <w:r w:rsidRPr="008556AE">
      <w:rPr>
        <w:rFonts w:ascii="Angsana New" w:hAnsi="Angsana New"/>
        <w:sz w:val="32"/>
        <w:szCs w:val="32"/>
        <w:lang w:val="en-US" w:bidi="th-TH"/>
      </w:rPr>
      <w:t>3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7CB818C0" w14:textId="77777777" w:rsidR="00CB1EF1" w:rsidRPr="004B3C0B" w:rsidRDefault="00CB1EF1" w:rsidP="00BE657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83658" w14:textId="77777777" w:rsidR="00CB1EF1" w:rsidRPr="004F256C" w:rsidRDefault="00CB1EF1" w:rsidP="002F3ECA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BA9D031" w14:textId="77777777" w:rsidR="00CB1EF1" w:rsidRPr="00F33198" w:rsidRDefault="00CB1EF1" w:rsidP="000909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A4DC50" w14:textId="1524B261" w:rsidR="00CB1EF1" w:rsidRPr="005351FF" w:rsidRDefault="00CB1EF1" w:rsidP="007319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256</w:t>
    </w:r>
    <w:r w:rsidRPr="008556AE">
      <w:rPr>
        <w:rFonts w:ascii="Angsana New" w:hAnsi="Angsana New"/>
        <w:sz w:val="32"/>
        <w:szCs w:val="32"/>
        <w:lang w:val="en-US" w:bidi="th-TH"/>
      </w:rPr>
      <w:t>3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BA4D44A" w14:textId="77777777" w:rsidR="00CB1EF1" w:rsidRPr="00731992" w:rsidRDefault="00CB1EF1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5E063" w14:textId="77777777" w:rsidR="00CB1EF1" w:rsidRPr="002B7FDF" w:rsidRDefault="00CB1EF1" w:rsidP="004B7E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5E0490" w14:textId="77777777" w:rsidR="00CB1EF1" w:rsidRPr="002B7FDF" w:rsidRDefault="00CB1EF1" w:rsidP="004B7E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BE1F6E9" w14:textId="62A109D2" w:rsidR="00CB1EF1" w:rsidRDefault="00CB1EF1" w:rsidP="004B7E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2"/>
        <w:szCs w:val="32"/>
        <w:lang w:val="en-US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5351FF">
      <w:rPr>
        <w:rFonts w:ascii="Angsana New" w:hAnsi="Angsana New"/>
        <w:b/>
        <w:bCs/>
        <w:sz w:val="32"/>
        <w:szCs w:val="32"/>
        <w:cs/>
      </w:rPr>
      <w:t>งวดสามเดือนสิ้นสุดวันที่</w:t>
    </w:r>
    <w:r w:rsidRPr="005351FF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B432AA">
      <w:rPr>
        <w:rFonts w:ascii="Angsana New" w:hAnsi="Angsana New"/>
        <w:b/>
        <w:bCs/>
        <w:sz w:val="32"/>
        <w:szCs w:val="32"/>
      </w:rPr>
      <w:t xml:space="preserve"> </w:t>
    </w:r>
    <w:r w:rsidRPr="008556AE">
      <w:rPr>
        <w:rFonts w:ascii="Angsana New" w:hAnsi="Angsana New"/>
        <w:b/>
        <w:bCs/>
        <w:sz w:val="32"/>
        <w:szCs w:val="32"/>
        <w:lang w:val="en-US"/>
      </w:rPr>
      <w:t>2563</w:t>
    </w:r>
    <w:r w:rsidRPr="005351FF">
      <w:rPr>
        <w:rFonts w:ascii="Angsana New" w:hAnsi="Angsana New"/>
        <w:b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proofErr w:type="spellStart"/>
    <w:r w:rsidRPr="005351FF">
      <w:rPr>
        <w:rFonts w:ascii="Angsana New" w:hAnsi="Angsana New"/>
        <w:b/>
        <w:bCs/>
        <w:sz w:val="32"/>
        <w:szCs w:val="32"/>
        <w:cs/>
      </w:rPr>
      <w:t>ไม่ได้ตรวจสอบ</w:t>
    </w:r>
    <w:proofErr w:type="spellEnd"/>
    <w:r w:rsidRPr="005351FF">
      <w:rPr>
        <w:rFonts w:ascii="Angsana New" w:hAnsi="Angsana New"/>
        <w:sz w:val="32"/>
        <w:szCs w:val="32"/>
      </w:rPr>
      <w:t>)</w:t>
    </w:r>
  </w:p>
  <w:p w14:paraId="35DDF31E" w14:textId="77777777" w:rsidR="00CB1EF1" w:rsidRPr="004B7EB5" w:rsidRDefault="00CB1EF1" w:rsidP="003A592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0505E"/>
    <w:multiLevelType w:val="hybridMultilevel"/>
    <w:tmpl w:val="9D3CAAF4"/>
    <w:lvl w:ilvl="0" w:tplc="08446FCE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A67C48"/>
    <w:multiLevelType w:val="hybridMultilevel"/>
    <w:tmpl w:val="74EAC360"/>
    <w:lvl w:ilvl="0" w:tplc="164EF1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1F05F24"/>
    <w:multiLevelType w:val="hybridMultilevel"/>
    <w:tmpl w:val="1E52A53A"/>
    <w:lvl w:ilvl="0" w:tplc="2D1CD086">
      <w:numFmt w:val="bullet"/>
      <w:lvlText w:val="-"/>
      <w:lvlJc w:val="left"/>
      <w:pPr>
        <w:ind w:left="52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6E20874"/>
    <w:multiLevelType w:val="hybridMultilevel"/>
    <w:tmpl w:val="FD1E1402"/>
    <w:lvl w:ilvl="0" w:tplc="957E77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DAE616E"/>
    <w:multiLevelType w:val="hybridMultilevel"/>
    <w:tmpl w:val="05F4C44A"/>
    <w:lvl w:ilvl="0" w:tplc="FC62F50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7A344B"/>
    <w:multiLevelType w:val="hybridMultilevel"/>
    <w:tmpl w:val="6CAEDB3E"/>
    <w:lvl w:ilvl="0" w:tplc="C4768A3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E15674"/>
    <w:multiLevelType w:val="hybridMultilevel"/>
    <w:tmpl w:val="EAD45B3C"/>
    <w:lvl w:ilvl="0" w:tplc="A9F0E35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4967CE7"/>
    <w:multiLevelType w:val="hybridMultilevel"/>
    <w:tmpl w:val="BEC87F62"/>
    <w:lvl w:ilvl="0" w:tplc="8B5814DC"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C35585C"/>
    <w:multiLevelType w:val="hybridMultilevel"/>
    <w:tmpl w:val="7F42A67A"/>
    <w:lvl w:ilvl="0" w:tplc="42EE177C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4014D2C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01700AB"/>
    <w:multiLevelType w:val="hybridMultilevel"/>
    <w:tmpl w:val="9D762B5C"/>
    <w:lvl w:ilvl="0" w:tplc="15EAF6D2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6C0046"/>
    <w:multiLevelType w:val="hybridMultilevel"/>
    <w:tmpl w:val="D9DA3650"/>
    <w:lvl w:ilvl="0" w:tplc="EC04DAD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E933327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38"/>
  </w:num>
  <w:num w:numId="14">
    <w:abstractNumId w:val="19"/>
  </w:num>
  <w:num w:numId="15">
    <w:abstractNumId w:val="24"/>
  </w:num>
  <w:num w:numId="16">
    <w:abstractNumId w:val="32"/>
  </w:num>
  <w:num w:numId="17">
    <w:abstractNumId w:val="20"/>
  </w:num>
  <w:num w:numId="18">
    <w:abstractNumId w:val="33"/>
  </w:num>
  <w:num w:numId="19">
    <w:abstractNumId w:val="34"/>
  </w:num>
  <w:num w:numId="20">
    <w:abstractNumId w:val="42"/>
  </w:num>
  <w:num w:numId="21">
    <w:abstractNumId w:val="43"/>
  </w:num>
  <w:num w:numId="22">
    <w:abstractNumId w:val="16"/>
  </w:num>
  <w:num w:numId="23">
    <w:abstractNumId w:val="39"/>
  </w:num>
  <w:num w:numId="24">
    <w:abstractNumId w:val="35"/>
  </w:num>
  <w:num w:numId="25">
    <w:abstractNumId w:val="25"/>
  </w:num>
  <w:num w:numId="26">
    <w:abstractNumId w:val="11"/>
  </w:num>
  <w:num w:numId="27">
    <w:abstractNumId w:val="13"/>
  </w:num>
  <w:num w:numId="28">
    <w:abstractNumId w:val="44"/>
  </w:num>
  <w:num w:numId="29">
    <w:abstractNumId w:val="22"/>
  </w:num>
  <w:num w:numId="30">
    <w:abstractNumId w:val="18"/>
  </w:num>
  <w:num w:numId="31">
    <w:abstractNumId w:val="29"/>
  </w:num>
  <w:num w:numId="32">
    <w:abstractNumId w:val="15"/>
  </w:num>
  <w:num w:numId="33">
    <w:abstractNumId w:val="37"/>
  </w:num>
  <w:num w:numId="34">
    <w:abstractNumId w:val="36"/>
  </w:num>
  <w:num w:numId="35">
    <w:abstractNumId w:val="31"/>
  </w:num>
  <w:num w:numId="36">
    <w:abstractNumId w:val="26"/>
  </w:num>
  <w:num w:numId="37">
    <w:abstractNumId w:val="12"/>
  </w:num>
  <w:num w:numId="38">
    <w:abstractNumId w:val="28"/>
  </w:num>
  <w:num w:numId="39">
    <w:abstractNumId w:val="21"/>
  </w:num>
  <w:num w:numId="40">
    <w:abstractNumId w:val="30"/>
  </w:num>
  <w:num w:numId="41">
    <w:abstractNumId w:val="27"/>
  </w:num>
  <w:num w:numId="42">
    <w:abstractNumId w:val="10"/>
  </w:num>
  <w:num w:numId="43">
    <w:abstractNumId w:val="41"/>
  </w:num>
  <w:num w:numId="44">
    <w:abstractNumId w:val="40"/>
  </w:num>
  <w:num w:numId="45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17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379"/>
    <w:rsid w:val="0000050C"/>
    <w:rsid w:val="00000519"/>
    <w:rsid w:val="0000085B"/>
    <w:rsid w:val="00000CE2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9E7"/>
    <w:rsid w:val="00001A22"/>
    <w:rsid w:val="00001DD5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81E"/>
    <w:rsid w:val="00005B19"/>
    <w:rsid w:val="00005B9B"/>
    <w:rsid w:val="00005EA5"/>
    <w:rsid w:val="00006838"/>
    <w:rsid w:val="0000688A"/>
    <w:rsid w:val="0000690E"/>
    <w:rsid w:val="000069FA"/>
    <w:rsid w:val="00006B43"/>
    <w:rsid w:val="00006BFA"/>
    <w:rsid w:val="00006C60"/>
    <w:rsid w:val="00006C6F"/>
    <w:rsid w:val="00006E4F"/>
    <w:rsid w:val="00006F01"/>
    <w:rsid w:val="0000721C"/>
    <w:rsid w:val="00007242"/>
    <w:rsid w:val="00007260"/>
    <w:rsid w:val="000074AB"/>
    <w:rsid w:val="00007598"/>
    <w:rsid w:val="00007657"/>
    <w:rsid w:val="00007694"/>
    <w:rsid w:val="0000777D"/>
    <w:rsid w:val="000078C3"/>
    <w:rsid w:val="000078C6"/>
    <w:rsid w:val="000079AB"/>
    <w:rsid w:val="00007BC8"/>
    <w:rsid w:val="00007C5E"/>
    <w:rsid w:val="00007EAA"/>
    <w:rsid w:val="00007F2C"/>
    <w:rsid w:val="0001004E"/>
    <w:rsid w:val="0001035F"/>
    <w:rsid w:val="00010522"/>
    <w:rsid w:val="000106E8"/>
    <w:rsid w:val="00010897"/>
    <w:rsid w:val="0001089D"/>
    <w:rsid w:val="000108FE"/>
    <w:rsid w:val="00010959"/>
    <w:rsid w:val="00010B65"/>
    <w:rsid w:val="00010BE8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4D0"/>
    <w:rsid w:val="00013792"/>
    <w:rsid w:val="000138CC"/>
    <w:rsid w:val="00013948"/>
    <w:rsid w:val="00013B9E"/>
    <w:rsid w:val="00013BD1"/>
    <w:rsid w:val="00013C9D"/>
    <w:rsid w:val="00013CE5"/>
    <w:rsid w:val="00013D2E"/>
    <w:rsid w:val="0001441B"/>
    <w:rsid w:val="0001445F"/>
    <w:rsid w:val="00014601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B4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5FC"/>
    <w:rsid w:val="00020696"/>
    <w:rsid w:val="000207DE"/>
    <w:rsid w:val="000210E2"/>
    <w:rsid w:val="000210EB"/>
    <w:rsid w:val="000210FE"/>
    <w:rsid w:val="000212EB"/>
    <w:rsid w:val="00021364"/>
    <w:rsid w:val="000214E7"/>
    <w:rsid w:val="000216E8"/>
    <w:rsid w:val="00021763"/>
    <w:rsid w:val="000219B9"/>
    <w:rsid w:val="000219FD"/>
    <w:rsid w:val="00021B0B"/>
    <w:rsid w:val="000220D8"/>
    <w:rsid w:val="00022155"/>
    <w:rsid w:val="0002232C"/>
    <w:rsid w:val="000225D0"/>
    <w:rsid w:val="000225F3"/>
    <w:rsid w:val="0002263F"/>
    <w:rsid w:val="000226BF"/>
    <w:rsid w:val="000228E5"/>
    <w:rsid w:val="0002294B"/>
    <w:rsid w:val="00022A1A"/>
    <w:rsid w:val="00022B6D"/>
    <w:rsid w:val="00022CA1"/>
    <w:rsid w:val="00022DA5"/>
    <w:rsid w:val="0002316D"/>
    <w:rsid w:val="0002319D"/>
    <w:rsid w:val="000233A3"/>
    <w:rsid w:val="000235ED"/>
    <w:rsid w:val="00023606"/>
    <w:rsid w:val="00023855"/>
    <w:rsid w:val="0002389C"/>
    <w:rsid w:val="000239AD"/>
    <w:rsid w:val="00023AA6"/>
    <w:rsid w:val="00023C68"/>
    <w:rsid w:val="00023D31"/>
    <w:rsid w:val="00024242"/>
    <w:rsid w:val="0002435A"/>
    <w:rsid w:val="000244A1"/>
    <w:rsid w:val="000244E0"/>
    <w:rsid w:val="000247AE"/>
    <w:rsid w:val="0002488E"/>
    <w:rsid w:val="00024AA2"/>
    <w:rsid w:val="00024B1E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D4B"/>
    <w:rsid w:val="00025E9F"/>
    <w:rsid w:val="00026206"/>
    <w:rsid w:val="00026249"/>
    <w:rsid w:val="0002629D"/>
    <w:rsid w:val="000262E0"/>
    <w:rsid w:val="0002648B"/>
    <w:rsid w:val="000264D2"/>
    <w:rsid w:val="0002694E"/>
    <w:rsid w:val="00026BA9"/>
    <w:rsid w:val="00026BEF"/>
    <w:rsid w:val="00026C38"/>
    <w:rsid w:val="00027008"/>
    <w:rsid w:val="00027305"/>
    <w:rsid w:val="00027407"/>
    <w:rsid w:val="000275C7"/>
    <w:rsid w:val="0002788B"/>
    <w:rsid w:val="00027A08"/>
    <w:rsid w:val="00027C4A"/>
    <w:rsid w:val="00027DF9"/>
    <w:rsid w:val="00027EBF"/>
    <w:rsid w:val="00027F41"/>
    <w:rsid w:val="00027F49"/>
    <w:rsid w:val="0003016A"/>
    <w:rsid w:val="00030199"/>
    <w:rsid w:val="000301CD"/>
    <w:rsid w:val="00030443"/>
    <w:rsid w:val="0003047E"/>
    <w:rsid w:val="000304DD"/>
    <w:rsid w:val="0003063B"/>
    <w:rsid w:val="00030661"/>
    <w:rsid w:val="00030A30"/>
    <w:rsid w:val="00030ABC"/>
    <w:rsid w:val="00030D77"/>
    <w:rsid w:val="00030E00"/>
    <w:rsid w:val="00030E4A"/>
    <w:rsid w:val="00031270"/>
    <w:rsid w:val="000312A5"/>
    <w:rsid w:val="000312F7"/>
    <w:rsid w:val="0003137A"/>
    <w:rsid w:val="000314FA"/>
    <w:rsid w:val="000316B4"/>
    <w:rsid w:val="00031791"/>
    <w:rsid w:val="00031A0D"/>
    <w:rsid w:val="00031C46"/>
    <w:rsid w:val="00031CD2"/>
    <w:rsid w:val="00032315"/>
    <w:rsid w:val="0003241F"/>
    <w:rsid w:val="0003247B"/>
    <w:rsid w:val="000324CA"/>
    <w:rsid w:val="000324EF"/>
    <w:rsid w:val="0003264E"/>
    <w:rsid w:val="000326A9"/>
    <w:rsid w:val="000326C6"/>
    <w:rsid w:val="00032825"/>
    <w:rsid w:val="00032852"/>
    <w:rsid w:val="00032B1D"/>
    <w:rsid w:val="00032C93"/>
    <w:rsid w:val="00032D5F"/>
    <w:rsid w:val="000330D2"/>
    <w:rsid w:val="00033183"/>
    <w:rsid w:val="00033211"/>
    <w:rsid w:val="000335B5"/>
    <w:rsid w:val="0003392B"/>
    <w:rsid w:val="00033A0A"/>
    <w:rsid w:val="00033B45"/>
    <w:rsid w:val="00033C73"/>
    <w:rsid w:val="00033D0A"/>
    <w:rsid w:val="00033D66"/>
    <w:rsid w:val="00034195"/>
    <w:rsid w:val="0003460F"/>
    <w:rsid w:val="00034776"/>
    <w:rsid w:val="00034C7C"/>
    <w:rsid w:val="00034DB1"/>
    <w:rsid w:val="00034F14"/>
    <w:rsid w:val="000351F3"/>
    <w:rsid w:val="0003541D"/>
    <w:rsid w:val="000354ED"/>
    <w:rsid w:val="00035E96"/>
    <w:rsid w:val="00036023"/>
    <w:rsid w:val="000360CF"/>
    <w:rsid w:val="0003622F"/>
    <w:rsid w:val="0003631F"/>
    <w:rsid w:val="00036333"/>
    <w:rsid w:val="000367C8"/>
    <w:rsid w:val="00036A39"/>
    <w:rsid w:val="00036C4A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E35"/>
    <w:rsid w:val="00037FFB"/>
    <w:rsid w:val="000401B2"/>
    <w:rsid w:val="000405D5"/>
    <w:rsid w:val="00040B06"/>
    <w:rsid w:val="00040B37"/>
    <w:rsid w:val="00040C52"/>
    <w:rsid w:val="00040D40"/>
    <w:rsid w:val="00040D64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2F25"/>
    <w:rsid w:val="00042F8A"/>
    <w:rsid w:val="00043034"/>
    <w:rsid w:val="00043058"/>
    <w:rsid w:val="000434FE"/>
    <w:rsid w:val="000436D1"/>
    <w:rsid w:val="000438E8"/>
    <w:rsid w:val="000438FC"/>
    <w:rsid w:val="00043982"/>
    <w:rsid w:val="00043A44"/>
    <w:rsid w:val="00043CAB"/>
    <w:rsid w:val="00043CB4"/>
    <w:rsid w:val="00043CB9"/>
    <w:rsid w:val="00043ED8"/>
    <w:rsid w:val="00044137"/>
    <w:rsid w:val="00044269"/>
    <w:rsid w:val="00044353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97B"/>
    <w:rsid w:val="00046AE8"/>
    <w:rsid w:val="00046D61"/>
    <w:rsid w:val="00046D85"/>
    <w:rsid w:val="00046E6B"/>
    <w:rsid w:val="00046F93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36E"/>
    <w:rsid w:val="00051778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703"/>
    <w:rsid w:val="000528B4"/>
    <w:rsid w:val="00052C3D"/>
    <w:rsid w:val="00052C9F"/>
    <w:rsid w:val="00052E75"/>
    <w:rsid w:val="00053079"/>
    <w:rsid w:val="000530F4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26F"/>
    <w:rsid w:val="00054497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CC3"/>
    <w:rsid w:val="00055DDD"/>
    <w:rsid w:val="00055DFA"/>
    <w:rsid w:val="00055EBA"/>
    <w:rsid w:val="000560BA"/>
    <w:rsid w:val="0005612F"/>
    <w:rsid w:val="0005650E"/>
    <w:rsid w:val="00056831"/>
    <w:rsid w:val="000569D6"/>
    <w:rsid w:val="00056B99"/>
    <w:rsid w:val="00056BF6"/>
    <w:rsid w:val="00056C79"/>
    <w:rsid w:val="00056FF4"/>
    <w:rsid w:val="00057118"/>
    <w:rsid w:val="00057179"/>
    <w:rsid w:val="000572B9"/>
    <w:rsid w:val="0005746E"/>
    <w:rsid w:val="000575A5"/>
    <w:rsid w:val="00057604"/>
    <w:rsid w:val="0005765D"/>
    <w:rsid w:val="000578C4"/>
    <w:rsid w:val="00057B71"/>
    <w:rsid w:val="00057C88"/>
    <w:rsid w:val="0006009D"/>
    <w:rsid w:val="000600D5"/>
    <w:rsid w:val="0006026D"/>
    <w:rsid w:val="00060598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21FA"/>
    <w:rsid w:val="000621FD"/>
    <w:rsid w:val="00062202"/>
    <w:rsid w:val="00062455"/>
    <w:rsid w:val="000624ED"/>
    <w:rsid w:val="00062794"/>
    <w:rsid w:val="00062964"/>
    <w:rsid w:val="00062ADC"/>
    <w:rsid w:val="00062B9A"/>
    <w:rsid w:val="00062D5F"/>
    <w:rsid w:val="00062E72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F19"/>
    <w:rsid w:val="00065256"/>
    <w:rsid w:val="000652DA"/>
    <w:rsid w:val="00065508"/>
    <w:rsid w:val="00065841"/>
    <w:rsid w:val="00065BBA"/>
    <w:rsid w:val="00065CF3"/>
    <w:rsid w:val="00065F11"/>
    <w:rsid w:val="00065FAD"/>
    <w:rsid w:val="000669B2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8C1"/>
    <w:rsid w:val="0007099F"/>
    <w:rsid w:val="00070A79"/>
    <w:rsid w:val="0007104E"/>
    <w:rsid w:val="000713D8"/>
    <w:rsid w:val="00071553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77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8E"/>
    <w:rsid w:val="000772D4"/>
    <w:rsid w:val="000779B4"/>
    <w:rsid w:val="00077B8E"/>
    <w:rsid w:val="00077F25"/>
    <w:rsid w:val="00077FB5"/>
    <w:rsid w:val="000802E6"/>
    <w:rsid w:val="0008040B"/>
    <w:rsid w:val="00080420"/>
    <w:rsid w:val="000804E9"/>
    <w:rsid w:val="000807D0"/>
    <w:rsid w:val="00080904"/>
    <w:rsid w:val="00080CB3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214"/>
    <w:rsid w:val="00082307"/>
    <w:rsid w:val="0008241A"/>
    <w:rsid w:val="00082547"/>
    <w:rsid w:val="00082A47"/>
    <w:rsid w:val="00082D5D"/>
    <w:rsid w:val="00082FBE"/>
    <w:rsid w:val="0008301C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4BF"/>
    <w:rsid w:val="00085796"/>
    <w:rsid w:val="00085A22"/>
    <w:rsid w:val="00085E61"/>
    <w:rsid w:val="00086064"/>
    <w:rsid w:val="000861E5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51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825"/>
    <w:rsid w:val="00090916"/>
    <w:rsid w:val="0009091C"/>
    <w:rsid w:val="000909FC"/>
    <w:rsid w:val="00090AC3"/>
    <w:rsid w:val="00090F77"/>
    <w:rsid w:val="00090FDB"/>
    <w:rsid w:val="000911E1"/>
    <w:rsid w:val="000912CF"/>
    <w:rsid w:val="0009140D"/>
    <w:rsid w:val="00091495"/>
    <w:rsid w:val="0009153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553"/>
    <w:rsid w:val="0009260C"/>
    <w:rsid w:val="0009267B"/>
    <w:rsid w:val="000926A0"/>
    <w:rsid w:val="00092B3D"/>
    <w:rsid w:val="00092BA3"/>
    <w:rsid w:val="00092CF9"/>
    <w:rsid w:val="00092DDC"/>
    <w:rsid w:val="00092E1B"/>
    <w:rsid w:val="00093021"/>
    <w:rsid w:val="0009311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DA"/>
    <w:rsid w:val="00093EB6"/>
    <w:rsid w:val="0009450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5F39"/>
    <w:rsid w:val="00096015"/>
    <w:rsid w:val="00096028"/>
    <w:rsid w:val="00096358"/>
    <w:rsid w:val="0009638F"/>
    <w:rsid w:val="00096630"/>
    <w:rsid w:val="000966FE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1A5"/>
    <w:rsid w:val="000A0432"/>
    <w:rsid w:val="000A052B"/>
    <w:rsid w:val="000A06B0"/>
    <w:rsid w:val="000A0701"/>
    <w:rsid w:val="000A0804"/>
    <w:rsid w:val="000A08BF"/>
    <w:rsid w:val="000A0914"/>
    <w:rsid w:val="000A0D40"/>
    <w:rsid w:val="000A0E77"/>
    <w:rsid w:val="000A0F4D"/>
    <w:rsid w:val="000A117F"/>
    <w:rsid w:val="000A1486"/>
    <w:rsid w:val="000A163E"/>
    <w:rsid w:val="000A172F"/>
    <w:rsid w:val="000A18A1"/>
    <w:rsid w:val="000A19F3"/>
    <w:rsid w:val="000A1BA6"/>
    <w:rsid w:val="000A1E55"/>
    <w:rsid w:val="000A1E5B"/>
    <w:rsid w:val="000A2141"/>
    <w:rsid w:val="000A2208"/>
    <w:rsid w:val="000A2228"/>
    <w:rsid w:val="000A22B8"/>
    <w:rsid w:val="000A2516"/>
    <w:rsid w:val="000A2635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3065"/>
    <w:rsid w:val="000A3104"/>
    <w:rsid w:val="000A31D7"/>
    <w:rsid w:val="000A32E9"/>
    <w:rsid w:val="000A3407"/>
    <w:rsid w:val="000A36C7"/>
    <w:rsid w:val="000A3970"/>
    <w:rsid w:val="000A3B6D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D1"/>
    <w:rsid w:val="000A45EB"/>
    <w:rsid w:val="000A4668"/>
    <w:rsid w:val="000A47A5"/>
    <w:rsid w:val="000A4A91"/>
    <w:rsid w:val="000A4C67"/>
    <w:rsid w:val="000A4DBC"/>
    <w:rsid w:val="000A4EF9"/>
    <w:rsid w:val="000A504E"/>
    <w:rsid w:val="000A50DD"/>
    <w:rsid w:val="000A527F"/>
    <w:rsid w:val="000A538E"/>
    <w:rsid w:val="000A5409"/>
    <w:rsid w:val="000A55BB"/>
    <w:rsid w:val="000A572F"/>
    <w:rsid w:val="000A5734"/>
    <w:rsid w:val="000A574D"/>
    <w:rsid w:val="000A599A"/>
    <w:rsid w:val="000A5C7B"/>
    <w:rsid w:val="000A5D30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667"/>
    <w:rsid w:val="000B0706"/>
    <w:rsid w:val="000B0A2B"/>
    <w:rsid w:val="000B0ACD"/>
    <w:rsid w:val="000B0B23"/>
    <w:rsid w:val="000B0B6E"/>
    <w:rsid w:val="000B0C89"/>
    <w:rsid w:val="000B0CEC"/>
    <w:rsid w:val="000B0CEE"/>
    <w:rsid w:val="000B10E5"/>
    <w:rsid w:val="000B1463"/>
    <w:rsid w:val="000B1523"/>
    <w:rsid w:val="000B171F"/>
    <w:rsid w:val="000B177F"/>
    <w:rsid w:val="000B1BC3"/>
    <w:rsid w:val="000B1C92"/>
    <w:rsid w:val="000B1E0A"/>
    <w:rsid w:val="000B20C4"/>
    <w:rsid w:val="000B2444"/>
    <w:rsid w:val="000B2599"/>
    <w:rsid w:val="000B2A77"/>
    <w:rsid w:val="000B2CEB"/>
    <w:rsid w:val="000B30AE"/>
    <w:rsid w:val="000B30DC"/>
    <w:rsid w:val="000B34FC"/>
    <w:rsid w:val="000B3781"/>
    <w:rsid w:val="000B3869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51BC"/>
    <w:rsid w:val="000B533B"/>
    <w:rsid w:val="000B53DE"/>
    <w:rsid w:val="000B56C5"/>
    <w:rsid w:val="000B5907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DD1"/>
    <w:rsid w:val="000C0EFF"/>
    <w:rsid w:val="000C115B"/>
    <w:rsid w:val="000C116A"/>
    <w:rsid w:val="000C12A9"/>
    <w:rsid w:val="000C1959"/>
    <w:rsid w:val="000C19F3"/>
    <w:rsid w:val="000C1CF8"/>
    <w:rsid w:val="000C1D28"/>
    <w:rsid w:val="000C1D94"/>
    <w:rsid w:val="000C21AE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2F81"/>
    <w:rsid w:val="000C30DB"/>
    <w:rsid w:val="000C317E"/>
    <w:rsid w:val="000C39A2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4E2B"/>
    <w:rsid w:val="000C5287"/>
    <w:rsid w:val="000C55AB"/>
    <w:rsid w:val="000C5700"/>
    <w:rsid w:val="000C5730"/>
    <w:rsid w:val="000C5ACC"/>
    <w:rsid w:val="000C5EF3"/>
    <w:rsid w:val="000C5FD8"/>
    <w:rsid w:val="000C61BC"/>
    <w:rsid w:val="000C64C2"/>
    <w:rsid w:val="000C64C9"/>
    <w:rsid w:val="000C66AC"/>
    <w:rsid w:val="000C6786"/>
    <w:rsid w:val="000C67AA"/>
    <w:rsid w:val="000C6D23"/>
    <w:rsid w:val="000C6DE9"/>
    <w:rsid w:val="000C6E70"/>
    <w:rsid w:val="000C6F6E"/>
    <w:rsid w:val="000C6FE9"/>
    <w:rsid w:val="000C71E8"/>
    <w:rsid w:val="000C77EB"/>
    <w:rsid w:val="000C794F"/>
    <w:rsid w:val="000C7B47"/>
    <w:rsid w:val="000C7C3E"/>
    <w:rsid w:val="000C7CFF"/>
    <w:rsid w:val="000D0245"/>
    <w:rsid w:val="000D0466"/>
    <w:rsid w:val="000D04C7"/>
    <w:rsid w:val="000D05A9"/>
    <w:rsid w:val="000D06C9"/>
    <w:rsid w:val="000D06E1"/>
    <w:rsid w:val="000D075B"/>
    <w:rsid w:val="000D0834"/>
    <w:rsid w:val="000D0912"/>
    <w:rsid w:val="000D0A81"/>
    <w:rsid w:val="000D0B19"/>
    <w:rsid w:val="000D0CB7"/>
    <w:rsid w:val="000D0DA2"/>
    <w:rsid w:val="000D10EC"/>
    <w:rsid w:val="000D1201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C6"/>
    <w:rsid w:val="000D303F"/>
    <w:rsid w:val="000D3240"/>
    <w:rsid w:val="000D32A1"/>
    <w:rsid w:val="000D3393"/>
    <w:rsid w:val="000D33CC"/>
    <w:rsid w:val="000D340E"/>
    <w:rsid w:val="000D34A3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51D"/>
    <w:rsid w:val="000D48A0"/>
    <w:rsid w:val="000D498F"/>
    <w:rsid w:val="000D4AAC"/>
    <w:rsid w:val="000D4EE9"/>
    <w:rsid w:val="000D561E"/>
    <w:rsid w:val="000D5681"/>
    <w:rsid w:val="000D56D8"/>
    <w:rsid w:val="000D580D"/>
    <w:rsid w:val="000D596B"/>
    <w:rsid w:val="000D5A35"/>
    <w:rsid w:val="000D5AC3"/>
    <w:rsid w:val="000D5ADB"/>
    <w:rsid w:val="000D5AF9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F7D"/>
    <w:rsid w:val="000D7378"/>
    <w:rsid w:val="000D7403"/>
    <w:rsid w:val="000D769C"/>
    <w:rsid w:val="000D7789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417"/>
    <w:rsid w:val="000E0555"/>
    <w:rsid w:val="000E07AB"/>
    <w:rsid w:val="000E0807"/>
    <w:rsid w:val="000E082B"/>
    <w:rsid w:val="000E0E22"/>
    <w:rsid w:val="000E0FCF"/>
    <w:rsid w:val="000E131E"/>
    <w:rsid w:val="000E16A8"/>
    <w:rsid w:val="000E16EC"/>
    <w:rsid w:val="000E1A6C"/>
    <w:rsid w:val="000E1C67"/>
    <w:rsid w:val="000E1D13"/>
    <w:rsid w:val="000E1E18"/>
    <w:rsid w:val="000E2067"/>
    <w:rsid w:val="000E213D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3F73"/>
    <w:rsid w:val="000E4058"/>
    <w:rsid w:val="000E4137"/>
    <w:rsid w:val="000E415C"/>
    <w:rsid w:val="000E432E"/>
    <w:rsid w:val="000E43A0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E2C"/>
    <w:rsid w:val="000E6F12"/>
    <w:rsid w:val="000E7219"/>
    <w:rsid w:val="000E7420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73A"/>
    <w:rsid w:val="000F27D3"/>
    <w:rsid w:val="000F29E1"/>
    <w:rsid w:val="000F2B8B"/>
    <w:rsid w:val="000F2E48"/>
    <w:rsid w:val="000F2EC5"/>
    <w:rsid w:val="000F2F2E"/>
    <w:rsid w:val="000F2FCE"/>
    <w:rsid w:val="000F3200"/>
    <w:rsid w:val="000F327B"/>
    <w:rsid w:val="000F35CB"/>
    <w:rsid w:val="000F35F1"/>
    <w:rsid w:val="000F37CA"/>
    <w:rsid w:val="000F37FF"/>
    <w:rsid w:val="000F3A8A"/>
    <w:rsid w:val="000F3B00"/>
    <w:rsid w:val="000F3E09"/>
    <w:rsid w:val="000F406D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B16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CFD"/>
    <w:rsid w:val="001012E0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1F8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486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0BA"/>
    <w:rsid w:val="00111159"/>
    <w:rsid w:val="00111335"/>
    <w:rsid w:val="00111378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BE0"/>
    <w:rsid w:val="00112FFF"/>
    <w:rsid w:val="0011315E"/>
    <w:rsid w:val="0011318B"/>
    <w:rsid w:val="001131F1"/>
    <w:rsid w:val="001133A1"/>
    <w:rsid w:val="0011348D"/>
    <w:rsid w:val="001136D5"/>
    <w:rsid w:val="001138A6"/>
    <w:rsid w:val="00113D8B"/>
    <w:rsid w:val="00113F4B"/>
    <w:rsid w:val="00113FF8"/>
    <w:rsid w:val="0011410D"/>
    <w:rsid w:val="0011421E"/>
    <w:rsid w:val="001142D8"/>
    <w:rsid w:val="0011445A"/>
    <w:rsid w:val="0011447D"/>
    <w:rsid w:val="001144A8"/>
    <w:rsid w:val="00114C93"/>
    <w:rsid w:val="00114CF3"/>
    <w:rsid w:val="00114FC0"/>
    <w:rsid w:val="00115162"/>
    <w:rsid w:val="001151B0"/>
    <w:rsid w:val="00115384"/>
    <w:rsid w:val="0011547B"/>
    <w:rsid w:val="0011555A"/>
    <w:rsid w:val="00115817"/>
    <w:rsid w:val="00115990"/>
    <w:rsid w:val="00115A23"/>
    <w:rsid w:val="00115A91"/>
    <w:rsid w:val="00115D12"/>
    <w:rsid w:val="00115D8E"/>
    <w:rsid w:val="0011640E"/>
    <w:rsid w:val="00116475"/>
    <w:rsid w:val="00116583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37"/>
    <w:rsid w:val="001174EA"/>
    <w:rsid w:val="0011762C"/>
    <w:rsid w:val="00117716"/>
    <w:rsid w:val="00117776"/>
    <w:rsid w:val="00117797"/>
    <w:rsid w:val="001177A4"/>
    <w:rsid w:val="00117908"/>
    <w:rsid w:val="00117AE7"/>
    <w:rsid w:val="00117CAC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7BA"/>
    <w:rsid w:val="00121986"/>
    <w:rsid w:val="001219A8"/>
    <w:rsid w:val="00121CE0"/>
    <w:rsid w:val="00121EFE"/>
    <w:rsid w:val="001221E7"/>
    <w:rsid w:val="00122952"/>
    <w:rsid w:val="0012298A"/>
    <w:rsid w:val="001229B2"/>
    <w:rsid w:val="00122C0A"/>
    <w:rsid w:val="00122F49"/>
    <w:rsid w:val="0012315E"/>
    <w:rsid w:val="001231B3"/>
    <w:rsid w:val="00123264"/>
    <w:rsid w:val="0012339C"/>
    <w:rsid w:val="00123577"/>
    <w:rsid w:val="00123702"/>
    <w:rsid w:val="0012372A"/>
    <w:rsid w:val="00123B93"/>
    <w:rsid w:val="00123BF7"/>
    <w:rsid w:val="00123DC2"/>
    <w:rsid w:val="00123E86"/>
    <w:rsid w:val="00123F38"/>
    <w:rsid w:val="00123FA0"/>
    <w:rsid w:val="00124222"/>
    <w:rsid w:val="0012423F"/>
    <w:rsid w:val="001244D4"/>
    <w:rsid w:val="00124517"/>
    <w:rsid w:val="001246F6"/>
    <w:rsid w:val="00124821"/>
    <w:rsid w:val="001248C6"/>
    <w:rsid w:val="001249FE"/>
    <w:rsid w:val="00124E81"/>
    <w:rsid w:val="00124F5C"/>
    <w:rsid w:val="00125355"/>
    <w:rsid w:val="00125487"/>
    <w:rsid w:val="00125659"/>
    <w:rsid w:val="00125908"/>
    <w:rsid w:val="00125A72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5E5"/>
    <w:rsid w:val="001265EC"/>
    <w:rsid w:val="0012665D"/>
    <w:rsid w:val="00126860"/>
    <w:rsid w:val="00126B0C"/>
    <w:rsid w:val="00126C38"/>
    <w:rsid w:val="00126C96"/>
    <w:rsid w:val="00126E6B"/>
    <w:rsid w:val="00126F02"/>
    <w:rsid w:val="00126FA2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DA"/>
    <w:rsid w:val="00130E2B"/>
    <w:rsid w:val="001310ED"/>
    <w:rsid w:val="0013160A"/>
    <w:rsid w:val="001316C2"/>
    <w:rsid w:val="0013175C"/>
    <w:rsid w:val="00132040"/>
    <w:rsid w:val="001322EF"/>
    <w:rsid w:val="00132619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FEE"/>
    <w:rsid w:val="0013608B"/>
    <w:rsid w:val="0013624F"/>
    <w:rsid w:val="001363DE"/>
    <w:rsid w:val="00136536"/>
    <w:rsid w:val="0013684E"/>
    <w:rsid w:val="00136B7F"/>
    <w:rsid w:val="00136DC2"/>
    <w:rsid w:val="00136E1E"/>
    <w:rsid w:val="00136F73"/>
    <w:rsid w:val="00137040"/>
    <w:rsid w:val="0013754D"/>
    <w:rsid w:val="00137605"/>
    <w:rsid w:val="001377D7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CFC"/>
    <w:rsid w:val="00141F9E"/>
    <w:rsid w:val="00141FB5"/>
    <w:rsid w:val="00141FE0"/>
    <w:rsid w:val="0014226C"/>
    <w:rsid w:val="0014287C"/>
    <w:rsid w:val="001431ED"/>
    <w:rsid w:val="001431F0"/>
    <w:rsid w:val="00143563"/>
    <w:rsid w:val="00143594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6FE6"/>
    <w:rsid w:val="0014707D"/>
    <w:rsid w:val="001470D9"/>
    <w:rsid w:val="001474B1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EED"/>
    <w:rsid w:val="001502DF"/>
    <w:rsid w:val="00150589"/>
    <w:rsid w:val="001506B9"/>
    <w:rsid w:val="001509EE"/>
    <w:rsid w:val="00150B37"/>
    <w:rsid w:val="00150CED"/>
    <w:rsid w:val="00150D96"/>
    <w:rsid w:val="00150D9B"/>
    <w:rsid w:val="00150E82"/>
    <w:rsid w:val="00150FBD"/>
    <w:rsid w:val="0015104C"/>
    <w:rsid w:val="001511D6"/>
    <w:rsid w:val="001511F3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0A4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978"/>
    <w:rsid w:val="001549AB"/>
    <w:rsid w:val="00154A9E"/>
    <w:rsid w:val="00154BDB"/>
    <w:rsid w:val="00154F49"/>
    <w:rsid w:val="00155288"/>
    <w:rsid w:val="001552B3"/>
    <w:rsid w:val="001554FE"/>
    <w:rsid w:val="00155554"/>
    <w:rsid w:val="00155655"/>
    <w:rsid w:val="00155906"/>
    <w:rsid w:val="00155A52"/>
    <w:rsid w:val="00155AD9"/>
    <w:rsid w:val="00155C9B"/>
    <w:rsid w:val="00155D0A"/>
    <w:rsid w:val="00155E23"/>
    <w:rsid w:val="0015600F"/>
    <w:rsid w:val="00156162"/>
    <w:rsid w:val="00156357"/>
    <w:rsid w:val="001565E1"/>
    <w:rsid w:val="00156746"/>
    <w:rsid w:val="00156798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57F51"/>
    <w:rsid w:val="00160058"/>
    <w:rsid w:val="001600F2"/>
    <w:rsid w:val="0016027D"/>
    <w:rsid w:val="001602BF"/>
    <w:rsid w:val="001603C5"/>
    <w:rsid w:val="001603F3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910"/>
    <w:rsid w:val="00161950"/>
    <w:rsid w:val="0016196B"/>
    <w:rsid w:val="00161BCB"/>
    <w:rsid w:val="00161C39"/>
    <w:rsid w:val="00161D41"/>
    <w:rsid w:val="00161EEF"/>
    <w:rsid w:val="00161FED"/>
    <w:rsid w:val="001621B9"/>
    <w:rsid w:val="00162306"/>
    <w:rsid w:val="001624BC"/>
    <w:rsid w:val="001624C9"/>
    <w:rsid w:val="00162790"/>
    <w:rsid w:val="00162B9C"/>
    <w:rsid w:val="00162BC2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60"/>
    <w:rsid w:val="00163AA6"/>
    <w:rsid w:val="00163AF7"/>
    <w:rsid w:val="00163BB2"/>
    <w:rsid w:val="00163D55"/>
    <w:rsid w:val="00163FF3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130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29"/>
    <w:rsid w:val="00167072"/>
    <w:rsid w:val="001671DC"/>
    <w:rsid w:val="001671E0"/>
    <w:rsid w:val="0016729F"/>
    <w:rsid w:val="001673D2"/>
    <w:rsid w:val="00167649"/>
    <w:rsid w:val="00167A94"/>
    <w:rsid w:val="00167C2B"/>
    <w:rsid w:val="00167CF1"/>
    <w:rsid w:val="00167EBE"/>
    <w:rsid w:val="00167EEC"/>
    <w:rsid w:val="00167F05"/>
    <w:rsid w:val="001702F3"/>
    <w:rsid w:val="001706BB"/>
    <w:rsid w:val="00170772"/>
    <w:rsid w:val="0017084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E"/>
    <w:rsid w:val="00171EC4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2E"/>
    <w:rsid w:val="00175A42"/>
    <w:rsid w:val="001760FB"/>
    <w:rsid w:val="00176149"/>
    <w:rsid w:val="001763C2"/>
    <w:rsid w:val="001765A6"/>
    <w:rsid w:val="0017668B"/>
    <w:rsid w:val="00176698"/>
    <w:rsid w:val="00176858"/>
    <w:rsid w:val="001768ED"/>
    <w:rsid w:val="001769F1"/>
    <w:rsid w:val="00176A50"/>
    <w:rsid w:val="00176A76"/>
    <w:rsid w:val="00176BE5"/>
    <w:rsid w:val="00176CFE"/>
    <w:rsid w:val="00176D1B"/>
    <w:rsid w:val="00176D8F"/>
    <w:rsid w:val="00176DB6"/>
    <w:rsid w:val="00176E28"/>
    <w:rsid w:val="00176E9C"/>
    <w:rsid w:val="0017724C"/>
    <w:rsid w:val="001772A4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77FB3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E"/>
    <w:rsid w:val="0018143D"/>
    <w:rsid w:val="00181454"/>
    <w:rsid w:val="00181923"/>
    <w:rsid w:val="00182057"/>
    <w:rsid w:val="0018223A"/>
    <w:rsid w:val="001823F9"/>
    <w:rsid w:val="0018243A"/>
    <w:rsid w:val="00182473"/>
    <w:rsid w:val="001825DB"/>
    <w:rsid w:val="00182697"/>
    <w:rsid w:val="00182710"/>
    <w:rsid w:val="00182766"/>
    <w:rsid w:val="00182CBF"/>
    <w:rsid w:val="00182ED3"/>
    <w:rsid w:val="001830EB"/>
    <w:rsid w:val="0018312F"/>
    <w:rsid w:val="001831B4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76"/>
    <w:rsid w:val="00185871"/>
    <w:rsid w:val="00185902"/>
    <w:rsid w:val="00185904"/>
    <w:rsid w:val="00185B2B"/>
    <w:rsid w:val="00185C16"/>
    <w:rsid w:val="00185DCB"/>
    <w:rsid w:val="00185DFD"/>
    <w:rsid w:val="00186042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E54"/>
    <w:rsid w:val="00187F40"/>
    <w:rsid w:val="00190182"/>
    <w:rsid w:val="001903F0"/>
    <w:rsid w:val="00190631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259"/>
    <w:rsid w:val="00192316"/>
    <w:rsid w:val="0019240C"/>
    <w:rsid w:val="00192548"/>
    <w:rsid w:val="00192559"/>
    <w:rsid w:val="00192AC6"/>
    <w:rsid w:val="00192BC3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D0A"/>
    <w:rsid w:val="00193E9B"/>
    <w:rsid w:val="00193F97"/>
    <w:rsid w:val="00193FA8"/>
    <w:rsid w:val="00194102"/>
    <w:rsid w:val="00194447"/>
    <w:rsid w:val="001947FC"/>
    <w:rsid w:val="00194845"/>
    <w:rsid w:val="0019489D"/>
    <w:rsid w:val="00194D4E"/>
    <w:rsid w:val="00194DBC"/>
    <w:rsid w:val="00194E69"/>
    <w:rsid w:val="00195513"/>
    <w:rsid w:val="001958EF"/>
    <w:rsid w:val="00195A31"/>
    <w:rsid w:val="00195AD7"/>
    <w:rsid w:val="00195B76"/>
    <w:rsid w:val="00195CDD"/>
    <w:rsid w:val="00195E66"/>
    <w:rsid w:val="00195E78"/>
    <w:rsid w:val="00195F31"/>
    <w:rsid w:val="00196012"/>
    <w:rsid w:val="00196A6A"/>
    <w:rsid w:val="00196AAD"/>
    <w:rsid w:val="00196AC6"/>
    <w:rsid w:val="00196DF5"/>
    <w:rsid w:val="00197286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7B"/>
    <w:rsid w:val="001A0754"/>
    <w:rsid w:val="001A0E1C"/>
    <w:rsid w:val="001A10CC"/>
    <w:rsid w:val="001A11D9"/>
    <w:rsid w:val="001A1311"/>
    <w:rsid w:val="001A18DC"/>
    <w:rsid w:val="001A1BB1"/>
    <w:rsid w:val="001A226A"/>
    <w:rsid w:val="001A2271"/>
    <w:rsid w:val="001A2291"/>
    <w:rsid w:val="001A24B0"/>
    <w:rsid w:val="001A29C7"/>
    <w:rsid w:val="001A2C12"/>
    <w:rsid w:val="001A2C88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BCF"/>
    <w:rsid w:val="001A4C5B"/>
    <w:rsid w:val="001A4DEF"/>
    <w:rsid w:val="001A50AE"/>
    <w:rsid w:val="001A5430"/>
    <w:rsid w:val="001A549F"/>
    <w:rsid w:val="001A568D"/>
    <w:rsid w:val="001A56A4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01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59"/>
    <w:rsid w:val="001B03ED"/>
    <w:rsid w:val="001B0491"/>
    <w:rsid w:val="001B0716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43AC"/>
    <w:rsid w:val="001B451C"/>
    <w:rsid w:val="001B4605"/>
    <w:rsid w:val="001B4750"/>
    <w:rsid w:val="001B47A2"/>
    <w:rsid w:val="001B487C"/>
    <w:rsid w:val="001B491A"/>
    <w:rsid w:val="001B4C81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25"/>
    <w:rsid w:val="001B6695"/>
    <w:rsid w:val="001B6837"/>
    <w:rsid w:val="001B687C"/>
    <w:rsid w:val="001B6FBC"/>
    <w:rsid w:val="001B7007"/>
    <w:rsid w:val="001B700B"/>
    <w:rsid w:val="001B70D2"/>
    <w:rsid w:val="001B7444"/>
    <w:rsid w:val="001B797F"/>
    <w:rsid w:val="001B7A80"/>
    <w:rsid w:val="001B7A8D"/>
    <w:rsid w:val="001B7B8B"/>
    <w:rsid w:val="001B7CF7"/>
    <w:rsid w:val="001C0094"/>
    <w:rsid w:val="001C00C0"/>
    <w:rsid w:val="001C02CF"/>
    <w:rsid w:val="001C0470"/>
    <w:rsid w:val="001C0484"/>
    <w:rsid w:val="001C0872"/>
    <w:rsid w:val="001C0A2E"/>
    <w:rsid w:val="001C0BB4"/>
    <w:rsid w:val="001C0BDB"/>
    <w:rsid w:val="001C0D4F"/>
    <w:rsid w:val="001C0D86"/>
    <w:rsid w:val="001C0F69"/>
    <w:rsid w:val="001C1041"/>
    <w:rsid w:val="001C12E3"/>
    <w:rsid w:val="001C140B"/>
    <w:rsid w:val="001C1514"/>
    <w:rsid w:val="001C1A27"/>
    <w:rsid w:val="001C1A28"/>
    <w:rsid w:val="001C1DC5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1DC"/>
    <w:rsid w:val="001C34F9"/>
    <w:rsid w:val="001C353F"/>
    <w:rsid w:val="001C37EF"/>
    <w:rsid w:val="001C3B54"/>
    <w:rsid w:val="001C3D07"/>
    <w:rsid w:val="001C3D50"/>
    <w:rsid w:val="001C3DE6"/>
    <w:rsid w:val="001C3F49"/>
    <w:rsid w:val="001C3FA2"/>
    <w:rsid w:val="001C40BD"/>
    <w:rsid w:val="001C43AB"/>
    <w:rsid w:val="001C4647"/>
    <w:rsid w:val="001C48C6"/>
    <w:rsid w:val="001C4990"/>
    <w:rsid w:val="001C4C2D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6C"/>
    <w:rsid w:val="001D1BD8"/>
    <w:rsid w:val="001D1EFF"/>
    <w:rsid w:val="001D1F47"/>
    <w:rsid w:val="001D1F55"/>
    <w:rsid w:val="001D1FB6"/>
    <w:rsid w:val="001D2003"/>
    <w:rsid w:val="001D2061"/>
    <w:rsid w:val="001D2724"/>
    <w:rsid w:val="001D28B7"/>
    <w:rsid w:val="001D28CD"/>
    <w:rsid w:val="001D2A44"/>
    <w:rsid w:val="001D2D65"/>
    <w:rsid w:val="001D2D6D"/>
    <w:rsid w:val="001D2EEF"/>
    <w:rsid w:val="001D3145"/>
    <w:rsid w:val="001D334D"/>
    <w:rsid w:val="001D3808"/>
    <w:rsid w:val="001D3AE1"/>
    <w:rsid w:val="001D40A9"/>
    <w:rsid w:val="001D4468"/>
    <w:rsid w:val="001D4551"/>
    <w:rsid w:val="001D4571"/>
    <w:rsid w:val="001D475D"/>
    <w:rsid w:val="001D4C1C"/>
    <w:rsid w:val="001D4C8D"/>
    <w:rsid w:val="001D4DE5"/>
    <w:rsid w:val="001D5002"/>
    <w:rsid w:val="001D544A"/>
    <w:rsid w:val="001D5683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BFD"/>
    <w:rsid w:val="001D6D6F"/>
    <w:rsid w:val="001D6D75"/>
    <w:rsid w:val="001D7170"/>
    <w:rsid w:val="001D721F"/>
    <w:rsid w:val="001D72DE"/>
    <w:rsid w:val="001D7354"/>
    <w:rsid w:val="001D73F1"/>
    <w:rsid w:val="001D7454"/>
    <w:rsid w:val="001D7598"/>
    <w:rsid w:val="001D76C5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1FAA"/>
    <w:rsid w:val="001E2126"/>
    <w:rsid w:val="001E2319"/>
    <w:rsid w:val="001E24BF"/>
    <w:rsid w:val="001E25F8"/>
    <w:rsid w:val="001E261D"/>
    <w:rsid w:val="001E27DB"/>
    <w:rsid w:val="001E2867"/>
    <w:rsid w:val="001E2CA2"/>
    <w:rsid w:val="001E2D18"/>
    <w:rsid w:val="001E2D6F"/>
    <w:rsid w:val="001E33FE"/>
    <w:rsid w:val="001E367A"/>
    <w:rsid w:val="001E3842"/>
    <w:rsid w:val="001E38CF"/>
    <w:rsid w:val="001E399B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355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128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E41"/>
    <w:rsid w:val="001F0240"/>
    <w:rsid w:val="001F0444"/>
    <w:rsid w:val="001F04FB"/>
    <w:rsid w:val="001F06BF"/>
    <w:rsid w:val="001F07D0"/>
    <w:rsid w:val="001F0AF2"/>
    <w:rsid w:val="001F0BD7"/>
    <w:rsid w:val="001F0EB6"/>
    <w:rsid w:val="001F115C"/>
    <w:rsid w:val="001F1AC8"/>
    <w:rsid w:val="001F1AD5"/>
    <w:rsid w:val="001F1E37"/>
    <w:rsid w:val="001F1E80"/>
    <w:rsid w:val="001F1E89"/>
    <w:rsid w:val="001F204B"/>
    <w:rsid w:val="001F20FE"/>
    <w:rsid w:val="001F22C3"/>
    <w:rsid w:val="001F2577"/>
    <w:rsid w:val="001F2743"/>
    <w:rsid w:val="001F2864"/>
    <w:rsid w:val="001F2A28"/>
    <w:rsid w:val="001F2AE4"/>
    <w:rsid w:val="001F2BD5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CA4"/>
    <w:rsid w:val="001F3F86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AB"/>
    <w:rsid w:val="001F6511"/>
    <w:rsid w:val="001F65C8"/>
    <w:rsid w:val="001F6688"/>
    <w:rsid w:val="001F69CD"/>
    <w:rsid w:val="001F6B9D"/>
    <w:rsid w:val="001F6BD6"/>
    <w:rsid w:val="001F6D38"/>
    <w:rsid w:val="001F7126"/>
    <w:rsid w:val="001F73D5"/>
    <w:rsid w:val="001F76BC"/>
    <w:rsid w:val="001F78CE"/>
    <w:rsid w:val="001F7949"/>
    <w:rsid w:val="001F7D39"/>
    <w:rsid w:val="001F7D44"/>
    <w:rsid w:val="00200173"/>
    <w:rsid w:val="00200537"/>
    <w:rsid w:val="00200603"/>
    <w:rsid w:val="00200B90"/>
    <w:rsid w:val="00200FA4"/>
    <w:rsid w:val="002012A1"/>
    <w:rsid w:val="00201373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192"/>
    <w:rsid w:val="00202357"/>
    <w:rsid w:val="00202602"/>
    <w:rsid w:val="0020266B"/>
    <w:rsid w:val="00202930"/>
    <w:rsid w:val="00202BB3"/>
    <w:rsid w:val="0020302C"/>
    <w:rsid w:val="002030C1"/>
    <w:rsid w:val="00203176"/>
    <w:rsid w:val="0020322F"/>
    <w:rsid w:val="0020331B"/>
    <w:rsid w:val="0020360F"/>
    <w:rsid w:val="00203EFA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61A3"/>
    <w:rsid w:val="002064F5"/>
    <w:rsid w:val="002066D8"/>
    <w:rsid w:val="00206750"/>
    <w:rsid w:val="00206926"/>
    <w:rsid w:val="0020696D"/>
    <w:rsid w:val="00206A08"/>
    <w:rsid w:val="00206A1E"/>
    <w:rsid w:val="00206DD2"/>
    <w:rsid w:val="00206FB3"/>
    <w:rsid w:val="00206FC1"/>
    <w:rsid w:val="0020705D"/>
    <w:rsid w:val="002070A4"/>
    <w:rsid w:val="00207108"/>
    <w:rsid w:val="002073BD"/>
    <w:rsid w:val="00207983"/>
    <w:rsid w:val="00207D75"/>
    <w:rsid w:val="00210026"/>
    <w:rsid w:val="002101E6"/>
    <w:rsid w:val="00210396"/>
    <w:rsid w:val="002105D2"/>
    <w:rsid w:val="00210650"/>
    <w:rsid w:val="00210A96"/>
    <w:rsid w:val="00210B08"/>
    <w:rsid w:val="00210BBC"/>
    <w:rsid w:val="00211297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012"/>
    <w:rsid w:val="0021211B"/>
    <w:rsid w:val="00212590"/>
    <w:rsid w:val="002125C8"/>
    <w:rsid w:val="00212606"/>
    <w:rsid w:val="002129A2"/>
    <w:rsid w:val="00212B03"/>
    <w:rsid w:val="0021301D"/>
    <w:rsid w:val="00213188"/>
    <w:rsid w:val="0021333C"/>
    <w:rsid w:val="002133CA"/>
    <w:rsid w:val="002133F9"/>
    <w:rsid w:val="00213573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AAD"/>
    <w:rsid w:val="00214B3A"/>
    <w:rsid w:val="00214D7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20A"/>
    <w:rsid w:val="002176E2"/>
    <w:rsid w:val="00217C08"/>
    <w:rsid w:val="00217DFD"/>
    <w:rsid w:val="00217E94"/>
    <w:rsid w:val="002200BC"/>
    <w:rsid w:val="002203FB"/>
    <w:rsid w:val="00220400"/>
    <w:rsid w:val="0022078C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8EC"/>
    <w:rsid w:val="0022192D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448"/>
    <w:rsid w:val="00224595"/>
    <w:rsid w:val="0022476A"/>
    <w:rsid w:val="00224B94"/>
    <w:rsid w:val="00224BA4"/>
    <w:rsid w:val="00224BB5"/>
    <w:rsid w:val="00224CB1"/>
    <w:rsid w:val="00224DEC"/>
    <w:rsid w:val="00225280"/>
    <w:rsid w:val="0022538C"/>
    <w:rsid w:val="002255F7"/>
    <w:rsid w:val="00225EEC"/>
    <w:rsid w:val="002260F3"/>
    <w:rsid w:val="002262DC"/>
    <w:rsid w:val="0022647F"/>
    <w:rsid w:val="0022656E"/>
    <w:rsid w:val="002267A8"/>
    <w:rsid w:val="002267F6"/>
    <w:rsid w:val="002269C9"/>
    <w:rsid w:val="00226B70"/>
    <w:rsid w:val="00226BDA"/>
    <w:rsid w:val="00226F80"/>
    <w:rsid w:val="00226F98"/>
    <w:rsid w:val="00227201"/>
    <w:rsid w:val="00227797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9FD"/>
    <w:rsid w:val="00230A4D"/>
    <w:rsid w:val="00230AA3"/>
    <w:rsid w:val="00230BA0"/>
    <w:rsid w:val="00230F0B"/>
    <w:rsid w:val="00230F67"/>
    <w:rsid w:val="002317CE"/>
    <w:rsid w:val="002317FB"/>
    <w:rsid w:val="002318D9"/>
    <w:rsid w:val="00231919"/>
    <w:rsid w:val="00231A48"/>
    <w:rsid w:val="00231B41"/>
    <w:rsid w:val="00231B5D"/>
    <w:rsid w:val="00231BE4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71"/>
    <w:rsid w:val="00234143"/>
    <w:rsid w:val="00234353"/>
    <w:rsid w:val="002345B0"/>
    <w:rsid w:val="002347AF"/>
    <w:rsid w:val="00234849"/>
    <w:rsid w:val="0023489F"/>
    <w:rsid w:val="0023495C"/>
    <w:rsid w:val="00234A7A"/>
    <w:rsid w:val="00234B79"/>
    <w:rsid w:val="00234CB7"/>
    <w:rsid w:val="00234F47"/>
    <w:rsid w:val="00234F78"/>
    <w:rsid w:val="002353EC"/>
    <w:rsid w:val="00235582"/>
    <w:rsid w:val="00235770"/>
    <w:rsid w:val="00235840"/>
    <w:rsid w:val="00235A41"/>
    <w:rsid w:val="00235B65"/>
    <w:rsid w:val="00235C2F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832"/>
    <w:rsid w:val="00236834"/>
    <w:rsid w:val="002369C8"/>
    <w:rsid w:val="00236DE6"/>
    <w:rsid w:val="00236F1A"/>
    <w:rsid w:val="00237057"/>
    <w:rsid w:val="0023721F"/>
    <w:rsid w:val="00237620"/>
    <w:rsid w:val="002379CC"/>
    <w:rsid w:val="00237B6C"/>
    <w:rsid w:val="00237CE9"/>
    <w:rsid w:val="00237D5E"/>
    <w:rsid w:val="00237DAE"/>
    <w:rsid w:val="00237E65"/>
    <w:rsid w:val="002400F0"/>
    <w:rsid w:val="00240179"/>
    <w:rsid w:val="002401B0"/>
    <w:rsid w:val="00240532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228"/>
    <w:rsid w:val="00243320"/>
    <w:rsid w:val="002434BB"/>
    <w:rsid w:val="002435F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34"/>
    <w:rsid w:val="00245995"/>
    <w:rsid w:val="00245CF8"/>
    <w:rsid w:val="00245DC2"/>
    <w:rsid w:val="002460A1"/>
    <w:rsid w:val="0024628A"/>
    <w:rsid w:val="002462CB"/>
    <w:rsid w:val="00246426"/>
    <w:rsid w:val="002464A3"/>
    <w:rsid w:val="00246C60"/>
    <w:rsid w:val="00247272"/>
    <w:rsid w:val="002472CF"/>
    <w:rsid w:val="002472F8"/>
    <w:rsid w:val="002473FD"/>
    <w:rsid w:val="002479AF"/>
    <w:rsid w:val="00247A57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AED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DD"/>
    <w:rsid w:val="00252AF1"/>
    <w:rsid w:val="00252C1D"/>
    <w:rsid w:val="00252CE0"/>
    <w:rsid w:val="00252DC8"/>
    <w:rsid w:val="0025313C"/>
    <w:rsid w:val="00253238"/>
    <w:rsid w:val="0025344E"/>
    <w:rsid w:val="00253464"/>
    <w:rsid w:val="002535C2"/>
    <w:rsid w:val="00253677"/>
    <w:rsid w:val="00253761"/>
    <w:rsid w:val="0025393E"/>
    <w:rsid w:val="002539A3"/>
    <w:rsid w:val="00253B32"/>
    <w:rsid w:val="00253BA5"/>
    <w:rsid w:val="00253C14"/>
    <w:rsid w:val="00253EB9"/>
    <w:rsid w:val="00254026"/>
    <w:rsid w:val="002545A7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2DB"/>
    <w:rsid w:val="002565F8"/>
    <w:rsid w:val="00256646"/>
    <w:rsid w:val="002568BC"/>
    <w:rsid w:val="00256A0C"/>
    <w:rsid w:val="00256B02"/>
    <w:rsid w:val="00256D11"/>
    <w:rsid w:val="00256DE1"/>
    <w:rsid w:val="002571A3"/>
    <w:rsid w:val="002571D8"/>
    <w:rsid w:val="0025730C"/>
    <w:rsid w:val="002574EB"/>
    <w:rsid w:val="00257545"/>
    <w:rsid w:val="002575D3"/>
    <w:rsid w:val="0025792D"/>
    <w:rsid w:val="0025796F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4F5"/>
    <w:rsid w:val="00262659"/>
    <w:rsid w:val="002629EE"/>
    <w:rsid w:val="00262A58"/>
    <w:rsid w:val="00262D3B"/>
    <w:rsid w:val="00262D5D"/>
    <w:rsid w:val="002633C8"/>
    <w:rsid w:val="0026350B"/>
    <w:rsid w:val="00263586"/>
    <w:rsid w:val="00263699"/>
    <w:rsid w:val="002636E0"/>
    <w:rsid w:val="0026398D"/>
    <w:rsid w:val="00263A68"/>
    <w:rsid w:val="00263B26"/>
    <w:rsid w:val="00263C1E"/>
    <w:rsid w:val="00263F95"/>
    <w:rsid w:val="00263FC4"/>
    <w:rsid w:val="00264063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500"/>
    <w:rsid w:val="002657EF"/>
    <w:rsid w:val="00265957"/>
    <w:rsid w:val="00265F1E"/>
    <w:rsid w:val="00266066"/>
    <w:rsid w:val="0026610D"/>
    <w:rsid w:val="00266299"/>
    <w:rsid w:val="0026630F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AC6"/>
    <w:rsid w:val="00267BB2"/>
    <w:rsid w:val="00267BE3"/>
    <w:rsid w:val="00267C55"/>
    <w:rsid w:val="00267F95"/>
    <w:rsid w:val="00270231"/>
    <w:rsid w:val="00270301"/>
    <w:rsid w:val="00270663"/>
    <w:rsid w:val="00270781"/>
    <w:rsid w:val="00270820"/>
    <w:rsid w:val="00270C81"/>
    <w:rsid w:val="00270CA7"/>
    <w:rsid w:val="00270EB7"/>
    <w:rsid w:val="002710F7"/>
    <w:rsid w:val="002712FF"/>
    <w:rsid w:val="002715F0"/>
    <w:rsid w:val="002718B3"/>
    <w:rsid w:val="00271948"/>
    <w:rsid w:val="002719AF"/>
    <w:rsid w:val="00271A16"/>
    <w:rsid w:val="00271C32"/>
    <w:rsid w:val="0027212B"/>
    <w:rsid w:val="0027221B"/>
    <w:rsid w:val="002724DF"/>
    <w:rsid w:val="00272697"/>
    <w:rsid w:val="00272A86"/>
    <w:rsid w:val="00272EB5"/>
    <w:rsid w:val="002730DE"/>
    <w:rsid w:val="002735AA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5C7F"/>
    <w:rsid w:val="00275CA2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15E"/>
    <w:rsid w:val="002805BF"/>
    <w:rsid w:val="002808E9"/>
    <w:rsid w:val="00280A16"/>
    <w:rsid w:val="00280A3A"/>
    <w:rsid w:val="00280F69"/>
    <w:rsid w:val="00281159"/>
    <w:rsid w:val="0028119D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2C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EF4"/>
    <w:rsid w:val="00286FE1"/>
    <w:rsid w:val="00287028"/>
    <w:rsid w:val="0028722D"/>
    <w:rsid w:val="00287288"/>
    <w:rsid w:val="002873EC"/>
    <w:rsid w:val="00287507"/>
    <w:rsid w:val="00287667"/>
    <w:rsid w:val="0028777A"/>
    <w:rsid w:val="00287790"/>
    <w:rsid w:val="002878AE"/>
    <w:rsid w:val="002878D4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1238"/>
    <w:rsid w:val="00291337"/>
    <w:rsid w:val="00291439"/>
    <w:rsid w:val="002914DE"/>
    <w:rsid w:val="0029155A"/>
    <w:rsid w:val="002915E0"/>
    <w:rsid w:val="002916A5"/>
    <w:rsid w:val="00291968"/>
    <w:rsid w:val="00291D01"/>
    <w:rsid w:val="00291D62"/>
    <w:rsid w:val="00291F3B"/>
    <w:rsid w:val="00291FF4"/>
    <w:rsid w:val="00292064"/>
    <w:rsid w:val="002923C0"/>
    <w:rsid w:val="00292460"/>
    <w:rsid w:val="002924DE"/>
    <w:rsid w:val="00292528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C"/>
    <w:rsid w:val="00293F9F"/>
    <w:rsid w:val="00294018"/>
    <w:rsid w:val="00294496"/>
    <w:rsid w:val="00294582"/>
    <w:rsid w:val="0029459B"/>
    <w:rsid w:val="002947A8"/>
    <w:rsid w:val="00294ACB"/>
    <w:rsid w:val="00294EB0"/>
    <w:rsid w:val="00294F99"/>
    <w:rsid w:val="0029501A"/>
    <w:rsid w:val="0029528A"/>
    <w:rsid w:val="0029549E"/>
    <w:rsid w:val="00295555"/>
    <w:rsid w:val="0029560F"/>
    <w:rsid w:val="00295985"/>
    <w:rsid w:val="002959B5"/>
    <w:rsid w:val="00295ACD"/>
    <w:rsid w:val="00295CE4"/>
    <w:rsid w:val="00295CF0"/>
    <w:rsid w:val="00295F36"/>
    <w:rsid w:val="002961C1"/>
    <w:rsid w:val="00296285"/>
    <w:rsid w:val="002962F4"/>
    <w:rsid w:val="0029654D"/>
    <w:rsid w:val="00296B2D"/>
    <w:rsid w:val="00296C92"/>
    <w:rsid w:val="00296CAE"/>
    <w:rsid w:val="00296D2A"/>
    <w:rsid w:val="0029714E"/>
    <w:rsid w:val="00297356"/>
    <w:rsid w:val="00297483"/>
    <w:rsid w:val="002979A7"/>
    <w:rsid w:val="00297A25"/>
    <w:rsid w:val="00297A81"/>
    <w:rsid w:val="00297DB9"/>
    <w:rsid w:val="00297E63"/>
    <w:rsid w:val="002A030F"/>
    <w:rsid w:val="002A0336"/>
    <w:rsid w:val="002A0530"/>
    <w:rsid w:val="002A0754"/>
    <w:rsid w:val="002A0928"/>
    <w:rsid w:val="002A0E0A"/>
    <w:rsid w:val="002A1249"/>
    <w:rsid w:val="002A1659"/>
    <w:rsid w:val="002A18EE"/>
    <w:rsid w:val="002A1A59"/>
    <w:rsid w:val="002A1C89"/>
    <w:rsid w:val="002A24DC"/>
    <w:rsid w:val="002A25CC"/>
    <w:rsid w:val="002A2729"/>
    <w:rsid w:val="002A2C5A"/>
    <w:rsid w:val="002A2D8C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6"/>
    <w:rsid w:val="002A5C3E"/>
    <w:rsid w:val="002A5F0B"/>
    <w:rsid w:val="002A5F59"/>
    <w:rsid w:val="002A5FE4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053"/>
    <w:rsid w:val="002B029F"/>
    <w:rsid w:val="002B0C69"/>
    <w:rsid w:val="002B0C9D"/>
    <w:rsid w:val="002B0E46"/>
    <w:rsid w:val="002B0E7A"/>
    <w:rsid w:val="002B0EC9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C96"/>
    <w:rsid w:val="002B3FF5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F6"/>
    <w:rsid w:val="002B5003"/>
    <w:rsid w:val="002B50A7"/>
    <w:rsid w:val="002B50B4"/>
    <w:rsid w:val="002B5186"/>
    <w:rsid w:val="002B526B"/>
    <w:rsid w:val="002B55ED"/>
    <w:rsid w:val="002B5644"/>
    <w:rsid w:val="002B5AB9"/>
    <w:rsid w:val="002B5AF3"/>
    <w:rsid w:val="002B5E80"/>
    <w:rsid w:val="002B6138"/>
    <w:rsid w:val="002B6450"/>
    <w:rsid w:val="002B64EC"/>
    <w:rsid w:val="002B6C55"/>
    <w:rsid w:val="002B6FAD"/>
    <w:rsid w:val="002B737E"/>
    <w:rsid w:val="002B780A"/>
    <w:rsid w:val="002B786E"/>
    <w:rsid w:val="002B7E72"/>
    <w:rsid w:val="002B7FA5"/>
    <w:rsid w:val="002C0243"/>
    <w:rsid w:val="002C02B6"/>
    <w:rsid w:val="002C035E"/>
    <w:rsid w:val="002C0520"/>
    <w:rsid w:val="002C0738"/>
    <w:rsid w:val="002C080B"/>
    <w:rsid w:val="002C0860"/>
    <w:rsid w:val="002C0B87"/>
    <w:rsid w:val="002C0CBF"/>
    <w:rsid w:val="002C0D75"/>
    <w:rsid w:val="002C1131"/>
    <w:rsid w:val="002C1259"/>
    <w:rsid w:val="002C133A"/>
    <w:rsid w:val="002C16EF"/>
    <w:rsid w:val="002C17D3"/>
    <w:rsid w:val="002C1A74"/>
    <w:rsid w:val="002C1B97"/>
    <w:rsid w:val="002C1BDE"/>
    <w:rsid w:val="002C1D87"/>
    <w:rsid w:val="002C1FB4"/>
    <w:rsid w:val="002C233B"/>
    <w:rsid w:val="002C2382"/>
    <w:rsid w:val="002C252F"/>
    <w:rsid w:val="002C2652"/>
    <w:rsid w:val="002C275A"/>
    <w:rsid w:val="002C27EE"/>
    <w:rsid w:val="002C298E"/>
    <w:rsid w:val="002C299E"/>
    <w:rsid w:val="002C2D58"/>
    <w:rsid w:val="002C2D81"/>
    <w:rsid w:val="002C2E92"/>
    <w:rsid w:val="002C320F"/>
    <w:rsid w:val="002C340D"/>
    <w:rsid w:val="002C3534"/>
    <w:rsid w:val="002C356E"/>
    <w:rsid w:val="002C3A00"/>
    <w:rsid w:val="002C3AA8"/>
    <w:rsid w:val="002C3B2F"/>
    <w:rsid w:val="002C3CAC"/>
    <w:rsid w:val="002C3CDC"/>
    <w:rsid w:val="002C3EC5"/>
    <w:rsid w:val="002C3F43"/>
    <w:rsid w:val="002C4252"/>
    <w:rsid w:val="002C4446"/>
    <w:rsid w:val="002C4883"/>
    <w:rsid w:val="002C49AF"/>
    <w:rsid w:val="002C4CBA"/>
    <w:rsid w:val="002C51DF"/>
    <w:rsid w:val="002C5224"/>
    <w:rsid w:val="002C52BA"/>
    <w:rsid w:val="002C5346"/>
    <w:rsid w:val="002C5476"/>
    <w:rsid w:val="002C54D2"/>
    <w:rsid w:val="002C54F6"/>
    <w:rsid w:val="002C59C4"/>
    <w:rsid w:val="002C59D1"/>
    <w:rsid w:val="002C5A1A"/>
    <w:rsid w:val="002C5A97"/>
    <w:rsid w:val="002C5AEB"/>
    <w:rsid w:val="002C5BC1"/>
    <w:rsid w:val="002C5F8E"/>
    <w:rsid w:val="002C6385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0F"/>
    <w:rsid w:val="002C7165"/>
    <w:rsid w:val="002C722B"/>
    <w:rsid w:val="002C72CE"/>
    <w:rsid w:val="002C73C5"/>
    <w:rsid w:val="002C74C8"/>
    <w:rsid w:val="002C7DAC"/>
    <w:rsid w:val="002C7DF7"/>
    <w:rsid w:val="002C7E3D"/>
    <w:rsid w:val="002D007C"/>
    <w:rsid w:val="002D01D6"/>
    <w:rsid w:val="002D022E"/>
    <w:rsid w:val="002D0520"/>
    <w:rsid w:val="002D06B5"/>
    <w:rsid w:val="002D07DE"/>
    <w:rsid w:val="002D0819"/>
    <w:rsid w:val="002D08D5"/>
    <w:rsid w:val="002D0928"/>
    <w:rsid w:val="002D0C28"/>
    <w:rsid w:val="002D0CC7"/>
    <w:rsid w:val="002D0D18"/>
    <w:rsid w:val="002D106A"/>
    <w:rsid w:val="002D14C7"/>
    <w:rsid w:val="002D1590"/>
    <w:rsid w:val="002D16A3"/>
    <w:rsid w:val="002D1E85"/>
    <w:rsid w:val="002D1FEB"/>
    <w:rsid w:val="002D1FFF"/>
    <w:rsid w:val="002D2218"/>
    <w:rsid w:val="002D2414"/>
    <w:rsid w:val="002D2975"/>
    <w:rsid w:val="002D2A92"/>
    <w:rsid w:val="002D2C1E"/>
    <w:rsid w:val="002D2F2D"/>
    <w:rsid w:val="002D2F87"/>
    <w:rsid w:val="002D2F9D"/>
    <w:rsid w:val="002D32FA"/>
    <w:rsid w:val="002D332D"/>
    <w:rsid w:val="002D3555"/>
    <w:rsid w:val="002D35A5"/>
    <w:rsid w:val="002D3633"/>
    <w:rsid w:val="002D3711"/>
    <w:rsid w:val="002D37D3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0AA"/>
    <w:rsid w:val="002D62FE"/>
    <w:rsid w:val="002D6847"/>
    <w:rsid w:val="002D68F1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4C"/>
    <w:rsid w:val="002E1016"/>
    <w:rsid w:val="002E1184"/>
    <w:rsid w:val="002E1695"/>
    <w:rsid w:val="002E1752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AC"/>
    <w:rsid w:val="002E49DC"/>
    <w:rsid w:val="002E4B1D"/>
    <w:rsid w:val="002E4C05"/>
    <w:rsid w:val="002E4C8A"/>
    <w:rsid w:val="002E4CF4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5E98"/>
    <w:rsid w:val="002E5EB3"/>
    <w:rsid w:val="002E6057"/>
    <w:rsid w:val="002E6121"/>
    <w:rsid w:val="002E631A"/>
    <w:rsid w:val="002E65AD"/>
    <w:rsid w:val="002E670A"/>
    <w:rsid w:val="002E688F"/>
    <w:rsid w:val="002E696D"/>
    <w:rsid w:val="002E6CF9"/>
    <w:rsid w:val="002E6EC1"/>
    <w:rsid w:val="002E6FE2"/>
    <w:rsid w:val="002E71FA"/>
    <w:rsid w:val="002E72F7"/>
    <w:rsid w:val="002E7664"/>
    <w:rsid w:val="002E7759"/>
    <w:rsid w:val="002E788A"/>
    <w:rsid w:val="002E7B04"/>
    <w:rsid w:val="002E7D83"/>
    <w:rsid w:val="002E7F7E"/>
    <w:rsid w:val="002F008F"/>
    <w:rsid w:val="002F0360"/>
    <w:rsid w:val="002F04D7"/>
    <w:rsid w:val="002F04FC"/>
    <w:rsid w:val="002F055E"/>
    <w:rsid w:val="002F0595"/>
    <w:rsid w:val="002F07A1"/>
    <w:rsid w:val="002F08B5"/>
    <w:rsid w:val="002F099B"/>
    <w:rsid w:val="002F0A2E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8AA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449C"/>
    <w:rsid w:val="002F4814"/>
    <w:rsid w:val="002F497A"/>
    <w:rsid w:val="002F4DAB"/>
    <w:rsid w:val="002F4FD7"/>
    <w:rsid w:val="002F5590"/>
    <w:rsid w:val="002F56C9"/>
    <w:rsid w:val="002F5AAA"/>
    <w:rsid w:val="002F5ADF"/>
    <w:rsid w:val="002F5B33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E41"/>
    <w:rsid w:val="002F6EBD"/>
    <w:rsid w:val="002F6FB0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D"/>
    <w:rsid w:val="00304873"/>
    <w:rsid w:val="00304987"/>
    <w:rsid w:val="003049B8"/>
    <w:rsid w:val="003049E5"/>
    <w:rsid w:val="00304ADE"/>
    <w:rsid w:val="00304AE8"/>
    <w:rsid w:val="00304C60"/>
    <w:rsid w:val="00304E04"/>
    <w:rsid w:val="00304E63"/>
    <w:rsid w:val="00304F41"/>
    <w:rsid w:val="003050A9"/>
    <w:rsid w:val="003051EC"/>
    <w:rsid w:val="00305315"/>
    <w:rsid w:val="003053D2"/>
    <w:rsid w:val="0030541B"/>
    <w:rsid w:val="00305B8F"/>
    <w:rsid w:val="00305D5F"/>
    <w:rsid w:val="00306066"/>
    <w:rsid w:val="00306272"/>
    <w:rsid w:val="003064AB"/>
    <w:rsid w:val="00306BC5"/>
    <w:rsid w:val="00306CE8"/>
    <w:rsid w:val="00306EDB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5E5"/>
    <w:rsid w:val="0031062B"/>
    <w:rsid w:val="0031083E"/>
    <w:rsid w:val="00310BED"/>
    <w:rsid w:val="00310DBE"/>
    <w:rsid w:val="00310ECD"/>
    <w:rsid w:val="00310EE4"/>
    <w:rsid w:val="0031115B"/>
    <w:rsid w:val="003111CA"/>
    <w:rsid w:val="0031161B"/>
    <w:rsid w:val="00311657"/>
    <w:rsid w:val="003116BC"/>
    <w:rsid w:val="00311808"/>
    <w:rsid w:val="00311856"/>
    <w:rsid w:val="00311943"/>
    <w:rsid w:val="00311B0D"/>
    <w:rsid w:val="00311B16"/>
    <w:rsid w:val="00311DCA"/>
    <w:rsid w:val="00311F67"/>
    <w:rsid w:val="003120AE"/>
    <w:rsid w:val="00312284"/>
    <w:rsid w:val="00312454"/>
    <w:rsid w:val="00312BC4"/>
    <w:rsid w:val="00312CF8"/>
    <w:rsid w:val="003130FB"/>
    <w:rsid w:val="003131E8"/>
    <w:rsid w:val="00313242"/>
    <w:rsid w:val="003133AD"/>
    <w:rsid w:val="00313489"/>
    <w:rsid w:val="00313742"/>
    <w:rsid w:val="0031396A"/>
    <w:rsid w:val="00313AB6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897"/>
    <w:rsid w:val="003159FC"/>
    <w:rsid w:val="00315C55"/>
    <w:rsid w:val="00315C62"/>
    <w:rsid w:val="00315D63"/>
    <w:rsid w:val="00316093"/>
    <w:rsid w:val="00316126"/>
    <w:rsid w:val="00316272"/>
    <w:rsid w:val="00316396"/>
    <w:rsid w:val="003164DC"/>
    <w:rsid w:val="003168A9"/>
    <w:rsid w:val="00316903"/>
    <w:rsid w:val="00316A42"/>
    <w:rsid w:val="00316CA5"/>
    <w:rsid w:val="00316D99"/>
    <w:rsid w:val="00316FE3"/>
    <w:rsid w:val="003170F8"/>
    <w:rsid w:val="00317110"/>
    <w:rsid w:val="0031733A"/>
    <w:rsid w:val="0031746E"/>
    <w:rsid w:val="003174BC"/>
    <w:rsid w:val="003176BE"/>
    <w:rsid w:val="00317946"/>
    <w:rsid w:val="00317B1F"/>
    <w:rsid w:val="00317BED"/>
    <w:rsid w:val="00317F00"/>
    <w:rsid w:val="00317F09"/>
    <w:rsid w:val="00320189"/>
    <w:rsid w:val="0032033E"/>
    <w:rsid w:val="00320448"/>
    <w:rsid w:val="0032050F"/>
    <w:rsid w:val="00320710"/>
    <w:rsid w:val="003207B2"/>
    <w:rsid w:val="00320CAA"/>
    <w:rsid w:val="00320F19"/>
    <w:rsid w:val="0032100D"/>
    <w:rsid w:val="003212AD"/>
    <w:rsid w:val="003212C4"/>
    <w:rsid w:val="003215EF"/>
    <w:rsid w:val="00321788"/>
    <w:rsid w:val="0032188E"/>
    <w:rsid w:val="0032194D"/>
    <w:rsid w:val="00321974"/>
    <w:rsid w:val="00321A64"/>
    <w:rsid w:val="00321BEF"/>
    <w:rsid w:val="00321C3C"/>
    <w:rsid w:val="00321E71"/>
    <w:rsid w:val="00321E9F"/>
    <w:rsid w:val="00322008"/>
    <w:rsid w:val="00322188"/>
    <w:rsid w:val="003221CD"/>
    <w:rsid w:val="003224E8"/>
    <w:rsid w:val="00322588"/>
    <w:rsid w:val="003228E8"/>
    <w:rsid w:val="00322984"/>
    <w:rsid w:val="00322AA1"/>
    <w:rsid w:val="00322C18"/>
    <w:rsid w:val="00322C22"/>
    <w:rsid w:val="00322CDF"/>
    <w:rsid w:val="00322F8D"/>
    <w:rsid w:val="00322FB6"/>
    <w:rsid w:val="00323335"/>
    <w:rsid w:val="00323430"/>
    <w:rsid w:val="00323451"/>
    <w:rsid w:val="00323508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AF7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4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583"/>
    <w:rsid w:val="003277CA"/>
    <w:rsid w:val="00327985"/>
    <w:rsid w:val="00327A89"/>
    <w:rsid w:val="00327CE6"/>
    <w:rsid w:val="00327EF7"/>
    <w:rsid w:val="00327FDE"/>
    <w:rsid w:val="003302A2"/>
    <w:rsid w:val="00330407"/>
    <w:rsid w:val="003304E7"/>
    <w:rsid w:val="0033097F"/>
    <w:rsid w:val="00330CF2"/>
    <w:rsid w:val="00330E82"/>
    <w:rsid w:val="00331292"/>
    <w:rsid w:val="003314EE"/>
    <w:rsid w:val="0033162B"/>
    <w:rsid w:val="00331686"/>
    <w:rsid w:val="00331AD5"/>
    <w:rsid w:val="00331B48"/>
    <w:rsid w:val="00331B97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C1"/>
    <w:rsid w:val="00333437"/>
    <w:rsid w:val="0033353A"/>
    <w:rsid w:val="00333601"/>
    <w:rsid w:val="00333607"/>
    <w:rsid w:val="00333714"/>
    <w:rsid w:val="00333B1F"/>
    <w:rsid w:val="00333BED"/>
    <w:rsid w:val="00333CEB"/>
    <w:rsid w:val="00333DF6"/>
    <w:rsid w:val="0033403F"/>
    <w:rsid w:val="003341A8"/>
    <w:rsid w:val="00334259"/>
    <w:rsid w:val="0033436E"/>
    <w:rsid w:val="0033484C"/>
    <w:rsid w:val="00334883"/>
    <w:rsid w:val="003348C0"/>
    <w:rsid w:val="00334931"/>
    <w:rsid w:val="00334D1C"/>
    <w:rsid w:val="00334F1F"/>
    <w:rsid w:val="00335141"/>
    <w:rsid w:val="00335314"/>
    <w:rsid w:val="003353DF"/>
    <w:rsid w:val="00335744"/>
    <w:rsid w:val="0033578D"/>
    <w:rsid w:val="00335830"/>
    <w:rsid w:val="0033585A"/>
    <w:rsid w:val="003358B4"/>
    <w:rsid w:val="00335C45"/>
    <w:rsid w:val="00335CF7"/>
    <w:rsid w:val="00336270"/>
    <w:rsid w:val="00336283"/>
    <w:rsid w:val="0033628A"/>
    <w:rsid w:val="0033644F"/>
    <w:rsid w:val="00336A4A"/>
    <w:rsid w:val="00336C35"/>
    <w:rsid w:val="00336EE5"/>
    <w:rsid w:val="00336F55"/>
    <w:rsid w:val="0033718F"/>
    <w:rsid w:val="003372D8"/>
    <w:rsid w:val="0033751E"/>
    <w:rsid w:val="003375D6"/>
    <w:rsid w:val="003375E6"/>
    <w:rsid w:val="003376A1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DF3"/>
    <w:rsid w:val="00340E82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E0E"/>
    <w:rsid w:val="00341F48"/>
    <w:rsid w:val="003425AB"/>
    <w:rsid w:val="003425E0"/>
    <w:rsid w:val="00342627"/>
    <w:rsid w:val="0034268B"/>
    <w:rsid w:val="003426FC"/>
    <w:rsid w:val="003427EC"/>
    <w:rsid w:val="0034285F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42E2"/>
    <w:rsid w:val="003445E9"/>
    <w:rsid w:val="00344689"/>
    <w:rsid w:val="0034474C"/>
    <w:rsid w:val="003447E3"/>
    <w:rsid w:val="00344C5B"/>
    <w:rsid w:val="00344E0D"/>
    <w:rsid w:val="00344E54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BD9"/>
    <w:rsid w:val="00346D15"/>
    <w:rsid w:val="00346EA2"/>
    <w:rsid w:val="0034733B"/>
    <w:rsid w:val="003473B6"/>
    <w:rsid w:val="0034741E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E91"/>
    <w:rsid w:val="00350058"/>
    <w:rsid w:val="00350310"/>
    <w:rsid w:val="0035049C"/>
    <w:rsid w:val="0035096B"/>
    <w:rsid w:val="003509BA"/>
    <w:rsid w:val="00350AB0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20C"/>
    <w:rsid w:val="0035330B"/>
    <w:rsid w:val="0035331C"/>
    <w:rsid w:val="003534B8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4097"/>
    <w:rsid w:val="00354191"/>
    <w:rsid w:val="003541C0"/>
    <w:rsid w:val="00354220"/>
    <w:rsid w:val="0035433F"/>
    <w:rsid w:val="00354407"/>
    <w:rsid w:val="003544F1"/>
    <w:rsid w:val="00354579"/>
    <w:rsid w:val="003547EA"/>
    <w:rsid w:val="00354B61"/>
    <w:rsid w:val="00354F43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52"/>
    <w:rsid w:val="00355EC0"/>
    <w:rsid w:val="00355F56"/>
    <w:rsid w:val="00356252"/>
    <w:rsid w:val="003565C7"/>
    <w:rsid w:val="00356821"/>
    <w:rsid w:val="003568FF"/>
    <w:rsid w:val="003569A3"/>
    <w:rsid w:val="00356A25"/>
    <w:rsid w:val="00356BF8"/>
    <w:rsid w:val="00356DA6"/>
    <w:rsid w:val="00356F6E"/>
    <w:rsid w:val="003570C1"/>
    <w:rsid w:val="003570FB"/>
    <w:rsid w:val="003577A2"/>
    <w:rsid w:val="00357BFA"/>
    <w:rsid w:val="00357DB7"/>
    <w:rsid w:val="00357F46"/>
    <w:rsid w:val="00360414"/>
    <w:rsid w:val="00360434"/>
    <w:rsid w:val="003606FD"/>
    <w:rsid w:val="0036075B"/>
    <w:rsid w:val="003608BA"/>
    <w:rsid w:val="00360BB2"/>
    <w:rsid w:val="00360BE3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8E"/>
    <w:rsid w:val="00361FC8"/>
    <w:rsid w:val="0036202F"/>
    <w:rsid w:val="00362254"/>
    <w:rsid w:val="00362525"/>
    <w:rsid w:val="003625B1"/>
    <w:rsid w:val="00362614"/>
    <w:rsid w:val="00362683"/>
    <w:rsid w:val="0036273F"/>
    <w:rsid w:val="0036279F"/>
    <w:rsid w:val="003629A9"/>
    <w:rsid w:val="00362B98"/>
    <w:rsid w:val="00362CC2"/>
    <w:rsid w:val="00362DD8"/>
    <w:rsid w:val="0036313E"/>
    <w:rsid w:val="00363518"/>
    <w:rsid w:val="00363535"/>
    <w:rsid w:val="00363537"/>
    <w:rsid w:val="00363D7D"/>
    <w:rsid w:val="00363E1E"/>
    <w:rsid w:val="00363EF2"/>
    <w:rsid w:val="0036410B"/>
    <w:rsid w:val="00364215"/>
    <w:rsid w:val="00364348"/>
    <w:rsid w:val="0036437A"/>
    <w:rsid w:val="00364621"/>
    <w:rsid w:val="0036469C"/>
    <w:rsid w:val="00364E51"/>
    <w:rsid w:val="003650E4"/>
    <w:rsid w:val="0036511A"/>
    <w:rsid w:val="00365231"/>
    <w:rsid w:val="003652F8"/>
    <w:rsid w:val="0036531D"/>
    <w:rsid w:val="003654C3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9FC"/>
    <w:rsid w:val="00367AA5"/>
    <w:rsid w:val="00367B11"/>
    <w:rsid w:val="00367B28"/>
    <w:rsid w:val="00367EDF"/>
    <w:rsid w:val="00370182"/>
    <w:rsid w:val="0037032F"/>
    <w:rsid w:val="00370561"/>
    <w:rsid w:val="0037077B"/>
    <w:rsid w:val="00370857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6B9"/>
    <w:rsid w:val="00371735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029"/>
    <w:rsid w:val="0037303B"/>
    <w:rsid w:val="0037313F"/>
    <w:rsid w:val="003733E3"/>
    <w:rsid w:val="0037340C"/>
    <w:rsid w:val="003736ED"/>
    <w:rsid w:val="00374327"/>
    <w:rsid w:val="003744D9"/>
    <w:rsid w:val="003746AC"/>
    <w:rsid w:val="0037476F"/>
    <w:rsid w:val="003748B0"/>
    <w:rsid w:val="00374967"/>
    <w:rsid w:val="00374A25"/>
    <w:rsid w:val="00374AB4"/>
    <w:rsid w:val="00374C23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6E69"/>
    <w:rsid w:val="00377153"/>
    <w:rsid w:val="003772DD"/>
    <w:rsid w:val="00377309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F06"/>
    <w:rsid w:val="0038105E"/>
    <w:rsid w:val="00381350"/>
    <w:rsid w:val="0038141B"/>
    <w:rsid w:val="003816A6"/>
    <w:rsid w:val="00381719"/>
    <w:rsid w:val="00381834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C9B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91B"/>
    <w:rsid w:val="00384A92"/>
    <w:rsid w:val="00384AA0"/>
    <w:rsid w:val="00384C10"/>
    <w:rsid w:val="00384E71"/>
    <w:rsid w:val="00384F64"/>
    <w:rsid w:val="0038501F"/>
    <w:rsid w:val="003851BA"/>
    <w:rsid w:val="00385432"/>
    <w:rsid w:val="00385959"/>
    <w:rsid w:val="00385BAA"/>
    <w:rsid w:val="003862C7"/>
    <w:rsid w:val="003864A4"/>
    <w:rsid w:val="00386613"/>
    <w:rsid w:val="00386B64"/>
    <w:rsid w:val="00386B84"/>
    <w:rsid w:val="00386BBE"/>
    <w:rsid w:val="00386CCC"/>
    <w:rsid w:val="00386DF4"/>
    <w:rsid w:val="00386DF6"/>
    <w:rsid w:val="00386E9C"/>
    <w:rsid w:val="003870CB"/>
    <w:rsid w:val="00387855"/>
    <w:rsid w:val="003878C5"/>
    <w:rsid w:val="00387985"/>
    <w:rsid w:val="00387B1E"/>
    <w:rsid w:val="00390118"/>
    <w:rsid w:val="00390474"/>
    <w:rsid w:val="003904C2"/>
    <w:rsid w:val="0039071E"/>
    <w:rsid w:val="00390892"/>
    <w:rsid w:val="00390E87"/>
    <w:rsid w:val="00390FDA"/>
    <w:rsid w:val="003912A3"/>
    <w:rsid w:val="00391301"/>
    <w:rsid w:val="003913B1"/>
    <w:rsid w:val="00391515"/>
    <w:rsid w:val="00391EE1"/>
    <w:rsid w:val="003921F0"/>
    <w:rsid w:val="0039228B"/>
    <w:rsid w:val="00392441"/>
    <w:rsid w:val="00392631"/>
    <w:rsid w:val="00392743"/>
    <w:rsid w:val="00392A52"/>
    <w:rsid w:val="00392AE9"/>
    <w:rsid w:val="00392B37"/>
    <w:rsid w:val="00392D12"/>
    <w:rsid w:val="00392E9D"/>
    <w:rsid w:val="00392F5F"/>
    <w:rsid w:val="00393055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5074"/>
    <w:rsid w:val="003950DC"/>
    <w:rsid w:val="0039510E"/>
    <w:rsid w:val="00395265"/>
    <w:rsid w:val="00395767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4EF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254"/>
    <w:rsid w:val="003A1556"/>
    <w:rsid w:val="003A16B3"/>
    <w:rsid w:val="003A172E"/>
    <w:rsid w:val="003A18AA"/>
    <w:rsid w:val="003A1A1B"/>
    <w:rsid w:val="003A1C05"/>
    <w:rsid w:val="003A1C55"/>
    <w:rsid w:val="003A1C5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6D8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7B"/>
    <w:rsid w:val="003A5542"/>
    <w:rsid w:val="003A5708"/>
    <w:rsid w:val="003A592C"/>
    <w:rsid w:val="003A5B94"/>
    <w:rsid w:val="003A5C46"/>
    <w:rsid w:val="003A5CD5"/>
    <w:rsid w:val="003A5CF0"/>
    <w:rsid w:val="003A5EE0"/>
    <w:rsid w:val="003A5F52"/>
    <w:rsid w:val="003A5FD9"/>
    <w:rsid w:val="003A610C"/>
    <w:rsid w:val="003A622D"/>
    <w:rsid w:val="003A62D9"/>
    <w:rsid w:val="003A6626"/>
    <w:rsid w:val="003A66C1"/>
    <w:rsid w:val="003A695D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A7E71"/>
    <w:rsid w:val="003B0118"/>
    <w:rsid w:val="003B017D"/>
    <w:rsid w:val="003B0298"/>
    <w:rsid w:val="003B04E3"/>
    <w:rsid w:val="003B0527"/>
    <w:rsid w:val="003B0557"/>
    <w:rsid w:val="003B0568"/>
    <w:rsid w:val="003B09BE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726"/>
    <w:rsid w:val="003B192A"/>
    <w:rsid w:val="003B1A8B"/>
    <w:rsid w:val="003B1CFF"/>
    <w:rsid w:val="003B1E53"/>
    <w:rsid w:val="003B1F1B"/>
    <w:rsid w:val="003B201D"/>
    <w:rsid w:val="003B2093"/>
    <w:rsid w:val="003B21EA"/>
    <w:rsid w:val="003B22F2"/>
    <w:rsid w:val="003B23A9"/>
    <w:rsid w:val="003B2790"/>
    <w:rsid w:val="003B28DB"/>
    <w:rsid w:val="003B2CB5"/>
    <w:rsid w:val="003B2DA4"/>
    <w:rsid w:val="003B2E11"/>
    <w:rsid w:val="003B2E28"/>
    <w:rsid w:val="003B332E"/>
    <w:rsid w:val="003B3808"/>
    <w:rsid w:val="003B3A45"/>
    <w:rsid w:val="003B3F91"/>
    <w:rsid w:val="003B4062"/>
    <w:rsid w:val="003B4190"/>
    <w:rsid w:val="003B41C8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4B"/>
    <w:rsid w:val="003B5884"/>
    <w:rsid w:val="003B59B8"/>
    <w:rsid w:val="003B5A88"/>
    <w:rsid w:val="003B5B10"/>
    <w:rsid w:val="003B5B42"/>
    <w:rsid w:val="003B5CBE"/>
    <w:rsid w:val="003B5D06"/>
    <w:rsid w:val="003B5D53"/>
    <w:rsid w:val="003B5D93"/>
    <w:rsid w:val="003B5E10"/>
    <w:rsid w:val="003B5E45"/>
    <w:rsid w:val="003B5F22"/>
    <w:rsid w:val="003B600C"/>
    <w:rsid w:val="003B6134"/>
    <w:rsid w:val="003B644E"/>
    <w:rsid w:val="003B67F7"/>
    <w:rsid w:val="003B6966"/>
    <w:rsid w:val="003B6CAF"/>
    <w:rsid w:val="003B6DFA"/>
    <w:rsid w:val="003B7184"/>
    <w:rsid w:val="003B7238"/>
    <w:rsid w:val="003B7327"/>
    <w:rsid w:val="003B7469"/>
    <w:rsid w:val="003B7539"/>
    <w:rsid w:val="003B765B"/>
    <w:rsid w:val="003B7775"/>
    <w:rsid w:val="003B778F"/>
    <w:rsid w:val="003B77B5"/>
    <w:rsid w:val="003B78DA"/>
    <w:rsid w:val="003B7A6D"/>
    <w:rsid w:val="003B7C7A"/>
    <w:rsid w:val="003B7DAD"/>
    <w:rsid w:val="003C0034"/>
    <w:rsid w:val="003C0128"/>
    <w:rsid w:val="003C02D7"/>
    <w:rsid w:val="003C0492"/>
    <w:rsid w:val="003C0712"/>
    <w:rsid w:val="003C0794"/>
    <w:rsid w:val="003C0BA4"/>
    <w:rsid w:val="003C10E3"/>
    <w:rsid w:val="003C1155"/>
    <w:rsid w:val="003C11A0"/>
    <w:rsid w:val="003C13FB"/>
    <w:rsid w:val="003C14EF"/>
    <w:rsid w:val="003C155B"/>
    <w:rsid w:val="003C15D1"/>
    <w:rsid w:val="003C15D8"/>
    <w:rsid w:val="003C18C6"/>
    <w:rsid w:val="003C1909"/>
    <w:rsid w:val="003C19A5"/>
    <w:rsid w:val="003C19D1"/>
    <w:rsid w:val="003C1AFF"/>
    <w:rsid w:val="003C1BA0"/>
    <w:rsid w:val="003C1F57"/>
    <w:rsid w:val="003C1F73"/>
    <w:rsid w:val="003C206C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307C"/>
    <w:rsid w:val="003C3378"/>
    <w:rsid w:val="003C35D1"/>
    <w:rsid w:val="003C3791"/>
    <w:rsid w:val="003C3920"/>
    <w:rsid w:val="003C3981"/>
    <w:rsid w:val="003C3B20"/>
    <w:rsid w:val="003C3B50"/>
    <w:rsid w:val="003C3C0C"/>
    <w:rsid w:val="003C3CCA"/>
    <w:rsid w:val="003C3D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05D"/>
    <w:rsid w:val="003D01F8"/>
    <w:rsid w:val="003D03EB"/>
    <w:rsid w:val="003D05E3"/>
    <w:rsid w:val="003D0689"/>
    <w:rsid w:val="003D0737"/>
    <w:rsid w:val="003D0946"/>
    <w:rsid w:val="003D0A1F"/>
    <w:rsid w:val="003D0A27"/>
    <w:rsid w:val="003D0A99"/>
    <w:rsid w:val="003D0A9C"/>
    <w:rsid w:val="003D0D0C"/>
    <w:rsid w:val="003D0FFE"/>
    <w:rsid w:val="003D1170"/>
    <w:rsid w:val="003D1649"/>
    <w:rsid w:val="003D167C"/>
    <w:rsid w:val="003D17BA"/>
    <w:rsid w:val="003D17CC"/>
    <w:rsid w:val="003D18C7"/>
    <w:rsid w:val="003D190F"/>
    <w:rsid w:val="003D1B3F"/>
    <w:rsid w:val="003D1C50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2FE"/>
    <w:rsid w:val="003D3350"/>
    <w:rsid w:val="003D34E9"/>
    <w:rsid w:val="003D38F3"/>
    <w:rsid w:val="003D3C68"/>
    <w:rsid w:val="003D41F9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FAE"/>
    <w:rsid w:val="003D6377"/>
    <w:rsid w:val="003D6613"/>
    <w:rsid w:val="003D685D"/>
    <w:rsid w:val="003D690D"/>
    <w:rsid w:val="003D6EF5"/>
    <w:rsid w:val="003D7090"/>
    <w:rsid w:val="003D74A8"/>
    <w:rsid w:val="003D77EA"/>
    <w:rsid w:val="003D7BC9"/>
    <w:rsid w:val="003D7D18"/>
    <w:rsid w:val="003E00F1"/>
    <w:rsid w:val="003E029A"/>
    <w:rsid w:val="003E0335"/>
    <w:rsid w:val="003E03A0"/>
    <w:rsid w:val="003E07AF"/>
    <w:rsid w:val="003E089F"/>
    <w:rsid w:val="003E09A1"/>
    <w:rsid w:val="003E0B89"/>
    <w:rsid w:val="003E0C97"/>
    <w:rsid w:val="003E0CE5"/>
    <w:rsid w:val="003E0F03"/>
    <w:rsid w:val="003E1060"/>
    <w:rsid w:val="003E121E"/>
    <w:rsid w:val="003E128F"/>
    <w:rsid w:val="003E14C2"/>
    <w:rsid w:val="003E16EB"/>
    <w:rsid w:val="003E185B"/>
    <w:rsid w:val="003E18B7"/>
    <w:rsid w:val="003E1A0B"/>
    <w:rsid w:val="003E1BE7"/>
    <w:rsid w:val="003E1EF8"/>
    <w:rsid w:val="003E2153"/>
    <w:rsid w:val="003E217F"/>
    <w:rsid w:val="003E2469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BC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607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A0E"/>
    <w:rsid w:val="003F0AB7"/>
    <w:rsid w:val="003F0DBE"/>
    <w:rsid w:val="003F0ED6"/>
    <w:rsid w:val="003F0FE1"/>
    <w:rsid w:val="003F1319"/>
    <w:rsid w:val="003F133B"/>
    <w:rsid w:val="003F13A7"/>
    <w:rsid w:val="003F1713"/>
    <w:rsid w:val="003F1AE8"/>
    <w:rsid w:val="003F1F94"/>
    <w:rsid w:val="003F28BA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B80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62EB"/>
    <w:rsid w:val="003F65E8"/>
    <w:rsid w:val="003F6857"/>
    <w:rsid w:val="003F6955"/>
    <w:rsid w:val="003F6AF8"/>
    <w:rsid w:val="003F6B4C"/>
    <w:rsid w:val="003F6D92"/>
    <w:rsid w:val="003F6F81"/>
    <w:rsid w:val="003F7029"/>
    <w:rsid w:val="003F70FF"/>
    <w:rsid w:val="003F734C"/>
    <w:rsid w:val="003F740D"/>
    <w:rsid w:val="003F749E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AFE"/>
    <w:rsid w:val="0040131C"/>
    <w:rsid w:val="0040139E"/>
    <w:rsid w:val="004016F3"/>
    <w:rsid w:val="00401753"/>
    <w:rsid w:val="00401879"/>
    <w:rsid w:val="0040191F"/>
    <w:rsid w:val="00401BC3"/>
    <w:rsid w:val="00401DEB"/>
    <w:rsid w:val="004020B7"/>
    <w:rsid w:val="00402250"/>
    <w:rsid w:val="00402412"/>
    <w:rsid w:val="00402D07"/>
    <w:rsid w:val="00403092"/>
    <w:rsid w:val="00403158"/>
    <w:rsid w:val="00403465"/>
    <w:rsid w:val="00403839"/>
    <w:rsid w:val="0040397B"/>
    <w:rsid w:val="00403AD6"/>
    <w:rsid w:val="00403E17"/>
    <w:rsid w:val="00403F83"/>
    <w:rsid w:val="004040B9"/>
    <w:rsid w:val="004040C9"/>
    <w:rsid w:val="00404167"/>
    <w:rsid w:val="004041EC"/>
    <w:rsid w:val="00404299"/>
    <w:rsid w:val="004042FC"/>
    <w:rsid w:val="0040486E"/>
    <w:rsid w:val="00404A05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71A"/>
    <w:rsid w:val="00406806"/>
    <w:rsid w:val="00406BEE"/>
    <w:rsid w:val="00406CC6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442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1CE1"/>
    <w:rsid w:val="00411D80"/>
    <w:rsid w:val="004121F5"/>
    <w:rsid w:val="00412214"/>
    <w:rsid w:val="00412274"/>
    <w:rsid w:val="00412328"/>
    <w:rsid w:val="004124D5"/>
    <w:rsid w:val="004124E7"/>
    <w:rsid w:val="00412913"/>
    <w:rsid w:val="00412B18"/>
    <w:rsid w:val="00412B7C"/>
    <w:rsid w:val="00412BF7"/>
    <w:rsid w:val="00412E6D"/>
    <w:rsid w:val="00413098"/>
    <w:rsid w:val="004135C2"/>
    <w:rsid w:val="004139A6"/>
    <w:rsid w:val="00413B1B"/>
    <w:rsid w:val="00413C5C"/>
    <w:rsid w:val="00413CD1"/>
    <w:rsid w:val="00413D36"/>
    <w:rsid w:val="00413D7D"/>
    <w:rsid w:val="004140BE"/>
    <w:rsid w:val="00414545"/>
    <w:rsid w:val="004146BA"/>
    <w:rsid w:val="00414B30"/>
    <w:rsid w:val="00414EE9"/>
    <w:rsid w:val="00414F10"/>
    <w:rsid w:val="00414F41"/>
    <w:rsid w:val="0041513D"/>
    <w:rsid w:val="0041526F"/>
    <w:rsid w:val="004152FA"/>
    <w:rsid w:val="00415356"/>
    <w:rsid w:val="00415729"/>
    <w:rsid w:val="00415C4C"/>
    <w:rsid w:val="00415CB6"/>
    <w:rsid w:val="00415D98"/>
    <w:rsid w:val="00415E85"/>
    <w:rsid w:val="00416076"/>
    <w:rsid w:val="0041626A"/>
    <w:rsid w:val="0041643F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024D"/>
    <w:rsid w:val="0042124F"/>
    <w:rsid w:val="00421617"/>
    <w:rsid w:val="00421720"/>
    <w:rsid w:val="00421C12"/>
    <w:rsid w:val="00421C1F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919"/>
    <w:rsid w:val="00423967"/>
    <w:rsid w:val="00423A99"/>
    <w:rsid w:val="00423D93"/>
    <w:rsid w:val="00423E9E"/>
    <w:rsid w:val="00424207"/>
    <w:rsid w:val="0042426A"/>
    <w:rsid w:val="0042448A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347"/>
    <w:rsid w:val="00427398"/>
    <w:rsid w:val="004273BB"/>
    <w:rsid w:val="004275A8"/>
    <w:rsid w:val="00427806"/>
    <w:rsid w:val="004278D2"/>
    <w:rsid w:val="004279DD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3E3"/>
    <w:rsid w:val="0043055F"/>
    <w:rsid w:val="00430711"/>
    <w:rsid w:val="0043082B"/>
    <w:rsid w:val="00430840"/>
    <w:rsid w:val="0043090E"/>
    <w:rsid w:val="00430BD6"/>
    <w:rsid w:val="00430F5D"/>
    <w:rsid w:val="0043102C"/>
    <w:rsid w:val="00431211"/>
    <w:rsid w:val="00431304"/>
    <w:rsid w:val="00431325"/>
    <w:rsid w:val="004315C9"/>
    <w:rsid w:val="00431812"/>
    <w:rsid w:val="004318A2"/>
    <w:rsid w:val="00431A6C"/>
    <w:rsid w:val="00431F50"/>
    <w:rsid w:val="0043202B"/>
    <w:rsid w:val="0043256B"/>
    <w:rsid w:val="004327DB"/>
    <w:rsid w:val="00432877"/>
    <w:rsid w:val="00432ABC"/>
    <w:rsid w:val="00432AC9"/>
    <w:rsid w:val="00432C9B"/>
    <w:rsid w:val="00432E50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A38"/>
    <w:rsid w:val="00434B6C"/>
    <w:rsid w:val="00434B8A"/>
    <w:rsid w:val="00434D0C"/>
    <w:rsid w:val="00434DFE"/>
    <w:rsid w:val="00435103"/>
    <w:rsid w:val="0043549E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B06"/>
    <w:rsid w:val="00437D3E"/>
    <w:rsid w:val="004404C6"/>
    <w:rsid w:val="00440526"/>
    <w:rsid w:val="0044065B"/>
    <w:rsid w:val="00440864"/>
    <w:rsid w:val="004409CD"/>
    <w:rsid w:val="00440A87"/>
    <w:rsid w:val="00440BBF"/>
    <w:rsid w:val="00440C52"/>
    <w:rsid w:val="00440DFB"/>
    <w:rsid w:val="00440E05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627"/>
    <w:rsid w:val="00442A9E"/>
    <w:rsid w:val="00442AB6"/>
    <w:rsid w:val="00442ACB"/>
    <w:rsid w:val="0044319D"/>
    <w:rsid w:val="00443331"/>
    <w:rsid w:val="00443530"/>
    <w:rsid w:val="00443863"/>
    <w:rsid w:val="00443BAE"/>
    <w:rsid w:val="00443BB5"/>
    <w:rsid w:val="00443C17"/>
    <w:rsid w:val="00443E5E"/>
    <w:rsid w:val="00443F79"/>
    <w:rsid w:val="00443FEE"/>
    <w:rsid w:val="00444306"/>
    <w:rsid w:val="00444468"/>
    <w:rsid w:val="0044455B"/>
    <w:rsid w:val="004445D7"/>
    <w:rsid w:val="004446A6"/>
    <w:rsid w:val="004446A7"/>
    <w:rsid w:val="00444959"/>
    <w:rsid w:val="00444D6B"/>
    <w:rsid w:val="00444F31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6D0"/>
    <w:rsid w:val="004467F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721"/>
    <w:rsid w:val="00447B45"/>
    <w:rsid w:val="00447CA5"/>
    <w:rsid w:val="00447DD2"/>
    <w:rsid w:val="00447E08"/>
    <w:rsid w:val="00447F0E"/>
    <w:rsid w:val="00447F92"/>
    <w:rsid w:val="00450079"/>
    <w:rsid w:val="00450261"/>
    <w:rsid w:val="004502AC"/>
    <w:rsid w:val="0045042D"/>
    <w:rsid w:val="0045074C"/>
    <w:rsid w:val="0045099A"/>
    <w:rsid w:val="0045108C"/>
    <w:rsid w:val="004511A8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702"/>
    <w:rsid w:val="00454847"/>
    <w:rsid w:val="00454860"/>
    <w:rsid w:val="004549A6"/>
    <w:rsid w:val="00454A63"/>
    <w:rsid w:val="00454A74"/>
    <w:rsid w:val="00454E8D"/>
    <w:rsid w:val="004550D3"/>
    <w:rsid w:val="00455148"/>
    <w:rsid w:val="004551DF"/>
    <w:rsid w:val="0045528B"/>
    <w:rsid w:val="00455451"/>
    <w:rsid w:val="00455797"/>
    <w:rsid w:val="004557EA"/>
    <w:rsid w:val="004558CA"/>
    <w:rsid w:val="00455A40"/>
    <w:rsid w:val="00455AE3"/>
    <w:rsid w:val="00455FFC"/>
    <w:rsid w:val="004562A2"/>
    <w:rsid w:val="00456422"/>
    <w:rsid w:val="0045653F"/>
    <w:rsid w:val="004565B7"/>
    <w:rsid w:val="00456F57"/>
    <w:rsid w:val="004570B4"/>
    <w:rsid w:val="00457110"/>
    <w:rsid w:val="00457586"/>
    <w:rsid w:val="0045759D"/>
    <w:rsid w:val="004577CB"/>
    <w:rsid w:val="00457AFC"/>
    <w:rsid w:val="00457C8E"/>
    <w:rsid w:val="00457E1C"/>
    <w:rsid w:val="00457ECC"/>
    <w:rsid w:val="00457FE8"/>
    <w:rsid w:val="00460034"/>
    <w:rsid w:val="00460049"/>
    <w:rsid w:val="00460160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4A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1E4"/>
    <w:rsid w:val="00465440"/>
    <w:rsid w:val="0046553B"/>
    <w:rsid w:val="00465590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48"/>
    <w:rsid w:val="00466D9D"/>
    <w:rsid w:val="00466F12"/>
    <w:rsid w:val="00466F14"/>
    <w:rsid w:val="0046700D"/>
    <w:rsid w:val="00467029"/>
    <w:rsid w:val="004670C8"/>
    <w:rsid w:val="0046736D"/>
    <w:rsid w:val="0046738C"/>
    <w:rsid w:val="004673E6"/>
    <w:rsid w:val="0046753F"/>
    <w:rsid w:val="004676A6"/>
    <w:rsid w:val="0046785D"/>
    <w:rsid w:val="00467AB7"/>
    <w:rsid w:val="00467D87"/>
    <w:rsid w:val="00467E05"/>
    <w:rsid w:val="00467EE6"/>
    <w:rsid w:val="00467F1C"/>
    <w:rsid w:val="0047002A"/>
    <w:rsid w:val="004701A5"/>
    <w:rsid w:val="00470391"/>
    <w:rsid w:val="00470470"/>
    <w:rsid w:val="004704A1"/>
    <w:rsid w:val="00470585"/>
    <w:rsid w:val="00470699"/>
    <w:rsid w:val="004708FC"/>
    <w:rsid w:val="0047098A"/>
    <w:rsid w:val="00470B6B"/>
    <w:rsid w:val="00470E0A"/>
    <w:rsid w:val="00471061"/>
    <w:rsid w:val="0047113B"/>
    <w:rsid w:val="00471169"/>
    <w:rsid w:val="004712F3"/>
    <w:rsid w:val="0047142E"/>
    <w:rsid w:val="004714E6"/>
    <w:rsid w:val="004716BE"/>
    <w:rsid w:val="00471714"/>
    <w:rsid w:val="004717E3"/>
    <w:rsid w:val="00471864"/>
    <w:rsid w:val="00471B4A"/>
    <w:rsid w:val="00471E8D"/>
    <w:rsid w:val="00471F6E"/>
    <w:rsid w:val="0047211B"/>
    <w:rsid w:val="004727C6"/>
    <w:rsid w:val="00472808"/>
    <w:rsid w:val="00472946"/>
    <w:rsid w:val="004729E3"/>
    <w:rsid w:val="00472A2B"/>
    <w:rsid w:val="00472E3C"/>
    <w:rsid w:val="0047309D"/>
    <w:rsid w:val="004730D4"/>
    <w:rsid w:val="0047322D"/>
    <w:rsid w:val="004738A3"/>
    <w:rsid w:val="00473AB4"/>
    <w:rsid w:val="0047404E"/>
    <w:rsid w:val="00474069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17C"/>
    <w:rsid w:val="00476206"/>
    <w:rsid w:val="00476423"/>
    <w:rsid w:val="00476A60"/>
    <w:rsid w:val="00476D31"/>
    <w:rsid w:val="00476E1C"/>
    <w:rsid w:val="00477398"/>
    <w:rsid w:val="004778D3"/>
    <w:rsid w:val="00477C2E"/>
    <w:rsid w:val="00477C6E"/>
    <w:rsid w:val="00477CD9"/>
    <w:rsid w:val="00477EF0"/>
    <w:rsid w:val="00480042"/>
    <w:rsid w:val="00480683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13F"/>
    <w:rsid w:val="00481250"/>
    <w:rsid w:val="00481274"/>
    <w:rsid w:val="00481375"/>
    <w:rsid w:val="004814CA"/>
    <w:rsid w:val="004819F3"/>
    <w:rsid w:val="00481BE0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69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824"/>
    <w:rsid w:val="004868B7"/>
    <w:rsid w:val="00486C3A"/>
    <w:rsid w:val="00486CEF"/>
    <w:rsid w:val="00486EED"/>
    <w:rsid w:val="00486F17"/>
    <w:rsid w:val="004870D9"/>
    <w:rsid w:val="0048752D"/>
    <w:rsid w:val="0048779E"/>
    <w:rsid w:val="004878DB"/>
    <w:rsid w:val="00487ABC"/>
    <w:rsid w:val="00487C66"/>
    <w:rsid w:val="00487C80"/>
    <w:rsid w:val="00487F3C"/>
    <w:rsid w:val="004900D0"/>
    <w:rsid w:val="004902EE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A6C"/>
    <w:rsid w:val="00492B3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50B"/>
    <w:rsid w:val="004A07B6"/>
    <w:rsid w:val="004A0836"/>
    <w:rsid w:val="004A08B9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1F52"/>
    <w:rsid w:val="004A2069"/>
    <w:rsid w:val="004A247D"/>
    <w:rsid w:val="004A2488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65"/>
    <w:rsid w:val="004A338D"/>
    <w:rsid w:val="004A3432"/>
    <w:rsid w:val="004A35FE"/>
    <w:rsid w:val="004A3895"/>
    <w:rsid w:val="004A3A1E"/>
    <w:rsid w:val="004A3AEB"/>
    <w:rsid w:val="004A3AF3"/>
    <w:rsid w:val="004A3DDB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A58"/>
    <w:rsid w:val="004A5AE5"/>
    <w:rsid w:val="004A5DDE"/>
    <w:rsid w:val="004A64E8"/>
    <w:rsid w:val="004A6A14"/>
    <w:rsid w:val="004A73DC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CAD"/>
    <w:rsid w:val="004B0CEA"/>
    <w:rsid w:val="004B0E66"/>
    <w:rsid w:val="004B118E"/>
    <w:rsid w:val="004B1318"/>
    <w:rsid w:val="004B1356"/>
    <w:rsid w:val="004B14E2"/>
    <w:rsid w:val="004B1773"/>
    <w:rsid w:val="004B1792"/>
    <w:rsid w:val="004B182F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3F1"/>
    <w:rsid w:val="004B3403"/>
    <w:rsid w:val="004B3AA4"/>
    <w:rsid w:val="004B3C0B"/>
    <w:rsid w:val="004B3E82"/>
    <w:rsid w:val="004B3F5F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DF2"/>
    <w:rsid w:val="004B5F43"/>
    <w:rsid w:val="004B5F66"/>
    <w:rsid w:val="004B623B"/>
    <w:rsid w:val="004B6253"/>
    <w:rsid w:val="004B64F9"/>
    <w:rsid w:val="004B66CF"/>
    <w:rsid w:val="004B695E"/>
    <w:rsid w:val="004B6BE6"/>
    <w:rsid w:val="004B6CA2"/>
    <w:rsid w:val="004B7199"/>
    <w:rsid w:val="004B71C1"/>
    <w:rsid w:val="004B7356"/>
    <w:rsid w:val="004B753A"/>
    <w:rsid w:val="004B7752"/>
    <w:rsid w:val="004B7840"/>
    <w:rsid w:val="004B7B18"/>
    <w:rsid w:val="004B7B65"/>
    <w:rsid w:val="004B7BDE"/>
    <w:rsid w:val="004B7CD0"/>
    <w:rsid w:val="004B7DB2"/>
    <w:rsid w:val="004B7E9F"/>
    <w:rsid w:val="004B7EB5"/>
    <w:rsid w:val="004B7F14"/>
    <w:rsid w:val="004C00F5"/>
    <w:rsid w:val="004C0251"/>
    <w:rsid w:val="004C0541"/>
    <w:rsid w:val="004C0990"/>
    <w:rsid w:val="004C0A6C"/>
    <w:rsid w:val="004C0BED"/>
    <w:rsid w:val="004C0CD8"/>
    <w:rsid w:val="004C1151"/>
    <w:rsid w:val="004C11F2"/>
    <w:rsid w:val="004C12D2"/>
    <w:rsid w:val="004C13C1"/>
    <w:rsid w:val="004C1544"/>
    <w:rsid w:val="004C1973"/>
    <w:rsid w:val="004C1AC6"/>
    <w:rsid w:val="004C1AFF"/>
    <w:rsid w:val="004C1B21"/>
    <w:rsid w:val="004C1CF1"/>
    <w:rsid w:val="004C2065"/>
    <w:rsid w:val="004C21A8"/>
    <w:rsid w:val="004C21F9"/>
    <w:rsid w:val="004C2350"/>
    <w:rsid w:val="004C241E"/>
    <w:rsid w:val="004C2556"/>
    <w:rsid w:val="004C2736"/>
    <w:rsid w:val="004C27E7"/>
    <w:rsid w:val="004C28AA"/>
    <w:rsid w:val="004C29C0"/>
    <w:rsid w:val="004C2C11"/>
    <w:rsid w:val="004C2DEC"/>
    <w:rsid w:val="004C2E0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5D"/>
    <w:rsid w:val="004C559B"/>
    <w:rsid w:val="004C55EE"/>
    <w:rsid w:val="004C56EA"/>
    <w:rsid w:val="004C577A"/>
    <w:rsid w:val="004C57D3"/>
    <w:rsid w:val="004C62D9"/>
    <w:rsid w:val="004C64C5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34"/>
    <w:rsid w:val="004D0B56"/>
    <w:rsid w:val="004D0B65"/>
    <w:rsid w:val="004D0BA0"/>
    <w:rsid w:val="004D0F18"/>
    <w:rsid w:val="004D1090"/>
    <w:rsid w:val="004D11E5"/>
    <w:rsid w:val="004D12C8"/>
    <w:rsid w:val="004D14BA"/>
    <w:rsid w:val="004D155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9E0"/>
    <w:rsid w:val="004D2A6C"/>
    <w:rsid w:val="004D2E2D"/>
    <w:rsid w:val="004D32A7"/>
    <w:rsid w:val="004D336C"/>
    <w:rsid w:val="004D33BB"/>
    <w:rsid w:val="004D386D"/>
    <w:rsid w:val="004D39E5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A54"/>
    <w:rsid w:val="004D4F1F"/>
    <w:rsid w:val="004D4F5C"/>
    <w:rsid w:val="004D522E"/>
    <w:rsid w:val="004D57BA"/>
    <w:rsid w:val="004D57F4"/>
    <w:rsid w:val="004D5DC2"/>
    <w:rsid w:val="004D5DDD"/>
    <w:rsid w:val="004D5FED"/>
    <w:rsid w:val="004D6442"/>
    <w:rsid w:val="004D6528"/>
    <w:rsid w:val="004D66DB"/>
    <w:rsid w:val="004D68C3"/>
    <w:rsid w:val="004D6C57"/>
    <w:rsid w:val="004D6D48"/>
    <w:rsid w:val="004D6D4E"/>
    <w:rsid w:val="004D6E94"/>
    <w:rsid w:val="004D702B"/>
    <w:rsid w:val="004D713B"/>
    <w:rsid w:val="004D721D"/>
    <w:rsid w:val="004D753D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2C5"/>
    <w:rsid w:val="004E0495"/>
    <w:rsid w:val="004E05F5"/>
    <w:rsid w:val="004E09CD"/>
    <w:rsid w:val="004E09DD"/>
    <w:rsid w:val="004E09EC"/>
    <w:rsid w:val="004E0A43"/>
    <w:rsid w:val="004E0C00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1BA"/>
    <w:rsid w:val="004E23A0"/>
    <w:rsid w:val="004E24B9"/>
    <w:rsid w:val="004E2513"/>
    <w:rsid w:val="004E253C"/>
    <w:rsid w:val="004E2558"/>
    <w:rsid w:val="004E27DE"/>
    <w:rsid w:val="004E2941"/>
    <w:rsid w:val="004E2B27"/>
    <w:rsid w:val="004E2DCB"/>
    <w:rsid w:val="004E2DF7"/>
    <w:rsid w:val="004E2ECE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4A2A"/>
    <w:rsid w:val="004E4E26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B6B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39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AD2"/>
    <w:rsid w:val="004F0DEA"/>
    <w:rsid w:val="004F0E22"/>
    <w:rsid w:val="004F0E69"/>
    <w:rsid w:val="004F1090"/>
    <w:rsid w:val="004F1270"/>
    <w:rsid w:val="004F12D6"/>
    <w:rsid w:val="004F13F8"/>
    <w:rsid w:val="004F1551"/>
    <w:rsid w:val="004F162B"/>
    <w:rsid w:val="004F1846"/>
    <w:rsid w:val="004F1AAB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3E00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819"/>
    <w:rsid w:val="004F5C4F"/>
    <w:rsid w:val="004F5CA4"/>
    <w:rsid w:val="004F5CEE"/>
    <w:rsid w:val="004F63E4"/>
    <w:rsid w:val="004F6625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226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87B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330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E4C"/>
    <w:rsid w:val="00505250"/>
    <w:rsid w:val="00505266"/>
    <w:rsid w:val="0050537B"/>
    <w:rsid w:val="00505383"/>
    <w:rsid w:val="005056C6"/>
    <w:rsid w:val="005057D6"/>
    <w:rsid w:val="0050594C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FF"/>
    <w:rsid w:val="0050718E"/>
    <w:rsid w:val="005071E6"/>
    <w:rsid w:val="00507385"/>
    <w:rsid w:val="005073E7"/>
    <w:rsid w:val="0050799E"/>
    <w:rsid w:val="00507A44"/>
    <w:rsid w:val="00507B39"/>
    <w:rsid w:val="00507BD9"/>
    <w:rsid w:val="00507D3E"/>
    <w:rsid w:val="00507FB6"/>
    <w:rsid w:val="005100EB"/>
    <w:rsid w:val="005103E6"/>
    <w:rsid w:val="0051046C"/>
    <w:rsid w:val="005104B3"/>
    <w:rsid w:val="00510722"/>
    <w:rsid w:val="0051072B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9D0"/>
    <w:rsid w:val="00511CDF"/>
    <w:rsid w:val="00511D25"/>
    <w:rsid w:val="00511D27"/>
    <w:rsid w:val="00511E5B"/>
    <w:rsid w:val="00511E5C"/>
    <w:rsid w:val="005120BB"/>
    <w:rsid w:val="0051278F"/>
    <w:rsid w:val="005129CF"/>
    <w:rsid w:val="00512D8D"/>
    <w:rsid w:val="00512D99"/>
    <w:rsid w:val="00512FDE"/>
    <w:rsid w:val="00513228"/>
    <w:rsid w:val="00513A58"/>
    <w:rsid w:val="00513D9E"/>
    <w:rsid w:val="00513F31"/>
    <w:rsid w:val="0051408A"/>
    <w:rsid w:val="00514253"/>
    <w:rsid w:val="00514372"/>
    <w:rsid w:val="005143F3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DC7"/>
    <w:rsid w:val="00515E21"/>
    <w:rsid w:val="005161D4"/>
    <w:rsid w:val="00516279"/>
    <w:rsid w:val="005162D2"/>
    <w:rsid w:val="00516345"/>
    <w:rsid w:val="005164A1"/>
    <w:rsid w:val="00516800"/>
    <w:rsid w:val="005168AA"/>
    <w:rsid w:val="005168C6"/>
    <w:rsid w:val="00516AC3"/>
    <w:rsid w:val="00516AED"/>
    <w:rsid w:val="00516BE4"/>
    <w:rsid w:val="00516D4A"/>
    <w:rsid w:val="00516D85"/>
    <w:rsid w:val="00516D8B"/>
    <w:rsid w:val="00516F1D"/>
    <w:rsid w:val="00516F71"/>
    <w:rsid w:val="005171FC"/>
    <w:rsid w:val="00517245"/>
    <w:rsid w:val="0051724C"/>
    <w:rsid w:val="005173B9"/>
    <w:rsid w:val="00517521"/>
    <w:rsid w:val="005175C9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C5D"/>
    <w:rsid w:val="00520EA3"/>
    <w:rsid w:val="00520F92"/>
    <w:rsid w:val="00520FE2"/>
    <w:rsid w:val="005212C7"/>
    <w:rsid w:val="0052136F"/>
    <w:rsid w:val="005213E6"/>
    <w:rsid w:val="00521517"/>
    <w:rsid w:val="00521575"/>
    <w:rsid w:val="00521E6A"/>
    <w:rsid w:val="00521F3E"/>
    <w:rsid w:val="00522051"/>
    <w:rsid w:val="0052215B"/>
    <w:rsid w:val="005222E9"/>
    <w:rsid w:val="00522337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390"/>
    <w:rsid w:val="00523423"/>
    <w:rsid w:val="00523866"/>
    <w:rsid w:val="0052399B"/>
    <w:rsid w:val="00523B2A"/>
    <w:rsid w:val="00523BCA"/>
    <w:rsid w:val="00523E22"/>
    <w:rsid w:val="00523FF7"/>
    <w:rsid w:val="00524043"/>
    <w:rsid w:val="005241E6"/>
    <w:rsid w:val="00524200"/>
    <w:rsid w:val="00524329"/>
    <w:rsid w:val="0052440D"/>
    <w:rsid w:val="00524632"/>
    <w:rsid w:val="005246D6"/>
    <w:rsid w:val="0052474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6B11"/>
    <w:rsid w:val="00526C35"/>
    <w:rsid w:val="0052700E"/>
    <w:rsid w:val="00527213"/>
    <w:rsid w:val="0052740B"/>
    <w:rsid w:val="005275F2"/>
    <w:rsid w:val="005277A2"/>
    <w:rsid w:val="00527A52"/>
    <w:rsid w:val="00527D55"/>
    <w:rsid w:val="00527D7C"/>
    <w:rsid w:val="00527DBC"/>
    <w:rsid w:val="00527E15"/>
    <w:rsid w:val="005304CF"/>
    <w:rsid w:val="00530717"/>
    <w:rsid w:val="00530981"/>
    <w:rsid w:val="005309CF"/>
    <w:rsid w:val="00530BE5"/>
    <w:rsid w:val="00530CEE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53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412E"/>
    <w:rsid w:val="005341EF"/>
    <w:rsid w:val="00534299"/>
    <w:rsid w:val="00534558"/>
    <w:rsid w:val="0053455B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D7"/>
    <w:rsid w:val="00535722"/>
    <w:rsid w:val="00535A33"/>
    <w:rsid w:val="00535B3C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6E94"/>
    <w:rsid w:val="005370EA"/>
    <w:rsid w:val="00537199"/>
    <w:rsid w:val="005373EF"/>
    <w:rsid w:val="00537A54"/>
    <w:rsid w:val="00537A63"/>
    <w:rsid w:val="00537BCD"/>
    <w:rsid w:val="00537D0A"/>
    <w:rsid w:val="0054006B"/>
    <w:rsid w:val="005400D5"/>
    <w:rsid w:val="005403B8"/>
    <w:rsid w:val="00540491"/>
    <w:rsid w:val="00540620"/>
    <w:rsid w:val="0054082E"/>
    <w:rsid w:val="005408F0"/>
    <w:rsid w:val="00540B63"/>
    <w:rsid w:val="00540E8D"/>
    <w:rsid w:val="00540F83"/>
    <w:rsid w:val="00541246"/>
    <w:rsid w:val="0054134C"/>
    <w:rsid w:val="00541520"/>
    <w:rsid w:val="005415A4"/>
    <w:rsid w:val="00541D42"/>
    <w:rsid w:val="00541F29"/>
    <w:rsid w:val="00541F96"/>
    <w:rsid w:val="00542221"/>
    <w:rsid w:val="005428E0"/>
    <w:rsid w:val="00542942"/>
    <w:rsid w:val="00542A85"/>
    <w:rsid w:val="00542B96"/>
    <w:rsid w:val="00542BAB"/>
    <w:rsid w:val="00542FF0"/>
    <w:rsid w:val="00543600"/>
    <w:rsid w:val="005439B6"/>
    <w:rsid w:val="00543B61"/>
    <w:rsid w:val="00543C6F"/>
    <w:rsid w:val="00543CD1"/>
    <w:rsid w:val="00543D82"/>
    <w:rsid w:val="00543E6A"/>
    <w:rsid w:val="00543F4B"/>
    <w:rsid w:val="00544228"/>
    <w:rsid w:val="0054456C"/>
    <w:rsid w:val="005449AD"/>
    <w:rsid w:val="00544B79"/>
    <w:rsid w:val="00544C4E"/>
    <w:rsid w:val="00544E72"/>
    <w:rsid w:val="00544FCA"/>
    <w:rsid w:val="0054517C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9D2"/>
    <w:rsid w:val="00546A7A"/>
    <w:rsid w:val="00546B00"/>
    <w:rsid w:val="00546B01"/>
    <w:rsid w:val="00546E10"/>
    <w:rsid w:val="00546EF2"/>
    <w:rsid w:val="00546F04"/>
    <w:rsid w:val="00546FA6"/>
    <w:rsid w:val="0054744A"/>
    <w:rsid w:val="005474BE"/>
    <w:rsid w:val="005479BE"/>
    <w:rsid w:val="00547A35"/>
    <w:rsid w:val="00547AC7"/>
    <w:rsid w:val="00547ACE"/>
    <w:rsid w:val="00547DCE"/>
    <w:rsid w:val="0055008A"/>
    <w:rsid w:val="00550189"/>
    <w:rsid w:val="005503CE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9D"/>
    <w:rsid w:val="00551268"/>
    <w:rsid w:val="00551275"/>
    <w:rsid w:val="00551380"/>
    <w:rsid w:val="0055158D"/>
    <w:rsid w:val="00551663"/>
    <w:rsid w:val="00551725"/>
    <w:rsid w:val="00551916"/>
    <w:rsid w:val="00551D45"/>
    <w:rsid w:val="00551DA8"/>
    <w:rsid w:val="00551E19"/>
    <w:rsid w:val="00551F1E"/>
    <w:rsid w:val="00551F35"/>
    <w:rsid w:val="00551FF1"/>
    <w:rsid w:val="005523D9"/>
    <w:rsid w:val="0055240A"/>
    <w:rsid w:val="0055286B"/>
    <w:rsid w:val="005528A6"/>
    <w:rsid w:val="00552AA2"/>
    <w:rsid w:val="00552C5E"/>
    <w:rsid w:val="00552D5C"/>
    <w:rsid w:val="00552FCE"/>
    <w:rsid w:val="0055300C"/>
    <w:rsid w:val="00553019"/>
    <w:rsid w:val="005530BD"/>
    <w:rsid w:val="005530CE"/>
    <w:rsid w:val="00553659"/>
    <w:rsid w:val="005536D5"/>
    <w:rsid w:val="00553D84"/>
    <w:rsid w:val="00553F20"/>
    <w:rsid w:val="005546A3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5EE7"/>
    <w:rsid w:val="00556249"/>
    <w:rsid w:val="005562C6"/>
    <w:rsid w:val="0055630F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3EC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9D7"/>
    <w:rsid w:val="00560AF0"/>
    <w:rsid w:val="00560C8D"/>
    <w:rsid w:val="00560DB1"/>
    <w:rsid w:val="00560E43"/>
    <w:rsid w:val="00561021"/>
    <w:rsid w:val="005610D5"/>
    <w:rsid w:val="0056111B"/>
    <w:rsid w:val="0056124B"/>
    <w:rsid w:val="00561841"/>
    <w:rsid w:val="005618D9"/>
    <w:rsid w:val="00561928"/>
    <w:rsid w:val="00561B99"/>
    <w:rsid w:val="00561C3A"/>
    <w:rsid w:val="00561C87"/>
    <w:rsid w:val="00561DCE"/>
    <w:rsid w:val="005620E3"/>
    <w:rsid w:val="00562509"/>
    <w:rsid w:val="00562570"/>
    <w:rsid w:val="005626C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CB2"/>
    <w:rsid w:val="00563F10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4EF"/>
    <w:rsid w:val="00565687"/>
    <w:rsid w:val="005656B4"/>
    <w:rsid w:val="00565977"/>
    <w:rsid w:val="005659C1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307"/>
    <w:rsid w:val="00567703"/>
    <w:rsid w:val="0056790F"/>
    <w:rsid w:val="00567C7D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CE"/>
    <w:rsid w:val="0057520F"/>
    <w:rsid w:val="005752D8"/>
    <w:rsid w:val="00575341"/>
    <w:rsid w:val="00575657"/>
    <w:rsid w:val="005756D0"/>
    <w:rsid w:val="00575972"/>
    <w:rsid w:val="00575A51"/>
    <w:rsid w:val="00575D04"/>
    <w:rsid w:val="00576047"/>
    <w:rsid w:val="005761D8"/>
    <w:rsid w:val="005761EF"/>
    <w:rsid w:val="005764D0"/>
    <w:rsid w:val="00576726"/>
    <w:rsid w:val="005767C8"/>
    <w:rsid w:val="0057695A"/>
    <w:rsid w:val="00576A59"/>
    <w:rsid w:val="00576AC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814"/>
    <w:rsid w:val="0058096D"/>
    <w:rsid w:val="00580C6D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6DE"/>
    <w:rsid w:val="00582E29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7177"/>
    <w:rsid w:val="0058753A"/>
    <w:rsid w:val="00587606"/>
    <w:rsid w:val="0058777D"/>
    <w:rsid w:val="00587987"/>
    <w:rsid w:val="0059049C"/>
    <w:rsid w:val="00590843"/>
    <w:rsid w:val="00590994"/>
    <w:rsid w:val="00590A2B"/>
    <w:rsid w:val="00590A76"/>
    <w:rsid w:val="00590CA1"/>
    <w:rsid w:val="00590DEB"/>
    <w:rsid w:val="00590E4E"/>
    <w:rsid w:val="00590F76"/>
    <w:rsid w:val="00591046"/>
    <w:rsid w:val="005912B1"/>
    <w:rsid w:val="00591510"/>
    <w:rsid w:val="00591533"/>
    <w:rsid w:val="005915CB"/>
    <w:rsid w:val="005917B1"/>
    <w:rsid w:val="0059193F"/>
    <w:rsid w:val="00591F09"/>
    <w:rsid w:val="00591FE3"/>
    <w:rsid w:val="0059233F"/>
    <w:rsid w:val="005923DF"/>
    <w:rsid w:val="005924B4"/>
    <w:rsid w:val="00592527"/>
    <w:rsid w:val="005925EE"/>
    <w:rsid w:val="00592659"/>
    <w:rsid w:val="00592E0A"/>
    <w:rsid w:val="00592ED8"/>
    <w:rsid w:val="00592EEB"/>
    <w:rsid w:val="00593225"/>
    <w:rsid w:val="00593440"/>
    <w:rsid w:val="005937EC"/>
    <w:rsid w:val="005939E7"/>
    <w:rsid w:val="00593A29"/>
    <w:rsid w:val="00593A74"/>
    <w:rsid w:val="00593CF2"/>
    <w:rsid w:val="00593DEA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5B"/>
    <w:rsid w:val="00595FF0"/>
    <w:rsid w:val="005960EE"/>
    <w:rsid w:val="005961AF"/>
    <w:rsid w:val="005961FA"/>
    <w:rsid w:val="005962D9"/>
    <w:rsid w:val="005963A4"/>
    <w:rsid w:val="00596421"/>
    <w:rsid w:val="00596537"/>
    <w:rsid w:val="005966F4"/>
    <w:rsid w:val="00596830"/>
    <w:rsid w:val="00596A2B"/>
    <w:rsid w:val="00596AD6"/>
    <w:rsid w:val="00596C23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2E3"/>
    <w:rsid w:val="0059754B"/>
    <w:rsid w:val="005975C9"/>
    <w:rsid w:val="00597798"/>
    <w:rsid w:val="005977AE"/>
    <w:rsid w:val="005977CD"/>
    <w:rsid w:val="00597959"/>
    <w:rsid w:val="00597BAA"/>
    <w:rsid w:val="00597D2F"/>
    <w:rsid w:val="00597DB5"/>
    <w:rsid w:val="00597E8D"/>
    <w:rsid w:val="00597F4F"/>
    <w:rsid w:val="00597FC5"/>
    <w:rsid w:val="005A0002"/>
    <w:rsid w:val="005A0033"/>
    <w:rsid w:val="005A02EE"/>
    <w:rsid w:val="005A0319"/>
    <w:rsid w:val="005A04B7"/>
    <w:rsid w:val="005A04E3"/>
    <w:rsid w:val="005A0505"/>
    <w:rsid w:val="005A0623"/>
    <w:rsid w:val="005A068C"/>
    <w:rsid w:val="005A0978"/>
    <w:rsid w:val="005A0ECB"/>
    <w:rsid w:val="005A0EDE"/>
    <w:rsid w:val="005A10D5"/>
    <w:rsid w:val="005A14B0"/>
    <w:rsid w:val="005A1609"/>
    <w:rsid w:val="005A1848"/>
    <w:rsid w:val="005A1AF1"/>
    <w:rsid w:val="005A1F1D"/>
    <w:rsid w:val="005A1FEE"/>
    <w:rsid w:val="005A222C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224"/>
    <w:rsid w:val="005A54B2"/>
    <w:rsid w:val="005A54EA"/>
    <w:rsid w:val="005A5508"/>
    <w:rsid w:val="005A57AA"/>
    <w:rsid w:val="005A5866"/>
    <w:rsid w:val="005A5899"/>
    <w:rsid w:val="005A5AAB"/>
    <w:rsid w:val="005A5DBC"/>
    <w:rsid w:val="005A6203"/>
    <w:rsid w:val="005A67DD"/>
    <w:rsid w:val="005A6F16"/>
    <w:rsid w:val="005A7386"/>
    <w:rsid w:val="005A7593"/>
    <w:rsid w:val="005A7680"/>
    <w:rsid w:val="005A773A"/>
    <w:rsid w:val="005A779D"/>
    <w:rsid w:val="005A7AD9"/>
    <w:rsid w:val="005A7B0F"/>
    <w:rsid w:val="005A7C76"/>
    <w:rsid w:val="005A7DF8"/>
    <w:rsid w:val="005A7E36"/>
    <w:rsid w:val="005B0166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0ECD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D1F"/>
    <w:rsid w:val="005B1E21"/>
    <w:rsid w:val="005B1EB8"/>
    <w:rsid w:val="005B1F45"/>
    <w:rsid w:val="005B1FB9"/>
    <w:rsid w:val="005B25C5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709"/>
    <w:rsid w:val="005B5D92"/>
    <w:rsid w:val="005B5EC8"/>
    <w:rsid w:val="005B6007"/>
    <w:rsid w:val="005B63DC"/>
    <w:rsid w:val="005B64CD"/>
    <w:rsid w:val="005B686C"/>
    <w:rsid w:val="005B6A1F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F5"/>
    <w:rsid w:val="005B7526"/>
    <w:rsid w:val="005B7561"/>
    <w:rsid w:val="005B7586"/>
    <w:rsid w:val="005B76A7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05"/>
    <w:rsid w:val="005C0A50"/>
    <w:rsid w:val="005C0A99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E1F"/>
    <w:rsid w:val="005C2F05"/>
    <w:rsid w:val="005C2F25"/>
    <w:rsid w:val="005C3328"/>
    <w:rsid w:val="005C3413"/>
    <w:rsid w:val="005C3430"/>
    <w:rsid w:val="005C3443"/>
    <w:rsid w:val="005C3907"/>
    <w:rsid w:val="005C39CB"/>
    <w:rsid w:val="005C3BBA"/>
    <w:rsid w:val="005C3F77"/>
    <w:rsid w:val="005C41A6"/>
    <w:rsid w:val="005C4209"/>
    <w:rsid w:val="005C42B7"/>
    <w:rsid w:val="005C44E2"/>
    <w:rsid w:val="005C4587"/>
    <w:rsid w:val="005C473E"/>
    <w:rsid w:val="005C4965"/>
    <w:rsid w:val="005C49EE"/>
    <w:rsid w:val="005C4CCC"/>
    <w:rsid w:val="005C4DC5"/>
    <w:rsid w:val="005C4FB1"/>
    <w:rsid w:val="005C529C"/>
    <w:rsid w:val="005C5436"/>
    <w:rsid w:val="005C5570"/>
    <w:rsid w:val="005C5671"/>
    <w:rsid w:val="005C5B94"/>
    <w:rsid w:val="005C5DF6"/>
    <w:rsid w:val="005C5F22"/>
    <w:rsid w:val="005C5F52"/>
    <w:rsid w:val="005C625B"/>
    <w:rsid w:val="005C6461"/>
    <w:rsid w:val="005C649C"/>
    <w:rsid w:val="005C65C3"/>
    <w:rsid w:val="005C66A3"/>
    <w:rsid w:val="005C673F"/>
    <w:rsid w:val="005C67EC"/>
    <w:rsid w:val="005C6DEF"/>
    <w:rsid w:val="005C6EE1"/>
    <w:rsid w:val="005C73E0"/>
    <w:rsid w:val="005C7531"/>
    <w:rsid w:val="005C7686"/>
    <w:rsid w:val="005C76EE"/>
    <w:rsid w:val="005C7C61"/>
    <w:rsid w:val="005C7ECB"/>
    <w:rsid w:val="005D0044"/>
    <w:rsid w:val="005D00C4"/>
    <w:rsid w:val="005D0196"/>
    <w:rsid w:val="005D0231"/>
    <w:rsid w:val="005D0449"/>
    <w:rsid w:val="005D059E"/>
    <w:rsid w:val="005D0635"/>
    <w:rsid w:val="005D0713"/>
    <w:rsid w:val="005D0A52"/>
    <w:rsid w:val="005D0A9C"/>
    <w:rsid w:val="005D0E5F"/>
    <w:rsid w:val="005D0F9A"/>
    <w:rsid w:val="005D0FBF"/>
    <w:rsid w:val="005D1161"/>
    <w:rsid w:val="005D12F0"/>
    <w:rsid w:val="005D145A"/>
    <w:rsid w:val="005D17F5"/>
    <w:rsid w:val="005D19C8"/>
    <w:rsid w:val="005D1AB0"/>
    <w:rsid w:val="005D1CDA"/>
    <w:rsid w:val="005D1EA0"/>
    <w:rsid w:val="005D1F08"/>
    <w:rsid w:val="005D20D5"/>
    <w:rsid w:val="005D218D"/>
    <w:rsid w:val="005D2462"/>
    <w:rsid w:val="005D2929"/>
    <w:rsid w:val="005D2969"/>
    <w:rsid w:val="005D2ABC"/>
    <w:rsid w:val="005D2B12"/>
    <w:rsid w:val="005D2C5A"/>
    <w:rsid w:val="005D2D75"/>
    <w:rsid w:val="005D2F2A"/>
    <w:rsid w:val="005D3169"/>
    <w:rsid w:val="005D327E"/>
    <w:rsid w:val="005D35CD"/>
    <w:rsid w:val="005D3A31"/>
    <w:rsid w:val="005D3B48"/>
    <w:rsid w:val="005D3C17"/>
    <w:rsid w:val="005D3E8A"/>
    <w:rsid w:val="005D4000"/>
    <w:rsid w:val="005D4013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D7C"/>
    <w:rsid w:val="005D5F93"/>
    <w:rsid w:val="005D6059"/>
    <w:rsid w:val="005D619F"/>
    <w:rsid w:val="005D6317"/>
    <w:rsid w:val="005D63D6"/>
    <w:rsid w:val="005D641E"/>
    <w:rsid w:val="005D6615"/>
    <w:rsid w:val="005D6754"/>
    <w:rsid w:val="005D68FB"/>
    <w:rsid w:val="005D6A8F"/>
    <w:rsid w:val="005D6AA9"/>
    <w:rsid w:val="005D6FD4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7F9"/>
    <w:rsid w:val="005E18CA"/>
    <w:rsid w:val="005E1C2B"/>
    <w:rsid w:val="005E1C36"/>
    <w:rsid w:val="005E1E2E"/>
    <w:rsid w:val="005E1E39"/>
    <w:rsid w:val="005E21C7"/>
    <w:rsid w:val="005E233E"/>
    <w:rsid w:val="005E2590"/>
    <w:rsid w:val="005E25D2"/>
    <w:rsid w:val="005E2782"/>
    <w:rsid w:val="005E27F3"/>
    <w:rsid w:val="005E28D8"/>
    <w:rsid w:val="005E29DF"/>
    <w:rsid w:val="005E2B11"/>
    <w:rsid w:val="005E2B5B"/>
    <w:rsid w:val="005E2F77"/>
    <w:rsid w:val="005E3092"/>
    <w:rsid w:val="005E3309"/>
    <w:rsid w:val="005E39B2"/>
    <w:rsid w:val="005E3ECA"/>
    <w:rsid w:val="005E3F2D"/>
    <w:rsid w:val="005E40DA"/>
    <w:rsid w:val="005E43C4"/>
    <w:rsid w:val="005E4415"/>
    <w:rsid w:val="005E44E8"/>
    <w:rsid w:val="005E4943"/>
    <w:rsid w:val="005E4964"/>
    <w:rsid w:val="005E49C2"/>
    <w:rsid w:val="005E4A41"/>
    <w:rsid w:val="005E4A74"/>
    <w:rsid w:val="005E4A89"/>
    <w:rsid w:val="005E4B27"/>
    <w:rsid w:val="005E4CEC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3CE"/>
    <w:rsid w:val="005E6472"/>
    <w:rsid w:val="005E68C4"/>
    <w:rsid w:val="005E69E3"/>
    <w:rsid w:val="005E6A52"/>
    <w:rsid w:val="005E6A76"/>
    <w:rsid w:val="005E6B2A"/>
    <w:rsid w:val="005E6BC2"/>
    <w:rsid w:val="005E6EF6"/>
    <w:rsid w:val="005E7265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A60"/>
    <w:rsid w:val="005F0C22"/>
    <w:rsid w:val="005F0CCA"/>
    <w:rsid w:val="005F0D29"/>
    <w:rsid w:val="005F0D48"/>
    <w:rsid w:val="005F0E51"/>
    <w:rsid w:val="005F0E92"/>
    <w:rsid w:val="005F1061"/>
    <w:rsid w:val="005F128E"/>
    <w:rsid w:val="005F14DB"/>
    <w:rsid w:val="005F14FE"/>
    <w:rsid w:val="005F1823"/>
    <w:rsid w:val="005F1855"/>
    <w:rsid w:val="005F18A9"/>
    <w:rsid w:val="005F1ABC"/>
    <w:rsid w:val="005F1E99"/>
    <w:rsid w:val="005F1FB6"/>
    <w:rsid w:val="005F20B9"/>
    <w:rsid w:val="005F2426"/>
    <w:rsid w:val="005F25EB"/>
    <w:rsid w:val="005F29D1"/>
    <w:rsid w:val="005F2A99"/>
    <w:rsid w:val="005F2C2E"/>
    <w:rsid w:val="005F2EEF"/>
    <w:rsid w:val="005F30F9"/>
    <w:rsid w:val="005F35B5"/>
    <w:rsid w:val="005F3618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A"/>
    <w:rsid w:val="005F4D03"/>
    <w:rsid w:val="005F4F51"/>
    <w:rsid w:val="005F4F9B"/>
    <w:rsid w:val="005F5227"/>
    <w:rsid w:val="005F52B8"/>
    <w:rsid w:val="005F5324"/>
    <w:rsid w:val="005F5419"/>
    <w:rsid w:val="005F551A"/>
    <w:rsid w:val="005F58FE"/>
    <w:rsid w:val="005F5B2C"/>
    <w:rsid w:val="005F6177"/>
    <w:rsid w:val="005F628D"/>
    <w:rsid w:val="005F642C"/>
    <w:rsid w:val="005F6483"/>
    <w:rsid w:val="005F64EB"/>
    <w:rsid w:val="005F64F6"/>
    <w:rsid w:val="005F6911"/>
    <w:rsid w:val="005F6A21"/>
    <w:rsid w:val="005F6B47"/>
    <w:rsid w:val="005F6C36"/>
    <w:rsid w:val="005F6D3D"/>
    <w:rsid w:val="005F6E86"/>
    <w:rsid w:val="005F703C"/>
    <w:rsid w:val="005F7178"/>
    <w:rsid w:val="005F79DA"/>
    <w:rsid w:val="005F7B70"/>
    <w:rsid w:val="005F7BB3"/>
    <w:rsid w:val="005F7EFF"/>
    <w:rsid w:val="005F7F4C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A3B"/>
    <w:rsid w:val="00603B0A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7107"/>
    <w:rsid w:val="0060742F"/>
    <w:rsid w:val="00607699"/>
    <w:rsid w:val="006076BA"/>
    <w:rsid w:val="006077A8"/>
    <w:rsid w:val="00607D12"/>
    <w:rsid w:val="0061053A"/>
    <w:rsid w:val="00610609"/>
    <w:rsid w:val="0061077C"/>
    <w:rsid w:val="0061087E"/>
    <w:rsid w:val="006109BF"/>
    <w:rsid w:val="00610A03"/>
    <w:rsid w:val="00610B78"/>
    <w:rsid w:val="00610D80"/>
    <w:rsid w:val="00610E64"/>
    <w:rsid w:val="00610F7C"/>
    <w:rsid w:val="006110AD"/>
    <w:rsid w:val="00611126"/>
    <w:rsid w:val="006111C6"/>
    <w:rsid w:val="006116A5"/>
    <w:rsid w:val="0061173F"/>
    <w:rsid w:val="00611D5C"/>
    <w:rsid w:val="00611E17"/>
    <w:rsid w:val="00611F79"/>
    <w:rsid w:val="00612027"/>
    <w:rsid w:val="00612045"/>
    <w:rsid w:val="00612177"/>
    <w:rsid w:val="006121A3"/>
    <w:rsid w:val="00612213"/>
    <w:rsid w:val="00612365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738"/>
    <w:rsid w:val="00613826"/>
    <w:rsid w:val="006138F7"/>
    <w:rsid w:val="0061394D"/>
    <w:rsid w:val="00613AFD"/>
    <w:rsid w:val="00613C63"/>
    <w:rsid w:val="00613C98"/>
    <w:rsid w:val="00613FFA"/>
    <w:rsid w:val="00614039"/>
    <w:rsid w:val="00614080"/>
    <w:rsid w:val="006140FB"/>
    <w:rsid w:val="00614104"/>
    <w:rsid w:val="006148A2"/>
    <w:rsid w:val="006148D2"/>
    <w:rsid w:val="00614982"/>
    <w:rsid w:val="00614BF5"/>
    <w:rsid w:val="00614C02"/>
    <w:rsid w:val="00614D10"/>
    <w:rsid w:val="00614E39"/>
    <w:rsid w:val="00614E44"/>
    <w:rsid w:val="0061500A"/>
    <w:rsid w:val="006156B8"/>
    <w:rsid w:val="00615712"/>
    <w:rsid w:val="00615B0D"/>
    <w:rsid w:val="00615D4E"/>
    <w:rsid w:val="00615E48"/>
    <w:rsid w:val="00615EBD"/>
    <w:rsid w:val="00616070"/>
    <w:rsid w:val="00616303"/>
    <w:rsid w:val="006167FF"/>
    <w:rsid w:val="006168C6"/>
    <w:rsid w:val="00616FC4"/>
    <w:rsid w:val="00617039"/>
    <w:rsid w:val="00617346"/>
    <w:rsid w:val="006179D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C63"/>
    <w:rsid w:val="00620EC1"/>
    <w:rsid w:val="00620F03"/>
    <w:rsid w:val="0062128A"/>
    <w:rsid w:val="00621446"/>
    <w:rsid w:val="00621518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5F0"/>
    <w:rsid w:val="0062360F"/>
    <w:rsid w:val="00623BED"/>
    <w:rsid w:val="00623E27"/>
    <w:rsid w:val="006246B3"/>
    <w:rsid w:val="0062470A"/>
    <w:rsid w:val="00624932"/>
    <w:rsid w:val="00624CB1"/>
    <w:rsid w:val="00624F8E"/>
    <w:rsid w:val="00625032"/>
    <w:rsid w:val="0062516A"/>
    <w:rsid w:val="006252B0"/>
    <w:rsid w:val="0062531D"/>
    <w:rsid w:val="00625AB5"/>
    <w:rsid w:val="00625B5F"/>
    <w:rsid w:val="00625C6F"/>
    <w:rsid w:val="00625EB1"/>
    <w:rsid w:val="00625F95"/>
    <w:rsid w:val="00626088"/>
    <w:rsid w:val="006262E6"/>
    <w:rsid w:val="0062634F"/>
    <w:rsid w:val="00626425"/>
    <w:rsid w:val="006267AC"/>
    <w:rsid w:val="00626ABB"/>
    <w:rsid w:val="00626B35"/>
    <w:rsid w:val="00627019"/>
    <w:rsid w:val="00627184"/>
    <w:rsid w:val="0062742D"/>
    <w:rsid w:val="0062746A"/>
    <w:rsid w:val="006275F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639"/>
    <w:rsid w:val="006306B4"/>
    <w:rsid w:val="0063071A"/>
    <w:rsid w:val="006308B8"/>
    <w:rsid w:val="00630B33"/>
    <w:rsid w:val="00630CB1"/>
    <w:rsid w:val="00630ECC"/>
    <w:rsid w:val="0063105A"/>
    <w:rsid w:val="006312FC"/>
    <w:rsid w:val="0063148B"/>
    <w:rsid w:val="00631668"/>
    <w:rsid w:val="0063179C"/>
    <w:rsid w:val="00631861"/>
    <w:rsid w:val="006318AF"/>
    <w:rsid w:val="00631E30"/>
    <w:rsid w:val="006320AB"/>
    <w:rsid w:val="0063227D"/>
    <w:rsid w:val="0063244F"/>
    <w:rsid w:val="00632645"/>
    <w:rsid w:val="00632818"/>
    <w:rsid w:val="0063299B"/>
    <w:rsid w:val="00632A69"/>
    <w:rsid w:val="00632D78"/>
    <w:rsid w:val="00632E84"/>
    <w:rsid w:val="00633096"/>
    <w:rsid w:val="00633333"/>
    <w:rsid w:val="0063334F"/>
    <w:rsid w:val="006334E1"/>
    <w:rsid w:val="0063373F"/>
    <w:rsid w:val="00633744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2AC"/>
    <w:rsid w:val="00635531"/>
    <w:rsid w:val="006357E1"/>
    <w:rsid w:val="00635923"/>
    <w:rsid w:val="00635958"/>
    <w:rsid w:val="00635CFC"/>
    <w:rsid w:val="00635E0D"/>
    <w:rsid w:val="00635E6E"/>
    <w:rsid w:val="006360DA"/>
    <w:rsid w:val="0063617D"/>
    <w:rsid w:val="00636511"/>
    <w:rsid w:val="00636874"/>
    <w:rsid w:val="0063698E"/>
    <w:rsid w:val="00636BC1"/>
    <w:rsid w:val="00636C18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022"/>
    <w:rsid w:val="00641125"/>
    <w:rsid w:val="00641135"/>
    <w:rsid w:val="00641224"/>
    <w:rsid w:val="00641637"/>
    <w:rsid w:val="006417DA"/>
    <w:rsid w:val="00641A17"/>
    <w:rsid w:val="00641E6B"/>
    <w:rsid w:val="00641ED2"/>
    <w:rsid w:val="00641F13"/>
    <w:rsid w:val="0064241F"/>
    <w:rsid w:val="00642436"/>
    <w:rsid w:val="006425CD"/>
    <w:rsid w:val="0064293E"/>
    <w:rsid w:val="006429DC"/>
    <w:rsid w:val="00642AA0"/>
    <w:rsid w:val="00642CAC"/>
    <w:rsid w:val="00642E40"/>
    <w:rsid w:val="00642FB9"/>
    <w:rsid w:val="00642FCB"/>
    <w:rsid w:val="006430B4"/>
    <w:rsid w:val="006430B5"/>
    <w:rsid w:val="006430F0"/>
    <w:rsid w:val="0064328E"/>
    <w:rsid w:val="006433EB"/>
    <w:rsid w:val="00643C23"/>
    <w:rsid w:val="00643D9C"/>
    <w:rsid w:val="00643F60"/>
    <w:rsid w:val="0064400C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29"/>
    <w:rsid w:val="00644BA2"/>
    <w:rsid w:val="00644C6E"/>
    <w:rsid w:val="00644C8B"/>
    <w:rsid w:val="00644E24"/>
    <w:rsid w:val="00644ECD"/>
    <w:rsid w:val="00645156"/>
    <w:rsid w:val="0064540A"/>
    <w:rsid w:val="00645621"/>
    <w:rsid w:val="00645AA9"/>
    <w:rsid w:val="00645AF5"/>
    <w:rsid w:val="00645B28"/>
    <w:rsid w:val="00645C45"/>
    <w:rsid w:val="006460AA"/>
    <w:rsid w:val="00646196"/>
    <w:rsid w:val="006461CB"/>
    <w:rsid w:val="00646482"/>
    <w:rsid w:val="00646561"/>
    <w:rsid w:val="00646875"/>
    <w:rsid w:val="00646A17"/>
    <w:rsid w:val="00646BA0"/>
    <w:rsid w:val="00646CD0"/>
    <w:rsid w:val="00646EBA"/>
    <w:rsid w:val="00647025"/>
    <w:rsid w:val="00647388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4E8"/>
    <w:rsid w:val="0065051A"/>
    <w:rsid w:val="00650533"/>
    <w:rsid w:val="0065077C"/>
    <w:rsid w:val="00650783"/>
    <w:rsid w:val="006507CC"/>
    <w:rsid w:val="006508B3"/>
    <w:rsid w:val="00650A9B"/>
    <w:rsid w:val="00650C6C"/>
    <w:rsid w:val="00650E47"/>
    <w:rsid w:val="00650E68"/>
    <w:rsid w:val="00650F80"/>
    <w:rsid w:val="0065112F"/>
    <w:rsid w:val="0065171D"/>
    <w:rsid w:val="0065175E"/>
    <w:rsid w:val="00651771"/>
    <w:rsid w:val="00651858"/>
    <w:rsid w:val="00651B5C"/>
    <w:rsid w:val="00651F12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1E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4B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3B9"/>
    <w:rsid w:val="006574AD"/>
    <w:rsid w:val="0065774F"/>
    <w:rsid w:val="00657756"/>
    <w:rsid w:val="00657922"/>
    <w:rsid w:val="006579F7"/>
    <w:rsid w:val="00657B4E"/>
    <w:rsid w:val="00657FC4"/>
    <w:rsid w:val="006601E3"/>
    <w:rsid w:val="00660472"/>
    <w:rsid w:val="0066063C"/>
    <w:rsid w:val="00660684"/>
    <w:rsid w:val="0066069C"/>
    <w:rsid w:val="006608A2"/>
    <w:rsid w:val="00660A1E"/>
    <w:rsid w:val="00661045"/>
    <w:rsid w:val="006610A4"/>
    <w:rsid w:val="006612F1"/>
    <w:rsid w:val="006613CB"/>
    <w:rsid w:val="006618D6"/>
    <w:rsid w:val="00661E85"/>
    <w:rsid w:val="00661EF6"/>
    <w:rsid w:val="00662043"/>
    <w:rsid w:val="006620E8"/>
    <w:rsid w:val="00662222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CE"/>
    <w:rsid w:val="006637D0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3B7"/>
    <w:rsid w:val="006655C0"/>
    <w:rsid w:val="0066577B"/>
    <w:rsid w:val="006657B7"/>
    <w:rsid w:val="00665817"/>
    <w:rsid w:val="00665878"/>
    <w:rsid w:val="00665F74"/>
    <w:rsid w:val="006664C5"/>
    <w:rsid w:val="00666578"/>
    <w:rsid w:val="006667F8"/>
    <w:rsid w:val="006669B4"/>
    <w:rsid w:val="00666CA7"/>
    <w:rsid w:val="006670DB"/>
    <w:rsid w:val="006676BA"/>
    <w:rsid w:val="0066781C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9F2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D3E"/>
    <w:rsid w:val="00673141"/>
    <w:rsid w:val="006735C1"/>
    <w:rsid w:val="00673722"/>
    <w:rsid w:val="00673995"/>
    <w:rsid w:val="00673AAB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06B"/>
    <w:rsid w:val="006750EA"/>
    <w:rsid w:val="0067532C"/>
    <w:rsid w:val="00675708"/>
    <w:rsid w:val="006758B0"/>
    <w:rsid w:val="00675A7D"/>
    <w:rsid w:val="00675F1E"/>
    <w:rsid w:val="006761F9"/>
    <w:rsid w:val="00676283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B3C"/>
    <w:rsid w:val="00677B7C"/>
    <w:rsid w:val="00677C86"/>
    <w:rsid w:val="00677CB9"/>
    <w:rsid w:val="00677E00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D1C"/>
    <w:rsid w:val="00680E41"/>
    <w:rsid w:val="00681084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A66"/>
    <w:rsid w:val="00682BDA"/>
    <w:rsid w:val="00682ED2"/>
    <w:rsid w:val="00683070"/>
    <w:rsid w:val="006834ED"/>
    <w:rsid w:val="00683570"/>
    <w:rsid w:val="00683607"/>
    <w:rsid w:val="00683BE5"/>
    <w:rsid w:val="00684A4A"/>
    <w:rsid w:val="00684A96"/>
    <w:rsid w:val="00684CEE"/>
    <w:rsid w:val="00684D17"/>
    <w:rsid w:val="00684E60"/>
    <w:rsid w:val="006851D4"/>
    <w:rsid w:val="006851F8"/>
    <w:rsid w:val="00685335"/>
    <w:rsid w:val="00685544"/>
    <w:rsid w:val="006858A6"/>
    <w:rsid w:val="0068597E"/>
    <w:rsid w:val="00685AF0"/>
    <w:rsid w:val="00685D88"/>
    <w:rsid w:val="00686145"/>
    <w:rsid w:val="00686396"/>
    <w:rsid w:val="006864E6"/>
    <w:rsid w:val="006869BD"/>
    <w:rsid w:val="00686A94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8CE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23"/>
    <w:rsid w:val="00691041"/>
    <w:rsid w:val="006910C8"/>
    <w:rsid w:val="0069131D"/>
    <w:rsid w:val="0069154F"/>
    <w:rsid w:val="006915C3"/>
    <w:rsid w:val="006915D4"/>
    <w:rsid w:val="006915F7"/>
    <w:rsid w:val="00691655"/>
    <w:rsid w:val="0069166E"/>
    <w:rsid w:val="006916AC"/>
    <w:rsid w:val="006917E6"/>
    <w:rsid w:val="00691ACC"/>
    <w:rsid w:val="00691C40"/>
    <w:rsid w:val="00691D1B"/>
    <w:rsid w:val="00691E26"/>
    <w:rsid w:val="006923FD"/>
    <w:rsid w:val="00692737"/>
    <w:rsid w:val="00692749"/>
    <w:rsid w:val="006929AA"/>
    <w:rsid w:val="00692A02"/>
    <w:rsid w:val="00692A62"/>
    <w:rsid w:val="00692DCE"/>
    <w:rsid w:val="006931E6"/>
    <w:rsid w:val="006936B3"/>
    <w:rsid w:val="00693775"/>
    <w:rsid w:val="006938BC"/>
    <w:rsid w:val="006938CC"/>
    <w:rsid w:val="006939A6"/>
    <w:rsid w:val="00693A19"/>
    <w:rsid w:val="00693EFD"/>
    <w:rsid w:val="0069419E"/>
    <w:rsid w:val="0069424D"/>
    <w:rsid w:val="006942C4"/>
    <w:rsid w:val="006946D9"/>
    <w:rsid w:val="00694B87"/>
    <w:rsid w:val="00694D40"/>
    <w:rsid w:val="0069505C"/>
    <w:rsid w:val="00695116"/>
    <w:rsid w:val="0069531D"/>
    <w:rsid w:val="00695418"/>
    <w:rsid w:val="0069566D"/>
    <w:rsid w:val="00695A31"/>
    <w:rsid w:val="006960E8"/>
    <w:rsid w:val="006961C8"/>
    <w:rsid w:val="0069627A"/>
    <w:rsid w:val="0069629C"/>
    <w:rsid w:val="006963E8"/>
    <w:rsid w:val="00696662"/>
    <w:rsid w:val="00696698"/>
    <w:rsid w:val="006966F3"/>
    <w:rsid w:val="00696D5D"/>
    <w:rsid w:val="00696E99"/>
    <w:rsid w:val="00696F16"/>
    <w:rsid w:val="0069730C"/>
    <w:rsid w:val="00697573"/>
    <w:rsid w:val="0069759F"/>
    <w:rsid w:val="006976D5"/>
    <w:rsid w:val="006976DB"/>
    <w:rsid w:val="006976E3"/>
    <w:rsid w:val="00697728"/>
    <w:rsid w:val="006977F4"/>
    <w:rsid w:val="00697CE4"/>
    <w:rsid w:val="00697DDC"/>
    <w:rsid w:val="006A00CC"/>
    <w:rsid w:val="006A0128"/>
    <w:rsid w:val="006A014F"/>
    <w:rsid w:val="006A02DF"/>
    <w:rsid w:val="006A0368"/>
    <w:rsid w:val="006A05BA"/>
    <w:rsid w:val="006A0BFD"/>
    <w:rsid w:val="006A11D9"/>
    <w:rsid w:val="006A142E"/>
    <w:rsid w:val="006A147A"/>
    <w:rsid w:val="006A1489"/>
    <w:rsid w:val="006A15B9"/>
    <w:rsid w:val="006A1719"/>
    <w:rsid w:val="006A192A"/>
    <w:rsid w:val="006A19C1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35"/>
    <w:rsid w:val="006A2141"/>
    <w:rsid w:val="006A22E9"/>
    <w:rsid w:val="006A2559"/>
    <w:rsid w:val="006A27D7"/>
    <w:rsid w:val="006A2A1A"/>
    <w:rsid w:val="006A2BC6"/>
    <w:rsid w:val="006A2CEE"/>
    <w:rsid w:val="006A30A4"/>
    <w:rsid w:val="006A322C"/>
    <w:rsid w:val="006A3345"/>
    <w:rsid w:val="006A35AF"/>
    <w:rsid w:val="006A35B6"/>
    <w:rsid w:val="006A43AD"/>
    <w:rsid w:val="006A444D"/>
    <w:rsid w:val="006A4462"/>
    <w:rsid w:val="006A45E2"/>
    <w:rsid w:val="006A466D"/>
    <w:rsid w:val="006A4763"/>
    <w:rsid w:val="006A48B7"/>
    <w:rsid w:val="006A4A5C"/>
    <w:rsid w:val="006A4ADE"/>
    <w:rsid w:val="006A4C69"/>
    <w:rsid w:val="006A503F"/>
    <w:rsid w:val="006A514F"/>
    <w:rsid w:val="006A53DB"/>
    <w:rsid w:val="006A55C9"/>
    <w:rsid w:val="006A5660"/>
    <w:rsid w:val="006A5667"/>
    <w:rsid w:val="006A567B"/>
    <w:rsid w:val="006A5690"/>
    <w:rsid w:val="006A581E"/>
    <w:rsid w:val="006A58D5"/>
    <w:rsid w:val="006A5D1F"/>
    <w:rsid w:val="006A5F9E"/>
    <w:rsid w:val="006A6038"/>
    <w:rsid w:val="006A62CE"/>
    <w:rsid w:val="006A64F3"/>
    <w:rsid w:val="006A6809"/>
    <w:rsid w:val="006A686C"/>
    <w:rsid w:val="006A6C3C"/>
    <w:rsid w:val="006A6C4D"/>
    <w:rsid w:val="006A6E2B"/>
    <w:rsid w:val="006A77E8"/>
    <w:rsid w:val="006A798F"/>
    <w:rsid w:val="006A7CBF"/>
    <w:rsid w:val="006A7D53"/>
    <w:rsid w:val="006A7E78"/>
    <w:rsid w:val="006B0054"/>
    <w:rsid w:val="006B0150"/>
    <w:rsid w:val="006B0197"/>
    <w:rsid w:val="006B0295"/>
    <w:rsid w:val="006B0786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4D"/>
    <w:rsid w:val="006B217C"/>
    <w:rsid w:val="006B2258"/>
    <w:rsid w:val="006B22FC"/>
    <w:rsid w:val="006B23B4"/>
    <w:rsid w:val="006B2A72"/>
    <w:rsid w:val="006B2D23"/>
    <w:rsid w:val="006B2D5A"/>
    <w:rsid w:val="006B3048"/>
    <w:rsid w:val="006B3101"/>
    <w:rsid w:val="006B3875"/>
    <w:rsid w:val="006B38F4"/>
    <w:rsid w:val="006B3978"/>
    <w:rsid w:val="006B3AAE"/>
    <w:rsid w:val="006B3D30"/>
    <w:rsid w:val="006B3D46"/>
    <w:rsid w:val="006B3D9B"/>
    <w:rsid w:val="006B3E05"/>
    <w:rsid w:val="006B3FA5"/>
    <w:rsid w:val="006B40F4"/>
    <w:rsid w:val="006B4285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90B"/>
    <w:rsid w:val="006B7912"/>
    <w:rsid w:val="006B7B1C"/>
    <w:rsid w:val="006B7E43"/>
    <w:rsid w:val="006B7F9D"/>
    <w:rsid w:val="006C0170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127F"/>
    <w:rsid w:val="006C175C"/>
    <w:rsid w:val="006C1814"/>
    <w:rsid w:val="006C1E4E"/>
    <w:rsid w:val="006C1EBF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FCB"/>
    <w:rsid w:val="006C43F0"/>
    <w:rsid w:val="006C4487"/>
    <w:rsid w:val="006C46BA"/>
    <w:rsid w:val="006C47FC"/>
    <w:rsid w:val="006C4A2D"/>
    <w:rsid w:val="006C4CF0"/>
    <w:rsid w:val="006C4D85"/>
    <w:rsid w:val="006C4EFB"/>
    <w:rsid w:val="006C4F52"/>
    <w:rsid w:val="006C4FEF"/>
    <w:rsid w:val="006C5479"/>
    <w:rsid w:val="006C55B4"/>
    <w:rsid w:val="006C563A"/>
    <w:rsid w:val="006C5D5F"/>
    <w:rsid w:val="006C5E7A"/>
    <w:rsid w:val="006C6129"/>
    <w:rsid w:val="006C62CC"/>
    <w:rsid w:val="006C632D"/>
    <w:rsid w:val="006C6386"/>
    <w:rsid w:val="006C65ED"/>
    <w:rsid w:val="006C6A2D"/>
    <w:rsid w:val="006C6C44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C72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0ED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A8F"/>
    <w:rsid w:val="006D3DFF"/>
    <w:rsid w:val="006D3F26"/>
    <w:rsid w:val="006D409D"/>
    <w:rsid w:val="006D4305"/>
    <w:rsid w:val="006D435A"/>
    <w:rsid w:val="006D448B"/>
    <w:rsid w:val="006D44F2"/>
    <w:rsid w:val="006D4668"/>
    <w:rsid w:val="006D475C"/>
    <w:rsid w:val="006D4B53"/>
    <w:rsid w:val="006D4E4F"/>
    <w:rsid w:val="006D4F92"/>
    <w:rsid w:val="006D51C7"/>
    <w:rsid w:val="006D534E"/>
    <w:rsid w:val="006D5623"/>
    <w:rsid w:val="006D5656"/>
    <w:rsid w:val="006D579B"/>
    <w:rsid w:val="006D5C3E"/>
    <w:rsid w:val="006D60BA"/>
    <w:rsid w:val="006D62D1"/>
    <w:rsid w:val="006D63A6"/>
    <w:rsid w:val="006D63F5"/>
    <w:rsid w:val="006D64B8"/>
    <w:rsid w:val="006D64C6"/>
    <w:rsid w:val="006D65D7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90E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B0C"/>
    <w:rsid w:val="006E1CB5"/>
    <w:rsid w:val="006E1CCC"/>
    <w:rsid w:val="006E1F1A"/>
    <w:rsid w:val="006E2094"/>
    <w:rsid w:val="006E20F9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E7EF5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05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7D3"/>
    <w:rsid w:val="006F1A29"/>
    <w:rsid w:val="006F1EBC"/>
    <w:rsid w:val="006F205A"/>
    <w:rsid w:val="006F2128"/>
    <w:rsid w:val="006F219D"/>
    <w:rsid w:val="006F221E"/>
    <w:rsid w:val="006F23C3"/>
    <w:rsid w:val="006F281D"/>
    <w:rsid w:val="006F2958"/>
    <w:rsid w:val="006F2962"/>
    <w:rsid w:val="006F2B90"/>
    <w:rsid w:val="006F2CCB"/>
    <w:rsid w:val="006F2D7D"/>
    <w:rsid w:val="006F2E89"/>
    <w:rsid w:val="006F3119"/>
    <w:rsid w:val="006F321B"/>
    <w:rsid w:val="006F34BB"/>
    <w:rsid w:val="006F35CE"/>
    <w:rsid w:val="006F3621"/>
    <w:rsid w:val="006F3630"/>
    <w:rsid w:val="006F376B"/>
    <w:rsid w:val="006F3B1C"/>
    <w:rsid w:val="006F3E6C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6F5"/>
    <w:rsid w:val="006F66FA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035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2F8"/>
    <w:rsid w:val="00701306"/>
    <w:rsid w:val="007013BF"/>
    <w:rsid w:val="00701509"/>
    <w:rsid w:val="00701AE4"/>
    <w:rsid w:val="00702307"/>
    <w:rsid w:val="00702865"/>
    <w:rsid w:val="00702EE1"/>
    <w:rsid w:val="00702F5E"/>
    <w:rsid w:val="0070308B"/>
    <w:rsid w:val="00703134"/>
    <w:rsid w:val="0070338E"/>
    <w:rsid w:val="0070348A"/>
    <w:rsid w:val="00703510"/>
    <w:rsid w:val="00703998"/>
    <w:rsid w:val="00703BF8"/>
    <w:rsid w:val="00703D67"/>
    <w:rsid w:val="00703D6D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4FC7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092"/>
    <w:rsid w:val="00707205"/>
    <w:rsid w:val="0070734E"/>
    <w:rsid w:val="0070754B"/>
    <w:rsid w:val="00707618"/>
    <w:rsid w:val="00707852"/>
    <w:rsid w:val="007079C1"/>
    <w:rsid w:val="00707AAE"/>
    <w:rsid w:val="00707C19"/>
    <w:rsid w:val="007100EF"/>
    <w:rsid w:val="00710D18"/>
    <w:rsid w:val="00710DA3"/>
    <w:rsid w:val="00710DD0"/>
    <w:rsid w:val="00710E1F"/>
    <w:rsid w:val="00710E78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CB"/>
    <w:rsid w:val="007122D7"/>
    <w:rsid w:val="007122FE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26C"/>
    <w:rsid w:val="007132E5"/>
    <w:rsid w:val="0071331A"/>
    <w:rsid w:val="0071335A"/>
    <w:rsid w:val="007134F7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2D3"/>
    <w:rsid w:val="007145DB"/>
    <w:rsid w:val="007146C1"/>
    <w:rsid w:val="0071495F"/>
    <w:rsid w:val="00714A0E"/>
    <w:rsid w:val="00714D0B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6B9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3A6"/>
    <w:rsid w:val="0072098B"/>
    <w:rsid w:val="00720A77"/>
    <w:rsid w:val="00720CA3"/>
    <w:rsid w:val="00720D19"/>
    <w:rsid w:val="00720E71"/>
    <w:rsid w:val="00721192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580"/>
    <w:rsid w:val="0072665C"/>
    <w:rsid w:val="00726857"/>
    <w:rsid w:val="00726919"/>
    <w:rsid w:val="00726C22"/>
    <w:rsid w:val="00726EE5"/>
    <w:rsid w:val="00727105"/>
    <w:rsid w:val="007276E2"/>
    <w:rsid w:val="007279CD"/>
    <w:rsid w:val="00727D23"/>
    <w:rsid w:val="00727D97"/>
    <w:rsid w:val="00727FAE"/>
    <w:rsid w:val="00727FC7"/>
    <w:rsid w:val="0073014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88A"/>
    <w:rsid w:val="007318FD"/>
    <w:rsid w:val="00731984"/>
    <w:rsid w:val="00731992"/>
    <w:rsid w:val="00731B69"/>
    <w:rsid w:val="00731BEB"/>
    <w:rsid w:val="00731D61"/>
    <w:rsid w:val="00731DB8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B4"/>
    <w:rsid w:val="007337E9"/>
    <w:rsid w:val="00733847"/>
    <w:rsid w:val="00733BBF"/>
    <w:rsid w:val="00733C0B"/>
    <w:rsid w:val="00733E86"/>
    <w:rsid w:val="007341E3"/>
    <w:rsid w:val="007342E1"/>
    <w:rsid w:val="0073433D"/>
    <w:rsid w:val="0073444B"/>
    <w:rsid w:val="007345B3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4DB"/>
    <w:rsid w:val="00735888"/>
    <w:rsid w:val="00735969"/>
    <w:rsid w:val="00735F51"/>
    <w:rsid w:val="00735F55"/>
    <w:rsid w:val="00735FAF"/>
    <w:rsid w:val="007360FD"/>
    <w:rsid w:val="00736256"/>
    <w:rsid w:val="00736423"/>
    <w:rsid w:val="007364BF"/>
    <w:rsid w:val="00736504"/>
    <w:rsid w:val="00736908"/>
    <w:rsid w:val="00736B7A"/>
    <w:rsid w:val="00736CBA"/>
    <w:rsid w:val="00736EF4"/>
    <w:rsid w:val="00737178"/>
    <w:rsid w:val="00737403"/>
    <w:rsid w:val="0073749E"/>
    <w:rsid w:val="00737679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BBC"/>
    <w:rsid w:val="00741FFA"/>
    <w:rsid w:val="00742006"/>
    <w:rsid w:val="00742288"/>
    <w:rsid w:val="0074233E"/>
    <w:rsid w:val="00742344"/>
    <w:rsid w:val="00742755"/>
    <w:rsid w:val="00742B75"/>
    <w:rsid w:val="00742C37"/>
    <w:rsid w:val="00742C8C"/>
    <w:rsid w:val="00742E19"/>
    <w:rsid w:val="00742F0D"/>
    <w:rsid w:val="00742FAD"/>
    <w:rsid w:val="007431C8"/>
    <w:rsid w:val="0074349D"/>
    <w:rsid w:val="007434B3"/>
    <w:rsid w:val="007435C5"/>
    <w:rsid w:val="00743702"/>
    <w:rsid w:val="0074384A"/>
    <w:rsid w:val="0074389E"/>
    <w:rsid w:val="0074399A"/>
    <w:rsid w:val="007440A3"/>
    <w:rsid w:val="00744286"/>
    <w:rsid w:val="00744321"/>
    <w:rsid w:val="007443BF"/>
    <w:rsid w:val="007449C7"/>
    <w:rsid w:val="00744BF4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6D9"/>
    <w:rsid w:val="007516DF"/>
    <w:rsid w:val="00751912"/>
    <w:rsid w:val="00751916"/>
    <w:rsid w:val="00751C90"/>
    <w:rsid w:val="00751CD9"/>
    <w:rsid w:val="00751DB5"/>
    <w:rsid w:val="00752237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0B"/>
    <w:rsid w:val="00753E3F"/>
    <w:rsid w:val="0075403A"/>
    <w:rsid w:val="00754860"/>
    <w:rsid w:val="00754C02"/>
    <w:rsid w:val="00754E04"/>
    <w:rsid w:val="00754EBA"/>
    <w:rsid w:val="0075513E"/>
    <w:rsid w:val="007551FA"/>
    <w:rsid w:val="00755271"/>
    <w:rsid w:val="007552D3"/>
    <w:rsid w:val="00755577"/>
    <w:rsid w:val="0075569D"/>
    <w:rsid w:val="00755742"/>
    <w:rsid w:val="007558C6"/>
    <w:rsid w:val="007559EC"/>
    <w:rsid w:val="00755A43"/>
    <w:rsid w:val="00755C6A"/>
    <w:rsid w:val="00755D5E"/>
    <w:rsid w:val="00755E61"/>
    <w:rsid w:val="007560E2"/>
    <w:rsid w:val="00756257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5BD"/>
    <w:rsid w:val="007577B7"/>
    <w:rsid w:val="00757841"/>
    <w:rsid w:val="007578EA"/>
    <w:rsid w:val="00757F5E"/>
    <w:rsid w:val="00760077"/>
    <w:rsid w:val="00760133"/>
    <w:rsid w:val="007601DA"/>
    <w:rsid w:val="007602E8"/>
    <w:rsid w:val="007602F4"/>
    <w:rsid w:val="0076053F"/>
    <w:rsid w:val="007605FF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36F"/>
    <w:rsid w:val="007613B7"/>
    <w:rsid w:val="00761500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969"/>
    <w:rsid w:val="00762A49"/>
    <w:rsid w:val="00762D35"/>
    <w:rsid w:val="0076313B"/>
    <w:rsid w:val="007631D1"/>
    <w:rsid w:val="007632FC"/>
    <w:rsid w:val="00763346"/>
    <w:rsid w:val="00763478"/>
    <w:rsid w:val="0076356B"/>
    <w:rsid w:val="007637DF"/>
    <w:rsid w:val="007639D5"/>
    <w:rsid w:val="00763AAD"/>
    <w:rsid w:val="00763D54"/>
    <w:rsid w:val="00763D61"/>
    <w:rsid w:val="00763DE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E5D"/>
    <w:rsid w:val="00766220"/>
    <w:rsid w:val="0076698D"/>
    <w:rsid w:val="007669B0"/>
    <w:rsid w:val="00766A0D"/>
    <w:rsid w:val="00766A37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404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9D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EA7"/>
    <w:rsid w:val="00773F74"/>
    <w:rsid w:val="00773F77"/>
    <w:rsid w:val="00773FAE"/>
    <w:rsid w:val="007741A5"/>
    <w:rsid w:val="007741C8"/>
    <w:rsid w:val="007741EF"/>
    <w:rsid w:val="007744FD"/>
    <w:rsid w:val="00774E07"/>
    <w:rsid w:val="00774F39"/>
    <w:rsid w:val="00775034"/>
    <w:rsid w:val="00775066"/>
    <w:rsid w:val="00775193"/>
    <w:rsid w:val="007753BE"/>
    <w:rsid w:val="0077560E"/>
    <w:rsid w:val="00775761"/>
    <w:rsid w:val="00775AB7"/>
    <w:rsid w:val="00775B5E"/>
    <w:rsid w:val="00775C49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1B8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20D4"/>
    <w:rsid w:val="00782328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F7F"/>
    <w:rsid w:val="007860BD"/>
    <w:rsid w:val="0078626A"/>
    <w:rsid w:val="007862C5"/>
    <w:rsid w:val="00786448"/>
    <w:rsid w:val="007865B3"/>
    <w:rsid w:val="0078696A"/>
    <w:rsid w:val="00786974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8C7"/>
    <w:rsid w:val="0078790A"/>
    <w:rsid w:val="00787D1E"/>
    <w:rsid w:val="00787F67"/>
    <w:rsid w:val="00790060"/>
    <w:rsid w:val="007901A6"/>
    <w:rsid w:val="0079040C"/>
    <w:rsid w:val="00790CBA"/>
    <w:rsid w:val="007914D7"/>
    <w:rsid w:val="00791634"/>
    <w:rsid w:val="00791D74"/>
    <w:rsid w:val="00792182"/>
    <w:rsid w:val="007921C1"/>
    <w:rsid w:val="00792285"/>
    <w:rsid w:val="00792462"/>
    <w:rsid w:val="00792909"/>
    <w:rsid w:val="00792DCB"/>
    <w:rsid w:val="00792DDE"/>
    <w:rsid w:val="00792F41"/>
    <w:rsid w:val="007932C2"/>
    <w:rsid w:val="00793406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C67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201"/>
    <w:rsid w:val="00795932"/>
    <w:rsid w:val="0079597A"/>
    <w:rsid w:val="00795987"/>
    <w:rsid w:val="00795C04"/>
    <w:rsid w:val="00795D46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46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B06"/>
    <w:rsid w:val="007A0CEF"/>
    <w:rsid w:val="007A0E67"/>
    <w:rsid w:val="007A0F0C"/>
    <w:rsid w:val="007A0F2F"/>
    <w:rsid w:val="007A10D7"/>
    <w:rsid w:val="007A1313"/>
    <w:rsid w:val="007A169D"/>
    <w:rsid w:val="007A1908"/>
    <w:rsid w:val="007A1A3D"/>
    <w:rsid w:val="007A1BF8"/>
    <w:rsid w:val="007A1C6E"/>
    <w:rsid w:val="007A1F99"/>
    <w:rsid w:val="007A2249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233"/>
    <w:rsid w:val="007A541B"/>
    <w:rsid w:val="007A5843"/>
    <w:rsid w:val="007A5C27"/>
    <w:rsid w:val="007A5FAB"/>
    <w:rsid w:val="007A6229"/>
    <w:rsid w:val="007A628C"/>
    <w:rsid w:val="007A632C"/>
    <w:rsid w:val="007A687B"/>
    <w:rsid w:val="007A69F8"/>
    <w:rsid w:val="007A6A07"/>
    <w:rsid w:val="007A6DD9"/>
    <w:rsid w:val="007A7421"/>
    <w:rsid w:val="007A7632"/>
    <w:rsid w:val="007A771F"/>
    <w:rsid w:val="007A77C4"/>
    <w:rsid w:val="007A789C"/>
    <w:rsid w:val="007A78ED"/>
    <w:rsid w:val="007A7955"/>
    <w:rsid w:val="007A7DB2"/>
    <w:rsid w:val="007A7DE1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35"/>
    <w:rsid w:val="007B174B"/>
    <w:rsid w:val="007B18F0"/>
    <w:rsid w:val="007B1922"/>
    <w:rsid w:val="007B1BD9"/>
    <w:rsid w:val="007B1E8A"/>
    <w:rsid w:val="007B1F17"/>
    <w:rsid w:val="007B205C"/>
    <w:rsid w:val="007B2118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464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4ED"/>
    <w:rsid w:val="007B45F2"/>
    <w:rsid w:val="007B4832"/>
    <w:rsid w:val="007B4A08"/>
    <w:rsid w:val="007B4AB3"/>
    <w:rsid w:val="007B4B90"/>
    <w:rsid w:val="007B4B9E"/>
    <w:rsid w:val="007B50DF"/>
    <w:rsid w:val="007B520C"/>
    <w:rsid w:val="007B521B"/>
    <w:rsid w:val="007B5263"/>
    <w:rsid w:val="007B5411"/>
    <w:rsid w:val="007B5426"/>
    <w:rsid w:val="007B570F"/>
    <w:rsid w:val="007B599A"/>
    <w:rsid w:val="007B5BBD"/>
    <w:rsid w:val="007B5BDF"/>
    <w:rsid w:val="007B5D90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760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DEC"/>
    <w:rsid w:val="007C0E68"/>
    <w:rsid w:val="007C0EC8"/>
    <w:rsid w:val="007C0ED2"/>
    <w:rsid w:val="007C0F48"/>
    <w:rsid w:val="007C1107"/>
    <w:rsid w:val="007C1219"/>
    <w:rsid w:val="007C1553"/>
    <w:rsid w:val="007C171B"/>
    <w:rsid w:val="007C1A62"/>
    <w:rsid w:val="007C1A7E"/>
    <w:rsid w:val="007C1CA0"/>
    <w:rsid w:val="007C1D06"/>
    <w:rsid w:val="007C20A5"/>
    <w:rsid w:val="007C227F"/>
    <w:rsid w:val="007C246E"/>
    <w:rsid w:val="007C26AA"/>
    <w:rsid w:val="007C2978"/>
    <w:rsid w:val="007C29EA"/>
    <w:rsid w:val="007C2CC7"/>
    <w:rsid w:val="007C2D59"/>
    <w:rsid w:val="007C3316"/>
    <w:rsid w:val="007C39DB"/>
    <w:rsid w:val="007C3BF2"/>
    <w:rsid w:val="007C3C71"/>
    <w:rsid w:val="007C3EA8"/>
    <w:rsid w:val="007C3EFB"/>
    <w:rsid w:val="007C3F07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90C"/>
    <w:rsid w:val="007C5B27"/>
    <w:rsid w:val="007C5B65"/>
    <w:rsid w:val="007C5E6D"/>
    <w:rsid w:val="007C5E98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57D"/>
    <w:rsid w:val="007D061C"/>
    <w:rsid w:val="007D07D5"/>
    <w:rsid w:val="007D082D"/>
    <w:rsid w:val="007D087F"/>
    <w:rsid w:val="007D0897"/>
    <w:rsid w:val="007D091C"/>
    <w:rsid w:val="007D0944"/>
    <w:rsid w:val="007D0A13"/>
    <w:rsid w:val="007D0B38"/>
    <w:rsid w:val="007D0C67"/>
    <w:rsid w:val="007D0C9F"/>
    <w:rsid w:val="007D0CF8"/>
    <w:rsid w:val="007D0F6F"/>
    <w:rsid w:val="007D1236"/>
    <w:rsid w:val="007D144C"/>
    <w:rsid w:val="007D16D4"/>
    <w:rsid w:val="007D1C87"/>
    <w:rsid w:val="007D1D4B"/>
    <w:rsid w:val="007D1DA3"/>
    <w:rsid w:val="007D1DD3"/>
    <w:rsid w:val="007D1FDD"/>
    <w:rsid w:val="007D1FEB"/>
    <w:rsid w:val="007D2003"/>
    <w:rsid w:val="007D205C"/>
    <w:rsid w:val="007D22E1"/>
    <w:rsid w:val="007D237D"/>
    <w:rsid w:val="007D2467"/>
    <w:rsid w:val="007D255F"/>
    <w:rsid w:val="007D2979"/>
    <w:rsid w:val="007D2A25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6CB"/>
    <w:rsid w:val="007D4E6C"/>
    <w:rsid w:val="007D5165"/>
    <w:rsid w:val="007D51D1"/>
    <w:rsid w:val="007D5402"/>
    <w:rsid w:val="007D5AA4"/>
    <w:rsid w:val="007D5B09"/>
    <w:rsid w:val="007D5DBF"/>
    <w:rsid w:val="007D5E80"/>
    <w:rsid w:val="007D5F4A"/>
    <w:rsid w:val="007D5F9E"/>
    <w:rsid w:val="007D60F2"/>
    <w:rsid w:val="007D626C"/>
    <w:rsid w:val="007D6717"/>
    <w:rsid w:val="007D676B"/>
    <w:rsid w:val="007D68A7"/>
    <w:rsid w:val="007D69D9"/>
    <w:rsid w:val="007D6A02"/>
    <w:rsid w:val="007D6A1A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24"/>
    <w:rsid w:val="007E09A5"/>
    <w:rsid w:val="007E0A3E"/>
    <w:rsid w:val="007E0C0E"/>
    <w:rsid w:val="007E0CA3"/>
    <w:rsid w:val="007E0F82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B1F"/>
    <w:rsid w:val="007E2CB6"/>
    <w:rsid w:val="007E2CFD"/>
    <w:rsid w:val="007E32B2"/>
    <w:rsid w:val="007E354E"/>
    <w:rsid w:val="007E3608"/>
    <w:rsid w:val="007E38F4"/>
    <w:rsid w:val="007E397D"/>
    <w:rsid w:val="007E3AC9"/>
    <w:rsid w:val="007E3C5C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5B1"/>
    <w:rsid w:val="007E5A5D"/>
    <w:rsid w:val="007E5B9D"/>
    <w:rsid w:val="007E5C3C"/>
    <w:rsid w:val="007E5D21"/>
    <w:rsid w:val="007E5EDA"/>
    <w:rsid w:val="007E5F6A"/>
    <w:rsid w:val="007E609A"/>
    <w:rsid w:val="007E62B7"/>
    <w:rsid w:val="007E671E"/>
    <w:rsid w:val="007E696B"/>
    <w:rsid w:val="007E6B8B"/>
    <w:rsid w:val="007E6DCE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79F"/>
    <w:rsid w:val="007F17F3"/>
    <w:rsid w:val="007F184A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A2F"/>
    <w:rsid w:val="007F3BEF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FC8"/>
    <w:rsid w:val="007F650D"/>
    <w:rsid w:val="007F656F"/>
    <w:rsid w:val="007F67C8"/>
    <w:rsid w:val="007F68C1"/>
    <w:rsid w:val="007F6B3C"/>
    <w:rsid w:val="007F6DCB"/>
    <w:rsid w:val="007F70C2"/>
    <w:rsid w:val="007F7451"/>
    <w:rsid w:val="007F7770"/>
    <w:rsid w:val="007F7860"/>
    <w:rsid w:val="007F79EE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B4"/>
    <w:rsid w:val="0080113F"/>
    <w:rsid w:val="0080143C"/>
    <w:rsid w:val="008014F3"/>
    <w:rsid w:val="00801614"/>
    <w:rsid w:val="00801668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AEC"/>
    <w:rsid w:val="00804B82"/>
    <w:rsid w:val="00804C58"/>
    <w:rsid w:val="00804D0A"/>
    <w:rsid w:val="00804D53"/>
    <w:rsid w:val="00804E2B"/>
    <w:rsid w:val="00805032"/>
    <w:rsid w:val="0080586B"/>
    <w:rsid w:val="00805921"/>
    <w:rsid w:val="008059B7"/>
    <w:rsid w:val="008059FD"/>
    <w:rsid w:val="00805B16"/>
    <w:rsid w:val="00805BD5"/>
    <w:rsid w:val="00805CF1"/>
    <w:rsid w:val="00805DC5"/>
    <w:rsid w:val="00805E2D"/>
    <w:rsid w:val="00805F7A"/>
    <w:rsid w:val="008060CB"/>
    <w:rsid w:val="008060F9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A3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65C"/>
    <w:rsid w:val="008127A3"/>
    <w:rsid w:val="0081299E"/>
    <w:rsid w:val="00812A32"/>
    <w:rsid w:val="00812A45"/>
    <w:rsid w:val="00812BCE"/>
    <w:rsid w:val="00812EC5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32D"/>
    <w:rsid w:val="00814470"/>
    <w:rsid w:val="00814546"/>
    <w:rsid w:val="00814879"/>
    <w:rsid w:val="00814A45"/>
    <w:rsid w:val="00814A7E"/>
    <w:rsid w:val="00814B35"/>
    <w:rsid w:val="00814D19"/>
    <w:rsid w:val="00814E3F"/>
    <w:rsid w:val="00814E4A"/>
    <w:rsid w:val="00814EA5"/>
    <w:rsid w:val="00815150"/>
    <w:rsid w:val="00815205"/>
    <w:rsid w:val="0081534E"/>
    <w:rsid w:val="0081540D"/>
    <w:rsid w:val="0081573B"/>
    <w:rsid w:val="00815938"/>
    <w:rsid w:val="0081599B"/>
    <w:rsid w:val="008159F2"/>
    <w:rsid w:val="00815A03"/>
    <w:rsid w:val="00815DF3"/>
    <w:rsid w:val="00816027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7CD"/>
    <w:rsid w:val="0081785A"/>
    <w:rsid w:val="00817AA6"/>
    <w:rsid w:val="00817BD2"/>
    <w:rsid w:val="00817C30"/>
    <w:rsid w:val="00817CBB"/>
    <w:rsid w:val="00817D85"/>
    <w:rsid w:val="0082005F"/>
    <w:rsid w:val="00820242"/>
    <w:rsid w:val="00820764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12"/>
    <w:rsid w:val="0082193F"/>
    <w:rsid w:val="00821A7B"/>
    <w:rsid w:val="00821ABB"/>
    <w:rsid w:val="00821AE5"/>
    <w:rsid w:val="00821B66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857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831"/>
    <w:rsid w:val="00824970"/>
    <w:rsid w:val="00824A4F"/>
    <w:rsid w:val="00824FC6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1B0"/>
    <w:rsid w:val="0082620B"/>
    <w:rsid w:val="0082621F"/>
    <w:rsid w:val="00826A99"/>
    <w:rsid w:val="00826ACB"/>
    <w:rsid w:val="0082733A"/>
    <w:rsid w:val="008274C9"/>
    <w:rsid w:val="008279A6"/>
    <w:rsid w:val="00827E1B"/>
    <w:rsid w:val="00830351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A15"/>
    <w:rsid w:val="00833C2E"/>
    <w:rsid w:val="00834050"/>
    <w:rsid w:val="0083459B"/>
    <w:rsid w:val="00834953"/>
    <w:rsid w:val="00834B9E"/>
    <w:rsid w:val="00834D08"/>
    <w:rsid w:val="00834E45"/>
    <w:rsid w:val="00835298"/>
    <w:rsid w:val="008352BD"/>
    <w:rsid w:val="0083558E"/>
    <w:rsid w:val="008355F0"/>
    <w:rsid w:val="00835602"/>
    <w:rsid w:val="008357A5"/>
    <w:rsid w:val="00835970"/>
    <w:rsid w:val="00835978"/>
    <w:rsid w:val="008359FF"/>
    <w:rsid w:val="00835CE7"/>
    <w:rsid w:val="00835EC1"/>
    <w:rsid w:val="00835FE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235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37F1F"/>
    <w:rsid w:val="008402F7"/>
    <w:rsid w:val="008404DE"/>
    <w:rsid w:val="00840DBE"/>
    <w:rsid w:val="008410E3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32D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DD"/>
    <w:rsid w:val="00845A30"/>
    <w:rsid w:val="00845B85"/>
    <w:rsid w:val="00845D2D"/>
    <w:rsid w:val="00845DED"/>
    <w:rsid w:val="00845E51"/>
    <w:rsid w:val="00845F30"/>
    <w:rsid w:val="00846162"/>
    <w:rsid w:val="00846371"/>
    <w:rsid w:val="00846942"/>
    <w:rsid w:val="0084694A"/>
    <w:rsid w:val="008469E8"/>
    <w:rsid w:val="00846CA9"/>
    <w:rsid w:val="00846CAC"/>
    <w:rsid w:val="00847022"/>
    <w:rsid w:val="0084704E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8D5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DF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270"/>
    <w:rsid w:val="00853384"/>
    <w:rsid w:val="008533C4"/>
    <w:rsid w:val="00853404"/>
    <w:rsid w:val="00853499"/>
    <w:rsid w:val="00853615"/>
    <w:rsid w:val="0085380D"/>
    <w:rsid w:val="00853A4A"/>
    <w:rsid w:val="00853BA7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A3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AB1"/>
    <w:rsid w:val="00857D95"/>
    <w:rsid w:val="00857D99"/>
    <w:rsid w:val="0086006C"/>
    <w:rsid w:val="0086021F"/>
    <w:rsid w:val="00860366"/>
    <w:rsid w:val="00860700"/>
    <w:rsid w:val="00860806"/>
    <w:rsid w:val="00860813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862"/>
    <w:rsid w:val="00861958"/>
    <w:rsid w:val="00861A4B"/>
    <w:rsid w:val="00861B94"/>
    <w:rsid w:val="00861BE8"/>
    <w:rsid w:val="00861DF2"/>
    <w:rsid w:val="008621E2"/>
    <w:rsid w:val="0086248F"/>
    <w:rsid w:val="008626A1"/>
    <w:rsid w:val="0086295B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A5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2E5"/>
    <w:rsid w:val="008674CB"/>
    <w:rsid w:val="0086755C"/>
    <w:rsid w:val="008676E7"/>
    <w:rsid w:val="0086775D"/>
    <w:rsid w:val="00867CE1"/>
    <w:rsid w:val="00867E59"/>
    <w:rsid w:val="00867EF6"/>
    <w:rsid w:val="0087007A"/>
    <w:rsid w:val="00870130"/>
    <w:rsid w:val="00870147"/>
    <w:rsid w:val="00870192"/>
    <w:rsid w:val="00870513"/>
    <w:rsid w:val="00870605"/>
    <w:rsid w:val="00870EC4"/>
    <w:rsid w:val="00870FDF"/>
    <w:rsid w:val="00871622"/>
    <w:rsid w:val="00871A0E"/>
    <w:rsid w:val="00871B37"/>
    <w:rsid w:val="00871C21"/>
    <w:rsid w:val="00871D3E"/>
    <w:rsid w:val="0087207C"/>
    <w:rsid w:val="0087213D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A9"/>
    <w:rsid w:val="008733CF"/>
    <w:rsid w:val="00873734"/>
    <w:rsid w:val="00873735"/>
    <w:rsid w:val="00873743"/>
    <w:rsid w:val="008737D0"/>
    <w:rsid w:val="00873B28"/>
    <w:rsid w:val="00873C57"/>
    <w:rsid w:val="00873FFA"/>
    <w:rsid w:val="00873FFC"/>
    <w:rsid w:val="008740A6"/>
    <w:rsid w:val="008740F8"/>
    <w:rsid w:val="008746B9"/>
    <w:rsid w:val="00874721"/>
    <w:rsid w:val="0087479C"/>
    <w:rsid w:val="008747A4"/>
    <w:rsid w:val="008747DE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5E8"/>
    <w:rsid w:val="00876634"/>
    <w:rsid w:val="008766C5"/>
    <w:rsid w:val="00876714"/>
    <w:rsid w:val="008767A0"/>
    <w:rsid w:val="00876AB4"/>
    <w:rsid w:val="00876B12"/>
    <w:rsid w:val="00876C78"/>
    <w:rsid w:val="0087707A"/>
    <w:rsid w:val="00877086"/>
    <w:rsid w:val="008770B4"/>
    <w:rsid w:val="008771AD"/>
    <w:rsid w:val="00877470"/>
    <w:rsid w:val="008774A0"/>
    <w:rsid w:val="00877551"/>
    <w:rsid w:val="00877575"/>
    <w:rsid w:val="0087772B"/>
    <w:rsid w:val="00877772"/>
    <w:rsid w:val="00877819"/>
    <w:rsid w:val="00877864"/>
    <w:rsid w:val="00877A23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5E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1A2"/>
    <w:rsid w:val="00882B85"/>
    <w:rsid w:val="00882C89"/>
    <w:rsid w:val="00882E2B"/>
    <w:rsid w:val="00882FAF"/>
    <w:rsid w:val="00883190"/>
    <w:rsid w:val="008832A3"/>
    <w:rsid w:val="00883472"/>
    <w:rsid w:val="00883554"/>
    <w:rsid w:val="0088379D"/>
    <w:rsid w:val="008839FF"/>
    <w:rsid w:val="00883BA0"/>
    <w:rsid w:val="00883BEC"/>
    <w:rsid w:val="00883D46"/>
    <w:rsid w:val="00883ED9"/>
    <w:rsid w:val="00884102"/>
    <w:rsid w:val="0088416A"/>
    <w:rsid w:val="00884601"/>
    <w:rsid w:val="00884763"/>
    <w:rsid w:val="0088482C"/>
    <w:rsid w:val="00884A0C"/>
    <w:rsid w:val="00884C2E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976"/>
    <w:rsid w:val="00886ADC"/>
    <w:rsid w:val="00886CE1"/>
    <w:rsid w:val="00886CFF"/>
    <w:rsid w:val="00886D86"/>
    <w:rsid w:val="00886E19"/>
    <w:rsid w:val="00887661"/>
    <w:rsid w:val="008876EC"/>
    <w:rsid w:val="00887806"/>
    <w:rsid w:val="00887867"/>
    <w:rsid w:val="0088790F"/>
    <w:rsid w:val="00887C3F"/>
    <w:rsid w:val="00887D5A"/>
    <w:rsid w:val="00887DAA"/>
    <w:rsid w:val="0089004B"/>
    <w:rsid w:val="008900BE"/>
    <w:rsid w:val="00890200"/>
    <w:rsid w:val="008903E6"/>
    <w:rsid w:val="008905B7"/>
    <w:rsid w:val="008905CB"/>
    <w:rsid w:val="008905E2"/>
    <w:rsid w:val="00890723"/>
    <w:rsid w:val="00890755"/>
    <w:rsid w:val="0089078F"/>
    <w:rsid w:val="008908E2"/>
    <w:rsid w:val="00890A1D"/>
    <w:rsid w:val="00890A9C"/>
    <w:rsid w:val="00890CA4"/>
    <w:rsid w:val="00890D79"/>
    <w:rsid w:val="00890E11"/>
    <w:rsid w:val="008911B4"/>
    <w:rsid w:val="008915F6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9F1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12E"/>
    <w:rsid w:val="00897699"/>
    <w:rsid w:val="0089771A"/>
    <w:rsid w:val="008978A4"/>
    <w:rsid w:val="00897C59"/>
    <w:rsid w:val="00897D06"/>
    <w:rsid w:val="00897DE5"/>
    <w:rsid w:val="00897E97"/>
    <w:rsid w:val="00897ECF"/>
    <w:rsid w:val="00897FBD"/>
    <w:rsid w:val="008A003C"/>
    <w:rsid w:val="008A02F2"/>
    <w:rsid w:val="008A0316"/>
    <w:rsid w:val="008A042F"/>
    <w:rsid w:val="008A0453"/>
    <w:rsid w:val="008A04BD"/>
    <w:rsid w:val="008A09A4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F8D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0C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4AD"/>
    <w:rsid w:val="008A5853"/>
    <w:rsid w:val="008A58EF"/>
    <w:rsid w:val="008A5A37"/>
    <w:rsid w:val="008A5E0E"/>
    <w:rsid w:val="008A5E86"/>
    <w:rsid w:val="008A6360"/>
    <w:rsid w:val="008A695F"/>
    <w:rsid w:val="008A6A93"/>
    <w:rsid w:val="008A6EEA"/>
    <w:rsid w:val="008A6F39"/>
    <w:rsid w:val="008A6F48"/>
    <w:rsid w:val="008A6FA9"/>
    <w:rsid w:val="008A7009"/>
    <w:rsid w:val="008A774A"/>
    <w:rsid w:val="008A7782"/>
    <w:rsid w:val="008A78DD"/>
    <w:rsid w:val="008A7E94"/>
    <w:rsid w:val="008B0094"/>
    <w:rsid w:val="008B02EA"/>
    <w:rsid w:val="008B0342"/>
    <w:rsid w:val="008B048D"/>
    <w:rsid w:val="008B0C50"/>
    <w:rsid w:val="008B0C9B"/>
    <w:rsid w:val="008B0CE7"/>
    <w:rsid w:val="008B0D5B"/>
    <w:rsid w:val="008B12DF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4E6"/>
    <w:rsid w:val="008B46EB"/>
    <w:rsid w:val="008B493D"/>
    <w:rsid w:val="008B4A00"/>
    <w:rsid w:val="008B4A80"/>
    <w:rsid w:val="008B4AB4"/>
    <w:rsid w:val="008B4B6C"/>
    <w:rsid w:val="008B4EC9"/>
    <w:rsid w:val="008B50A4"/>
    <w:rsid w:val="008B51A5"/>
    <w:rsid w:val="008B53AC"/>
    <w:rsid w:val="008B5613"/>
    <w:rsid w:val="008B563A"/>
    <w:rsid w:val="008B59A7"/>
    <w:rsid w:val="008B5BA5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D"/>
    <w:rsid w:val="008B6E05"/>
    <w:rsid w:val="008B6F98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F4B"/>
    <w:rsid w:val="008C0001"/>
    <w:rsid w:val="008C001B"/>
    <w:rsid w:val="008C0025"/>
    <w:rsid w:val="008C00AC"/>
    <w:rsid w:val="008C030B"/>
    <w:rsid w:val="008C032E"/>
    <w:rsid w:val="008C0357"/>
    <w:rsid w:val="008C03CD"/>
    <w:rsid w:val="008C05D7"/>
    <w:rsid w:val="008C0724"/>
    <w:rsid w:val="008C07B6"/>
    <w:rsid w:val="008C0C46"/>
    <w:rsid w:val="008C0F6E"/>
    <w:rsid w:val="008C1484"/>
    <w:rsid w:val="008C15FE"/>
    <w:rsid w:val="008C191D"/>
    <w:rsid w:val="008C1C52"/>
    <w:rsid w:val="008C1CB4"/>
    <w:rsid w:val="008C1E1B"/>
    <w:rsid w:val="008C20FC"/>
    <w:rsid w:val="008C2454"/>
    <w:rsid w:val="008C24C1"/>
    <w:rsid w:val="008C287F"/>
    <w:rsid w:val="008C29D2"/>
    <w:rsid w:val="008C2A9C"/>
    <w:rsid w:val="008C2DDC"/>
    <w:rsid w:val="008C2DDE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42"/>
    <w:rsid w:val="008C492C"/>
    <w:rsid w:val="008C4B1C"/>
    <w:rsid w:val="008C4B53"/>
    <w:rsid w:val="008C4B5E"/>
    <w:rsid w:val="008C4F30"/>
    <w:rsid w:val="008C53C0"/>
    <w:rsid w:val="008C53EA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D23"/>
    <w:rsid w:val="008C7022"/>
    <w:rsid w:val="008C72FC"/>
    <w:rsid w:val="008C7418"/>
    <w:rsid w:val="008C75C4"/>
    <w:rsid w:val="008C7B09"/>
    <w:rsid w:val="008C7CF1"/>
    <w:rsid w:val="008C7E7D"/>
    <w:rsid w:val="008C7F15"/>
    <w:rsid w:val="008D002E"/>
    <w:rsid w:val="008D05E3"/>
    <w:rsid w:val="008D068C"/>
    <w:rsid w:val="008D071D"/>
    <w:rsid w:val="008D0D28"/>
    <w:rsid w:val="008D0F9D"/>
    <w:rsid w:val="008D1001"/>
    <w:rsid w:val="008D1546"/>
    <w:rsid w:val="008D1577"/>
    <w:rsid w:val="008D1608"/>
    <w:rsid w:val="008D187E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F8"/>
    <w:rsid w:val="008D2C62"/>
    <w:rsid w:val="008D3063"/>
    <w:rsid w:val="008D317C"/>
    <w:rsid w:val="008D3561"/>
    <w:rsid w:val="008D3686"/>
    <w:rsid w:val="008D3712"/>
    <w:rsid w:val="008D37EE"/>
    <w:rsid w:val="008D4013"/>
    <w:rsid w:val="008D4109"/>
    <w:rsid w:val="008D41BA"/>
    <w:rsid w:val="008D43A7"/>
    <w:rsid w:val="008D4562"/>
    <w:rsid w:val="008D46EF"/>
    <w:rsid w:val="008D49FD"/>
    <w:rsid w:val="008D4B22"/>
    <w:rsid w:val="008D4BA1"/>
    <w:rsid w:val="008D4BBA"/>
    <w:rsid w:val="008D4C01"/>
    <w:rsid w:val="008D503B"/>
    <w:rsid w:val="008D519B"/>
    <w:rsid w:val="008D52A3"/>
    <w:rsid w:val="008D5300"/>
    <w:rsid w:val="008D532A"/>
    <w:rsid w:val="008D5616"/>
    <w:rsid w:val="008D5684"/>
    <w:rsid w:val="008D57DD"/>
    <w:rsid w:val="008D5A88"/>
    <w:rsid w:val="008D5C3A"/>
    <w:rsid w:val="008D5D5B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0A5"/>
    <w:rsid w:val="008D718A"/>
    <w:rsid w:val="008D727E"/>
    <w:rsid w:val="008D735D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CF6"/>
    <w:rsid w:val="008E0D1D"/>
    <w:rsid w:val="008E0DEF"/>
    <w:rsid w:val="008E0E88"/>
    <w:rsid w:val="008E0FD5"/>
    <w:rsid w:val="008E12CC"/>
    <w:rsid w:val="008E15D4"/>
    <w:rsid w:val="008E162F"/>
    <w:rsid w:val="008E1C93"/>
    <w:rsid w:val="008E1CF3"/>
    <w:rsid w:val="008E1E34"/>
    <w:rsid w:val="008E1E63"/>
    <w:rsid w:val="008E1F34"/>
    <w:rsid w:val="008E233A"/>
    <w:rsid w:val="008E243C"/>
    <w:rsid w:val="008E276A"/>
    <w:rsid w:val="008E28AC"/>
    <w:rsid w:val="008E2977"/>
    <w:rsid w:val="008E2AD6"/>
    <w:rsid w:val="008E2C86"/>
    <w:rsid w:val="008E2E9A"/>
    <w:rsid w:val="008E2EE4"/>
    <w:rsid w:val="008E30F6"/>
    <w:rsid w:val="008E343A"/>
    <w:rsid w:val="008E3537"/>
    <w:rsid w:val="008E3609"/>
    <w:rsid w:val="008E409F"/>
    <w:rsid w:val="008E40B7"/>
    <w:rsid w:val="008E41E7"/>
    <w:rsid w:val="008E4286"/>
    <w:rsid w:val="008E4487"/>
    <w:rsid w:val="008E4571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6DFE"/>
    <w:rsid w:val="008E7168"/>
    <w:rsid w:val="008E7461"/>
    <w:rsid w:val="008E749A"/>
    <w:rsid w:val="008E7644"/>
    <w:rsid w:val="008E766D"/>
    <w:rsid w:val="008E7710"/>
    <w:rsid w:val="008E7A3E"/>
    <w:rsid w:val="008E7AF6"/>
    <w:rsid w:val="008E7C6F"/>
    <w:rsid w:val="008E7CD6"/>
    <w:rsid w:val="008E7F56"/>
    <w:rsid w:val="008E7FED"/>
    <w:rsid w:val="008F00E5"/>
    <w:rsid w:val="008F028D"/>
    <w:rsid w:val="008F0328"/>
    <w:rsid w:val="008F055E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A20"/>
    <w:rsid w:val="008F1B9F"/>
    <w:rsid w:val="008F1DE1"/>
    <w:rsid w:val="008F2022"/>
    <w:rsid w:val="008F2226"/>
    <w:rsid w:val="008F231E"/>
    <w:rsid w:val="008F239A"/>
    <w:rsid w:val="008F23C7"/>
    <w:rsid w:val="008F2519"/>
    <w:rsid w:val="008F25B3"/>
    <w:rsid w:val="008F282B"/>
    <w:rsid w:val="008F2A87"/>
    <w:rsid w:val="008F2CA2"/>
    <w:rsid w:val="008F2CCF"/>
    <w:rsid w:val="008F2E5A"/>
    <w:rsid w:val="008F33B2"/>
    <w:rsid w:val="008F34AB"/>
    <w:rsid w:val="008F34C3"/>
    <w:rsid w:val="008F376B"/>
    <w:rsid w:val="008F3900"/>
    <w:rsid w:val="008F3A90"/>
    <w:rsid w:val="008F3EA7"/>
    <w:rsid w:val="008F4164"/>
    <w:rsid w:val="008F41AB"/>
    <w:rsid w:val="008F4215"/>
    <w:rsid w:val="008F445A"/>
    <w:rsid w:val="008F4516"/>
    <w:rsid w:val="008F4D7D"/>
    <w:rsid w:val="008F4DC7"/>
    <w:rsid w:val="008F53E4"/>
    <w:rsid w:val="008F5457"/>
    <w:rsid w:val="008F563C"/>
    <w:rsid w:val="008F588D"/>
    <w:rsid w:val="008F59AD"/>
    <w:rsid w:val="008F5C32"/>
    <w:rsid w:val="008F5D4F"/>
    <w:rsid w:val="008F5E35"/>
    <w:rsid w:val="008F60DF"/>
    <w:rsid w:val="008F61EB"/>
    <w:rsid w:val="008F658F"/>
    <w:rsid w:val="008F661E"/>
    <w:rsid w:val="008F6758"/>
    <w:rsid w:val="008F6778"/>
    <w:rsid w:val="008F67F7"/>
    <w:rsid w:val="008F6D3E"/>
    <w:rsid w:val="008F72C1"/>
    <w:rsid w:val="008F743D"/>
    <w:rsid w:val="008F745C"/>
    <w:rsid w:val="008F79CE"/>
    <w:rsid w:val="008F7A7A"/>
    <w:rsid w:val="008F7BAD"/>
    <w:rsid w:val="008F7DAD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380"/>
    <w:rsid w:val="009019C4"/>
    <w:rsid w:val="00901BD9"/>
    <w:rsid w:val="00901F4C"/>
    <w:rsid w:val="0090207A"/>
    <w:rsid w:val="00902347"/>
    <w:rsid w:val="009029DC"/>
    <w:rsid w:val="00902A6D"/>
    <w:rsid w:val="00902BD8"/>
    <w:rsid w:val="00902D9C"/>
    <w:rsid w:val="0090321A"/>
    <w:rsid w:val="0090335D"/>
    <w:rsid w:val="0090341F"/>
    <w:rsid w:val="0090350A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579"/>
    <w:rsid w:val="0090472E"/>
    <w:rsid w:val="0090490C"/>
    <w:rsid w:val="00904926"/>
    <w:rsid w:val="00904D2B"/>
    <w:rsid w:val="00904D3C"/>
    <w:rsid w:val="00904D40"/>
    <w:rsid w:val="00904ED7"/>
    <w:rsid w:val="00904F8C"/>
    <w:rsid w:val="00905019"/>
    <w:rsid w:val="00905483"/>
    <w:rsid w:val="00905679"/>
    <w:rsid w:val="00905727"/>
    <w:rsid w:val="0090583E"/>
    <w:rsid w:val="00905853"/>
    <w:rsid w:val="009058EC"/>
    <w:rsid w:val="00905954"/>
    <w:rsid w:val="00905A39"/>
    <w:rsid w:val="00905E90"/>
    <w:rsid w:val="00906055"/>
    <w:rsid w:val="009061EA"/>
    <w:rsid w:val="00906242"/>
    <w:rsid w:val="009064BE"/>
    <w:rsid w:val="00906690"/>
    <w:rsid w:val="00906B63"/>
    <w:rsid w:val="00906C09"/>
    <w:rsid w:val="00906E9A"/>
    <w:rsid w:val="00906EB5"/>
    <w:rsid w:val="0090712A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9EA"/>
    <w:rsid w:val="00910B1E"/>
    <w:rsid w:val="00910CD7"/>
    <w:rsid w:val="00911102"/>
    <w:rsid w:val="009113CF"/>
    <w:rsid w:val="0091147D"/>
    <w:rsid w:val="009114E2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601C"/>
    <w:rsid w:val="00916215"/>
    <w:rsid w:val="009165B3"/>
    <w:rsid w:val="009167F8"/>
    <w:rsid w:val="0091695C"/>
    <w:rsid w:val="00916A02"/>
    <w:rsid w:val="00916BB0"/>
    <w:rsid w:val="00916E6C"/>
    <w:rsid w:val="00917431"/>
    <w:rsid w:val="0091769A"/>
    <w:rsid w:val="00917BCB"/>
    <w:rsid w:val="00917D61"/>
    <w:rsid w:val="00917DA9"/>
    <w:rsid w:val="009200FA"/>
    <w:rsid w:val="009205A0"/>
    <w:rsid w:val="00920624"/>
    <w:rsid w:val="009207BC"/>
    <w:rsid w:val="0092086E"/>
    <w:rsid w:val="009209BB"/>
    <w:rsid w:val="00920B96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2EC7"/>
    <w:rsid w:val="0092322C"/>
    <w:rsid w:val="0092369A"/>
    <w:rsid w:val="00923AF5"/>
    <w:rsid w:val="00923E59"/>
    <w:rsid w:val="009240ED"/>
    <w:rsid w:val="00924219"/>
    <w:rsid w:val="00924338"/>
    <w:rsid w:val="00924383"/>
    <w:rsid w:val="009245D1"/>
    <w:rsid w:val="009247F6"/>
    <w:rsid w:val="00924DFC"/>
    <w:rsid w:val="00925275"/>
    <w:rsid w:val="0092528A"/>
    <w:rsid w:val="009252B5"/>
    <w:rsid w:val="00925378"/>
    <w:rsid w:val="00925450"/>
    <w:rsid w:val="0092575F"/>
    <w:rsid w:val="00925CBA"/>
    <w:rsid w:val="00925D60"/>
    <w:rsid w:val="00925EB0"/>
    <w:rsid w:val="009260AE"/>
    <w:rsid w:val="009260CC"/>
    <w:rsid w:val="00926141"/>
    <w:rsid w:val="00926292"/>
    <w:rsid w:val="00926401"/>
    <w:rsid w:val="0092642F"/>
    <w:rsid w:val="00926643"/>
    <w:rsid w:val="0092667A"/>
    <w:rsid w:val="009266B6"/>
    <w:rsid w:val="009267AE"/>
    <w:rsid w:val="0092682E"/>
    <w:rsid w:val="00926AC7"/>
    <w:rsid w:val="00926D72"/>
    <w:rsid w:val="00926E15"/>
    <w:rsid w:val="009271BC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08"/>
    <w:rsid w:val="00930931"/>
    <w:rsid w:val="00930CEB"/>
    <w:rsid w:val="00930E09"/>
    <w:rsid w:val="00930FD4"/>
    <w:rsid w:val="009311A4"/>
    <w:rsid w:val="00931266"/>
    <w:rsid w:val="00931526"/>
    <w:rsid w:val="009317F2"/>
    <w:rsid w:val="00931ABA"/>
    <w:rsid w:val="00931B24"/>
    <w:rsid w:val="00932051"/>
    <w:rsid w:val="009320EE"/>
    <w:rsid w:val="0093219D"/>
    <w:rsid w:val="0093249F"/>
    <w:rsid w:val="009326A2"/>
    <w:rsid w:val="009329DF"/>
    <w:rsid w:val="00932AC4"/>
    <w:rsid w:val="00932BE9"/>
    <w:rsid w:val="00932C63"/>
    <w:rsid w:val="00932D34"/>
    <w:rsid w:val="00932DCD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3DB"/>
    <w:rsid w:val="009343F6"/>
    <w:rsid w:val="009347F2"/>
    <w:rsid w:val="00934A7B"/>
    <w:rsid w:val="00934AD6"/>
    <w:rsid w:val="00934EBF"/>
    <w:rsid w:val="00934F78"/>
    <w:rsid w:val="0093520D"/>
    <w:rsid w:val="009356C1"/>
    <w:rsid w:val="00935708"/>
    <w:rsid w:val="00935730"/>
    <w:rsid w:val="00935795"/>
    <w:rsid w:val="009359FF"/>
    <w:rsid w:val="0093633D"/>
    <w:rsid w:val="0093641D"/>
    <w:rsid w:val="009366BA"/>
    <w:rsid w:val="009367D2"/>
    <w:rsid w:val="00936AF0"/>
    <w:rsid w:val="00936EF4"/>
    <w:rsid w:val="00937095"/>
    <w:rsid w:val="00937108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542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71F"/>
    <w:rsid w:val="00941A18"/>
    <w:rsid w:val="00941BF6"/>
    <w:rsid w:val="00941CC6"/>
    <w:rsid w:val="00941FAE"/>
    <w:rsid w:val="0094220B"/>
    <w:rsid w:val="0094221E"/>
    <w:rsid w:val="00942569"/>
    <w:rsid w:val="009427B3"/>
    <w:rsid w:val="009429EF"/>
    <w:rsid w:val="00942AF8"/>
    <w:rsid w:val="00942E8F"/>
    <w:rsid w:val="00942F36"/>
    <w:rsid w:val="00942FF5"/>
    <w:rsid w:val="00943065"/>
    <w:rsid w:val="009430BE"/>
    <w:rsid w:val="0094321B"/>
    <w:rsid w:val="0094335D"/>
    <w:rsid w:val="0094366F"/>
    <w:rsid w:val="00943A24"/>
    <w:rsid w:val="00943BB4"/>
    <w:rsid w:val="00943DBE"/>
    <w:rsid w:val="00943E31"/>
    <w:rsid w:val="00943F99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6A2"/>
    <w:rsid w:val="00946BD8"/>
    <w:rsid w:val="00946DED"/>
    <w:rsid w:val="00947038"/>
    <w:rsid w:val="0094728D"/>
    <w:rsid w:val="009472A8"/>
    <w:rsid w:val="009472F3"/>
    <w:rsid w:val="0094732C"/>
    <w:rsid w:val="009474FA"/>
    <w:rsid w:val="00947997"/>
    <w:rsid w:val="00947AC1"/>
    <w:rsid w:val="00947C67"/>
    <w:rsid w:val="00947D2A"/>
    <w:rsid w:val="00947DA4"/>
    <w:rsid w:val="0095028C"/>
    <w:rsid w:val="009504FE"/>
    <w:rsid w:val="009505CA"/>
    <w:rsid w:val="00950693"/>
    <w:rsid w:val="0095069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58"/>
    <w:rsid w:val="00952777"/>
    <w:rsid w:val="009527FB"/>
    <w:rsid w:val="00952B14"/>
    <w:rsid w:val="00952BF5"/>
    <w:rsid w:val="009533BC"/>
    <w:rsid w:val="009533D5"/>
    <w:rsid w:val="009533DD"/>
    <w:rsid w:val="00953441"/>
    <w:rsid w:val="009536CC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8DA"/>
    <w:rsid w:val="00954916"/>
    <w:rsid w:val="0095495F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7FC"/>
    <w:rsid w:val="0095590B"/>
    <w:rsid w:val="0095591D"/>
    <w:rsid w:val="00955D02"/>
    <w:rsid w:val="00955DD3"/>
    <w:rsid w:val="00955F49"/>
    <w:rsid w:val="009564B1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B9C"/>
    <w:rsid w:val="0096129D"/>
    <w:rsid w:val="0096158E"/>
    <w:rsid w:val="0096166E"/>
    <w:rsid w:val="0096167C"/>
    <w:rsid w:val="00961833"/>
    <w:rsid w:val="009619A5"/>
    <w:rsid w:val="00961D4D"/>
    <w:rsid w:val="0096227A"/>
    <w:rsid w:val="00962314"/>
    <w:rsid w:val="00962351"/>
    <w:rsid w:val="00962456"/>
    <w:rsid w:val="009624D5"/>
    <w:rsid w:val="00962F9C"/>
    <w:rsid w:val="00963111"/>
    <w:rsid w:val="00963258"/>
    <w:rsid w:val="0096331A"/>
    <w:rsid w:val="0096335A"/>
    <w:rsid w:val="009636A0"/>
    <w:rsid w:val="00963745"/>
    <w:rsid w:val="009637D6"/>
    <w:rsid w:val="00963975"/>
    <w:rsid w:val="00963AFE"/>
    <w:rsid w:val="00963B5B"/>
    <w:rsid w:val="00963C1E"/>
    <w:rsid w:val="00963C7D"/>
    <w:rsid w:val="00963E27"/>
    <w:rsid w:val="00963F31"/>
    <w:rsid w:val="00963FA1"/>
    <w:rsid w:val="00964201"/>
    <w:rsid w:val="009642A0"/>
    <w:rsid w:val="009643D9"/>
    <w:rsid w:val="00964487"/>
    <w:rsid w:val="00964697"/>
    <w:rsid w:val="0096478A"/>
    <w:rsid w:val="00964A70"/>
    <w:rsid w:val="00964D72"/>
    <w:rsid w:val="00964E95"/>
    <w:rsid w:val="009650F1"/>
    <w:rsid w:val="00965121"/>
    <w:rsid w:val="00965166"/>
    <w:rsid w:val="0096550E"/>
    <w:rsid w:val="00965547"/>
    <w:rsid w:val="00965BC3"/>
    <w:rsid w:val="00965D88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5C2"/>
    <w:rsid w:val="0096789C"/>
    <w:rsid w:val="0096792C"/>
    <w:rsid w:val="0096799B"/>
    <w:rsid w:val="00967AEC"/>
    <w:rsid w:val="00967C1D"/>
    <w:rsid w:val="00967E50"/>
    <w:rsid w:val="00970093"/>
    <w:rsid w:val="009700C7"/>
    <w:rsid w:val="00970330"/>
    <w:rsid w:val="009704C4"/>
    <w:rsid w:val="00970620"/>
    <w:rsid w:val="00970645"/>
    <w:rsid w:val="009707A2"/>
    <w:rsid w:val="009709ED"/>
    <w:rsid w:val="00970A33"/>
    <w:rsid w:val="00970AD4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5F7"/>
    <w:rsid w:val="00972910"/>
    <w:rsid w:val="00972B06"/>
    <w:rsid w:val="00972B44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29"/>
    <w:rsid w:val="00973B48"/>
    <w:rsid w:val="00973C25"/>
    <w:rsid w:val="00973E43"/>
    <w:rsid w:val="00973F24"/>
    <w:rsid w:val="00974094"/>
    <w:rsid w:val="0097424F"/>
    <w:rsid w:val="00974270"/>
    <w:rsid w:val="0097436E"/>
    <w:rsid w:val="0097451B"/>
    <w:rsid w:val="00974721"/>
    <w:rsid w:val="00974723"/>
    <w:rsid w:val="0097476B"/>
    <w:rsid w:val="00974C39"/>
    <w:rsid w:val="00974D14"/>
    <w:rsid w:val="009751AE"/>
    <w:rsid w:val="009754D1"/>
    <w:rsid w:val="009755CC"/>
    <w:rsid w:val="009755DE"/>
    <w:rsid w:val="00975660"/>
    <w:rsid w:val="009757D0"/>
    <w:rsid w:val="00975952"/>
    <w:rsid w:val="00975C01"/>
    <w:rsid w:val="00975F0E"/>
    <w:rsid w:val="00975F5A"/>
    <w:rsid w:val="0097617A"/>
    <w:rsid w:val="009761CA"/>
    <w:rsid w:val="009762DB"/>
    <w:rsid w:val="0097631F"/>
    <w:rsid w:val="0097634E"/>
    <w:rsid w:val="009764B1"/>
    <w:rsid w:val="009764BF"/>
    <w:rsid w:val="009769DC"/>
    <w:rsid w:val="00976B00"/>
    <w:rsid w:val="00976B8F"/>
    <w:rsid w:val="00976B96"/>
    <w:rsid w:val="00976F3D"/>
    <w:rsid w:val="00976FFE"/>
    <w:rsid w:val="00977020"/>
    <w:rsid w:val="0097737A"/>
    <w:rsid w:val="0097758D"/>
    <w:rsid w:val="00977BF7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30D"/>
    <w:rsid w:val="00981395"/>
    <w:rsid w:val="00981472"/>
    <w:rsid w:val="0098153B"/>
    <w:rsid w:val="00981672"/>
    <w:rsid w:val="009819CC"/>
    <w:rsid w:val="00981B08"/>
    <w:rsid w:val="00981B14"/>
    <w:rsid w:val="00981CEF"/>
    <w:rsid w:val="00981E58"/>
    <w:rsid w:val="0098209F"/>
    <w:rsid w:val="00982452"/>
    <w:rsid w:val="0098274F"/>
    <w:rsid w:val="0098286D"/>
    <w:rsid w:val="00982A8E"/>
    <w:rsid w:val="00982CEC"/>
    <w:rsid w:val="00982D44"/>
    <w:rsid w:val="00982FF8"/>
    <w:rsid w:val="0098311A"/>
    <w:rsid w:val="0098352A"/>
    <w:rsid w:val="0098362C"/>
    <w:rsid w:val="00983643"/>
    <w:rsid w:val="0098367F"/>
    <w:rsid w:val="009837B6"/>
    <w:rsid w:val="009837CA"/>
    <w:rsid w:val="00984025"/>
    <w:rsid w:val="009841B0"/>
    <w:rsid w:val="00984841"/>
    <w:rsid w:val="00984915"/>
    <w:rsid w:val="009849C3"/>
    <w:rsid w:val="009849DD"/>
    <w:rsid w:val="00984B0D"/>
    <w:rsid w:val="00984B6E"/>
    <w:rsid w:val="00984DA7"/>
    <w:rsid w:val="00984E81"/>
    <w:rsid w:val="00985068"/>
    <w:rsid w:val="00985107"/>
    <w:rsid w:val="00985389"/>
    <w:rsid w:val="00985607"/>
    <w:rsid w:val="00985817"/>
    <w:rsid w:val="00985999"/>
    <w:rsid w:val="00985AF3"/>
    <w:rsid w:val="009860FA"/>
    <w:rsid w:val="0098615A"/>
    <w:rsid w:val="009864B3"/>
    <w:rsid w:val="00986621"/>
    <w:rsid w:val="00986B30"/>
    <w:rsid w:val="00986CC0"/>
    <w:rsid w:val="00986D83"/>
    <w:rsid w:val="00986D91"/>
    <w:rsid w:val="00986DF8"/>
    <w:rsid w:val="00986E7F"/>
    <w:rsid w:val="00986E8C"/>
    <w:rsid w:val="00986F23"/>
    <w:rsid w:val="00987002"/>
    <w:rsid w:val="009878C5"/>
    <w:rsid w:val="00987C47"/>
    <w:rsid w:val="00987CFD"/>
    <w:rsid w:val="009902DB"/>
    <w:rsid w:val="0099037F"/>
    <w:rsid w:val="00990517"/>
    <w:rsid w:val="009909D8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B38"/>
    <w:rsid w:val="00991CE0"/>
    <w:rsid w:val="00992089"/>
    <w:rsid w:val="0099254F"/>
    <w:rsid w:val="0099264B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BE8"/>
    <w:rsid w:val="00993CFC"/>
    <w:rsid w:val="00993DD6"/>
    <w:rsid w:val="0099468E"/>
    <w:rsid w:val="00994796"/>
    <w:rsid w:val="00994954"/>
    <w:rsid w:val="00994A51"/>
    <w:rsid w:val="00994B58"/>
    <w:rsid w:val="00994DDE"/>
    <w:rsid w:val="00994EB7"/>
    <w:rsid w:val="00994FA8"/>
    <w:rsid w:val="00995217"/>
    <w:rsid w:val="00995335"/>
    <w:rsid w:val="0099536D"/>
    <w:rsid w:val="009956A0"/>
    <w:rsid w:val="00995754"/>
    <w:rsid w:val="009957CE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38F"/>
    <w:rsid w:val="0099696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B30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C6"/>
    <w:rsid w:val="009A1293"/>
    <w:rsid w:val="009A162E"/>
    <w:rsid w:val="009A171D"/>
    <w:rsid w:val="009A1C3D"/>
    <w:rsid w:val="009A1D70"/>
    <w:rsid w:val="009A1DA2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A4A"/>
    <w:rsid w:val="009A4B48"/>
    <w:rsid w:val="009A5172"/>
    <w:rsid w:val="009A5478"/>
    <w:rsid w:val="009A56CB"/>
    <w:rsid w:val="009A5947"/>
    <w:rsid w:val="009A5A0E"/>
    <w:rsid w:val="009A5D00"/>
    <w:rsid w:val="009A5D1A"/>
    <w:rsid w:val="009A5F91"/>
    <w:rsid w:val="009A60E7"/>
    <w:rsid w:val="009A63DA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5B"/>
    <w:rsid w:val="009B1E7B"/>
    <w:rsid w:val="009B209E"/>
    <w:rsid w:val="009B26C1"/>
    <w:rsid w:val="009B26DC"/>
    <w:rsid w:val="009B27DD"/>
    <w:rsid w:val="009B2839"/>
    <w:rsid w:val="009B2876"/>
    <w:rsid w:val="009B28C6"/>
    <w:rsid w:val="009B2A2F"/>
    <w:rsid w:val="009B2C3E"/>
    <w:rsid w:val="009B2CAA"/>
    <w:rsid w:val="009B2F39"/>
    <w:rsid w:val="009B2FC0"/>
    <w:rsid w:val="009B2FE7"/>
    <w:rsid w:val="009B30C1"/>
    <w:rsid w:val="009B3120"/>
    <w:rsid w:val="009B3182"/>
    <w:rsid w:val="009B31D9"/>
    <w:rsid w:val="009B3292"/>
    <w:rsid w:val="009B3360"/>
    <w:rsid w:val="009B33C3"/>
    <w:rsid w:val="009B3536"/>
    <w:rsid w:val="009B3611"/>
    <w:rsid w:val="009B36BF"/>
    <w:rsid w:val="009B3791"/>
    <w:rsid w:val="009B3884"/>
    <w:rsid w:val="009B3C52"/>
    <w:rsid w:val="009B3EBA"/>
    <w:rsid w:val="009B401A"/>
    <w:rsid w:val="009B4059"/>
    <w:rsid w:val="009B436C"/>
    <w:rsid w:val="009B4485"/>
    <w:rsid w:val="009B4593"/>
    <w:rsid w:val="009B46DE"/>
    <w:rsid w:val="009B46DF"/>
    <w:rsid w:val="009B46F0"/>
    <w:rsid w:val="009B493A"/>
    <w:rsid w:val="009B4B68"/>
    <w:rsid w:val="009B4C3B"/>
    <w:rsid w:val="009B4C40"/>
    <w:rsid w:val="009B4D9C"/>
    <w:rsid w:val="009B4DC7"/>
    <w:rsid w:val="009B4EA6"/>
    <w:rsid w:val="009B5113"/>
    <w:rsid w:val="009B5166"/>
    <w:rsid w:val="009B58DC"/>
    <w:rsid w:val="009B5ACE"/>
    <w:rsid w:val="009B5AE6"/>
    <w:rsid w:val="009B5CFD"/>
    <w:rsid w:val="009B5EB9"/>
    <w:rsid w:val="009B6494"/>
    <w:rsid w:val="009B6497"/>
    <w:rsid w:val="009B6676"/>
    <w:rsid w:val="009B6890"/>
    <w:rsid w:val="009B6CBD"/>
    <w:rsid w:val="009B6F36"/>
    <w:rsid w:val="009B7013"/>
    <w:rsid w:val="009B70EF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A63"/>
    <w:rsid w:val="009C0F19"/>
    <w:rsid w:val="009C0FC3"/>
    <w:rsid w:val="009C105D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39"/>
    <w:rsid w:val="009C2CAE"/>
    <w:rsid w:val="009C2D18"/>
    <w:rsid w:val="009C2D3D"/>
    <w:rsid w:val="009C2F53"/>
    <w:rsid w:val="009C30B6"/>
    <w:rsid w:val="009C31EF"/>
    <w:rsid w:val="009C3499"/>
    <w:rsid w:val="009C3592"/>
    <w:rsid w:val="009C3635"/>
    <w:rsid w:val="009C367C"/>
    <w:rsid w:val="009C39AB"/>
    <w:rsid w:val="009C3B11"/>
    <w:rsid w:val="009C3B1D"/>
    <w:rsid w:val="009C3BB6"/>
    <w:rsid w:val="009C3C1D"/>
    <w:rsid w:val="009C3FED"/>
    <w:rsid w:val="009C4173"/>
    <w:rsid w:val="009C42C0"/>
    <w:rsid w:val="009C43B6"/>
    <w:rsid w:val="009C4435"/>
    <w:rsid w:val="009C4655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5E78"/>
    <w:rsid w:val="009C62EE"/>
    <w:rsid w:val="009C6473"/>
    <w:rsid w:val="009C671E"/>
    <w:rsid w:val="009C6845"/>
    <w:rsid w:val="009C68BE"/>
    <w:rsid w:val="009C69ED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3E5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C6"/>
    <w:rsid w:val="009D1CC1"/>
    <w:rsid w:val="009D1D28"/>
    <w:rsid w:val="009D1EAD"/>
    <w:rsid w:val="009D20D7"/>
    <w:rsid w:val="009D2311"/>
    <w:rsid w:val="009D253C"/>
    <w:rsid w:val="009D25DE"/>
    <w:rsid w:val="009D2601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B3D"/>
    <w:rsid w:val="009D3B60"/>
    <w:rsid w:val="009D3BB7"/>
    <w:rsid w:val="009D3D86"/>
    <w:rsid w:val="009D3F1B"/>
    <w:rsid w:val="009D40EB"/>
    <w:rsid w:val="009D413C"/>
    <w:rsid w:val="009D41D5"/>
    <w:rsid w:val="009D465A"/>
    <w:rsid w:val="009D483F"/>
    <w:rsid w:val="009D48B7"/>
    <w:rsid w:val="009D48BA"/>
    <w:rsid w:val="009D48C8"/>
    <w:rsid w:val="009D4A63"/>
    <w:rsid w:val="009D4B5C"/>
    <w:rsid w:val="009D4FF6"/>
    <w:rsid w:val="009D5093"/>
    <w:rsid w:val="009D52F5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697"/>
    <w:rsid w:val="009D7775"/>
    <w:rsid w:val="009D7855"/>
    <w:rsid w:val="009D7889"/>
    <w:rsid w:val="009D78FE"/>
    <w:rsid w:val="009D7949"/>
    <w:rsid w:val="009E0032"/>
    <w:rsid w:val="009E01A0"/>
    <w:rsid w:val="009E01B7"/>
    <w:rsid w:val="009E01EC"/>
    <w:rsid w:val="009E03AE"/>
    <w:rsid w:val="009E03B6"/>
    <w:rsid w:val="009E0615"/>
    <w:rsid w:val="009E0731"/>
    <w:rsid w:val="009E08CA"/>
    <w:rsid w:val="009E08E7"/>
    <w:rsid w:val="009E0CD2"/>
    <w:rsid w:val="009E0FB1"/>
    <w:rsid w:val="009E0FDC"/>
    <w:rsid w:val="009E105B"/>
    <w:rsid w:val="009E10FB"/>
    <w:rsid w:val="009E1146"/>
    <w:rsid w:val="009E11FF"/>
    <w:rsid w:val="009E1551"/>
    <w:rsid w:val="009E17E1"/>
    <w:rsid w:val="009E1850"/>
    <w:rsid w:val="009E19E7"/>
    <w:rsid w:val="009E1AF0"/>
    <w:rsid w:val="009E1BCB"/>
    <w:rsid w:val="009E1BD7"/>
    <w:rsid w:val="009E1D94"/>
    <w:rsid w:val="009E22E2"/>
    <w:rsid w:val="009E23C6"/>
    <w:rsid w:val="009E2576"/>
    <w:rsid w:val="009E25D4"/>
    <w:rsid w:val="009E2888"/>
    <w:rsid w:val="009E2BB3"/>
    <w:rsid w:val="009E2E2E"/>
    <w:rsid w:val="009E2F33"/>
    <w:rsid w:val="009E33AF"/>
    <w:rsid w:val="009E3499"/>
    <w:rsid w:val="009E377D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373"/>
    <w:rsid w:val="009E438C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6A2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90F"/>
    <w:rsid w:val="009F0A48"/>
    <w:rsid w:val="009F0C5B"/>
    <w:rsid w:val="009F1138"/>
    <w:rsid w:val="009F1458"/>
    <w:rsid w:val="009F151F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1B"/>
    <w:rsid w:val="009F24C1"/>
    <w:rsid w:val="009F28D4"/>
    <w:rsid w:val="009F293D"/>
    <w:rsid w:val="009F29B7"/>
    <w:rsid w:val="009F2A21"/>
    <w:rsid w:val="009F2DD0"/>
    <w:rsid w:val="009F2E24"/>
    <w:rsid w:val="009F3008"/>
    <w:rsid w:val="009F31FA"/>
    <w:rsid w:val="009F329D"/>
    <w:rsid w:val="009F3752"/>
    <w:rsid w:val="009F3A6D"/>
    <w:rsid w:val="009F3B1E"/>
    <w:rsid w:val="009F3BB6"/>
    <w:rsid w:val="009F3DB9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A0E"/>
    <w:rsid w:val="009F4AC3"/>
    <w:rsid w:val="009F5239"/>
    <w:rsid w:val="009F5620"/>
    <w:rsid w:val="009F56C4"/>
    <w:rsid w:val="009F5A7A"/>
    <w:rsid w:val="009F5B7D"/>
    <w:rsid w:val="009F5DEC"/>
    <w:rsid w:val="009F5EEA"/>
    <w:rsid w:val="009F6176"/>
    <w:rsid w:val="009F6376"/>
    <w:rsid w:val="009F67FC"/>
    <w:rsid w:val="009F70E1"/>
    <w:rsid w:val="009F71A5"/>
    <w:rsid w:val="009F76FD"/>
    <w:rsid w:val="009F7799"/>
    <w:rsid w:val="009F7920"/>
    <w:rsid w:val="009F793F"/>
    <w:rsid w:val="009F7993"/>
    <w:rsid w:val="009F7A0F"/>
    <w:rsid w:val="009F7B3A"/>
    <w:rsid w:val="009F7D60"/>
    <w:rsid w:val="009F7DC4"/>
    <w:rsid w:val="00A000EB"/>
    <w:rsid w:val="00A00274"/>
    <w:rsid w:val="00A00590"/>
    <w:rsid w:val="00A00686"/>
    <w:rsid w:val="00A0077D"/>
    <w:rsid w:val="00A00B17"/>
    <w:rsid w:val="00A00BA8"/>
    <w:rsid w:val="00A00BF5"/>
    <w:rsid w:val="00A01201"/>
    <w:rsid w:val="00A01277"/>
    <w:rsid w:val="00A0129D"/>
    <w:rsid w:val="00A01499"/>
    <w:rsid w:val="00A01B4E"/>
    <w:rsid w:val="00A01FAF"/>
    <w:rsid w:val="00A0201E"/>
    <w:rsid w:val="00A02059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7CA"/>
    <w:rsid w:val="00A05871"/>
    <w:rsid w:val="00A058FC"/>
    <w:rsid w:val="00A059E0"/>
    <w:rsid w:val="00A05A96"/>
    <w:rsid w:val="00A05EB1"/>
    <w:rsid w:val="00A064EA"/>
    <w:rsid w:val="00A06B98"/>
    <w:rsid w:val="00A06BF8"/>
    <w:rsid w:val="00A06C5A"/>
    <w:rsid w:val="00A06C66"/>
    <w:rsid w:val="00A06CBF"/>
    <w:rsid w:val="00A06EB3"/>
    <w:rsid w:val="00A06EB8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6CC"/>
    <w:rsid w:val="00A1076F"/>
    <w:rsid w:val="00A1089D"/>
    <w:rsid w:val="00A108B1"/>
    <w:rsid w:val="00A109AA"/>
    <w:rsid w:val="00A10B03"/>
    <w:rsid w:val="00A10EAE"/>
    <w:rsid w:val="00A10EEF"/>
    <w:rsid w:val="00A111C4"/>
    <w:rsid w:val="00A112A6"/>
    <w:rsid w:val="00A11603"/>
    <w:rsid w:val="00A1167F"/>
    <w:rsid w:val="00A119EB"/>
    <w:rsid w:val="00A11A56"/>
    <w:rsid w:val="00A11A7D"/>
    <w:rsid w:val="00A11C0D"/>
    <w:rsid w:val="00A11DA4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990"/>
    <w:rsid w:val="00A13AE5"/>
    <w:rsid w:val="00A13B41"/>
    <w:rsid w:val="00A13B4A"/>
    <w:rsid w:val="00A143F2"/>
    <w:rsid w:val="00A14885"/>
    <w:rsid w:val="00A14B55"/>
    <w:rsid w:val="00A14D23"/>
    <w:rsid w:val="00A14D57"/>
    <w:rsid w:val="00A14DAF"/>
    <w:rsid w:val="00A150D5"/>
    <w:rsid w:val="00A15321"/>
    <w:rsid w:val="00A154DD"/>
    <w:rsid w:val="00A155DE"/>
    <w:rsid w:val="00A156A8"/>
    <w:rsid w:val="00A156DA"/>
    <w:rsid w:val="00A1576A"/>
    <w:rsid w:val="00A15A7F"/>
    <w:rsid w:val="00A15E57"/>
    <w:rsid w:val="00A15F00"/>
    <w:rsid w:val="00A16356"/>
    <w:rsid w:val="00A1641C"/>
    <w:rsid w:val="00A165C2"/>
    <w:rsid w:val="00A166D6"/>
    <w:rsid w:val="00A16DD0"/>
    <w:rsid w:val="00A16EB2"/>
    <w:rsid w:val="00A1721B"/>
    <w:rsid w:val="00A1727D"/>
    <w:rsid w:val="00A172A6"/>
    <w:rsid w:val="00A173C0"/>
    <w:rsid w:val="00A17A1C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8AD"/>
    <w:rsid w:val="00A20A14"/>
    <w:rsid w:val="00A20C34"/>
    <w:rsid w:val="00A20DCC"/>
    <w:rsid w:val="00A20ECD"/>
    <w:rsid w:val="00A21160"/>
    <w:rsid w:val="00A21339"/>
    <w:rsid w:val="00A21A90"/>
    <w:rsid w:val="00A21AB8"/>
    <w:rsid w:val="00A21C04"/>
    <w:rsid w:val="00A21E4F"/>
    <w:rsid w:val="00A220AB"/>
    <w:rsid w:val="00A220EC"/>
    <w:rsid w:val="00A22139"/>
    <w:rsid w:val="00A222C9"/>
    <w:rsid w:val="00A223A5"/>
    <w:rsid w:val="00A22510"/>
    <w:rsid w:val="00A22546"/>
    <w:rsid w:val="00A225E2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85"/>
    <w:rsid w:val="00A2375C"/>
    <w:rsid w:val="00A23AB9"/>
    <w:rsid w:val="00A23C66"/>
    <w:rsid w:val="00A23CA5"/>
    <w:rsid w:val="00A23DBA"/>
    <w:rsid w:val="00A24265"/>
    <w:rsid w:val="00A242DA"/>
    <w:rsid w:val="00A242E1"/>
    <w:rsid w:val="00A24CA0"/>
    <w:rsid w:val="00A24F20"/>
    <w:rsid w:val="00A2533B"/>
    <w:rsid w:val="00A25804"/>
    <w:rsid w:val="00A25B8B"/>
    <w:rsid w:val="00A25D2B"/>
    <w:rsid w:val="00A2603F"/>
    <w:rsid w:val="00A26248"/>
    <w:rsid w:val="00A2665F"/>
    <w:rsid w:val="00A269FD"/>
    <w:rsid w:val="00A26BD3"/>
    <w:rsid w:val="00A26C7D"/>
    <w:rsid w:val="00A26CE6"/>
    <w:rsid w:val="00A26E4E"/>
    <w:rsid w:val="00A27117"/>
    <w:rsid w:val="00A271B0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3A9"/>
    <w:rsid w:val="00A30411"/>
    <w:rsid w:val="00A30544"/>
    <w:rsid w:val="00A3095D"/>
    <w:rsid w:val="00A30A57"/>
    <w:rsid w:val="00A30A89"/>
    <w:rsid w:val="00A30BAA"/>
    <w:rsid w:val="00A30CE2"/>
    <w:rsid w:val="00A30F67"/>
    <w:rsid w:val="00A313CA"/>
    <w:rsid w:val="00A3140A"/>
    <w:rsid w:val="00A3148C"/>
    <w:rsid w:val="00A3149C"/>
    <w:rsid w:val="00A314D2"/>
    <w:rsid w:val="00A315B2"/>
    <w:rsid w:val="00A317AE"/>
    <w:rsid w:val="00A3183A"/>
    <w:rsid w:val="00A31BCE"/>
    <w:rsid w:val="00A31C09"/>
    <w:rsid w:val="00A31EC3"/>
    <w:rsid w:val="00A31EC5"/>
    <w:rsid w:val="00A31EDE"/>
    <w:rsid w:val="00A31EF8"/>
    <w:rsid w:val="00A3214A"/>
    <w:rsid w:val="00A324D5"/>
    <w:rsid w:val="00A32916"/>
    <w:rsid w:val="00A32CB9"/>
    <w:rsid w:val="00A32F32"/>
    <w:rsid w:val="00A32F4C"/>
    <w:rsid w:val="00A32F92"/>
    <w:rsid w:val="00A33171"/>
    <w:rsid w:val="00A33173"/>
    <w:rsid w:val="00A33209"/>
    <w:rsid w:val="00A3371B"/>
    <w:rsid w:val="00A337CA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58"/>
    <w:rsid w:val="00A36ED2"/>
    <w:rsid w:val="00A372E2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A68"/>
    <w:rsid w:val="00A40D87"/>
    <w:rsid w:val="00A40E79"/>
    <w:rsid w:val="00A40EAD"/>
    <w:rsid w:val="00A40F67"/>
    <w:rsid w:val="00A40F7F"/>
    <w:rsid w:val="00A4124D"/>
    <w:rsid w:val="00A414FC"/>
    <w:rsid w:val="00A41753"/>
    <w:rsid w:val="00A41A9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68C"/>
    <w:rsid w:val="00A42701"/>
    <w:rsid w:val="00A4282A"/>
    <w:rsid w:val="00A42A6C"/>
    <w:rsid w:val="00A42AB7"/>
    <w:rsid w:val="00A42B38"/>
    <w:rsid w:val="00A42DF5"/>
    <w:rsid w:val="00A42E1A"/>
    <w:rsid w:val="00A42E7D"/>
    <w:rsid w:val="00A42F7F"/>
    <w:rsid w:val="00A430A1"/>
    <w:rsid w:val="00A433C6"/>
    <w:rsid w:val="00A433DC"/>
    <w:rsid w:val="00A43486"/>
    <w:rsid w:val="00A43B70"/>
    <w:rsid w:val="00A43E3C"/>
    <w:rsid w:val="00A43F7E"/>
    <w:rsid w:val="00A44105"/>
    <w:rsid w:val="00A444AD"/>
    <w:rsid w:val="00A446C0"/>
    <w:rsid w:val="00A44D18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65"/>
    <w:rsid w:val="00A46572"/>
    <w:rsid w:val="00A465CE"/>
    <w:rsid w:val="00A466DC"/>
    <w:rsid w:val="00A46B18"/>
    <w:rsid w:val="00A46D64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5C"/>
    <w:rsid w:val="00A5026F"/>
    <w:rsid w:val="00A508AF"/>
    <w:rsid w:val="00A50968"/>
    <w:rsid w:val="00A50A94"/>
    <w:rsid w:val="00A50BC5"/>
    <w:rsid w:val="00A50C3E"/>
    <w:rsid w:val="00A50D9A"/>
    <w:rsid w:val="00A50E27"/>
    <w:rsid w:val="00A50EC5"/>
    <w:rsid w:val="00A511CC"/>
    <w:rsid w:val="00A512F6"/>
    <w:rsid w:val="00A5131B"/>
    <w:rsid w:val="00A516AB"/>
    <w:rsid w:val="00A519A0"/>
    <w:rsid w:val="00A51A48"/>
    <w:rsid w:val="00A51D0A"/>
    <w:rsid w:val="00A5206C"/>
    <w:rsid w:val="00A520E8"/>
    <w:rsid w:val="00A5218A"/>
    <w:rsid w:val="00A52218"/>
    <w:rsid w:val="00A52323"/>
    <w:rsid w:val="00A524FB"/>
    <w:rsid w:val="00A526BB"/>
    <w:rsid w:val="00A5284B"/>
    <w:rsid w:val="00A528E1"/>
    <w:rsid w:val="00A52900"/>
    <w:rsid w:val="00A52C19"/>
    <w:rsid w:val="00A52C91"/>
    <w:rsid w:val="00A53158"/>
    <w:rsid w:val="00A53451"/>
    <w:rsid w:val="00A534D4"/>
    <w:rsid w:val="00A53AB2"/>
    <w:rsid w:val="00A53E25"/>
    <w:rsid w:val="00A53F99"/>
    <w:rsid w:val="00A5441C"/>
    <w:rsid w:val="00A54457"/>
    <w:rsid w:val="00A54768"/>
    <w:rsid w:val="00A549A9"/>
    <w:rsid w:val="00A54A68"/>
    <w:rsid w:val="00A54B76"/>
    <w:rsid w:val="00A54C67"/>
    <w:rsid w:val="00A54CA8"/>
    <w:rsid w:val="00A54D60"/>
    <w:rsid w:val="00A54F07"/>
    <w:rsid w:val="00A54F2A"/>
    <w:rsid w:val="00A5517A"/>
    <w:rsid w:val="00A55577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6C1"/>
    <w:rsid w:val="00A57AF1"/>
    <w:rsid w:val="00A57CF9"/>
    <w:rsid w:val="00A57F80"/>
    <w:rsid w:val="00A604C4"/>
    <w:rsid w:val="00A605EE"/>
    <w:rsid w:val="00A6066E"/>
    <w:rsid w:val="00A606E6"/>
    <w:rsid w:val="00A608DC"/>
    <w:rsid w:val="00A60B20"/>
    <w:rsid w:val="00A60B30"/>
    <w:rsid w:val="00A60D49"/>
    <w:rsid w:val="00A60D62"/>
    <w:rsid w:val="00A60E25"/>
    <w:rsid w:val="00A60E3E"/>
    <w:rsid w:val="00A60E92"/>
    <w:rsid w:val="00A60FD5"/>
    <w:rsid w:val="00A61064"/>
    <w:rsid w:val="00A61222"/>
    <w:rsid w:val="00A6136D"/>
    <w:rsid w:val="00A6143D"/>
    <w:rsid w:val="00A6156C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4CA"/>
    <w:rsid w:val="00A62551"/>
    <w:rsid w:val="00A626BA"/>
    <w:rsid w:val="00A628DC"/>
    <w:rsid w:val="00A6292D"/>
    <w:rsid w:val="00A6294B"/>
    <w:rsid w:val="00A6297E"/>
    <w:rsid w:val="00A62A0F"/>
    <w:rsid w:val="00A62BC2"/>
    <w:rsid w:val="00A62DFA"/>
    <w:rsid w:val="00A62E28"/>
    <w:rsid w:val="00A62F81"/>
    <w:rsid w:val="00A635F4"/>
    <w:rsid w:val="00A63685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1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A0C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A25"/>
    <w:rsid w:val="00A66AF9"/>
    <w:rsid w:val="00A66C0A"/>
    <w:rsid w:val="00A66E37"/>
    <w:rsid w:val="00A66E5F"/>
    <w:rsid w:val="00A66EEE"/>
    <w:rsid w:val="00A6739C"/>
    <w:rsid w:val="00A674AA"/>
    <w:rsid w:val="00A675B4"/>
    <w:rsid w:val="00A6777F"/>
    <w:rsid w:val="00A677F3"/>
    <w:rsid w:val="00A6788E"/>
    <w:rsid w:val="00A67B1C"/>
    <w:rsid w:val="00A67D0D"/>
    <w:rsid w:val="00A67D71"/>
    <w:rsid w:val="00A7008D"/>
    <w:rsid w:val="00A7013C"/>
    <w:rsid w:val="00A7045F"/>
    <w:rsid w:val="00A704ED"/>
    <w:rsid w:val="00A70607"/>
    <w:rsid w:val="00A70647"/>
    <w:rsid w:val="00A706B9"/>
    <w:rsid w:val="00A706EE"/>
    <w:rsid w:val="00A7076A"/>
    <w:rsid w:val="00A7076B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2800"/>
    <w:rsid w:val="00A728E0"/>
    <w:rsid w:val="00A72A95"/>
    <w:rsid w:val="00A72B10"/>
    <w:rsid w:val="00A72B17"/>
    <w:rsid w:val="00A72F0F"/>
    <w:rsid w:val="00A72F75"/>
    <w:rsid w:val="00A7304A"/>
    <w:rsid w:val="00A7334A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A3"/>
    <w:rsid w:val="00A80415"/>
    <w:rsid w:val="00A805F3"/>
    <w:rsid w:val="00A8065D"/>
    <w:rsid w:val="00A807BC"/>
    <w:rsid w:val="00A808EB"/>
    <w:rsid w:val="00A80A65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3291"/>
    <w:rsid w:val="00A83388"/>
    <w:rsid w:val="00A8361F"/>
    <w:rsid w:val="00A836C8"/>
    <w:rsid w:val="00A8376D"/>
    <w:rsid w:val="00A83829"/>
    <w:rsid w:val="00A83964"/>
    <w:rsid w:val="00A83993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4EF1"/>
    <w:rsid w:val="00A8539C"/>
    <w:rsid w:val="00A85DF0"/>
    <w:rsid w:val="00A85E64"/>
    <w:rsid w:val="00A86221"/>
    <w:rsid w:val="00A8630E"/>
    <w:rsid w:val="00A8648A"/>
    <w:rsid w:val="00A86833"/>
    <w:rsid w:val="00A86878"/>
    <w:rsid w:val="00A86C3B"/>
    <w:rsid w:val="00A86C5A"/>
    <w:rsid w:val="00A86CE1"/>
    <w:rsid w:val="00A86DCB"/>
    <w:rsid w:val="00A86F62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F68"/>
    <w:rsid w:val="00A91004"/>
    <w:rsid w:val="00A91166"/>
    <w:rsid w:val="00A91470"/>
    <w:rsid w:val="00A91557"/>
    <w:rsid w:val="00A915A9"/>
    <w:rsid w:val="00A916E3"/>
    <w:rsid w:val="00A9171A"/>
    <w:rsid w:val="00A91794"/>
    <w:rsid w:val="00A919A6"/>
    <w:rsid w:val="00A91BC6"/>
    <w:rsid w:val="00A91C4A"/>
    <w:rsid w:val="00A91CEE"/>
    <w:rsid w:val="00A91DAF"/>
    <w:rsid w:val="00A91ED3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992"/>
    <w:rsid w:val="00A95A3D"/>
    <w:rsid w:val="00A95B80"/>
    <w:rsid w:val="00A95BB1"/>
    <w:rsid w:val="00A95D34"/>
    <w:rsid w:val="00A96084"/>
    <w:rsid w:val="00A96228"/>
    <w:rsid w:val="00A96541"/>
    <w:rsid w:val="00A965D9"/>
    <w:rsid w:val="00A9671D"/>
    <w:rsid w:val="00A968FF"/>
    <w:rsid w:val="00A96AD1"/>
    <w:rsid w:val="00A96C11"/>
    <w:rsid w:val="00A96D8D"/>
    <w:rsid w:val="00A9716C"/>
    <w:rsid w:val="00A97803"/>
    <w:rsid w:val="00A97902"/>
    <w:rsid w:val="00A97A28"/>
    <w:rsid w:val="00A97AB9"/>
    <w:rsid w:val="00A97B44"/>
    <w:rsid w:val="00A97B80"/>
    <w:rsid w:val="00A97D1B"/>
    <w:rsid w:val="00AA00AD"/>
    <w:rsid w:val="00AA01A6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C69"/>
    <w:rsid w:val="00AA1DD0"/>
    <w:rsid w:val="00AA20A7"/>
    <w:rsid w:val="00AA21B4"/>
    <w:rsid w:val="00AA21D6"/>
    <w:rsid w:val="00AA21E4"/>
    <w:rsid w:val="00AA22DB"/>
    <w:rsid w:val="00AA281C"/>
    <w:rsid w:val="00AA285F"/>
    <w:rsid w:val="00AA29A1"/>
    <w:rsid w:val="00AA2E9D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DFE"/>
    <w:rsid w:val="00AA3E54"/>
    <w:rsid w:val="00AA42A3"/>
    <w:rsid w:val="00AA4327"/>
    <w:rsid w:val="00AA439F"/>
    <w:rsid w:val="00AA4712"/>
    <w:rsid w:val="00AA486C"/>
    <w:rsid w:val="00AA4A4D"/>
    <w:rsid w:val="00AA4B60"/>
    <w:rsid w:val="00AA4E31"/>
    <w:rsid w:val="00AA4F93"/>
    <w:rsid w:val="00AA51E0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3B7"/>
    <w:rsid w:val="00AA75EB"/>
    <w:rsid w:val="00AA76F8"/>
    <w:rsid w:val="00AB0037"/>
    <w:rsid w:val="00AB016B"/>
    <w:rsid w:val="00AB01BF"/>
    <w:rsid w:val="00AB0200"/>
    <w:rsid w:val="00AB02F1"/>
    <w:rsid w:val="00AB0557"/>
    <w:rsid w:val="00AB064E"/>
    <w:rsid w:val="00AB0668"/>
    <w:rsid w:val="00AB06AE"/>
    <w:rsid w:val="00AB07F2"/>
    <w:rsid w:val="00AB0875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179"/>
    <w:rsid w:val="00AB1209"/>
    <w:rsid w:val="00AB126A"/>
    <w:rsid w:val="00AB1377"/>
    <w:rsid w:val="00AB159C"/>
    <w:rsid w:val="00AB1813"/>
    <w:rsid w:val="00AB1A71"/>
    <w:rsid w:val="00AB1A76"/>
    <w:rsid w:val="00AB1CD2"/>
    <w:rsid w:val="00AB1D3A"/>
    <w:rsid w:val="00AB1F1E"/>
    <w:rsid w:val="00AB201B"/>
    <w:rsid w:val="00AB21FC"/>
    <w:rsid w:val="00AB22FF"/>
    <w:rsid w:val="00AB259E"/>
    <w:rsid w:val="00AB2749"/>
    <w:rsid w:val="00AB2844"/>
    <w:rsid w:val="00AB2A67"/>
    <w:rsid w:val="00AB2D74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F2D"/>
    <w:rsid w:val="00AB4304"/>
    <w:rsid w:val="00AB482C"/>
    <w:rsid w:val="00AB4990"/>
    <w:rsid w:val="00AB49A9"/>
    <w:rsid w:val="00AB4A09"/>
    <w:rsid w:val="00AB4A28"/>
    <w:rsid w:val="00AB4DEA"/>
    <w:rsid w:val="00AB4F1A"/>
    <w:rsid w:val="00AB503D"/>
    <w:rsid w:val="00AB5104"/>
    <w:rsid w:val="00AB51BA"/>
    <w:rsid w:val="00AB555C"/>
    <w:rsid w:val="00AB58B7"/>
    <w:rsid w:val="00AB59FD"/>
    <w:rsid w:val="00AB5A36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1AF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706"/>
    <w:rsid w:val="00AC1896"/>
    <w:rsid w:val="00AC1955"/>
    <w:rsid w:val="00AC1A5C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A7F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F43"/>
    <w:rsid w:val="00AC6F68"/>
    <w:rsid w:val="00AC6F99"/>
    <w:rsid w:val="00AC70A9"/>
    <w:rsid w:val="00AC742A"/>
    <w:rsid w:val="00AC750E"/>
    <w:rsid w:val="00AC762F"/>
    <w:rsid w:val="00AC76F3"/>
    <w:rsid w:val="00AC784B"/>
    <w:rsid w:val="00AC7896"/>
    <w:rsid w:val="00AC78E4"/>
    <w:rsid w:val="00AC7919"/>
    <w:rsid w:val="00AC7A21"/>
    <w:rsid w:val="00AC7A2A"/>
    <w:rsid w:val="00AC7B12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9E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155"/>
    <w:rsid w:val="00AD235D"/>
    <w:rsid w:val="00AD2664"/>
    <w:rsid w:val="00AD283E"/>
    <w:rsid w:val="00AD2A29"/>
    <w:rsid w:val="00AD2DCF"/>
    <w:rsid w:val="00AD2DDE"/>
    <w:rsid w:val="00AD36A0"/>
    <w:rsid w:val="00AD37A9"/>
    <w:rsid w:val="00AD39F3"/>
    <w:rsid w:val="00AD3A8C"/>
    <w:rsid w:val="00AD3AA6"/>
    <w:rsid w:val="00AD3BF6"/>
    <w:rsid w:val="00AD3CDD"/>
    <w:rsid w:val="00AD3D9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2D8"/>
    <w:rsid w:val="00AD6408"/>
    <w:rsid w:val="00AD64D4"/>
    <w:rsid w:val="00AD687D"/>
    <w:rsid w:val="00AD6884"/>
    <w:rsid w:val="00AD6903"/>
    <w:rsid w:val="00AD69B8"/>
    <w:rsid w:val="00AD6A0A"/>
    <w:rsid w:val="00AD6D2E"/>
    <w:rsid w:val="00AD6D8F"/>
    <w:rsid w:val="00AD71B8"/>
    <w:rsid w:val="00AD72A3"/>
    <w:rsid w:val="00AD77E0"/>
    <w:rsid w:val="00AD7878"/>
    <w:rsid w:val="00AD7A39"/>
    <w:rsid w:val="00AD7AB6"/>
    <w:rsid w:val="00AD7D57"/>
    <w:rsid w:val="00AD7E5D"/>
    <w:rsid w:val="00AD7FFE"/>
    <w:rsid w:val="00AE0331"/>
    <w:rsid w:val="00AE0537"/>
    <w:rsid w:val="00AE065E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DF"/>
    <w:rsid w:val="00AE4559"/>
    <w:rsid w:val="00AE4788"/>
    <w:rsid w:val="00AE496B"/>
    <w:rsid w:val="00AE4B88"/>
    <w:rsid w:val="00AE4BF8"/>
    <w:rsid w:val="00AE4C2D"/>
    <w:rsid w:val="00AE5071"/>
    <w:rsid w:val="00AE5274"/>
    <w:rsid w:val="00AE53E4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8B5"/>
    <w:rsid w:val="00AE7F23"/>
    <w:rsid w:val="00AE7F63"/>
    <w:rsid w:val="00AF030A"/>
    <w:rsid w:val="00AF06B7"/>
    <w:rsid w:val="00AF06EB"/>
    <w:rsid w:val="00AF092D"/>
    <w:rsid w:val="00AF09BB"/>
    <w:rsid w:val="00AF1073"/>
    <w:rsid w:val="00AF11F7"/>
    <w:rsid w:val="00AF1709"/>
    <w:rsid w:val="00AF1AA4"/>
    <w:rsid w:val="00AF2124"/>
    <w:rsid w:val="00AF2506"/>
    <w:rsid w:val="00AF2553"/>
    <w:rsid w:val="00AF2B47"/>
    <w:rsid w:val="00AF2D30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67"/>
    <w:rsid w:val="00AF3A82"/>
    <w:rsid w:val="00AF3AB0"/>
    <w:rsid w:val="00AF3AD4"/>
    <w:rsid w:val="00AF3B64"/>
    <w:rsid w:val="00AF3C24"/>
    <w:rsid w:val="00AF3CE5"/>
    <w:rsid w:val="00AF3E9C"/>
    <w:rsid w:val="00AF3EC3"/>
    <w:rsid w:val="00AF4503"/>
    <w:rsid w:val="00AF45DE"/>
    <w:rsid w:val="00AF49CF"/>
    <w:rsid w:val="00AF4A0F"/>
    <w:rsid w:val="00AF4A48"/>
    <w:rsid w:val="00AF4C6A"/>
    <w:rsid w:val="00AF4E4D"/>
    <w:rsid w:val="00AF4FAB"/>
    <w:rsid w:val="00AF5031"/>
    <w:rsid w:val="00AF5395"/>
    <w:rsid w:val="00AF54F4"/>
    <w:rsid w:val="00AF55E7"/>
    <w:rsid w:val="00AF5659"/>
    <w:rsid w:val="00AF5877"/>
    <w:rsid w:val="00AF58B4"/>
    <w:rsid w:val="00AF5C6D"/>
    <w:rsid w:val="00AF61B0"/>
    <w:rsid w:val="00AF62BE"/>
    <w:rsid w:val="00AF6384"/>
    <w:rsid w:val="00AF6463"/>
    <w:rsid w:val="00AF6547"/>
    <w:rsid w:val="00AF690B"/>
    <w:rsid w:val="00AF69AA"/>
    <w:rsid w:val="00AF6AE8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A1E"/>
    <w:rsid w:val="00B00F1D"/>
    <w:rsid w:val="00B00F22"/>
    <w:rsid w:val="00B00FA9"/>
    <w:rsid w:val="00B0107C"/>
    <w:rsid w:val="00B01142"/>
    <w:rsid w:val="00B01389"/>
    <w:rsid w:val="00B01497"/>
    <w:rsid w:val="00B01590"/>
    <w:rsid w:val="00B01620"/>
    <w:rsid w:val="00B01A1A"/>
    <w:rsid w:val="00B01EC1"/>
    <w:rsid w:val="00B021D2"/>
    <w:rsid w:val="00B0227B"/>
    <w:rsid w:val="00B0233E"/>
    <w:rsid w:val="00B0259C"/>
    <w:rsid w:val="00B02758"/>
    <w:rsid w:val="00B027A9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972"/>
    <w:rsid w:val="00B04A22"/>
    <w:rsid w:val="00B04B7B"/>
    <w:rsid w:val="00B0517A"/>
    <w:rsid w:val="00B0520C"/>
    <w:rsid w:val="00B0534D"/>
    <w:rsid w:val="00B05553"/>
    <w:rsid w:val="00B05594"/>
    <w:rsid w:val="00B0599E"/>
    <w:rsid w:val="00B05D30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0F"/>
    <w:rsid w:val="00B07B82"/>
    <w:rsid w:val="00B07C5C"/>
    <w:rsid w:val="00B07E4F"/>
    <w:rsid w:val="00B07EE9"/>
    <w:rsid w:val="00B10096"/>
    <w:rsid w:val="00B10129"/>
    <w:rsid w:val="00B10174"/>
    <w:rsid w:val="00B104F0"/>
    <w:rsid w:val="00B10604"/>
    <w:rsid w:val="00B10622"/>
    <w:rsid w:val="00B1074C"/>
    <w:rsid w:val="00B10A7D"/>
    <w:rsid w:val="00B10C58"/>
    <w:rsid w:val="00B10C7C"/>
    <w:rsid w:val="00B10C8C"/>
    <w:rsid w:val="00B10CB6"/>
    <w:rsid w:val="00B10D1A"/>
    <w:rsid w:val="00B10D4B"/>
    <w:rsid w:val="00B10DCE"/>
    <w:rsid w:val="00B10EA8"/>
    <w:rsid w:val="00B110F1"/>
    <w:rsid w:val="00B11361"/>
    <w:rsid w:val="00B11385"/>
    <w:rsid w:val="00B11457"/>
    <w:rsid w:val="00B114A3"/>
    <w:rsid w:val="00B114B0"/>
    <w:rsid w:val="00B115F8"/>
    <w:rsid w:val="00B11706"/>
    <w:rsid w:val="00B11736"/>
    <w:rsid w:val="00B11881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511"/>
    <w:rsid w:val="00B125C2"/>
    <w:rsid w:val="00B125FE"/>
    <w:rsid w:val="00B12DC8"/>
    <w:rsid w:val="00B12EE5"/>
    <w:rsid w:val="00B130CD"/>
    <w:rsid w:val="00B131C0"/>
    <w:rsid w:val="00B133AD"/>
    <w:rsid w:val="00B133D4"/>
    <w:rsid w:val="00B1347D"/>
    <w:rsid w:val="00B1380E"/>
    <w:rsid w:val="00B13C28"/>
    <w:rsid w:val="00B14062"/>
    <w:rsid w:val="00B14161"/>
    <w:rsid w:val="00B141CF"/>
    <w:rsid w:val="00B144AC"/>
    <w:rsid w:val="00B14575"/>
    <w:rsid w:val="00B14631"/>
    <w:rsid w:val="00B146D8"/>
    <w:rsid w:val="00B14952"/>
    <w:rsid w:val="00B149DE"/>
    <w:rsid w:val="00B14A47"/>
    <w:rsid w:val="00B14A99"/>
    <w:rsid w:val="00B14C9B"/>
    <w:rsid w:val="00B15348"/>
    <w:rsid w:val="00B158E3"/>
    <w:rsid w:val="00B15C7F"/>
    <w:rsid w:val="00B15D47"/>
    <w:rsid w:val="00B16056"/>
    <w:rsid w:val="00B1609F"/>
    <w:rsid w:val="00B16136"/>
    <w:rsid w:val="00B163E2"/>
    <w:rsid w:val="00B163E6"/>
    <w:rsid w:val="00B16453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0F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EDF"/>
    <w:rsid w:val="00B20FC7"/>
    <w:rsid w:val="00B20FF7"/>
    <w:rsid w:val="00B21151"/>
    <w:rsid w:val="00B211D9"/>
    <w:rsid w:val="00B213B1"/>
    <w:rsid w:val="00B2142F"/>
    <w:rsid w:val="00B21437"/>
    <w:rsid w:val="00B21480"/>
    <w:rsid w:val="00B214D6"/>
    <w:rsid w:val="00B217AD"/>
    <w:rsid w:val="00B21A46"/>
    <w:rsid w:val="00B21C7B"/>
    <w:rsid w:val="00B21EC9"/>
    <w:rsid w:val="00B21F23"/>
    <w:rsid w:val="00B21FFA"/>
    <w:rsid w:val="00B223AB"/>
    <w:rsid w:val="00B2248E"/>
    <w:rsid w:val="00B225EF"/>
    <w:rsid w:val="00B22634"/>
    <w:rsid w:val="00B226A3"/>
    <w:rsid w:val="00B22782"/>
    <w:rsid w:val="00B2280A"/>
    <w:rsid w:val="00B229D7"/>
    <w:rsid w:val="00B22A4E"/>
    <w:rsid w:val="00B22BCF"/>
    <w:rsid w:val="00B22BD7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084"/>
    <w:rsid w:val="00B25342"/>
    <w:rsid w:val="00B25379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5F5"/>
    <w:rsid w:val="00B278A1"/>
    <w:rsid w:val="00B279AB"/>
    <w:rsid w:val="00B27A5A"/>
    <w:rsid w:val="00B27B2D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C"/>
    <w:rsid w:val="00B305D7"/>
    <w:rsid w:val="00B306CC"/>
    <w:rsid w:val="00B30E8E"/>
    <w:rsid w:val="00B30F10"/>
    <w:rsid w:val="00B30F2D"/>
    <w:rsid w:val="00B310DC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4D4"/>
    <w:rsid w:val="00B3259E"/>
    <w:rsid w:val="00B327CF"/>
    <w:rsid w:val="00B32B7A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C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F5"/>
    <w:rsid w:val="00B37183"/>
    <w:rsid w:val="00B372B2"/>
    <w:rsid w:val="00B37554"/>
    <w:rsid w:val="00B375F7"/>
    <w:rsid w:val="00B378C2"/>
    <w:rsid w:val="00B37A08"/>
    <w:rsid w:val="00B37B7C"/>
    <w:rsid w:val="00B37C2E"/>
    <w:rsid w:val="00B40378"/>
    <w:rsid w:val="00B4062D"/>
    <w:rsid w:val="00B406BB"/>
    <w:rsid w:val="00B40796"/>
    <w:rsid w:val="00B4079E"/>
    <w:rsid w:val="00B409D9"/>
    <w:rsid w:val="00B40AD4"/>
    <w:rsid w:val="00B40DED"/>
    <w:rsid w:val="00B40F2E"/>
    <w:rsid w:val="00B4149F"/>
    <w:rsid w:val="00B4164E"/>
    <w:rsid w:val="00B418D5"/>
    <w:rsid w:val="00B419A4"/>
    <w:rsid w:val="00B41B83"/>
    <w:rsid w:val="00B41B9E"/>
    <w:rsid w:val="00B41F0F"/>
    <w:rsid w:val="00B41F92"/>
    <w:rsid w:val="00B42265"/>
    <w:rsid w:val="00B4232D"/>
    <w:rsid w:val="00B4236D"/>
    <w:rsid w:val="00B42406"/>
    <w:rsid w:val="00B4273E"/>
    <w:rsid w:val="00B427F5"/>
    <w:rsid w:val="00B42A85"/>
    <w:rsid w:val="00B42C74"/>
    <w:rsid w:val="00B42DED"/>
    <w:rsid w:val="00B42FB4"/>
    <w:rsid w:val="00B430F6"/>
    <w:rsid w:val="00B432AA"/>
    <w:rsid w:val="00B43482"/>
    <w:rsid w:val="00B4354E"/>
    <w:rsid w:val="00B4379E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A62"/>
    <w:rsid w:val="00B44CD2"/>
    <w:rsid w:val="00B44E40"/>
    <w:rsid w:val="00B44E86"/>
    <w:rsid w:val="00B44FC6"/>
    <w:rsid w:val="00B451D5"/>
    <w:rsid w:val="00B45345"/>
    <w:rsid w:val="00B4537C"/>
    <w:rsid w:val="00B454AA"/>
    <w:rsid w:val="00B454C6"/>
    <w:rsid w:val="00B454EC"/>
    <w:rsid w:val="00B456C6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A09"/>
    <w:rsid w:val="00B46CD7"/>
    <w:rsid w:val="00B46D0B"/>
    <w:rsid w:val="00B46F6A"/>
    <w:rsid w:val="00B470B8"/>
    <w:rsid w:val="00B4716F"/>
    <w:rsid w:val="00B471A3"/>
    <w:rsid w:val="00B4726A"/>
    <w:rsid w:val="00B474D1"/>
    <w:rsid w:val="00B475A2"/>
    <w:rsid w:val="00B476E9"/>
    <w:rsid w:val="00B477AE"/>
    <w:rsid w:val="00B478E8"/>
    <w:rsid w:val="00B47916"/>
    <w:rsid w:val="00B47A50"/>
    <w:rsid w:val="00B5004C"/>
    <w:rsid w:val="00B501D0"/>
    <w:rsid w:val="00B502E1"/>
    <w:rsid w:val="00B503FF"/>
    <w:rsid w:val="00B50413"/>
    <w:rsid w:val="00B504F2"/>
    <w:rsid w:val="00B5054D"/>
    <w:rsid w:val="00B50998"/>
    <w:rsid w:val="00B50BBF"/>
    <w:rsid w:val="00B50F73"/>
    <w:rsid w:val="00B51084"/>
    <w:rsid w:val="00B5137A"/>
    <w:rsid w:val="00B513EB"/>
    <w:rsid w:val="00B51804"/>
    <w:rsid w:val="00B519DC"/>
    <w:rsid w:val="00B51A37"/>
    <w:rsid w:val="00B51ABB"/>
    <w:rsid w:val="00B51C22"/>
    <w:rsid w:val="00B51CE6"/>
    <w:rsid w:val="00B51DF7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6B"/>
    <w:rsid w:val="00B52E9B"/>
    <w:rsid w:val="00B52F64"/>
    <w:rsid w:val="00B52F83"/>
    <w:rsid w:val="00B52F8E"/>
    <w:rsid w:val="00B52FB1"/>
    <w:rsid w:val="00B52FF0"/>
    <w:rsid w:val="00B53294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054"/>
    <w:rsid w:val="00B561ED"/>
    <w:rsid w:val="00B563D6"/>
    <w:rsid w:val="00B5664A"/>
    <w:rsid w:val="00B566FC"/>
    <w:rsid w:val="00B56D8D"/>
    <w:rsid w:val="00B56FCD"/>
    <w:rsid w:val="00B5719F"/>
    <w:rsid w:val="00B57281"/>
    <w:rsid w:val="00B574EC"/>
    <w:rsid w:val="00B576D2"/>
    <w:rsid w:val="00B5791F"/>
    <w:rsid w:val="00B57968"/>
    <w:rsid w:val="00B57A98"/>
    <w:rsid w:val="00B57B4C"/>
    <w:rsid w:val="00B600E1"/>
    <w:rsid w:val="00B6028E"/>
    <w:rsid w:val="00B6058E"/>
    <w:rsid w:val="00B605EA"/>
    <w:rsid w:val="00B606C4"/>
    <w:rsid w:val="00B60948"/>
    <w:rsid w:val="00B60A98"/>
    <w:rsid w:val="00B60BBD"/>
    <w:rsid w:val="00B60DD2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3304"/>
    <w:rsid w:val="00B63837"/>
    <w:rsid w:val="00B639F7"/>
    <w:rsid w:val="00B63C5C"/>
    <w:rsid w:val="00B63EA7"/>
    <w:rsid w:val="00B63EC0"/>
    <w:rsid w:val="00B63F0C"/>
    <w:rsid w:val="00B64238"/>
    <w:rsid w:val="00B643A3"/>
    <w:rsid w:val="00B64769"/>
    <w:rsid w:val="00B6481C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BB6"/>
    <w:rsid w:val="00B65CCF"/>
    <w:rsid w:val="00B65EF6"/>
    <w:rsid w:val="00B65F78"/>
    <w:rsid w:val="00B660A6"/>
    <w:rsid w:val="00B660CD"/>
    <w:rsid w:val="00B661B0"/>
    <w:rsid w:val="00B66472"/>
    <w:rsid w:val="00B66659"/>
    <w:rsid w:val="00B668BA"/>
    <w:rsid w:val="00B669A1"/>
    <w:rsid w:val="00B66AB8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67E62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29E"/>
    <w:rsid w:val="00B742B2"/>
    <w:rsid w:val="00B74343"/>
    <w:rsid w:val="00B7474C"/>
    <w:rsid w:val="00B7494E"/>
    <w:rsid w:val="00B74A0E"/>
    <w:rsid w:val="00B74A3A"/>
    <w:rsid w:val="00B74AEB"/>
    <w:rsid w:val="00B74B7A"/>
    <w:rsid w:val="00B74DA9"/>
    <w:rsid w:val="00B74EB4"/>
    <w:rsid w:val="00B752F7"/>
    <w:rsid w:val="00B75408"/>
    <w:rsid w:val="00B760BA"/>
    <w:rsid w:val="00B7646A"/>
    <w:rsid w:val="00B764F7"/>
    <w:rsid w:val="00B765DB"/>
    <w:rsid w:val="00B767ED"/>
    <w:rsid w:val="00B76804"/>
    <w:rsid w:val="00B7682A"/>
    <w:rsid w:val="00B76941"/>
    <w:rsid w:val="00B769E7"/>
    <w:rsid w:val="00B7716F"/>
    <w:rsid w:val="00B77393"/>
    <w:rsid w:val="00B77485"/>
    <w:rsid w:val="00B774CF"/>
    <w:rsid w:val="00B77825"/>
    <w:rsid w:val="00B77ABF"/>
    <w:rsid w:val="00B8006B"/>
    <w:rsid w:val="00B802DB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10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522"/>
    <w:rsid w:val="00B8560A"/>
    <w:rsid w:val="00B8570C"/>
    <w:rsid w:val="00B85AAD"/>
    <w:rsid w:val="00B86304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1DF"/>
    <w:rsid w:val="00B906A4"/>
    <w:rsid w:val="00B90756"/>
    <w:rsid w:val="00B90799"/>
    <w:rsid w:val="00B9080A"/>
    <w:rsid w:val="00B90C09"/>
    <w:rsid w:val="00B90D4D"/>
    <w:rsid w:val="00B90EF3"/>
    <w:rsid w:val="00B90FBF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AF9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2E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4D44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42C"/>
    <w:rsid w:val="00B96ADF"/>
    <w:rsid w:val="00B96B58"/>
    <w:rsid w:val="00B96CBA"/>
    <w:rsid w:val="00B9707C"/>
    <w:rsid w:val="00B975F0"/>
    <w:rsid w:val="00B976ED"/>
    <w:rsid w:val="00B9797E"/>
    <w:rsid w:val="00B97B26"/>
    <w:rsid w:val="00B97E54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7E"/>
    <w:rsid w:val="00BA13E8"/>
    <w:rsid w:val="00BA14A0"/>
    <w:rsid w:val="00BA1516"/>
    <w:rsid w:val="00BA1571"/>
    <w:rsid w:val="00BA1854"/>
    <w:rsid w:val="00BA189C"/>
    <w:rsid w:val="00BA1915"/>
    <w:rsid w:val="00BA1CB7"/>
    <w:rsid w:val="00BA1D0B"/>
    <w:rsid w:val="00BA1E67"/>
    <w:rsid w:val="00BA22AC"/>
    <w:rsid w:val="00BA2561"/>
    <w:rsid w:val="00BA28F1"/>
    <w:rsid w:val="00BA3304"/>
    <w:rsid w:val="00BA339D"/>
    <w:rsid w:val="00BA3790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393"/>
    <w:rsid w:val="00BA5450"/>
    <w:rsid w:val="00BA5464"/>
    <w:rsid w:val="00BA5498"/>
    <w:rsid w:val="00BA5504"/>
    <w:rsid w:val="00BA55C9"/>
    <w:rsid w:val="00BA57ED"/>
    <w:rsid w:val="00BA586C"/>
    <w:rsid w:val="00BA591C"/>
    <w:rsid w:val="00BA5998"/>
    <w:rsid w:val="00BA59F1"/>
    <w:rsid w:val="00BA5ABF"/>
    <w:rsid w:val="00BA5B05"/>
    <w:rsid w:val="00BA5D0A"/>
    <w:rsid w:val="00BA5DDF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A1"/>
    <w:rsid w:val="00BA6F69"/>
    <w:rsid w:val="00BA788B"/>
    <w:rsid w:val="00BB04B6"/>
    <w:rsid w:val="00BB0699"/>
    <w:rsid w:val="00BB0990"/>
    <w:rsid w:val="00BB0A23"/>
    <w:rsid w:val="00BB0C28"/>
    <w:rsid w:val="00BB0C31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DB5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A7F"/>
    <w:rsid w:val="00BB3CE0"/>
    <w:rsid w:val="00BB3CEE"/>
    <w:rsid w:val="00BB4080"/>
    <w:rsid w:val="00BB4782"/>
    <w:rsid w:val="00BB4999"/>
    <w:rsid w:val="00BB49BF"/>
    <w:rsid w:val="00BB4B07"/>
    <w:rsid w:val="00BB4EB6"/>
    <w:rsid w:val="00BB51E1"/>
    <w:rsid w:val="00BB58BC"/>
    <w:rsid w:val="00BB58CC"/>
    <w:rsid w:val="00BB5A42"/>
    <w:rsid w:val="00BB5AE9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3E1"/>
    <w:rsid w:val="00BB6B43"/>
    <w:rsid w:val="00BB7210"/>
    <w:rsid w:val="00BB737A"/>
    <w:rsid w:val="00BB75C8"/>
    <w:rsid w:val="00BB763C"/>
    <w:rsid w:val="00BB771A"/>
    <w:rsid w:val="00BB79C3"/>
    <w:rsid w:val="00BB7C62"/>
    <w:rsid w:val="00BB7F34"/>
    <w:rsid w:val="00BC002A"/>
    <w:rsid w:val="00BC0058"/>
    <w:rsid w:val="00BC0167"/>
    <w:rsid w:val="00BC0596"/>
    <w:rsid w:val="00BC05AE"/>
    <w:rsid w:val="00BC05FD"/>
    <w:rsid w:val="00BC0771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AC5"/>
    <w:rsid w:val="00BC1DA8"/>
    <w:rsid w:val="00BC1E00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55B"/>
    <w:rsid w:val="00BC3710"/>
    <w:rsid w:val="00BC3817"/>
    <w:rsid w:val="00BC3967"/>
    <w:rsid w:val="00BC3984"/>
    <w:rsid w:val="00BC3AD5"/>
    <w:rsid w:val="00BC408E"/>
    <w:rsid w:val="00BC40DF"/>
    <w:rsid w:val="00BC41FD"/>
    <w:rsid w:val="00BC4367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6F9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388"/>
    <w:rsid w:val="00BD042D"/>
    <w:rsid w:val="00BD0CFF"/>
    <w:rsid w:val="00BD0F5D"/>
    <w:rsid w:val="00BD10E7"/>
    <w:rsid w:val="00BD1296"/>
    <w:rsid w:val="00BD12D5"/>
    <w:rsid w:val="00BD1338"/>
    <w:rsid w:val="00BD137F"/>
    <w:rsid w:val="00BD1926"/>
    <w:rsid w:val="00BD1A73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2C7E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621"/>
    <w:rsid w:val="00BD599D"/>
    <w:rsid w:val="00BD59D0"/>
    <w:rsid w:val="00BD5B4A"/>
    <w:rsid w:val="00BD5BE6"/>
    <w:rsid w:val="00BD5C05"/>
    <w:rsid w:val="00BD5C18"/>
    <w:rsid w:val="00BD5C1C"/>
    <w:rsid w:val="00BD5CB6"/>
    <w:rsid w:val="00BD5D8F"/>
    <w:rsid w:val="00BD5F55"/>
    <w:rsid w:val="00BD5F64"/>
    <w:rsid w:val="00BD5FDC"/>
    <w:rsid w:val="00BD61C1"/>
    <w:rsid w:val="00BD65BA"/>
    <w:rsid w:val="00BD697F"/>
    <w:rsid w:val="00BD6BA0"/>
    <w:rsid w:val="00BD6E68"/>
    <w:rsid w:val="00BD6ECB"/>
    <w:rsid w:val="00BD6F6B"/>
    <w:rsid w:val="00BD7111"/>
    <w:rsid w:val="00BD7346"/>
    <w:rsid w:val="00BD78D1"/>
    <w:rsid w:val="00BD7D87"/>
    <w:rsid w:val="00BE000D"/>
    <w:rsid w:val="00BE0070"/>
    <w:rsid w:val="00BE0496"/>
    <w:rsid w:val="00BE04B1"/>
    <w:rsid w:val="00BE05AC"/>
    <w:rsid w:val="00BE05F4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38A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2FB9"/>
    <w:rsid w:val="00BE313F"/>
    <w:rsid w:val="00BE3247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87"/>
    <w:rsid w:val="00BE4FC3"/>
    <w:rsid w:val="00BE504B"/>
    <w:rsid w:val="00BE54D9"/>
    <w:rsid w:val="00BE5689"/>
    <w:rsid w:val="00BE58C4"/>
    <w:rsid w:val="00BE5B26"/>
    <w:rsid w:val="00BE5EAF"/>
    <w:rsid w:val="00BE5F3E"/>
    <w:rsid w:val="00BE61B4"/>
    <w:rsid w:val="00BE62F2"/>
    <w:rsid w:val="00BE6412"/>
    <w:rsid w:val="00BE6579"/>
    <w:rsid w:val="00BE6590"/>
    <w:rsid w:val="00BE65E4"/>
    <w:rsid w:val="00BE66FA"/>
    <w:rsid w:val="00BE6A2B"/>
    <w:rsid w:val="00BE6AB3"/>
    <w:rsid w:val="00BE6FE3"/>
    <w:rsid w:val="00BE73C5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220"/>
    <w:rsid w:val="00BF057B"/>
    <w:rsid w:val="00BF062A"/>
    <w:rsid w:val="00BF09C2"/>
    <w:rsid w:val="00BF0ACA"/>
    <w:rsid w:val="00BF0B90"/>
    <w:rsid w:val="00BF0D1E"/>
    <w:rsid w:val="00BF0FDD"/>
    <w:rsid w:val="00BF1019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C96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B6"/>
    <w:rsid w:val="00BF30F3"/>
    <w:rsid w:val="00BF350C"/>
    <w:rsid w:val="00BF355A"/>
    <w:rsid w:val="00BF3786"/>
    <w:rsid w:val="00BF37F5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1C2"/>
    <w:rsid w:val="00BF7597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1A7"/>
    <w:rsid w:val="00C00390"/>
    <w:rsid w:val="00C00425"/>
    <w:rsid w:val="00C00492"/>
    <w:rsid w:val="00C005F8"/>
    <w:rsid w:val="00C00696"/>
    <w:rsid w:val="00C00B59"/>
    <w:rsid w:val="00C00D42"/>
    <w:rsid w:val="00C00DD3"/>
    <w:rsid w:val="00C00F5A"/>
    <w:rsid w:val="00C00FFB"/>
    <w:rsid w:val="00C0146C"/>
    <w:rsid w:val="00C01748"/>
    <w:rsid w:val="00C017DA"/>
    <w:rsid w:val="00C01945"/>
    <w:rsid w:val="00C019AA"/>
    <w:rsid w:val="00C01A01"/>
    <w:rsid w:val="00C01C9D"/>
    <w:rsid w:val="00C01D7A"/>
    <w:rsid w:val="00C0201D"/>
    <w:rsid w:val="00C02060"/>
    <w:rsid w:val="00C020F2"/>
    <w:rsid w:val="00C02317"/>
    <w:rsid w:val="00C023F4"/>
    <w:rsid w:val="00C02401"/>
    <w:rsid w:val="00C02481"/>
    <w:rsid w:val="00C029D9"/>
    <w:rsid w:val="00C03143"/>
    <w:rsid w:val="00C031C6"/>
    <w:rsid w:val="00C032B6"/>
    <w:rsid w:val="00C033CF"/>
    <w:rsid w:val="00C03487"/>
    <w:rsid w:val="00C038D5"/>
    <w:rsid w:val="00C03A86"/>
    <w:rsid w:val="00C03A8B"/>
    <w:rsid w:val="00C03ABB"/>
    <w:rsid w:val="00C03B3A"/>
    <w:rsid w:val="00C03E34"/>
    <w:rsid w:val="00C03E3B"/>
    <w:rsid w:val="00C04331"/>
    <w:rsid w:val="00C04444"/>
    <w:rsid w:val="00C04567"/>
    <w:rsid w:val="00C045A4"/>
    <w:rsid w:val="00C04916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59D"/>
    <w:rsid w:val="00C06630"/>
    <w:rsid w:val="00C06708"/>
    <w:rsid w:val="00C06781"/>
    <w:rsid w:val="00C067C9"/>
    <w:rsid w:val="00C06C48"/>
    <w:rsid w:val="00C06C5F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2C2D"/>
    <w:rsid w:val="00C12D5B"/>
    <w:rsid w:val="00C1308D"/>
    <w:rsid w:val="00C13280"/>
    <w:rsid w:val="00C133D9"/>
    <w:rsid w:val="00C13676"/>
    <w:rsid w:val="00C13AD8"/>
    <w:rsid w:val="00C13D41"/>
    <w:rsid w:val="00C1434E"/>
    <w:rsid w:val="00C145B8"/>
    <w:rsid w:val="00C14783"/>
    <w:rsid w:val="00C1488F"/>
    <w:rsid w:val="00C149B7"/>
    <w:rsid w:val="00C14A08"/>
    <w:rsid w:val="00C14CD4"/>
    <w:rsid w:val="00C14FB7"/>
    <w:rsid w:val="00C152C8"/>
    <w:rsid w:val="00C1530E"/>
    <w:rsid w:val="00C1559D"/>
    <w:rsid w:val="00C155CA"/>
    <w:rsid w:val="00C15B9E"/>
    <w:rsid w:val="00C15CFD"/>
    <w:rsid w:val="00C15D6E"/>
    <w:rsid w:val="00C15F71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7008"/>
    <w:rsid w:val="00C1701B"/>
    <w:rsid w:val="00C17034"/>
    <w:rsid w:val="00C171B5"/>
    <w:rsid w:val="00C171F7"/>
    <w:rsid w:val="00C173AE"/>
    <w:rsid w:val="00C17453"/>
    <w:rsid w:val="00C1758A"/>
    <w:rsid w:val="00C17703"/>
    <w:rsid w:val="00C17DBC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2004"/>
    <w:rsid w:val="00C227B4"/>
    <w:rsid w:val="00C22938"/>
    <w:rsid w:val="00C229FD"/>
    <w:rsid w:val="00C22A95"/>
    <w:rsid w:val="00C22AF8"/>
    <w:rsid w:val="00C22CC1"/>
    <w:rsid w:val="00C23051"/>
    <w:rsid w:val="00C2325B"/>
    <w:rsid w:val="00C2326F"/>
    <w:rsid w:val="00C235B1"/>
    <w:rsid w:val="00C236D7"/>
    <w:rsid w:val="00C237FC"/>
    <w:rsid w:val="00C239A3"/>
    <w:rsid w:val="00C239CB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32"/>
    <w:rsid w:val="00C2573D"/>
    <w:rsid w:val="00C257EB"/>
    <w:rsid w:val="00C25A33"/>
    <w:rsid w:val="00C25FC9"/>
    <w:rsid w:val="00C26433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302B2"/>
    <w:rsid w:val="00C303BB"/>
    <w:rsid w:val="00C3059D"/>
    <w:rsid w:val="00C307D2"/>
    <w:rsid w:val="00C3080D"/>
    <w:rsid w:val="00C30890"/>
    <w:rsid w:val="00C30E12"/>
    <w:rsid w:val="00C313AF"/>
    <w:rsid w:val="00C31845"/>
    <w:rsid w:val="00C32160"/>
    <w:rsid w:val="00C322B8"/>
    <w:rsid w:val="00C3290C"/>
    <w:rsid w:val="00C32AA8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666"/>
    <w:rsid w:val="00C357A9"/>
    <w:rsid w:val="00C35AEF"/>
    <w:rsid w:val="00C35B75"/>
    <w:rsid w:val="00C35C5E"/>
    <w:rsid w:val="00C35CFC"/>
    <w:rsid w:val="00C35F43"/>
    <w:rsid w:val="00C35F8B"/>
    <w:rsid w:val="00C36022"/>
    <w:rsid w:val="00C360CD"/>
    <w:rsid w:val="00C363DD"/>
    <w:rsid w:val="00C36692"/>
    <w:rsid w:val="00C367CD"/>
    <w:rsid w:val="00C368F0"/>
    <w:rsid w:val="00C370A4"/>
    <w:rsid w:val="00C3717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7CB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547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CA6"/>
    <w:rsid w:val="00C44D20"/>
    <w:rsid w:val="00C44D37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64"/>
    <w:rsid w:val="00C46894"/>
    <w:rsid w:val="00C46952"/>
    <w:rsid w:val="00C46D3F"/>
    <w:rsid w:val="00C46D91"/>
    <w:rsid w:val="00C46EE6"/>
    <w:rsid w:val="00C47108"/>
    <w:rsid w:val="00C47167"/>
    <w:rsid w:val="00C471F0"/>
    <w:rsid w:val="00C47291"/>
    <w:rsid w:val="00C4747C"/>
    <w:rsid w:val="00C47715"/>
    <w:rsid w:val="00C4790A"/>
    <w:rsid w:val="00C47BAD"/>
    <w:rsid w:val="00C47EC3"/>
    <w:rsid w:val="00C47EF2"/>
    <w:rsid w:val="00C47F52"/>
    <w:rsid w:val="00C5012E"/>
    <w:rsid w:val="00C50187"/>
    <w:rsid w:val="00C501A9"/>
    <w:rsid w:val="00C5048F"/>
    <w:rsid w:val="00C50875"/>
    <w:rsid w:val="00C509A5"/>
    <w:rsid w:val="00C50AEA"/>
    <w:rsid w:val="00C50B5A"/>
    <w:rsid w:val="00C50BA2"/>
    <w:rsid w:val="00C510BD"/>
    <w:rsid w:val="00C511AA"/>
    <w:rsid w:val="00C51249"/>
    <w:rsid w:val="00C51287"/>
    <w:rsid w:val="00C514F3"/>
    <w:rsid w:val="00C5174E"/>
    <w:rsid w:val="00C5175C"/>
    <w:rsid w:val="00C519E7"/>
    <w:rsid w:val="00C51A17"/>
    <w:rsid w:val="00C51CE4"/>
    <w:rsid w:val="00C51EE5"/>
    <w:rsid w:val="00C51F13"/>
    <w:rsid w:val="00C5244C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3B31"/>
    <w:rsid w:val="00C5426D"/>
    <w:rsid w:val="00C542B8"/>
    <w:rsid w:val="00C5450A"/>
    <w:rsid w:val="00C54694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027"/>
    <w:rsid w:val="00C572AE"/>
    <w:rsid w:val="00C5734E"/>
    <w:rsid w:val="00C57554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2E"/>
    <w:rsid w:val="00C60A91"/>
    <w:rsid w:val="00C60C4B"/>
    <w:rsid w:val="00C60DFC"/>
    <w:rsid w:val="00C60FBF"/>
    <w:rsid w:val="00C61224"/>
    <w:rsid w:val="00C6178C"/>
    <w:rsid w:val="00C618AD"/>
    <w:rsid w:val="00C618DD"/>
    <w:rsid w:val="00C61A8B"/>
    <w:rsid w:val="00C61C8C"/>
    <w:rsid w:val="00C61F77"/>
    <w:rsid w:val="00C62048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890"/>
    <w:rsid w:val="00C64A6F"/>
    <w:rsid w:val="00C64A9F"/>
    <w:rsid w:val="00C64D03"/>
    <w:rsid w:val="00C65017"/>
    <w:rsid w:val="00C65937"/>
    <w:rsid w:val="00C659DD"/>
    <w:rsid w:val="00C65A48"/>
    <w:rsid w:val="00C65A74"/>
    <w:rsid w:val="00C65B7A"/>
    <w:rsid w:val="00C65DD7"/>
    <w:rsid w:val="00C65EC3"/>
    <w:rsid w:val="00C6603A"/>
    <w:rsid w:val="00C66050"/>
    <w:rsid w:val="00C663E8"/>
    <w:rsid w:val="00C66663"/>
    <w:rsid w:val="00C667F4"/>
    <w:rsid w:val="00C66989"/>
    <w:rsid w:val="00C669B9"/>
    <w:rsid w:val="00C66AC3"/>
    <w:rsid w:val="00C66B59"/>
    <w:rsid w:val="00C66BE1"/>
    <w:rsid w:val="00C670E4"/>
    <w:rsid w:val="00C67142"/>
    <w:rsid w:val="00C67419"/>
    <w:rsid w:val="00C6742A"/>
    <w:rsid w:val="00C677FC"/>
    <w:rsid w:val="00C67885"/>
    <w:rsid w:val="00C67963"/>
    <w:rsid w:val="00C6798F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3CA"/>
    <w:rsid w:val="00C7249F"/>
    <w:rsid w:val="00C72976"/>
    <w:rsid w:val="00C72A0E"/>
    <w:rsid w:val="00C72A70"/>
    <w:rsid w:val="00C72AA1"/>
    <w:rsid w:val="00C72D42"/>
    <w:rsid w:val="00C72E0D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D"/>
    <w:rsid w:val="00C74A1B"/>
    <w:rsid w:val="00C74D6B"/>
    <w:rsid w:val="00C7506C"/>
    <w:rsid w:val="00C75070"/>
    <w:rsid w:val="00C755CE"/>
    <w:rsid w:val="00C7572F"/>
    <w:rsid w:val="00C75886"/>
    <w:rsid w:val="00C75921"/>
    <w:rsid w:val="00C75940"/>
    <w:rsid w:val="00C75A4D"/>
    <w:rsid w:val="00C75A6B"/>
    <w:rsid w:val="00C75A7E"/>
    <w:rsid w:val="00C75AB8"/>
    <w:rsid w:val="00C75C60"/>
    <w:rsid w:val="00C761C9"/>
    <w:rsid w:val="00C76340"/>
    <w:rsid w:val="00C767F3"/>
    <w:rsid w:val="00C7695D"/>
    <w:rsid w:val="00C76A01"/>
    <w:rsid w:val="00C76C8B"/>
    <w:rsid w:val="00C76FE3"/>
    <w:rsid w:val="00C77072"/>
    <w:rsid w:val="00C77180"/>
    <w:rsid w:val="00C7731B"/>
    <w:rsid w:val="00C7737C"/>
    <w:rsid w:val="00C77BB7"/>
    <w:rsid w:val="00C77BDA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8B"/>
    <w:rsid w:val="00C817FF"/>
    <w:rsid w:val="00C81A44"/>
    <w:rsid w:val="00C81A7D"/>
    <w:rsid w:val="00C81B53"/>
    <w:rsid w:val="00C81D78"/>
    <w:rsid w:val="00C81F78"/>
    <w:rsid w:val="00C81FA1"/>
    <w:rsid w:val="00C82201"/>
    <w:rsid w:val="00C822B8"/>
    <w:rsid w:val="00C82427"/>
    <w:rsid w:val="00C82455"/>
    <w:rsid w:val="00C829A3"/>
    <w:rsid w:val="00C82B70"/>
    <w:rsid w:val="00C82D4A"/>
    <w:rsid w:val="00C82D76"/>
    <w:rsid w:val="00C83092"/>
    <w:rsid w:val="00C830EE"/>
    <w:rsid w:val="00C83192"/>
    <w:rsid w:val="00C831F4"/>
    <w:rsid w:val="00C832E1"/>
    <w:rsid w:val="00C83418"/>
    <w:rsid w:val="00C834BD"/>
    <w:rsid w:val="00C836D3"/>
    <w:rsid w:val="00C839A8"/>
    <w:rsid w:val="00C83A36"/>
    <w:rsid w:val="00C83FB7"/>
    <w:rsid w:val="00C84135"/>
    <w:rsid w:val="00C84150"/>
    <w:rsid w:val="00C845A4"/>
    <w:rsid w:val="00C8476A"/>
    <w:rsid w:val="00C84B27"/>
    <w:rsid w:val="00C84DD4"/>
    <w:rsid w:val="00C84DE0"/>
    <w:rsid w:val="00C84EBB"/>
    <w:rsid w:val="00C8500E"/>
    <w:rsid w:val="00C85260"/>
    <w:rsid w:val="00C85F4F"/>
    <w:rsid w:val="00C86123"/>
    <w:rsid w:val="00C86336"/>
    <w:rsid w:val="00C864EF"/>
    <w:rsid w:val="00C8657C"/>
    <w:rsid w:val="00C86D1D"/>
    <w:rsid w:val="00C870D4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90199"/>
    <w:rsid w:val="00C9024A"/>
    <w:rsid w:val="00C90305"/>
    <w:rsid w:val="00C90333"/>
    <w:rsid w:val="00C90590"/>
    <w:rsid w:val="00C90C1E"/>
    <w:rsid w:val="00C90E3E"/>
    <w:rsid w:val="00C90FAA"/>
    <w:rsid w:val="00C91189"/>
    <w:rsid w:val="00C914D1"/>
    <w:rsid w:val="00C9154A"/>
    <w:rsid w:val="00C9158C"/>
    <w:rsid w:val="00C918BB"/>
    <w:rsid w:val="00C919A5"/>
    <w:rsid w:val="00C91B02"/>
    <w:rsid w:val="00C91B07"/>
    <w:rsid w:val="00C91C1D"/>
    <w:rsid w:val="00C91CDC"/>
    <w:rsid w:val="00C920E8"/>
    <w:rsid w:val="00C92126"/>
    <w:rsid w:val="00C9221E"/>
    <w:rsid w:val="00C924B5"/>
    <w:rsid w:val="00C929C7"/>
    <w:rsid w:val="00C92EE8"/>
    <w:rsid w:val="00C930EA"/>
    <w:rsid w:val="00C93120"/>
    <w:rsid w:val="00C93129"/>
    <w:rsid w:val="00C9333E"/>
    <w:rsid w:val="00C936EB"/>
    <w:rsid w:val="00C93A18"/>
    <w:rsid w:val="00C93D92"/>
    <w:rsid w:val="00C93F8B"/>
    <w:rsid w:val="00C94592"/>
    <w:rsid w:val="00C94616"/>
    <w:rsid w:val="00C946B3"/>
    <w:rsid w:val="00C94793"/>
    <w:rsid w:val="00C94A8A"/>
    <w:rsid w:val="00C94CC4"/>
    <w:rsid w:val="00C94DA8"/>
    <w:rsid w:val="00C94E74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364"/>
    <w:rsid w:val="00C97494"/>
    <w:rsid w:val="00C9770A"/>
    <w:rsid w:val="00C97BF8"/>
    <w:rsid w:val="00C97C2F"/>
    <w:rsid w:val="00C97CA8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9C"/>
    <w:rsid w:val="00CA22A2"/>
    <w:rsid w:val="00CA2352"/>
    <w:rsid w:val="00CA24AF"/>
    <w:rsid w:val="00CA2997"/>
    <w:rsid w:val="00CA29B3"/>
    <w:rsid w:val="00CA2C72"/>
    <w:rsid w:val="00CA2CCE"/>
    <w:rsid w:val="00CA2D85"/>
    <w:rsid w:val="00CA2D97"/>
    <w:rsid w:val="00CA3003"/>
    <w:rsid w:val="00CA3123"/>
    <w:rsid w:val="00CA322D"/>
    <w:rsid w:val="00CA3546"/>
    <w:rsid w:val="00CA3706"/>
    <w:rsid w:val="00CA3768"/>
    <w:rsid w:val="00CA38B4"/>
    <w:rsid w:val="00CA3D86"/>
    <w:rsid w:val="00CA3F9E"/>
    <w:rsid w:val="00CA4271"/>
    <w:rsid w:val="00CA429C"/>
    <w:rsid w:val="00CA42CF"/>
    <w:rsid w:val="00CA4321"/>
    <w:rsid w:val="00CA4853"/>
    <w:rsid w:val="00CA4B12"/>
    <w:rsid w:val="00CA4BB8"/>
    <w:rsid w:val="00CA4BCF"/>
    <w:rsid w:val="00CA4D09"/>
    <w:rsid w:val="00CA501D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642"/>
    <w:rsid w:val="00CA6739"/>
    <w:rsid w:val="00CA68A0"/>
    <w:rsid w:val="00CA6BC8"/>
    <w:rsid w:val="00CA706F"/>
    <w:rsid w:val="00CA70C5"/>
    <w:rsid w:val="00CA714A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DE"/>
    <w:rsid w:val="00CB07C9"/>
    <w:rsid w:val="00CB09BD"/>
    <w:rsid w:val="00CB0B02"/>
    <w:rsid w:val="00CB0FCA"/>
    <w:rsid w:val="00CB11BF"/>
    <w:rsid w:val="00CB11E9"/>
    <w:rsid w:val="00CB130F"/>
    <w:rsid w:val="00CB14FB"/>
    <w:rsid w:val="00CB15B0"/>
    <w:rsid w:val="00CB175F"/>
    <w:rsid w:val="00CB1EF1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0DF"/>
    <w:rsid w:val="00CB6334"/>
    <w:rsid w:val="00CB64A1"/>
    <w:rsid w:val="00CB6532"/>
    <w:rsid w:val="00CB66A5"/>
    <w:rsid w:val="00CB66B8"/>
    <w:rsid w:val="00CB68D9"/>
    <w:rsid w:val="00CB6ABA"/>
    <w:rsid w:val="00CB6BF5"/>
    <w:rsid w:val="00CB6CF4"/>
    <w:rsid w:val="00CB7027"/>
    <w:rsid w:val="00CB70D8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B1A"/>
    <w:rsid w:val="00CB7B83"/>
    <w:rsid w:val="00CB7C79"/>
    <w:rsid w:val="00CB7E80"/>
    <w:rsid w:val="00CB7FA6"/>
    <w:rsid w:val="00CC0103"/>
    <w:rsid w:val="00CC0283"/>
    <w:rsid w:val="00CC030A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10D9"/>
    <w:rsid w:val="00CC11E4"/>
    <w:rsid w:val="00CC135F"/>
    <w:rsid w:val="00CC1794"/>
    <w:rsid w:val="00CC1FCA"/>
    <w:rsid w:val="00CC2177"/>
    <w:rsid w:val="00CC2188"/>
    <w:rsid w:val="00CC24B5"/>
    <w:rsid w:val="00CC25E7"/>
    <w:rsid w:val="00CC2692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37"/>
    <w:rsid w:val="00CC3A54"/>
    <w:rsid w:val="00CC3AA0"/>
    <w:rsid w:val="00CC3AC7"/>
    <w:rsid w:val="00CC3D78"/>
    <w:rsid w:val="00CC3E4E"/>
    <w:rsid w:val="00CC3E83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FF"/>
    <w:rsid w:val="00CC6E72"/>
    <w:rsid w:val="00CC6EDF"/>
    <w:rsid w:val="00CC6FBC"/>
    <w:rsid w:val="00CC7124"/>
    <w:rsid w:val="00CC71B4"/>
    <w:rsid w:val="00CC73BC"/>
    <w:rsid w:val="00CC7636"/>
    <w:rsid w:val="00CC78D7"/>
    <w:rsid w:val="00CC78F9"/>
    <w:rsid w:val="00CC7B6E"/>
    <w:rsid w:val="00CC7BF7"/>
    <w:rsid w:val="00CC7CB7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31D"/>
    <w:rsid w:val="00CD13FA"/>
    <w:rsid w:val="00CD14C1"/>
    <w:rsid w:val="00CD18B5"/>
    <w:rsid w:val="00CD191B"/>
    <w:rsid w:val="00CD1926"/>
    <w:rsid w:val="00CD1E99"/>
    <w:rsid w:val="00CD1F94"/>
    <w:rsid w:val="00CD200C"/>
    <w:rsid w:val="00CD2096"/>
    <w:rsid w:val="00CD20E1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323A"/>
    <w:rsid w:val="00CD34BD"/>
    <w:rsid w:val="00CD377A"/>
    <w:rsid w:val="00CD37A1"/>
    <w:rsid w:val="00CD37D4"/>
    <w:rsid w:val="00CD39A7"/>
    <w:rsid w:val="00CD3D1C"/>
    <w:rsid w:val="00CD3FF7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3BD"/>
    <w:rsid w:val="00CD5421"/>
    <w:rsid w:val="00CD551C"/>
    <w:rsid w:val="00CD5A63"/>
    <w:rsid w:val="00CD5E76"/>
    <w:rsid w:val="00CD5F4B"/>
    <w:rsid w:val="00CD60D8"/>
    <w:rsid w:val="00CD6460"/>
    <w:rsid w:val="00CD6D3E"/>
    <w:rsid w:val="00CD710A"/>
    <w:rsid w:val="00CD74AA"/>
    <w:rsid w:val="00CD7918"/>
    <w:rsid w:val="00CD7AE7"/>
    <w:rsid w:val="00CE0213"/>
    <w:rsid w:val="00CE068C"/>
    <w:rsid w:val="00CE0718"/>
    <w:rsid w:val="00CE0842"/>
    <w:rsid w:val="00CE095B"/>
    <w:rsid w:val="00CE14D5"/>
    <w:rsid w:val="00CE1626"/>
    <w:rsid w:val="00CE16E3"/>
    <w:rsid w:val="00CE1BFA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15A"/>
    <w:rsid w:val="00CE42DC"/>
    <w:rsid w:val="00CE443F"/>
    <w:rsid w:val="00CE45B0"/>
    <w:rsid w:val="00CE4872"/>
    <w:rsid w:val="00CE4F45"/>
    <w:rsid w:val="00CE4FD3"/>
    <w:rsid w:val="00CE5180"/>
    <w:rsid w:val="00CE526C"/>
    <w:rsid w:val="00CE52D6"/>
    <w:rsid w:val="00CE55F2"/>
    <w:rsid w:val="00CE563F"/>
    <w:rsid w:val="00CE58AD"/>
    <w:rsid w:val="00CE598C"/>
    <w:rsid w:val="00CE5A80"/>
    <w:rsid w:val="00CE5B51"/>
    <w:rsid w:val="00CE6059"/>
    <w:rsid w:val="00CE6166"/>
    <w:rsid w:val="00CE621A"/>
    <w:rsid w:val="00CE640A"/>
    <w:rsid w:val="00CE6590"/>
    <w:rsid w:val="00CE6B9E"/>
    <w:rsid w:val="00CE6C77"/>
    <w:rsid w:val="00CE6CB9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CC2"/>
    <w:rsid w:val="00CF0D69"/>
    <w:rsid w:val="00CF0D6C"/>
    <w:rsid w:val="00CF151D"/>
    <w:rsid w:val="00CF1701"/>
    <w:rsid w:val="00CF1753"/>
    <w:rsid w:val="00CF19AD"/>
    <w:rsid w:val="00CF19DC"/>
    <w:rsid w:val="00CF1BCB"/>
    <w:rsid w:val="00CF1DE5"/>
    <w:rsid w:val="00CF1EAB"/>
    <w:rsid w:val="00CF1FAA"/>
    <w:rsid w:val="00CF20F7"/>
    <w:rsid w:val="00CF210D"/>
    <w:rsid w:val="00CF21E5"/>
    <w:rsid w:val="00CF21F9"/>
    <w:rsid w:val="00CF2850"/>
    <w:rsid w:val="00CF2992"/>
    <w:rsid w:val="00CF2D02"/>
    <w:rsid w:val="00CF2DB3"/>
    <w:rsid w:val="00CF2F02"/>
    <w:rsid w:val="00CF30AD"/>
    <w:rsid w:val="00CF31F6"/>
    <w:rsid w:val="00CF3359"/>
    <w:rsid w:val="00CF3377"/>
    <w:rsid w:val="00CF3624"/>
    <w:rsid w:val="00CF367D"/>
    <w:rsid w:val="00CF385B"/>
    <w:rsid w:val="00CF3BE9"/>
    <w:rsid w:val="00CF3FE8"/>
    <w:rsid w:val="00CF40BE"/>
    <w:rsid w:val="00CF421C"/>
    <w:rsid w:val="00CF4449"/>
    <w:rsid w:val="00CF4659"/>
    <w:rsid w:val="00CF4B04"/>
    <w:rsid w:val="00CF4B32"/>
    <w:rsid w:val="00CF4C11"/>
    <w:rsid w:val="00CF4D86"/>
    <w:rsid w:val="00CF508C"/>
    <w:rsid w:val="00CF535B"/>
    <w:rsid w:val="00CF56EF"/>
    <w:rsid w:val="00CF59FF"/>
    <w:rsid w:val="00CF5D05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116"/>
    <w:rsid w:val="00CF74A3"/>
    <w:rsid w:val="00CF789A"/>
    <w:rsid w:val="00CF78B3"/>
    <w:rsid w:val="00CF78DF"/>
    <w:rsid w:val="00CF7922"/>
    <w:rsid w:val="00CF79FE"/>
    <w:rsid w:val="00CF7B87"/>
    <w:rsid w:val="00CF7EBE"/>
    <w:rsid w:val="00D00593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BBC"/>
    <w:rsid w:val="00D02CB4"/>
    <w:rsid w:val="00D02EC1"/>
    <w:rsid w:val="00D02F54"/>
    <w:rsid w:val="00D03044"/>
    <w:rsid w:val="00D03115"/>
    <w:rsid w:val="00D0317C"/>
    <w:rsid w:val="00D03240"/>
    <w:rsid w:val="00D03270"/>
    <w:rsid w:val="00D03625"/>
    <w:rsid w:val="00D0390F"/>
    <w:rsid w:val="00D03998"/>
    <w:rsid w:val="00D03A16"/>
    <w:rsid w:val="00D03A27"/>
    <w:rsid w:val="00D03BE2"/>
    <w:rsid w:val="00D040E1"/>
    <w:rsid w:val="00D0453A"/>
    <w:rsid w:val="00D04788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E6"/>
    <w:rsid w:val="00D05B22"/>
    <w:rsid w:val="00D05D66"/>
    <w:rsid w:val="00D05E7C"/>
    <w:rsid w:val="00D05F3F"/>
    <w:rsid w:val="00D05F64"/>
    <w:rsid w:val="00D060B2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3D"/>
    <w:rsid w:val="00D07369"/>
    <w:rsid w:val="00D07629"/>
    <w:rsid w:val="00D078CC"/>
    <w:rsid w:val="00D07BC0"/>
    <w:rsid w:val="00D07BC2"/>
    <w:rsid w:val="00D07D65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55"/>
    <w:rsid w:val="00D10D67"/>
    <w:rsid w:val="00D10D6D"/>
    <w:rsid w:val="00D1110C"/>
    <w:rsid w:val="00D11266"/>
    <w:rsid w:val="00D11272"/>
    <w:rsid w:val="00D1137A"/>
    <w:rsid w:val="00D1148D"/>
    <w:rsid w:val="00D11687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DC4"/>
    <w:rsid w:val="00D13E29"/>
    <w:rsid w:val="00D14361"/>
    <w:rsid w:val="00D1452D"/>
    <w:rsid w:val="00D14530"/>
    <w:rsid w:val="00D146D5"/>
    <w:rsid w:val="00D147C7"/>
    <w:rsid w:val="00D14999"/>
    <w:rsid w:val="00D14B28"/>
    <w:rsid w:val="00D14B32"/>
    <w:rsid w:val="00D14CCD"/>
    <w:rsid w:val="00D15003"/>
    <w:rsid w:val="00D1502C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DCB"/>
    <w:rsid w:val="00D16F67"/>
    <w:rsid w:val="00D16FD4"/>
    <w:rsid w:val="00D172CF"/>
    <w:rsid w:val="00D178AD"/>
    <w:rsid w:val="00D17918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257"/>
    <w:rsid w:val="00D2138B"/>
    <w:rsid w:val="00D213EE"/>
    <w:rsid w:val="00D21801"/>
    <w:rsid w:val="00D2198D"/>
    <w:rsid w:val="00D21B4C"/>
    <w:rsid w:val="00D21CAF"/>
    <w:rsid w:val="00D21D65"/>
    <w:rsid w:val="00D21DD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0C"/>
    <w:rsid w:val="00D24D18"/>
    <w:rsid w:val="00D2500E"/>
    <w:rsid w:val="00D251C9"/>
    <w:rsid w:val="00D25231"/>
    <w:rsid w:val="00D252A7"/>
    <w:rsid w:val="00D254B5"/>
    <w:rsid w:val="00D254E1"/>
    <w:rsid w:val="00D2555A"/>
    <w:rsid w:val="00D25970"/>
    <w:rsid w:val="00D259AE"/>
    <w:rsid w:val="00D25A51"/>
    <w:rsid w:val="00D25ADA"/>
    <w:rsid w:val="00D25BD0"/>
    <w:rsid w:val="00D25EFD"/>
    <w:rsid w:val="00D25FF6"/>
    <w:rsid w:val="00D26048"/>
    <w:rsid w:val="00D26485"/>
    <w:rsid w:val="00D265EA"/>
    <w:rsid w:val="00D2671D"/>
    <w:rsid w:val="00D267CA"/>
    <w:rsid w:val="00D26AA5"/>
    <w:rsid w:val="00D26B7E"/>
    <w:rsid w:val="00D26BC5"/>
    <w:rsid w:val="00D26D39"/>
    <w:rsid w:val="00D271BB"/>
    <w:rsid w:val="00D27243"/>
    <w:rsid w:val="00D272FA"/>
    <w:rsid w:val="00D273C3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32AB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979"/>
    <w:rsid w:val="00D34C22"/>
    <w:rsid w:val="00D34ECB"/>
    <w:rsid w:val="00D350C4"/>
    <w:rsid w:val="00D35178"/>
    <w:rsid w:val="00D3520D"/>
    <w:rsid w:val="00D354A3"/>
    <w:rsid w:val="00D354B8"/>
    <w:rsid w:val="00D35598"/>
    <w:rsid w:val="00D358B2"/>
    <w:rsid w:val="00D35BBD"/>
    <w:rsid w:val="00D35F30"/>
    <w:rsid w:val="00D360A6"/>
    <w:rsid w:val="00D360F3"/>
    <w:rsid w:val="00D3632D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4001E"/>
    <w:rsid w:val="00D400FC"/>
    <w:rsid w:val="00D4047D"/>
    <w:rsid w:val="00D40539"/>
    <w:rsid w:val="00D406E2"/>
    <w:rsid w:val="00D40808"/>
    <w:rsid w:val="00D409AF"/>
    <w:rsid w:val="00D40C45"/>
    <w:rsid w:val="00D40D9E"/>
    <w:rsid w:val="00D41329"/>
    <w:rsid w:val="00D414AB"/>
    <w:rsid w:val="00D41517"/>
    <w:rsid w:val="00D4170D"/>
    <w:rsid w:val="00D41767"/>
    <w:rsid w:val="00D417A5"/>
    <w:rsid w:val="00D418FF"/>
    <w:rsid w:val="00D419C9"/>
    <w:rsid w:val="00D41CB0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2FB3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1E3"/>
    <w:rsid w:val="00D4444A"/>
    <w:rsid w:val="00D44805"/>
    <w:rsid w:val="00D44934"/>
    <w:rsid w:val="00D44DE0"/>
    <w:rsid w:val="00D44FE8"/>
    <w:rsid w:val="00D45185"/>
    <w:rsid w:val="00D456F0"/>
    <w:rsid w:val="00D45D7A"/>
    <w:rsid w:val="00D45FDC"/>
    <w:rsid w:val="00D46057"/>
    <w:rsid w:val="00D4620C"/>
    <w:rsid w:val="00D4644B"/>
    <w:rsid w:val="00D46527"/>
    <w:rsid w:val="00D465A8"/>
    <w:rsid w:val="00D46B14"/>
    <w:rsid w:val="00D46C0A"/>
    <w:rsid w:val="00D46EB6"/>
    <w:rsid w:val="00D47283"/>
    <w:rsid w:val="00D47329"/>
    <w:rsid w:val="00D474AF"/>
    <w:rsid w:val="00D4764F"/>
    <w:rsid w:val="00D47813"/>
    <w:rsid w:val="00D47CE3"/>
    <w:rsid w:val="00D47DDB"/>
    <w:rsid w:val="00D47F41"/>
    <w:rsid w:val="00D500B0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2FA"/>
    <w:rsid w:val="00D52329"/>
    <w:rsid w:val="00D52580"/>
    <w:rsid w:val="00D52754"/>
    <w:rsid w:val="00D5281B"/>
    <w:rsid w:val="00D5295A"/>
    <w:rsid w:val="00D52C01"/>
    <w:rsid w:val="00D52D81"/>
    <w:rsid w:val="00D52E64"/>
    <w:rsid w:val="00D53096"/>
    <w:rsid w:val="00D530B3"/>
    <w:rsid w:val="00D5324A"/>
    <w:rsid w:val="00D532D5"/>
    <w:rsid w:val="00D53410"/>
    <w:rsid w:val="00D53429"/>
    <w:rsid w:val="00D5345C"/>
    <w:rsid w:val="00D53487"/>
    <w:rsid w:val="00D538A1"/>
    <w:rsid w:val="00D53B29"/>
    <w:rsid w:val="00D53EBA"/>
    <w:rsid w:val="00D54231"/>
    <w:rsid w:val="00D544DD"/>
    <w:rsid w:val="00D54614"/>
    <w:rsid w:val="00D54728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81B"/>
    <w:rsid w:val="00D55990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51"/>
    <w:rsid w:val="00D57892"/>
    <w:rsid w:val="00D57A7B"/>
    <w:rsid w:val="00D57AB7"/>
    <w:rsid w:val="00D57ADA"/>
    <w:rsid w:val="00D57B23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2005"/>
    <w:rsid w:val="00D621DE"/>
    <w:rsid w:val="00D622B1"/>
    <w:rsid w:val="00D62396"/>
    <w:rsid w:val="00D6246B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5C"/>
    <w:rsid w:val="00D631D2"/>
    <w:rsid w:val="00D632BE"/>
    <w:rsid w:val="00D633DA"/>
    <w:rsid w:val="00D63771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108"/>
    <w:rsid w:val="00D70122"/>
    <w:rsid w:val="00D70999"/>
    <w:rsid w:val="00D70A09"/>
    <w:rsid w:val="00D70A58"/>
    <w:rsid w:val="00D70F82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4D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BDD"/>
    <w:rsid w:val="00D80FF8"/>
    <w:rsid w:val="00D8130D"/>
    <w:rsid w:val="00D81567"/>
    <w:rsid w:val="00D817D5"/>
    <w:rsid w:val="00D81920"/>
    <w:rsid w:val="00D819A8"/>
    <w:rsid w:val="00D81AF9"/>
    <w:rsid w:val="00D81BBF"/>
    <w:rsid w:val="00D81DB5"/>
    <w:rsid w:val="00D81EBA"/>
    <w:rsid w:val="00D82026"/>
    <w:rsid w:val="00D8206E"/>
    <w:rsid w:val="00D823E4"/>
    <w:rsid w:val="00D8247D"/>
    <w:rsid w:val="00D8296A"/>
    <w:rsid w:val="00D82C66"/>
    <w:rsid w:val="00D82E99"/>
    <w:rsid w:val="00D830D3"/>
    <w:rsid w:val="00D83260"/>
    <w:rsid w:val="00D832FB"/>
    <w:rsid w:val="00D835F5"/>
    <w:rsid w:val="00D836B9"/>
    <w:rsid w:val="00D8396C"/>
    <w:rsid w:val="00D839A8"/>
    <w:rsid w:val="00D839B6"/>
    <w:rsid w:val="00D83A9C"/>
    <w:rsid w:val="00D83B34"/>
    <w:rsid w:val="00D83B7C"/>
    <w:rsid w:val="00D83C03"/>
    <w:rsid w:val="00D83E8B"/>
    <w:rsid w:val="00D83FDA"/>
    <w:rsid w:val="00D84097"/>
    <w:rsid w:val="00D842BB"/>
    <w:rsid w:val="00D842DE"/>
    <w:rsid w:val="00D843E2"/>
    <w:rsid w:val="00D845B4"/>
    <w:rsid w:val="00D8465E"/>
    <w:rsid w:val="00D847F4"/>
    <w:rsid w:val="00D84BC7"/>
    <w:rsid w:val="00D84E7D"/>
    <w:rsid w:val="00D84EC3"/>
    <w:rsid w:val="00D84ED9"/>
    <w:rsid w:val="00D84F08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F15"/>
    <w:rsid w:val="00D86005"/>
    <w:rsid w:val="00D861DB"/>
    <w:rsid w:val="00D86467"/>
    <w:rsid w:val="00D865E3"/>
    <w:rsid w:val="00D86730"/>
    <w:rsid w:val="00D867FA"/>
    <w:rsid w:val="00D86A07"/>
    <w:rsid w:val="00D86BB2"/>
    <w:rsid w:val="00D86C06"/>
    <w:rsid w:val="00D86C2B"/>
    <w:rsid w:val="00D86CD4"/>
    <w:rsid w:val="00D86D67"/>
    <w:rsid w:val="00D86E6B"/>
    <w:rsid w:val="00D86FEC"/>
    <w:rsid w:val="00D87115"/>
    <w:rsid w:val="00D8714F"/>
    <w:rsid w:val="00D877A4"/>
    <w:rsid w:val="00D87B40"/>
    <w:rsid w:val="00D87BC3"/>
    <w:rsid w:val="00D9051B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39E"/>
    <w:rsid w:val="00D92545"/>
    <w:rsid w:val="00D9286B"/>
    <w:rsid w:val="00D929CF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76"/>
    <w:rsid w:val="00D93CA8"/>
    <w:rsid w:val="00D93D2D"/>
    <w:rsid w:val="00D940C0"/>
    <w:rsid w:val="00D9412B"/>
    <w:rsid w:val="00D941F5"/>
    <w:rsid w:val="00D943C1"/>
    <w:rsid w:val="00D947B0"/>
    <w:rsid w:val="00D9491B"/>
    <w:rsid w:val="00D94B8F"/>
    <w:rsid w:val="00D94E3C"/>
    <w:rsid w:val="00D95036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700"/>
    <w:rsid w:val="00D978E4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1D87"/>
    <w:rsid w:val="00DA1E55"/>
    <w:rsid w:val="00DA2081"/>
    <w:rsid w:val="00DA209D"/>
    <w:rsid w:val="00DA2385"/>
    <w:rsid w:val="00DA2502"/>
    <w:rsid w:val="00DA2642"/>
    <w:rsid w:val="00DA2696"/>
    <w:rsid w:val="00DA2811"/>
    <w:rsid w:val="00DA2BC1"/>
    <w:rsid w:val="00DA2CB0"/>
    <w:rsid w:val="00DA2DC1"/>
    <w:rsid w:val="00DA2E71"/>
    <w:rsid w:val="00DA2EC3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805"/>
    <w:rsid w:val="00DA6BCE"/>
    <w:rsid w:val="00DA6BE0"/>
    <w:rsid w:val="00DA6C54"/>
    <w:rsid w:val="00DA6CD1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784"/>
    <w:rsid w:val="00DB2AD7"/>
    <w:rsid w:val="00DB308B"/>
    <w:rsid w:val="00DB3297"/>
    <w:rsid w:val="00DB3353"/>
    <w:rsid w:val="00DB396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532"/>
    <w:rsid w:val="00DB6594"/>
    <w:rsid w:val="00DB6705"/>
    <w:rsid w:val="00DB67E1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870"/>
    <w:rsid w:val="00DC1CE9"/>
    <w:rsid w:val="00DC1D23"/>
    <w:rsid w:val="00DC20E4"/>
    <w:rsid w:val="00DC2538"/>
    <w:rsid w:val="00DC26FF"/>
    <w:rsid w:val="00DC276D"/>
    <w:rsid w:val="00DC2CD2"/>
    <w:rsid w:val="00DC2E26"/>
    <w:rsid w:val="00DC3289"/>
    <w:rsid w:val="00DC340A"/>
    <w:rsid w:val="00DC355F"/>
    <w:rsid w:val="00DC3B8A"/>
    <w:rsid w:val="00DC3C79"/>
    <w:rsid w:val="00DC3E09"/>
    <w:rsid w:val="00DC3F9E"/>
    <w:rsid w:val="00DC4149"/>
    <w:rsid w:val="00DC43D5"/>
    <w:rsid w:val="00DC440A"/>
    <w:rsid w:val="00DC470A"/>
    <w:rsid w:val="00DC4968"/>
    <w:rsid w:val="00DC4C89"/>
    <w:rsid w:val="00DC4FD3"/>
    <w:rsid w:val="00DC53F2"/>
    <w:rsid w:val="00DC5492"/>
    <w:rsid w:val="00DC55A9"/>
    <w:rsid w:val="00DC560F"/>
    <w:rsid w:val="00DC5A59"/>
    <w:rsid w:val="00DC5F2B"/>
    <w:rsid w:val="00DC6316"/>
    <w:rsid w:val="00DC64FB"/>
    <w:rsid w:val="00DC65BC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D0053"/>
    <w:rsid w:val="00DD028C"/>
    <w:rsid w:val="00DD02CF"/>
    <w:rsid w:val="00DD0488"/>
    <w:rsid w:val="00DD053D"/>
    <w:rsid w:val="00DD061E"/>
    <w:rsid w:val="00DD0641"/>
    <w:rsid w:val="00DD06F9"/>
    <w:rsid w:val="00DD072E"/>
    <w:rsid w:val="00DD07E1"/>
    <w:rsid w:val="00DD0D61"/>
    <w:rsid w:val="00DD0F40"/>
    <w:rsid w:val="00DD0F99"/>
    <w:rsid w:val="00DD0FBA"/>
    <w:rsid w:val="00DD10AA"/>
    <w:rsid w:val="00DD10E4"/>
    <w:rsid w:val="00DD111A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82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E3A"/>
    <w:rsid w:val="00DD3056"/>
    <w:rsid w:val="00DD306C"/>
    <w:rsid w:val="00DD32ED"/>
    <w:rsid w:val="00DD35DE"/>
    <w:rsid w:val="00DD3CDB"/>
    <w:rsid w:val="00DD3CE2"/>
    <w:rsid w:val="00DD3F37"/>
    <w:rsid w:val="00DD410B"/>
    <w:rsid w:val="00DD4575"/>
    <w:rsid w:val="00DD45CE"/>
    <w:rsid w:val="00DD4867"/>
    <w:rsid w:val="00DD4AD6"/>
    <w:rsid w:val="00DD4B0B"/>
    <w:rsid w:val="00DD4F1E"/>
    <w:rsid w:val="00DD5085"/>
    <w:rsid w:val="00DD50F2"/>
    <w:rsid w:val="00DD5131"/>
    <w:rsid w:val="00DD5434"/>
    <w:rsid w:val="00DD5486"/>
    <w:rsid w:val="00DD588F"/>
    <w:rsid w:val="00DD58F9"/>
    <w:rsid w:val="00DD5A18"/>
    <w:rsid w:val="00DD5F08"/>
    <w:rsid w:val="00DD6160"/>
    <w:rsid w:val="00DD6223"/>
    <w:rsid w:val="00DD648B"/>
    <w:rsid w:val="00DD64BC"/>
    <w:rsid w:val="00DD650F"/>
    <w:rsid w:val="00DD696F"/>
    <w:rsid w:val="00DD6C25"/>
    <w:rsid w:val="00DD6D50"/>
    <w:rsid w:val="00DD6DB0"/>
    <w:rsid w:val="00DD6E4D"/>
    <w:rsid w:val="00DD72BC"/>
    <w:rsid w:val="00DD7509"/>
    <w:rsid w:val="00DD7675"/>
    <w:rsid w:val="00DD7B74"/>
    <w:rsid w:val="00DD7D2E"/>
    <w:rsid w:val="00DD7FB0"/>
    <w:rsid w:val="00DE045D"/>
    <w:rsid w:val="00DE047C"/>
    <w:rsid w:val="00DE04A0"/>
    <w:rsid w:val="00DE04C3"/>
    <w:rsid w:val="00DE06DC"/>
    <w:rsid w:val="00DE0794"/>
    <w:rsid w:val="00DE099C"/>
    <w:rsid w:val="00DE0D85"/>
    <w:rsid w:val="00DE0E61"/>
    <w:rsid w:val="00DE0EAC"/>
    <w:rsid w:val="00DE0F82"/>
    <w:rsid w:val="00DE12AD"/>
    <w:rsid w:val="00DE1356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57A"/>
    <w:rsid w:val="00DE3638"/>
    <w:rsid w:val="00DE3645"/>
    <w:rsid w:val="00DE366F"/>
    <w:rsid w:val="00DE377B"/>
    <w:rsid w:val="00DE3AA9"/>
    <w:rsid w:val="00DE3C95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4B9C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FFD"/>
    <w:rsid w:val="00DF120F"/>
    <w:rsid w:val="00DF1298"/>
    <w:rsid w:val="00DF1477"/>
    <w:rsid w:val="00DF16CC"/>
    <w:rsid w:val="00DF19FE"/>
    <w:rsid w:val="00DF1D75"/>
    <w:rsid w:val="00DF1DDD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E95"/>
    <w:rsid w:val="00DF4F4F"/>
    <w:rsid w:val="00DF527D"/>
    <w:rsid w:val="00DF5A6D"/>
    <w:rsid w:val="00DF5B6B"/>
    <w:rsid w:val="00DF62A8"/>
    <w:rsid w:val="00DF64A3"/>
    <w:rsid w:val="00DF656D"/>
    <w:rsid w:val="00DF6FB1"/>
    <w:rsid w:val="00DF702F"/>
    <w:rsid w:val="00DF7037"/>
    <w:rsid w:val="00DF7194"/>
    <w:rsid w:val="00DF72C9"/>
    <w:rsid w:val="00DF72DE"/>
    <w:rsid w:val="00DF73C8"/>
    <w:rsid w:val="00DF7456"/>
    <w:rsid w:val="00DF759F"/>
    <w:rsid w:val="00DF7654"/>
    <w:rsid w:val="00DF770E"/>
    <w:rsid w:val="00DF77B0"/>
    <w:rsid w:val="00DF7B34"/>
    <w:rsid w:val="00DF7C20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830"/>
    <w:rsid w:val="00E0190A"/>
    <w:rsid w:val="00E01CA2"/>
    <w:rsid w:val="00E01D73"/>
    <w:rsid w:val="00E020FD"/>
    <w:rsid w:val="00E0213F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8A"/>
    <w:rsid w:val="00E04432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2DF"/>
    <w:rsid w:val="00E1052E"/>
    <w:rsid w:val="00E105C4"/>
    <w:rsid w:val="00E10873"/>
    <w:rsid w:val="00E10885"/>
    <w:rsid w:val="00E10A2B"/>
    <w:rsid w:val="00E10E4A"/>
    <w:rsid w:val="00E11285"/>
    <w:rsid w:val="00E11348"/>
    <w:rsid w:val="00E11353"/>
    <w:rsid w:val="00E1145E"/>
    <w:rsid w:val="00E11539"/>
    <w:rsid w:val="00E11832"/>
    <w:rsid w:val="00E1185D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A72"/>
    <w:rsid w:val="00E12BDD"/>
    <w:rsid w:val="00E12D35"/>
    <w:rsid w:val="00E12E43"/>
    <w:rsid w:val="00E12F5A"/>
    <w:rsid w:val="00E1315C"/>
    <w:rsid w:val="00E133E0"/>
    <w:rsid w:val="00E1347A"/>
    <w:rsid w:val="00E135EF"/>
    <w:rsid w:val="00E13728"/>
    <w:rsid w:val="00E13798"/>
    <w:rsid w:val="00E13839"/>
    <w:rsid w:val="00E138E5"/>
    <w:rsid w:val="00E13911"/>
    <w:rsid w:val="00E13915"/>
    <w:rsid w:val="00E13F3A"/>
    <w:rsid w:val="00E1406E"/>
    <w:rsid w:val="00E144EB"/>
    <w:rsid w:val="00E1464C"/>
    <w:rsid w:val="00E14652"/>
    <w:rsid w:val="00E1497B"/>
    <w:rsid w:val="00E14B4B"/>
    <w:rsid w:val="00E14C3F"/>
    <w:rsid w:val="00E14C54"/>
    <w:rsid w:val="00E14CB9"/>
    <w:rsid w:val="00E150F1"/>
    <w:rsid w:val="00E15285"/>
    <w:rsid w:val="00E154A5"/>
    <w:rsid w:val="00E15588"/>
    <w:rsid w:val="00E15598"/>
    <w:rsid w:val="00E15687"/>
    <w:rsid w:val="00E156A0"/>
    <w:rsid w:val="00E1599A"/>
    <w:rsid w:val="00E159B7"/>
    <w:rsid w:val="00E15AB5"/>
    <w:rsid w:val="00E15E2B"/>
    <w:rsid w:val="00E15F38"/>
    <w:rsid w:val="00E16143"/>
    <w:rsid w:val="00E169CF"/>
    <w:rsid w:val="00E16B61"/>
    <w:rsid w:val="00E16C6A"/>
    <w:rsid w:val="00E170AF"/>
    <w:rsid w:val="00E1715D"/>
    <w:rsid w:val="00E172EC"/>
    <w:rsid w:val="00E172F9"/>
    <w:rsid w:val="00E1739C"/>
    <w:rsid w:val="00E1739F"/>
    <w:rsid w:val="00E174A3"/>
    <w:rsid w:val="00E17514"/>
    <w:rsid w:val="00E17613"/>
    <w:rsid w:val="00E17785"/>
    <w:rsid w:val="00E177D2"/>
    <w:rsid w:val="00E1789C"/>
    <w:rsid w:val="00E17CA8"/>
    <w:rsid w:val="00E203B9"/>
    <w:rsid w:val="00E204D5"/>
    <w:rsid w:val="00E2081D"/>
    <w:rsid w:val="00E20822"/>
    <w:rsid w:val="00E2085C"/>
    <w:rsid w:val="00E208EB"/>
    <w:rsid w:val="00E20A2F"/>
    <w:rsid w:val="00E20CA4"/>
    <w:rsid w:val="00E2124D"/>
    <w:rsid w:val="00E2125F"/>
    <w:rsid w:val="00E21452"/>
    <w:rsid w:val="00E215E6"/>
    <w:rsid w:val="00E217AA"/>
    <w:rsid w:val="00E218FA"/>
    <w:rsid w:val="00E21A0E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4F5"/>
    <w:rsid w:val="00E23C1C"/>
    <w:rsid w:val="00E23E8D"/>
    <w:rsid w:val="00E2400B"/>
    <w:rsid w:val="00E2418F"/>
    <w:rsid w:val="00E24501"/>
    <w:rsid w:val="00E246EF"/>
    <w:rsid w:val="00E2472E"/>
    <w:rsid w:val="00E249C2"/>
    <w:rsid w:val="00E249E4"/>
    <w:rsid w:val="00E24B56"/>
    <w:rsid w:val="00E24C5B"/>
    <w:rsid w:val="00E24E1E"/>
    <w:rsid w:val="00E24FDE"/>
    <w:rsid w:val="00E25194"/>
    <w:rsid w:val="00E25210"/>
    <w:rsid w:val="00E25462"/>
    <w:rsid w:val="00E254C6"/>
    <w:rsid w:val="00E2567D"/>
    <w:rsid w:val="00E25818"/>
    <w:rsid w:val="00E25A57"/>
    <w:rsid w:val="00E25C81"/>
    <w:rsid w:val="00E25CB5"/>
    <w:rsid w:val="00E25D01"/>
    <w:rsid w:val="00E25D2D"/>
    <w:rsid w:val="00E25F48"/>
    <w:rsid w:val="00E26102"/>
    <w:rsid w:val="00E26169"/>
    <w:rsid w:val="00E26280"/>
    <w:rsid w:val="00E265D7"/>
    <w:rsid w:val="00E26638"/>
    <w:rsid w:val="00E266E9"/>
    <w:rsid w:val="00E2678B"/>
    <w:rsid w:val="00E26EE8"/>
    <w:rsid w:val="00E26F47"/>
    <w:rsid w:val="00E26FF5"/>
    <w:rsid w:val="00E272E9"/>
    <w:rsid w:val="00E275B3"/>
    <w:rsid w:val="00E27756"/>
    <w:rsid w:val="00E277DF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0F9D"/>
    <w:rsid w:val="00E311EA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B8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A5B"/>
    <w:rsid w:val="00E33C62"/>
    <w:rsid w:val="00E33FD1"/>
    <w:rsid w:val="00E3414D"/>
    <w:rsid w:val="00E34177"/>
    <w:rsid w:val="00E342FC"/>
    <w:rsid w:val="00E3446E"/>
    <w:rsid w:val="00E34550"/>
    <w:rsid w:val="00E34574"/>
    <w:rsid w:val="00E34757"/>
    <w:rsid w:val="00E34887"/>
    <w:rsid w:val="00E348DB"/>
    <w:rsid w:val="00E34901"/>
    <w:rsid w:val="00E349D5"/>
    <w:rsid w:val="00E34CF6"/>
    <w:rsid w:val="00E35005"/>
    <w:rsid w:val="00E35167"/>
    <w:rsid w:val="00E352A5"/>
    <w:rsid w:val="00E355B8"/>
    <w:rsid w:val="00E357C1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210"/>
    <w:rsid w:val="00E374D7"/>
    <w:rsid w:val="00E37708"/>
    <w:rsid w:val="00E37755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681"/>
    <w:rsid w:val="00E4076B"/>
    <w:rsid w:val="00E40A49"/>
    <w:rsid w:val="00E40D3B"/>
    <w:rsid w:val="00E41135"/>
    <w:rsid w:val="00E411A9"/>
    <w:rsid w:val="00E411D9"/>
    <w:rsid w:val="00E4123F"/>
    <w:rsid w:val="00E41251"/>
    <w:rsid w:val="00E41875"/>
    <w:rsid w:val="00E418FA"/>
    <w:rsid w:val="00E419D8"/>
    <w:rsid w:val="00E41BF8"/>
    <w:rsid w:val="00E41C38"/>
    <w:rsid w:val="00E41E77"/>
    <w:rsid w:val="00E427AF"/>
    <w:rsid w:val="00E42972"/>
    <w:rsid w:val="00E42D9A"/>
    <w:rsid w:val="00E42EC3"/>
    <w:rsid w:val="00E43006"/>
    <w:rsid w:val="00E430F5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522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5FFA"/>
    <w:rsid w:val="00E46022"/>
    <w:rsid w:val="00E46159"/>
    <w:rsid w:val="00E467BF"/>
    <w:rsid w:val="00E46996"/>
    <w:rsid w:val="00E46A4C"/>
    <w:rsid w:val="00E46B0C"/>
    <w:rsid w:val="00E46B99"/>
    <w:rsid w:val="00E46CDB"/>
    <w:rsid w:val="00E46E8E"/>
    <w:rsid w:val="00E470DE"/>
    <w:rsid w:val="00E472AD"/>
    <w:rsid w:val="00E47306"/>
    <w:rsid w:val="00E47382"/>
    <w:rsid w:val="00E47542"/>
    <w:rsid w:val="00E478AA"/>
    <w:rsid w:val="00E47A36"/>
    <w:rsid w:val="00E47F67"/>
    <w:rsid w:val="00E5022F"/>
    <w:rsid w:val="00E5057B"/>
    <w:rsid w:val="00E5058C"/>
    <w:rsid w:val="00E5070B"/>
    <w:rsid w:val="00E50768"/>
    <w:rsid w:val="00E50B90"/>
    <w:rsid w:val="00E50BBC"/>
    <w:rsid w:val="00E50C91"/>
    <w:rsid w:val="00E50D1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7B6"/>
    <w:rsid w:val="00E53801"/>
    <w:rsid w:val="00E538BB"/>
    <w:rsid w:val="00E53976"/>
    <w:rsid w:val="00E53CB4"/>
    <w:rsid w:val="00E54212"/>
    <w:rsid w:val="00E54471"/>
    <w:rsid w:val="00E545DE"/>
    <w:rsid w:val="00E54847"/>
    <w:rsid w:val="00E54A9E"/>
    <w:rsid w:val="00E54AFE"/>
    <w:rsid w:val="00E54F6D"/>
    <w:rsid w:val="00E54F91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357"/>
    <w:rsid w:val="00E56BB0"/>
    <w:rsid w:val="00E56C1D"/>
    <w:rsid w:val="00E56D62"/>
    <w:rsid w:val="00E57336"/>
    <w:rsid w:val="00E5733D"/>
    <w:rsid w:val="00E57447"/>
    <w:rsid w:val="00E57460"/>
    <w:rsid w:val="00E578DE"/>
    <w:rsid w:val="00E57E7E"/>
    <w:rsid w:val="00E60275"/>
    <w:rsid w:val="00E602A6"/>
    <w:rsid w:val="00E6031C"/>
    <w:rsid w:val="00E60389"/>
    <w:rsid w:val="00E60393"/>
    <w:rsid w:val="00E6096E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609"/>
    <w:rsid w:val="00E638B7"/>
    <w:rsid w:val="00E6390F"/>
    <w:rsid w:val="00E63948"/>
    <w:rsid w:val="00E6395D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64F"/>
    <w:rsid w:val="00E64D0F"/>
    <w:rsid w:val="00E64E29"/>
    <w:rsid w:val="00E65196"/>
    <w:rsid w:val="00E6535A"/>
    <w:rsid w:val="00E65563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9A9"/>
    <w:rsid w:val="00E679FE"/>
    <w:rsid w:val="00E67A51"/>
    <w:rsid w:val="00E67BB3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88C"/>
    <w:rsid w:val="00E71977"/>
    <w:rsid w:val="00E71A20"/>
    <w:rsid w:val="00E71B81"/>
    <w:rsid w:val="00E71C9E"/>
    <w:rsid w:val="00E71CE9"/>
    <w:rsid w:val="00E71DBC"/>
    <w:rsid w:val="00E71DC8"/>
    <w:rsid w:val="00E71E22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841"/>
    <w:rsid w:val="00E749DD"/>
    <w:rsid w:val="00E74A76"/>
    <w:rsid w:val="00E74B06"/>
    <w:rsid w:val="00E74BDC"/>
    <w:rsid w:val="00E74C17"/>
    <w:rsid w:val="00E74CAB"/>
    <w:rsid w:val="00E74D69"/>
    <w:rsid w:val="00E74DC6"/>
    <w:rsid w:val="00E74E12"/>
    <w:rsid w:val="00E74E96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18"/>
    <w:rsid w:val="00E76671"/>
    <w:rsid w:val="00E76968"/>
    <w:rsid w:val="00E769CD"/>
    <w:rsid w:val="00E769D7"/>
    <w:rsid w:val="00E76C7B"/>
    <w:rsid w:val="00E76C99"/>
    <w:rsid w:val="00E76DA1"/>
    <w:rsid w:val="00E76E33"/>
    <w:rsid w:val="00E76E3A"/>
    <w:rsid w:val="00E76E40"/>
    <w:rsid w:val="00E76F82"/>
    <w:rsid w:val="00E76FC0"/>
    <w:rsid w:val="00E770C1"/>
    <w:rsid w:val="00E77129"/>
    <w:rsid w:val="00E7726C"/>
    <w:rsid w:val="00E77359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0997"/>
    <w:rsid w:val="00E80CD3"/>
    <w:rsid w:val="00E81277"/>
    <w:rsid w:val="00E81591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2DD1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DD4"/>
    <w:rsid w:val="00E84E1E"/>
    <w:rsid w:val="00E84E36"/>
    <w:rsid w:val="00E85095"/>
    <w:rsid w:val="00E859F2"/>
    <w:rsid w:val="00E85A20"/>
    <w:rsid w:val="00E85B2D"/>
    <w:rsid w:val="00E85B73"/>
    <w:rsid w:val="00E85CC7"/>
    <w:rsid w:val="00E85D3A"/>
    <w:rsid w:val="00E85D80"/>
    <w:rsid w:val="00E85EE6"/>
    <w:rsid w:val="00E85FD9"/>
    <w:rsid w:val="00E86061"/>
    <w:rsid w:val="00E86100"/>
    <w:rsid w:val="00E8612B"/>
    <w:rsid w:val="00E8628D"/>
    <w:rsid w:val="00E86530"/>
    <w:rsid w:val="00E869F3"/>
    <w:rsid w:val="00E86A88"/>
    <w:rsid w:val="00E86CDE"/>
    <w:rsid w:val="00E86F67"/>
    <w:rsid w:val="00E8707E"/>
    <w:rsid w:val="00E8719B"/>
    <w:rsid w:val="00E8742C"/>
    <w:rsid w:val="00E87463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998"/>
    <w:rsid w:val="00E90A02"/>
    <w:rsid w:val="00E90BDD"/>
    <w:rsid w:val="00E9108F"/>
    <w:rsid w:val="00E91385"/>
    <w:rsid w:val="00E9173A"/>
    <w:rsid w:val="00E918A0"/>
    <w:rsid w:val="00E91C5F"/>
    <w:rsid w:val="00E91D28"/>
    <w:rsid w:val="00E91D94"/>
    <w:rsid w:val="00E91F9C"/>
    <w:rsid w:val="00E9208C"/>
    <w:rsid w:val="00E9226B"/>
    <w:rsid w:val="00E9229D"/>
    <w:rsid w:val="00E9230D"/>
    <w:rsid w:val="00E92676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B8D"/>
    <w:rsid w:val="00E94030"/>
    <w:rsid w:val="00E94236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EA9"/>
    <w:rsid w:val="00E97362"/>
    <w:rsid w:val="00E97819"/>
    <w:rsid w:val="00E97AC6"/>
    <w:rsid w:val="00E97C1E"/>
    <w:rsid w:val="00E97C87"/>
    <w:rsid w:val="00E97FD1"/>
    <w:rsid w:val="00EA01A4"/>
    <w:rsid w:val="00EA033C"/>
    <w:rsid w:val="00EA05E6"/>
    <w:rsid w:val="00EA0784"/>
    <w:rsid w:val="00EA0A78"/>
    <w:rsid w:val="00EA0CC2"/>
    <w:rsid w:val="00EA0D9E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B27"/>
    <w:rsid w:val="00EA1B45"/>
    <w:rsid w:val="00EA1C40"/>
    <w:rsid w:val="00EA1DE1"/>
    <w:rsid w:val="00EA218F"/>
    <w:rsid w:val="00EA24FD"/>
    <w:rsid w:val="00EA2541"/>
    <w:rsid w:val="00EA2574"/>
    <w:rsid w:val="00EA25DC"/>
    <w:rsid w:val="00EA2A8A"/>
    <w:rsid w:val="00EA2B6E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9D3"/>
    <w:rsid w:val="00EA4AA9"/>
    <w:rsid w:val="00EA4D24"/>
    <w:rsid w:val="00EA4E4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96"/>
    <w:rsid w:val="00EB0702"/>
    <w:rsid w:val="00EB09BA"/>
    <w:rsid w:val="00EB0A00"/>
    <w:rsid w:val="00EB0DBC"/>
    <w:rsid w:val="00EB1427"/>
    <w:rsid w:val="00EB14C3"/>
    <w:rsid w:val="00EB159C"/>
    <w:rsid w:val="00EB16B5"/>
    <w:rsid w:val="00EB16FC"/>
    <w:rsid w:val="00EB17CB"/>
    <w:rsid w:val="00EB1AED"/>
    <w:rsid w:val="00EB1D23"/>
    <w:rsid w:val="00EB1EE2"/>
    <w:rsid w:val="00EB1F80"/>
    <w:rsid w:val="00EB21CD"/>
    <w:rsid w:val="00EB241A"/>
    <w:rsid w:val="00EB25D1"/>
    <w:rsid w:val="00EB2A15"/>
    <w:rsid w:val="00EB2DD5"/>
    <w:rsid w:val="00EB2E86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AF5"/>
    <w:rsid w:val="00EB3B15"/>
    <w:rsid w:val="00EB3D06"/>
    <w:rsid w:val="00EB3F29"/>
    <w:rsid w:val="00EB4445"/>
    <w:rsid w:val="00EB44F2"/>
    <w:rsid w:val="00EB46F3"/>
    <w:rsid w:val="00EB485F"/>
    <w:rsid w:val="00EB4883"/>
    <w:rsid w:val="00EB492C"/>
    <w:rsid w:val="00EB4DED"/>
    <w:rsid w:val="00EB4DF8"/>
    <w:rsid w:val="00EB4E3D"/>
    <w:rsid w:val="00EB513E"/>
    <w:rsid w:val="00EB52B9"/>
    <w:rsid w:val="00EB5424"/>
    <w:rsid w:val="00EB55BD"/>
    <w:rsid w:val="00EB565F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D0"/>
    <w:rsid w:val="00EC0177"/>
    <w:rsid w:val="00EC027C"/>
    <w:rsid w:val="00EC03EB"/>
    <w:rsid w:val="00EC0627"/>
    <w:rsid w:val="00EC068C"/>
    <w:rsid w:val="00EC0696"/>
    <w:rsid w:val="00EC075B"/>
    <w:rsid w:val="00EC07E9"/>
    <w:rsid w:val="00EC0B1D"/>
    <w:rsid w:val="00EC0DE6"/>
    <w:rsid w:val="00EC1184"/>
    <w:rsid w:val="00EC16AF"/>
    <w:rsid w:val="00EC2041"/>
    <w:rsid w:val="00EC2058"/>
    <w:rsid w:val="00EC222F"/>
    <w:rsid w:val="00EC2231"/>
    <w:rsid w:val="00EC2400"/>
    <w:rsid w:val="00EC241A"/>
    <w:rsid w:val="00EC247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7BB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970"/>
    <w:rsid w:val="00EC5CFF"/>
    <w:rsid w:val="00EC5E80"/>
    <w:rsid w:val="00EC62F5"/>
    <w:rsid w:val="00EC63B3"/>
    <w:rsid w:val="00EC6467"/>
    <w:rsid w:val="00EC64CB"/>
    <w:rsid w:val="00EC6792"/>
    <w:rsid w:val="00EC685B"/>
    <w:rsid w:val="00EC69A5"/>
    <w:rsid w:val="00EC7188"/>
    <w:rsid w:val="00EC7201"/>
    <w:rsid w:val="00EC7217"/>
    <w:rsid w:val="00EC7752"/>
    <w:rsid w:val="00EC7B18"/>
    <w:rsid w:val="00EC7CCE"/>
    <w:rsid w:val="00EC7F38"/>
    <w:rsid w:val="00EC7FB1"/>
    <w:rsid w:val="00ED0062"/>
    <w:rsid w:val="00ED010C"/>
    <w:rsid w:val="00ED03AE"/>
    <w:rsid w:val="00ED0425"/>
    <w:rsid w:val="00ED064D"/>
    <w:rsid w:val="00ED0774"/>
    <w:rsid w:val="00ED08AF"/>
    <w:rsid w:val="00ED08E0"/>
    <w:rsid w:val="00ED099F"/>
    <w:rsid w:val="00ED0B8E"/>
    <w:rsid w:val="00ED0C07"/>
    <w:rsid w:val="00ED0E7F"/>
    <w:rsid w:val="00ED1112"/>
    <w:rsid w:val="00ED1A44"/>
    <w:rsid w:val="00ED1B60"/>
    <w:rsid w:val="00ED1BAA"/>
    <w:rsid w:val="00ED2474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4146"/>
    <w:rsid w:val="00ED41D0"/>
    <w:rsid w:val="00ED424B"/>
    <w:rsid w:val="00ED4373"/>
    <w:rsid w:val="00ED45CE"/>
    <w:rsid w:val="00ED476A"/>
    <w:rsid w:val="00ED47D0"/>
    <w:rsid w:val="00ED48FE"/>
    <w:rsid w:val="00ED4BA7"/>
    <w:rsid w:val="00ED4C9A"/>
    <w:rsid w:val="00ED4DE9"/>
    <w:rsid w:val="00ED5075"/>
    <w:rsid w:val="00ED562C"/>
    <w:rsid w:val="00ED56B2"/>
    <w:rsid w:val="00ED56CA"/>
    <w:rsid w:val="00ED5A41"/>
    <w:rsid w:val="00ED5BC2"/>
    <w:rsid w:val="00ED5CB2"/>
    <w:rsid w:val="00ED5EA2"/>
    <w:rsid w:val="00ED5F6E"/>
    <w:rsid w:val="00ED635D"/>
    <w:rsid w:val="00ED6451"/>
    <w:rsid w:val="00ED6D22"/>
    <w:rsid w:val="00ED6FE2"/>
    <w:rsid w:val="00ED74BD"/>
    <w:rsid w:val="00ED7621"/>
    <w:rsid w:val="00ED7667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73"/>
    <w:rsid w:val="00EE0D84"/>
    <w:rsid w:val="00EE0DC5"/>
    <w:rsid w:val="00EE10DF"/>
    <w:rsid w:val="00EE1485"/>
    <w:rsid w:val="00EE15B2"/>
    <w:rsid w:val="00EE165E"/>
    <w:rsid w:val="00EE170D"/>
    <w:rsid w:val="00EE1837"/>
    <w:rsid w:val="00EE19B0"/>
    <w:rsid w:val="00EE1A24"/>
    <w:rsid w:val="00EE1DCA"/>
    <w:rsid w:val="00EE1E45"/>
    <w:rsid w:val="00EE1E48"/>
    <w:rsid w:val="00EE1FAF"/>
    <w:rsid w:val="00EE2563"/>
    <w:rsid w:val="00EE293D"/>
    <w:rsid w:val="00EE2AC1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D3B"/>
    <w:rsid w:val="00EE43CA"/>
    <w:rsid w:val="00EE45D0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83"/>
    <w:rsid w:val="00EE5CD5"/>
    <w:rsid w:val="00EE5EF8"/>
    <w:rsid w:val="00EE621B"/>
    <w:rsid w:val="00EE65C0"/>
    <w:rsid w:val="00EE65F4"/>
    <w:rsid w:val="00EE68AA"/>
    <w:rsid w:val="00EE6C3D"/>
    <w:rsid w:val="00EE7231"/>
    <w:rsid w:val="00EE72A4"/>
    <w:rsid w:val="00EE734C"/>
    <w:rsid w:val="00EE73F9"/>
    <w:rsid w:val="00EE79C3"/>
    <w:rsid w:val="00EE7C38"/>
    <w:rsid w:val="00EE7C97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B30"/>
    <w:rsid w:val="00EF1D5D"/>
    <w:rsid w:val="00EF2156"/>
    <w:rsid w:val="00EF225B"/>
    <w:rsid w:val="00EF234F"/>
    <w:rsid w:val="00EF270D"/>
    <w:rsid w:val="00EF28C9"/>
    <w:rsid w:val="00EF2A1E"/>
    <w:rsid w:val="00EF2A2F"/>
    <w:rsid w:val="00EF2AA0"/>
    <w:rsid w:val="00EF2B43"/>
    <w:rsid w:val="00EF2D3D"/>
    <w:rsid w:val="00EF2EED"/>
    <w:rsid w:val="00EF32BA"/>
    <w:rsid w:val="00EF3423"/>
    <w:rsid w:val="00EF3866"/>
    <w:rsid w:val="00EF38CC"/>
    <w:rsid w:val="00EF3A6C"/>
    <w:rsid w:val="00EF3D52"/>
    <w:rsid w:val="00EF401A"/>
    <w:rsid w:val="00EF4466"/>
    <w:rsid w:val="00EF44D7"/>
    <w:rsid w:val="00EF4749"/>
    <w:rsid w:val="00EF47E8"/>
    <w:rsid w:val="00EF490F"/>
    <w:rsid w:val="00EF4B92"/>
    <w:rsid w:val="00EF4B9A"/>
    <w:rsid w:val="00EF4BB5"/>
    <w:rsid w:val="00EF4BC9"/>
    <w:rsid w:val="00EF4C03"/>
    <w:rsid w:val="00EF4CD0"/>
    <w:rsid w:val="00EF4F0F"/>
    <w:rsid w:val="00EF5036"/>
    <w:rsid w:val="00EF5073"/>
    <w:rsid w:val="00EF50D1"/>
    <w:rsid w:val="00EF51F1"/>
    <w:rsid w:val="00EF5D79"/>
    <w:rsid w:val="00EF6098"/>
    <w:rsid w:val="00EF6200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8BB"/>
    <w:rsid w:val="00F00B45"/>
    <w:rsid w:val="00F00E2A"/>
    <w:rsid w:val="00F011FD"/>
    <w:rsid w:val="00F013CB"/>
    <w:rsid w:val="00F01581"/>
    <w:rsid w:val="00F016C6"/>
    <w:rsid w:val="00F01A79"/>
    <w:rsid w:val="00F021EC"/>
    <w:rsid w:val="00F02273"/>
    <w:rsid w:val="00F0232F"/>
    <w:rsid w:val="00F024A5"/>
    <w:rsid w:val="00F024EF"/>
    <w:rsid w:val="00F024FD"/>
    <w:rsid w:val="00F02591"/>
    <w:rsid w:val="00F025F9"/>
    <w:rsid w:val="00F029CD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773"/>
    <w:rsid w:val="00F049FE"/>
    <w:rsid w:val="00F04B17"/>
    <w:rsid w:val="00F04BF3"/>
    <w:rsid w:val="00F04E05"/>
    <w:rsid w:val="00F04E67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CB4"/>
    <w:rsid w:val="00F06E52"/>
    <w:rsid w:val="00F06F2F"/>
    <w:rsid w:val="00F07086"/>
    <w:rsid w:val="00F07219"/>
    <w:rsid w:val="00F07574"/>
    <w:rsid w:val="00F07782"/>
    <w:rsid w:val="00F07A98"/>
    <w:rsid w:val="00F07B9C"/>
    <w:rsid w:val="00F07CD7"/>
    <w:rsid w:val="00F07E99"/>
    <w:rsid w:val="00F07F1D"/>
    <w:rsid w:val="00F1015B"/>
    <w:rsid w:val="00F1032C"/>
    <w:rsid w:val="00F10607"/>
    <w:rsid w:val="00F10632"/>
    <w:rsid w:val="00F108FE"/>
    <w:rsid w:val="00F10C07"/>
    <w:rsid w:val="00F10CD1"/>
    <w:rsid w:val="00F10ECF"/>
    <w:rsid w:val="00F10F29"/>
    <w:rsid w:val="00F11114"/>
    <w:rsid w:val="00F113B0"/>
    <w:rsid w:val="00F11527"/>
    <w:rsid w:val="00F11852"/>
    <w:rsid w:val="00F119D4"/>
    <w:rsid w:val="00F119F2"/>
    <w:rsid w:val="00F12089"/>
    <w:rsid w:val="00F121C4"/>
    <w:rsid w:val="00F12273"/>
    <w:rsid w:val="00F1229C"/>
    <w:rsid w:val="00F122BF"/>
    <w:rsid w:val="00F125E9"/>
    <w:rsid w:val="00F127BC"/>
    <w:rsid w:val="00F129D6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FF5"/>
    <w:rsid w:val="00F20041"/>
    <w:rsid w:val="00F2011A"/>
    <w:rsid w:val="00F201F0"/>
    <w:rsid w:val="00F202EF"/>
    <w:rsid w:val="00F20381"/>
    <w:rsid w:val="00F206F4"/>
    <w:rsid w:val="00F20A37"/>
    <w:rsid w:val="00F20A76"/>
    <w:rsid w:val="00F20B0D"/>
    <w:rsid w:val="00F20C95"/>
    <w:rsid w:val="00F20E43"/>
    <w:rsid w:val="00F212CE"/>
    <w:rsid w:val="00F21590"/>
    <w:rsid w:val="00F2159E"/>
    <w:rsid w:val="00F216DD"/>
    <w:rsid w:val="00F2178A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903"/>
    <w:rsid w:val="00F22934"/>
    <w:rsid w:val="00F22975"/>
    <w:rsid w:val="00F22A68"/>
    <w:rsid w:val="00F22ACD"/>
    <w:rsid w:val="00F22DA8"/>
    <w:rsid w:val="00F2316D"/>
    <w:rsid w:val="00F23248"/>
    <w:rsid w:val="00F232D0"/>
    <w:rsid w:val="00F233F6"/>
    <w:rsid w:val="00F23606"/>
    <w:rsid w:val="00F2366E"/>
    <w:rsid w:val="00F236A4"/>
    <w:rsid w:val="00F23A9D"/>
    <w:rsid w:val="00F23C2B"/>
    <w:rsid w:val="00F24082"/>
    <w:rsid w:val="00F24387"/>
    <w:rsid w:val="00F246FA"/>
    <w:rsid w:val="00F247AF"/>
    <w:rsid w:val="00F2499A"/>
    <w:rsid w:val="00F24D29"/>
    <w:rsid w:val="00F24F76"/>
    <w:rsid w:val="00F24FBE"/>
    <w:rsid w:val="00F2521D"/>
    <w:rsid w:val="00F255BD"/>
    <w:rsid w:val="00F259B8"/>
    <w:rsid w:val="00F25BFB"/>
    <w:rsid w:val="00F25C0F"/>
    <w:rsid w:val="00F25C16"/>
    <w:rsid w:val="00F25C7B"/>
    <w:rsid w:val="00F26195"/>
    <w:rsid w:val="00F261EF"/>
    <w:rsid w:val="00F262DD"/>
    <w:rsid w:val="00F268B8"/>
    <w:rsid w:val="00F26AA8"/>
    <w:rsid w:val="00F26BE9"/>
    <w:rsid w:val="00F27092"/>
    <w:rsid w:val="00F270BD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27FAD"/>
    <w:rsid w:val="00F30095"/>
    <w:rsid w:val="00F305D1"/>
    <w:rsid w:val="00F30697"/>
    <w:rsid w:val="00F30962"/>
    <w:rsid w:val="00F30C56"/>
    <w:rsid w:val="00F3198E"/>
    <w:rsid w:val="00F31A29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70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E2"/>
    <w:rsid w:val="00F3509F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37D62"/>
    <w:rsid w:val="00F4037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3FA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25D"/>
    <w:rsid w:val="00F434D4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2F8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3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53C"/>
    <w:rsid w:val="00F50682"/>
    <w:rsid w:val="00F506D5"/>
    <w:rsid w:val="00F506E8"/>
    <w:rsid w:val="00F5072D"/>
    <w:rsid w:val="00F5081E"/>
    <w:rsid w:val="00F50A59"/>
    <w:rsid w:val="00F50EC6"/>
    <w:rsid w:val="00F50EEB"/>
    <w:rsid w:val="00F50F8B"/>
    <w:rsid w:val="00F50FEE"/>
    <w:rsid w:val="00F5108F"/>
    <w:rsid w:val="00F5154A"/>
    <w:rsid w:val="00F5178A"/>
    <w:rsid w:val="00F51842"/>
    <w:rsid w:val="00F51885"/>
    <w:rsid w:val="00F5190C"/>
    <w:rsid w:val="00F51EF5"/>
    <w:rsid w:val="00F52022"/>
    <w:rsid w:val="00F5218C"/>
    <w:rsid w:val="00F521C8"/>
    <w:rsid w:val="00F52483"/>
    <w:rsid w:val="00F524D2"/>
    <w:rsid w:val="00F524DA"/>
    <w:rsid w:val="00F52911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4091"/>
    <w:rsid w:val="00F54221"/>
    <w:rsid w:val="00F54279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4D"/>
    <w:rsid w:val="00F557D5"/>
    <w:rsid w:val="00F55830"/>
    <w:rsid w:val="00F55834"/>
    <w:rsid w:val="00F558C4"/>
    <w:rsid w:val="00F559B9"/>
    <w:rsid w:val="00F55B4A"/>
    <w:rsid w:val="00F55FC4"/>
    <w:rsid w:val="00F56078"/>
    <w:rsid w:val="00F563AD"/>
    <w:rsid w:val="00F56436"/>
    <w:rsid w:val="00F5657F"/>
    <w:rsid w:val="00F566FB"/>
    <w:rsid w:val="00F56959"/>
    <w:rsid w:val="00F56C78"/>
    <w:rsid w:val="00F56D81"/>
    <w:rsid w:val="00F56FC6"/>
    <w:rsid w:val="00F5707C"/>
    <w:rsid w:val="00F5708F"/>
    <w:rsid w:val="00F574B0"/>
    <w:rsid w:val="00F5760D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DCA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6AF"/>
    <w:rsid w:val="00F63780"/>
    <w:rsid w:val="00F63A67"/>
    <w:rsid w:val="00F63A7A"/>
    <w:rsid w:val="00F63AE4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CF0"/>
    <w:rsid w:val="00F66119"/>
    <w:rsid w:val="00F663AF"/>
    <w:rsid w:val="00F663F8"/>
    <w:rsid w:val="00F66417"/>
    <w:rsid w:val="00F66420"/>
    <w:rsid w:val="00F66442"/>
    <w:rsid w:val="00F66465"/>
    <w:rsid w:val="00F666B0"/>
    <w:rsid w:val="00F66C6A"/>
    <w:rsid w:val="00F66C79"/>
    <w:rsid w:val="00F66F70"/>
    <w:rsid w:val="00F67072"/>
    <w:rsid w:val="00F6709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D00"/>
    <w:rsid w:val="00F70E5C"/>
    <w:rsid w:val="00F70F5D"/>
    <w:rsid w:val="00F7105D"/>
    <w:rsid w:val="00F71651"/>
    <w:rsid w:val="00F716AE"/>
    <w:rsid w:val="00F71830"/>
    <w:rsid w:val="00F71A67"/>
    <w:rsid w:val="00F71B36"/>
    <w:rsid w:val="00F71F05"/>
    <w:rsid w:val="00F720D9"/>
    <w:rsid w:val="00F7214D"/>
    <w:rsid w:val="00F723C6"/>
    <w:rsid w:val="00F725A6"/>
    <w:rsid w:val="00F72665"/>
    <w:rsid w:val="00F72F83"/>
    <w:rsid w:val="00F72FA0"/>
    <w:rsid w:val="00F7355D"/>
    <w:rsid w:val="00F73988"/>
    <w:rsid w:val="00F739E8"/>
    <w:rsid w:val="00F73C5F"/>
    <w:rsid w:val="00F73CAD"/>
    <w:rsid w:val="00F73F2D"/>
    <w:rsid w:val="00F74130"/>
    <w:rsid w:val="00F74477"/>
    <w:rsid w:val="00F74653"/>
    <w:rsid w:val="00F74DDA"/>
    <w:rsid w:val="00F74E79"/>
    <w:rsid w:val="00F74FDB"/>
    <w:rsid w:val="00F753B9"/>
    <w:rsid w:val="00F753CA"/>
    <w:rsid w:val="00F75444"/>
    <w:rsid w:val="00F75A04"/>
    <w:rsid w:val="00F75A09"/>
    <w:rsid w:val="00F75A7A"/>
    <w:rsid w:val="00F75B5C"/>
    <w:rsid w:val="00F75D7A"/>
    <w:rsid w:val="00F75E4B"/>
    <w:rsid w:val="00F760DB"/>
    <w:rsid w:val="00F76356"/>
    <w:rsid w:val="00F76482"/>
    <w:rsid w:val="00F76488"/>
    <w:rsid w:val="00F765A1"/>
    <w:rsid w:val="00F765E9"/>
    <w:rsid w:val="00F76931"/>
    <w:rsid w:val="00F76D53"/>
    <w:rsid w:val="00F76E8E"/>
    <w:rsid w:val="00F772E7"/>
    <w:rsid w:val="00F774EC"/>
    <w:rsid w:val="00F77604"/>
    <w:rsid w:val="00F77687"/>
    <w:rsid w:val="00F777A7"/>
    <w:rsid w:val="00F77A95"/>
    <w:rsid w:val="00F77D96"/>
    <w:rsid w:val="00F77DF6"/>
    <w:rsid w:val="00F77EE3"/>
    <w:rsid w:val="00F80043"/>
    <w:rsid w:val="00F8009B"/>
    <w:rsid w:val="00F80210"/>
    <w:rsid w:val="00F803F1"/>
    <w:rsid w:val="00F8042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1A32"/>
    <w:rsid w:val="00F81F1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834"/>
    <w:rsid w:val="00F83984"/>
    <w:rsid w:val="00F83C40"/>
    <w:rsid w:val="00F83C6D"/>
    <w:rsid w:val="00F83C84"/>
    <w:rsid w:val="00F841E8"/>
    <w:rsid w:val="00F841F3"/>
    <w:rsid w:val="00F8482D"/>
    <w:rsid w:val="00F84AF7"/>
    <w:rsid w:val="00F84DC0"/>
    <w:rsid w:val="00F850DE"/>
    <w:rsid w:val="00F85132"/>
    <w:rsid w:val="00F85225"/>
    <w:rsid w:val="00F85458"/>
    <w:rsid w:val="00F85475"/>
    <w:rsid w:val="00F8561F"/>
    <w:rsid w:val="00F856F0"/>
    <w:rsid w:val="00F857B2"/>
    <w:rsid w:val="00F85AEF"/>
    <w:rsid w:val="00F85BC5"/>
    <w:rsid w:val="00F85C89"/>
    <w:rsid w:val="00F85D96"/>
    <w:rsid w:val="00F85E0B"/>
    <w:rsid w:val="00F8618F"/>
    <w:rsid w:val="00F8653B"/>
    <w:rsid w:val="00F86638"/>
    <w:rsid w:val="00F8673A"/>
    <w:rsid w:val="00F8679F"/>
    <w:rsid w:val="00F867C2"/>
    <w:rsid w:val="00F86805"/>
    <w:rsid w:val="00F8688A"/>
    <w:rsid w:val="00F86986"/>
    <w:rsid w:val="00F86BE0"/>
    <w:rsid w:val="00F86D51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24"/>
    <w:rsid w:val="00F9087F"/>
    <w:rsid w:val="00F909C2"/>
    <w:rsid w:val="00F90D50"/>
    <w:rsid w:val="00F9108D"/>
    <w:rsid w:val="00F91269"/>
    <w:rsid w:val="00F91494"/>
    <w:rsid w:val="00F915EA"/>
    <w:rsid w:val="00F917DC"/>
    <w:rsid w:val="00F918A4"/>
    <w:rsid w:val="00F918D7"/>
    <w:rsid w:val="00F91931"/>
    <w:rsid w:val="00F91CDF"/>
    <w:rsid w:val="00F91CE4"/>
    <w:rsid w:val="00F91D96"/>
    <w:rsid w:val="00F92164"/>
    <w:rsid w:val="00F92182"/>
    <w:rsid w:val="00F9218B"/>
    <w:rsid w:val="00F92266"/>
    <w:rsid w:val="00F9237E"/>
    <w:rsid w:val="00F925AC"/>
    <w:rsid w:val="00F925E3"/>
    <w:rsid w:val="00F9296A"/>
    <w:rsid w:val="00F929CC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9F0"/>
    <w:rsid w:val="00F93AD5"/>
    <w:rsid w:val="00F9418A"/>
    <w:rsid w:val="00F941F9"/>
    <w:rsid w:val="00F94284"/>
    <w:rsid w:val="00F9435C"/>
    <w:rsid w:val="00F94391"/>
    <w:rsid w:val="00F94DC3"/>
    <w:rsid w:val="00F94E45"/>
    <w:rsid w:val="00F953F9"/>
    <w:rsid w:val="00F95461"/>
    <w:rsid w:val="00F9583B"/>
    <w:rsid w:val="00F95952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6E33"/>
    <w:rsid w:val="00F9717F"/>
    <w:rsid w:val="00F9751D"/>
    <w:rsid w:val="00F97580"/>
    <w:rsid w:val="00F975A0"/>
    <w:rsid w:val="00F979A7"/>
    <w:rsid w:val="00F97BDD"/>
    <w:rsid w:val="00F97E57"/>
    <w:rsid w:val="00F97F18"/>
    <w:rsid w:val="00FA0033"/>
    <w:rsid w:val="00FA0132"/>
    <w:rsid w:val="00FA0463"/>
    <w:rsid w:val="00FA05E1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526"/>
    <w:rsid w:val="00FA465A"/>
    <w:rsid w:val="00FA4B52"/>
    <w:rsid w:val="00FA4C5F"/>
    <w:rsid w:val="00FA4C6A"/>
    <w:rsid w:val="00FA4F76"/>
    <w:rsid w:val="00FA50B6"/>
    <w:rsid w:val="00FA513A"/>
    <w:rsid w:val="00FA532E"/>
    <w:rsid w:val="00FA5349"/>
    <w:rsid w:val="00FA558B"/>
    <w:rsid w:val="00FA59E7"/>
    <w:rsid w:val="00FA5A82"/>
    <w:rsid w:val="00FA5DF4"/>
    <w:rsid w:val="00FA611A"/>
    <w:rsid w:val="00FA6345"/>
    <w:rsid w:val="00FA6539"/>
    <w:rsid w:val="00FA65F3"/>
    <w:rsid w:val="00FA680D"/>
    <w:rsid w:val="00FA68DC"/>
    <w:rsid w:val="00FA6956"/>
    <w:rsid w:val="00FA6D3B"/>
    <w:rsid w:val="00FA6E67"/>
    <w:rsid w:val="00FA736E"/>
    <w:rsid w:val="00FA737D"/>
    <w:rsid w:val="00FA757F"/>
    <w:rsid w:val="00FA771C"/>
    <w:rsid w:val="00FA7722"/>
    <w:rsid w:val="00FA775E"/>
    <w:rsid w:val="00FA77BF"/>
    <w:rsid w:val="00FA7AB2"/>
    <w:rsid w:val="00FA7D4F"/>
    <w:rsid w:val="00FA7F57"/>
    <w:rsid w:val="00FB0009"/>
    <w:rsid w:val="00FB01B8"/>
    <w:rsid w:val="00FB073B"/>
    <w:rsid w:val="00FB0756"/>
    <w:rsid w:val="00FB07C6"/>
    <w:rsid w:val="00FB0A8D"/>
    <w:rsid w:val="00FB0D21"/>
    <w:rsid w:val="00FB0D94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8FE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35F"/>
    <w:rsid w:val="00FB3415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A68"/>
    <w:rsid w:val="00FB4C05"/>
    <w:rsid w:val="00FB4CA9"/>
    <w:rsid w:val="00FB4FB8"/>
    <w:rsid w:val="00FB5002"/>
    <w:rsid w:val="00FB50B3"/>
    <w:rsid w:val="00FB51CF"/>
    <w:rsid w:val="00FB5201"/>
    <w:rsid w:val="00FB522A"/>
    <w:rsid w:val="00FB5A97"/>
    <w:rsid w:val="00FB5C74"/>
    <w:rsid w:val="00FB5CDC"/>
    <w:rsid w:val="00FB5DF7"/>
    <w:rsid w:val="00FB5DFB"/>
    <w:rsid w:val="00FB5EEA"/>
    <w:rsid w:val="00FB61E7"/>
    <w:rsid w:val="00FB66A4"/>
    <w:rsid w:val="00FB6BFC"/>
    <w:rsid w:val="00FB6C4C"/>
    <w:rsid w:val="00FB71A4"/>
    <w:rsid w:val="00FB7329"/>
    <w:rsid w:val="00FB7486"/>
    <w:rsid w:val="00FB7525"/>
    <w:rsid w:val="00FB7537"/>
    <w:rsid w:val="00FB7776"/>
    <w:rsid w:val="00FB7839"/>
    <w:rsid w:val="00FB78FF"/>
    <w:rsid w:val="00FB7964"/>
    <w:rsid w:val="00FB79BF"/>
    <w:rsid w:val="00FB7F32"/>
    <w:rsid w:val="00FB7F63"/>
    <w:rsid w:val="00FC0199"/>
    <w:rsid w:val="00FC058F"/>
    <w:rsid w:val="00FC05A0"/>
    <w:rsid w:val="00FC06C4"/>
    <w:rsid w:val="00FC078D"/>
    <w:rsid w:val="00FC0979"/>
    <w:rsid w:val="00FC0A1D"/>
    <w:rsid w:val="00FC0A46"/>
    <w:rsid w:val="00FC0BD1"/>
    <w:rsid w:val="00FC0C5B"/>
    <w:rsid w:val="00FC0C87"/>
    <w:rsid w:val="00FC113F"/>
    <w:rsid w:val="00FC1C97"/>
    <w:rsid w:val="00FC1D83"/>
    <w:rsid w:val="00FC1E79"/>
    <w:rsid w:val="00FC23B1"/>
    <w:rsid w:val="00FC2533"/>
    <w:rsid w:val="00FC2585"/>
    <w:rsid w:val="00FC27CC"/>
    <w:rsid w:val="00FC28B1"/>
    <w:rsid w:val="00FC2985"/>
    <w:rsid w:val="00FC2AEC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DD8"/>
    <w:rsid w:val="00FC3E2D"/>
    <w:rsid w:val="00FC40C3"/>
    <w:rsid w:val="00FC411E"/>
    <w:rsid w:val="00FC4395"/>
    <w:rsid w:val="00FC4AB0"/>
    <w:rsid w:val="00FC4BA5"/>
    <w:rsid w:val="00FC4CCE"/>
    <w:rsid w:val="00FC4E72"/>
    <w:rsid w:val="00FC504E"/>
    <w:rsid w:val="00FC50B8"/>
    <w:rsid w:val="00FC52B4"/>
    <w:rsid w:val="00FC5635"/>
    <w:rsid w:val="00FC597A"/>
    <w:rsid w:val="00FC59A6"/>
    <w:rsid w:val="00FC59FA"/>
    <w:rsid w:val="00FC5DCC"/>
    <w:rsid w:val="00FC5E3A"/>
    <w:rsid w:val="00FC5EF5"/>
    <w:rsid w:val="00FC5FB2"/>
    <w:rsid w:val="00FC60DF"/>
    <w:rsid w:val="00FC64B0"/>
    <w:rsid w:val="00FC64B2"/>
    <w:rsid w:val="00FC65ED"/>
    <w:rsid w:val="00FC68AF"/>
    <w:rsid w:val="00FC68B2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610"/>
    <w:rsid w:val="00FD0B8F"/>
    <w:rsid w:val="00FD0C33"/>
    <w:rsid w:val="00FD0F1B"/>
    <w:rsid w:val="00FD1013"/>
    <w:rsid w:val="00FD127B"/>
    <w:rsid w:val="00FD12CB"/>
    <w:rsid w:val="00FD173F"/>
    <w:rsid w:val="00FD1781"/>
    <w:rsid w:val="00FD1A53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1BF"/>
    <w:rsid w:val="00FD3444"/>
    <w:rsid w:val="00FD36C7"/>
    <w:rsid w:val="00FD38B2"/>
    <w:rsid w:val="00FD38D7"/>
    <w:rsid w:val="00FD3A02"/>
    <w:rsid w:val="00FD421F"/>
    <w:rsid w:val="00FD45B4"/>
    <w:rsid w:val="00FD4910"/>
    <w:rsid w:val="00FD49F8"/>
    <w:rsid w:val="00FD4F29"/>
    <w:rsid w:val="00FD5099"/>
    <w:rsid w:val="00FD50C0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5FEE"/>
    <w:rsid w:val="00FD60FA"/>
    <w:rsid w:val="00FD6225"/>
    <w:rsid w:val="00FD638E"/>
    <w:rsid w:val="00FD6501"/>
    <w:rsid w:val="00FD65B5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B53"/>
    <w:rsid w:val="00FD7C72"/>
    <w:rsid w:val="00FD7CAD"/>
    <w:rsid w:val="00FD7D6D"/>
    <w:rsid w:val="00FD7FB2"/>
    <w:rsid w:val="00FE008D"/>
    <w:rsid w:val="00FE00B1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5C8"/>
    <w:rsid w:val="00FE176E"/>
    <w:rsid w:val="00FE1B8F"/>
    <w:rsid w:val="00FE1B9E"/>
    <w:rsid w:val="00FE1D42"/>
    <w:rsid w:val="00FE1EC4"/>
    <w:rsid w:val="00FE1F27"/>
    <w:rsid w:val="00FE2246"/>
    <w:rsid w:val="00FE25DA"/>
    <w:rsid w:val="00FE2980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9AE"/>
    <w:rsid w:val="00FE4CC8"/>
    <w:rsid w:val="00FE4E60"/>
    <w:rsid w:val="00FE5034"/>
    <w:rsid w:val="00FE50F9"/>
    <w:rsid w:val="00FE555C"/>
    <w:rsid w:val="00FE57C3"/>
    <w:rsid w:val="00FE5AC0"/>
    <w:rsid w:val="00FE5C5B"/>
    <w:rsid w:val="00FE5D57"/>
    <w:rsid w:val="00FE5F2B"/>
    <w:rsid w:val="00FE6162"/>
    <w:rsid w:val="00FE6222"/>
    <w:rsid w:val="00FE6345"/>
    <w:rsid w:val="00FE67CF"/>
    <w:rsid w:val="00FE6B94"/>
    <w:rsid w:val="00FE6BC7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9D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B96"/>
    <w:rsid w:val="00FF0FE2"/>
    <w:rsid w:val="00FF0FFE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023"/>
    <w:rsid w:val="00FF21AC"/>
    <w:rsid w:val="00FF21E9"/>
    <w:rsid w:val="00FF22B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78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BB6"/>
    <w:rsid w:val="00FF4C61"/>
    <w:rsid w:val="00FF4EAC"/>
    <w:rsid w:val="00FF4EF6"/>
    <w:rsid w:val="00FF5425"/>
    <w:rsid w:val="00FF5530"/>
    <w:rsid w:val="00FF5546"/>
    <w:rsid w:val="00FF5630"/>
    <w:rsid w:val="00FF5789"/>
    <w:rsid w:val="00FF5898"/>
    <w:rsid w:val="00FF5B14"/>
    <w:rsid w:val="00FF5BD5"/>
    <w:rsid w:val="00FF5DFE"/>
    <w:rsid w:val="00FF5E25"/>
    <w:rsid w:val="00FF5E85"/>
    <w:rsid w:val="00FF5F05"/>
    <w:rsid w:val="00FF5FAE"/>
    <w:rsid w:val="00FF62EC"/>
    <w:rsid w:val="00FF6749"/>
    <w:rsid w:val="00FF6868"/>
    <w:rsid w:val="00FF68F2"/>
    <w:rsid w:val="00FF6916"/>
    <w:rsid w:val="00FF6976"/>
    <w:rsid w:val="00FF6CE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2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39"/>
    <w:rsid w:val="00FF4EF6"/>
    <w:rPr>
      <w:rFonts w:ascii="Angsana New" w:eastAsia="MS Mincho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37D62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500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ragraph">
    <w:name w:val="paragraph"/>
    <w:basedOn w:val="Normal"/>
    <w:rsid w:val="002E5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E5EB3"/>
  </w:style>
  <w:style w:type="character" w:customStyle="1" w:styleId="eop">
    <w:name w:val="eop"/>
    <w:basedOn w:val="DefaultParagraphFont"/>
    <w:rsid w:val="002E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8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369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6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9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3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8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3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94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1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5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6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7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9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8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7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5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6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3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9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2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5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50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76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9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7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77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67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8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8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2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73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9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5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4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7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2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8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39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6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0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8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4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9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71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05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33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88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860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32D2-5953-40AF-83C0-4EB3A13B3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</TotalTime>
  <Pages>55</Pages>
  <Words>12574</Words>
  <Characters>53031</Characters>
  <Application>Microsoft Office Word</Application>
  <DocSecurity>0</DocSecurity>
  <Lines>441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65475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Waraporn, Sukjaroen</cp:lastModifiedBy>
  <cp:revision>18</cp:revision>
  <cp:lastPrinted>2021-02-03T11:43:00Z</cp:lastPrinted>
  <dcterms:created xsi:type="dcterms:W3CDTF">2021-02-03T09:54:00Z</dcterms:created>
  <dcterms:modified xsi:type="dcterms:W3CDTF">2021-02-03T11:44:00Z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</Properties>
</file>